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14ADA4CA" w:rsidR="00C26B3E" w:rsidRDefault="00E10C47" w:rsidP="008213BD">
            <w:pPr>
              <w:pStyle w:val="ZA"/>
              <w:framePr w:w="0" w:hRule="auto" w:wrap="auto" w:vAnchor="margin" w:hAnchor="text" w:yAlign="inline"/>
              <w:ind w:rightChars="-49" w:right="-98"/>
            </w:pPr>
            <w:bookmarkStart w:id="0" w:name="page1"/>
            <w:bookmarkStart w:id="1" w:name="_GoBack"/>
            <w:bookmarkEnd w:id="1"/>
            <w:r>
              <w:rPr>
                <w:sz w:val="64"/>
              </w:rPr>
              <w:t xml:space="preserve">3GPP </w:t>
            </w:r>
            <w:bookmarkStart w:id="2" w:name="specType1"/>
            <w:r>
              <w:rPr>
                <w:sz w:val="64"/>
              </w:rPr>
              <w:t>TS</w:t>
            </w:r>
            <w:bookmarkEnd w:id="2"/>
            <w:r>
              <w:rPr>
                <w:sz w:val="64"/>
              </w:rPr>
              <w:t xml:space="preserve"> </w:t>
            </w:r>
            <w:bookmarkStart w:id="3" w:name="specNumber"/>
            <w:r>
              <w:rPr>
                <w:rFonts w:hint="eastAsia"/>
                <w:sz w:val="64"/>
                <w:lang w:eastAsia="zh-CN"/>
              </w:rPr>
              <w:t>29</w:t>
            </w:r>
            <w:r>
              <w:rPr>
                <w:sz w:val="64"/>
              </w:rPr>
              <w:t>.</w:t>
            </w:r>
            <w:bookmarkEnd w:id="3"/>
            <w:r>
              <w:rPr>
                <w:rFonts w:hint="eastAsia"/>
                <w:sz w:val="64"/>
                <w:lang w:eastAsia="zh-CN"/>
              </w:rPr>
              <w:t>559</w:t>
            </w:r>
            <w:r>
              <w:rPr>
                <w:sz w:val="64"/>
              </w:rPr>
              <w:t xml:space="preserve"> </w:t>
            </w:r>
            <w:bookmarkStart w:id="4" w:name="specVersion"/>
            <w:r>
              <w:t>V</w:t>
            </w:r>
            <w:r w:rsidR="00E83ED4">
              <w:t>1</w:t>
            </w:r>
            <w:r w:rsidR="006D276F">
              <w:t>9</w:t>
            </w:r>
            <w:r>
              <w:t>.</w:t>
            </w:r>
            <w:r w:rsidR="008213BD">
              <w:t>4</w:t>
            </w:r>
            <w:r>
              <w:t>.</w:t>
            </w:r>
            <w:bookmarkEnd w:id="4"/>
            <w:r>
              <w:rPr>
                <w:rFonts w:hint="eastAsia"/>
                <w:lang w:eastAsia="zh-CN"/>
              </w:rPr>
              <w:t>0</w:t>
            </w:r>
            <w:r>
              <w:t xml:space="preserve"> </w:t>
            </w:r>
            <w:r>
              <w:rPr>
                <w:sz w:val="32"/>
              </w:rPr>
              <w:t>(</w:t>
            </w:r>
            <w:bookmarkStart w:id="5" w:name="issueDate"/>
            <w:r>
              <w:rPr>
                <w:sz w:val="32"/>
                <w:lang w:eastAsia="zh-CN"/>
              </w:rPr>
              <w:t>202</w:t>
            </w:r>
            <w:r w:rsidR="00EF6985">
              <w:rPr>
                <w:sz w:val="32"/>
                <w:lang w:eastAsia="zh-CN"/>
              </w:rPr>
              <w:t>5</w:t>
            </w:r>
            <w:r>
              <w:rPr>
                <w:sz w:val="32"/>
              </w:rPr>
              <w:t>-</w:t>
            </w:r>
            <w:bookmarkEnd w:id="5"/>
            <w:r w:rsidR="008213BD">
              <w:rPr>
                <w:sz w:val="32"/>
              </w:rPr>
              <w:t>12</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6" w:name="spectype2"/>
            <w:r>
              <w:t>Specification</w:t>
            </w:r>
            <w:bookmarkEnd w:id="6"/>
          </w:p>
          <w:p w14:paraId="1A892444" w14:textId="6F20ACBD" w:rsidR="00C26B3E" w:rsidRPr="009C1E60" w:rsidRDefault="00C26B3E">
            <w:pPr>
              <w:pStyle w:val="Guidance"/>
              <w:rPr>
                <w:color w:val="auto"/>
              </w:rPr>
            </w:pP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7"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7"/>
          <w:p w14:paraId="41540FD5" w14:textId="527C06BD" w:rsidR="00C26B3E" w:rsidRDefault="00E10C47" w:rsidP="006D276F">
            <w:pPr>
              <w:pStyle w:val="ZT"/>
              <w:framePr w:wrap="auto" w:hAnchor="text" w:yAlign="inline"/>
              <w:rPr>
                <w:i/>
                <w:sz w:val="28"/>
              </w:rPr>
            </w:pPr>
            <w:r>
              <w:t>(</w:t>
            </w:r>
            <w:r>
              <w:rPr>
                <w:rStyle w:val="ZGSM"/>
              </w:rPr>
              <w:t xml:space="preserve">Release </w:t>
            </w:r>
            <w:bookmarkStart w:id="8" w:name="specRelease"/>
            <w:r>
              <w:rPr>
                <w:rStyle w:val="ZGSM"/>
              </w:rPr>
              <w:t>1</w:t>
            </w:r>
            <w:r w:rsidR="006D276F">
              <w:rPr>
                <w:rStyle w:val="ZGSM"/>
              </w:rPr>
              <w:t>9</w:t>
            </w:r>
            <w:bookmarkEnd w:id="8"/>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825842905" r:id="rId10"/>
              </w:object>
            </w:r>
          </w:p>
        </w:tc>
        <w:tc>
          <w:tcPr>
            <w:tcW w:w="4458" w:type="dxa"/>
            <w:shd w:val="clear" w:color="auto" w:fill="auto"/>
          </w:tcPr>
          <w:p w14:paraId="273C9B85" w14:textId="77777777" w:rsidR="00C26B3E" w:rsidRDefault="00E10C47">
            <w:pPr>
              <w:jc w:val="right"/>
            </w:pPr>
            <w:bookmarkStart w:id="9"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9"/>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8752"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4599D" id="直接连接符 2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10"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1"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1"/>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2BB55B33" w:rsidR="00C26B3E" w:rsidRDefault="00E10C47">
            <w:pPr>
              <w:pStyle w:val="FP"/>
              <w:jc w:val="center"/>
              <w:rPr>
                <w:noProof/>
                <w:sz w:val="18"/>
              </w:rPr>
            </w:pPr>
            <w:r>
              <w:rPr>
                <w:noProof/>
                <w:sz w:val="18"/>
              </w:rPr>
              <w:t>© 202</w:t>
            </w:r>
            <w:r w:rsidR="00EF6985">
              <w:rPr>
                <w:noProof/>
                <w:sz w:val="18"/>
              </w:rPr>
              <w:t>5</w:t>
            </w:r>
            <w:r>
              <w:rPr>
                <w:noProof/>
                <w:sz w:val="18"/>
              </w:rPr>
              <w:t>, 3GPP Organizational Partners (ARIB, ATIS, CCSA, ETSI, TSDSI, TTA, TTC).</w:t>
            </w:r>
            <w:bookmarkStart w:id="13" w:name="copyrightaddon"/>
            <w:bookmarkEnd w:id="13"/>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2"/>
          </w:p>
          <w:p w14:paraId="76B3D8DB" w14:textId="77777777" w:rsidR="00C26B3E" w:rsidRDefault="00C26B3E"/>
        </w:tc>
      </w:tr>
      <w:bookmarkEnd w:id="10"/>
    </w:tbl>
    <w:p w14:paraId="68DAD716" w14:textId="77777777" w:rsidR="00C26B3E" w:rsidRDefault="00E10C47">
      <w:pPr>
        <w:pStyle w:val="TT"/>
      </w:pPr>
      <w:r>
        <w:br w:type="page"/>
      </w:r>
      <w:bookmarkStart w:id="14" w:name="tableOfContents"/>
      <w:bookmarkEnd w:id="14"/>
      <w:r>
        <w:lastRenderedPageBreak/>
        <w:t>Contents</w:t>
      </w:r>
    </w:p>
    <w:p w14:paraId="0353A525" w14:textId="27B2C58D" w:rsidR="006E2EBC" w:rsidRDefault="00EF698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E2EBC">
        <w:rPr>
          <w:noProof/>
        </w:rPr>
        <w:t>Foreword</w:t>
      </w:r>
      <w:r w:rsidR="006E2EBC">
        <w:rPr>
          <w:noProof/>
        </w:rPr>
        <w:tab/>
      </w:r>
      <w:r w:rsidR="006E2EBC">
        <w:rPr>
          <w:noProof/>
        </w:rPr>
        <w:fldChar w:fldCharType="begin" w:fldLock="1"/>
      </w:r>
      <w:r w:rsidR="006E2EBC">
        <w:rPr>
          <w:noProof/>
        </w:rPr>
        <w:instrText xml:space="preserve"> PAGEREF _Toc200620093 \h </w:instrText>
      </w:r>
      <w:r w:rsidR="006E2EBC">
        <w:rPr>
          <w:noProof/>
        </w:rPr>
      </w:r>
      <w:r w:rsidR="006E2EBC">
        <w:rPr>
          <w:noProof/>
        </w:rPr>
        <w:fldChar w:fldCharType="separate"/>
      </w:r>
      <w:r w:rsidR="006E2EBC">
        <w:rPr>
          <w:noProof/>
        </w:rPr>
        <w:t>5</w:t>
      </w:r>
      <w:r w:rsidR="006E2EBC">
        <w:rPr>
          <w:noProof/>
        </w:rPr>
        <w:fldChar w:fldCharType="end"/>
      </w:r>
    </w:p>
    <w:p w14:paraId="3AF32E32" w14:textId="5A27E000"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7</w:t>
      </w:r>
      <w:r>
        <w:rPr>
          <w:noProof/>
        </w:rPr>
        <w:fldChar w:fldCharType="end"/>
      </w:r>
    </w:p>
    <w:p w14:paraId="1E3FFF06" w14:textId="3263698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7</w:t>
      </w:r>
      <w:r>
        <w:rPr>
          <w:noProof/>
        </w:rPr>
        <w:fldChar w:fldCharType="end"/>
      </w:r>
    </w:p>
    <w:p w14:paraId="18273EE8" w14:textId="5270537E"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8</w:t>
      </w:r>
      <w:r>
        <w:rPr>
          <w:noProof/>
        </w:rPr>
        <w:fldChar w:fldCharType="end"/>
      </w:r>
    </w:p>
    <w:p w14:paraId="34A506D3" w14:textId="7DEEA8F4"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8</w:t>
      </w:r>
      <w:r>
        <w:rPr>
          <w:noProof/>
        </w:rPr>
        <w:fldChar w:fldCharType="end"/>
      </w:r>
    </w:p>
    <w:p w14:paraId="3A039D80" w14:textId="409F467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8</w:t>
      </w:r>
      <w:r>
        <w:rPr>
          <w:noProof/>
        </w:rPr>
        <w:fldChar w:fldCharType="end"/>
      </w:r>
    </w:p>
    <w:p w14:paraId="37BE10F7" w14:textId="2A43B51F"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8</w:t>
      </w:r>
      <w:r>
        <w:rPr>
          <w:noProof/>
        </w:rPr>
        <w:fldChar w:fldCharType="end"/>
      </w:r>
    </w:p>
    <w:p w14:paraId="119DA8ED" w14:textId="0AD7C56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8</w:t>
      </w:r>
      <w:r>
        <w:rPr>
          <w:noProof/>
        </w:rPr>
        <w:fldChar w:fldCharType="end"/>
      </w:r>
    </w:p>
    <w:p w14:paraId="686653BA" w14:textId="0006368F"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8</w:t>
      </w:r>
      <w:r>
        <w:rPr>
          <w:noProof/>
        </w:rPr>
        <w:fldChar w:fldCharType="end"/>
      </w:r>
    </w:p>
    <w:p w14:paraId="38A6F949" w14:textId="483A9CAB"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8</w:t>
      </w:r>
      <w:r>
        <w:rPr>
          <w:noProof/>
        </w:rPr>
        <w:fldChar w:fldCharType="end"/>
      </w:r>
    </w:p>
    <w:p w14:paraId="78B642E1" w14:textId="3E7B94FC"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9</w:t>
      </w:r>
      <w:r>
        <w:rPr>
          <w:noProof/>
        </w:rPr>
        <w:fldChar w:fldCharType="end"/>
      </w:r>
    </w:p>
    <w:p w14:paraId="03309805" w14:textId="0AE6996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9</w:t>
      </w:r>
      <w:r>
        <w:rPr>
          <w:noProof/>
        </w:rPr>
        <w:fldChar w:fldCharType="end"/>
      </w:r>
    </w:p>
    <w:p w14:paraId="7A44A90B" w14:textId="08EE25A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9</w:t>
      </w:r>
      <w:r>
        <w:rPr>
          <w:noProof/>
        </w:rPr>
        <w:fldChar w:fldCharType="end"/>
      </w:r>
    </w:p>
    <w:p w14:paraId="3715F1CD" w14:textId="6ABE5195"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9</w:t>
      </w:r>
      <w:r>
        <w:rPr>
          <w:noProof/>
        </w:rPr>
        <w:fldChar w:fldCharType="end"/>
      </w:r>
    </w:p>
    <w:p w14:paraId="5FEA181E" w14:textId="42FBF6C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2C39EF">
        <w:rPr>
          <w:bCs/>
          <w:noProof/>
          <w:lang w:eastAsia="zh-CN"/>
        </w:rPr>
        <w:t>ProseKey</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9</w:t>
      </w:r>
      <w:r>
        <w:rPr>
          <w:noProof/>
        </w:rPr>
        <w:fldChar w:fldCharType="end"/>
      </w:r>
    </w:p>
    <w:p w14:paraId="32AC1E27" w14:textId="5B91AA1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9</w:t>
      </w:r>
      <w:r>
        <w:rPr>
          <w:noProof/>
        </w:rPr>
        <w:fldChar w:fldCharType="end"/>
      </w:r>
    </w:p>
    <w:p w14:paraId="100D7D30" w14:textId="29ECE05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11</w:t>
      </w:r>
      <w:r>
        <w:rPr>
          <w:noProof/>
        </w:rPr>
        <w:fldChar w:fldCharType="end"/>
      </w:r>
    </w:p>
    <w:p w14:paraId="708844B2" w14:textId="52896AB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11</w:t>
      </w:r>
      <w:r>
        <w:rPr>
          <w:noProof/>
        </w:rPr>
        <w:fldChar w:fldCharType="end"/>
      </w:r>
    </w:p>
    <w:p w14:paraId="36C04B96" w14:textId="56B1461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11</w:t>
      </w:r>
      <w:r>
        <w:rPr>
          <w:noProof/>
        </w:rPr>
        <w:fldChar w:fldCharType="end"/>
      </w:r>
    </w:p>
    <w:p w14:paraId="0A209B21" w14:textId="45FA7E0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11</w:t>
      </w:r>
      <w:r>
        <w:rPr>
          <w:noProof/>
        </w:rPr>
        <w:fldChar w:fldCharType="end"/>
      </w:r>
    </w:p>
    <w:p w14:paraId="1FEBE81A" w14:textId="46BA683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11</w:t>
      </w:r>
      <w:r>
        <w:rPr>
          <w:noProof/>
        </w:rPr>
        <w:fldChar w:fldCharType="end"/>
      </w:r>
    </w:p>
    <w:p w14:paraId="3834003E" w14:textId="1EA68B3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11</w:t>
      </w:r>
      <w:r>
        <w:rPr>
          <w:noProof/>
        </w:rPr>
        <w:fldChar w:fldCharType="end"/>
      </w:r>
    </w:p>
    <w:p w14:paraId="3DFA1959" w14:textId="3F9B364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Npkmf_ Discovery</w:t>
      </w:r>
      <w:r>
        <w:rPr>
          <w:noProof/>
        </w:rPr>
        <w:t xml:space="preserve"> Service</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12</w:t>
      </w:r>
      <w:r>
        <w:rPr>
          <w:noProof/>
        </w:rPr>
        <w:fldChar w:fldCharType="end"/>
      </w:r>
    </w:p>
    <w:p w14:paraId="3EAB4878" w14:textId="47D80A6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12</w:t>
      </w:r>
      <w:r>
        <w:rPr>
          <w:noProof/>
        </w:rPr>
        <w:fldChar w:fldCharType="end"/>
      </w:r>
    </w:p>
    <w:p w14:paraId="4C07F4F7" w14:textId="141F0E9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12</w:t>
      </w:r>
      <w:r>
        <w:rPr>
          <w:noProof/>
        </w:rPr>
        <w:fldChar w:fldCharType="end"/>
      </w:r>
    </w:p>
    <w:p w14:paraId="684D8B9C" w14:textId="3E51A257"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12</w:t>
      </w:r>
      <w:r>
        <w:rPr>
          <w:noProof/>
        </w:rPr>
        <w:fldChar w:fldCharType="end"/>
      </w:r>
    </w:p>
    <w:p w14:paraId="01F1BE63" w14:textId="052D9F5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AnnounceAuthorize</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12</w:t>
      </w:r>
      <w:r>
        <w:rPr>
          <w:noProof/>
        </w:rPr>
        <w:fldChar w:fldCharType="end"/>
      </w:r>
    </w:p>
    <w:p w14:paraId="32217FDB" w14:textId="32ED32E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12</w:t>
      </w:r>
      <w:r>
        <w:rPr>
          <w:noProof/>
        </w:rPr>
        <w:fldChar w:fldCharType="end"/>
      </w:r>
    </w:p>
    <w:p w14:paraId="4A32CEA0" w14:textId="7265E24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MonitorKey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13</w:t>
      </w:r>
      <w:r>
        <w:rPr>
          <w:noProof/>
        </w:rPr>
        <w:fldChar w:fldCharType="end"/>
      </w:r>
    </w:p>
    <w:p w14:paraId="1A2DA758" w14:textId="79C832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13</w:t>
      </w:r>
      <w:r>
        <w:rPr>
          <w:noProof/>
        </w:rPr>
        <w:fldChar w:fldCharType="end"/>
      </w:r>
    </w:p>
    <w:p w14:paraId="64799EED" w14:textId="44A325E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DiscoverKey</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13</w:t>
      </w:r>
      <w:r>
        <w:rPr>
          <w:noProof/>
        </w:rPr>
        <w:fldChar w:fldCharType="end"/>
      </w:r>
    </w:p>
    <w:p w14:paraId="28D2E0A3" w14:textId="1B14386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13</w:t>
      </w:r>
      <w:r>
        <w:rPr>
          <w:noProof/>
        </w:rPr>
        <w:fldChar w:fldCharType="end"/>
      </w:r>
    </w:p>
    <w:p w14:paraId="3D008E54" w14:textId="749FD4ED"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14</w:t>
      </w:r>
      <w:r>
        <w:rPr>
          <w:noProof/>
        </w:rPr>
        <w:fldChar w:fldCharType="end"/>
      </w:r>
    </w:p>
    <w:p w14:paraId="5961006F" w14:textId="0E6DD2DD"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14</w:t>
      </w:r>
      <w:r>
        <w:rPr>
          <w:noProof/>
        </w:rPr>
        <w:fldChar w:fldCharType="end"/>
      </w:r>
    </w:p>
    <w:p w14:paraId="795A8CF2" w14:textId="4B045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_Toc200620127 \h </w:instrText>
      </w:r>
      <w:r>
        <w:rPr>
          <w:noProof/>
        </w:rPr>
      </w:r>
      <w:r>
        <w:rPr>
          <w:noProof/>
        </w:rPr>
        <w:fldChar w:fldCharType="separate"/>
      </w:r>
      <w:r>
        <w:rPr>
          <w:noProof/>
        </w:rPr>
        <w:t>14</w:t>
      </w:r>
      <w:r>
        <w:rPr>
          <w:noProof/>
        </w:rPr>
        <w:fldChar w:fldCharType="end"/>
      </w:r>
    </w:p>
    <w:p w14:paraId="21DE0BF6" w14:textId="0215E23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_Toc200620128 \h </w:instrText>
      </w:r>
      <w:r>
        <w:rPr>
          <w:noProof/>
        </w:rPr>
      </w:r>
      <w:r>
        <w:rPr>
          <w:noProof/>
        </w:rPr>
        <w:fldChar w:fldCharType="separate"/>
      </w:r>
      <w:r>
        <w:rPr>
          <w:noProof/>
        </w:rPr>
        <w:t>14</w:t>
      </w:r>
      <w:r>
        <w:rPr>
          <w:noProof/>
        </w:rPr>
        <w:fldChar w:fldCharType="end"/>
      </w:r>
    </w:p>
    <w:p w14:paraId="5E7DB382" w14:textId="7EDCA1F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_Toc200620129 \h </w:instrText>
      </w:r>
      <w:r>
        <w:rPr>
          <w:noProof/>
        </w:rPr>
      </w:r>
      <w:r>
        <w:rPr>
          <w:noProof/>
        </w:rPr>
        <w:fldChar w:fldCharType="separate"/>
      </w:r>
      <w:r>
        <w:rPr>
          <w:noProof/>
        </w:rPr>
        <w:t>14</w:t>
      </w:r>
      <w:r>
        <w:rPr>
          <w:noProof/>
        </w:rPr>
        <w:fldChar w:fldCharType="end"/>
      </w:r>
    </w:p>
    <w:p w14:paraId="175C6596" w14:textId="512CD86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_Toc200620130 \h </w:instrText>
      </w:r>
      <w:r>
        <w:rPr>
          <w:noProof/>
        </w:rPr>
      </w:r>
      <w:r>
        <w:rPr>
          <w:noProof/>
        </w:rPr>
        <w:fldChar w:fldCharType="separate"/>
      </w:r>
      <w:r>
        <w:rPr>
          <w:noProof/>
        </w:rPr>
        <w:t>15</w:t>
      </w:r>
      <w:r>
        <w:rPr>
          <w:noProof/>
        </w:rPr>
        <w:fldChar w:fldCharType="end"/>
      </w:r>
    </w:p>
    <w:p w14:paraId="4EB1D96C" w14:textId="11555B2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_Toc200620131 \h </w:instrText>
      </w:r>
      <w:r>
        <w:rPr>
          <w:noProof/>
        </w:rPr>
      </w:r>
      <w:r>
        <w:rPr>
          <w:noProof/>
        </w:rPr>
        <w:fldChar w:fldCharType="separate"/>
      </w:r>
      <w:r>
        <w:rPr>
          <w:noProof/>
        </w:rPr>
        <w:t>15</w:t>
      </w:r>
      <w:r>
        <w:rPr>
          <w:noProof/>
        </w:rPr>
        <w:fldChar w:fldCharType="end"/>
      </w:r>
    </w:p>
    <w:p w14:paraId="17EEEB57" w14:textId="486D618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_Toc200620132 \h </w:instrText>
      </w:r>
      <w:r>
        <w:rPr>
          <w:noProof/>
        </w:rPr>
      </w:r>
      <w:r>
        <w:rPr>
          <w:noProof/>
        </w:rPr>
        <w:fldChar w:fldCharType="separate"/>
      </w:r>
      <w:r>
        <w:rPr>
          <w:noProof/>
        </w:rPr>
        <w:t>15</w:t>
      </w:r>
      <w:r>
        <w:rPr>
          <w:noProof/>
        </w:rPr>
        <w:fldChar w:fldCharType="end"/>
      </w:r>
    </w:p>
    <w:p w14:paraId="43C719AF" w14:textId="6B4DFD4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_Toc200620133 \h </w:instrText>
      </w:r>
      <w:r>
        <w:rPr>
          <w:noProof/>
        </w:rPr>
      </w:r>
      <w:r>
        <w:rPr>
          <w:noProof/>
        </w:rPr>
        <w:fldChar w:fldCharType="separate"/>
      </w:r>
      <w:r>
        <w:rPr>
          <w:noProof/>
        </w:rPr>
        <w:t>15</w:t>
      </w:r>
      <w:r>
        <w:rPr>
          <w:noProof/>
        </w:rPr>
        <w:fldChar w:fldCharType="end"/>
      </w:r>
    </w:p>
    <w:p w14:paraId="48312770" w14:textId="0737F3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_Toc200620134 \h </w:instrText>
      </w:r>
      <w:r>
        <w:rPr>
          <w:noProof/>
        </w:rPr>
      </w:r>
      <w:r>
        <w:rPr>
          <w:noProof/>
        </w:rPr>
        <w:fldChar w:fldCharType="separate"/>
      </w:r>
      <w:r>
        <w:rPr>
          <w:noProof/>
        </w:rPr>
        <w:t>15</w:t>
      </w:r>
      <w:r>
        <w:rPr>
          <w:noProof/>
        </w:rPr>
        <w:fldChar w:fldCharType="end"/>
      </w:r>
    </w:p>
    <w:p w14:paraId="20C2DDDD" w14:textId="444DB11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_Toc200620135 \h </w:instrText>
      </w:r>
      <w:r>
        <w:rPr>
          <w:noProof/>
        </w:rPr>
      </w:r>
      <w:r>
        <w:rPr>
          <w:noProof/>
        </w:rPr>
        <w:fldChar w:fldCharType="separate"/>
      </w:r>
      <w:r>
        <w:rPr>
          <w:noProof/>
        </w:rPr>
        <w:t>15</w:t>
      </w:r>
      <w:r>
        <w:rPr>
          <w:noProof/>
        </w:rPr>
        <w:fldChar w:fldCharType="end"/>
      </w:r>
    </w:p>
    <w:p w14:paraId="6EC62985" w14:textId="0DB9BC9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_Toc200620136 \h </w:instrText>
      </w:r>
      <w:r>
        <w:rPr>
          <w:noProof/>
        </w:rPr>
      </w:r>
      <w:r>
        <w:rPr>
          <w:noProof/>
        </w:rPr>
        <w:fldChar w:fldCharType="separate"/>
      </w:r>
      <w:r>
        <w:rPr>
          <w:noProof/>
        </w:rPr>
        <w:t>16</w:t>
      </w:r>
      <w:r>
        <w:rPr>
          <w:noProof/>
        </w:rPr>
        <w:fldChar w:fldCharType="end"/>
      </w:r>
    </w:p>
    <w:p w14:paraId="4333C309" w14:textId="3FBE96B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_Toc200620137 \h </w:instrText>
      </w:r>
      <w:r>
        <w:rPr>
          <w:noProof/>
        </w:rPr>
      </w:r>
      <w:r>
        <w:rPr>
          <w:noProof/>
        </w:rPr>
        <w:fldChar w:fldCharType="separate"/>
      </w:r>
      <w:r>
        <w:rPr>
          <w:noProof/>
        </w:rPr>
        <w:t>16</w:t>
      </w:r>
      <w:r>
        <w:rPr>
          <w:noProof/>
        </w:rPr>
        <w:fldChar w:fldCharType="end"/>
      </w:r>
    </w:p>
    <w:p w14:paraId="33CE0384" w14:textId="5A4D6D1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_Toc200620138 \h </w:instrText>
      </w:r>
      <w:r>
        <w:rPr>
          <w:noProof/>
        </w:rPr>
      </w:r>
      <w:r>
        <w:rPr>
          <w:noProof/>
        </w:rPr>
        <w:fldChar w:fldCharType="separate"/>
      </w:r>
      <w:r>
        <w:rPr>
          <w:noProof/>
        </w:rPr>
        <w:t>16</w:t>
      </w:r>
      <w:r>
        <w:rPr>
          <w:noProof/>
        </w:rPr>
        <w:fldChar w:fldCharType="end"/>
      </w:r>
    </w:p>
    <w:p w14:paraId="0169B13B" w14:textId="0DAC09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_Toc200620139 \h </w:instrText>
      </w:r>
      <w:r>
        <w:rPr>
          <w:noProof/>
        </w:rPr>
      </w:r>
      <w:r>
        <w:rPr>
          <w:noProof/>
        </w:rPr>
        <w:fldChar w:fldCharType="separate"/>
      </w:r>
      <w:r>
        <w:rPr>
          <w:noProof/>
        </w:rPr>
        <w:t>16</w:t>
      </w:r>
      <w:r>
        <w:rPr>
          <w:noProof/>
        </w:rPr>
        <w:fldChar w:fldCharType="end"/>
      </w:r>
    </w:p>
    <w:p w14:paraId="4EC0C27B" w14:textId="39BC8EE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_Toc200620140 \h </w:instrText>
      </w:r>
      <w:r>
        <w:rPr>
          <w:noProof/>
        </w:rPr>
      </w:r>
      <w:r>
        <w:rPr>
          <w:noProof/>
        </w:rPr>
        <w:fldChar w:fldCharType="separate"/>
      </w:r>
      <w:r>
        <w:rPr>
          <w:noProof/>
        </w:rPr>
        <w:t>16</w:t>
      </w:r>
      <w:r>
        <w:rPr>
          <w:noProof/>
        </w:rPr>
        <w:fldChar w:fldCharType="end"/>
      </w:r>
    </w:p>
    <w:p w14:paraId="53F1BC4E" w14:textId="357514FB"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_Toc200620141 \h </w:instrText>
      </w:r>
      <w:r>
        <w:rPr>
          <w:noProof/>
        </w:rPr>
      </w:r>
      <w:r>
        <w:rPr>
          <w:noProof/>
        </w:rPr>
        <w:fldChar w:fldCharType="separate"/>
      </w:r>
      <w:r>
        <w:rPr>
          <w:noProof/>
        </w:rPr>
        <w:t>16</w:t>
      </w:r>
      <w:r>
        <w:rPr>
          <w:noProof/>
        </w:rPr>
        <w:fldChar w:fldCharType="end"/>
      </w:r>
    </w:p>
    <w:p w14:paraId="7BD1D68C" w14:textId="7EA0720F" w:rsidR="006E2EBC" w:rsidRDefault="006E2EBC">
      <w:pPr>
        <w:pStyle w:val="TOC6"/>
        <w:rPr>
          <w:rFonts w:asciiTheme="minorHAnsi" w:eastAsiaTheme="minorEastAsia" w:hAnsiTheme="minorHAnsi" w:cstheme="minorBidi"/>
          <w:noProof/>
          <w:kern w:val="2"/>
          <w:sz w:val="24"/>
          <w:szCs w:val="24"/>
          <w:lang w:eastAsia="en-GB"/>
          <w14:ligatures w14:val="standardContextual"/>
        </w:rPr>
      </w:pPr>
      <w:r>
        <w:rPr>
          <w:noProof/>
        </w:rPr>
        <w:t>6.1.3.2.4.2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fldLock="1"/>
      </w:r>
      <w:r>
        <w:rPr>
          <w:noProof/>
        </w:rPr>
        <w:instrText xml:space="preserve"> PAGEREF _Toc200620142 \h </w:instrText>
      </w:r>
      <w:r>
        <w:rPr>
          <w:noProof/>
        </w:rPr>
      </w:r>
      <w:r>
        <w:rPr>
          <w:noProof/>
        </w:rPr>
        <w:fldChar w:fldCharType="separate"/>
      </w:r>
      <w:r>
        <w:rPr>
          <w:noProof/>
        </w:rPr>
        <w:t>16</w:t>
      </w:r>
      <w:r>
        <w:rPr>
          <w:noProof/>
        </w:rPr>
        <w:fldChar w:fldCharType="end"/>
      </w:r>
    </w:p>
    <w:p w14:paraId="3C20AD60" w14:textId="5E2F7C4D"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_Toc200620143 \h </w:instrText>
      </w:r>
      <w:r>
        <w:rPr>
          <w:noProof/>
        </w:rPr>
      </w:r>
      <w:r>
        <w:rPr>
          <w:noProof/>
        </w:rPr>
        <w:fldChar w:fldCharType="separate"/>
      </w:r>
      <w:r>
        <w:rPr>
          <w:noProof/>
        </w:rPr>
        <w:t>16</w:t>
      </w:r>
      <w:r>
        <w:rPr>
          <w:noProof/>
        </w:rPr>
        <w:fldChar w:fldCharType="end"/>
      </w:r>
    </w:p>
    <w:p w14:paraId="4CA800BC" w14:textId="0FB573E1" w:rsidR="006E2EBC" w:rsidRDefault="006E2EBC">
      <w:pPr>
        <w:pStyle w:val="TOC7"/>
        <w:rPr>
          <w:rFonts w:asciiTheme="minorHAnsi" w:eastAsiaTheme="minorEastAsia" w:hAnsiTheme="minorHAnsi" w:cstheme="minorBidi"/>
          <w:noProof/>
          <w:kern w:val="2"/>
          <w:sz w:val="24"/>
          <w:szCs w:val="24"/>
          <w:lang w:eastAsia="en-GB"/>
          <w14:ligatures w14:val="standardContextual"/>
        </w:rPr>
      </w:pPr>
      <w:r>
        <w:rPr>
          <w:noProof/>
        </w:rPr>
        <w:t>6.1.3.2.4.2.2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_Toc200620144 \h </w:instrText>
      </w:r>
      <w:r>
        <w:rPr>
          <w:noProof/>
        </w:rPr>
      </w:r>
      <w:r>
        <w:rPr>
          <w:noProof/>
        </w:rPr>
        <w:fldChar w:fldCharType="separate"/>
      </w:r>
      <w:r>
        <w:rPr>
          <w:noProof/>
        </w:rPr>
        <w:t>16</w:t>
      </w:r>
      <w:r>
        <w:rPr>
          <w:noProof/>
        </w:rPr>
        <w:fldChar w:fldCharType="end"/>
      </w:r>
    </w:p>
    <w:p w14:paraId="6431035D" w14:textId="4328175F"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_Toc200620145 \h </w:instrText>
      </w:r>
      <w:r>
        <w:rPr>
          <w:noProof/>
        </w:rPr>
      </w:r>
      <w:r>
        <w:rPr>
          <w:noProof/>
        </w:rPr>
        <w:fldChar w:fldCharType="separate"/>
      </w:r>
      <w:r>
        <w:rPr>
          <w:noProof/>
        </w:rPr>
        <w:t>17</w:t>
      </w:r>
      <w:r>
        <w:rPr>
          <w:noProof/>
        </w:rPr>
        <w:fldChar w:fldCharType="end"/>
      </w:r>
    </w:p>
    <w:p w14:paraId="475AE32C" w14:textId="4CA7D6F3"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_Toc200620146 \h </w:instrText>
      </w:r>
      <w:r>
        <w:rPr>
          <w:noProof/>
        </w:rPr>
      </w:r>
      <w:r>
        <w:rPr>
          <w:noProof/>
        </w:rPr>
        <w:fldChar w:fldCharType="separate"/>
      </w:r>
      <w:r>
        <w:rPr>
          <w:noProof/>
        </w:rPr>
        <w:t>17</w:t>
      </w:r>
      <w:r>
        <w:rPr>
          <w:noProof/>
        </w:rPr>
        <w:fldChar w:fldCharType="end"/>
      </w:r>
    </w:p>
    <w:p w14:paraId="04C9E767" w14:textId="623E1B4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_Toc200620147 \h </w:instrText>
      </w:r>
      <w:r>
        <w:rPr>
          <w:noProof/>
        </w:rPr>
      </w:r>
      <w:r>
        <w:rPr>
          <w:noProof/>
        </w:rPr>
        <w:fldChar w:fldCharType="separate"/>
      </w:r>
      <w:r>
        <w:rPr>
          <w:noProof/>
        </w:rPr>
        <w:t>18</w:t>
      </w:r>
      <w:r>
        <w:rPr>
          <w:noProof/>
        </w:rPr>
        <w:fldChar w:fldCharType="end"/>
      </w:r>
    </w:p>
    <w:p w14:paraId="50BF1AC8" w14:textId="3452678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_Toc200620148 \h </w:instrText>
      </w:r>
      <w:r>
        <w:rPr>
          <w:noProof/>
        </w:rPr>
      </w:r>
      <w:r>
        <w:rPr>
          <w:noProof/>
        </w:rPr>
        <w:fldChar w:fldCharType="separate"/>
      </w:r>
      <w:r>
        <w:rPr>
          <w:noProof/>
        </w:rPr>
        <w:t>18</w:t>
      </w:r>
      <w:r>
        <w:rPr>
          <w:noProof/>
        </w:rPr>
        <w:fldChar w:fldCharType="end"/>
      </w:r>
    </w:p>
    <w:p w14:paraId="4E73459E" w14:textId="3F9754C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_Toc200620149 \h </w:instrText>
      </w:r>
      <w:r>
        <w:rPr>
          <w:noProof/>
        </w:rPr>
      </w:r>
      <w:r>
        <w:rPr>
          <w:noProof/>
        </w:rPr>
        <w:fldChar w:fldCharType="separate"/>
      </w:r>
      <w:r>
        <w:rPr>
          <w:noProof/>
        </w:rPr>
        <w:t>18</w:t>
      </w:r>
      <w:r>
        <w:rPr>
          <w:noProof/>
        </w:rPr>
        <w:fldChar w:fldCharType="end"/>
      </w:r>
    </w:p>
    <w:p w14:paraId="3742ABDF" w14:textId="6254B26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_Toc200620150 \h </w:instrText>
      </w:r>
      <w:r>
        <w:rPr>
          <w:noProof/>
        </w:rPr>
      </w:r>
      <w:r>
        <w:rPr>
          <w:noProof/>
        </w:rPr>
        <w:fldChar w:fldCharType="separate"/>
      </w:r>
      <w:r>
        <w:rPr>
          <w:noProof/>
        </w:rPr>
        <w:t>18</w:t>
      </w:r>
      <w:r>
        <w:rPr>
          <w:noProof/>
        </w:rPr>
        <w:fldChar w:fldCharType="end"/>
      </w:r>
    </w:p>
    <w:p w14:paraId="13C84BF4" w14:textId="572484D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ProseKeyReqData</w:t>
      </w:r>
      <w:r>
        <w:rPr>
          <w:noProof/>
        </w:rPr>
        <w:tab/>
      </w:r>
      <w:r>
        <w:rPr>
          <w:noProof/>
        </w:rPr>
        <w:fldChar w:fldCharType="begin" w:fldLock="1"/>
      </w:r>
      <w:r>
        <w:rPr>
          <w:noProof/>
        </w:rPr>
        <w:instrText xml:space="preserve"> PAGEREF _Toc200620151 \h </w:instrText>
      </w:r>
      <w:r>
        <w:rPr>
          <w:noProof/>
        </w:rPr>
      </w:r>
      <w:r>
        <w:rPr>
          <w:noProof/>
        </w:rPr>
        <w:fldChar w:fldCharType="separate"/>
      </w:r>
      <w:r>
        <w:rPr>
          <w:noProof/>
        </w:rPr>
        <w:t>19</w:t>
      </w:r>
      <w:r>
        <w:rPr>
          <w:noProof/>
        </w:rPr>
        <w:fldChar w:fldCharType="end"/>
      </w:r>
    </w:p>
    <w:p w14:paraId="06167D20" w14:textId="1E3937E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ProseKeyRspData</w:t>
      </w:r>
      <w:r>
        <w:rPr>
          <w:noProof/>
        </w:rPr>
        <w:tab/>
      </w:r>
      <w:r>
        <w:rPr>
          <w:noProof/>
        </w:rPr>
        <w:fldChar w:fldCharType="begin" w:fldLock="1"/>
      </w:r>
      <w:r>
        <w:rPr>
          <w:noProof/>
        </w:rPr>
        <w:instrText xml:space="preserve"> PAGEREF _Toc200620152 \h </w:instrText>
      </w:r>
      <w:r>
        <w:rPr>
          <w:noProof/>
        </w:rPr>
      </w:r>
      <w:r>
        <w:rPr>
          <w:noProof/>
        </w:rPr>
        <w:fldChar w:fldCharType="separate"/>
      </w:r>
      <w:r>
        <w:rPr>
          <w:noProof/>
        </w:rPr>
        <w:t>19</w:t>
      </w:r>
      <w:r>
        <w:rPr>
          <w:noProof/>
        </w:rPr>
        <w:fldChar w:fldCharType="end"/>
      </w:r>
    </w:p>
    <w:p w14:paraId="27CAF1EB" w14:textId="0303CA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_Toc200620153 \h </w:instrText>
      </w:r>
      <w:r>
        <w:rPr>
          <w:noProof/>
        </w:rPr>
      </w:r>
      <w:r>
        <w:rPr>
          <w:noProof/>
        </w:rPr>
        <w:fldChar w:fldCharType="separate"/>
      </w:r>
      <w:r>
        <w:rPr>
          <w:noProof/>
        </w:rPr>
        <w:t>20</w:t>
      </w:r>
      <w:r>
        <w:rPr>
          <w:noProof/>
        </w:rPr>
        <w:fldChar w:fldCharType="end"/>
      </w:r>
    </w:p>
    <w:p w14:paraId="2FAF8E2D" w14:textId="124BBD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_Toc200620154 \h </w:instrText>
      </w:r>
      <w:r>
        <w:rPr>
          <w:noProof/>
        </w:rPr>
      </w:r>
      <w:r>
        <w:rPr>
          <w:noProof/>
        </w:rPr>
        <w:fldChar w:fldCharType="separate"/>
      </w:r>
      <w:r>
        <w:rPr>
          <w:noProof/>
        </w:rPr>
        <w:t>20</w:t>
      </w:r>
      <w:r>
        <w:rPr>
          <w:noProof/>
        </w:rPr>
        <w:fldChar w:fldCharType="end"/>
      </w:r>
    </w:p>
    <w:p w14:paraId="7CEE2AF6" w14:textId="4EC83CA8"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_Toc200620155 \h </w:instrText>
      </w:r>
      <w:r>
        <w:rPr>
          <w:noProof/>
        </w:rPr>
      </w:r>
      <w:r>
        <w:rPr>
          <w:noProof/>
        </w:rPr>
        <w:fldChar w:fldCharType="separate"/>
      </w:r>
      <w:r>
        <w:rPr>
          <w:noProof/>
        </w:rPr>
        <w:t>20</w:t>
      </w:r>
      <w:r>
        <w:rPr>
          <w:noProof/>
        </w:rPr>
        <w:fldChar w:fldCharType="end"/>
      </w:r>
    </w:p>
    <w:p w14:paraId="57F31EAB" w14:textId="666FC10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_Toc200620156 \h </w:instrText>
      </w:r>
      <w:r>
        <w:rPr>
          <w:noProof/>
        </w:rPr>
      </w:r>
      <w:r>
        <w:rPr>
          <w:noProof/>
        </w:rPr>
        <w:fldChar w:fldCharType="separate"/>
      </w:r>
      <w:r>
        <w:rPr>
          <w:noProof/>
        </w:rPr>
        <w:t>20</w:t>
      </w:r>
      <w:r>
        <w:rPr>
          <w:noProof/>
        </w:rPr>
        <w:fldChar w:fldCharType="end"/>
      </w:r>
    </w:p>
    <w:p w14:paraId="24EC7757" w14:textId="03F6114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_Toc200620157 \h </w:instrText>
      </w:r>
      <w:r>
        <w:rPr>
          <w:noProof/>
        </w:rPr>
      </w:r>
      <w:r>
        <w:rPr>
          <w:noProof/>
        </w:rPr>
        <w:fldChar w:fldCharType="separate"/>
      </w:r>
      <w:r>
        <w:rPr>
          <w:noProof/>
        </w:rPr>
        <w:t>20</w:t>
      </w:r>
      <w:r>
        <w:rPr>
          <w:noProof/>
        </w:rPr>
        <w:fldChar w:fldCharType="end"/>
      </w:r>
    </w:p>
    <w:p w14:paraId="1EAB09B1" w14:textId="50AC868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_Toc200620158 \h </w:instrText>
      </w:r>
      <w:r>
        <w:rPr>
          <w:noProof/>
        </w:rPr>
      </w:r>
      <w:r>
        <w:rPr>
          <w:noProof/>
        </w:rPr>
        <w:fldChar w:fldCharType="separate"/>
      </w:r>
      <w:r>
        <w:rPr>
          <w:noProof/>
        </w:rPr>
        <w:t>21</w:t>
      </w:r>
      <w:r>
        <w:rPr>
          <w:noProof/>
        </w:rPr>
        <w:fldChar w:fldCharType="end"/>
      </w:r>
    </w:p>
    <w:p w14:paraId="229F90E9" w14:textId="099765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_Toc200620159 \h </w:instrText>
      </w:r>
      <w:r>
        <w:rPr>
          <w:noProof/>
        </w:rPr>
      </w:r>
      <w:r>
        <w:rPr>
          <w:noProof/>
        </w:rPr>
        <w:fldChar w:fldCharType="separate"/>
      </w:r>
      <w:r>
        <w:rPr>
          <w:noProof/>
        </w:rPr>
        <w:t>21</w:t>
      </w:r>
      <w:r>
        <w:rPr>
          <w:noProof/>
        </w:rPr>
        <w:fldChar w:fldCharType="end"/>
      </w:r>
    </w:p>
    <w:p w14:paraId="5E870AAB" w14:textId="097B46F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_Toc200620160 \h </w:instrText>
      </w:r>
      <w:r>
        <w:rPr>
          <w:noProof/>
        </w:rPr>
      </w:r>
      <w:r>
        <w:rPr>
          <w:noProof/>
        </w:rPr>
        <w:fldChar w:fldCharType="separate"/>
      </w:r>
      <w:r>
        <w:rPr>
          <w:noProof/>
        </w:rPr>
        <w:t>21</w:t>
      </w:r>
      <w:r>
        <w:rPr>
          <w:noProof/>
        </w:rPr>
        <w:fldChar w:fldCharType="end"/>
      </w:r>
    </w:p>
    <w:p w14:paraId="7DB11BA8" w14:textId="6D1D74E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_Toc200620161 \h </w:instrText>
      </w:r>
      <w:r>
        <w:rPr>
          <w:noProof/>
        </w:rPr>
      </w:r>
      <w:r>
        <w:rPr>
          <w:noProof/>
        </w:rPr>
        <w:fldChar w:fldCharType="separate"/>
      </w:r>
      <w:r>
        <w:rPr>
          <w:noProof/>
        </w:rPr>
        <w:t>21</w:t>
      </w:r>
      <w:r>
        <w:rPr>
          <w:noProof/>
        </w:rPr>
        <w:fldChar w:fldCharType="end"/>
      </w:r>
    </w:p>
    <w:p w14:paraId="0E7EFE8F" w14:textId="278CB61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_Toc200620162 \h </w:instrText>
      </w:r>
      <w:r>
        <w:rPr>
          <w:noProof/>
        </w:rPr>
      </w:r>
      <w:r>
        <w:rPr>
          <w:noProof/>
        </w:rPr>
        <w:fldChar w:fldCharType="separate"/>
      </w:r>
      <w:r>
        <w:rPr>
          <w:noProof/>
        </w:rPr>
        <w:t>21</w:t>
      </w:r>
      <w:r>
        <w:rPr>
          <w:noProof/>
        </w:rPr>
        <w:fldChar w:fldCharType="end"/>
      </w:r>
    </w:p>
    <w:p w14:paraId="38F8779C" w14:textId="31461FC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_Toc200620163 \h </w:instrText>
      </w:r>
      <w:r>
        <w:rPr>
          <w:noProof/>
        </w:rPr>
      </w:r>
      <w:r>
        <w:rPr>
          <w:noProof/>
        </w:rPr>
        <w:fldChar w:fldCharType="separate"/>
      </w:r>
      <w:r>
        <w:rPr>
          <w:noProof/>
        </w:rPr>
        <w:t>21</w:t>
      </w:r>
      <w:r>
        <w:rPr>
          <w:noProof/>
        </w:rPr>
        <w:fldChar w:fldCharType="end"/>
      </w:r>
    </w:p>
    <w:p w14:paraId="2F117656" w14:textId="55C0899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_Toc200620164 \h </w:instrText>
      </w:r>
      <w:r>
        <w:rPr>
          <w:noProof/>
        </w:rPr>
      </w:r>
      <w:r>
        <w:rPr>
          <w:noProof/>
        </w:rPr>
        <w:fldChar w:fldCharType="separate"/>
      </w:r>
      <w:r>
        <w:rPr>
          <w:noProof/>
        </w:rPr>
        <w:t>22</w:t>
      </w:r>
      <w:r>
        <w:rPr>
          <w:noProof/>
        </w:rPr>
        <w:fldChar w:fldCharType="end"/>
      </w:r>
    </w:p>
    <w:p w14:paraId="4BF592D7" w14:textId="3D72F941"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_Toc200620165 \h </w:instrText>
      </w:r>
      <w:r>
        <w:rPr>
          <w:noProof/>
        </w:rPr>
      </w:r>
      <w:r>
        <w:rPr>
          <w:noProof/>
        </w:rPr>
        <w:fldChar w:fldCharType="separate"/>
      </w:r>
      <w:r>
        <w:rPr>
          <w:noProof/>
        </w:rPr>
        <w:t>22</w:t>
      </w:r>
      <w:r>
        <w:rPr>
          <w:noProof/>
        </w:rPr>
        <w:fldChar w:fldCharType="end"/>
      </w:r>
    </w:p>
    <w:p w14:paraId="270F1487" w14:textId="13D98A9B"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_Toc200620166 \h </w:instrText>
      </w:r>
      <w:r>
        <w:rPr>
          <w:noProof/>
        </w:rPr>
      </w:r>
      <w:r>
        <w:rPr>
          <w:noProof/>
        </w:rPr>
        <w:fldChar w:fldCharType="separate"/>
      </w:r>
      <w:r>
        <w:rPr>
          <w:noProof/>
        </w:rPr>
        <w:t>22</w:t>
      </w:r>
      <w:r>
        <w:rPr>
          <w:noProof/>
        </w:rPr>
        <w:fldChar w:fldCharType="end"/>
      </w:r>
    </w:p>
    <w:p w14:paraId="08935165" w14:textId="4F5AA6E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_Toc200620167 \h </w:instrText>
      </w:r>
      <w:r>
        <w:rPr>
          <w:noProof/>
        </w:rPr>
      </w:r>
      <w:r>
        <w:rPr>
          <w:noProof/>
        </w:rPr>
        <w:fldChar w:fldCharType="separate"/>
      </w:r>
      <w:r>
        <w:rPr>
          <w:noProof/>
        </w:rPr>
        <w:t>22</w:t>
      </w:r>
      <w:r>
        <w:rPr>
          <w:noProof/>
        </w:rPr>
        <w:fldChar w:fldCharType="end"/>
      </w:r>
    </w:p>
    <w:p w14:paraId="16A634B5" w14:textId="31B9307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_Toc200620168 \h </w:instrText>
      </w:r>
      <w:r>
        <w:rPr>
          <w:noProof/>
        </w:rPr>
      </w:r>
      <w:r>
        <w:rPr>
          <w:noProof/>
        </w:rPr>
        <w:fldChar w:fldCharType="separate"/>
      </w:r>
      <w:r>
        <w:rPr>
          <w:noProof/>
        </w:rPr>
        <w:t>22</w:t>
      </w:r>
      <w:r>
        <w:rPr>
          <w:noProof/>
        </w:rPr>
        <w:fldChar w:fldCharType="end"/>
      </w:r>
    </w:p>
    <w:p w14:paraId="0140D342" w14:textId="0B84EB9B"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_Toc200620169 \h </w:instrText>
      </w:r>
      <w:r>
        <w:rPr>
          <w:noProof/>
        </w:rPr>
      </w:r>
      <w:r>
        <w:rPr>
          <w:noProof/>
        </w:rPr>
        <w:fldChar w:fldCharType="separate"/>
      </w:r>
      <w:r>
        <w:rPr>
          <w:noProof/>
        </w:rPr>
        <w:t>22</w:t>
      </w:r>
      <w:r>
        <w:rPr>
          <w:noProof/>
        </w:rPr>
        <w:fldChar w:fldCharType="end"/>
      </w:r>
    </w:p>
    <w:p w14:paraId="2EF533BD" w14:textId="33CD6C8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_Toc200620170 \h </w:instrText>
      </w:r>
      <w:r>
        <w:rPr>
          <w:noProof/>
        </w:rPr>
      </w:r>
      <w:r>
        <w:rPr>
          <w:noProof/>
        </w:rPr>
        <w:fldChar w:fldCharType="separate"/>
      </w:r>
      <w:r>
        <w:rPr>
          <w:noProof/>
        </w:rPr>
        <w:t>22</w:t>
      </w:r>
      <w:r>
        <w:rPr>
          <w:noProof/>
        </w:rPr>
        <w:fldChar w:fldCharType="end"/>
      </w:r>
    </w:p>
    <w:p w14:paraId="0FCEAC4F" w14:textId="16864F9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_Toc200620171 \h </w:instrText>
      </w:r>
      <w:r>
        <w:rPr>
          <w:noProof/>
        </w:rPr>
      </w:r>
      <w:r>
        <w:rPr>
          <w:noProof/>
        </w:rPr>
        <w:fldChar w:fldCharType="separate"/>
      </w:r>
      <w:r>
        <w:rPr>
          <w:noProof/>
        </w:rPr>
        <w:t>22</w:t>
      </w:r>
      <w:r>
        <w:rPr>
          <w:noProof/>
        </w:rPr>
        <w:fldChar w:fldCharType="end"/>
      </w:r>
    </w:p>
    <w:p w14:paraId="06B51F18" w14:textId="6EE4866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_Toc200620172 \h </w:instrText>
      </w:r>
      <w:r>
        <w:rPr>
          <w:noProof/>
        </w:rPr>
      </w:r>
      <w:r>
        <w:rPr>
          <w:noProof/>
        </w:rPr>
        <w:fldChar w:fldCharType="separate"/>
      </w:r>
      <w:r>
        <w:rPr>
          <w:noProof/>
        </w:rPr>
        <w:t>23</w:t>
      </w:r>
      <w:r>
        <w:rPr>
          <w:noProof/>
        </w:rPr>
        <w:fldChar w:fldCharType="end"/>
      </w:r>
    </w:p>
    <w:p w14:paraId="6D768304" w14:textId="26F8CDC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_Toc200620173 \h </w:instrText>
      </w:r>
      <w:r>
        <w:rPr>
          <w:noProof/>
        </w:rPr>
      </w:r>
      <w:r>
        <w:rPr>
          <w:noProof/>
        </w:rPr>
        <w:fldChar w:fldCharType="separate"/>
      </w:r>
      <w:r>
        <w:rPr>
          <w:noProof/>
        </w:rPr>
        <w:t>23</w:t>
      </w:r>
      <w:r>
        <w:rPr>
          <w:noProof/>
        </w:rPr>
        <w:fldChar w:fldCharType="end"/>
      </w:r>
    </w:p>
    <w:p w14:paraId="768D27D9" w14:textId="7BAC965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_Toc200620174 \h </w:instrText>
      </w:r>
      <w:r>
        <w:rPr>
          <w:noProof/>
        </w:rPr>
      </w:r>
      <w:r>
        <w:rPr>
          <w:noProof/>
        </w:rPr>
        <w:fldChar w:fldCharType="separate"/>
      </w:r>
      <w:r>
        <w:rPr>
          <w:noProof/>
        </w:rPr>
        <w:t>23</w:t>
      </w:r>
      <w:r>
        <w:rPr>
          <w:noProof/>
        </w:rPr>
        <w:fldChar w:fldCharType="end"/>
      </w:r>
    </w:p>
    <w:p w14:paraId="203EADF0" w14:textId="1D4A1B40"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_Toc200620175 \h </w:instrText>
      </w:r>
      <w:r>
        <w:rPr>
          <w:noProof/>
        </w:rPr>
      </w:r>
      <w:r>
        <w:rPr>
          <w:noProof/>
        </w:rPr>
        <w:fldChar w:fldCharType="separate"/>
      </w:r>
      <w:r>
        <w:rPr>
          <w:noProof/>
        </w:rPr>
        <w:t>23</w:t>
      </w:r>
      <w:r>
        <w:rPr>
          <w:noProof/>
        </w:rPr>
        <w:fldChar w:fldCharType="end"/>
      </w:r>
    </w:p>
    <w:p w14:paraId="1FA39EA4" w14:textId="4445556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_Toc200620176 \h </w:instrText>
      </w:r>
      <w:r>
        <w:rPr>
          <w:noProof/>
        </w:rPr>
      </w:r>
      <w:r>
        <w:rPr>
          <w:noProof/>
        </w:rPr>
        <w:fldChar w:fldCharType="separate"/>
      </w:r>
      <w:r>
        <w:rPr>
          <w:noProof/>
        </w:rPr>
        <w:t>23</w:t>
      </w:r>
      <w:r>
        <w:rPr>
          <w:noProof/>
        </w:rPr>
        <w:fldChar w:fldCharType="end"/>
      </w:r>
    </w:p>
    <w:p w14:paraId="6309B3DF" w14:textId="7CA0C0E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resolve-id</w:t>
      </w:r>
      <w:r>
        <w:rPr>
          <w:noProof/>
        </w:rPr>
        <w:tab/>
      </w:r>
      <w:r>
        <w:rPr>
          <w:noProof/>
        </w:rPr>
        <w:fldChar w:fldCharType="begin" w:fldLock="1"/>
      </w:r>
      <w:r>
        <w:rPr>
          <w:noProof/>
        </w:rPr>
        <w:instrText xml:space="preserve"> PAGEREF _Toc200620177 \h </w:instrText>
      </w:r>
      <w:r>
        <w:rPr>
          <w:noProof/>
        </w:rPr>
      </w:r>
      <w:r>
        <w:rPr>
          <w:noProof/>
        </w:rPr>
        <w:fldChar w:fldCharType="separate"/>
      </w:r>
      <w:r>
        <w:rPr>
          <w:noProof/>
        </w:rPr>
        <w:t>24</w:t>
      </w:r>
      <w:r>
        <w:rPr>
          <w:noProof/>
        </w:rPr>
        <w:fldChar w:fldCharType="end"/>
      </w:r>
    </w:p>
    <w:p w14:paraId="064657FE" w14:textId="694EC6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_Toc200620178 \h </w:instrText>
      </w:r>
      <w:r>
        <w:rPr>
          <w:noProof/>
        </w:rPr>
      </w:r>
      <w:r>
        <w:rPr>
          <w:noProof/>
        </w:rPr>
        <w:fldChar w:fldCharType="separate"/>
      </w:r>
      <w:r>
        <w:rPr>
          <w:noProof/>
        </w:rPr>
        <w:t>24</w:t>
      </w:r>
      <w:r>
        <w:rPr>
          <w:noProof/>
        </w:rPr>
        <w:fldChar w:fldCharType="end"/>
      </w:r>
    </w:p>
    <w:p w14:paraId="53AA66EA" w14:textId="78D6D75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_Toc200620179 \h </w:instrText>
      </w:r>
      <w:r>
        <w:rPr>
          <w:noProof/>
        </w:rPr>
      </w:r>
      <w:r>
        <w:rPr>
          <w:noProof/>
        </w:rPr>
        <w:fldChar w:fldCharType="separate"/>
      </w:r>
      <w:r>
        <w:rPr>
          <w:noProof/>
        </w:rPr>
        <w:t>24</w:t>
      </w:r>
      <w:r>
        <w:rPr>
          <w:noProof/>
        </w:rPr>
        <w:fldChar w:fldCharType="end"/>
      </w:r>
    </w:p>
    <w:p w14:paraId="4B3B0F53" w14:textId="2A825AE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_Toc200620180 \h </w:instrText>
      </w:r>
      <w:r>
        <w:rPr>
          <w:noProof/>
        </w:rPr>
      </w:r>
      <w:r>
        <w:rPr>
          <w:noProof/>
        </w:rPr>
        <w:fldChar w:fldCharType="separate"/>
      </w:r>
      <w:r>
        <w:rPr>
          <w:noProof/>
        </w:rPr>
        <w:t>25</w:t>
      </w:r>
      <w:r>
        <w:rPr>
          <w:noProof/>
        </w:rPr>
        <w:fldChar w:fldCharType="end"/>
      </w:r>
    </w:p>
    <w:p w14:paraId="33C7C7B5" w14:textId="0A15EADE"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_Toc200620181 \h </w:instrText>
      </w:r>
      <w:r>
        <w:rPr>
          <w:noProof/>
        </w:rPr>
      </w:r>
      <w:r>
        <w:rPr>
          <w:noProof/>
        </w:rPr>
        <w:fldChar w:fldCharType="separate"/>
      </w:r>
      <w:r>
        <w:rPr>
          <w:noProof/>
        </w:rPr>
        <w:t>25</w:t>
      </w:r>
      <w:r>
        <w:rPr>
          <w:noProof/>
        </w:rPr>
        <w:fldChar w:fldCharType="end"/>
      </w:r>
    </w:p>
    <w:p w14:paraId="12453B74" w14:textId="44F5E03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_Toc200620182 \h </w:instrText>
      </w:r>
      <w:r>
        <w:rPr>
          <w:noProof/>
        </w:rPr>
      </w:r>
      <w:r>
        <w:rPr>
          <w:noProof/>
        </w:rPr>
        <w:fldChar w:fldCharType="separate"/>
      </w:r>
      <w:r>
        <w:rPr>
          <w:noProof/>
        </w:rPr>
        <w:t>25</w:t>
      </w:r>
      <w:r>
        <w:rPr>
          <w:noProof/>
        </w:rPr>
        <w:fldChar w:fldCharType="end"/>
      </w:r>
    </w:p>
    <w:p w14:paraId="05069CAC" w14:textId="32A4070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_Toc200620183 \h </w:instrText>
      </w:r>
      <w:r>
        <w:rPr>
          <w:noProof/>
        </w:rPr>
      </w:r>
      <w:r>
        <w:rPr>
          <w:noProof/>
        </w:rPr>
        <w:fldChar w:fldCharType="separate"/>
      </w:r>
      <w:r>
        <w:rPr>
          <w:noProof/>
        </w:rPr>
        <w:t>25</w:t>
      </w:r>
      <w:r>
        <w:rPr>
          <w:noProof/>
        </w:rPr>
        <w:fldChar w:fldCharType="end"/>
      </w:r>
    </w:p>
    <w:p w14:paraId="69B5298E" w14:textId="6048B45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_Toc200620184 \h </w:instrText>
      </w:r>
      <w:r>
        <w:rPr>
          <w:noProof/>
        </w:rPr>
      </w:r>
      <w:r>
        <w:rPr>
          <w:noProof/>
        </w:rPr>
        <w:fldChar w:fldCharType="separate"/>
      </w:r>
      <w:r>
        <w:rPr>
          <w:noProof/>
        </w:rPr>
        <w:t>25</w:t>
      </w:r>
      <w:r>
        <w:rPr>
          <w:noProof/>
        </w:rPr>
        <w:fldChar w:fldCharType="end"/>
      </w:r>
    </w:p>
    <w:p w14:paraId="660819D4" w14:textId="2FD123E5"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ResolveRequest</w:t>
      </w:r>
      <w:r>
        <w:rPr>
          <w:noProof/>
        </w:rPr>
        <w:tab/>
      </w:r>
      <w:r>
        <w:rPr>
          <w:noProof/>
        </w:rPr>
        <w:fldChar w:fldCharType="begin" w:fldLock="1"/>
      </w:r>
      <w:r>
        <w:rPr>
          <w:noProof/>
        </w:rPr>
        <w:instrText xml:space="preserve"> PAGEREF _Toc200620185 \h </w:instrText>
      </w:r>
      <w:r>
        <w:rPr>
          <w:noProof/>
        </w:rPr>
      </w:r>
      <w:r>
        <w:rPr>
          <w:noProof/>
        </w:rPr>
        <w:fldChar w:fldCharType="separate"/>
      </w:r>
      <w:r>
        <w:rPr>
          <w:noProof/>
        </w:rPr>
        <w:t>25</w:t>
      </w:r>
      <w:r>
        <w:rPr>
          <w:noProof/>
        </w:rPr>
        <w:fldChar w:fldCharType="end"/>
      </w:r>
    </w:p>
    <w:p w14:paraId="5FD3D3C6" w14:textId="1C991F3B"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C39EF">
        <w:rPr>
          <w:noProof/>
          <w:lang w:val="en-US"/>
        </w:rPr>
        <w:t>ResolveResponse</w:t>
      </w:r>
      <w:r>
        <w:rPr>
          <w:noProof/>
        </w:rPr>
        <w:tab/>
      </w:r>
      <w:r>
        <w:rPr>
          <w:noProof/>
        </w:rPr>
        <w:fldChar w:fldCharType="begin" w:fldLock="1"/>
      </w:r>
      <w:r>
        <w:rPr>
          <w:noProof/>
        </w:rPr>
        <w:instrText xml:space="preserve"> PAGEREF _Toc200620186 \h </w:instrText>
      </w:r>
      <w:r>
        <w:rPr>
          <w:noProof/>
        </w:rPr>
      </w:r>
      <w:r>
        <w:rPr>
          <w:noProof/>
        </w:rPr>
        <w:fldChar w:fldCharType="separate"/>
      </w:r>
      <w:r>
        <w:rPr>
          <w:noProof/>
        </w:rPr>
        <w:t>26</w:t>
      </w:r>
      <w:r>
        <w:rPr>
          <w:noProof/>
        </w:rPr>
        <w:fldChar w:fldCharType="end"/>
      </w:r>
    </w:p>
    <w:p w14:paraId="5C703323" w14:textId="2734AB2A"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_Toc200620187 \h </w:instrText>
      </w:r>
      <w:r>
        <w:rPr>
          <w:noProof/>
        </w:rPr>
      </w:r>
      <w:r>
        <w:rPr>
          <w:noProof/>
        </w:rPr>
        <w:fldChar w:fldCharType="separate"/>
      </w:r>
      <w:r>
        <w:rPr>
          <w:noProof/>
        </w:rPr>
        <w:t>26</w:t>
      </w:r>
      <w:r>
        <w:rPr>
          <w:noProof/>
        </w:rPr>
        <w:fldChar w:fldCharType="end"/>
      </w:r>
    </w:p>
    <w:p w14:paraId="5766A83F" w14:textId="0A59B72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_Toc200620188 \h </w:instrText>
      </w:r>
      <w:r>
        <w:rPr>
          <w:noProof/>
        </w:rPr>
      </w:r>
      <w:r>
        <w:rPr>
          <w:noProof/>
        </w:rPr>
        <w:fldChar w:fldCharType="separate"/>
      </w:r>
      <w:r>
        <w:rPr>
          <w:noProof/>
        </w:rPr>
        <w:t>26</w:t>
      </w:r>
      <w:r>
        <w:rPr>
          <w:noProof/>
        </w:rPr>
        <w:fldChar w:fldCharType="end"/>
      </w:r>
    </w:p>
    <w:p w14:paraId="18514D42" w14:textId="5C9924D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_Toc200620189 \h </w:instrText>
      </w:r>
      <w:r>
        <w:rPr>
          <w:noProof/>
        </w:rPr>
      </w:r>
      <w:r>
        <w:rPr>
          <w:noProof/>
        </w:rPr>
        <w:fldChar w:fldCharType="separate"/>
      </w:r>
      <w:r>
        <w:rPr>
          <w:noProof/>
        </w:rPr>
        <w:t>26</w:t>
      </w:r>
      <w:r>
        <w:rPr>
          <w:noProof/>
        </w:rPr>
        <w:fldChar w:fldCharType="end"/>
      </w:r>
    </w:p>
    <w:p w14:paraId="020DA4B0" w14:textId="5569619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_Toc200620190 \h </w:instrText>
      </w:r>
      <w:r>
        <w:rPr>
          <w:noProof/>
        </w:rPr>
      </w:r>
      <w:r>
        <w:rPr>
          <w:noProof/>
        </w:rPr>
        <w:fldChar w:fldCharType="separate"/>
      </w:r>
      <w:r>
        <w:rPr>
          <w:noProof/>
        </w:rPr>
        <w:t>26</w:t>
      </w:r>
      <w:r>
        <w:rPr>
          <w:noProof/>
        </w:rPr>
        <w:fldChar w:fldCharType="end"/>
      </w:r>
    </w:p>
    <w:p w14:paraId="6073A0E5" w14:textId="44B1640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_Toc200620191 \h </w:instrText>
      </w:r>
      <w:r>
        <w:rPr>
          <w:noProof/>
        </w:rPr>
      </w:r>
      <w:r>
        <w:rPr>
          <w:noProof/>
        </w:rPr>
        <w:fldChar w:fldCharType="separate"/>
      </w:r>
      <w:r>
        <w:rPr>
          <w:noProof/>
        </w:rPr>
        <w:t>26</w:t>
      </w:r>
      <w:r>
        <w:rPr>
          <w:noProof/>
        </w:rPr>
        <w:fldChar w:fldCharType="end"/>
      </w:r>
    </w:p>
    <w:p w14:paraId="4EF04A6F" w14:textId="352FB3EF"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_Toc200620192 \h </w:instrText>
      </w:r>
      <w:r>
        <w:rPr>
          <w:noProof/>
        </w:rPr>
      </w:r>
      <w:r>
        <w:rPr>
          <w:noProof/>
        </w:rPr>
        <w:fldChar w:fldCharType="separate"/>
      </w:r>
      <w:r>
        <w:rPr>
          <w:noProof/>
        </w:rPr>
        <w:t>26</w:t>
      </w:r>
      <w:r>
        <w:rPr>
          <w:noProof/>
        </w:rPr>
        <w:fldChar w:fldCharType="end"/>
      </w:r>
    </w:p>
    <w:p w14:paraId="73645B9D" w14:textId="13493750"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_Toc200620193 \h </w:instrText>
      </w:r>
      <w:r>
        <w:rPr>
          <w:noProof/>
        </w:rPr>
      </w:r>
      <w:r>
        <w:rPr>
          <w:noProof/>
        </w:rPr>
        <w:fldChar w:fldCharType="separate"/>
      </w:r>
      <w:r>
        <w:rPr>
          <w:noProof/>
        </w:rPr>
        <w:t>26</w:t>
      </w:r>
      <w:r>
        <w:rPr>
          <w:noProof/>
        </w:rPr>
        <w:fldChar w:fldCharType="end"/>
      </w:r>
    </w:p>
    <w:p w14:paraId="6C1B8753" w14:textId="2360A77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_Toc200620194 \h </w:instrText>
      </w:r>
      <w:r>
        <w:rPr>
          <w:noProof/>
        </w:rPr>
      </w:r>
      <w:r>
        <w:rPr>
          <w:noProof/>
        </w:rPr>
        <w:fldChar w:fldCharType="separate"/>
      </w:r>
      <w:r>
        <w:rPr>
          <w:noProof/>
        </w:rPr>
        <w:t>26</w:t>
      </w:r>
      <w:r>
        <w:rPr>
          <w:noProof/>
        </w:rPr>
        <w:fldChar w:fldCharType="end"/>
      </w:r>
    </w:p>
    <w:p w14:paraId="77236D91" w14:textId="7D863802"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_Toc200620195 \h </w:instrText>
      </w:r>
      <w:r>
        <w:rPr>
          <w:noProof/>
        </w:rPr>
      </w:r>
      <w:r>
        <w:rPr>
          <w:noProof/>
        </w:rPr>
        <w:fldChar w:fldCharType="separate"/>
      </w:r>
      <w:r>
        <w:rPr>
          <w:noProof/>
        </w:rPr>
        <w:t>27</w:t>
      </w:r>
      <w:r>
        <w:rPr>
          <w:noProof/>
        </w:rPr>
        <w:fldChar w:fldCharType="end"/>
      </w:r>
    </w:p>
    <w:p w14:paraId="252F3B9A" w14:textId="275069C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_Toc200620196 \h </w:instrText>
      </w:r>
      <w:r>
        <w:rPr>
          <w:noProof/>
        </w:rPr>
      </w:r>
      <w:r>
        <w:rPr>
          <w:noProof/>
        </w:rPr>
        <w:fldChar w:fldCharType="separate"/>
      </w:r>
      <w:r>
        <w:rPr>
          <w:noProof/>
        </w:rPr>
        <w:t>27</w:t>
      </w:r>
      <w:r>
        <w:rPr>
          <w:noProof/>
        </w:rPr>
        <w:fldChar w:fldCharType="end"/>
      </w:r>
    </w:p>
    <w:p w14:paraId="200E5A64" w14:textId="780C968E" w:rsidR="006E2EBC" w:rsidRDefault="006E2E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Service API</w:t>
      </w:r>
      <w:r>
        <w:rPr>
          <w:noProof/>
        </w:rPr>
        <w:tab/>
      </w:r>
      <w:r>
        <w:rPr>
          <w:noProof/>
        </w:rPr>
        <w:fldChar w:fldCharType="begin" w:fldLock="1"/>
      </w:r>
      <w:r>
        <w:rPr>
          <w:noProof/>
        </w:rPr>
        <w:instrText xml:space="preserve"> PAGEREF _Toc200620197 \h </w:instrText>
      </w:r>
      <w:r>
        <w:rPr>
          <w:noProof/>
        </w:rPr>
      </w:r>
      <w:r>
        <w:rPr>
          <w:noProof/>
        </w:rPr>
        <w:fldChar w:fldCharType="separate"/>
      </w:r>
      <w:r>
        <w:rPr>
          <w:noProof/>
        </w:rPr>
        <w:t>27</w:t>
      </w:r>
      <w:r>
        <w:rPr>
          <w:noProof/>
        </w:rPr>
        <w:fldChar w:fldCharType="end"/>
      </w:r>
    </w:p>
    <w:p w14:paraId="61AE60D4" w14:textId="427C6AB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_Toc200620198 \h </w:instrText>
      </w:r>
      <w:r>
        <w:rPr>
          <w:noProof/>
        </w:rPr>
      </w:r>
      <w:r>
        <w:rPr>
          <w:noProof/>
        </w:rPr>
        <w:fldChar w:fldCharType="separate"/>
      </w:r>
      <w:r>
        <w:rPr>
          <w:noProof/>
        </w:rPr>
        <w:t>27</w:t>
      </w:r>
      <w:r>
        <w:rPr>
          <w:noProof/>
        </w:rPr>
        <w:fldChar w:fldCharType="end"/>
      </w:r>
    </w:p>
    <w:p w14:paraId="79C58F30" w14:textId="7152B049"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_Toc200620199 \h </w:instrText>
      </w:r>
      <w:r>
        <w:rPr>
          <w:noProof/>
        </w:rPr>
      </w:r>
      <w:r>
        <w:rPr>
          <w:noProof/>
        </w:rPr>
        <w:fldChar w:fldCharType="separate"/>
      </w:r>
      <w:r>
        <w:rPr>
          <w:noProof/>
        </w:rPr>
        <w:t>28</w:t>
      </w:r>
      <w:r>
        <w:rPr>
          <w:noProof/>
        </w:rPr>
        <w:fldChar w:fldCharType="end"/>
      </w:r>
    </w:p>
    <w:p w14:paraId="2B130D0A" w14:textId="7565288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_Toc200620200 \h </w:instrText>
      </w:r>
      <w:r>
        <w:rPr>
          <w:noProof/>
        </w:rPr>
      </w:r>
      <w:r>
        <w:rPr>
          <w:noProof/>
        </w:rPr>
        <w:fldChar w:fldCharType="separate"/>
      </w:r>
      <w:r>
        <w:rPr>
          <w:noProof/>
        </w:rPr>
        <w:t>28</w:t>
      </w:r>
      <w:r>
        <w:rPr>
          <w:noProof/>
        </w:rPr>
        <w:fldChar w:fldCharType="end"/>
      </w:r>
    </w:p>
    <w:p w14:paraId="14E801FE" w14:textId="433A2B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_Toc200620201 \h </w:instrText>
      </w:r>
      <w:r>
        <w:rPr>
          <w:noProof/>
        </w:rPr>
      </w:r>
      <w:r>
        <w:rPr>
          <w:noProof/>
        </w:rPr>
        <w:fldChar w:fldCharType="separate"/>
      </w:r>
      <w:r>
        <w:rPr>
          <w:noProof/>
        </w:rPr>
        <w:t>28</w:t>
      </w:r>
      <w:r>
        <w:rPr>
          <w:noProof/>
        </w:rPr>
        <w:fldChar w:fldCharType="end"/>
      </w:r>
    </w:p>
    <w:p w14:paraId="23A11A15" w14:textId="4517662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_Toc200620202 \h </w:instrText>
      </w:r>
      <w:r>
        <w:rPr>
          <w:noProof/>
        </w:rPr>
      </w:r>
      <w:r>
        <w:rPr>
          <w:noProof/>
        </w:rPr>
        <w:fldChar w:fldCharType="separate"/>
      </w:r>
      <w:r>
        <w:rPr>
          <w:noProof/>
        </w:rPr>
        <w:t>28</w:t>
      </w:r>
      <w:r>
        <w:rPr>
          <w:noProof/>
        </w:rPr>
        <w:fldChar w:fldCharType="end"/>
      </w:r>
    </w:p>
    <w:p w14:paraId="767262EE" w14:textId="78351BA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_Toc200620203 \h </w:instrText>
      </w:r>
      <w:r>
        <w:rPr>
          <w:noProof/>
        </w:rPr>
      </w:r>
      <w:r>
        <w:rPr>
          <w:noProof/>
        </w:rPr>
        <w:fldChar w:fldCharType="separate"/>
      </w:r>
      <w:r>
        <w:rPr>
          <w:noProof/>
        </w:rPr>
        <w:t>28</w:t>
      </w:r>
      <w:r>
        <w:rPr>
          <w:noProof/>
        </w:rPr>
        <w:fldChar w:fldCharType="end"/>
      </w:r>
    </w:p>
    <w:p w14:paraId="1D4A335B" w14:textId="29ACEF88"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_Toc200620204 \h </w:instrText>
      </w:r>
      <w:r>
        <w:rPr>
          <w:noProof/>
        </w:rPr>
      </w:r>
      <w:r>
        <w:rPr>
          <w:noProof/>
        </w:rPr>
        <w:fldChar w:fldCharType="separate"/>
      </w:r>
      <w:r>
        <w:rPr>
          <w:noProof/>
        </w:rPr>
        <w:t>28</w:t>
      </w:r>
      <w:r>
        <w:rPr>
          <w:noProof/>
        </w:rPr>
        <w:fldChar w:fldCharType="end"/>
      </w:r>
    </w:p>
    <w:p w14:paraId="42A0FD4E" w14:textId="1276D4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_Toc200620205 \h </w:instrText>
      </w:r>
      <w:r>
        <w:rPr>
          <w:noProof/>
        </w:rPr>
      </w:r>
      <w:r>
        <w:rPr>
          <w:noProof/>
        </w:rPr>
        <w:fldChar w:fldCharType="separate"/>
      </w:r>
      <w:r>
        <w:rPr>
          <w:noProof/>
        </w:rPr>
        <w:t>28</w:t>
      </w:r>
      <w:r>
        <w:rPr>
          <w:noProof/>
        </w:rPr>
        <w:fldChar w:fldCharType="end"/>
      </w:r>
    </w:p>
    <w:p w14:paraId="35226B9C" w14:textId="50B6BAC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_Toc200620206 \h </w:instrText>
      </w:r>
      <w:r>
        <w:rPr>
          <w:noProof/>
        </w:rPr>
      </w:r>
      <w:r>
        <w:rPr>
          <w:noProof/>
        </w:rPr>
        <w:fldChar w:fldCharType="separate"/>
      </w:r>
      <w:r>
        <w:rPr>
          <w:noProof/>
        </w:rPr>
        <w:t>28</w:t>
      </w:r>
      <w:r>
        <w:rPr>
          <w:noProof/>
        </w:rPr>
        <w:fldChar w:fldCharType="end"/>
      </w:r>
    </w:p>
    <w:p w14:paraId="04870416" w14:textId="7BA3549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6.3.3.2</w:t>
      </w:r>
      <w:r>
        <w:rPr>
          <w:rFonts w:asciiTheme="minorHAnsi" w:eastAsiaTheme="minorEastAsia" w:hAnsiTheme="minorHAnsi" w:cstheme="minorBidi"/>
          <w:noProof/>
          <w:kern w:val="2"/>
          <w:sz w:val="24"/>
          <w:szCs w:val="24"/>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_Toc200620207 \h </w:instrText>
      </w:r>
      <w:r>
        <w:rPr>
          <w:noProof/>
        </w:rPr>
      </w:r>
      <w:r>
        <w:rPr>
          <w:noProof/>
        </w:rPr>
        <w:fldChar w:fldCharType="separate"/>
      </w:r>
      <w:r>
        <w:rPr>
          <w:noProof/>
        </w:rPr>
        <w:t>29</w:t>
      </w:r>
      <w:r>
        <w:rPr>
          <w:noProof/>
        </w:rPr>
        <w:fldChar w:fldCharType="end"/>
      </w:r>
    </w:p>
    <w:p w14:paraId="4AB46D40" w14:textId="50AF245D"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_Toc200620208 \h </w:instrText>
      </w:r>
      <w:r>
        <w:rPr>
          <w:noProof/>
        </w:rPr>
      </w:r>
      <w:r>
        <w:rPr>
          <w:noProof/>
        </w:rPr>
        <w:fldChar w:fldCharType="separate"/>
      </w:r>
      <w:r>
        <w:rPr>
          <w:noProof/>
        </w:rPr>
        <w:t>29</w:t>
      </w:r>
      <w:r>
        <w:rPr>
          <w:noProof/>
        </w:rPr>
        <w:fldChar w:fldCharType="end"/>
      </w:r>
    </w:p>
    <w:p w14:paraId="06CFFF01" w14:textId="511995D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_Toc200620209 \h </w:instrText>
      </w:r>
      <w:r>
        <w:rPr>
          <w:noProof/>
        </w:rPr>
      </w:r>
      <w:r>
        <w:rPr>
          <w:noProof/>
        </w:rPr>
        <w:fldChar w:fldCharType="separate"/>
      </w:r>
      <w:r>
        <w:rPr>
          <w:noProof/>
        </w:rPr>
        <w:t>29</w:t>
      </w:r>
      <w:r>
        <w:rPr>
          <w:noProof/>
        </w:rPr>
        <w:fldChar w:fldCharType="end"/>
      </w:r>
    </w:p>
    <w:p w14:paraId="7476792A" w14:textId="1BB2CB8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_Toc200620210 \h </w:instrText>
      </w:r>
      <w:r>
        <w:rPr>
          <w:noProof/>
        </w:rPr>
      </w:r>
      <w:r>
        <w:rPr>
          <w:noProof/>
        </w:rPr>
        <w:fldChar w:fldCharType="separate"/>
      </w:r>
      <w:r>
        <w:rPr>
          <w:noProof/>
        </w:rPr>
        <w:t>30</w:t>
      </w:r>
      <w:r>
        <w:rPr>
          <w:noProof/>
        </w:rPr>
        <w:fldChar w:fldCharType="end"/>
      </w:r>
    </w:p>
    <w:p w14:paraId="00133C1E" w14:textId="0A0D8ED2"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MonitorKey</w:t>
      </w:r>
      <w:r>
        <w:rPr>
          <w:noProof/>
        </w:rPr>
        <w:tab/>
      </w:r>
      <w:r>
        <w:rPr>
          <w:noProof/>
        </w:rPr>
        <w:fldChar w:fldCharType="begin" w:fldLock="1"/>
      </w:r>
      <w:r>
        <w:rPr>
          <w:noProof/>
        </w:rPr>
        <w:instrText xml:space="preserve"> PAGEREF _Toc200620211 \h </w:instrText>
      </w:r>
      <w:r>
        <w:rPr>
          <w:noProof/>
        </w:rPr>
      </w:r>
      <w:r>
        <w:rPr>
          <w:noProof/>
        </w:rPr>
        <w:fldChar w:fldCharType="separate"/>
      </w:r>
      <w:r>
        <w:rPr>
          <w:noProof/>
        </w:rPr>
        <w:t>31</w:t>
      </w:r>
      <w:r>
        <w:rPr>
          <w:noProof/>
        </w:rPr>
        <w:fldChar w:fldCharType="end"/>
      </w:r>
    </w:p>
    <w:p w14:paraId="7CF6081D" w14:textId="1A2F4900"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_Toc200620212 \h </w:instrText>
      </w:r>
      <w:r>
        <w:rPr>
          <w:noProof/>
        </w:rPr>
      </w:r>
      <w:r>
        <w:rPr>
          <w:noProof/>
        </w:rPr>
        <w:fldChar w:fldCharType="separate"/>
      </w:r>
      <w:r>
        <w:rPr>
          <w:noProof/>
        </w:rPr>
        <w:t>31</w:t>
      </w:r>
      <w:r>
        <w:rPr>
          <w:noProof/>
        </w:rPr>
        <w:fldChar w:fldCharType="end"/>
      </w:r>
    </w:p>
    <w:p w14:paraId="05A229BD" w14:textId="381B1BCE"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_Toc200620213 \h </w:instrText>
      </w:r>
      <w:r>
        <w:rPr>
          <w:noProof/>
        </w:rPr>
      </w:r>
      <w:r>
        <w:rPr>
          <w:noProof/>
        </w:rPr>
        <w:fldChar w:fldCharType="separate"/>
      </w:r>
      <w:r>
        <w:rPr>
          <w:noProof/>
        </w:rPr>
        <w:t>31</w:t>
      </w:r>
      <w:r>
        <w:rPr>
          <w:noProof/>
        </w:rPr>
        <w:fldChar w:fldCharType="end"/>
      </w:r>
    </w:p>
    <w:p w14:paraId="3927F9D3" w14:textId="765C494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_Toc200620214 \h </w:instrText>
      </w:r>
      <w:r>
        <w:rPr>
          <w:noProof/>
        </w:rPr>
      </w:r>
      <w:r>
        <w:rPr>
          <w:noProof/>
        </w:rPr>
        <w:fldChar w:fldCharType="separate"/>
      </w:r>
      <w:r>
        <w:rPr>
          <w:noProof/>
        </w:rPr>
        <w:t>31</w:t>
      </w:r>
      <w:r>
        <w:rPr>
          <w:noProof/>
        </w:rPr>
        <w:fldChar w:fldCharType="end"/>
      </w:r>
    </w:p>
    <w:p w14:paraId="4DA7D60A" w14:textId="2000165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Resource: DiscoveryKey</w:t>
      </w:r>
      <w:r>
        <w:rPr>
          <w:noProof/>
        </w:rPr>
        <w:tab/>
      </w:r>
      <w:r>
        <w:rPr>
          <w:noProof/>
        </w:rPr>
        <w:fldChar w:fldCharType="begin" w:fldLock="1"/>
      </w:r>
      <w:r>
        <w:rPr>
          <w:noProof/>
        </w:rPr>
        <w:instrText xml:space="preserve"> PAGEREF _Toc200620215 \h </w:instrText>
      </w:r>
      <w:r>
        <w:rPr>
          <w:noProof/>
        </w:rPr>
      </w:r>
      <w:r>
        <w:rPr>
          <w:noProof/>
        </w:rPr>
        <w:fldChar w:fldCharType="separate"/>
      </w:r>
      <w:r>
        <w:rPr>
          <w:noProof/>
        </w:rPr>
        <w:t>33</w:t>
      </w:r>
      <w:r>
        <w:rPr>
          <w:noProof/>
        </w:rPr>
        <w:fldChar w:fldCharType="end"/>
      </w:r>
    </w:p>
    <w:p w14:paraId="3ACB14ED" w14:textId="04C5FF6A"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_Toc200620216 \h </w:instrText>
      </w:r>
      <w:r>
        <w:rPr>
          <w:noProof/>
        </w:rPr>
      </w:r>
      <w:r>
        <w:rPr>
          <w:noProof/>
        </w:rPr>
        <w:fldChar w:fldCharType="separate"/>
      </w:r>
      <w:r>
        <w:rPr>
          <w:noProof/>
        </w:rPr>
        <w:t>33</w:t>
      </w:r>
      <w:r>
        <w:rPr>
          <w:noProof/>
        </w:rPr>
        <w:fldChar w:fldCharType="end"/>
      </w:r>
    </w:p>
    <w:p w14:paraId="1BEE9307" w14:textId="6930A001"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_Toc200620217 \h </w:instrText>
      </w:r>
      <w:r>
        <w:rPr>
          <w:noProof/>
        </w:rPr>
      </w:r>
      <w:r>
        <w:rPr>
          <w:noProof/>
        </w:rPr>
        <w:fldChar w:fldCharType="separate"/>
      </w:r>
      <w:r>
        <w:rPr>
          <w:noProof/>
        </w:rPr>
        <w:t>33</w:t>
      </w:r>
      <w:r>
        <w:rPr>
          <w:noProof/>
        </w:rPr>
        <w:fldChar w:fldCharType="end"/>
      </w:r>
    </w:p>
    <w:p w14:paraId="2A8B3F99" w14:textId="78E3C2F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_Toc200620218 \h </w:instrText>
      </w:r>
      <w:r>
        <w:rPr>
          <w:noProof/>
        </w:rPr>
      </w:r>
      <w:r>
        <w:rPr>
          <w:noProof/>
        </w:rPr>
        <w:fldChar w:fldCharType="separate"/>
      </w:r>
      <w:r>
        <w:rPr>
          <w:noProof/>
        </w:rPr>
        <w:t>33</w:t>
      </w:r>
      <w:r>
        <w:rPr>
          <w:noProof/>
        </w:rPr>
        <w:fldChar w:fldCharType="end"/>
      </w:r>
    </w:p>
    <w:p w14:paraId="3B139212" w14:textId="6ACE51B7"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_Toc200620219 \h </w:instrText>
      </w:r>
      <w:r>
        <w:rPr>
          <w:noProof/>
        </w:rPr>
      </w:r>
      <w:r>
        <w:rPr>
          <w:noProof/>
        </w:rPr>
        <w:fldChar w:fldCharType="separate"/>
      </w:r>
      <w:r>
        <w:rPr>
          <w:noProof/>
        </w:rPr>
        <w:t>35</w:t>
      </w:r>
      <w:r>
        <w:rPr>
          <w:noProof/>
        </w:rPr>
        <w:fldChar w:fldCharType="end"/>
      </w:r>
    </w:p>
    <w:p w14:paraId="78D78CEF" w14:textId="440A6BEC"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_Toc200620220 \h </w:instrText>
      </w:r>
      <w:r>
        <w:rPr>
          <w:noProof/>
        </w:rPr>
      </w:r>
      <w:r>
        <w:rPr>
          <w:noProof/>
        </w:rPr>
        <w:fldChar w:fldCharType="separate"/>
      </w:r>
      <w:r>
        <w:rPr>
          <w:noProof/>
        </w:rPr>
        <w:t>35</w:t>
      </w:r>
      <w:r>
        <w:rPr>
          <w:noProof/>
        </w:rPr>
        <w:fldChar w:fldCharType="end"/>
      </w:r>
    </w:p>
    <w:p w14:paraId="0046A936" w14:textId="08CCE92D"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_Toc200620221 \h </w:instrText>
      </w:r>
      <w:r>
        <w:rPr>
          <w:noProof/>
        </w:rPr>
      </w:r>
      <w:r>
        <w:rPr>
          <w:noProof/>
        </w:rPr>
        <w:fldChar w:fldCharType="separate"/>
      </w:r>
      <w:r>
        <w:rPr>
          <w:noProof/>
        </w:rPr>
        <w:t>35</w:t>
      </w:r>
      <w:r>
        <w:rPr>
          <w:noProof/>
        </w:rPr>
        <w:fldChar w:fldCharType="end"/>
      </w:r>
    </w:p>
    <w:p w14:paraId="31D61DD0" w14:textId="472DE5E1"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_Toc200620222 \h </w:instrText>
      </w:r>
      <w:r>
        <w:rPr>
          <w:noProof/>
        </w:rPr>
      </w:r>
      <w:r>
        <w:rPr>
          <w:noProof/>
        </w:rPr>
        <w:fldChar w:fldCharType="separate"/>
      </w:r>
      <w:r>
        <w:rPr>
          <w:noProof/>
        </w:rPr>
        <w:t>35</w:t>
      </w:r>
      <w:r>
        <w:rPr>
          <w:noProof/>
        </w:rPr>
        <w:fldChar w:fldCharType="end"/>
      </w:r>
    </w:p>
    <w:p w14:paraId="7E4279F2" w14:textId="19C029A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Structured data types</w:t>
      </w:r>
      <w:r>
        <w:rPr>
          <w:noProof/>
        </w:rPr>
        <w:tab/>
      </w:r>
      <w:r>
        <w:rPr>
          <w:noProof/>
        </w:rPr>
        <w:fldChar w:fldCharType="begin" w:fldLock="1"/>
      </w:r>
      <w:r>
        <w:rPr>
          <w:noProof/>
        </w:rPr>
        <w:instrText xml:space="preserve"> PAGEREF _Toc200620223 \h </w:instrText>
      </w:r>
      <w:r>
        <w:rPr>
          <w:noProof/>
        </w:rPr>
      </w:r>
      <w:r>
        <w:rPr>
          <w:noProof/>
        </w:rPr>
        <w:fldChar w:fldCharType="separate"/>
      </w:r>
      <w:r>
        <w:rPr>
          <w:noProof/>
        </w:rPr>
        <w:t>36</w:t>
      </w:r>
      <w:r>
        <w:rPr>
          <w:noProof/>
        </w:rPr>
        <w:fldChar w:fldCharType="end"/>
      </w:r>
    </w:p>
    <w:p w14:paraId="574D28C8" w14:textId="49DF420C"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_Toc200620224 \h </w:instrText>
      </w:r>
      <w:r>
        <w:rPr>
          <w:noProof/>
        </w:rPr>
      </w:r>
      <w:r>
        <w:rPr>
          <w:noProof/>
        </w:rPr>
        <w:fldChar w:fldCharType="separate"/>
      </w:r>
      <w:r>
        <w:rPr>
          <w:noProof/>
        </w:rPr>
        <w:t>36</w:t>
      </w:r>
      <w:r>
        <w:rPr>
          <w:noProof/>
        </w:rPr>
        <w:fldChar w:fldCharType="end"/>
      </w:r>
    </w:p>
    <w:p w14:paraId="462261D7" w14:textId="247F86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_Toc200620225 \h </w:instrText>
      </w:r>
      <w:r>
        <w:rPr>
          <w:noProof/>
        </w:rPr>
      </w:r>
      <w:r>
        <w:rPr>
          <w:noProof/>
        </w:rPr>
        <w:fldChar w:fldCharType="separate"/>
      </w:r>
      <w:r>
        <w:rPr>
          <w:noProof/>
        </w:rPr>
        <w:t>36</w:t>
      </w:r>
      <w:r>
        <w:rPr>
          <w:noProof/>
        </w:rPr>
        <w:fldChar w:fldCharType="end"/>
      </w:r>
    </w:p>
    <w:p w14:paraId="30103F23" w14:textId="3782402F"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MonitorKeyReqData</w:t>
      </w:r>
      <w:r>
        <w:rPr>
          <w:noProof/>
        </w:rPr>
        <w:tab/>
      </w:r>
      <w:r>
        <w:rPr>
          <w:noProof/>
        </w:rPr>
        <w:fldChar w:fldCharType="begin" w:fldLock="1"/>
      </w:r>
      <w:r>
        <w:rPr>
          <w:noProof/>
        </w:rPr>
        <w:instrText xml:space="preserve"> PAGEREF _Toc200620226 \h </w:instrText>
      </w:r>
      <w:r>
        <w:rPr>
          <w:noProof/>
        </w:rPr>
      </w:r>
      <w:r>
        <w:rPr>
          <w:noProof/>
        </w:rPr>
        <w:fldChar w:fldCharType="separate"/>
      </w:r>
      <w:r>
        <w:rPr>
          <w:noProof/>
        </w:rPr>
        <w:t>36</w:t>
      </w:r>
      <w:r>
        <w:rPr>
          <w:noProof/>
        </w:rPr>
        <w:fldChar w:fldCharType="end"/>
      </w:r>
    </w:p>
    <w:p w14:paraId="7A52E6DF" w14:textId="299061F7"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MonitorKeyRespData</w:t>
      </w:r>
      <w:r>
        <w:rPr>
          <w:noProof/>
        </w:rPr>
        <w:tab/>
      </w:r>
      <w:r>
        <w:rPr>
          <w:noProof/>
        </w:rPr>
        <w:fldChar w:fldCharType="begin" w:fldLock="1"/>
      </w:r>
      <w:r>
        <w:rPr>
          <w:noProof/>
        </w:rPr>
        <w:instrText xml:space="preserve"> PAGEREF _Toc200620227 \h </w:instrText>
      </w:r>
      <w:r>
        <w:rPr>
          <w:noProof/>
        </w:rPr>
      </w:r>
      <w:r>
        <w:rPr>
          <w:noProof/>
        </w:rPr>
        <w:fldChar w:fldCharType="separate"/>
      </w:r>
      <w:r>
        <w:rPr>
          <w:noProof/>
        </w:rPr>
        <w:t>36</w:t>
      </w:r>
      <w:r>
        <w:rPr>
          <w:noProof/>
        </w:rPr>
        <w:fldChar w:fldCharType="end"/>
      </w:r>
    </w:p>
    <w:p w14:paraId="596FEBF3" w14:textId="3BD8E352"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DiscoveryKeyReqData</w:t>
      </w:r>
      <w:r>
        <w:rPr>
          <w:noProof/>
        </w:rPr>
        <w:tab/>
      </w:r>
      <w:r>
        <w:rPr>
          <w:noProof/>
        </w:rPr>
        <w:fldChar w:fldCharType="begin" w:fldLock="1"/>
      </w:r>
      <w:r>
        <w:rPr>
          <w:noProof/>
        </w:rPr>
        <w:instrText xml:space="preserve"> PAGEREF _Toc200620228 \h </w:instrText>
      </w:r>
      <w:r>
        <w:rPr>
          <w:noProof/>
        </w:rPr>
      </w:r>
      <w:r>
        <w:rPr>
          <w:noProof/>
        </w:rPr>
        <w:fldChar w:fldCharType="separate"/>
      </w:r>
      <w:r>
        <w:rPr>
          <w:noProof/>
        </w:rPr>
        <w:t>36</w:t>
      </w:r>
      <w:r>
        <w:rPr>
          <w:noProof/>
        </w:rPr>
        <w:fldChar w:fldCharType="end"/>
      </w:r>
    </w:p>
    <w:p w14:paraId="35BBBBB2" w14:textId="74901826"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DiscoveryKeyRespData</w:t>
      </w:r>
      <w:r>
        <w:rPr>
          <w:noProof/>
        </w:rPr>
        <w:tab/>
      </w:r>
      <w:r>
        <w:rPr>
          <w:noProof/>
        </w:rPr>
        <w:fldChar w:fldCharType="begin" w:fldLock="1"/>
      </w:r>
      <w:r>
        <w:rPr>
          <w:noProof/>
        </w:rPr>
        <w:instrText xml:space="preserve"> PAGEREF _Toc200620229 \h </w:instrText>
      </w:r>
      <w:r>
        <w:rPr>
          <w:noProof/>
        </w:rPr>
      </w:r>
      <w:r>
        <w:rPr>
          <w:noProof/>
        </w:rPr>
        <w:fldChar w:fldCharType="separate"/>
      </w:r>
      <w:r>
        <w:rPr>
          <w:noProof/>
        </w:rPr>
        <w:t>36</w:t>
      </w:r>
      <w:r>
        <w:rPr>
          <w:noProof/>
        </w:rPr>
        <w:fldChar w:fldCharType="end"/>
      </w:r>
    </w:p>
    <w:p w14:paraId="7E1C5D26" w14:textId="71F412C4"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_Toc200620230 \h </w:instrText>
      </w:r>
      <w:r>
        <w:rPr>
          <w:noProof/>
        </w:rPr>
      </w:r>
      <w:r>
        <w:rPr>
          <w:noProof/>
        </w:rPr>
        <w:fldChar w:fldCharType="separate"/>
      </w:r>
      <w:r>
        <w:rPr>
          <w:noProof/>
        </w:rPr>
        <w:t>37</w:t>
      </w:r>
      <w:r>
        <w:rPr>
          <w:noProof/>
        </w:rPr>
        <w:fldChar w:fldCharType="end"/>
      </w:r>
    </w:p>
    <w:p w14:paraId="212E7191" w14:textId="090133FD"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2C39EF">
        <w:rPr>
          <w:noProof/>
          <w:lang w:val="en-US"/>
        </w:rPr>
        <w:t>Simple data types and enumerations</w:t>
      </w:r>
      <w:r>
        <w:rPr>
          <w:noProof/>
        </w:rPr>
        <w:tab/>
      </w:r>
      <w:r>
        <w:rPr>
          <w:noProof/>
        </w:rPr>
        <w:fldChar w:fldCharType="begin" w:fldLock="1"/>
      </w:r>
      <w:r>
        <w:rPr>
          <w:noProof/>
        </w:rPr>
        <w:instrText xml:space="preserve"> PAGEREF _Toc200620231 \h </w:instrText>
      </w:r>
      <w:r>
        <w:rPr>
          <w:noProof/>
        </w:rPr>
      </w:r>
      <w:r>
        <w:rPr>
          <w:noProof/>
        </w:rPr>
        <w:fldChar w:fldCharType="separate"/>
      </w:r>
      <w:r>
        <w:rPr>
          <w:noProof/>
        </w:rPr>
        <w:t>37</w:t>
      </w:r>
      <w:r>
        <w:rPr>
          <w:noProof/>
        </w:rPr>
        <w:fldChar w:fldCharType="end"/>
      </w:r>
    </w:p>
    <w:p w14:paraId="0DC79DC6" w14:textId="6B635F89"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_Toc200620232 \h </w:instrText>
      </w:r>
      <w:r>
        <w:rPr>
          <w:noProof/>
        </w:rPr>
      </w:r>
      <w:r>
        <w:rPr>
          <w:noProof/>
        </w:rPr>
        <w:fldChar w:fldCharType="separate"/>
      </w:r>
      <w:r>
        <w:rPr>
          <w:noProof/>
        </w:rPr>
        <w:t>37</w:t>
      </w:r>
      <w:r>
        <w:rPr>
          <w:noProof/>
        </w:rPr>
        <w:fldChar w:fldCharType="end"/>
      </w:r>
    </w:p>
    <w:p w14:paraId="3DFC5D17" w14:textId="396AC5C3" w:rsidR="006E2EBC" w:rsidRDefault="006E2EBC">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_Toc200620233 \h </w:instrText>
      </w:r>
      <w:r>
        <w:rPr>
          <w:noProof/>
        </w:rPr>
      </w:r>
      <w:r>
        <w:rPr>
          <w:noProof/>
        </w:rPr>
        <w:fldChar w:fldCharType="separate"/>
      </w:r>
      <w:r>
        <w:rPr>
          <w:noProof/>
        </w:rPr>
        <w:t>37</w:t>
      </w:r>
      <w:r>
        <w:rPr>
          <w:noProof/>
        </w:rPr>
        <w:fldChar w:fldCharType="end"/>
      </w:r>
    </w:p>
    <w:p w14:paraId="158C22FC" w14:textId="3278121E"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sidRPr="002C39EF">
        <w:rPr>
          <w:noProof/>
          <w:lang w:val="en-US"/>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_Toc200620234 \h </w:instrText>
      </w:r>
      <w:r>
        <w:rPr>
          <w:noProof/>
        </w:rPr>
      </w:r>
      <w:r>
        <w:rPr>
          <w:noProof/>
        </w:rPr>
        <w:fldChar w:fldCharType="separate"/>
      </w:r>
      <w:r>
        <w:rPr>
          <w:noProof/>
        </w:rPr>
        <w:t>37</w:t>
      </w:r>
      <w:r>
        <w:rPr>
          <w:noProof/>
        </w:rPr>
        <w:fldChar w:fldCharType="end"/>
      </w:r>
    </w:p>
    <w:p w14:paraId="3C26D90A" w14:textId="4DC2B959"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_Toc200620235 \h </w:instrText>
      </w:r>
      <w:r>
        <w:rPr>
          <w:noProof/>
        </w:rPr>
      </w:r>
      <w:r>
        <w:rPr>
          <w:noProof/>
        </w:rPr>
        <w:fldChar w:fldCharType="separate"/>
      </w:r>
      <w:r>
        <w:rPr>
          <w:noProof/>
        </w:rPr>
        <w:t>38</w:t>
      </w:r>
      <w:r>
        <w:rPr>
          <w:noProof/>
        </w:rPr>
        <w:fldChar w:fldCharType="end"/>
      </w:r>
    </w:p>
    <w:p w14:paraId="39613704" w14:textId="075F6CC5"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_Toc200620236 \h </w:instrText>
      </w:r>
      <w:r>
        <w:rPr>
          <w:noProof/>
        </w:rPr>
      </w:r>
      <w:r>
        <w:rPr>
          <w:noProof/>
        </w:rPr>
        <w:fldChar w:fldCharType="separate"/>
      </w:r>
      <w:r>
        <w:rPr>
          <w:noProof/>
        </w:rPr>
        <w:t>38</w:t>
      </w:r>
      <w:r>
        <w:rPr>
          <w:noProof/>
        </w:rPr>
        <w:fldChar w:fldCharType="end"/>
      </w:r>
    </w:p>
    <w:p w14:paraId="61885AE2" w14:textId="512D3A44"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_Toc200620237 \h </w:instrText>
      </w:r>
      <w:r>
        <w:rPr>
          <w:noProof/>
        </w:rPr>
      </w:r>
      <w:r>
        <w:rPr>
          <w:noProof/>
        </w:rPr>
        <w:fldChar w:fldCharType="separate"/>
      </w:r>
      <w:r>
        <w:rPr>
          <w:noProof/>
        </w:rPr>
        <w:t>38</w:t>
      </w:r>
      <w:r>
        <w:rPr>
          <w:noProof/>
        </w:rPr>
        <w:fldChar w:fldCharType="end"/>
      </w:r>
    </w:p>
    <w:p w14:paraId="4713866A" w14:textId="1B13AB26"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_Toc200620238 \h </w:instrText>
      </w:r>
      <w:r>
        <w:rPr>
          <w:noProof/>
        </w:rPr>
      </w:r>
      <w:r>
        <w:rPr>
          <w:noProof/>
        </w:rPr>
        <w:fldChar w:fldCharType="separate"/>
      </w:r>
      <w:r>
        <w:rPr>
          <w:noProof/>
        </w:rPr>
        <w:t>38</w:t>
      </w:r>
      <w:r>
        <w:rPr>
          <w:noProof/>
        </w:rPr>
        <w:fldChar w:fldCharType="end"/>
      </w:r>
    </w:p>
    <w:p w14:paraId="53186314" w14:textId="3D1C7313" w:rsidR="006E2EBC" w:rsidRDefault="006E2EBC">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_Toc200620239 \h </w:instrText>
      </w:r>
      <w:r>
        <w:rPr>
          <w:noProof/>
        </w:rPr>
      </w:r>
      <w:r>
        <w:rPr>
          <w:noProof/>
        </w:rPr>
        <w:fldChar w:fldCharType="separate"/>
      </w:r>
      <w:r>
        <w:rPr>
          <w:noProof/>
        </w:rPr>
        <w:t>38</w:t>
      </w:r>
      <w:r>
        <w:rPr>
          <w:noProof/>
        </w:rPr>
        <w:fldChar w:fldCharType="end"/>
      </w:r>
    </w:p>
    <w:p w14:paraId="699DD68C" w14:textId="52FE5C48"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_Toc200620240 \h </w:instrText>
      </w:r>
      <w:r>
        <w:rPr>
          <w:noProof/>
        </w:rPr>
      </w:r>
      <w:r>
        <w:rPr>
          <w:noProof/>
        </w:rPr>
        <w:fldChar w:fldCharType="separate"/>
      </w:r>
      <w:r>
        <w:rPr>
          <w:noProof/>
        </w:rPr>
        <w:t>38</w:t>
      </w:r>
      <w:r>
        <w:rPr>
          <w:noProof/>
        </w:rPr>
        <w:fldChar w:fldCharType="end"/>
      </w:r>
    </w:p>
    <w:p w14:paraId="673CA25B" w14:textId="492D923A"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_Toc200620241 \h </w:instrText>
      </w:r>
      <w:r>
        <w:rPr>
          <w:noProof/>
        </w:rPr>
      </w:r>
      <w:r>
        <w:rPr>
          <w:noProof/>
        </w:rPr>
        <w:fldChar w:fldCharType="separate"/>
      </w:r>
      <w:r>
        <w:rPr>
          <w:noProof/>
        </w:rPr>
        <w:t>38</w:t>
      </w:r>
      <w:r>
        <w:rPr>
          <w:noProof/>
        </w:rPr>
        <w:fldChar w:fldCharType="end"/>
      </w:r>
    </w:p>
    <w:p w14:paraId="1C2D73AC" w14:textId="7E7D03F6" w:rsidR="006E2EBC" w:rsidRDefault="006E2EBC">
      <w:pPr>
        <w:pStyle w:val="TOC3"/>
        <w:rPr>
          <w:rFonts w:asciiTheme="minorHAnsi" w:eastAsiaTheme="minorEastAsia" w:hAnsiTheme="minorHAnsi" w:cstheme="minorBidi"/>
          <w:noProof/>
          <w:kern w:val="2"/>
          <w:sz w:val="24"/>
          <w:szCs w:val="24"/>
          <w:lang w:eastAsia="en-GB"/>
          <w14:ligatures w14:val="standardContextual"/>
        </w:rPr>
      </w:pPr>
      <w:r>
        <w:rPr>
          <w:noProof/>
        </w:rPr>
        <w:t>6.3.10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_Toc200620242 \h </w:instrText>
      </w:r>
      <w:r>
        <w:rPr>
          <w:noProof/>
        </w:rPr>
      </w:r>
      <w:r>
        <w:rPr>
          <w:noProof/>
        </w:rPr>
        <w:fldChar w:fldCharType="separate"/>
      </w:r>
      <w:r>
        <w:rPr>
          <w:noProof/>
        </w:rPr>
        <w:t>39</w:t>
      </w:r>
      <w:r>
        <w:rPr>
          <w:noProof/>
        </w:rPr>
        <w:fldChar w:fldCharType="end"/>
      </w:r>
    </w:p>
    <w:p w14:paraId="16BB5591" w14:textId="7DF7B72A"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_Toc200620243 \h </w:instrText>
      </w:r>
      <w:r>
        <w:rPr>
          <w:noProof/>
        </w:rPr>
      </w:r>
      <w:r>
        <w:rPr>
          <w:noProof/>
        </w:rPr>
        <w:fldChar w:fldCharType="separate"/>
      </w:r>
      <w:r>
        <w:rPr>
          <w:noProof/>
        </w:rPr>
        <w:t>39</w:t>
      </w:r>
      <w:r>
        <w:rPr>
          <w:noProof/>
        </w:rPr>
        <w:fldChar w:fldCharType="end"/>
      </w:r>
    </w:p>
    <w:p w14:paraId="2BCE6B7A" w14:textId="21EEBEF3"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_Toc200620244 \h </w:instrText>
      </w:r>
      <w:r>
        <w:rPr>
          <w:noProof/>
        </w:rPr>
      </w:r>
      <w:r>
        <w:rPr>
          <w:noProof/>
        </w:rPr>
        <w:fldChar w:fldCharType="separate"/>
      </w:r>
      <w:r>
        <w:rPr>
          <w:noProof/>
        </w:rPr>
        <w:t>39</w:t>
      </w:r>
      <w:r>
        <w:rPr>
          <w:noProof/>
        </w:rPr>
        <w:fldChar w:fldCharType="end"/>
      </w:r>
    </w:p>
    <w:p w14:paraId="28FDEBF5" w14:textId="442EB28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_Toc200620245 \h </w:instrText>
      </w:r>
      <w:r>
        <w:rPr>
          <w:noProof/>
        </w:rPr>
      </w:r>
      <w:r>
        <w:rPr>
          <w:noProof/>
        </w:rPr>
        <w:fldChar w:fldCharType="separate"/>
      </w:r>
      <w:r>
        <w:rPr>
          <w:noProof/>
        </w:rPr>
        <w:t>39</w:t>
      </w:r>
      <w:r>
        <w:rPr>
          <w:noProof/>
        </w:rPr>
        <w:fldChar w:fldCharType="end"/>
      </w:r>
    </w:p>
    <w:p w14:paraId="3051D82B" w14:textId="0E2687C7"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_Toc200620246 \h </w:instrText>
      </w:r>
      <w:r>
        <w:rPr>
          <w:noProof/>
        </w:rPr>
      </w:r>
      <w:r>
        <w:rPr>
          <w:noProof/>
        </w:rPr>
        <w:fldChar w:fldCharType="separate"/>
      </w:r>
      <w:r>
        <w:rPr>
          <w:noProof/>
        </w:rPr>
        <w:t>41</w:t>
      </w:r>
      <w:r>
        <w:rPr>
          <w:noProof/>
        </w:rPr>
        <w:fldChar w:fldCharType="end"/>
      </w:r>
    </w:p>
    <w:p w14:paraId="4EDEAC02" w14:textId="14283315" w:rsidR="006E2EBC" w:rsidRDefault="006E2EBC">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Npkmf_Discovery</w:t>
      </w:r>
      <w:r>
        <w:rPr>
          <w:noProof/>
        </w:rPr>
        <w:t xml:space="preserve"> API</w:t>
      </w:r>
      <w:r>
        <w:rPr>
          <w:noProof/>
        </w:rPr>
        <w:tab/>
      </w:r>
      <w:r>
        <w:rPr>
          <w:noProof/>
        </w:rPr>
        <w:fldChar w:fldCharType="begin" w:fldLock="1"/>
      </w:r>
      <w:r>
        <w:rPr>
          <w:noProof/>
        </w:rPr>
        <w:instrText xml:space="preserve"> PAGEREF _Toc200620247 \h </w:instrText>
      </w:r>
      <w:r>
        <w:rPr>
          <w:noProof/>
        </w:rPr>
      </w:r>
      <w:r>
        <w:rPr>
          <w:noProof/>
        </w:rPr>
        <w:fldChar w:fldCharType="separate"/>
      </w:r>
      <w:r>
        <w:rPr>
          <w:noProof/>
        </w:rPr>
        <w:t>43</w:t>
      </w:r>
      <w:r>
        <w:rPr>
          <w:noProof/>
        </w:rPr>
        <w:fldChar w:fldCharType="end"/>
      </w:r>
    </w:p>
    <w:p w14:paraId="4F79A004" w14:textId="1EC5C6AC" w:rsidR="006E2EBC" w:rsidRDefault="006E2E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2C39EF">
        <w:rPr>
          <w:rFonts w:cs="Arial"/>
          <w:noProof/>
        </w:rPr>
        <w:t>Change history</w:t>
      </w:r>
      <w:r>
        <w:rPr>
          <w:noProof/>
        </w:rPr>
        <w:tab/>
      </w:r>
      <w:r>
        <w:rPr>
          <w:noProof/>
        </w:rPr>
        <w:fldChar w:fldCharType="begin" w:fldLock="1"/>
      </w:r>
      <w:r>
        <w:rPr>
          <w:noProof/>
        </w:rPr>
        <w:instrText xml:space="preserve"> PAGEREF _Toc200620248 \h </w:instrText>
      </w:r>
      <w:r>
        <w:rPr>
          <w:noProof/>
        </w:rPr>
      </w:r>
      <w:r>
        <w:rPr>
          <w:noProof/>
        </w:rPr>
        <w:fldChar w:fldCharType="separate"/>
      </w:r>
      <w:r>
        <w:rPr>
          <w:noProof/>
        </w:rPr>
        <w:t>49</w:t>
      </w:r>
      <w:r>
        <w:rPr>
          <w:noProof/>
        </w:rPr>
        <w:fldChar w:fldCharType="end"/>
      </w:r>
    </w:p>
    <w:p w14:paraId="5B01B675" w14:textId="07FCAAC0" w:rsidR="00C26B3E" w:rsidRDefault="00EF6985" w:rsidP="002863AA">
      <w:r>
        <w:rPr>
          <w:sz w:val="22"/>
        </w:rPr>
        <w:fldChar w:fldCharType="end"/>
      </w:r>
    </w:p>
    <w:p w14:paraId="6BC17EB1" w14:textId="77777777" w:rsidR="00C26B3E" w:rsidRDefault="00E10C47">
      <w:pPr>
        <w:pStyle w:val="Heading1"/>
      </w:pPr>
      <w:bookmarkStart w:id="15" w:name="foreword"/>
      <w:bookmarkStart w:id="16" w:name="_Toc122090678"/>
      <w:bookmarkStart w:id="17" w:name="_Toc145953025"/>
      <w:bookmarkStart w:id="18" w:name="_Toc153882568"/>
      <w:bookmarkStart w:id="19" w:name="_Toc186721288"/>
      <w:bookmarkStart w:id="20" w:name="_Toc200620093"/>
      <w:bookmarkEnd w:id="15"/>
      <w:r>
        <w:t>Foreword</w:t>
      </w:r>
      <w:bookmarkEnd w:id="16"/>
      <w:bookmarkEnd w:id="17"/>
      <w:bookmarkEnd w:id="18"/>
      <w:bookmarkEnd w:id="19"/>
      <w:bookmarkEnd w:id="20"/>
    </w:p>
    <w:p w14:paraId="7926447C" w14:textId="77777777" w:rsidR="00C26B3E" w:rsidRDefault="00E10C47">
      <w:r>
        <w:t xml:space="preserve">This Technical </w:t>
      </w:r>
      <w:bookmarkStart w:id="21" w:name="spectype3"/>
      <w:r>
        <w:t>Specification</w:t>
      </w:r>
      <w:bookmarkEnd w:id="21"/>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22" w:name="introduction"/>
      <w:bookmarkEnd w:id="22"/>
      <w:r>
        <w:br w:type="page"/>
      </w:r>
      <w:bookmarkStart w:id="23" w:name="scope"/>
      <w:bookmarkStart w:id="24" w:name="_Toc122090679"/>
      <w:bookmarkStart w:id="25" w:name="_Toc145953026"/>
      <w:bookmarkStart w:id="26" w:name="_Toc153882569"/>
      <w:bookmarkStart w:id="27" w:name="_Toc186721289"/>
      <w:bookmarkStart w:id="28" w:name="_Toc200620094"/>
      <w:bookmarkEnd w:id="23"/>
      <w:r>
        <w:t>1</w:t>
      </w:r>
      <w:r>
        <w:tab/>
        <w:t>Scope</w:t>
      </w:r>
      <w:bookmarkEnd w:id="24"/>
      <w:bookmarkEnd w:id="25"/>
      <w:bookmarkEnd w:id="26"/>
      <w:bookmarkEnd w:id="27"/>
      <w:bookmarkEnd w:id="28"/>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9" w:name="references"/>
      <w:bookmarkStart w:id="30" w:name="_Toc122090680"/>
      <w:bookmarkStart w:id="31" w:name="_Toc145953027"/>
      <w:bookmarkStart w:id="32" w:name="_Toc153882570"/>
      <w:bookmarkStart w:id="33" w:name="_Toc186721290"/>
      <w:bookmarkStart w:id="34" w:name="_Toc200620095"/>
      <w:bookmarkEnd w:id="29"/>
      <w:r>
        <w:t>2</w:t>
      </w:r>
      <w:r>
        <w:tab/>
        <w:t>References</w:t>
      </w:r>
      <w:bookmarkEnd w:id="30"/>
      <w:bookmarkEnd w:id="31"/>
      <w:bookmarkEnd w:id="32"/>
      <w:bookmarkEnd w:id="33"/>
      <w:bookmarkEnd w:id="3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213C4382" w:rsidR="00C26B3E" w:rsidRDefault="00E10C47">
      <w:pPr>
        <w:pStyle w:val="EX"/>
        <w:rPr>
          <w:lang w:eastAsia="zh-CN"/>
        </w:rPr>
      </w:pPr>
      <w:r>
        <w:rPr>
          <w:lang w:eastAsia="zh-CN"/>
        </w:rPr>
        <w:t>[8]</w:t>
      </w:r>
      <w:r>
        <w:rPr>
          <w:lang w:eastAsia="zh-CN"/>
        </w:rPr>
        <w:tab/>
      </w:r>
      <w:r>
        <w:rPr>
          <w:noProof/>
        </w:rPr>
        <w:t>IETF RFC </w:t>
      </w:r>
      <w:r w:rsidR="009442F5">
        <w:rPr>
          <w:noProof/>
        </w:rPr>
        <w:t>9113</w:t>
      </w:r>
      <w:r>
        <w:rPr>
          <w:noProof/>
        </w:rPr>
        <w:t>: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1FF69225"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A64A8C">
        <w:rPr>
          <w:noProof/>
          <w:snapToGrid w:val="0"/>
        </w:rPr>
        <w:t>9457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35" w:name="definitions"/>
      <w:bookmarkStart w:id="36" w:name="_Toc122090681"/>
      <w:bookmarkStart w:id="37" w:name="_Toc145953028"/>
      <w:bookmarkStart w:id="38" w:name="_Toc153882571"/>
      <w:bookmarkStart w:id="39" w:name="_Toc186721291"/>
      <w:bookmarkStart w:id="40" w:name="_Toc200620096"/>
      <w:bookmarkEnd w:id="35"/>
      <w:r>
        <w:t>3</w:t>
      </w:r>
      <w:r>
        <w:tab/>
        <w:t>Definitions of terms, symbols and abbreviations</w:t>
      </w:r>
      <w:bookmarkEnd w:id="36"/>
      <w:bookmarkEnd w:id="37"/>
      <w:bookmarkEnd w:id="38"/>
      <w:bookmarkEnd w:id="39"/>
      <w:bookmarkEnd w:id="40"/>
    </w:p>
    <w:p w14:paraId="38D799D8" w14:textId="77777777" w:rsidR="00C26B3E" w:rsidRDefault="00E10C47">
      <w:pPr>
        <w:pStyle w:val="Heading2"/>
      </w:pPr>
      <w:bookmarkStart w:id="41" w:name="_Toc122090682"/>
      <w:bookmarkStart w:id="42" w:name="_Toc145953029"/>
      <w:bookmarkStart w:id="43" w:name="_Toc153882572"/>
      <w:bookmarkStart w:id="44" w:name="_Toc186721292"/>
      <w:bookmarkStart w:id="45" w:name="_Toc200620097"/>
      <w:r>
        <w:t>3.1</w:t>
      </w:r>
      <w:r>
        <w:tab/>
        <w:t>Terms</w:t>
      </w:r>
      <w:bookmarkEnd w:id="41"/>
      <w:bookmarkEnd w:id="42"/>
      <w:bookmarkEnd w:id="43"/>
      <w:bookmarkEnd w:id="44"/>
      <w:bookmarkEnd w:id="45"/>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51E60A5D" w14:textId="77777777" w:rsidR="00C26B3E" w:rsidRDefault="00E10C47">
      <w:pPr>
        <w:pStyle w:val="Heading2"/>
      </w:pPr>
      <w:bookmarkStart w:id="46" w:name="_Toc122090683"/>
      <w:bookmarkStart w:id="47" w:name="_Toc145953030"/>
      <w:bookmarkStart w:id="48" w:name="_Toc153882573"/>
      <w:bookmarkStart w:id="49" w:name="_Toc186721293"/>
      <w:bookmarkStart w:id="50" w:name="_Toc200620098"/>
      <w:r>
        <w:t>3.2</w:t>
      </w:r>
      <w:r>
        <w:tab/>
        <w:t>Symbols</w:t>
      </w:r>
      <w:bookmarkEnd w:id="46"/>
      <w:bookmarkEnd w:id="47"/>
      <w:bookmarkEnd w:id="48"/>
      <w:bookmarkEnd w:id="49"/>
      <w:bookmarkEnd w:id="50"/>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51" w:name="_Toc122090684"/>
      <w:bookmarkStart w:id="52" w:name="_Toc145953031"/>
      <w:bookmarkStart w:id="53" w:name="_Toc153882574"/>
      <w:bookmarkStart w:id="54" w:name="_Toc186721294"/>
      <w:bookmarkStart w:id="55" w:name="_Toc200620099"/>
      <w:r>
        <w:t>3.3</w:t>
      </w:r>
      <w:r>
        <w:tab/>
        <w:t>Abbreviations</w:t>
      </w:r>
      <w:bookmarkEnd w:id="51"/>
      <w:bookmarkEnd w:id="52"/>
      <w:bookmarkEnd w:id="53"/>
      <w:bookmarkEnd w:id="54"/>
      <w:bookmarkEnd w:id="55"/>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56" w:name="clause4"/>
      <w:bookmarkStart w:id="57" w:name="_Toc122090685"/>
      <w:bookmarkStart w:id="58" w:name="_Toc145953032"/>
      <w:bookmarkStart w:id="59" w:name="_Toc153882575"/>
      <w:bookmarkStart w:id="60" w:name="_Toc186721295"/>
      <w:bookmarkStart w:id="61" w:name="_Toc200620100"/>
      <w:bookmarkEnd w:id="56"/>
      <w:r>
        <w:t>4</w:t>
      </w:r>
      <w:r>
        <w:tab/>
        <w:t>Overview</w:t>
      </w:r>
      <w:bookmarkEnd w:id="57"/>
      <w:bookmarkEnd w:id="58"/>
      <w:bookmarkEnd w:id="59"/>
      <w:bookmarkEnd w:id="60"/>
      <w:bookmarkEnd w:id="61"/>
    </w:p>
    <w:p w14:paraId="4217B87B" w14:textId="1A391809"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w:t>
      </w:r>
      <w:r w:rsidR="00300D17">
        <w:t>,</w:t>
      </w:r>
      <w:r>
        <w:t xml:space="preserve">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sidR="00300D17" w:rsidRPr="00855010">
        <w:t>, for discovery of a 5G ProSe UE-to-UE Relay by a 5G ProSe End UE, for establishing a secure PC5 communication link between a 5G ProSe End UE and a 5G ProSe UE-to-UE Relay</w:t>
      </w:r>
      <w:r w:rsidR="00C77463">
        <w:t xml:space="preserve">, and for support of the procedures related to </w:t>
      </w:r>
      <w:r w:rsidR="00C77463">
        <w:rPr>
          <w:rFonts w:hint="eastAsia"/>
          <w:lang w:eastAsia="zh-CN"/>
        </w:rPr>
        <w:t xml:space="preserve">5G ProSe Multi-hop </w:t>
      </w:r>
      <w:r w:rsidR="00C77463">
        <w:t>UE-to-</w:t>
      </w:r>
      <w:r w:rsidR="00C77463">
        <w:rPr>
          <w:rFonts w:hint="eastAsia"/>
          <w:lang w:eastAsia="zh-CN"/>
        </w:rPr>
        <w:t>N</w:t>
      </w:r>
      <w:r w:rsidR="00C77463">
        <w:t xml:space="preserve">etwork </w:t>
      </w:r>
      <w:r w:rsidR="00C77463">
        <w:rPr>
          <w:rFonts w:hint="eastAsia"/>
          <w:lang w:eastAsia="zh-CN"/>
        </w:rPr>
        <w:t>R</w:t>
      </w:r>
      <w:r w:rsidR="00C77463">
        <w:t xml:space="preserve">elay and </w:t>
      </w:r>
      <w:r w:rsidR="00C77463">
        <w:rPr>
          <w:rFonts w:hint="eastAsia"/>
          <w:lang w:eastAsia="zh-CN"/>
        </w:rPr>
        <w:t>5G ProSe Multi-hop UE-to-UE Relay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61B09733" w:rsidR="00C26B3E" w:rsidRDefault="00FA72F9" w:rsidP="00236AEE">
      <w:pPr>
        <w:pStyle w:val="TH"/>
        <w:rPr>
          <w:lang w:eastAsia="zh-CN"/>
        </w:rPr>
      </w:pPr>
      <w:r>
        <w:object w:dxaOrig="5630" w:dyaOrig="1855" w14:anchorId="0FBFEE92">
          <v:shape id="_x0000_i1026" type="#_x0000_t75" style="width:281.25pt;height:93.75pt" o:ole="">
            <v:imagedata r:id="rId13" o:title=""/>
          </v:shape>
          <o:OLEObject Type="Embed" ProgID="Visio.Drawing.11" ShapeID="_x0000_i1026" DrawAspect="Content" ObjectID="_1825842906"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62" w:name="_Toc510696585"/>
      <w:bookmarkStart w:id="63" w:name="_Toc35971377"/>
      <w:bookmarkStart w:id="64" w:name="_Toc98142546"/>
      <w:bookmarkStart w:id="65" w:name="_Toc122090686"/>
      <w:bookmarkStart w:id="66" w:name="_Toc145953033"/>
      <w:bookmarkStart w:id="67" w:name="_Toc153882576"/>
      <w:bookmarkStart w:id="68" w:name="_Toc186721296"/>
      <w:bookmarkStart w:id="69" w:name="_Toc200620101"/>
      <w:r>
        <w:t>5</w:t>
      </w:r>
      <w:r>
        <w:tab/>
        <w:t xml:space="preserve">Services offered by the </w:t>
      </w:r>
      <w:bookmarkEnd w:id="62"/>
      <w:bookmarkEnd w:id="63"/>
      <w:r>
        <w:rPr>
          <w:rFonts w:hint="eastAsia"/>
          <w:lang w:eastAsia="zh-CN"/>
        </w:rPr>
        <w:t>5G PKMF</w:t>
      </w:r>
      <w:bookmarkEnd w:id="64"/>
      <w:bookmarkEnd w:id="65"/>
      <w:bookmarkEnd w:id="66"/>
      <w:bookmarkEnd w:id="67"/>
      <w:bookmarkEnd w:id="68"/>
      <w:bookmarkEnd w:id="69"/>
    </w:p>
    <w:p w14:paraId="74F5D129" w14:textId="77777777" w:rsidR="00C26B3E" w:rsidRDefault="00E10C47">
      <w:pPr>
        <w:pStyle w:val="Heading2"/>
      </w:pPr>
      <w:bookmarkStart w:id="70" w:name="_Toc510696586"/>
      <w:bookmarkStart w:id="71" w:name="_Toc35971378"/>
      <w:bookmarkStart w:id="72" w:name="_Toc98142547"/>
      <w:bookmarkStart w:id="73" w:name="_Toc122090687"/>
      <w:bookmarkStart w:id="74" w:name="_Toc145953034"/>
      <w:bookmarkStart w:id="75" w:name="_Toc153882577"/>
      <w:bookmarkStart w:id="76" w:name="_Toc186721297"/>
      <w:bookmarkStart w:id="77" w:name="_Toc200620102"/>
      <w:r>
        <w:t>5.1</w:t>
      </w:r>
      <w:r>
        <w:tab/>
        <w:t>Introduction</w:t>
      </w:r>
      <w:bookmarkEnd w:id="70"/>
      <w:bookmarkEnd w:id="71"/>
      <w:bookmarkEnd w:id="72"/>
      <w:bookmarkEnd w:id="73"/>
      <w:bookmarkEnd w:id="74"/>
      <w:bookmarkEnd w:id="75"/>
      <w:bookmarkEnd w:id="76"/>
      <w:bookmarkEnd w:id="77"/>
    </w:p>
    <w:p w14:paraId="1565F5A1" w14:textId="49446535" w:rsidR="00C26B3E" w:rsidRDefault="00E10C47">
      <w:pPr>
        <w:rPr>
          <w:lang w:eastAsia="en-GB"/>
        </w:rPr>
      </w:pPr>
      <w:r>
        <w:t xml:space="preserve">The table 5.1-1 shows the </w:t>
      </w:r>
      <w:r w:rsidR="002526DB">
        <w:t xml:space="preserve">5G </w:t>
      </w:r>
      <w:r>
        <w:t xml:space="preserve">PKMF Services and </w:t>
      </w:r>
      <w:r w:rsidR="002526DB">
        <w:t xml:space="preserve">5G </w:t>
      </w:r>
      <w:r>
        <w:t>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379B5725" w:rsidR="00CB4316" w:rsidRDefault="002526DB" w:rsidP="0048609B">
            <w:pPr>
              <w:pStyle w:val="TAL"/>
              <w:rPr>
                <w:lang w:eastAsia="zh-CN"/>
              </w:rPr>
            </w:pPr>
            <w:r>
              <w:rPr>
                <w:lang w:eastAsia="zh-CN"/>
              </w:rPr>
              <w:t xml:space="preserve">5G </w:t>
            </w:r>
            <w:r w:rsidR="00CB4316">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r w:rsidR="00CB5E1D" w14:paraId="5AD0CAF7" w14:textId="77777777" w:rsidTr="0048609B">
        <w:trPr>
          <w:trHeight w:val="211"/>
          <w:jc w:val="center"/>
        </w:trPr>
        <w:tc>
          <w:tcPr>
            <w:tcW w:w="2360" w:type="dxa"/>
            <w:vMerge w:val="restart"/>
          </w:tcPr>
          <w:p w14:paraId="403427F3" w14:textId="4B61B407" w:rsidR="00CB5E1D" w:rsidRDefault="00CB5E1D" w:rsidP="00CB5E1D">
            <w:pPr>
              <w:pStyle w:val="TAL"/>
            </w:pPr>
            <w:r>
              <w:t>Npkmf_</w:t>
            </w:r>
            <w:r>
              <w:rPr>
                <w:lang w:eastAsia="zh-CN"/>
              </w:rPr>
              <w:t>Discovery</w:t>
            </w:r>
          </w:p>
        </w:tc>
        <w:tc>
          <w:tcPr>
            <w:tcW w:w="2893" w:type="dxa"/>
          </w:tcPr>
          <w:p w14:paraId="2BED58DD" w14:textId="06D51F22" w:rsidR="00CB5E1D" w:rsidRDefault="00CB5E1D" w:rsidP="00CB5E1D">
            <w:pPr>
              <w:pStyle w:val="TAL"/>
            </w:pPr>
            <w:r>
              <w:rPr>
                <w:lang w:eastAsia="zh-CN"/>
              </w:rPr>
              <w:t>AnnounceAuthorize</w:t>
            </w:r>
          </w:p>
        </w:tc>
        <w:tc>
          <w:tcPr>
            <w:tcW w:w="2423" w:type="dxa"/>
          </w:tcPr>
          <w:p w14:paraId="4B76E9FB" w14:textId="391805B0" w:rsidR="00CB5E1D" w:rsidRDefault="00CB5E1D" w:rsidP="00CB5E1D">
            <w:pPr>
              <w:pStyle w:val="TAL"/>
            </w:pPr>
            <w:r>
              <w:rPr>
                <w:lang w:eastAsia="zh-CN"/>
              </w:rPr>
              <w:t>Request/Response</w:t>
            </w:r>
          </w:p>
        </w:tc>
        <w:tc>
          <w:tcPr>
            <w:tcW w:w="1940" w:type="dxa"/>
          </w:tcPr>
          <w:p w14:paraId="2BFB17E7" w14:textId="699EFC77" w:rsidR="00CB5E1D" w:rsidRDefault="00CB5E1D" w:rsidP="00CB5E1D">
            <w:pPr>
              <w:pStyle w:val="TAL"/>
              <w:rPr>
                <w:lang w:val="en-US"/>
              </w:rPr>
            </w:pPr>
            <w:r>
              <w:t xml:space="preserve">5G </w:t>
            </w:r>
            <w:r>
              <w:rPr>
                <w:lang w:eastAsia="zh-CN"/>
              </w:rPr>
              <w:t>PKMF</w:t>
            </w:r>
          </w:p>
        </w:tc>
      </w:tr>
      <w:tr w:rsidR="00CB5E1D" w14:paraId="065692DC" w14:textId="77777777" w:rsidTr="0048609B">
        <w:trPr>
          <w:trHeight w:val="211"/>
          <w:jc w:val="center"/>
        </w:trPr>
        <w:tc>
          <w:tcPr>
            <w:tcW w:w="2360" w:type="dxa"/>
            <w:vMerge/>
          </w:tcPr>
          <w:p w14:paraId="6FE13E18" w14:textId="77777777" w:rsidR="00CB5E1D" w:rsidRDefault="00CB5E1D" w:rsidP="00CB5E1D">
            <w:pPr>
              <w:pStyle w:val="TAL"/>
            </w:pPr>
          </w:p>
        </w:tc>
        <w:tc>
          <w:tcPr>
            <w:tcW w:w="2893" w:type="dxa"/>
          </w:tcPr>
          <w:p w14:paraId="2F181076" w14:textId="13483EAB" w:rsidR="00CB5E1D" w:rsidRDefault="00CB5E1D" w:rsidP="00CB5E1D">
            <w:pPr>
              <w:pStyle w:val="TAL"/>
            </w:pPr>
            <w:r>
              <w:rPr>
                <w:lang w:eastAsia="zh-CN"/>
              </w:rPr>
              <w:t>MonitorKey</w:t>
            </w:r>
          </w:p>
        </w:tc>
        <w:tc>
          <w:tcPr>
            <w:tcW w:w="2423" w:type="dxa"/>
          </w:tcPr>
          <w:p w14:paraId="493C4E84" w14:textId="5598ED01" w:rsidR="00CB5E1D" w:rsidRDefault="00CB5E1D" w:rsidP="00CB5E1D">
            <w:pPr>
              <w:pStyle w:val="TAL"/>
            </w:pPr>
            <w:r>
              <w:rPr>
                <w:lang w:eastAsia="zh-CN"/>
              </w:rPr>
              <w:t>Request/Response</w:t>
            </w:r>
          </w:p>
        </w:tc>
        <w:tc>
          <w:tcPr>
            <w:tcW w:w="1940" w:type="dxa"/>
          </w:tcPr>
          <w:p w14:paraId="299CFB04" w14:textId="66C912C2" w:rsidR="00CB5E1D" w:rsidRDefault="00CB5E1D" w:rsidP="00CB5E1D">
            <w:pPr>
              <w:pStyle w:val="TAL"/>
              <w:rPr>
                <w:lang w:val="en-US"/>
              </w:rPr>
            </w:pPr>
            <w:r>
              <w:t xml:space="preserve">5G </w:t>
            </w:r>
            <w:r>
              <w:rPr>
                <w:lang w:eastAsia="zh-CN"/>
              </w:rPr>
              <w:t>PKMF</w:t>
            </w:r>
          </w:p>
        </w:tc>
      </w:tr>
      <w:tr w:rsidR="00CB5E1D" w14:paraId="63C65C56" w14:textId="77777777" w:rsidTr="0048609B">
        <w:trPr>
          <w:trHeight w:val="211"/>
          <w:jc w:val="center"/>
        </w:trPr>
        <w:tc>
          <w:tcPr>
            <w:tcW w:w="2360" w:type="dxa"/>
            <w:vMerge/>
          </w:tcPr>
          <w:p w14:paraId="17073B9A" w14:textId="77777777" w:rsidR="00CB5E1D" w:rsidRDefault="00CB5E1D" w:rsidP="00CB5E1D">
            <w:pPr>
              <w:pStyle w:val="TAL"/>
            </w:pPr>
          </w:p>
        </w:tc>
        <w:tc>
          <w:tcPr>
            <w:tcW w:w="2893" w:type="dxa"/>
          </w:tcPr>
          <w:p w14:paraId="0B863C92" w14:textId="4AE17CAF" w:rsidR="00CB5E1D" w:rsidRDefault="00CB5E1D" w:rsidP="00CB5E1D">
            <w:pPr>
              <w:pStyle w:val="TAL"/>
            </w:pPr>
            <w:r>
              <w:rPr>
                <w:lang w:eastAsia="zh-CN"/>
              </w:rPr>
              <w:t>DiscoveryKey</w:t>
            </w:r>
          </w:p>
        </w:tc>
        <w:tc>
          <w:tcPr>
            <w:tcW w:w="2423" w:type="dxa"/>
          </w:tcPr>
          <w:p w14:paraId="37CE544D" w14:textId="4779281B" w:rsidR="00CB5E1D" w:rsidRDefault="00CB5E1D" w:rsidP="00CB5E1D">
            <w:pPr>
              <w:pStyle w:val="TAL"/>
            </w:pPr>
            <w:r>
              <w:rPr>
                <w:lang w:eastAsia="zh-CN"/>
              </w:rPr>
              <w:t>Request/Response</w:t>
            </w:r>
          </w:p>
        </w:tc>
        <w:tc>
          <w:tcPr>
            <w:tcW w:w="1940" w:type="dxa"/>
          </w:tcPr>
          <w:p w14:paraId="0184EEB6" w14:textId="0E04682E" w:rsidR="00CB5E1D" w:rsidRDefault="00CB5E1D" w:rsidP="00CB5E1D">
            <w:pPr>
              <w:pStyle w:val="TAL"/>
              <w:rPr>
                <w:lang w:val="en-US"/>
              </w:rPr>
            </w:pPr>
            <w:r>
              <w:t xml:space="preserve">5G </w:t>
            </w:r>
            <w:r>
              <w:rPr>
                <w:lang w:eastAsia="zh-CN"/>
              </w:rPr>
              <w:t>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r w:rsidR="00CB5E1D" w14:paraId="6DB1A058" w14:textId="77777777" w:rsidTr="0048609B">
        <w:tc>
          <w:tcPr>
            <w:tcW w:w="2410" w:type="dxa"/>
            <w:shd w:val="clear" w:color="auto" w:fill="auto"/>
          </w:tcPr>
          <w:p w14:paraId="5CE07F5A" w14:textId="13959CDE" w:rsidR="00CB5E1D" w:rsidRDefault="00CB5E1D" w:rsidP="00CB5E1D">
            <w:pPr>
              <w:pStyle w:val="TAL"/>
            </w:pPr>
            <w:r>
              <w:t>Npkmf_</w:t>
            </w:r>
            <w:r>
              <w:rPr>
                <w:lang w:eastAsia="zh-CN"/>
              </w:rPr>
              <w:t>Discovery</w:t>
            </w:r>
          </w:p>
        </w:tc>
        <w:tc>
          <w:tcPr>
            <w:tcW w:w="851" w:type="dxa"/>
            <w:shd w:val="clear" w:color="auto" w:fill="auto"/>
          </w:tcPr>
          <w:p w14:paraId="2B827D22" w14:textId="0082312C" w:rsidR="00CB5E1D" w:rsidRPr="005F2F45" w:rsidRDefault="00CB5E1D" w:rsidP="00CB5E1D">
            <w:pPr>
              <w:rPr>
                <w:rFonts w:ascii="Arial" w:hAnsi="Arial" w:cs="Arial"/>
                <w:sz w:val="18"/>
                <w:szCs w:val="18"/>
              </w:rPr>
            </w:pPr>
            <w:r>
              <w:rPr>
                <w:rFonts w:ascii="Arial" w:hAnsi="Arial" w:cs="Arial"/>
                <w:sz w:val="18"/>
                <w:szCs w:val="18"/>
              </w:rPr>
              <w:t>6.3</w:t>
            </w:r>
          </w:p>
        </w:tc>
        <w:tc>
          <w:tcPr>
            <w:tcW w:w="1275" w:type="dxa"/>
            <w:shd w:val="clear" w:color="auto" w:fill="auto"/>
          </w:tcPr>
          <w:p w14:paraId="4807483C" w14:textId="080CBC38" w:rsidR="00CB5E1D" w:rsidRPr="005F2F45" w:rsidRDefault="00CB5E1D" w:rsidP="00CB5E1D">
            <w:pPr>
              <w:rPr>
                <w:rFonts w:ascii="Arial" w:hAnsi="Arial" w:cs="Arial"/>
                <w:sz w:val="18"/>
                <w:szCs w:val="18"/>
              </w:rPr>
            </w:pPr>
            <w:r>
              <w:rPr>
                <w:rFonts w:ascii="Arial" w:hAnsi="Arial" w:cs="Arial"/>
                <w:sz w:val="18"/>
                <w:szCs w:val="18"/>
              </w:rPr>
              <w:t>PKMF Discovery Service</w:t>
            </w:r>
          </w:p>
        </w:tc>
        <w:tc>
          <w:tcPr>
            <w:tcW w:w="2694" w:type="dxa"/>
            <w:shd w:val="clear" w:color="auto" w:fill="auto"/>
          </w:tcPr>
          <w:p w14:paraId="5A6AF931" w14:textId="6B9D7640" w:rsidR="00CB5E1D" w:rsidRPr="005F2F45" w:rsidRDefault="00CB5E1D" w:rsidP="00CB5E1D">
            <w:pPr>
              <w:rPr>
                <w:rFonts w:ascii="Arial" w:hAnsi="Arial" w:cs="Arial"/>
                <w:sz w:val="18"/>
                <w:szCs w:val="18"/>
              </w:rPr>
            </w:pPr>
            <w:r>
              <w:rPr>
                <w:rFonts w:ascii="Arial" w:hAnsi="Arial" w:cs="Arial"/>
                <w:sz w:val="18"/>
                <w:szCs w:val="18"/>
              </w:rPr>
              <w:t>TS29559_Npkmf_Discovery.yaml</w:t>
            </w:r>
          </w:p>
        </w:tc>
        <w:tc>
          <w:tcPr>
            <w:tcW w:w="1559" w:type="dxa"/>
            <w:shd w:val="clear" w:color="auto" w:fill="auto"/>
          </w:tcPr>
          <w:p w14:paraId="54E6AD02" w14:textId="12CE6126" w:rsidR="00CB5E1D" w:rsidRPr="005F2F45" w:rsidRDefault="00CB5E1D" w:rsidP="00CB5E1D">
            <w:pPr>
              <w:rPr>
                <w:rFonts w:ascii="Arial" w:hAnsi="Arial" w:cs="Arial"/>
                <w:sz w:val="18"/>
                <w:szCs w:val="18"/>
              </w:rPr>
            </w:pPr>
            <w:r>
              <w:rPr>
                <w:rFonts w:ascii="Arial" w:hAnsi="Arial" w:cs="Arial"/>
                <w:sz w:val="18"/>
                <w:szCs w:val="18"/>
              </w:rPr>
              <w:t>npkmf-disc</w:t>
            </w:r>
          </w:p>
        </w:tc>
        <w:tc>
          <w:tcPr>
            <w:tcW w:w="850" w:type="dxa"/>
            <w:shd w:val="clear" w:color="auto" w:fill="auto"/>
          </w:tcPr>
          <w:p w14:paraId="30880842" w14:textId="687514F3" w:rsidR="00CB5E1D" w:rsidRPr="005F2F45" w:rsidRDefault="00CB5E1D" w:rsidP="00CB5E1D">
            <w:pPr>
              <w:rPr>
                <w:rFonts w:ascii="Arial" w:hAnsi="Arial" w:cs="Arial"/>
                <w:sz w:val="18"/>
                <w:szCs w:val="18"/>
              </w:rPr>
            </w:pPr>
            <w:r>
              <w:rPr>
                <w:rFonts w:ascii="Arial" w:hAnsi="Arial" w:cs="Arial"/>
                <w:sz w:val="18"/>
                <w:szCs w:val="18"/>
              </w:rPr>
              <w:t>A.4</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78" w:name="_Toc510696587"/>
      <w:bookmarkStart w:id="79" w:name="_Toc35971379"/>
      <w:bookmarkStart w:id="80" w:name="_Toc98142548"/>
      <w:bookmarkStart w:id="81" w:name="_Toc122090688"/>
      <w:bookmarkStart w:id="82" w:name="_Toc145953035"/>
      <w:bookmarkStart w:id="83" w:name="_Toc153882578"/>
      <w:bookmarkStart w:id="84" w:name="_Toc186721298"/>
      <w:bookmarkStart w:id="85" w:name="_Toc200620103"/>
      <w:r>
        <w:t>5.2</w:t>
      </w:r>
      <w:r>
        <w:tab/>
      </w:r>
      <w:r>
        <w:rPr>
          <w:lang w:eastAsia="zh-CN"/>
        </w:rPr>
        <w:t>Npkmf_PKMFKeyReques</w:t>
      </w:r>
      <w:r>
        <w:rPr>
          <w:rFonts w:hint="eastAsia"/>
          <w:lang w:eastAsia="zh-CN"/>
        </w:rPr>
        <w:t>t</w:t>
      </w:r>
      <w:r>
        <w:t xml:space="preserve"> Service</w:t>
      </w:r>
      <w:bookmarkEnd w:id="78"/>
      <w:bookmarkEnd w:id="79"/>
      <w:bookmarkEnd w:id="80"/>
      <w:bookmarkEnd w:id="81"/>
      <w:bookmarkEnd w:id="82"/>
      <w:bookmarkEnd w:id="83"/>
      <w:bookmarkEnd w:id="84"/>
      <w:bookmarkEnd w:id="85"/>
    </w:p>
    <w:p w14:paraId="77D1641E" w14:textId="77777777" w:rsidR="00C26B3E" w:rsidRDefault="00E10C47">
      <w:pPr>
        <w:pStyle w:val="Heading3"/>
        <w:rPr>
          <w:lang w:eastAsia="zh-CN"/>
        </w:rPr>
      </w:pPr>
      <w:bookmarkStart w:id="86" w:name="_Toc510696588"/>
      <w:bookmarkStart w:id="87" w:name="_Toc35971380"/>
      <w:bookmarkStart w:id="88" w:name="_Toc98142549"/>
      <w:bookmarkStart w:id="89" w:name="_Toc122090689"/>
      <w:bookmarkStart w:id="90" w:name="_Toc145953036"/>
      <w:bookmarkStart w:id="91" w:name="_Toc153882579"/>
      <w:bookmarkStart w:id="92" w:name="_Toc186721299"/>
      <w:bookmarkStart w:id="93" w:name="_Toc200620104"/>
      <w:r>
        <w:t>5.2.1</w:t>
      </w:r>
      <w:r>
        <w:tab/>
        <w:t>Service Description</w:t>
      </w:r>
      <w:bookmarkEnd w:id="86"/>
      <w:bookmarkEnd w:id="87"/>
      <w:bookmarkEnd w:id="88"/>
      <w:bookmarkEnd w:id="89"/>
      <w:bookmarkEnd w:id="90"/>
      <w:bookmarkEnd w:id="91"/>
      <w:bookmarkEnd w:id="92"/>
      <w:bookmarkEnd w:id="93"/>
    </w:p>
    <w:p w14:paraId="36FADBCB" w14:textId="43B666DD" w:rsidR="00C26B3E" w:rsidRDefault="00E10C47">
      <w:pPr>
        <w:rPr>
          <w:lang w:eastAsia="en-GB"/>
        </w:rPr>
      </w:pPr>
      <w:r>
        <w:t xml:space="preserve">This service enables an NF (i.e. another </w:t>
      </w:r>
      <w:r w:rsidR="002526DB">
        <w:rPr>
          <w:lang w:eastAsia="zh-CN"/>
        </w:rPr>
        <w:t xml:space="preserve">5G </w:t>
      </w:r>
      <w:r>
        <w:t>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94" w:name="_Toc510696589"/>
      <w:bookmarkStart w:id="95" w:name="_Toc35971381"/>
      <w:bookmarkStart w:id="96" w:name="_Toc98142550"/>
      <w:bookmarkStart w:id="97" w:name="_Toc122090690"/>
      <w:bookmarkStart w:id="98" w:name="_Toc145953037"/>
      <w:bookmarkStart w:id="99" w:name="_Toc153882580"/>
      <w:bookmarkStart w:id="100" w:name="_Toc186721300"/>
      <w:bookmarkStart w:id="101" w:name="_Toc200620105"/>
      <w:r>
        <w:t>5.2.2</w:t>
      </w:r>
      <w:r>
        <w:tab/>
        <w:t>Service Operations</w:t>
      </w:r>
      <w:bookmarkEnd w:id="94"/>
      <w:bookmarkEnd w:id="95"/>
      <w:bookmarkEnd w:id="96"/>
      <w:bookmarkEnd w:id="97"/>
      <w:bookmarkEnd w:id="98"/>
      <w:bookmarkEnd w:id="99"/>
      <w:bookmarkEnd w:id="100"/>
      <w:bookmarkEnd w:id="101"/>
    </w:p>
    <w:p w14:paraId="01486C86" w14:textId="77777777" w:rsidR="00C26B3E" w:rsidRDefault="00E10C47">
      <w:pPr>
        <w:pStyle w:val="Heading4"/>
      </w:pPr>
      <w:bookmarkStart w:id="102" w:name="_Toc510696590"/>
      <w:bookmarkStart w:id="103" w:name="_Toc35971382"/>
      <w:bookmarkStart w:id="104" w:name="_Toc98142551"/>
      <w:bookmarkStart w:id="105" w:name="_Toc122090691"/>
      <w:bookmarkStart w:id="106" w:name="_Toc145953038"/>
      <w:bookmarkStart w:id="107" w:name="_Toc153882581"/>
      <w:bookmarkStart w:id="108" w:name="_Toc186721301"/>
      <w:bookmarkStart w:id="109" w:name="_Toc200620106"/>
      <w:r>
        <w:t>5.2.2.1</w:t>
      </w:r>
      <w:r>
        <w:tab/>
        <w:t>Introduction</w:t>
      </w:r>
      <w:bookmarkEnd w:id="102"/>
      <w:bookmarkEnd w:id="103"/>
      <w:bookmarkEnd w:id="104"/>
      <w:bookmarkEnd w:id="105"/>
      <w:bookmarkEnd w:id="106"/>
      <w:bookmarkEnd w:id="107"/>
      <w:bookmarkEnd w:id="108"/>
      <w:bookmarkEnd w:id="109"/>
    </w:p>
    <w:p w14:paraId="527803EE" w14:textId="77777777" w:rsidR="00C26B3E" w:rsidRDefault="00E10C47">
      <w:pPr>
        <w:pStyle w:val="Heading4"/>
      </w:pPr>
      <w:bookmarkStart w:id="110" w:name="_Toc510696591"/>
      <w:bookmarkStart w:id="111" w:name="_Toc35971383"/>
      <w:bookmarkStart w:id="112" w:name="_Toc98142552"/>
      <w:bookmarkStart w:id="113" w:name="_Toc122090692"/>
      <w:bookmarkStart w:id="114" w:name="_Toc145953039"/>
      <w:bookmarkStart w:id="115" w:name="_Toc153882582"/>
      <w:bookmarkStart w:id="116" w:name="_Toc186721302"/>
      <w:bookmarkStart w:id="117" w:name="_Toc200620107"/>
      <w:r>
        <w:t>5.2.2.2</w:t>
      </w:r>
      <w:r>
        <w:tab/>
      </w:r>
      <w:bookmarkEnd w:id="110"/>
      <w:bookmarkEnd w:id="111"/>
      <w:r>
        <w:rPr>
          <w:bCs/>
          <w:lang w:eastAsia="zh-CN"/>
        </w:rPr>
        <w:t>ProseKey</w:t>
      </w:r>
      <w:bookmarkEnd w:id="112"/>
      <w:bookmarkEnd w:id="113"/>
      <w:bookmarkEnd w:id="114"/>
      <w:bookmarkEnd w:id="115"/>
      <w:bookmarkEnd w:id="116"/>
      <w:bookmarkEnd w:id="117"/>
    </w:p>
    <w:p w14:paraId="613BA497" w14:textId="77777777" w:rsidR="00C26B3E" w:rsidRDefault="00E10C47">
      <w:pPr>
        <w:pStyle w:val="Heading5"/>
      </w:pPr>
      <w:bookmarkStart w:id="118" w:name="_Toc510696592"/>
      <w:bookmarkStart w:id="119" w:name="_Toc35971384"/>
      <w:bookmarkStart w:id="120" w:name="_Toc98142553"/>
      <w:bookmarkStart w:id="121" w:name="_Toc122090693"/>
      <w:bookmarkStart w:id="122" w:name="_Toc145953040"/>
      <w:bookmarkStart w:id="123" w:name="_Toc153882583"/>
      <w:bookmarkStart w:id="124" w:name="_Toc186721303"/>
      <w:bookmarkStart w:id="125" w:name="_Toc200620108"/>
      <w:r>
        <w:t>5.2.2.2.1</w:t>
      </w:r>
      <w:r>
        <w:tab/>
        <w:t>General</w:t>
      </w:r>
      <w:bookmarkEnd w:id="118"/>
      <w:bookmarkEnd w:id="119"/>
      <w:bookmarkEnd w:id="120"/>
      <w:bookmarkEnd w:id="121"/>
      <w:bookmarkEnd w:id="122"/>
      <w:bookmarkEnd w:id="123"/>
      <w:bookmarkEnd w:id="124"/>
      <w:bookmarkEnd w:id="125"/>
    </w:p>
    <w:p w14:paraId="48262612" w14:textId="211DB6BB" w:rsidR="00C26B3E" w:rsidRDefault="00E10C47">
      <w:r>
        <w:t xml:space="preserve">The ProseKey service operation is invoked by a NF Service Consumer, i.e. another </w:t>
      </w:r>
      <w:r w:rsidR="002526DB">
        <w:rPr>
          <w:lang w:eastAsia="zh-CN"/>
        </w:rPr>
        <w:t xml:space="preserve">5G </w:t>
      </w:r>
      <w:r>
        <w:t xml:space="preserve">PKMF in another PLMN, towards the </w:t>
      </w:r>
      <w:r w:rsidR="002526DB">
        <w:rPr>
          <w:lang w:eastAsia="zh-CN"/>
        </w:rPr>
        <w:t xml:space="preserve">5G </w:t>
      </w:r>
      <w:r>
        <w:t>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0BEF8BA" w:rsidR="00C26B3E" w:rsidRDefault="00E10C47">
      <w:r>
        <w:t xml:space="preserve">The NF Service Consumer (i.e. another </w:t>
      </w:r>
      <w:r w:rsidR="002526DB">
        <w:rPr>
          <w:lang w:eastAsia="zh-CN"/>
        </w:rPr>
        <w:t xml:space="preserve">5G </w:t>
      </w:r>
      <w:r>
        <w:t>PKMF in another PLMN) shall retrieve the 5G ProSe related keying material by invoking the "request " custom method on the resource URI of "Prose Keys Collection" resource, see clause 6.1.3.2.4. See also Figure 5.2.2.2.1-1.</w:t>
      </w:r>
    </w:p>
    <w:p w14:paraId="4A994717" w14:textId="5EB7399E" w:rsidR="00C26B3E" w:rsidRDefault="002526DB">
      <w:pPr>
        <w:pStyle w:val="TH"/>
        <w:rPr>
          <w:rFonts w:eastAsiaTheme="minorEastAsia"/>
          <w:lang w:eastAsia="zh-CN"/>
        </w:rPr>
      </w:pPr>
      <w:r>
        <w:rPr>
          <w:rFonts w:eastAsia="Times New Roman"/>
          <w:lang w:eastAsia="en-GB"/>
        </w:rPr>
        <w:object w:dxaOrig="9390" w:dyaOrig="5445" w14:anchorId="7BEE378F">
          <v:shape id="_x0000_i1027" type="#_x0000_t75" style="width:469.5pt;height:272.25pt" o:ole="">
            <v:imagedata r:id="rId15" o:title="" cropbottom="14260f"/>
          </v:shape>
          <o:OLEObject Type="Embed" ProgID="Visio.Drawing.11" ShapeID="_x0000_i1027" DrawAspect="Content" ObjectID="_1825842907" r:id="rId16"/>
        </w:object>
      </w:r>
    </w:p>
    <w:p w14:paraId="75491C70" w14:textId="77777777" w:rsidR="00C26B3E" w:rsidRDefault="00E10C47">
      <w:pPr>
        <w:pStyle w:val="TF"/>
      </w:pPr>
      <w:r>
        <w:t>Figure 5.2.2.2.1-1 ProseKey service operation</w:t>
      </w:r>
    </w:p>
    <w:p w14:paraId="10D4E1C9" w14:textId="462ED6A0" w:rsidR="00C26B3E" w:rsidRDefault="00E10C47">
      <w:pPr>
        <w:pStyle w:val="B1"/>
      </w:pPr>
      <w:r>
        <w:t>1.</w:t>
      </w:r>
      <w:r>
        <w:tab/>
        <w:t xml:space="preserve">The NF Service Consumer shall send a HTTP POST request to invoke "request" custom method. The </w:t>
      </w:r>
      <w:r w:rsidR="0072099B">
        <w:t>content</w:t>
      </w:r>
      <w:r w:rsidR="007D3188">
        <w:t xml:space="preserve"> </w:t>
      </w:r>
      <w:r>
        <w:t>of the request shall be an object of "ProseKeyReqData" data type.</w:t>
      </w:r>
      <w:r w:rsidR="0072099B">
        <w:t xml:space="preserve"> </w:t>
      </w:r>
      <w:r>
        <w:t xml:space="preserve">The </w:t>
      </w:r>
      <w:r w:rsidR="0072099B">
        <w:t>content</w:t>
      </w:r>
      <w:r w:rsidR="007D3188">
        <w:t xml:space="preserve"> </w:t>
      </w:r>
      <w:r>
        <w:t>shall include the Relay Service Code, the KNRP freshness parameter 1, and either the SUCI of the 5G ProSe UE</w:t>
      </w:r>
      <w:r w:rsidR="00FF485E">
        <w:t xml:space="preserve"> (Remote UE or End UE)</w:t>
      </w:r>
      <w:r>
        <w:t xml:space="preserve"> or the </w:t>
      </w:r>
      <w:r w:rsidR="00E81201">
        <w:t>UP</w:t>
      </w:r>
      <w:r w:rsidR="00E81201">
        <w:rPr>
          <w:rFonts w:hint="eastAsia"/>
          <w:lang w:eastAsia="zh-CN"/>
        </w:rPr>
        <w:t>-</w:t>
      </w:r>
      <w:r>
        <w:t>PRUK ID.</w:t>
      </w:r>
      <w:r w:rsidR="00C77463" w:rsidRPr="00C77463">
        <w:t xml:space="preserve"> </w:t>
      </w:r>
      <w:r w:rsidR="00C77463">
        <w:t>In case of multi-hop UE-to-</w:t>
      </w:r>
      <w:r w:rsidR="00C77463">
        <w:rPr>
          <w:rFonts w:hint="eastAsia"/>
          <w:lang w:eastAsia="zh-CN"/>
        </w:rPr>
        <w:t>Net</w:t>
      </w:r>
      <w:r w:rsidR="00C77463">
        <w:t xml:space="preserve">work relay or multi-hop UE-to-UE relay scenarios, </w:t>
      </w:r>
      <w:r w:rsidR="00C77463">
        <w:rPr>
          <w:rFonts w:eastAsia="Malgun Gothic"/>
          <w:lang w:val="en-US" w:eastAsia="ko" w:bidi="ar"/>
        </w:rPr>
        <w:t xml:space="preserve">Intermediate UE-to-Network Relay, UE-to-UE Relay or End </w:t>
      </w:r>
      <w:r w:rsidR="00C77463">
        <w:rPr>
          <w:rFonts w:eastAsia="Malgun Gothic"/>
          <w:u w:val="single"/>
          <w:lang w:val="en-US" w:eastAsia="ko" w:bidi="ar"/>
        </w:rPr>
        <w:t xml:space="preserve">UE acts as Remote UE as described in clause 7.2.1 of </w:t>
      </w:r>
      <w:r w:rsidR="00C77463">
        <w:t>3GPP T</w:t>
      </w:r>
      <w:r w:rsidR="00C77463">
        <w:rPr>
          <w:lang w:eastAsia="zh-CN"/>
        </w:rPr>
        <w:t>S</w:t>
      </w:r>
      <w:r w:rsidR="00C77463">
        <w:t> </w:t>
      </w:r>
      <w:r w:rsidR="00C77463">
        <w:rPr>
          <w:rFonts w:hint="eastAsia"/>
          <w:lang w:eastAsia="zh-CN"/>
        </w:rPr>
        <w:t>3</w:t>
      </w:r>
      <w:r w:rsidR="00C77463">
        <w:rPr>
          <w:lang w:eastAsia="zh-CN"/>
        </w:rPr>
        <w:t>3.</w:t>
      </w:r>
      <w:r w:rsidR="00C77463">
        <w:rPr>
          <w:rFonts w:hint="eastAsia"/>
          <w:lang w:eastAsia="zh-CN"/>
        </w:rPr>
        <w:t>5</w:t>
      </w:r>
      <w:r w:rsidR="00C77463">
        <w:rPr>
          <w:lang w:eastAsia="zh-CN"/>
        </w:rPr>
        <w:t>0</w:t>
      </w:r>
      <w:r w:rsidR="00C77463">
        <w:rPr>
          <w:rFonts w:hint="eastAsia"/>
          <w:lang w:eastAsia="zh-CN"/>
        </w:rPr>
        <w:t>3</w:t>
      </w:r>
      <w:r w:rsidR="00C77463">
        <w:t> </w:t>
      </w:r>
      <w:r w:rsidR="00C77463">
        <w:rPr>
          <w:lang w:eastAsia="zh-CN"/>
        </w:rPr>
        <w:t>[4]</w:t>
      </w:r>
      <w:r w:rsidR="00C77463">
        <w:rPr>
          <w:rFonts w:eastAsia="Malgun Gothic"/>
          <w:u w:val="single"/>
          <w:lang w:val="en-US" w:eastAsia="ko" w:bidi="ar"/>
        </w:rPr>
        <w:t>.</w:t>
      </w:r>
    </w:p>
    <w:p w14:paraId="51E6A17A" w14:textId="3BEBC7BA" w:rsidR="00C26B3E" w:rsidRDefault="00E10C47">
      <w:pPr>
        <w:pStyle w:val="B1"/>
        <w:rPr>
          <w:lang w:eastAsia="zh-CN"/>
        </w:rPr>
      </w:pPr>
      <w:r>
        <w:t>2a.</w:t>
      </w:r>
      <w:r>
        <w:tab/>
        <w:t xml:space="preserve">On success, the </w:t>
      </w:r>
      <w:r w:rsidR="002526DB">
        <w:rPr>
          <w:lang w:eastAsia="zh-CN"/>
        </w:rPr>
        <w:t xml:space="preserve">5G </w:t>
      </w:r>
      <w:r>
        <w:t xml:space="preserve">PKMF shall respond with the status code "200 OK". The </w:t>
      </w:r>
      <w:r w:rsidR="00A354A7">
        <w:t>content</w:t>
      </w:r>
      <w:r>
        <w:t xml:space="preserve"> of the response shall be an object of "ProseKeyRspData" data type</w:t>
      </w:r>
      <w:r>
        <w:rPr>
          <w:rFonts w:hint="eastAsia"/>
          <w:lang w:eastAsia="zh-CN"/>
        </w:rPr>
        <w:t>.</w:t>
      </w:r>
      <w:r>
        <w:t xml:space="preserve"> They </w:t>
      </w:r>
      <w:r w:rsidR="00A354A7">
        <w:t>content</w:t>
      </w:r>
      <w:r>
        <w:t xml:space="preserve">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18266753" w:rsidR="00C26B3E" w:rsidRDefault="00E10C47">
      <w:pPr>
        <w:pStyle w:val="B1"/>
      </w:pPr>
      <w:r>
        <w:t>3.</w:t>
      </w:r>
      <w:r>
        <w:tab/>
        <w:t xml:space="preserve">[conditional] If synchronization failed when UE processes the authentication challenge in the GPI and a subsequent Key Request is send for resynchronization, the NF Service Consumer shall send a HTTP POST request to invoke "request" custom method. The </w:t>
      </w:r>
      <w:r w:rsidR="00A354A7">
        <w:t>content</w:t>
      </w:r>
      <w:r>
        <w:t xml:space="preserve"> of the request shall be an object of "ProseKeyReqData" data type. The </w:t>
      </w:r>
      <w:r w:rsidR="00A354A7">
        <w:t>content</w:t>
      </w:r>
      <w:r>
        <w:t xml:space="preserve"> shall include the Relay Service Code, the KNRP freshness parameter 1, the information for resynchronization (RAND and AUTS).</w:t>
      </w:r>
    </w:p>
    <w:p w14:paraId="610171BE" w14:textId="58797ED9" w:rsidR="00C26B3E" w:rsidRDefault="00E10C47">
      <w:pPr>
        <w:pStyle w:val="B1"/>
      </w:pPr>
      <w:r>
        <w:t>4a.</w:t>
      </w:r>
      <w:r>
        <w:tab/>
        <w:t xml:space="preserve">On success, the </w:t>
      </w:r>
      <w:r w:rsidR="002526DB">
        <w:rPr>
          <w:lang w:eastAsia="zh-CN"/>
        </w:rPr>
        <w:t xml:space="preserve">5G </w:t>
      </w:r>
      <w:r>
        <w:t xml:space="preserve">PKMF shall respond with the status code "200 OK". The </w:t>
      </w:r>
      <w:r w:rsidR="00AA3915">
        <w:t>content</w:t>
      </w:r>
      <w:r>
        <w:t xml:space="preserve"> of the response shall be an object of "ProseKeyRspData" data type. They </w:t>
      </w:r>
      <w:r w:rsidR="00AA3915">
        <w:t>content</w:t>
      </w:r>
      <w:r>
        <w:t xml:space="preserve">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126" w:name="_Toc67903503"/>
      <w:bookmarkStart w:id="127" w:name="_Toc112771037"/>
      <w:bookmarkStart w:id="128" w:name="_Toc122090061"/>
      <w:bookmarkStart w:id="129" w:name="_Toc145953041"/>
      <w:bookmarkStart w:id="130" w:name="_Toc153882584"/>
      <w:bookmarkStart w:id="131" w:name="_Toc186721304"/>
      <w:bookmarkStart w:id="132" w:name="_Toc200620109"/>
      <w:r>
        <w:t>5.3</w:t>
      </w:r>
      <w:r w:rsidR="007A6EAD">
        <w:tab/>
      </w:r>
      <w:r w:rsidR="007A6EAD">
        <w:rPr>
          <w:lang w:eastAsia="zh-CN"/>
        </w:rPr>
        <w:t>Npkmf</w:t>
      </w:r>
      <w:r w:rsidR="007A6EAD" w:rsidRPr="00016608">
        <w:rPr>
          <w:lang w:eastAsia="zh-CN"/>
        </w:rPr>
        <w:t>_ResolveRemoteUserId</w:t>
      </w:r>
      <w:r w:rsidR="007A6EAD">
        <w:t xml:space="preserve"> Service</w:t>
      </w:r>
      <w:bookmarkEnd w:id="126"/>
      <w:bookmarkEnd w:id="127"/>
      <w:bookmarkEnd w:id="128"/>
      <w:bookmarkEnd w:id="129"/>
      <w:bookmarkEnd w:id="130"/>
      <w:bookmarkEnd w:id="131"/>
      <w:bookmarkEnd w:id="132"/>
    </w:p>
    <w:p w14:paraId="3199DFE5" w14:textId="69AE5E8D" w:rsidR="007A6EAD" w:rsidRDefault="00204283" w:rsidP="007A6EAD">
      <w:pPr>
        <w:pStyle w:val="Heading3"/>
      </w:pPr>
      <w:bookmarkStart w:id="133" w:name="_Toc67903504"/>
      <w:bookmarkStart w:id="134" w:name="_Toc112771038"/>
      <w:bookmarkStart w:id="135" w:name="_Toc122090062"/>
      <w:bookmarkStart w:id="136" w:name="_Toc145953042"/>
      <w:bookmarkStart w:id="137" w:name="_Toc153882585"/>
      <w:bookmarkStart w:id="138" w:name="_Toc186721305"/>
      <w:bookmarkStart w:id="139" w:name="_Toc200620110"/>
      <w:r>
        <w:t>5.3</w:t>
      </w:r>
      <w:r w:rsidR="007A6EAD">
        <w:t>.1</w:t>
      </w:r>
      <w:r w:rsidR="007A6EAD">
        <w:tab/>
        <w:t>Service Description</w:t>
      </w:r>
      <w:bookmarkEnd w:id="133"/>
      <w:bookmarkEnd w:id="134"/>
      <w:bookmarkEnd w:id="135"/>
      <w:bookmarkEnd w:id="136"/>
      <w:bookmarkEnd w:id="137"/>
      <w:bookmarkEnd w:id="138"/>
      <w:bookmarkEnd w:id="139"/>
    </w:p>
    <w:p w14:paraId="772F2243" w14:textId="25E8B5A0"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w:t>
      </w:r>
      <w:r w:rsidR="00777025">
        <w:rPr>
          <w:lang w:eastAsia="zh-CN"/>
        </w:rPr>
        <w:t xml:space="preserve">5G </w:t>
      </w:r>
      <w:r w:rsidRPr="0090516B">
        <w:t>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140" w:name="_Toc67903505"/>
      <w:bookmarkStart w:id="141" w:name="_Toc112771039"/>
      <w:bookmarkStart w:id="142" w:name="_Toc122090063"/>
      <w:bookmarkStart w:id="143" w:name="_Toc145953043"/>
      <w:bookmarkStart w:id="144" w:name="_Toc153882586"/>
      <w:bookmarkStart w:id="145" w:name="_Toc186721306"/>
      <w:bookmarkStart w:id="146" w:name="_Toc200620111"/>
      <w:r>
        <w:t>5.3</w:t>
      </w:r>
      <w:r w:rsidR="007A6EAD">
        <w:t>.2</w:t>
      </w:r>
      <w:r w:rsidR="007A6EAD">
        <w:tab/>
        <w:t>Service Operations</w:t>
      </w:r>
      <w:bookmarkEnd w:id="140"/>
      <w:bookmarkEnd w:id="141"/>
      <w:bookmarkEnd w:id="142"/>
      <w:bookmarkEnd w:id="143"/>
      <w:bookmarkEnd w:id="144"/>
      <w:bookmarkEnd w:id="145"/>
      <w:bookmarkEnd w:id="146"/>
    </w:p>
    <w:p w14:paraId="1DA4A866" w14:textId="4C2AC5B7" w:rsidR="007A6EAD" w:rsidRDefault="00204283" w:rsidP="007A6EAD">
      <w:pPr>
        <w:pStyle w:val="Heading4"/>
      </w:pPr>
      <w:bookmarkStart w:id="147" w:name="_Toc67903506"/>
      <w:bookmarkStart w:id="148" w:name="_Toc112771040"/>
      <w:bookmarkStart w:id="149" w:name="_Toc122090064"/>
      <w:bookmarkStart w:id="150" w:name="_Toc145953044"/>
      <w:bookmarkStart w:id="151" w:name="_Toc153882587"/>
      <w:bookmarkStart w:id="152" w:name="_Toc186721307"/>
      <w:bookmarkStart w:id="153" w:name="_Toc200620112"/>
      <w:r>
        <w:t>5.3</w:t>
      </w:r>
      <w:r w:rsidR="007A6EAD">
        <w:t>.2.1</w:t>
      </w:r>
      <w:r w:rsidR="007A6EAD">
        <w:tab/>
        <w:t>Introduction</w:t>
      </w:r>
      <w:bookmarkEnd w:id="147"/>
      <w:bookmarkEnd w:id="148"/>
      <w:bookmarkEnd w:id="149"/>
      <w:bookmarkEnd w:id="150"/>
      <w:bookmarkEnd w:id="151"/>
      <w:bookmarkEnd w:id="152"/>
      <w:bookmarkEnd w:id="15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154" w:name="_Toc112771041"/>
      <w:bookmarkStart w:id="155" w:name="_Toc67903507"/>
      <w:bookmarkStart w:id="156" w:name="_Toc122090065"/>
      <w:bookmarkStart w:id="157" w:name="_Toc145953045"/>
      <w:bookmarkStart w:id="158" w:name="_Toc153882588"/>
      <w:bookmarkStart w:id="159" w:name="_Toc186721308"/>
      <w:bookmarkStart w:id="160" w:name="_Toc200620113"/>
      <w:r>
        <w:t>5.3</w:t>
      </w:r>
      <w:r w:rsidR="007A6EAD">
        <w:t>.2.2</w:t>
      </w:r>
      <w:r w:rsidR="007A6EAD">
        <w:tab/>
      </w:r>
      <w:bookmarkEnd w:id="154"/>
      <w:bookmarkEnd w:id="155"/>
      <w:bookmarkEnd w:id="156"/>
      <w:r w:rsidR="007A6EAD">
        <w:t>Retrieve</w:t>
      </w:r>
      <w:bookmarkEnd w:id="157"/>
      <w:bookmarkEnd w:id="158"/>
      <w:bookmarkEnd w:id="159"/>
      <w:bookmarkEnd w:id="160"/>
    </w:p>
    <w:p w14:paraId="79E40625" w14:textId="5AB921FD" w:rsidR="007A6EAD" w:rsidRDefault="00204283" w:rsidP="007A6EAD">
      <w:pPr>
        <w:pStyle w:val="Heading5"/>
      </w:pPr>
      <w:bookmarkStart w:id="161" w:name="_Toc67903508"/>
      <w:bookmarkStart w:id="162" w:name="_Toc112771042"/>
      <w:bookmarkStart w:id="163" w:name="_Toc122090066"/>
      <w:bookmarkStart w:id="164" w:name="_Toc145953046"/>
      <w:bookmarkStart w:id="165" w:name="_Toc153882589"/>
      <w:bookmarkStart w:id="166" w:name="_Toc186721309"/>
      <w:bookmarkStart w:id="167" w:name="_Toc200620114"/>
      <w:r>
        <w:t>5.3</w:t>
      </w:r>
      <w:r w:rsidR="007A6EAD">
        <w:t>.2.2.1</w:t>
      </w:r>
      <w:r w:rsidR="007A6EAD">
        <w:tab/>
        <w:t>General</w:t>
      </w:r>
      <w:bookmarkEnd w:id="161"/>
      <w:bookmarkEnd w:id="162"/>
      <w:bookmarkEnd w:id="163"/>
      <w:bookmarkEnd w:id="164"/>
      <w:bookmarkEnd w:id="165"/>
      <w:bookmarkEnd w:id="166"/>
      <w:bookmarkEnd w:id="167"/>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3BFE6702" w:rsidR="007A6EAD" w:rsidRPr="0090516B" w:rsidRDefault="007A6EAD" w:rsidP="007A6EAD">
      <w:r w:rsidRPr="0090516B">
        <w:t>The NF Service Consumer (</w:t>
      </w:r>
      <w:r>
        <w:t>e</w:t>
      </w:r>
      <w:r w:rsidRPr="0090516B">
        <w:t>.</w:t>
      </w:r>
      <w:r>
        <w:t>g</w:t>
      </w:r>
      <w:r w:rsidRPr="0090516B">
        <w:t>.</w:t>
      </w:r>
      <w:r>
        <w:t>,</w:t>
      </w:r>
      <w:r w:rsidRPr="0090516B">
        <w:t xml:space="preserve"> </w:t>
      </w:r>
      <w:r>
        <w:t xml:space="preserve">SMF, </w:t>
      </w:r>
      <w:r w:rsidR="00777025">
        <w:rPr>
          <w:lang w:eastAsia="zh-CN"/>
        </w:rPr>
        <w:t xml:space="preserve">5G </w:t>
      </w:r>
      <w:r>
        <w:t>PKMF</w:t>
      </w:r>
      <w:r w:rsidRPr="0090516B">
        <w:t xml:space="preserve">) shall request the </w:t>
      </w:r>
      <w:r w:rsidR="00777025">
        <w:rPr>
          <w:lang w:eastAsia="zh-CN"/>
        </w:rPr>
        <w:t xml:space="preserve">5G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0D80DFE5" w:rsidR="007A6EAD" w:rsidRPr="0090516B" w:rsidRDefault="00DB5EC5" w:rsidP="007A6EAD">
      <w:pPr>
        <w:pStyle w:val="TH"/>
        <w:rPr>
          <w:lang w:eastAsia="en-GB"/>
        </w:rPr>
      </w:pPr>
      <w:r>
        <w:object w:dxaOrig="8685" w:dyaOrig="2370" w14:anchorId="2E5012C4">
          <v:shape id="_x0000_i1028" type="#_x0000_t75" style="width:435.75pt;height:118.5pt" o:ole="">
            <v:imagedata r:id="rId17" o:title=""/>
          </v:shape>
          <o:OLEObject Type="Embed" ProgID="Visio.Drawing.11" ShapeID="_x0000_i1028" DrawAspect="Content" ObjectID="_1825842908"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5A6960A5" w:rsidR="007A6EAD" w:rsidRPr="0090516B" w:rsidRDefault="007A6EAD" w:rsidP="007A6EAD">
      <w:pPr>
        <w:pStyle w:val="B1"/>
        <w:rPr>
          <w:lang w:eastAsia="en-GB"/>
        </w:rPr>
      </w:pPr>
      <w:r w:rsidRPr="0090516B">
        <w:t>1.</w:t>
      </w:r>
      <w:r w:rsidRPr="0090516B">
        <w:tab/>
        <w:t>The NF service consumer (e.g.</w:t>
      </w:r>
      <w:r>
        <w:t>,</w:t>
      </w:r>
      <w:r w:rsidRPr="0090516B">
        <w:t xml:space="preserve"> </w:t>
      </w:r>
      <w:r>
        <w:t xml:space="preserve">SMF, </w:t>
      </w:r>
      <w:r w:rsidR="00DB5EC5">
        <w:rPr>
          <w:lang w:eastAsia="zh-CN"/>
        </w:rPr>
        <w:t xml:space="preserve">5G </w:t>
      </w:r>
      <w:r>
        <w:t>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2507B90B" w:rsidR="007A6EAD" w:rsidRDefault="007A6EAD" w:rsidP="007A6EAD">
      <w:pPr>
        <w:pStyle w:val="B1"/>
        <w:rPr>
          <w:lang w:eastAsia="en-GB"/>
        </w:rPr>
      </w:pPr>
      <w:r>
        <w:t>2</w:t>
      </w:r>
      <w:r>
        <w:rPr>
          <w:rFonts w:hint="eastAsia"/>
          <w:lang w:eastAsia="zh-CN"/>
        </w:rPr>
        <w:t>a</w:t>
      </w:r>
      <w:r>
        <w:t>.</w:t>
      </w:r>
      <w:r>
        <w:tab/>
        <w:t xml:space="preserve">On success, the </w:t>
      </w:r>
      <w:r w:rsidR="00DB5EC5">
        <w:rPr>
          <w:lang w:eastAsia="zh-CN"/>
        </w:rPr>
        <w:t xml:space="preserve">5G </w:t>
      </w:r>
      <w:r>
        <w:t>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537365A2" w:rsidR="007A6EAD" w:rsidRDefault="007A6EAD">
      <w:pPr>
        <w:pStyle w:val="B1"/>
      </w:pPr>
    </w:p>
    <w:p w14:paraId="4B6442FF" w14:textId="0B2E161A" w:rsidR="00F310B0" w:rsidRDefault="00F310B0" w:rsidP="00F310B0">
      <w:pPr>
        <w:pStyle w:val="Heading2"/>
        <w:rPr>
          <w:lang w:eastAsia="zh-CN"/>
        </w:rPr>
      </w:pPr>
      <w:bookmarkStart w:id="168" w:name="_Toc153882590"/>
      <w:bookmarkStart w:id="169" w:name="_Toc186721310"/>
      <w:bookmarkStart w:id="170" w:name="_Toc200620115"/>
      <w:r>
        <w:t>5.4</w:t>
      </w:r>
      <w:r>
        <w:tab/>
      </w:r>
      <w:r>
        <w:rPr>
          <w:lang w:eastAsia="zh-CN"/>
        </w:rPr>
        <w:t>Npkmf_</w:t>
      </w:r>
      <w:r w:rsidRPr="00C96718">
        <w:rPr>
          <w:lang w:eastAsia="zh-CN"/>
        </w:rPr>
        <w:t xml:space="preserve"> </w:t>
      </w:r>
      <w:r>
        <w:rPr>
          <w:lang w:eastAsia="zh-CN"/>
        </w:rPr>
        <w:t>Discovery</w:t>
      </w:r>
      <w:r>
        <w:t xml:space="preserve"> Service</w:t>
      </w:r>
      <w:bookmarkEnd w:id="168"/>
      <w:bookmarkEnd w:id="169"/>
      <w:bookmarkEnd w:id="170"/>
    </w:p>
    <w:p w14:paraId="606B0215" w14:textId="132BA43D" w:rsidR="00F310B0" w:rsidRDefault="00F310B0" w:rsidP="00F310B0">
      <w:pPr>
        <w:pStyle w:val="Heading3"/>
        <w:rPr>
          <w:lang w:eastAsia="zh-CN"/>
        </w:rPr>
      </w:pPr>
      <w:bookmarkStart w:id="171" w:name="_Toc153882591"/>
      <w:bookmarkStart w:id="172" w:name="_Toc186721311"/>
      <w:bookmarkStart w:id="173" w:name="_Toc200620116"/>
      <w:r>
        <w:t>5.4.1</w:t>
      </w:r>
      <w:r>
        <w:tab/>
        <w:t>Service Description</w:t>
      </w:r>
      <w:bookmarkEnd w:id="171"/>
      <w:bookmarkEnd w:id="172"/>
      <w:bookmarkEnd w:id="173"/>
    </w:p>
    <w:p w14:paraId="043BCA7B" w14:textId="77777777" w:rsidR="00F310B0" w:rsidRDefault="00F310B0" w:rsidP="00F310B0">
      <w:r>
        <w:t xml:space="preserve">This service enables an NF (i.e. another 5G PKMF in another PLMN) to request </w:t>
      </w:r>
      <w:r w:rsidRPr="00DC74B1">
        <w:t xml:space="preserve">authorization </w:t>
      </w:r>
      <w:r>
        <w:t>information. The following are the key functionalities of this NF service.</w:t>
      </w:r>
    </w:p>
    <w:p w14:paraId="04D384EA" w14:textId="77777777" w:rsidR="00F310B0" w:rsidRDefault="00F310B0" w:rsidP="00F310B0">
      <w:pPr>
        <w:pStyle w:val="B1"/>
        <w:rPr>
          <w:lang w:eastAsia="zh-CN"/>
        </w:rPr>
      </w:pPr>
      <w:r>
        <w:t>-</w:t>
      </w:r>
      <w:r>
        <w:tab/>
        <w:t>Provide</w:t>
      </w:r>
      <w:r w:rsidRPr="00CB5EC9">
        <w:t xml:space="preserve"> the authorization from the </w:t>
      </w:r>
      <w:r>
        <w:t>5G PKMF</w:t>
      </w:r>
      <w:r w:rsidRPr="00CB5EC9">
        <w:t xml:space="preserve"> for announcing in the PLMN</w:t>
      </w:r>
    </w:p>
    <w:p w14:paraId="419EA946" w14:textId="77777777" w:rsidR="00F310B0" w:rsidRDefault="00F310B0" w:rsidP="00F310B0">
      <w:pPr>
        <w:pStyle w:val="B1"/>
        <w:rPr>
          <w:lang w:eastAsia="zh-CN"/>
        </w:rPr>
      </w:pPr>
      <w:r>
        <w:t>-</w:t>
      </w:r>
      <w:r>
        <w:tab/>
        <w:t>Provide</w:t>
      </w:r>
      <w:r w:rsidRPr="00CB5EC9">
        <w:t xml:space="preserve"> the </w:t>
      </w:r>
      <w:r>
        <w:t>discovery key</w:t>
      </w:r>
      <w:r w:rsidRPr="00CB5EC9">
        <w:t xml:space="preserve"> from the </w:t>
      </w:r>
      <w:r>
        <w:t>5G PKMF</w:t>
      </w:r>
      <w:r w:rsidRPr="00CB5EC9">
        <w:t xml:space="preserve"> for monitoring in the PLMN</w:t>
      </w:r>
    </w:p>
    <w:p w14:paraId="7ED0B8F8" w14:textId="77777777" w:rsidR="00F310B0" w:rsidRDefault="00F310B0" w:rsidP="00F310B0">
      <w:pPr>
        <w:pStyle w:val="B1"/>
        <w:rPr>
          <w:lang w:eastAsia="zh-CN"/>
        </w:rPr>
      </w:pPr>
      <w:r>
        <w:t>-</w:t>
      </w:r>
      <w:r>
        <w:tab/>
        <w:t>Provide</w:t>
      </w:r>
      <w:r w:rsidRPr="00CB5EC9">
        <w:t xml:space="preserve"> the </w:t>
      </w:r>
      <w:r>
        <w:t xml:space="preserve">discovery key </w:t>
      </w:r>
      <w:r w:rsidRPr="00CB5EC9">
        <w:t xml:space="preserve">from the </w:t>
      </w:r>
      <w:r>
        <w:t>5G PKMF</w:t>
      </w:r>
      <w:r w:rsidRPr="00CB5EC9">
        <w:t xml:space="preserve"> for a discoverer UE in the PLMN to opera</w:t>
      </w:r>
      <w:r>
        <w:t>te Model B restricted discovery</w:t>
      </w:r>
    </w:p>
    <w:p w14:paraId="2854FA6E" w14:textId="430241B4" w:rsidR="00F310B0" w:rsidRDefault="00F310B0" w:rsidP="00F310B0">
      <w:pPr>
        <w:pStyle w:val="Heading3"/>
      </w:pPr>
      <w:bookmarkStart w:id="174" w:name="_Toc153882592"/>
      <w:bookmarkStart w:id="175" w:name="_Toc186721312"/>
      <w:bookmarkStart w:id="176" w:name="_Toc200620117"/>
      <w:r>
        <w:t>5.4.2</w:t>
      </w:r>
      <w:r>
        <w:tab/>
        <w:t>Service Operations</w:t>
      </w:r>
      <w:bookmarkEnd w:id="174"/>
      <w:bookmarkEnd w:id="175"/>
      <w:bookmarkEnd w:id="176"/>
    </w:p>
    <w:p w14:paraId="5F181D02" w14:textId="7FE59EAC" w:rsidR="00F310B0" w:rsidRDefault="00F310B0" w:rsidP="00F310B0">
      <w:pPr>
        <w:pStyle w:val="Heading4"/>
      </w:pPr>
      <w:bookmarkStart w:id="177" w:name="_Toc153882593"/>
      <w:bookmarkStart w:id="178" w:name="_Toc186721313"/>
      <w:bookmarkStart w:id="179" w:name="_Toc200620118"/>
      <w:r>
        <w:t>5.4.2.1</w:t>
      </w:r>
      <w:r>
        <w:tab/>
        <w:t>Introduction</w:t>
      </w:r>
      <w:bookmarkEnd w:id="177"/>
      <w:bookmarkEnd w:id="178"/>
      <w:bookmarkEnd w:id="179"/>
    </w:p>
    <w:p w14:paraId="3B1DC7C5" w14:textId="77777777" w:rsidR="00F310B0" w:rsidRDefault="00F310B0" w:rsidP="00F310B0">
      <w:r>
        <w:t>The Npkmf_</w:t>
      </w:r>
      <w:r>
        <w:rPr>
          <w:lang w:eastAsia="zh-CN"/>
        </w:rPr>
        <w:t>Discovery</w:t>
      </w:r>
      <w:r>
        <w:t xml:space="preserve"> service supports following service operations:</w:t>
      </w:r>
    </w:p>
    <w:p w14:paraId="00859594" w14:textId="77777777" w:rsidR="00F310B0" w:rsidRDefault="00F310B0" w:rsidP="00F310B0">
      <w:pPr>
        <w:pStyle w:val="B1"/>
      </w:pPr>
      <w:r>
        <w:t>-</w:t>
      </w:r>
      <w:r>
        <w:tab/>
      </w:r>
      <w:r>
        <w:rPr>
          <w:lang w:eastAsia="zh-CN"/>
        </w:rPr>
        <w:t>AnnounceAuthorize</w:t>
      </w:r>
    </w:p>
    <w:p w14:paraId="1FC80D68" w14:textId="77777777" w:rsidR="00F310B0" w:rsidRDefault="00F310B0" w:rsidP="00F310B0">
      <w:pPr>
        <w:pStyle w:val="B1"/>
      </w:pPr>
      <w:r>
        <w:t>-</w:t>
      </w:r>
      <w:r>
        <w:tab/>
      </w:r>
      <w:r>
        <w:rPr>
          <w:lang w:eastAsia="zh-CN"/>
        </w:rPr>
        <w:t>MonitorKey</w:t>
      </w:r>
    </w:p>
    <w:p w14:paraId="58B722ED" w14:textId="77777777" w:rsidR="00F310B0" w:rsidRDefault="00F310B0" w:rsidP="00F310B0">
      <w:pPr>
        <w:pStyle w:val="B1"/>
      </w:pPr>
      <w:r>
        <w:t>-</w:t>
      </w:r>
      <w:r>
        <w:tab/>
      </w:r>
      <w:r>
        <w:rPr>
          <w:lang w:eastAsia="zh-CN"/>
        </w:rPr>
        <w:t>DiscoveryKey</w:t>
      </w:r>
    </w:p>
    <w:p w14:paraId="04C3C2C5" w14:textId="4AC96A77" w:rsidR="00F310B0" w:rsidRDefault="00F310B0" w:rsidP="00F310B0">
      <w:pPr>
        <w:pStyle w:val="Heading4"/>
      </w:pPr>
      <w:bookmarkStart w:id="180" w:name="_Toc153882594"/>
      <w:bookmarkStart w:id="181" w:name="_Toc186721314"/>
      <w:bookmarkStart w:id="182" w:name="_Toc200620119"/>
      <w:r>
        <w:t>5.4.2.2</w:t>
      </w:r>
      <w:r>
        <w:tab/>
      </w:r>
      <w:r>
        <w:rPr>
          <w:lang w:eastAsia="zh-CN"/>
        </w:rPr>
        <w:t>AnnounceAuthorize</w:t>
      </w:r>
      <w:bookmarkEnd w:id="180"/>
      <w:bookmarkEnd w:id="181"/>
      <w:bookmarkEnd w:id="182"/>
    </w:p>
    <w:p w14:paraId="6513A122" w14:textId="68536B77" w:rsidR="00F310B0" w:rsidRDefault="00F310B0" w:rsidP="00F310B0">
      <w:pPr>
        <w:pStyle w:val="Heading5"/>
      </w:pPr>
      <w:bookmarkStart w:id="183" w:name="_Toc153882595"/>
      <w:bookmarkStart w:id="184" w:name="_Toc186721315"/>
      <w:bookmarkStart w:id="185" w:name="_Toc200620120"/>
      <w:r>
        <w:t>5.4.2.2.1</w:t>
      </w:r>
      <w:r>
        <w:tab/>
        <w:t>General</w:t>
      </w:r>
      <w:bookmarkEnd w:id="183"/>
      <w:bookmarkEnd w:id="184"/>
      <w:bookmarkEnd w:id="185"/>
    </w:p>
    <w:p w14:paraId="3D197D94" w14:textId="77777777" w:rsidR="00F310B0" w:rsidRDefault="00F310B0" w:rsidP="00F310B0">
      <w:r>
        <w:t xml:space="preserve">The </w:t>
      </w:r>
      <w:r>
        <w:rPr>
          <w:lang w:eastAsia="zh-CN"/>
        </w:rPr>
        <w:t>AnnounceAuthorize</w:t>
      </w:r>
      <w:r>
        <w:t xml:space="preserve"> service operation is invoked by a NF Service Consumer, i.e. another 5G PKMF in another PLMN, towards the 5G PKMF to retrieve the authorization from the 5G PKMF for announcing in the PLMN.</w:t>
      </w:r>
    </w:p>
    <w:p w14:paraId="15F363A5" w14:textId="1F3C0EEE" w:rsidR="00F310B0" w:rsidRDefault="00F310B0" w:rsidP="00F310B0">
      <w:r>
        <w:t>The NF Service Consumer (e.g., 5G PKMF) shall request the 5G PKMF to get authorization</w:t>
      </w:r>
      <w:r>
        <w:rPr>
          <w:lang w:eastAsia="zh-CN"/>
        </w:rPr>
        <w:t xml:space="preserve"> </w:t>
      </w:r>
      <w:r>
        <w:t>as shown in Figure 5.4.2.2.1-1</w:t>
      </w:r>
    </w:p>
    <w:p w14:paraId="3542725B" w14:textId="77777777" w:rsidR="00F310B0" w:rsidRDefault="00F310B0" w:rsidP="00F310B0">
      <w:pPr>
        <w:pStyle w:val="TH"/>
        <w:spacing w:before="240"/>
        <w:rPr>
          <w:lang w:eastAsia="en-GB"/>
        </w:rPr>
      </w:pPr>
      <w:r>
        <w:object w:dxaOrig="8685" w:dyaOrig="2370" w14:anchorId="6DC5769C">
          <v:shape id="_x0000_i1029" type="#_x0000_t75" style="width:435.75pt;height:118.5pt" o:ole="">
            <v:imagedata r:id="rId19" o:title=""/>
          </v:shape>
          <o:OLEObject Type="Embed" ProgID="Visio.Drawing.11" ShapeID="_x0000_i1029" DrawAspect="Content" ObjectID="_1825842909" r:id="rId20"/>
        </w:object>
      </w:r>
    </w:p>
    <w:p w14:paraId="5129D67D" w14:textId="4BDF777D" w:rsidR="00F310B0" w:rsidRDefault="00F310B0" w:rsidP="00F310B0">
      <w:pPr>
        <w:pStyle w:val="TF"/>
      </w:pPr>
      <w:r>
        <w:t xml:space="preserve">Figure 5.4.2.2.1-1: </w:t>
      </w:r>
      <w:r>
        <w:rPr>
          <w:lang w:eastAsia="zh-CN"/>
        </w:rPr>
        <w:t>Announce Authorize</w:t>
      </w:r>
    </w:p>
    <w:p w14:paraId="4D16538C" w14:textId="77777777" w:rsidR="00F310B0" w:rsidRDefault="00F310B0" w:rsidP="00F310B0">
      <w:pPr>
        <w:pStyle w:val="B1"/>
        <w:rPr>
          <w:lang w:eastAsia="en-GB"/>
        </w:rPr>
      </w:pPr>
      <w:r>
        <w:t>1.</w:t>
      </w:r>
      <w:r>
        <w:tab/>
        <w:t xml:space="preserve">The NF service consumer (e.g., 5G PKMF) sends a </w:t>
      </w:r>
      <w:r>
        <w:rPr>
          <w:lang w:eastAsia="zh-CN"/>
        </w:rPr>
        <w:t>HTTP PUT</w:t>
      </w:r>
      <w:r>
        <w:t xml:space="preserve"> request to the resource representing the announce-authorize custom operation. The request body shall contain the RSC.</w:t>
      </w:r>
    </w:p>
    <w:p w14:paraId="6C900F67" w14:textId="77777777" w:rsidR="00F310B0" w:rsidRDefault="00F310B0" w:rsidP="00F310B0">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6DABD1AF" w14:textId="77777777" w:rsidR="00F310B0" w:rsidRDefault="00F310B0" w:rsidP="00F310B0">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73981CBC" w14:textId="0EEEEEAD" w:rsidR="00F310B0" w:rsidRDefault="00F310B0" w:rsidP="00F310B0">
      <w:pPr>
        <w:pStyle w:val="B1"/>
      </w:pPr>
      <w:r>
        <w:rPr>
          <w:lang w:eastAsia="zh-CN"/>
        </w:rPr>
        <w:t>2c.</w:t>
      </w:r>
      <w:r>
        <w:rPr>
          <w:lang w:eastAsia="zh-CN"/>
        </w:rPr>
        <w:tab/>
        <w:t>On failure</w:t>
      </w:r>
      <w:r>
        <w:t xml:space="preserve"> </w:t>
      </w:r>
      <w:r>
        <w:rPr>
          <w:lang w:eastAsia="zh-CN"/>
        </w:rPr>
        <w:t xml:space="preserve">or redirection, one of the HTTP status code listed in </w:t>
      </w:r>
      <w:r>
        <w:t xml:space="preserve">Table 6.3.3.2.3.1-3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6.3.3.2.3.1-3.</w:t>
      </w:r>
    </w:p>
    <w:p w14:paraId="7F471439" w14:textId="77777777" w:rsidR="005474A9" w:rsidRDefault="005474A9" w:rsidP="00F310B0">
      <w:pPr>
        <w:pStyle w:val="B1"/>
        <w:rPr>
          <w:lang w:val="en-AU" w:eastAsia="en-GB"/>
        </w:rPr>
      </w:pPr>
    </w:p>
    <w:p w14:paraId="47ED15EC" w14:textId="5FB0E6F9" w:rsidR="005474A9" w:rsidRDefault="005474A9" w:rsidP="005474A9">
      <w:pPr>
        <w:pStyle w:val="Heading4"/>
        <w:rPr>
          <w:lang w:eastAsia="zh-CN"/>
        </w:rPr>
      </w:pPr>
      <w:bookmarkStart w:id="186" w:name="_Toc145952491"/>
      <w:bookmarkStart w:id="187" w:name="_Toc130831913"/>
      <w:bookmarkStart w:id="188" w:name="_Toc70925825"/>
      <w:bookmarkStart w:id="189" w:name="_Toc153882596"/>
      <w:bookmarkStart w:id="190" w:name="_Toc186721316"/>
      <w:bookmarkStart w:id="191" w:name="_Toc200620121"/>
      <w:r>
        <w:t>5.</w:t>
      </w:r>
      <w:r w:rsidR="00A27CBE">
        <w:t>4</w:t>
      </w:r>
      <w:r>
        <w:t>.2.</w:t>
      </w:r>
      <w:r>
        <w:rPr>
          <w:lang w:eastAsia="zh-CN"/>
        </w:rPr>
        <w:t>3</w:t>
      </w:r>
      <w:r>
        <w:tab/>
        <w:t>Monitor</w:t>
      </w:r>
      <w:bookmarkEnd w:id="186"/>
      <w:bookmarkEnd w:id="187"/>
      <w:bookmarkEnd w:id="188"/>
      <w:r>
        <w:t>Key</w:t>
      </w:r>
      <w:bookmarkEnd w:id="189"/>
      <w:bookmarkEnd w:id="190"/>
      <w:bookmarkEnd w:id="191"/>
    </w:p>
    <w:p w14:paraId="6D6ECAA2" w14:textId="2C0CB50F" w:rsidR="005474A9" w:rsidRDefault="005474A9" w:rsidP="005474A9">
      <w:pPr>
        <w:pStyle w:val="Heading5"/>
        <w:rPr>
          <w:lang w:eastAsia="en-GB"/>
        </w:rPr>
      </w:pPr>
      <w:bookmarkStart w:id="192" w:name="_Toc145952492"/>
      <w:bookmarkStart w:id="193" w:name="_Toc130831914"/>
      <w:bookmarkStart w:id="194" w:name="_Toc70925826"/>
      <w:bookmarkStart w:id="195" w:name="_Toc153882597"/>
      <w:bookmarkStart w:id="196" w:name="_Toc186721317"/>
      <w:bookmarkStart w:id="197" w:name="_Toc200620122"/>
      <w:r>
        <w:t>5.</w:t>
      </w:r>
      <w:r w:rsidR="00A27CBE">
        <w:t>4</w:t>
      </w:r>
      <w:r>
        <w:t>.2.3.1</w:t>
      </w:r>
      <w:r>
        <w:tab/>
        <w:t>General</w:t>
      </w:r>
      <w:bookmarkEnd w:id="192"/>
      <w:bookmarkEnd w:id="193"/>
      <w:bookmarkEnd w:id="194"/>
      <w:bookmarkEnd w:id="195"/>
      <w:bookmarkEnd w:id="196"/>
      <w:bookmarkEnd w:id="197"/>
    </w:p>
    <w:p w14:paraId="4E60A921" w14:textId="77777777" w:rsidR="005474A9" w:rsidRDefault="005474A9" w:rsidP="005474A9">
      <w:r>
        <w:t>The MonitorKey service operation is invoked by a NF Service Consumer, i.e. another 5G PKMF in another PLMN, towards the 5G PKMF to retrieve the discovery key from the 5G PKMF for monitoring in the PLMN.</w:t>
      </w:r>
    </w:p>
    <w:p w14:paraId="6D452FA0" w14:textId="52AD14D4" w:rsidR="005474A9" w:rsidRDefault="005474A9" w:rsidP="005474A9">
      <w:r>
        <w:t>The NF Service Consumer (e.g., 5G PKMF) shall request the 5G PKMF to get authorization</w:t>
      </w:r>
      <w:r>
        <w:rPr>
          <w:lang w:eastAsia="zh-CN"/>
        </w:rPr>
        <w:t xml:space="preserve"> </w:t>
      </w:r>
      <w:r>
        <w:t>as shown in Figure 5.</w:t>
      </w:r>
      <w:r w:rsidR="00A27CBE">
        <w:t>4</w:t>
      </w:r>
      <w:r>
        <w:t>.2.3.1-1</w:t>
      </w:r>
    </w:p>
    <w:p w14:paraId="124108C3" w14:textId="77777777" w:rsidR="005474A9" w:rsidRDefault="005474A9" w:rsidP="005474A9">
      <w:pPr>
        <w:pStyle w:val="TH"/>
        <w:rPr>
          <w:lang w:val="fr-FR" w:eastAsia="zh-CN"/>
        </w:rPr>
      </w:pPr>
      <w:r>
        <w:rPr>
          <w:rFonts w:eastAsia="Times New Roman"/>
          <w:lang w:val="fr-FR" w:eastAsia="en-GB"/>
        </w:rPr>
        <w:object w:dxaOrig="8685" w:dyaOrig="2115" w14:anchorId="6D253848">
          <v:shape id="_x0000_i1030" type="#_x0000_t75" style="width:435.75pt;height:105.75pt" o:ole="">
            <v:imagedata r:id="rId21" o:title=""/>
          </v:shape>
          <o:OLEObject Type="Embed" ProgID="Visio.Drawing.11" ShapeID="_x0000_i1030" DrawAspect="Content" ObjectID="_1825842910" r:id="rId22"/>
        </w:object>
      </w:r>
    </w:p>
    <w:p w14:paraId="63F9C939" w14:textId="25AB5950" w:rsidR="005474A9" w:rsidRDefault="005474A9" w:rsidP="005474A9">
      <w:pPr>
        <w:pStyle w:val="TF"/>
        <w:rPr>
          <w:lang w:eastAsia="zh-CN"/>
        </w:rPr>
      </w:pPr>
      <w:r>
        <w:t xml:space="preserve">Figure </w:t>
      </w:r>
      <w:r>
        <w:rPr>
          <w:lang w:eastAsia="zh-CN"/>
        </w:rPr>
        <w:t>5.</w:t>
      </w:r>
      <w:r w:rsidR="00A27CBE">
        <w:rPr>
          <w:lang w:eastAsia="zh-CN"/>
        </w:rPr>
        <w:t>4</w:t>
      </w:r>
      <w:r>
        <w:rPr>
          <w:lang w:eastAsia="zh-CN"/>
        </w:rPr>
        <w:t>.2.3.2-</w:t>
      </w:r>
      <w:r>
        <w:t>1: Monitor Key</w:t>
      </w:r>
    </w:p>
    <w:p w14:paraId="00A98C3E" w14:textId="77777777" w:rsidR="005474A9" w:rsidRDefault="005474A9" w:rsidP="005474A9">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375D5A8" w14:textId="77777777" w:rsidR="005474A9" w:rsidRDefault="005474A9" w:rsidP="005474A9">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5A924B2C" w14:textId="77777777" w:rsidR="005474A9" w:rsidRDefault="005474A9" w:rsidP="005474A9">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395AC4B7" w14:textId="024C6CF0" w:rsidR="005474A9" w:rsidRDefault="005474A9" w:rsidP="005474A9">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757121">
        <w:t>3</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757121">
        <w:t>3</w:t>
      </w:r>
      <w:r>
        <w:t>.3.3.3.1-3.</w:t>
      </w:r>
    </w:p>
    <w:p w14:paraId="0D0ECB2D" w14:textId="0D3F04CA" w:rsidR="00F310B0" w:rsidRDefault="00F310B0">
      <w:pPr>
        <w:pStyle w:val="B1"/>
      </w:pPr>
    </w:p>
    <w:p w14:paraId="1CDD1CC9" w14:textId="54AC1277" w:rsidR="00FF0DFF" w:rsidRDefault="00FF0DFF" w:rsidP="00FF0DFF">
      <w:pPr>
        <w:pStyle w:val="Heading4"/>
        <w:rPr>
          <w:lang w:eastAsia="zh-CN"/>
        </w:rPr>
      </w:pPr>
      <w:bookmarkStart w:id="198" w:name="_Toc153882598"/>
      <w:bookmarkStart w:id="199" w:name="_Toc186721318"/>
      <w:bookmarkStart w:id="200" w:name="_Toc200620123"/>
      <w:bookmarkStart w:id="201" w:name="_Toc130845028"/>
      <w:bookmarkStart w:id="202" w:name="_Toc122015865"/>
      <w:bookmarkStart w:id="203" w:name="_Toc51922808"/>
      <w:bookmarkStart w:id="204" w:name="_Toc51922389"/>
      <w:bookmarkStart w:id="205" w:name="_Toc45030029"/>
      <w:bookmarkStart w:id="206" w:name="_Toc35935809"/>
      <w:bookmarkStart w:id="207" w:name="_Toc34804238"/>
      <w:bookmarkStart w:id="208" w:name="_Toc26202523"/>
      <w:bookmarkStart w:id="209" w:name="_Toc18853083"/>
      <w:bookmarkStart w:id="210" w:name="_Toc22141074"/>
      <w:bookmarkStart w:id="211" w:name="_Toc22624276"/>
      <w:bookmarkStart w:id="212" w:name="_Toc26202337"/>
      <w:r>
        <w:t>5.4.2.4</w:t>
      </w:r>
      <w:r>
        <w:tab/>
        <w:t>DiscoverKey</w:t>
      </w:r>
      <w:bookmarkEnd w:id="198"/>
      <w:bookmarkEnd w:id="199"/>
      <w:bookmarkEnd w:id="200"/>
    </w:p>
    <w:p w14:paraId="69A60D1B" w14:textId="3D4ED93A" w:rsidR="00FF0DFF" w:rsidRDefault="00FF0DFF" w:rsidP="00FF0DFF">
      <w:pPr>
        <w:pStyle w:val="Heading5"/>
        <w:rPr>
          <w:lang w:eastAsia="en-GB"/>
        </w:rPr>
      </w:pPr>
      <w:bookmarkStart w:id="213" w:name="_Toc153882599"/>
      <w:bookmarkStart w:id="214" w:name="_Toc186721319"/>
      <w:bookmarkStart w:id="215" w:name="_Toc200620124"/>
      <w:r>
        <w:t>5.4.2.4.1</w:t>
      </w:r>
      <w:r>
        <w:tab/>
        <w:t>General</w:t>
      </w:r>
      <w:bookmarkEnd w:id="213"/>
      <w:bookmarkEnd w:id="214"/>
      <w:bookmarkEnd w:id="215"/>
    </w:p>
    <w:p w14:paraId="2251A698" w14:textId="77777777" w:rsidR="00FF0DFF" w:rsidRDefault="00FF0DFF" w:rsidP="00FF0DFF">
      <w:r>
        <w:t>The DiscoverKey service operation is invoked by a NF Service Consumer, i.e. another 5G PKMF in another PLMN, towards the 5G PKMF to retrieve the discovery key from the 5G PKMF for a discoverer UE in the PLMN to operate Model B restricted discovery.</w:t>
      </w:r>
    </w:p>
    <w:p w14:paraId="3170CA45" w14:textId="62D364EE" w:rsidR="00FF0DFF" w:rsidRDefault="00FF0DFF" w:rsidP="00FF0DFF">
      <w:r>
        <w:t>The NF Service Consumer (e.g., 5G PKMF) shall request the 5G PKMF to get authorization</w:t>
      </w:r>
      <w:r>
        <w:rPr>
          <w:lang w:eastAsia="zh-CN"/>
        </w:rPr>
        <w:t xml:space="preserve"> </w:t>
      </w:r>
      <w:r>
        <w:t>as shown in Figure 5.4.2.4.1-1</w:t>
      </w:r>
    </w:p>
    <w:p w14:paraId="4F0C839F" w14:textId="77777777" w:rsidR="00FF0DFF" w:rsidRDefault="00FF0DFF" w:rsidP="00FF0DFF">
      <w:pPr>
        <w:pStyle w:val="TH"/>
        <w:rPr>
          <w:lang w:val="fr-FR" w:eastAsia="zh-CN"/>
        </w:rPr>
      </w:pPr>
      <w:r>
        <w:rPr>
          <w:rFonts w:eastAsia="Times New Roman"/>
          <w:lang w:val="fr-FR" w:eastAsia="en-GB"/>
        </w:rPr>
        <w:object w:dxaOrig="8685" w:dyaOrig="2115" w14:anchorId="40B9396F">
          <v:shape id="_x0000_i1031" type="#_x0000_t75" style="width:435.75pt;height:105.75pt" o:ole="">
            <v:imagedata r:id="rId23" o:title=""/>
          </v:shape>
          <o:OLEObject Type="Embed" ProgID="Visio.Drawing.11" ShapeID="_x0000_i1031" DrawAspect="Content" ObjectID="_1825842911" r:id="rId24"/>
        </w:object>
      </w:r>
    </w:p>
    <w:p w14:paraId="2E223A56" w14:textId="6E170A6E" w:rsidR="00FF0DFF" w:rsidRDefault="00FF0DFF" w:rsidP="00FF0DFF">
      <w:pPr>
        <w:pStyle w:val="TF"/>
        <w:rPr>
          <w:lang w:eastAsia="zh-CN"/>
        </w:rPr>
      </w:pPr>
      <w:r>
        <w:t xml:space="preserve">Figure </w:t>
      </w:r>
      <w:r>
        <w:rPr>
          <w:lang w:eastAsia="zh-CN"/>
        </w:rPr>
        <w:t>5.4.2.4.2-</w:t>
      </w:r>
      <w:r>
        <w:t>1: Discover Key</w:t>
      </w:r>
    </w:p>
    <w:p w14:paraId="7224CB55" w14:textId="77777777" w:rsidR="00FF0DFF" w:rsidRDefault="00FF0DFF" w:rsidP="00FF0DFF">
      <w:pPr>
        <w:pStyle w:val="B1"/>
        <w:rPr>
          <w:lang w:eastAsia="zh-CN"/>
        </w:rPr>
      </w:pPr>
      <w:r>
        <w:rPr>
          <w:lang w:eastAsia="zh-CN"/>
        </w:rPr>
        <w:t>1.</w:t>
      </w:r>
      <w:r>
        <w:rPr>
          <w:lang w:eastAsia="zh-CN"/>
        </w:rPr>
        <w:tab/>
        <w:t>The</w:t>
      </w:r>
      <w:r>
        <w:t xml:space="preserve"> NF Service Consumer (e.g., 5G PKMF) shall send an HTTP PUT request to the resource representing the monitor-key custom operation.</w:t>
      </w:r>
      <w:r w:rsidRPr="00C742A1">
        <w:t xml:space="preserve"> </w:t>
      </w:r>
      <w:r>
        <w:t>The request body shall contain the</w:t>
      </w:r>
      <w:r w:rsidRPr="00C742A1">
        <w:t xml:space="preserve"> </w:t>
      </w:r>
      <w:r>
        <w:t>RSC and PC5 UE security capability.</w:t>
      </w:r>
    </w:p>
    <w:p w14:paraId="089970C5" w14:textId="77777777" w:rsidR="00FF0DFF" w:rsidRDefault="00FF0DFF" w:rsidP="00FF0DFF">
      <w:pPr>
        <w:pStyle w:val="B1"/>
        <w:rPr>
          <w:lang w:eastAsia="zh-CN"/>
        </w:rPr>
      </w:pPr>
      <w:r>
        <w:rPr>
          <w:lang w:eastAsia="zh-CN"/>
        </w:rPr>
        <w:t>2a.</w:t>
      </w:r>
      <w:r>
        <w:rPr>
          <w:lang w:eastAsia="zh-CN"/>
        </w:rPr>
        <w:tab/>
      </w:r>
      <w:r>
        <w:t xml:space="preserve">If the context indicated by the userInfoId doesn't exist, the 5G PKMF shall create the new resource, and upon success of creation of the resource, "201 </w:t>
      </w:r>
      <w:r>
        <w:rPr>
          <w:lang w:val="en-US"/>
        </w:rPr>
        <w:t>created</w:t>
      </w:r>
      <w:r>
        <w:t>" shall be returned.</w:t>
      </w:r>
    </w:p>
    <w:p w14:paraId="0187F6D5" w14:textId="77777777" w:rsidR="00FF0DFF" w:rsidRDefault="00FF0DFF" w:rsidP="00FF0DFF">
      <w:pPr>
        <w:pStyle w:val="B1"/>
        <w:rPr>
          <w:lang w:eastAsia="zh-CN"/>
        </w:rPr>
      </w:pPr>
      <w:r>
        <w:rPr>
          <w:lang w:eastAsia="zh-CN"/>
        </w:rPr>
        <w:t>2b.</w:t>
      </w:r>
      <w:r>
        <w:rPr>
          <w:lang w:eastAsia="zh-CN"/>
        </w:rPr>
        <w:tab/>
        <w:t xml:space="preserve">If the context indicated by the </w:t>
      </w:r>
      <w:r>
        <w:t xml:space="preserve">userInfoId </w:t>
      </w:r>
      <w:r>
        <w:rPr>
          <w:lang w:eastAsia="zh-CN"/>
        </w:rPr>
        <w:t xml:space="preserve">already exists, the 5G </w:t>
      </w:r>
      <w:r>
        <w:t xml:space="preserve">PKMF </w:t>
      </w:r>
      <w:r>
        <w:rPr>
          <w:lang w:eastAsia="zh-CN"/>
        </w:rPr>
        <w:t>shall replace the stored data using the received data, and upon success of the update of the resource, "204 No Content" shall be returned.</w:t>
      </w:r>
    </w:p>
    <w:p w14:paraId="581504DF" w14:textId="31F965B7" w:rsidR="00FF0DFF" w:rsidRDefault="00FF0DFF" w:rsidP="00FF0DFF">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 xml:space="preserve">Table 6.3.3.3.3.1-3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6.3.3.3.3.1-3.</w:t>
      </w:r>
    </w:p>
    <w:bookmarkEnd w:id="201"/>
    <w:bookmarkEnd w:id="202"/>
    <w:bookmarkEnd w:id="203"/>
    <w:bookmarkEnd w:id="204"/>
    <w:bookmarkEnd w:id="205"/>
    <w:bookmarkEnd w:id="206"/>
    <w:bookmarkEnd w:id="207"/>
    <w:bookmarkEnd w:id="208"/>
    <w:bookmarkEnd w:id="209"/>
    <w:bookmarkEnd w:id="210"/>
    <w:bookmarkEnd w:id="211"/>
    <w:bookmarkEnd w:id="212"/>
    <w:p w14:paraId="45A77FF7" w14:textId="77777777" w:rsidR="00FF0DFF" w:rsidRPr="005474A9" w:rsidRDefault="00FF0DFF">
      <w:pPr>
        <w:pStyle w:val="B1"/>
      </w:pPr>
    </w:p>
    <w:p w14:paraId="245D60B8" w14:textId="77777777" w:rsidR="00C26B3E" w:rsidRDefault="00E10C47">
      <w:pPr>
        <w:pStyle w:val="Heading1"/>
      </w:pPr>
      <w:bookmarkStart w:id="216" w:name="_Toc510696597"/>
      <w:bookmarkStart w:id="217" w:name="_Toc35971389"/>
      <w:bookmarkStart w:id="218" w:name="_Toc98142556"/>
      <w:bookmarkStart w:id="219" w:name="_Toc122090694"/>
      <w:bookmarkStart w:id="220" w:name="_Toc145953047"/>
      <w:bookmarkStart w:id="221" w:name="_Toc153882600"/>
      <w:bookmarkStart w:id="222" w:name="_Toc186721320"/>
      <w:bookmarkStart w:id="223" w:name="_Toc200620125"/>
      <w:r>
        <w:t>6</w:t>
      </w:r>
      <w:r>
        <w:tab/>
        <w:t>API Definitions</w:t>
      </w:r>
      <w:bookmarkEnd w:id="216"/>
      <w:bookmarkEnd w:id="217"/>
      <w:bookmarkEnd w:id="218"/>
      <w:bookmarkEnd w:id="219"/>
      <w:bookmarkEnd w:id="220"/>
      <w:bookmarkEnd w:id="221"/>
      <w:bookmarkEnd w:id="222"/>
      <w:bookmarkEnd w:id="223"/>
    </w:p>
    <w:p w14:paraId="2D54415F" w14:textId="77777777" w:rsidR="00C26B3E" w:rsidRDefault="00E10C47">
      <w:pPr>
        <w:pStyle w:val="Heading2"/>
      </w:pPr>
      <w:bookmarkStart w:id="224" w:name="_Toc510696598"/>
      <w:bookmarkStart w:id="225" w:name="_Toc35971390"/>
      <w:bookmarkStart w:id="226" w:name="_Toc98142557"/>
      <w:bookmarkStart w:id="227" w:name="_Toc122090695"/>
      <w:bookmarkStart w:id="228" w:name="_Toc145953048"/>
      <w:bookmarkStart w:id="229" w:name="_Toc153882601"/>
      <w:bookmarkStart w:id="230" w:name="_Toc186721321"/>
      <w:bookmarkStart w:id="231" w:name="_Toc200620126"/>
      <w:r>
        <w:t>6.1</w:t>
      </w:r>
      <w:r>
        <w:tab/>
      </w:r>
      <w:r>
        <w:rPr>
          <w:lang w:eastAsia="zh-CN"/>
        </w:rPr>
        <w:t>Npkmf_PKMFKeyReques</w:t>
      </w:r>
      <w:r>
        <w:rPr>
          <w:rFonts w:hint="eastAsia"/>
          <w:lang w:eastAsia="zh-CN"/>
        </w:rPr>
        <w:t>t</w:t>
      </w:r>
      <w:r>
        <w:t xml:space="preserve"> Service API</w:t>
      </w:r>
      <w:bookmarkEnd w:id="224"/>
      <w:bookmarkEnd w:id="225"/>
      <w:bookmarkEnd w:id="226"/>
      <w:bookmarkEnd w:id="227"/>
      <w:bookmarkEnd w:id="228"/>
      <w:bookmarkEnd w:id="229"/>
      <w:bookmarkEnd w:id="230"/>
      <w:bookmarkEnd w:id="231"/>
    </w:p>
    <w:p w14:paraId="145C9AC7" w14:textId="77777777" w:rsidR="00C26B3E" w:rsidRDefault="00E10C47">
      <w:pPr>
        <w:pStyle w:val="Heading3"/>
      </w:pPr>
      <w:bookmarkStart w:id="232" w:name="_Toc510696599"/>
      <w:bookmarkStart w:id="233" w:name="_Toc35971391"/>
      <w:bookmarkStart w:id="234" w:name="_Toc98142558"/>
      <w:bookmarkStart w:id="235" w:name="_Toc122090696"/>
      <w:bookmarkStart w:id="236" w:name="_Toc145953049"/>
      <w:bookmarkStart w:id="237" w:name="_Toc153882602"/>
      <w:bookmarkStart w:id="238" w:name="_Toc186721322"/>
      <w:bookmarkStart w:id="239" w:name="_Toc200620127"/>
      <w:r>
        <w:t>6.1.1</w:t>
      </w:r>
      <w:r>
        <w:tab/>
        <w:t>Introduction</w:t>
      </w:r>
      <w:bookmarkEnd w:id="232"/>
      <w:bookmarkEnd w:id="233"/>
      <w:bookmarkEnd w:id="234"/>
      <w:bookmarkEnd w:id="235"/>
      <w:bookmarkEnd w:id="236"/>
      <w:bookmarkEnd w:id="237"/>
      <w:bookmarkEnd w:id="238"/>
      <w:bookmarkEnd w:id="239"/>
    </w:p>
    <w:p w14:paraId="3FAA7FC9" w14:textId="77777777" w:rsidR="00C26B3E" w:rsidRDefault="00E10C47">
      <w:pPr>
        <w:rPr>
          <w:noProof/>
          <w:lang w:eastAsia="zh-CN"/>
        </w:rPr>
      </w:pPr>
      <w:bookmarkStart w:id="240"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241" w:name="_Toc35971392"/>
      <w:bookmarkStart w:id="242" w:name="_Toc98142559"/>
      <w:bookmarkStart w:id="243" w:name="_Toc122090697"/>
      <w:bookmarkStart w:id="244" w:name="_Toc145953050"/>
      <w:bookmarkStart w:id="245" w:name="_Toc153882603"/>
      <w:bookmarkStart w:id="246" w:name="_Toc186721323"/>
      <w:bookmarkStart w:id="247" w:name="_Toc200620128"/>
      <w:r>
        <w:t>6.1.2</w:t>
      </w:r>
      <w:r>
        <w:tab/>
        <w:t>Usage of HTTP</w:t>
      </w:r>
      <w:bookmarkEnd w:id="240"/>
      <w:bookmarkEnd w:id="241"/>
      <w:bookmarkEnd w:id="242"/>
      <w:bookmarkEnd w:id="243"/>
      <w:bookmarkEnd w:id="244"/>
      <w:bookmarkEnd w:id="245"/>
      <w:bookmarkEnd w:id="246"/>
      <w:bookmarkEnd w:id="247"/>
    </w:p>
    <w:p w14:paraId="15524463" w14:textId="77777777" w:rsidR="00C26B3E" w:rsidRDefault="00E10C47">
      <w:pPr>
        <w:pStyle w:val="Heading4"/>
      </w:pPr>
      <w:bookmarkStart w:id="248" w:name="_Toc510696601"/>
      <w:bookmarkStart w:id="249" w:name="_Toc35971393"/>
      <w:bookmarkStart w:id="250" w:name="_Toc98142560"/>
      <w:bookmarkStart w:id="251" w:name="_Toc122090698"/>
      <w:bookmarkStart w:id="252" w:name="_Toc145953051"/>
      <w:bookmarkStart w:id="253" w:name="_Toc153882604"/>
      <w:bookmarkStart w:id="254" w:name="_Toc186721324"/>
      <w:bookmarkStart w:id="255" w:name="_Toc200620129"/>
      <w:r>
        <w:t>6.1.2.1</w:t>
      </w:r>
      <w:r>
        <w:tab/>
        <w:t>General</w:t>
      </w:r>
      <w:bookmarkEnd w:id="248"/>
      <w:bookmarkEnd w:id="249"/>
      <w:bookmarkEnd w:id="250"/>
      <w:bookmarkEnd w:id="251"/>
      <w:bookmarkEnd w:id="252"/>
      <w:bookmarkEnd w:id="253"/>
      <w:bookmarkEnd w:id="254"/>
      <w:bookmarkEnd w:id="255"/>
    </w:p>
    <w:p w14:paraId="10164F6D" w14:textId="6BC7003F" w:rsidR="00C26B3E" w:rsidRDefault="00E10C47">
      <w:pPr>
        <w:rPr>
          <w:noProof/>
        </w:rPr>
      </w:pPr>
      <w:bookmarkStart w:id="256" w:name="_Toc510696602"/>
      <w:r>
        <w:rPr>
          <w:noProof/>
        </w:rPr>
        <w:t>HTTP</w:t>
      </w:r>
      <w:r>
        <w:rPr>
          <w:noProof/>
          <w:lang w:eastAsia="zh-CN"/>
        </w:rPr>
        <w:t>/2, IETF RFC </w:t>
      </w:r>
      <w:r w:rsidR="003946FB">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257" w:name="_Toc35971394"/>
      <w:bookmarkStart w:id="258" w:name="_Toc98142561"/>
      <w:bookmarkStart w:id="259" w:name="_Toc122090699"/>
      <w:bookmarkStart w:id="260" w:name="_Toc145953052"/>
      <w:bookmarkStart w:id="261" w:name="_Toc153882605"/>
      <w:bookmarkStart w:id="262" w:name="_Toc186721325"/>
      <w:bookmarkStart w:id="263" w:name="_Toc200620130"/>
      <w:r>
        <w:t>6.1.2.2</w:t>
      </w:r>
      <w:r>
        <w:tab/>
        <w:t>HTTP standard headers</w:t>
      </w:r>
      <w:bookmarkEnd w:id="256"/>
      <w:bookmarkEnd w:id="257"/>
      <w:bookmarkEnd w:id="258"/>
      <w:bookmarkEnd w:id="259"/>
      <w:bookmarkEnd w:id="260"/>
      <w:bookmarkEnd w:id="261"/>
      <w:bookmarkEnd w:id="262"/>
      <w:bookmarkEnd w:id="263"/>
    </w:p>
    <w:p w14:paraId="6A9ED782" w14:textId="77777777" w:rsidR="00C26B3E" w:rsidRDefault="00E10C47">
      <w:pPr>
        <w:pStyle w:val="Heading5"/>
        <w:rPr>
          <w:lang w:eastAsia="zh-CN"/>
        </w:rPr>
      </w:pPr>
      <w:bookmarkStart w:id="264" w:name="_Toc510696603"/>
      <w:bookmarkStart w:id="265" w:name="_Toc35971395"/>
      <w:bookmarkStart w:id="266" w:name="_Toc98142562"/>
      <w:bookmarkStart w:id="267" w:name="_Toc122090700"/>
      <w:bookmarkStart w:id="268" w:name="_Toc145953053"/>
      <w:bookmarkStart w:id="269" w:name="_Toc153882606"/>
      <w:bookmarkStart w:id="270" w:name="_Toc186721326"/>
      <w:bookmarkStart w:id="271" w:name="_Toc200620131"/>
      <w:r>
        <w:t>6.1.2.2.1</w:t>
      </w:r>
      <w:r>
        <w:rPr>
          <w:rFonts w:hint="eastAsia"/>
          <w:lang w:eastAsia="zh-CN"/>
        </w:rPr>
        <w:tab/>
      </w:r>
      <w:r>
        <w:rPr>
          <w:lang w:eastAsia="zh-CN"/>
        </w:rPr>
        <w:t>General</w:t>
      </w:r>
      <w:bookmarkEnd w:id="264"/>
      <w:bookmarkEnd w:id="265"/>
      <w:bookmarkEnd w:id="266"/>
      <w:bookmarkEnd w:id="267"/>
      <w:bookmarkEnd w:id="268"/>
      <w:bookmarkEnd w:id="269"/>
      <w:bookmarkEnd w:id="270"/>
      <w:bookmarkEnd w:id="271"/>
    </w:p>
    <w:p w14:paraId="6ABE8C29" w14:textId="77777777" w:rsidR="00C26B3E" w:rsidRDefault="00E10C47">
      <w:pPr>
        <w:rPr>
          <w:noProof/>
        </w:rPr>
      </w:pPr>
      <w:bookmarkStart w:id="272"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273" w:name="_Toc35971396"/>
      <w:bookmarkStart w:id="274" w:name="_Toc98142563"/>
      <w:bookmarkStart w:id="275" w:name="_Toc122090701"/>
      <w:bookmarkStart w:id="276" w:name="_Toc145953054"/>
      <w:bookmarkStart w:id="277" w:name="_Toc153882607"/>
      <w:bookmarkStart w:id="278" w:name="_Toc186721327"/>
      <w:bookmarkStart w:id="279" w:name="_Toc200620132"/>
      <w:r>
        <w:t>6.1.2.2.2</w:t>
      </w:r>
      <w:r>
        <w:tab/>
        <w:t>Content type</w:t>
      </w:r>
      <w:bookmarkEnd w:id="272"/>
      <w:bookmarkEnd w:id="273"/>
      <w:bookmarkEnd w:id="274"/>
      <w:bookmarkEnd w:id="275"/>
      <w:bookmarkEnd w:id="276"/>
      <w:bookmarkEnd w:id="277"/>
      <w:bookmarkEnd w:id="278"/>
      <w:bookmarkEnd w:id="279"/>
    </w:p>
    <w:p w14:paraId="38EB3439" w14:textId="77777777" w:rsidR="00C26B3E" w:rsidRDefault="00E10C47">
      <w:bookmarkStart w:id="280"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57B78B81" w:rsidR="00C26B3E" w:rsidRDefault="00E10C47">
      <w:pPr>
        <w:rPr>
          <w:noProof/>
        </w:rPr>
      </w:pPr>
      <w:bookmarkStart w:id="281" w:name="_Hlk525213471"/>
      <w:bookmarkStart w:id="282" w:name="_Hlk525213025"/>
      <w:r>
        <w:t xml:space="preserve">"Problem Details" JSON object shall be used to indicate </w:t>
      </w:r>
      <w:r>
        <w:rPr>
          <w:lang w:eastAsia="fr-FR"/>
        </w:rPr>
        <w:t xml:space="preserve">additional details of the error </w:t>
      </w:r>
      <w:r>
        <w:t xml:space="preserve">in a HTTP response body and </w:t>
      </w:r>
      <w:bookmarkEnd w:id="281"/>
      <w:r>
        <w:t>shall be signalled by the content type "application/problem+json", as defined in IETF RFC </w:t>
      </w:r>
      <w:r w:rsidR="00AF2664">
        <w:t>9457</w:t>
      </w:r>
      <w:r>
        <w:t> [1</w:t>
      </w:r>
      <w:r>
        <w:rPr>
          <w:rFonts w:hint="eastAsia"/>
          <w:lang w:eastAsia="zh-CN"/>
        </w:rPr>
        <w:t>0</w:t>
      </w:r>
      <w:r>
        <w:t>].</w:t>
      </w:r>
      <w:bookmarkEnd w:id="282"/>
    </w:p>
    <w:p w14:paraId="3D201EF3" w14:textId="77777777" w:rsidR="00C26B3E" w:rsidRDefault="00E10C47">
      <w:pPr>
        <w:pStyle w:val="Heading4"/>
      </w:pPr>
      <w:bookmarkStart w:id="283" w:name="_Toc35971397"/>
      <w:bookmarkStart w:id="284" w:name="_Toc98142564"/>
      <w:bookmarkStart w:id="285" w:name="_Toc122090702"/>
      <w:bookmarkStart w:id="286" w:name="_Toc145953055"/>
      <w:bookmarkStart w:id="287" w:name="_Toc153882608"/>
      <w:bookmarkStart w:id="288" w:name="_Toc186721328"/>
      <w:bookmarkStart w:id="289" w:name="_Toc200620133"/>
      <w:r>
        <w:t>6.1.2.3</w:t>
      </w:r>
      <w:r>
        <w:tab/>
        <w:t>HTTP custom headers</w:t>
      </w:r>
      <w:bookmarkEnd w:id="280"/>
      <w:bookmarkEnd w:id="283"/>
      <w:bookmarkEnd w:id="284"/>
      <w:bookmarkEnd w:id="285"/>
      <w:bookmarkEnd w:id="286"/>
      <w:bookmarkEnd w:id="287"/>
      <w:bookmarkEnd w:id="288"/>
      <w:bookmarkEnd w:id="289"/>
    </w:p>
    <w:p w14:paraId="145032A9" w14:textId="77777777" w:rsidR="00C26B3E" w:rsidRDefault="00E10C47">
      <w:pPr>
        <w:rPr>
          <w:noProof/>
        </w:rPr>
      </w:pPr>
      <w:bookmarkStart w:id="290" w:name="_Toc489605322"/>
      <w:bookmarkStart w:id="291" w:name="_Toc492899753"/>
      <w:bookmarkStart w:id="292" w:name="_Toc492900032"/>
      <w:bookmarkStart w:id="293" w:name="_Toc492967834"/>
      <w:bookmarkStart w:id="294" w:name="_Toc492972922"/>
      <w:bookmarkStart w:id="295" w:name="_Toc492973142"/>
      <w:bookmarkStart w:id="296" w:name="_Toc492974840"/>
      <w:bookmarkStart w:id="29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298" w:name="_Toc510696607"/>
      <w:bookmarkStart w:id="299" w:name="_Toc35971398"/>
      <w:bookmarkStart w:id="300" w:name="_Toc98142565"/>
      <w:bookmarkStart w:id="301" w:name="_Toc122090703"/>
      <w:bookmarkStart w:id="302" w:name="_Toc145953056"/>
      <w:bookmarkStart w:id="303" w:name="_Toc153882609"/>
      <w:bookmarkStart w:id="304" w:name="_Toc186721329"/>
      <w:bookmarkStart w:id="305" w:name="_Toc200620134"/>
      <w:bookmarkEnd w:id="290"/>
      <w:bookmarkEnd w:id="291"/>
      <w:bookmarkEnd w:id="292"/>
      <w:bookmarkEnd w:id="293"/>
      <w:bookmarkEnd w:id="294"/>
      <w:bookmarkEnd w:id="295"/>
      <w:bookmarkEnd w:id="296"/>
      <w:bookmarkEnd w:id="297"/>
      <w:r>
        <w:t>6.1.3</w:t>
      </w:r>
      <w:r>
        <w:tab/>
        <w:t>Resources</w:t>
      </w:r>
      <w:bookmarkEnd w:id="298"/>
      <w:bookmarkEnd w:id="299"/>
      <w:bookmarkEnd w:id="300"/>
      <w:bookmarkEnd w:id="301"/>
      <w:bookmarkEnd w:id="302"/>
      <w:bookmarkEnd w:id="303"/>
      <w:bookmarkEnd w:id="304"/>
      <w:bookmarkEnd w:id="305"/>
    </w:p>
    <w:p w14:paraId="159AEBF8" w14:textId="77777777" w:rsidR="00C26B3E" w:rsidRDefault="00E10C47">
      <w:pPr>
        <w:pStyle w:val="Heading4"/>
      </w:pPr>
      <w:bookmarkStart w:id="306" w:name="_Toc510696608"/>
      <w:bookmarkStart w:id="307" w:name="_Toc35971399"/>
      <w:bookmarkStart w:id="308" w:name="_Toc98142566"/>
      <w:bookmarkStart w:id="309" w:name="_Toc122090704"/>
      <w:bookmarkStart w:id="310" w:name="_Toc145953057"/>
      <w:bookmarkStart w:id="311" w:name="_Toc153882610"/>
      <w:bookmarkStart w:id="312" w:name="_Toc186721330"/>
      <w:bookmarkStart w:id="313" w:name="_Toc200620135"/>
      <w:r>
        <w:t>6.1.3.1</w:t>
      </w:r>
      <w:r>
        <w:tab/>
        <w:t>Overview</w:t>
      </w:r>
      <w:bookmarkEnd w:id="306"/>
      <w:bookmarkEnd w:id="307"/>
      <w:bookmarkEnd w:id="308"/>
      <w:bookmarkEnd w:id="309"/>
      <w:bookmarkEnd w:id="310"/>
      <w:bookmarkEnd w:id="311"/>
      <w:bookmarkEnd w:id="312"/>
      <w:bookmarkEnd w:id="313"/>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32" type="#_x0000_t75" style="width:309.75pt;height:141pt" o:ole="">
            <v:imagedata r:id="rId25" o:title="" croptop="13293f"/>
          </v:shape>
          <o:OLEObject Type="Embed" ProgID="Visio.Drawing.11" ShapeID="_x0000_i1032" DrawAspect="Content" ObjectID="_1825842912" r:id="rId26"/>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314" w:name="_Toc510696609"/>
      <w:bookmarkStart w:id="315" w:name="_Toc35971400"/>
      <w:bookmarkStart w:id="316" w:name="_Toc98142567"/>
      <w:bookmarkStart w:id="317" w:name="_Toc122090705"/>
      <w:bookmarkStart w:id="318" w:name="_Toc145953058"/>
      <w:bookmarkStart w:id="319" w:name="_Toc153882611"/>
      <w:bookmarkStart w:id="320" w:name="_Toc186721331"/>
      <w:bookmarkStart w:id="321" w:name="_Toc200620136"/>
      <w:r>
        <w:t>6.1.3.2</w:t>
      </w:r>
      <w:r>
        <w:tab/>
        <w:t>Resource: ProSe Keys Collection</w:t>
      </w:r>
      <w:bookmarkEnd w:id="314"/>
      <w:bookmarkEnd w:id="315"/>
      <w:bookmarkEnd w:id="316"/>
      <w:bookmarkEnd w:id="317"/>
      <w:bookmarkEnd w:id="318"/>
      <w:bookmarkEnd w:id="319"/>
      <w:bookmarkEnd w:id="320"/>
      <w:bookmarkEnd w:id="321"/>
    </w:p>
    <w:p w14:paraId="68E31F5D" w14:textId="77777777" w:rsidR="00C26B3E" w:rsidRDefault="00E10C47">
      <w:pPr>
        <w:pStyle w:val="Heading5"/>
      </w:pPr>
      <w:bookmarkStart w:id="322" w:name="_Toc510696610"/>
      <w:bookmarkStart w:id="323" w:name="_Toc35971401"/>
      <w:bookmarkStart w:id="324" w:name="_Toc98142568"/>
      <w:bookmarkStart w:id="325" w:name="_Toc122090706"/>
      <w:bookmarkStart w:id="326" w:name="_Toc145953059"/>
      <w:bookmarkStart w:id="327" w:name="_Toc153882612"/>
      <w:bookmarkStart w:id="328" w:name="_Toc186721332"/>
      <w:bookmarkStart w:id="329" w:name="_Toc200620137"/>
      <w:r>
        <w:t>6.1.3.2.1</w:t>
      </w:r>
      <w:r>
        <w:tab/>
        <w:t>Description</w:t>
      </w:r>
      <w:bookmarkEnd w:id="322"/>
      <w:bookmarkEnd w:id="323"/>
      <w:bookmarkEnd w:id="324"/>
      <w:bookmarkEnd w:id="325"/>
      <w:bookmarkEnd w:id="326"/>
      <w:bookmarkEnd w:id="327"/>
      <w:bookmarkEnd w:id="328"/>
      <w:bookmarkEnd w:id="329"/>
    </w:p>
    <w:p w14:paraId="6C373023" w14:textId="374C53CD" w:rsidR="00C26B3E" w:rsidRDefault="00E10C47">
      <w:r>
        <w:t xml:space="preserve">This resource represents the collection of the ProSe Keys managed by the </w:t>
      </w:r>
      <w:r w:rsidR="00DB5EC5">
        <w:rPr>
          <w:lang w:eastAsia="zh-CN"/>
        </w:rPr>
        <w:t xml:space="preserve">5G </w:t>
      </w:r>
      <w:r>
        <w:t>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330" w:name="_Toc35971402"/>
      <w:bookmarkStart w:id="331" w:name="_Toc98142569"/>
      <w:bookmarkStart w:id="332" w:name="_Toc122090707"/>
      <w:bookmarkStart w:id="333" w:name="_Toc145953060"/>
      <w:bookmarkStart w:id="334" w:name="_Toc153882613"/>
      <w:bookmarkStart w:id="335" w:name="_Toc186721333"/>
      <w:bookmarkStart w:id="336" w:name="_Toc200620138"/>
      <w:bookmarkStart w:id="337" w:name="_Toc510696612"/>
      <w:r>
        <w:t>6.1.3.2.2</w:t>
      </w:r>
      <w:r>
        <w:tab/>
        <w:t>Resource Definition</w:t>
      </w:r>
      <w:bookmarkEnd w:id="330"/>
      <w:bookmarkEnd w:id="331"/>
      <w:bookmarkEnd w:id="332"/>
      <w:bookmarkEnd w:id="333"/>
      <w:bookmarkEnd w:id="334"/>
      <w:bookmarkEnd w:id="335"/>
      <w:bookmarkEnd w:id="336"/>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338" w:name="_Toc35971403"/>
      <w:bookmarkStart w:id="339" w:name="_Toc98142570"/>
      <w:bookmarkStart w:id="340" w:name="_Toc122090708"/>
      <w:bookmarkStart w:id="341" w:name="_Toc145953061"/>
      <w:bookmarkStart w:id="342" w:name="_Toc153882614"/>
      <w:bookmarkStart w:id="343" w:name="_Toc186721334"/>
      <w:bookmarkStart w:id="344" w:name="_Toc200620139"/>
      <w:r>
        <w:t>6.1.3.2.3</w:t>
      </w:r>
      <w:r>
        <w:tab/>
        <w:t>Resource Standard Methods</w:t>
      </w:r>
      <w:bookmarkEnd w:id="337"/>
      <w:bookmarkEnd w:id="338"/>
      <w:bookmarkEnd w:id="339"/>
      <w:bookmarkEnd w:id="340"/>
      <w:bookmarkEnd w:id="341"/>
      <w:bookmarkEnd w:id="342"/>
      <w:bookmarkEnd w:id="343"/>
      <w:bookmarkEnd w:id="344"/>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345" w:name="_Toc510696615"/>
      <w:bookmarkStart w:id="346" w:name="_Toc35971406"/>
      <w:bookmarkStart w:id="347" w:name="_Toc98142573"/>
      <w:bookmarkStart w:id="348" w:name="_Toc122090709"/>
      <w:bookmarkStart w:id="349" w:name="_Toc145953062"/>
      <w:bookmarkStart w:id="350" w:name="_Toc153882615"/>
      <w:bookmarkStart w:id="351" w:name="_Toc186721335"/>
      <w:bookmarkStart w:id="352" w:name="_Toc200620140"/>
      <w:r>
        <w:t>6.1.3.2.4</w:t>
      </w:r>
      <w:r>
        <w:tab/>
        <w:t>Resource Custom Operations</w:t>
      </w:r>
      <w:bookmarkEnd w:id="345"/>
      <w:bookmarkEnd w:id="346"/>
      <w:bookmarkEnd w:id="347"/>
      <w:bookmarkEnd w:id="348"/>
      <w:bookmarkEnd w:id="349"/>
      <w:bookmarkEnd w:id="350"/>
      <w:bookmarkEnd w:id="351"/>
      <w:bookmarkEnd w:id="352"/>
    </w:p>
    <w:p w14:paraId="18799F9A" w14:textId="77777777" w:rsidR="00C26B3E" w:rsidRDefault="00E10C47">
      <w:pPr>
        <w:pStyle w:val="Heading6"/>
        <w:ind w:left="0" w:firstLine="0"/>
      </w:pPr>
      <w:bookmarkStart w:id="353" w:name="_Toc510696616"/>
      <w:bookmarkStart w:id="354" w:name="_Toc35971407"/>
      <w:bookmarkStart w:id="355" w:name="_Toc98142574"/>
      <w:bookmarkStart w:id="356" w:name="_Toc122090710"/>
      <w:bookmarkStart w:id="357" w:name="_Toc145953063"/>
      <w:bookmarkStart w:id="358" w:name="_Toc153882616"/>
      <w:bookmarkStart w:id="359" w:name="_Toc186721336"/>
      <w:bookmarkStart w:id="360" w:name="_Toc200620141"/>
      <w:r>
        <w:t>6.1.3.2.4.1</w:t>
      </w:r>
      <w:r>
        <w:tab/>
        <w:t>Overview</w:t>
      </w:r>
      <w:bookmarkEnd w:id="353"/>
      <w:bookmarkEnd w:id="354"/>
      <w:bookmarkEnd w:id="355"/>
      <w:bookmarkEnd w:id="356"/>
      <w:bookmarkEnd w:id="357"/>
      <w:bookmarkEnd w:id="358"/>
      <w:bookmarkEnd w:id="359"/>
      <w:bookmarkEnd w:id="360"/>
    </w:p>
    <w:p w14:paraId="0CEC9789" w14:textId="77777777" w:rsidR="00C26B3E" w:rsidRDefault="00E10C47">
      <w:pPr>
        <w:pStyle w:val="TH"/>
      </w:pPr>
      <w:bookmarkStart w:id="361"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362" w:name="_Toc35971408"/>
      <w:bookmarkStart w:id="363" w:name="_Toc98142575"/>
      <w:bookmarkStart w:id="364" w:name="_Toc122090711"/>
      <w:bookmarkStart w:id="365" w:name="_Toc145953064"/>
      <w:bookmarkStart w:id="366" w:name="_Toc153882617"/>
      <w:bookmarkStart w:id="367" w:name="_Toc186721337"/>
      <w:bookmarkStart w:id="368" w:name="_Toc200620142"/>
      <w:r>
        <w:t>6.1.3.2.4.2</w:t>
      </w:r>
      <w:r>
        <w:tab/>
        <w:t>Operation: request</w:t>
      </w:r>
      <w:bookmarkEnd w:id="361"/>
      <w:bookmarkEnd w:id="362"/>
      <w:bookmarkEnd w:id="363"/>
      <w:bookmarkEnd w:id="364"/>
      <w:bookmarkEnd w:id="365"/>
      <w:bookmarkEnd w:id="366"/>
      <w:bookmarkEnd w:id="367"/>
      <w:bookmarkEnd w:id="368"/>
    </w:p>
    <w:p w14:paraId="31A40B4D" w14:textId="77777777" w:rsidR="00C26B3E" w:rsidRDefault="00E10C47">
      <w:pPr>
        <w:pStyle w:val="Heading7"/>
      </w:pPr>
      <w:bookmarkStart w:id="369" w:name="_Toc510696618"/>
      <w:bookmarkStart w:id="370" w:name="_Toc35971409"/>
      <w:bookmarkStart w:id="371" w:name="_Toc98142576"/>
      <w:bookmarkStart w:id="372" w:name="_Toc122090712"/>
      <w:bookmarkStart w:id="373" w:name="_Toc145953065"/>
      <w:bookmarkStart w:id="374" w:name="_Toc153882618"/>
      <w:bookmarkStart w:id="375" w:name="_Toc186721338"/>
      <w:bookmarkStart w:id="376" w:name="_Toc200620143"/>
      <w:r>
        <w:t>6.1.3.2.4.2.1</w:t>
      </w:r>
      <w:r>
        <w:tab/>
        <w:t>Description</w:t>
      </w:r>
      <w:bookmarkEnd w:id="369"/>
      <w:bookmarkEnd w:id="370"/>
      <w:bookmarkEnd w:id="371"/>
      <w:bookmarkEnd w:id="372"/>
      <w:bookmarkEnd w:id="373"/>
      <w:bookmarkEnd w:id="374"/>
      <w:bookmarkEnd w:id="375"/>
      <w:bookmarkEnd w:id="376"/>
    </w:p>
    <w:p w14:paraId="7D526641" w14:textId="28C60E56" w:rsidR="00C26B3E" w:rsidRDefault="00E10C47">
      <w:r>
        <w:t xml:space="preserve">This custom operation requests the keying material related to 5G ProSe in the </w:t>
      </w:r>
      <w:r w:rsidR="00DB5EC5">
        <w:rPr>
          <w:lang w:eastAsia="zh-CN"/>
        </w:rPr>
        <w:t xml:space="preserve">5G </w:t>
      </w:r>
      <w:r>
        <w:t>PKMF.</w:t>
      </w:r>
    </w:p>
    <w:p w14:paraId="5D29D149" w14:textId="77777777" w:rsidR="00C26B3E" w:rsidRDefault="00E10C47">
      <w:pPr>
        <w:pStyle w:val="Heading7"/>
      </w:pPr>
      <w:bookmarkStart w:id="377" w:name="_Toc510696619"/>
      <w:bookmarkStart w:id="378" w:name="_Toc35971410"/>
      <w:bookmarkStart w:id="379" w:name="_Toc98142577"/>
      <w:bookmarkStart w:id="380" w:name="_Toc122090713"/>
      <w:bookmarkStart w:id="381" w:name="_Toc145953066"/>
      <w:bookmarkStart w:id="382" w:name="_Toc153882619"/>
      <w:bookmarkStart w:id="383" w:name="_Toc186721339"/>
      <w:bookmarkStart w:id="384" w:name="_Toc200620144"/>
      <w:r>
        <w:t>6.1.3.2.4.2.2</w:t>
      </w:r>
      <w:r>
        <w:tab/>
        <w:t>Operation Definition</w:t>
      </w:r>
      <w:bookmarkEnd w:id="377"/>
      <w:bookmarkEnd w:id="378"/>
      <w:bookmarkEnd w:id="379"/>
      <w:bookmarkEnd w:id="380"/>
      <w:bookmarkEnd w:id="381"/>
      <w:bookmarkEnd w:id="382"/>
      <w:bookmarkEnd w:id="383"/>
      <w:bookmarkEnd w:id="384"/>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2F24DBA1"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5CFB2E2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438F9274" w:rsidR="00C26B3E" w:rsidRDefault="00E10C47">
            <w:pPr>
              <w:pStyle w:val="TAL"/>
            </w:pPr>
            <w:r>
              <w:t xml:space="preserve">An alternative URI of the resource located on an alternative service instance within the same </w:t>
            </w:r>
            <w:r w:rsidR="00DB5EC5">
              <w:rPr>
                <w:lang w:eastAsia="zh-CN"/>
              </w:rPr>
              <w:t xml:space="preserve">5G </w:t>
            </w:r>
            <w:r>
              <w:t xml:space="preserve">PKMF or </w:t>
            </w:r>
            <w:r w:rsidR="00DB5EC5">
              <w:rPr>
                <w:lang w:eastAsia="zh-CN"/>
              </w:rPr>
              <w:t xml:space="preserve">5G </w:t>
            </w:r>
            <w:r>
              <w:t>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283226BA" w:rsidR="00C26B3E" w:rsidRDefault="00E10C47">
            <w:pPr>
              <w:pStyle w:val="TAL"/>
            </w:pPr>
            <w:r>
              <w:t xml:space="preserve">Identifier of the target </w:t>
            </w:r>
            <w:r w:rsidR="00DB5EC5">
              <w:rPr>
                <w:lang w:eastAsia="zh-CN"/>
              </w:rPr>
              <w:t xml:space="preserve">5G </w:t>
            </w:r>
            <w:r>
              <w:t>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385" w:name="_Toc510696622"/>
      <w:bookmarkStart w:id="386" w:name="_Toc35971413"/>
      <w:bookmarkStart w:id="387" w:name="_Toc98142578"/>
      <w:bookmarkStart w:id="388" w:name="_Toc122090714"/>
      <w:bookmarkStart w:id="389" w:name="_Toc145953067"/>
      <w:bookmarkStart w:id="390" w:name="_Toc153882620"/>
      <w:bookmarkStart w:id="391" w:name="_Toc186721340"/>
      <w:bookmarkStart w:id="392" w:name="_Toc200620145"/>
      <w:r>
        <w:t>6.1.4</w:t>
      </w:r>
      <w:r>
        <w:tab/>
        <w:t>Custom Operations without associated resources</w:t>
      </w:r>
      <w:bookmarkEnd w:id="385"/>
      <w:bookmarkEnd w:id="386"/>
      <w:bookmarkEnd w:id="387"/>
      <w:bookmarkEnd w:id="388"/>
      <w:bookmarkEnd w:id="389"/>
      <w:bookmarkEnd w:id="390"/>
      <w:bookmarkEnd w:id="391"/>
      <w:bookmarkEnd w:id="392"/>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393" w:name="_Toc510696628"/>
      <w:bookmarkStart w:id="394" w:name="_Toc35971419"/>
      <w:bookmarkStart w:id="395" w:name="_Toc98142584"/>
      <w:bookmarkStart w:id="396" w:name="_Toc122090715"/>
      <w:bookmarkStart w:id="397" w:name="_Toc145953068"/>
      <w:bookmarkStart w:id="398" w:name="_Toc153882621"/>
      <w:bookmarkStart w:id="399" w:name="_Toc186721341"/>
      <w:bookmarkStart w:id="400" w:name="_Toc200620146"/>
      <w:r>
        <w:t>6.1.5</w:t>
      </w:r>
      <w:r>
        <w:tab/>
        <w:t>Notifications</w:t>
      </w:r>
      <w:bookmarkEnd w:id="393"/>
      <w:bookmarkEnd w:id="394"/>
      <w:bookmarkEnd w:id="395"/>
      <w:bookmarkEnd w:id="396"/>
      <w:bookmarkEnd w:id="397"/>
      <w:bookmarkEnd w:id="398"/>
      <w:bookmarkEnd w:id="399"/>
      <w:bookmarkEnd w:id="400"/>
    </w:p>
    <w:p w14:paraId="2989F3B0" w14:textId="77777777" w:rsidR="00C26B3E" w:rsidRDefault="00E10C47">
      <w:pPr>
        <w:rPr>
          <w:lang w:eastAsia="zh-CN"/>
        </w:rPr>
      </w:pPr>
      <w:r>
        <w:t>There is no notification defined for Npkmf_PKMFKeyRequest service.</w:t>
      </w:r>
      <w:bookmarkStart w:id="401" w:name="_Toc510696632"/>
      <w:bookmarkStart w:id="402" w:name="_Toc35971427"/>
      <w:bookmarkStart w:id="403" w:name="_Toc98142591"/>
    </w:p>
    <w:p w14:paraId="2C566F05" w14:textId="77777777" w:rsidR="00C26B3E" w:rsidRDefault="00E10C47">
      <w:pPr>
        <w:pStyle w:val="Heading3"/>
      </w:pPr>
      <w:bookmarkStart w:id="404" w:name="_Toc122090716"/>
      <w:bookmarkStart w:id="405" w:name="_Toc145953069"/>
      <w:bookmarkStart w:id="406" w:name="_Toc153882622"/>
      <w:bookmarkStart w:id="407" w:name="_Toc186721342"/>
      <w:bookmarkStart w:id="408" w:name="_Toc200620147"/>
      <w:r>
        <w:t>6.1.6</w:t>
      </w:r>
      <w:r>
        <w:tab/>
        <w:t>Data Model</w:t>
      </w:r>
      <w:bookmarkEnd w:id="401"/>
      <w:bookmarkEnd w:id="402"/>
      <w:bookmarkEnd w:id="403"/>
      <w:bookmarkEnd w:id="404"/>
      <w:bookmarkEnd w:id="405"/>
      <w:bookmarkEnd w:id="406"/>
      <w:bookmarkEnd w:id="407"/>
      <w:bookmarkEnd w:id="408"/>
    </w:p>
    <w:p w14:paraId="0AEDE29E" w14:textId="77777777" w:rsidR="00C26B3E" w:rsidRDefault="00E10C47">
      <w:pPr>
        <w:pStyle w:val="Heading4"/>
      </w:pPr>
      <w:bookmarkStart w:id="409" w:name="_Toc510696633"/>
      <w:bookmarkStart w:id="410" w:name="_Toc35971428"/>
      <w:bookmarkStart w:id="411" w:name="_Toc98142592"/>
      <w:bookmarkStart w:id="412" w:name="_Toc122090717"/>
      <w:bookmarkStart w:id="413" w:name="_Toc145953070"/>
      <w:bookmarkStart w:id="414" w:name="_Toc153882623"/>
      <w:bookmarkStart w:id="415" w:name="_Toc186721343"/>
      <w:bookmarkStart w:id="416" w:name="_Toc200620148"/>
      <w:r>
        <w:t>6.1.6.1</w:t>
      </w:r>
      <w:r>
        <w:tab/>
        <w:t>General</w:t>
      </w:r>
      <w:bookmarkEnd w:id="409"/>
      <w:bookmarkEnd w:id="410"/>
      <w:bookmarkEnd w:id="411"/>
      <w:bookmarkEnd w:id="412"/>
      <w:bookmarkEnd w:id="413"/>
      <w:bookmarkEnd w:id="414"/>
      <w:bookmarkEnd w:id="415"/>
      <w:bookmarkEnd w:id="416"/>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417" w:name="_Toc510696634"/>
      <w:bookmarkStart w:id="418" w:name="_Toc35971429"/>
      <w:bookmarkStart w:id="419" w:name="_Toc98142593"/>
      <w:bookmarkStart w:id="420" w:name="_Toc122090718"/>
      <w:bookmarkStart w:id="421" w:name="_Toc145953071"/>
      <w:bookmarkStart w:id="422" w:name="_Toc153882624"/>
      <w:bookmarkStart w:id="423" w:name="_Toc186721344"/>
      <w:bookmarkStart w:id="424" w:name="_Toc200620149"/>
      <w:r>
        <w:rPr>
          <w:lang w:val="en-US"/>
        </w:rPr>
        <w:t>6.1.6.2</w:t>
      </w:r>
      <w:r>
        <w:rPr>
          <w:lang w:val="en-US"/>
        </w:rPr>
        <w:tab/>
        <w:t>Structured data types</w:t>
      </w:r>
      <w:bookmarkEnd w:id="417"/>
      <w:bookmarkEnd w:id="418"/>
      <w:bookmarkEnd w:id="419"/>
      <w:bookmarkEnd w:id="420"/>
      <w:bookmarkEnd w:id="421"/>
      <w:bookmarkEnd w:id="422"/>
      <w:bookmarkEnd w:id="423"/>
      <w:bookmarkEnd w:id="424"/>
    </w:p>
    <w:p w14:paraId="43DC34A4" w14:textId="77777777" w:rsidR="00C26B3E" w:rsidRDefault="00E10C47">
      <w:pPr>
        <w:pStyle w:val="Heading5"/>
      </w:pPr>
      <w:bookmarkStart w:id="425" w:name="_Toc510696635"/>
      <w:bookmarkStart w:id="426" w:name="_Toc35971430"/>
      <w:bookmarkStart w:id="427" w:name="_Toc98142594"/>
      <w:bookmarkStart w:id="428" w:name="_Toc122090719"/>
      <w:bookmarkStart w:id="429" w:name="_Toc145953072"/>
      <w:bookmarkStart w:id="430" w:name="_Toc153882625"/>
      <w:bookmarkStart w:id="431" w:name="_Toc186721345"/>
      <w:bookmarkStart w:id="432" w:name="_Toc200620150"/>
      <w:r>
        <w:t>6.1.6.2.1</w:t>
      </w:r>
      <w:r>
        <w:tab/>
        <w:t>Introduction</w:t>
      </w:r>
      <w:bookmarkEnd w:id="425"/>
      <w:bookmarkEnd w:id="426"/>
      <w:bookmarkEnd w:id="427"/>
      <w:bookmarkEnd w:id="428"/>
      <w:bookmarkEnd w:id="429"/>
      <w:bookmarkEnd w:id="430"/>
      <w:bookmarkEnd w:id="431"/>
      <w:bookmarkEnd w:id="432"/>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433" w:name="_Toc510696636"/>
      <w:bookmarkStart w:id="434" w:name="_Toc35971431"/>
      <w:bookmarkStart w:id="435" w:name="_Toc98142595"/>
      <w:bookmarkStart w:id="436" w:name="_Toc122090720"/>
      <w:bookmarkStart w:id="437" w:name="_Toc145953073"/>
      <w:bookmarkStart w:id="438" w:name="_Toc153882626"/>
      <w:bookmarkStart w:id="439" w:name="_Toc186721346"/>
      <w:bookmarkStart w:id="440" w:name="_Toc200620151"/>
      <w:r>
        <w:t>6.1.6.2.2</w:t>
      </w:r>
      <w:r>
        <w:tab/>
        <w:t>Type: ProseKeyReqData</w:t>
      </w:r>
      <w:bookmarkEnd w:id="433"/>
      <w:bookmarkEnd w:id="434"/>
      <w:bookmarkEnd w:id="435"/>
      <w:bookmarkEnd w:id="436"/>
      <w:bookmarkEnd w:id="437"/>
      <w:bookmarkEnd w:id="438"/>
      <w:bookmarkEnd w:id="439"/>
      <w:bookmarkEnd w:id="440"/>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23CB9C97"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5843E92C"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sidR="006312BE">
              <w:t xml:space="preserve"> or the 5G ProSe End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4983DE9F"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w:t>
            </w:r>
            <w:r w:rsidR="000C51B6">
              <w:t>or the 5G ProSe End UE</w:t>
            </w:r>
            <w:r w:rsidR="000C51B6">
              <w:rPr>
                <w:rFonts w:cs="Arial"/>
                <w:szCs w:val="18"/>
              </w:rPr>
              <w:t xml:space="preserve"> </w:t>
            </w:r>
            <w:r>
              <w:rPr>
                <w:rFonts w:cs="Arial"/>
                <w:szCs w:val="18"/>
              </w:rPr>
              <w:t xml:space="preserve">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558322E8"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sidR="003F1712">
              <w:t xml:space="preserve"> or the 5G ProSe End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31ECA135"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r w:rsidR="003F1712">
              <w:t xml:space="preserve"> or the 5G ProSe End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441" w:name="_Toc510696637"/>
      <w:bookmarkStart w:id="442" w:name="_Toc35971432"/>
      <w:bookmarkStart w:id="443" w:name="_Toc98142596"/>
      <w:bookmarkStart w:id="444" w:name="_Toc122090721"/>
      <w:bookmarkStart w:id="445" w:name="_Toc145953074"/>
      <w:bookmarkStart w:id="446" w:name="_Toc153882627"/>
      <w:bookmarkStart w:id="447" w:name="_Toc186721347"/>
      <w:bookmarkStart w:id="448" w:name="_Toc200620152"/>
      <w:r>
        <w:t>6.1.6.2.3</w:t>
      </w:r>
      <w:r>
        <w:tab/>
        <w:t>Type: ProseKeyRspData</w:t>
      </w:r>
      <w:bookmarkEnd w:id="441"/>
      <w:bookmarkEnd w:id="442"/>
      <w:bookmarkEnd w:id="443"/>
      <w:bookmarkEnd w:id="444"/>
      <w:bookmarkEnd w:id="445"/>
      <w:bookmarkEnd w:id="446"/>
      <w:bookmarkEnd w:id="447"/>
      <w:bookmarkEnd w:id="448"/>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4F29E373"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44FFC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r w:rsidR="00EC76E4">
              <w:rPr>
                <w:lang w:eastAsia="zh-CN"/>
              </w:rPr>
              <w:t xml:space="preserve">5G </w:t>
            </w:r>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449" w:name="_Toc510696638"/>
      <w:bookmarkStart w:id="450" w:name="_Toc35971433"/>
      <w:bookmarkStart w:id="451" w:name="_Toc98142597"/>
      <w:bookmarkStart w:id="452" w:name="_Toc122090722"/>
      <w:bookmarkStart w:id="453" w:name="_Toc145953075"/>
      <w:bookmarkStart w:id="454" w:name="_Toc153882628"/>
      <w:bookmarkStart w:id="455" w:name="_Toc186721348"/>
      <w:bookmarkStart w:id="456" w:name="_Toc200620153"/>
      <w:r>
        <w:rPr>
          <w:lang w:val="en-US"/>
        </w:rPr>
        <w:t>6.1.6.3</w:t>
      </w:r>
      <w:r>
        <w:rPr>
          <w:lang w:val="en-US"/>
        </w:rPr>
        <w:tab/>
        <w:t>Simple data types and enumerations</w:t>
      </w:r>
      <w:bookmarkEnd w:id="449"/>
      <w:bookmarkEnd w:id="450"/>
      <w:bookmarkEnd w:id="451"/>
      <w:bookmarkEnd w:id="452"/>
      <w:bookmarkEnd w:id="453"/>
      <w:bookmarkEnd w:id="454"/>
      <w:bookmarkEnd w:id="455"/>
      <w:bookmarkEnd w:id="456"/>
    </w:p>
    <w:p w14:paraId="61D46F35" w14:textId="77777777" w:rsidR="00C26B3E" w:rsidRDefault="00E10C47">
      <w:pPr>
        <w:pStyle w:val="Heading5"/>
      </w:pPr>
      <w:bookmarkStart w:id="457" w:name="_Toc510696639"/>
      <w:bookmarkStart w:id="458" w:name="_Toc35971434"/>
      <w:bookmarkStart w:id="459" w:name="_Toc98142598"/>
      <w:bookmarkStart w:id="460" w:name="_Toc122090723"/>
      <w:bookmarkStart w:id="461" w:name="_Toc145953076"/>
      <w:bookmarkStart w:id="462" w:name="_Toc153882629"/>
      <w:bookmarkStart w:id="463" w:name="_Toc186721349"/>
      <w:bookmarkStart w:id="464" w:name="_Toc200620154"/>
      <w:r>
        <w:t>6.1.6.3.1</w:t>
      </w:r>
      <w:r>
        <w:tab/>
        <w:t>Introduction</w:t>
      </w:r>
      <w:bookmarkEnd w:id="457"/>
      <w:bookmarkEnd w:id="458"/>
      <w:bookmarkEnd w:id="459"/>
      <w:bookmarkEnd w:id="460"/>
      <w:bookmarkEnd w:id="461"/>
      <w:bookmarkEnd w:id="462"/>
      <w:bookmarkEnd w:id="463"/>
      <w:bookmarkEnd w:id="464"/>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465" w:name="_Toc510696640"/>
      <w:bookmarkStart w:id="466" w:name="_Toc35971435"/>
      <w:bookmarkStart w:id="467" w:name="_Toc98142599"/>
      <w:bookmarkStart w:id="468" w:name="_Toc122090724"/>
      <w:bookmarkStart w:id="469" w:name="_Toc145953077"/>
      <w:bookmarkStart w:id="470" w:name="_Toc153882630"/>
      <w:bookmarkStart w:id="471" w:name="_Toc186721350"/>
      <w:bookmarkStart w:id="472" w:name="_Toc200620155"/>
      <w:r>
        <w:t>6.1.6.3.2</w:t>
      </w:r>
      <w:r>
        <w:tab/>
        <w:t>Simple data types</w:t>
      </w:r>
      <w:bookmarkEnd w:id="465"/>
      <w:bookmarkEnd w:id="466"/>
      <w:bookmarkEnd w:id="467"/>
      <w:bookmarkEnd w:id="468"/>
      <w:bookmarkEnd w:id="469"/>
      <w:bookmarkEnd w:id="470"/>
      <w:bookmarkEnd w:id="471"/>
      <w:bookmarkEnd w:id="472"/>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473" w:name="_Toc510696643"/>
      <w:bookmarkStart w:id="474" w:name="_Toc35971438"/>
      <w:bookmarkStart w:id="475" w:name="_Toc98142602"/>
      <w:bookmarkStart w:id="476" w:name="_Toc122090725"/>
      <w:bookmarkStart w:id="477" w:name="_Toc145953078"/>
      <w:bookmarkStart w:id="478" w:name="_Toc153882631"/>
      <w:bookmarkStart w:id="479" w:name="_Toc186721351"/>
      <w:bookmarkStart w:id="480" w:name="_Toc20062015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
      <w:bookmarkEnd w:id="474"/>
      <w:bookmarkEnd w:id="475"/>
      <w:bookmarkEnd w:id="476"/>
      <w:bookmarkEnd w:id="477"/>
      <w:bookmarkEnd w:id="478"/>
      <w:bookmarkEnd w:id="479"/>
      <w:bookmarkEnd w:id="48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481" w:name="_Toc510696646"/>
      <w:bookmarkStart w:id="482" w:name="_Toc35971441"/>
      <w:bookmarkStart w:id="483" w:name="_Toc98142605"/>
      <w:bookmarkStart w:id="484" w:name="_Toc122090726"/>
      <w:bookmarkStart w:id="485" w:name="_Toc145953079"/>
      <w:bookmarkStart w:id="486" w:name="_Toc153882632"/>
      <w:bookmarkStart w:id="487" w:name="_Toc186721352"/>
      <w:bookmarkStart w:id="488" w:name="_Toc200620157"/>
      <w:r>
        <w:t>6.1.6.5</w:t>
      </w:r>
      <w:r>
        <w:tab/>
        <w:t>Binary data</w:t>
      </w:r>
      <w:bookmarkEnd w:id="481"/>
      <w:bookmarkEnd w:id="482"/>
      <w:bookmarkEnd w:id="483"/>
      <w:bookmarkEnd w:id="484"/>
      <w:bookmarkEnd w:id="485"/>
      <w:bookmarkEnd w:id="486"/>
      <w:bookmarkEnd w:id="487"/>
      <w:bookmarkEnd w:id="488"/>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489" w:name="_Toc510696647"/>
      <w:bookmarkStart w:id="490" w:name="_Toc35971443"/>
      <w:bookmarkStart w:id="491" w:name="_Toc98142608"/>
      <w:bookmarkStart w:id="492" w:name="_Toc122090727"/>
      <w:bookmarkStart w:id="493" w:name="_Toc145953080"/>
      <w:bookmarkStart w:id="494" w:name="_Toc153882633"/>
      <w:bookmarkStart w:id="495" w:name="_Toc186721353"/>
      <w:bookmarkStart w:id="496" w:name="_Toc200620158"/>
      <w:r>
        <w:t>6.1.7</w:t>
      </w:r>
      <w:r>
        <w:tab/>
        <w:t>Error Handling</w:t>
      </w:r>
      <w:bookmarkEnd w:id="489"/>
      <w:bookmarkEnd w:id="490"/>
      <w:bookmarkEnd w:id="491"/>
      <w:bookmarkEnd w:id="492"/>
      <w:bookmarkEnd w:id="493"/>
      <w:bookmarkEnd w:id="494"/>
      <w:bookmarkEnd w:id="495"/>
      <w:bookmarkEnd w:id="496"/>
    </w:p>
    <w:p w14:paraId="7E62F63C" w14:textId="77777777" w:rsidR="00C26B3E" w:rsidRDefault="00E10C47">
      <w:pPr>
        <w:pStyle w:val="Heading4"/>
      </w:pPr>
      <w:bookmarkStart w:id="497" w:name="_Toc35971444"/>
      <w:bookmarkStart w:id="498" w:name="_Toc98142609"/>
      <w:bookmarkStart w:id="499" w:name="_Toc122090728"/>
      <w:bookmarkStart w:id="500" w:name="_Toc145953081"/>
      <w:bookmarkStart w:id="501" w:name="_Toc153882634"/>
      <w:bookmarkStart w:id="502" w:name="_Toc186721354"/>
      <w:bookmarkStart w:id="503" w:name="_Toc200620159"/>
      <w:r>
        <w:t>6.1.7.1</w:t>
      </w:r>
      <w:r>
        <w:tab/>
        <w:t>General</w:t>
      </w:r>
      <w:bookmarkEnd w:id="497"/>
      <w:bookmarkEnd w:id="498"/>
      <w:bookmarkEnd w:id="499"/>
      <w:bookmarkEnd w:id="500"/>
      <w:bookmarkEnd w:id="501"/>
      <w:bookmarkEnd w:id="502"/>
      <w:bookmarkEnd w:id="503"/>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504" w:name="_Toc35971445"/>
      <w:bookmarkStart w:id="505" w:name="_Toc98142610"/>
      <w:bookmarkStart w:id="506" w:name="_Toc122090729"/>
      <w:bookmarkStart w:id="507" w:name="_Toc145953082"/>
      <w:bookmarkStart w:id="508" w:name="_Toc153882635"/>
      <w:bookmarkStart w:id="509" w:name="_Toc186721355"/>
      <w:bookmarkStart w:id="510" w:name="_Toc200620160"/>
      <w:r>
        <w:t>6.1.7.2</w:t>
      </w:r>
      <w:r>
        <w:tab/>
        <w:t>Protocol Errors</w:t>
      </w:r>
      <w:bookmarkEnd w:id="504"/>
      <w:bookmarkEnd w:id="505"/>
      <w:bookmarkEnd w:id="506"/>
      <w:bookmarkEnd w:id="507"/>
      <w:bookmarkEnd w:id="508"/>
      <w:bookmarkEnd w:id="509"/>
      <w:bookmarkEnd w:id="510"/>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511" w:name="_Toc35971446"/>
      <w:bookmarkStart w:id="512" w:name="_Toc98142611"/>
      <w:bookmarkStart w:id="513" w:name="_Toc122090730"/>
      <w:bookmarkStart w:id="514" w:name="_Toc145953083"/>
      <w:bookmarkStart w:id="515" w:name="_Toc153882636"/>
      <w:bookmarkStart w:id="516" w:name="_Toc186721356"/>
      <w:bookmarkStart w:id="517" w:name="_Toc200620161"/>
      <w:r>
        <w:t>6.1.7.3</w:t>
      </w:r>
      <w:r>
        <w:tab/>
        <w:t>Application Errors</w:t>
      </w:r>
      <w:bookmarkEnd w:id="511"/>
      <w:bookmarkEnd w:id="512"/>
      <w:bookmarkEnd w:id="513"/>
      <w:bookmarkEnd w:id="514"/>
      <w:bookmarkEnd w:id="515"/>
      <w:bookmarkEnd w:id="516"/>
      <w:bookmarkEnd w:id="517"/>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154E8ABF"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 xml:space="preserve">PRUK ID is not found in the </w:t>
            </w:r>
            <w:r w:rsidR="00EC76E4">
              <w:rPr>
                <w:lang w:eastAsia="zh-CN"/>
              </w:rPr>
              <w:t xml:space="preserve">5G </w:t>
            </w:r>
            <w:r>
              <w:rPr>
                <w:rFonts w:cs="Arial"/>
                <w:szCs w:val="18"/>
              </w:rPr>
              <w:t>PKMF.</w:t>
            </w:r>
          </w:p>
          <w:p w14:paraId="2CD0CFD1" w14:textId="77777777" w:rsidR="00C26B3E" w:rsidRDefault="00C26B3E">
            <w:pPr>
              <w:pStyle w:val="TAL"/>
              <w:rPr>
                <w:rFonts w:cs="Arial"/>
                <w:szCs w:val="18"/>
              </w:rPr>
            </w:pPr>
          </w:p>
        </w:tc>
      </w:tr>
    </w:tbl>
    <w:p w14:paraId="51941FED" w14:textId="77777777" w:rsidR="00C26B3E" w:rsidRDefault="00C26B3E">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3A99B46B" w14:textId="77777777" w:rsidR="00C26B3E" w:rsidRDefault="00E10C47">
      <w:pPr>
        <w:pStyle w:val="Heading3"/>
        <w:rPr>
          <w:lang w:eastAsia="zh-CN"/>
        </w:rPr>
      </w:pPr>
      <w:bookmarkStart w:id="528" w:name="_Toc98142612"/>
      <w:bookmarkStart w:id="529" w:name="_Toc122090731"/>
      <w:bookmarkStart w:id="530" w:name="_Toc145953084"/>
      <w:bookmarkStart w:id="531" w:name="_Toc153882637"/>
      <w:bookmarkStart w:id="532" w:name="_Toc186721357"/>
      <w:bookmarkStart w:id="533" w:name="_Toc200620162"/>
      <w:r>
        <w:t>6.1.8</w:t>
      </w:r>
      <w:r>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534" w:name="_Toc532994477"/>
      <w:bookmarkStart w:id="535" w:name="_Toc35971448"/>
      <w:bookmarkStart w:id="536" w:name="_Toc98142613"/>
      <w:bookmarkStart w:id="537" w:name="_Toc122090732"/>
      <w:bookmarkStart w:id="538" w:name="_Toc145953085"/>
      <w:bookmarkStart w:id="539" w:name="_Toc153882638"/>
      <w:bookmarkStart w:id="540" w:name="_Toc186721358"/>
      <w:bookmarkStart w:id="541" w:name="_Toc200620163"/>
      <w:bookmarkStart w:id="542" w:name="_Hlk525137310"/>
      <w:bookmarkStart w:id="543" w:name="_Toc510696649"/>
      <w:r>
        <w:t>6.1.9</w:t>
      </w:r>
      <w:r>
        <w:tab/>
        <w:t>Security</w:t>
      </w:r>
      <w:bookmarkEnd w:id="534"/>
      <w:bookmarkEnd w:id="535"/>
      <w:bookmarkEnd w:id="536"/>
      <w:bookmarkEnd w:id="537"/>
      <w:bookmarkEnd w:id="538"/>
      <w:bookmarkEnd w:id="539"/>
      <w:bookmarkEnd w:id="540"/>
      <w:bookmarkEnd w:id="541"/>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544" w:name="_Hlk530142087"/>
      <w:bookmarkEnd w:id="54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545" w:name="_Toc75850203"/>
      <w:bookmarkStart w:id="546" w:name="_Toc56699103"/>
      <w:bookmarkStart w:id="547" w:name="_Toc56691839"/>
      <w:bookmarkStart w:id="548" w:name="_Toc56677316"/>
      <w:bookmarkStart w:id="549" w:name="_Toc85878717"/>
      <w:bookmarkStart w:id="550" w:name="_Toc98142614"/>
      <w:bookmarkStart w:id="551" w:name="_Toc122090733"/>
      <w:bookmarkStart w:id="552" w:name="_Toc145953086"/>
      <w:bookmarkStart w:id="553" w:name="_Toc153882639"/>
      <w:bookmarkStart w:id="554" w:name="_Toc186721359"/>
      <w:bookmarkStart w:id="555" w:name="_Toc200620164"/>
      <w:bookmarkEnd w:id="543"/>
      <w:bookmarkEnd w:id="544"/>
      <w:r>
        <w:t>6.</w:t>
      </w:r>
      <w:r>
        <w:rPr>
          <w:rFonts w:hint="eastAsia"/>
          <w:lang w:eastAsia="zh-CN"/>
        </w:rPr>
        <w:t>1</w:t>
      </w:r>
      <w:r>
        <w:t>.10</w:t>
      </w:r>
      <w:r>
        <w:tab/>
        <w:t>HTTP redirection</w:t>
      </w:r>
      <w:bookmarkEnd w:id="545"/>
      <w:bookmarkEnd w:id="546"/>
      <w:bookmarkEnd w:id="547"/>
      <w:bookmarkEnd w:id="548"/>
      <w:bookmarkEnd w:id="549"/>
      <w:bookmarkEnd w:id="550"/>
      <w:bookmarkEnd w:id="551"/>
      <w:bookmarkEnd w:id="552"/>
      <w:bookmarkEnd w:id="553"/>
      <w:bookmarkEnd w:id="554"/>
      <w:bookmarkEnd w:id="555"/>
    </w:p>
    <w:p w14:paraId="3FD76EF7" w14:textId="77777777" w:rsidR="00C26B3E" w:rsidRDefault="00E10C47">
      <w:bookmarkStart w:id="556" w:name="tsgNames"/>
      <w:bookmarkEnd w:id="556"/>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557" w:name="_Toc67903514"/>
      <w:bookmarkStart w:id="558" w:name="_Toc112771046"/>
      <w:bookmarkStart w:id="559" w:name="_Toc122090070"/>
      <w:bookmarkStart w:id="560" w:name="_Toc145953087"/>
      <w:bookmarkStart w:id="561" w:name="_Toc153882640"/>
      <w:bookmarkStart w:id="562" w:name="_Toc186721360"/>
      <w:bookmarkStart w:id="563" w:name="_Toc200620165"/>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557"/>
      <w:bookmarkEnd w:id="558"/>
      <w:bookmarkEnd w:id="559"/>
      <w:bookmarkEnd w:id="560"/>
      <w:bookmarkEnd w:id="561"/>
      <w:bookmarkEnd w:id="562"/>
      <w:bookmarkEnd w:id="563"/>
    </w:p>
    <w:p w14:paraId="40DFE56D" w14:textId="29C7E130" w:rsidR="00184A04" w:rsidRDefault="00A34DFB" w:rsidP="00184A04">
      <w:pPr>
        <w:pStyle w:val="Heading3"/>
      </w:pPr>
      <w:bookmarkStart w:id="564" w:name="_Toc67903515"/>
      <w:bookmarkStart w:id="565" w:name="_Toc112771047"/>
      <w:bookmarkStart w:id="566" w:name="_Toc122090071"/>
      <w:bookmarkStart w:id="567" w:name="_Toc145953088"/>
      <w:bookmarkStart w:id="568" w:name="_Toc153882641"/>
      <w:bookmarkStart w:id="569" w:name="_Toc186721361"/>
      <w:bookmarkStart w:id="570" w:name="_Toc200620166"/>
      <w:r>
        <w:t>6.2</w:t>
      </w:r>
      <w:r w:rsidR="00184A04">
        <w:t>.1</w:t>
      </w:r>
      <w:r w:rsidR="00184A04">
        <w:tab/>
        <w:t>Introduction</w:t>
      </w:r>
      <w:bookmarkEnd w:id="564"/>
      <w:bookmarkEnd w:id="565"/>
      <w:bookmarkEnd w:id="566"/>
      <w:bookmarkEnd w:id="567"/>
      <w:bookmarkEnd w:id="568"/>
      <w:bookmarkEnd w:id="569"/>
      <w:bookmarkEnd w:id="57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571" w:name="_Toc67903516"/>
      <w:bookmarkStart w:id="572" w:name="_Toc112771048"/>
      <w:bookmarkStart w:id="573" w:name="_Toc122090072"/>
      <w:bookmarkStart w:id="574" w:name="_Toc145953089"/>
      <w:bookmarkStart w:id="575" w:name="_Toc153882642"/>
      <w:bookmarkStart w:id="576" w:name="_Toc186721362"/>
      <w:bookmarkStart w:id="577" w:name="_Toc200620167"/>
      <w:r>
        <w:t>6.2</w:t>
      </w:r>
      <w:r w:rsidR="00184A04">
        <w:t>.2</w:t>
      </w:r>
      <w:r w:rsidR="00184A04">
        <w:tab/>
        <w:t>Usage of HTTP</w:t>
      </w:r>
      <w:bookmarkEnd w:id="571"/>
      <w:bookmarkEnd w:id="572"/>
      <w:bookmarkEnd w:id="573"/>
      <w:bookmarkEnd w:id="574"/>
      <w:bookmarkEnd w:id="575"/>
      <w:bookmarkEnd w:id="576"/>
      <w:bookmarkEnd w:id="577"/>
    </w:p>
    <w:p w14:paraId="78EF8000" w14:textId="70398F3D" w:rsidR="00184A04" w:rsidRDefault="00A34DFB" w:rsidP="00184A04">
      <w:pPr>
        <w:pStyle w:val="Heading4"/>
      </w:pPr>
      <w:bookmarkStart w:id="578" w:name="_Toc67903517"/>
      <w:bookmarkStart w:id="579" w:name="_Toc112771049"/>
      <w:bookmarkStart w:id="580" w:name="_Toc122090073"/>
      <w:bookmarkStart w:id="581" w:name="_Toc145953090"/>
      <w:bookmarkStart w:id="582" w:name="_Toc153882643"/>
      <w:bookmarkStart w:id="583" w:name="_Toc186721363"/>
      <w:bookmarkStart w:id="584" w:name="_Toc200620168"/>
      <w:r>
        <w:t>6.2</w:t>
      </w:r>
      <w:r w:rsidR="00184A04">
        <w:t>.2.1</w:t>
      </w:r>
      <w:r w:rsidR="00184A04">
        <w:tab/>
        <w:t>General</w:t>
      </w:r>
      <w:bookmarkEnd w:id="578"/>
      <w:bookmarkEnd w:id="579"/>
      <w:bookmarkEnd w:id="580"/>
      <w:bookmarkEnd w:id="581"/>
      <w:bookmarkEnd w:id="582"/>
      <w:bookmarkEnd w:id="583"/>
      <w:bookmarkEnd w:id="584"/>
    </w:p>
    <w:p w14:paraId="170E824E" w14:textId="1EBCEE40" w:rsidR="00184A04" w:rsidRDefault="00184A04" w:rsidP="00184A04">
      <w:pPr>
        <w:rPr>
          <w:noProof/>
        </w:rPr>
      </w:pPr>
      <w:r>
        <w:rPr>
          <w:noProof/>
        </w:rPr>
        <w:t>HTTP</w:t>
      </w:r>
      <w:r>
        <w:rPr>
          <w:noProof/>
          <w:lang w:eastAsia="zh-CN"/>
        </w:rPr>
        <w:t>/2, IETF RFC </w:t>
      </w:r>
      <w:r w:rsidR="003946FB">
        <w:rPr>
          <w:noProof/>
          <w:lang w:eastAsia="zh-CN"/>
        </w:rPr>
        <w:t>9113</w:t>
      </w:r>
      <w:r>
        <w:rPr>
          <w:noProof/>
          <w:lang w:eastAsia="zh-CN"/>
        </w:rPr>
        <w:t xml:space="preserve">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585" w:name="_Toc67903518"/>
      <w:bookmarkStart w:id="586" w:name="_Toc112771050"/>
      <w:bookmarkStart w:id="587" w:name="_Toc122090074"/>
      <w:bookmarkStart w:id="588" w:name="_Toc145953091"/>
      <w:bookmarkStart w:id="589" w:name="_Toc153882644"/>
      <w:bookmarkStart w:id="590" w:name="_Toc186721364"/>
      <w:bookmarkStart w:id="591" w:name="_Toc200620169"/>
      <w:r>
        <w:t>6.2</w:t>
      </w:r>
      <w:r w:rsidR="00184A04">
        <w:t>.2.2</w:t>
      </w:r>
      <w:r w:rsidR="00184A04">
        <w:tab/>
        <w:t>HTTP standard headers</w:t>
      </w:r>
      <w:bookmarkEnd w:id="585"/>
      <w:bookmarkEnd w:id="586"/>
      <w:bookmarkEnd w:id="587"/>
      <w:bookmarkEnd w:id="588"/>
      <w:bookmarkEnd w:id="589"/>
      <w:bookmarkEnd w:id="590"/>
      <w:bookmarkEnd w:id="591"/>
    </w:p>
    <w:p w14:paraId="0623C3B0" w14:textId="026C90BD" w:rsidR="00184A04" w:rsidRDefault="00CD443D" w:rsidP="00184A04">
      <w:pPr>
        <w:pStyle w:val="Heading5"/>
        <w:rPr>
          <w:lang w:eastAsia="zh-CN"/>
        </w:rPr>
      </w:pPr>
      <w:bookmarkStart w:id="592" w:name="_Toc67903519"/>
      <w:bookmarkStart w:id="593" w:name="_Toc112771051"/>
      <w:bookmarkStart w:id="594" w:name="_Toc122090075"/>
      <w:bookmarkStart w:id="595" w:name="_Toc145953092"/>
      <w:bookmarkStart w:id="596" w:name="_Toc153882645"/>
      <w:bookmarkStart w:id="597" w:name="_Toc186721365"/>
      <w:bookmarkStart w:id="598" w:name="_Toc200620170"/>
      <w:r>
        <w:t>6.2</w:t>
      </w:r>
      <w:r w:rsidR="00184A04">
        <w:t>.2.2.1</w:t>
      </w:r>
      <w:r w:rsidR="00184A04">
        <w:rPr>
          <w:lang w:eastAsia="zh-CN"/>
        </w:rPr>
        <w:tab/>
        <w:t>General</w:t>
      </w:r>
      <w:bookmarkEnd w:id="592"/>
      <w:bookmarkEnd w:id="593"/>
      <w:bookmarkEnd w:id="594"/>
      <w:bookmarkEnd w:id="595"/>
      <w:bookmarkEnd w:id="596"/>
      <w:bookmarkEnd w:id="597"/>
      <w:bookmarkEnd w:id="598"/>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599" w:name="_Toc67903520"/>
      <w:bookmarkStart w:id="600" w:name="_Toc112771052"/>
      <w:bookmarkStart w:id="601" w:name="_Toc122090076"/>
      <w:bookmarkStart w:id="602" w:name="_Toc145953093"/>
      <w:bookmarkStart w:id="603" w:name="_Toc153882646"/>
      <w:bookmarkStart w:id="604" w:name="_Toc186721366"/>
      <w:bookmarkStart w:id="605" w:name="_Toc200620171"/>
      <w:r>
        <w:t>6.2</w:t>
      </w:r>
      <w:r w:rsidR="00184A04">
        <w:t>.2.2.2</w:t>
      </w:r>
      <w:r w:rsidR="00184A04">
        <w:tab/>
        <w:t>Content type</w:t>
      </w:r>
      <w:bookmarkEnd w:id="599"/>
      <w:bookmarkEnd w:id="600"/>
      <w:bookmarkEnd w:id="601"/>
      <w:bookmarkEnd w:id="602"/>
      <w:bookmarkEnd w:id="603"/>
      <w:bookmarkEnd w:id="604"/>
      <w:bookmarkEnd w:id="605"/>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510CE07F"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F2664">
        <w:t>9457</w:t>
      </w:r>
      <w:r>
        <w:t> [10].</w:t>
      </w:r>
    </w:p>
    <w:p w14:paraId="7FDCD270" w14:textId="4622BDA4" w:rsidR="00184A04" w:rsidRDefault="00CD443D" w:rsidP="00184A04">
      <w:pPr>
        <w:pStyle w:val="Heading4"/>
      </w:pPr>
      <w:bookmarkStart w:id="606" w:name="_Toc67903521"/>
      <w:bookmarkStart w:id="607" w:name="_Toc112771053"/>
      <w:bookmarkStart w:id="608" w:name="_Toc122090077"/>
      <w:bookmarkStart w:id="609" w:name="_Toc145953094"/>
      <w:bookmarkStart w:id="610" w:name="_Toc153882647"/>
      <w:bookmarkStart w:id="611" w:name="_Toc186721367"/>
      <w:bookmarkStart w:id="612" w:name="_Toc200620172"/>
      <w:r>
        <w:t>6.2</w:t>
      </w:r>
      <w:r w:rsidR="00184A04">
        <w:t>.2.3</w:t>
      </w:r>
      <w:r w:rsidR="00184A04">
        <w:tab/>
        <w:t>HTTP custom headers</w:t>
      </w:r>
      <w:bookmarkEnd w:id="606"/>
      <w:bookmarkEnd w:id="607"/>
      <w:bookmarkEnd w:id="608"/>
      <w:bookmarkEnd w:id="609"/>
      <w:bookmarkEnd w:id="610"/>
      <w:bookmarkEnd w:id="611"/>
      <w:bookmarkEnd w:id="612"/>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613" w:name="_Toc67903522"/>
      <w:bookmarkStart w:id="614" w:name="_Toc112771054"/>
      <w:bookmarkStart w:id="615" w:name="_Toc122090078"/>
      <w:bookmarkStart w:id="616" w:name="_Toc145953095"/>
      <w:bookmarkStart w:id="617" w:name="_Toc153882648"/>
      <w:bookmarkStart w:id="618" w:name="_Toc186721368"/>
      <w:bookmarkStart w:id="619" w:name="_Toc200620173"/>
      <w:r>
        <w:t>6.2</w:t>
      </w:r>
      <w:r w:rsidR="00184A04">
        <w:t>.3</w:t>
      </w:r>
      <w:r w:rsidR="00184A04">
        <w:tab/>
        <w:t>Resources</w:t>
      </w:r>
      <w:bookmarkEnd w:id="613"/>
      <w:bookmarkEnd w:id="614"/>
      <w:bookmarkEnd w:id="615"/>
      <w:bookmarkEnd w:id="616"/>
      <w:bookmarkEnd w:id="617"/>
      <w:bookmarkEnd w:id="618"/>
      <w:bookmarkEnd w:id="619"/>
    </w:p>
    <w:p w14:paraId="5F9480CB" w14:textId="27AB3CA4" w:rsidR="00184A04" w:rsidRDefault="00CD443D" w:rsidP="00184A04">
      <w:pPr>
        <w:pStyle w:val="Heading4"/>
      </w:pPr>
      <w:bookmarkStart w:id="620" w:name="_Toc67903523"/>
      <w:bookmarkStart w:id="621" w:name="_Toc112771055"/>
      <w:bookmarkStart w:id="622" w:name="_Toc122090079"/>
      <w:bookmarkStart w:id="623" w:name="_Toc145953096"/>
      <w:bookmarkStart w:id="624" w:name="_Toc153882649"/>
      <w:bookmarkStart w:id="625" w:name="_Toc186721369"/>
      <w:bookmarkStart w:id="626" w:name="_Toc200620174"/>
      <w:bookmarkStart w:id="627" w:name="_Toc67903524"/>
      <w:r>
        <w:t>6.2</w:t>
      </w:r>
      <w:r w:rsidR="00184A04">
        <w:t>.3.1</w:t>
      </w:r>
      <w:r w:rsidR="00184A04">
        <w:tab/>
        <w:t>Overview</w:t>
      </w:r>
      <w:bookmarkEnd w:id="620"/>
      <w:bookmarkEnd w:id="621"/>
      <w:bookmarkEnd w:id="622"/>
      <w:bookmarkEnd w:id="623"/>
      <w:bookmarkEnd w:id="624"/>
      <w:bookmarkEnd w:id="625"/>
      <w:bookmarkEnd w:id="626"/>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3" type="#_x0000_t75" style="width:334.5pt;height:120.75pt" o:ole="">
            <v:imagedata r:id="rId27" o:title=""/>
          </v:shape>
          <o:OLEObject Type="Embed" ProgID="Visio.Drawing.11" ShapeID="_x0000_i1033" DrawAspect="Content" ObjectID="_1825842913" r:id="rId28"/>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628" w:name="_Toc67903530"/>
      <w:bookmarkStart w:id="629" w:name="_Toc112771061"/>
      <w:bookmarkStart w:id="630" w:name="_Toc122090085"/>
      <w:bookmarkStart w:id="631" w:name="_Toc145953097"/>
      <w:bookmarkStart w:id="632" w:name="_Toc153882650"/>
      <w:bookmarkStart w:id="633" w:name="_Toc186721370"/>
      <w:bookmarkStart w:id="634" w:name="_Toc200620175"/>
      <w:bookmarkStart w:id="635" w:name="_Toc67903546"/>
      <w:bookmarkEnd w:id="627"/>
      <w:r>
        <w:t>6.2</w:t>
      </w:r>
      <w:r w:rsidR="00184A04">
        <w:t>.4</w:t>
      </w:r>
      <w:r w:rsidR="00184A04">
        <w:tab/>
        <w:t>Custom Operations without associated resources</w:t>
      </w:r>
      <w:bookmarkEnd w:id="628"/>
      <w:bookmarkEnd w:id="629"/>
      <w:bookmarkEnd w:id="630"/>
      <w:bookmarkEnd w:id="631"/>
      <w:bookmarkEnd w:id="632"/>
      <w:bookmarkEnd w:id="633"/>
      <w:bookmarkEnd w:id="634"/>
    </w:p>
    <w:p w14:paraId="561A5D56" w14:textId="1A57A44E" w:rsidR="00184A04" w:rsidRDefault="00CD443D" w:rsidP="00184A04">
      <w:pPr>
        <w:pStyle w:val="Heading4"/>
      </w:pPr>
      <w:bookmarkStart w:id="636" w:name="_Toc145953098"/>
      <w:bookmarkStart w:id="637" w:name="_Toc153882651"/>
      <w:bookmarkStart w:id="638" w:name="_Toc186721371"/>
      <w:bookmarkStart w:id="639" w:name="_Toc200620176"/>
      <w:bookmarkStart w:id="640" w:name="_Toc67903531"/>
      <w:bookmarkStart w:id="641" w:name="_Toc35971414"/>
      <w:bookmarkStart w:id="642" w:name="_Toc510696623"/>
      <w:r>
        <w:t>6.2</w:t>
      </w:r>
      <w:r w:rsidR="00184A04">
        <w:t>.4.1</w:t>
      </w:r>
      <w:r w:rsidR="00184A04">
        <w:tab/>
        <w:t>Overview</w:t>
      </w:r>
      <w:bookmarkEnd w:id="636"/>
      <w:bookmarkEnd w:id="637"/>
      <w:bookmarkEnd w:id="638"/>
      <w:bookmarkEnd w:id="639"/>
    </w:p>
    <w:p w14:paraId="2F470347" w14:textId="1DEBFC74" w:rsidR="006F0B69" w:rsidRPr="006F0B69" w:rsidRDefault="006F0B69" w:rsidP="00371323">
      <w:r>
        <w:t xml:space="preserve">The URI structure for Custom Operations without associated resources is included as part of the </w:t>
      </w:r>
      <w:r w:rsidRPr="008C18E3">
        <w:t>Figure</w:t>
      </w:r>
      <w:r>
        <w:t> </w:t>
      </w:r>
      <w:r w:rsidRPr="008C18E3">
        <w:t>6.</w:t>
      </w:r>
      <w:r>
        <w:t>2.3.1</w:t>
      </w:r>
      <w:r w:rsidRPr="008C18E3">
        <w:t>-1</w:t>
      </w:r>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643" w:name="_Toc510696624"/>
      <w:bookmarkStart w:id="644" w:name="_Toc35971415"/>
      <w:bookmarkStart w:id="645" w:name="_Toc67903532"/>
    </w:p>
    <w:p w14:paraId="0D7C6C9D" w14:textId="719E652F" w:rsidR="00184A04" w:rsidRDefault="00CD443D" w:rsidP="00184A04">
      <w:pPr>
        <w:pStyle w:val="Heading4"/>
      </w:pPr>
      <w:bookmarkStart w:id="646" w:name="_Toc145953099"/>
      <w:bookmarkStart w:id="647" w:name="_Toc153882652"/>
      <w:bookmarkStart w:id="648" w:name="_Toc186721372"/>
      <w:bookmarkStart w:id="649" w:name="_Toc200620177"/>
      <w:r>
        <w:t>6.2</w:t>
      </w:r>
      <w:r w:rsidR="00184A04">
        <w:t>.4.2</w:t>
      </w:r>
      <w:r w:rsidR="00184A04">
        <w:tab/>
        <w:t>Operation: resolve-id</w:t>
      </w:r>
      <w:bookmarkEnd w:id="643"/>
      <w:bookmarkEnd w:id="644"/>
      <w:bookmarkEnd w:id="645"/>
      <w:bookmarkEnd w:id="646"/>
      <w:bookmarkEnd w:id="647"/>
      <w:bookmarkEnd w:id="648"/>
      <w:bookmarkEnd w:id="649"/>
    </w:p>
    <w:p w14:paraId="795F8C89" w14:textId="29CB03A7" w:rsidR="00184A04" w:rsidRDefault="00CD443D" w:rsidP="00184A04">
      <w:pPr>
        <w:pStyle w:val="Heading5"/>
      </w:pPr>
      <w:bookmarkStart w:id="650" w:name="_Toc510696625"/>
      <w:bookmarkStart w:id="651" w:name="_Toc35971416"/>
      <w:bookmarkStart w:id="652" w:name="_Toc67903533"/>
      <w:bookmarkStart w:id="653" w:name="_Toc145953100"/>
      <w:bookmarkStart w:id="654" w:name="_Toc153882653"/>
      <w:bookmarkStart w:id="655" w:name="_Toc186721373"/>
      <w:bookmarkStart w:id="656" w:name="_Toc200620178"/>
      <w:r>
        <w:t>6.2</w:t>
      </w:r>
      <w:r w:rsidR="00184A04">
        <w:t>.4.2.1</w:t>
      </w:r>
      <w:r w:rsidR="00184A04">
        <w:tab/>
        <w:t>Description</w:t>
      </w:r>
      <w:bookmarkEnd w:id="650"/>
      <w:bookmarkEnd w:id="651"/>
      <w:bookmarkEnd w:id="652"/>
      <w:bookmarkEnd w:id="653"/>
      <w:bookmarkEnd w:id="654"/>
      <w:bookmarkEnd w:id="655"/>
      <w:bookmarkEnd w:id="656"/>
    </w:p>
    <w:p w14:paraId="619F6B3D" w14:textId="15A3E150" w:rsidR="00184A04" w:rsidRDefault="00184A04" w:rsidP="00184A04">
      <w:r>
        <w:t xml:space="preserve">This custom operation is used by the NF service consumer (e.g., </w:t>
      </w:r>
      <w:r>
        <w:rPr>
          <w:rFonts w:hint="eastAsia"/>
          <w:lang w:eastAsia="zh-CN"/>
        </w:rPr>
        <w:t>SMF</w:t>
      </w:r>
      <w:r>
        <w:rPr>
          <w:lang w:eastAsia="zh-CN"/>
        </w:rPr>
        <w:t xml:space="preserve">, </w:t>
      </w:r>
      <w:r w:rsidR="00292C9C">
        <w:rPr>
          <w:lang w:eastAsia="zh-CN"/>
        </w:rPr>
        <w:t xml:space="preserve">5G </w:t>
      </w:r>
      <w:r>
        <w:rPr>
          <w:lang w:eastAsia="zh-CN"/>
        </w:rPr>
        <w:t>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657" w:name="_Toc510696626"/>
      <w:bookmarkStart w:id="658" w:name="_Toc35971417"/>
      <w:bookmarkStart w:id="659" w:name="_Toc67903534"/>
      <w:bookmarkStart w:id="660" w:name="_Toc145953101"/>
      <w:bookmarkStart w:id="661" w:name="_Toc153882654"/>
      <w:bookmarkStart w:id="662" w:name="_Toc186721374"/>
      <w:bookmarkStart w:id="663" w:name="_Toc200620179"/>
      <w:r>
        <w:t>6.2</w:t>
      </w:r>
      <w:r w:rsidR="00184A04">
        <w:t>.4.2.2</w:t>
      </w:r>
      <w:r w:rsidR="00184A04">
        <w:tab/>
        <w:t>Operation Definition</w:t>
      </w:r>
      <w:bookmarkEnd w:id="657"/>
      <w:bookmarkEnd w:id="658"/>
      <w:bookmarkEnd w:id="659"/>
      <w:bookmarkEnd w:id="660"/>
      <w:bookmarkEnd w:id="661"/>
      <w:bookmarkEnd w:id="662"/>
      <w:bookmarkEnd w:id="663"/>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ABBF819"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48BF3D45"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6CFEA7A7" w:rsidR="00184A04" w:rsidRDefault="00184A04" w:rsidP="00BB0B79">
            <w:pPr>
              <w:pStyle w:val="TAL"/>
            </w:pPr>
            <w:r>
              <w:t xml:space="preserve">An alternative URI of the resource located on an alternative service instance within the same </w:t>
            </w:r>
            <w:r w:rsidR="00292C9C">
              <w:rPr>
                <w:lang w:eastAsia="zh-CN"/>
              </w:rPr>
              <w:t xml:space="preserve">5G </w:t>
            </w:r>
            <w:r>
              <w:t xml:space="preserve">PKMF or </w:t>
            </w:r>
            <w:r w:rsidR="00292C9C">
              <w:rPr>
                <w:lang w:eastAsia="zh-CN"/>
              </w:rPr>
              <w:t xml:space="preserve">5G </w:t>
            </w:r>
            <w:r>
              <w:t>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E2A2F0E" w:rsidR="00184A04" w:rsidRDefault="00184A04" w:rsidP="00BB0B79">
            <w:pPr>
              <w:pStyle w:val="TAL"/>
            </w:pPr>
            <w:r>
              <w:t xml:space="preserve">Identifier of the target </w:t>
            </w:r>
            <w:r w:rsidR="00292C9C">
              <w:rPr>
                <w:lang w:eastAsia="zh-CN"/>
              </w:rPr>
              <w:t xml:space="preserve">5G </w:t>
            </w:r>
            <w:r>
              <w:t>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664" w:name="_Toc67903536"/>
      <w:bookmarkStart w:id="665" w:name="_Toc112771062"/>
      <w:bookmarkStart w:id="666" w:name="_Toc122090086"/>
      <w:bookmarkStart w:id="667" w:name="_Toc145953102"/>
      <w:bookmarkStart w:id="668" w:name="_Toc153882655"/>
      <w:bookmarkStart w:id="669" w:name="_Toc186721375"/>
      <w:bookmarkStart w:id="670" w:name="_Toc200620180"/>
      <w:bookmarkEnd w:id="640"/>
      <w:bookmarkEnd w:id="641"/>
      <w:bookmarkEnd w:id="642"/>
      <w:r>
        <w:t>6.2</w:t>
      </w:r>
      <w:r w:rsidR="00184A04">
        <w:t>.5</w:t>
      </w:r>
      <w:r w:rsidR="00184A04">
        <w:tab/>
        <w:t>Notifications</w:t>
      </w:r>
      <w:bookmarkEnd w:id="664"/>
      <w:bookmarkEnd w:id="665"/>
      <w:bookmarkEnd w:id="666"/>
      <w:bookmarkEnd w:id="667"/>
      <w:bookmarkEnd w:id="668"/>
      <w:bookmarkEnd w:id="669"/>
      <w:bookmarkEnd w:id="670"/>
    </w:p>
    <w:p w14:paraId="7C353655" w14:textId="77777777" w:rsidR="00184A04" w:rsidRDefault="00184A04" w:rsidP="00184A04">
      <w:pPr>
        <w:rPr>
          <w:lang w:eastAsia="zh-CN"/>
        </w:rPr>
      </w:pPr>
      <w:bookmarkStart w:id="671" w:name="_Toc67903537"/>
      <w:bookmarkStart w:id="672" w:name="_Toc35971420"/>
      <w:bookmarkStart w:id="673"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674" w:name="_Toc67903543"/>
      <w:bookmarkStart w:id="675" w:name="_Toc112771063"/>
      <w:bookmarkStart w:id="676" w:name="_Toc122090087"/>
      <w:bookmarkStart w:id="677" w:name="_Toc145953103"/>
      <w:bookmarkStart w:id="678" w:name="_Toc153882656"/>
      <w:bookmarkStart w:id="679" w:name="_Toc186721376"/>
      <w:bookmarkStart w:id="680" w:name="_Toc200620181"/>
      <w:bookmarkEnd w:id="671"/>
      <w:bookmarkEnd w:id="672"/>
      <w:bookmarkEnd w:id="673"/>
      <w:r>
        <w:t>6.2</w:t>
      </w:r>
      <w:r w:rsidR="00184A04">
        <w:t>.6</w:t>
      </w:r>
      <w:r w:rsidR="00184A04">
        <w:tab/>
        <w:t>Data Model</w:t>
      </w:r>
      <w:bookmarkEnd w:id="674"/>
      <w:bookmarkEnd w:id="675"/>
      <w:bookmarkEnd w:id="676"/>
      <w:bookmarkEnd w:id="677"/>
      <w:bookmarkEnd w:id="678"/>
      <w:bookmarkEnd w:id="679"/>
      <w:bookmarkEnd w:id="680"/>
    </w:p>
    <w:p w14:paraId="5A8AEF80" w14:textId="23980F92" w:rsidR="00184A04" w:rsidRDefault="00CD443D" w:rsidP="00184A04">
      <w:pPr>
        <w:pStyle w:val="Heading4"/>
      </w:pPr>
      <w:bookmarkStart w:id="681" w:name="_Toc67903544"/>
      <w:bookmarkStart w:id="682" w:name="_Toc112771064"/>
      <w:bookmarkStart w:id="683" w:name="_Toc122090088"/>
      <w:bookmarkStart w:id="684" w:name="_Toc145953104"/>
      <w:bookmarkStart w:id="685" w:name="_Toc153882657"/>
      <w:bookmarkStart w:id="686" w:name="_Toc186721377"/>
      <w:bookmarkStart w:id="687" w:name="_Toc200620182"/>
      <w:bookmarkStart w:id="688" w:name="_Toc67903545"/>
      <w:r>
        <w:t>6.2</w:t>
      </w:r>
      <w:r w:rsidR="00184A04">
        <w:t>.6.1</w:t>
      </w:r>
      <w:r w:rsidR="00184A04">
        <w:tab/>
        <w:t>General</w:t>
      </w:r>
      <w:bookmarkEnd w:id="681"/>
      <w:bookmarkEnd w:id="682"/>
      <w:bookmarkEnd w:id="683"/>
      <w:bookmarkEnd w:id="684"/>
      <w:bookmarkEnd w:id="685"/>
      <w:bookmarkEnd w:id="686"/>
      <w:bookmarkEnd w:id="687"/>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76D256CE"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w:t>
      </w:r>
      <w:r w:rsidR="00734868">
        <w:t xml:space="preserve"> and from other service APIs in current specification</w:t>
      </w:r>
      <w:r>
        <w:t xml:space="preserve">, including a reference to </w:t>
      </w:r>
      <w:r w:rsidR="00734868">
        <w:t xml:space="preserve">the </w:t>
      </w:r>
      <w:r>
        <w:t>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E591A7D" w:rsidR="00184A04" w:rsidRDefault="00734868" w:rsidP="00BB0B79">
            <w:pPr>
              <w:pStyle w:val="TAL"/>
              <w:rPr>
                <w:rFonts w:eastAsia="Times New Roman"/>
                <w:lang w:eastAsia="en-GB"/>
              </w:rPr>
            </w:pPr>
            <w:r>
              <w:t>Clause 6.1.6.3</w:t>
            </w:r>
            <w:r w:rsidRPr="00690A26">
              <w:t>.</w:t>
            </w:r>
            <w:r>
              <w:t>2</w:t>
            </w:r>
          </w:p>
        </w:tc>
        <w:tc>
          <w:tcPr>
            <w:tcW w:w="3645" w:type="dxa"/>
            <w:tcBorders>
              <w:top w:val="single" w:sz="4" w:space="0" w:color="auto"/>
              <w:left w:val="single" w:sz="4" w:space="0" w:color="auto"/>
              <w:bottom w:val="single" w:sz="4" w:space="0" w:color="auto"/>
              <w:right w:val="single" w:sz="4" w:space="0" w:color="auto"/>
            </w:tcBorders>
          </w:tcPr>
          <w:p w14:paraId="5F278C64" w14:textId="483A2969" w:rsidR="00184A04" w:rsidRDefault="00734868" w:rsidP="00BB0B79">
            <w:pPr>
              <w:pStyle w:val="TAL"/>
              <w:rPr>
                <w:rFonts w:eastAsia="Times New Roman" w:cs="Arial"/>
                <w:szCs w:val="18"/>
                <w:lang w:eastAsia="en-GB"/>
              </w:rPr>
            </w:pPr>
            <w:r>
              <w:t xml:space="preserve">Defined in </w:t>
            </w:r>
            <w:r>
              <w:rPr>
                <w:lang w:eastAsia="zh-CN"/>
              </w:rPr>
              <w:t>Npkmf_PKMFKeyReques</w:t>
            </w:r>
            <w:r>
              <w:rPr>
                <w:rFonts w:hint="eastAsia"/>
                <w:lang w:eastAsia="zh-CN"/>
              </w:rPr>
              <w:t>t</w:t>
            </w:r>
            <w:r>
              <w:t xml:space="preserve"> API.</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689" w:name="_Toc112771065"/>
      <w:bookmarkStart w:id="690" w:name="_Toc122090089"/>
      <w:bookmarkStart w:id="691" w:name="_Toc145953105"/>
      <w:bookmarkStart w:id="692" w:name="_Toc153882658"/>
      <w:bookmarkStart w:id="693" w:name="_Toc186721378"/>
      <w:bookmarkStart w:id="694" w:name="_Toc200620183"/>
      <w:r>
        <w:rPr>
          <w:lang w:val="en-US"/>
        </w:rPr>
        <w:t>6.2</w:t>
      </w:r>
      <w:r w:rsidR="00184A04">
        <w:rPr>
          <w:lang w:val="en-US"/>
        </w:rPr>
        <w:t>.6.2</w:t>
      </w:r>
      <w:r w:rsidR="00184A04">
        <w:rPr>
          <w:lang w:val="en-US"/>
        </w:rPr>
        <w:tab/>
        <w:t>Structured data types</w:t>
      </w:r>
      <w:bookmarkEnd w:id="688"/>
      <w:bookmarkEnd w:id="689"/>
      <w:bookmarkEnd w:id="690"/>
      <w:bookmarkEnd w:id="691"/>
      <w:bookmarkEnd w:id="692"/>
      <w:bookmarkEnd w:id="693"/>
      <w:bookmarkEnd w:id="694"/>
    </w:p>
    <w:p w14:paraId="58C29471" w14:textId="7DEA07B1" w:rsidR="00184A04" w:rsidRDefault="00CD443D" w:rsidP="00184A04">
      <w:pPr>
        <w:pStyle w:val="Heading5"/>
      </w:pPr>
      <w:bookmarkStart w:id="695" w:name="_Toc112771066"/>
      <w:bookmarkStart w:id="696" w:name="_Toc122090090"/>
      <w:bookmarkStart w:id="697" w:name="_Toc145953106"/>
      <w:bookmarkStart w:id="698" w:name="_Toc153882659"/>
      <w:bookmarkStart w:id="699" w:name="_Toc186721379"/>
      <w:bookmarkStart w:id="700" w:name="_Toc200620184"/>
      <w:r>
        <w:t>6.2</w:t>
      </w:r>
      <w:r w:rsidR="00184A04">
        <w:t>.6.2.1</w:t>
      </w:r>
      <w:r w:rsidR="00184A04">
        <w:tab/>
        <w:t>Introduction</w:t>
      </w:r>
      <w:bookmarkEnd w:id="635"/>
      <w:bookmarkEnd w:id="695"/>
      <w:bookmarkEnd w:id="696"/>
      <w:bookmarkEnd w:id="697"/>
      <w:bookmarkEnd w:id="698"/>
      <w:bookmarkEnd w:id="699"/>
      <w:bookmarkEnd w:id="700"/>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701" w:name="_Toc112771067"/>
      <w:bookmarkStart w:id="702" w:name="_Toc67903547"/>
      <w:bookmarkStart w:id="703" w:name="_Toc122090091"/>
      <w:bookmarkStart w:id="704" w:name="_Toc145953107"/>
      <w:bookmarkStart w:id="705" w:name="_Toc153882660"/>
      <w:bookmarkStart w:id="706" w:name="_Toc186721380"/>
      <w:bookmarkStart w:id="707" w:name="_Toc200620185"/>
      <w:r>
        <w:t>6.2</w:t>
      </w:r>
      <w:r w:rsidR="00184A04">
        <w:t>.6.2.2</w:t>
      </w:r>
      <w:r w:rsidR="00184A04">
        <w:tab/>
        <w:t xml:space="preserve">Type: </w:t>
      </w:r>
      <w:bookmarkEnd w:id="701"/>
      <w:bookmarkEnd w:id="702"/>
      <w:bookmarkEnd w:id="703"/>
      <w:r w:rsidR="00184A04">
        <w:rPr>
          <w:lang w:val="en-US"/>
        </w:rPr>
        <w:t>ResolveRequest</w:t>
      </w:r>
      <w:bookmarkEnd w:id="704"/>
      <w:bookmarkEnd w:id="705"/>
      <w:bookmarkEnd w:id="706"/>
      <w:bookmarkEnd w:id="707"/>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708" w:name="_Toc145953108"/>
      <w:bookmarkStart w:id="709" w:name="_Toc153882661"/>
      <w:bookmarkStart w:id="710" w:name="_Toc186721381"/>
      <w:bookmarkStart w:id="711" w:name="_Toc200620186"/>
      <w:r>
        <w:t>6.2</w:t>
      </w:r>
      <w:r w:rsidR="00184A04">
        <w:t>.6.2.3</w:t>
      </w:r>
      <w:r w:rsidR="00184A04">
        <w:tab/>
        <w:t xml:space="preserve">Type: </w:t>
      </w:r>
      <w:r w:rsidR="00184A04">
        <w:rPr>
          <w:lang w:val="en-US"/>
        </w:rPr>
        <w:t>ResolveResponse</w:t>
      </w:r>
      <w:bookmarkEnd w:id="708"/>
      <w:bookmarkEnd w:id="709"/>
      <w:bookmarkEnd w:id="710"/>
      <w:bookmarkEnd w:id="7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712" w:name="_Toc67903549"/>
      <w:bookmarkStart w:id="713" w:name="_Toc112771070"/>
      <w:bookmarkStart w:id="714" w:name="_Toc122090094"/>
      <w:bookmarkStart w:id="715" w:name="_Toc145953109"/>
      <w:bookmarkStart w:id="716" w:name="_Toc153882662"/>
      <w:bookmarkStart w:id="717" w:name="_Toc186721382"/>
      <w:bookmarkStart w:id="718" w:name="_Toc200620187"/>
      <w:r>
        <w:rPr>
          <w:lang w:val="en-US"/>
        </w:rPr>
        <w:t>6.2</w:t>
      </w:r>
      <w:r w:rsidR="00184A04">
        <w:rPr>
          <w:lang w:val="en-US"/>
        </w:rPr>
        <w:t>.6.3</w:t>
      </w:r>
      <w:r w:rsidR="00184A04">
        <w:rPr>
          <w:lang w:val="en-US"/>
        </w:rPr>
        <w:tab/>
        <w:t>Simple data types and enumerations</w:t>
      </w:r>
      <w:bookmarkEnd w:id="712"/>
      <w:bookmarkEnd w:id="713"/>
      <w:bookmarkEnd w:id="714"/>
      <w:bookmarkEnd w:id="715"/>
      <w:bookmarkEnd w:id="716"/>
      <w:bookmarkEnd w:id="717"/>
      <w:bookmarkEnd w:id="718"/>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719" w:name="_Toc67903554"/>
      <w:bookmarkStart w:id="720" w:name="_Toc112771073"/>
      <w:bookmarkStart w:id="721" w:name="_Toc122090097"/>
      <w:bookmarkStart w:id="722" w:name="_Toc145953110"/>
      <w:bookmarkStart w:id="723" w:name="_Toc153882663"/>
      <w:bookmarkStart w:id="724" w:name="_Toc186721383"/>
      <w:bookmarkStart w:id="725" w:name="_Toc20062018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719"/>
      <w:bookmarkEnd w:id="720"/>
      <w:bookmarkEnd w:id="721"/>
      <w:bookmarkEnd w:id="722"/>
      <w:bookmarkEnd w:id="723"/>
      <w:bookmarkEnd w:id="724"/>
      <w:bookmarkEnd w:id="725"/>
    </w:p>
    <w:p w14:paraId="0E1D9B3C" w14:textId="77777777" w:rsidR="00184A04" w:rsidRDefault="00184A04" w:rsidP="00184A04">
      <w:pPr>
        <w:rPr>
          <w:lang w:eastAsia="zh-CN"/>
        </w:rPr>
      </w:pPr>
      <w:bookmarkStart w:id="726" w:name="_Toc67903555"/>
      <w:bookmarkStart w:id="727" w:name="_Toc35971439"/>
      <w:bookmarkStart w:id="728"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729" w:name="_Toc67903557"/>
      <w:bookmarkStart w:id="730" w:name="_Toc112771074"/>
      <w:bookmarkStart w:id="731" w:name="_Toc122090098"/>
      <w:bookmarkStart w:id="732" w:name="_Toc145953111"/>
      <w:bookmarkStart w:id="733" w:name="_Toc153882664"/>
      <w:bookmarkStart w:id="734" w:name="_Toc186721384"/>
      <w:bookmarkStart w:id="735" w:name="_Toc200620189"/>
      <w:bookmarkEnd w:id="726"/>
      <w:bookmarkEnd w:id="727"/>
      <w:bookmarkEnd w:id="728"/>
      <w:r>
        <w:t>6.2</w:t>
      </w:r>
      <w:r w:rsidR="00184A04">
        <w:t>.6.5</w:t>
      </w:r>
      <w:r w:rsidR="00184A04">
        <w:tab/>
        <w:t>Binary data</w:t>
      </w:r>
      <w:bookmarkEnd w:id="729"/>
      <w:bookmarkEnd w:id="730"/>
      <w:bookmarkEnd w:id="731"/>
      <w:bookmarkEnd w:id="732"/>
      <w:bookmarkEnd w:id="733"/>
      <w:bookmarkEnd w:id="734"/>
      <w:bookmarkEnd w:id="735"/>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736" w:name="_Toc67903560"/>
      <w:bookmarkStart w:id="737" w:name="_Toc112771075"/>
      <w:bookmarkStart w:id="738" w:name="_Toc122090099"/>
      <w:bookmarkStart w:id="739" w:name="_Toc145953112"/>
      <w:bookmarkStart w:id="740" w:name="_Toc153882665"/>
      <w:bookmarkStart w:id="741" w:name="_Toc186721385"/>
      <w:bookmarkStart w:id="742" w:name="_Toc200620190"/>
      <w:r>
        <w:t>6.2</w:t>
      </w:r>
      <w:r w:rsidR="00184A04">
        <w:t>.7</w:t>
      </w:r>
      <w:r w:rsidR="00184A04">
        <w:tab/>
        <w:t>Error Handling</w:t>
      </w:r>
      <w:bookmarkEnd w:id="736"/>
      <w:bookmarkEnd w:id="737"/>
      <w:bookmarkEnd w:id="738"/>
      <w:bookmarkEnd w:id="739"/>
      <w:bookmarkEnd w:id="740"/>
      <w:bookmarkEnd w:id="741"/>
      <w:bookmarkEnd w:id="742"/>
    </w:p>
    <w:p w14:paraId="32541725" w14:textId="1A9F6E98" w:rsidR="00184A04" w:rsidRDefault="00CD443D" w:rsidP="00184A04">
      <w:pPr>
        <w:pStyle w:val="Heading4"/>
      </w:pPr>
      <w:bookmarkStart w:id="743" w:name="_Toc67903561"/>
      <w:bookmarkStart w:id="744" w:name="_Toc112771076"/>
      <w:bookmarkStart w:id="745" w:name="_Toc122090100"/>
      <w:bookmarkStart w:id="746" w:name="_Toc145953113"/>
      <w:bookmarkStart w:id="747" w:name="_Toc153882666"/>
      <w:bookmarkStart w:id="748" w:name="_Toc186721386"/>
      <w:bookmarkStart w:id="749" w:name="_Toc200620191"/>
      <w:r>
        <w:t>6.2</w:t>
      </w:r>
      <w:r w:rsidR="00184A04">
        <w:t>.7.1</w:t>
      </w:r>
      <w:r w:rsidR="00184A04">
        <w:tab/>
        <w:t>General</w:t>
      </w:r>
      <w:bookmarkEnd w:id="743"/>
      <w:bookmarkEnd w:id="744"/>
      <w:bookmarkEnd w:id="745"/>
      <w:bookmarkEnd w:id="746"/>
      <w:bookmarkEnd w:id="747"/>
      <w:bookmarkEnd w:id="748"/>
      <w:bookmarkEnd w:id="749"/>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750" w:name="_Toc67903562"/>
      <w:bookmarkStart w:id="751" w:name="_Toc112771077"/>
      <w:bookmarkStart w:id="752" w:name="_Toc122090101"/>
      <w:bookmarkStart w:id="753" w:name="_Toc145953114"/>
      <w:bookmarkStart w:id="754" w:name="_Toc153882667"/>
      <w:bookmarkStart w:id="755" w:name="_Toc186721387"/>
      <w:bookmarkStart w:id="756" w:name="_Toc200620192"/>
      <w:r>
        <w:t>6.2</w:t>
      </w:r>
      <w:r w:rsidR="00184A04">
        <w:t>.7.2</w:t>
      </w:r>
      <w:r w:rsidR="00184A04">
        <w:tab/>
        <w:t>Protocol Errors</w:t>
      </w:r>
      <w:bookmarkEnd w:id="750"/>
      <w:bookmarkEnd w:id="751"/>
      <w:bookmarkEnd w:id="752"/>
      <w:bookmarkEnd w:id="753"/>
      <w:bookmarkEnd w:id="754"/>
      <w:bookmarkEnd w:id="755"/>
      <w:bookmarkEnd w:id="756"/>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757" w:name="_Toc67903563"/>
      <w:bookmarkStart w:id="758" w:name="_Toc112771078"/>
      <w:bookmarkStart w:id="759" w:name="_Toc122090102"/>
      <w:bookmarkStart w:id="760" w:name="_Toc145953115"/>
      <w:bookmarkStart w:id="761" w:name="_Toc153882668"/>
      <w:bookmarkStart w:id="762" w:name="_Toc186721388"/>
      <w:bookmarkStart w:id="763" w:name="_Toc200620193"/>
      <w:r>
        <w:t>6.2</w:t>
      </w:r>
      <w:r w:rsidR="00184A04">
        <w:t>.7.3</w:t>
      </w:r>
      <w:r w:rsidR="00184A04">
        <w:tab/>
        <w:t>Application Errors</w:t>
      </w:r>
      <w:bookmarkEnd w:id="757"/>
      <w:bookmarkEnd w:id="758"/>
      <w:bookmarkEnd w:id="759"/>
      <w:bookmarkEnd w:id="760"/>
      <w:bookmarkEnd w:id="761"/>
      <w:bookmarkEnd w:id="762"/>
      <w:bookmarkEnd w:id="763"/>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764" w:name="_Toc67903564"/>
      <w:bookmarkStart w:id="765" w:name="_Toc112771079"/>
      <w:bookmarkStart w:id="766" w:name="_Toc122090103"/>
      <w:bookmarkStart w:id="767" w:name="_Toc145953116"/>
      <w:bookmarkStart w:id="768" w:name="_Toc153882669"/>
      <w:bookmarkStart w:id="769" w:name="_Toc186721389"/>
      <w:bookmarkStart w:id="770" w:name="_Toc200620194"/>
      <w:r>
        <w:t>6.2</w:t>
      </w:r>
      <w:r w:rsidR="00184A04">
        <w:t>.8</w:t>
      </w:r>
      <w:r w:rsidR="00184A04">
        <w:rPr>
          <w:lang w:eastAsia="zh-CN"/>
        </w:rPr>
        <w:tab/>
        <w:t>Feature negotiation</w:t>
      </w:r>
      <w:bookmarkEnd w:id="764"/>
      <w:bookmarkEnd w:id="765"/>
      <w:bookmarkEnd w:id="766"/>
      <w:bookmarkEnd w:id="767"/>
      <w:bookmarkEnd w:id="768"/>
      <w:bookmarkEnd w:id="769"/>
      <w:bookmarkEnd w:id="770"/>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771" w:name="_Toc67903565"/>
      <w:bookmarkStart w:id="772" w:name="_Toc112771080"/>
    </w:p>
    <w:p w14:paraId="557E3E65" w14:textId="07EB0D6A" w:rsidR="00184A04" w:rsidRDefault="00CD443D" w:rsidP="00184A04">
      <w:pPr>
        <w:pStyle w:val="Heading3"/>
      </w:pPr>
      <w:bookmarkStart w:id="773" w:name="_Toc122090104"/>
      <w:bookmarkStart w:id="774" w:name="_Toc145953117"/>
      <w:bookmarkStart w:id="775" w:name="_Toc153882670"/>
      <w:bookmarkStart w:id="776" w:name="_Toc186721390"/>
      <w:bookmarkStart w:id="777" w:name="_Toc200620195"/>
      <w:r>
        <w:t>6.2</w:t>
      </w:r>
      <w:r w:rsidR="00184A04">
        <w:t>.9</w:t>
      </w:r>
      <w:r w:rsidR="00184A04">
        <w:tab/>
        <w:t>Security</w:t>
      </w:r>
      <w:bookmarkEnd w:id="771"/>
      <w:bookmarkEnd w:id="772"/>
      <w:bookmarkEnd w:id="773"/>
      <w:bookmarkEnd w:id="774"/>
      <w:bookmarkEnd w:id="775"/>
      <w:bookmarkEnd w:id="776"/>
      <w:bookmarkEnd w:id="777"/>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778" w:name="_Toc145953118"/>
      <w:bookmarkStart w:id="779" w:name="_Toc153882671"/>
      <w:bookmarkStart w:id="780" w:name="_Toc186721391"/>
      <w:bookmarkStart w:id="781" w:name="_Toc200620196"/>
      <w:r>
        <w:t>6.2</w:t>
      </w:r>
      <w:r w:rsidR="00184A04">
        <w:t>.10</w:t>
      </w:r>
      <w:r w:rsidR="00184A04">
        <w:tab/>
        <w:t>HTTP redirection</w:t>
      </w:r>
      <w:bookmarkEnd w:id="778"/>
      <w:bookmarkEnd w:id="779"/>
      <w:bookmarkEnd w:id="780"/>
      <w:bookmarkEnd w:id="78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284D5B12" w14:textId="659315D7" w:rsidR="00BB5DEA" w:rsidRDefault="00BB5DEA" w:rsidP="00BB5DEA">
      <w:pPr>
        <w:pStyle w:val="Heading2"/>
      </w:pPr>
      <w:bookmarkStart w:id="782" w:name="_Toc153882672"/>
      <w:bookmarkStart w:id="783" w:name="_Toc186721392"/>
      <w:bookmarkStart w:id="784" w:name="_Toc200620197"/>
      <w:r>
        <w:t>6.3</w:t>
      </w:r>
      <w:r>
        <w:tab/>
      </w:r>
      <w:r>
        <w:rPr>
          <w:lang w:eastAsia="zh-CN"/>
        </w:rPr>
        <w:t>Npkmf_Discovery</w:t>
      </w:r>
      <w:r>
        <w:t xml:space="preserve"> Service API</w:t>
      </w:r>
      <w:bookmarkEnd w:id="782"/>
      <w:bookmarkEnd w:id="783"/>
      <w:bookmarkEnd w:id="784"/>
    </w:p>
    <w:p w14:paraId="3AAB8832" w14:textId="404CBFEC" w:rsidR="00BB5DEA" w:rsidRDefault="00BB5DEA" w:rsidP="00BB5DEA">
      <w:pPr>
        <w:pStyle w:val="Heading3"/>
      </w:pPr>
      <w:bookmarkStart w:id="785" w:name="_Toc153882673"/>
      <w:bookmarkStart w:id="786" w:name="_Toc186721393"/>
      <w:bookmarkStart w:id="787" w:name="_Toc200620198"/>
      <w:r>
        <w:t>6.3.1</w:t>
      </w:r>
      <w:r>
        <w:tab/>
        <w:t>Introduction</w:t>
      </w:r>
      <w:bookmarkEnd w:id="785"/>
      <w:bookmarkEnd w:id="786"/>
      <w:bookmarkEnd w:id="787"/>
    </w:p>
    <w:p w14:paraId="6194CB04" w14:textId="77777777" w:rsidR="00BB5DEA" w:rsidRDefault="00BB5DEA" w:rsidP="00BB5DEA">
      <w:pPr>
        <w:rPr>
          <w:noProof/>
          <w:lang w:eastAsia="zh-CN"/>
        </w:rPr>
      </w:pPr>
      <w:r>
        <w:rPr>
          <w:noProof/>
        </w:rPr>
        <w:t xml:space="preserve">The </w:t>
      </w:r>
      <w:r>
        <w:rPr>
          <w:lang w:eastAsia="zh-CN"/>
        </w:rPr>
        <w:t>Npkmf_Discovery</w:t>
      </w:r>
      <w:r>
        <w:rPr>
          <w:noProof/>
        </w:rPr>
        <w:t xml:space="preserve"> shall use the </w:t>
      </w:r>
      <w:r>
        <w:rPr>
          <w:lang w:eastAsia="zh-CN"/>
        </w:rPr>
        <w:t>Npkmf_Discovery</w:t>
      </w:r>
      <w:r>
        <w:rPr>
          <w:noProof/>
          <w:lang w:eastAsia="zh-CN"/>
        </w:rPr>
        <w:t xml:space="preserve"> API.</w:t>
      </w:r>
    </w:p>
    <w:p w14:paraId="243D4507" w14:textId="77777777" w:rsidR="00BB5DEA" w:rsidRDefault="00BB5DEA" w:rsidP="00BB5DEA">
      <w:pPr>
        <w:rPr>
          <w:noProof/>
          <w:lang w:eastAsia="zh-CN"/>
        </w:rPr>
      </w:pPr>
      <w:r>
        <w:rPr>
          <w:noProof/>
          <w:lang w:eastAsia="zh-CN"/>
        </w:rPr>
        <w:t xml:space="preserve">The API URI of the </w:t>
      </w:r>
      <w:r>
        <w:rPr>
          <w:lang w:eastAsia="zh-CN"/>
        </w:rPr>
        <w:t>Npkmf_Discovery</w:t>
      </w:r>
      <w:r>
        <w:rPr>
          <w:noProof/>
        </w:rPr>
        <w:t xml:space="preserve"> </w:t>
      </w:r>
      <w:r>
        <w:rPr>
          <w:noProof/>
          <w:lang w:eastAsia="zh-CN"/>
        </w:rPr>
        <w:t>API shall be:</w:t>
      </w:r>
    </w:p>
    <w:p w14:paraId="5D8DD896" w14:textId="77777777" w:rsidR="00BB5DEA" w:rsidRDefault="00BB5DEA" w:rsidP="00BB5DEA">
      <w:pPr>
        <w:rPr>
          <w:noProof/>
          <w:lang w:eastAsia="zh-CN"/>
        </w:rPr>
      </w:pPr>
      <w:r>
        <w:rPr>
          <w:b/>
          <w:noProof/>
        </w:rPr>
        <w:t>{apiRoot}/&lt;apiName&gt;/&lt;apiVersion&gt;</w:t>
      </w:r>
    </w:p>
    <w:p w14:paraId="25BAD16E" w14:textId="77777777" w:rsidR="00BB5DEA" w:rsidRDefault="00BB5DEA" w:rsidP="00BB5DEA">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0B0121C3" w14:textId="77777777" w:rsidR="00BB5DEA" w:rsidRDefault="00BB5DEA" w:rsidP="00BB5DEA">
      <w:pPr>
        <w:pStyle w:val="B1"/>
        <w:rPr>
          <w:b/>
          <w:noProof/>
        </w:rPr>
      </w:pPr>
      <w:r>
        <w:rPr>
          <w:b/>
          <w:noProof/>
        </w:rPr>
        <w:t>{apiRoot}/&lt;apiName&gt;/&lt;apiVersion&gt;/&lt;apiSpecificResourceUriPart&gt;</w:t>
      </w:r>
    </w:p>
    <w:p w14:paraId="4578DD2D" w14:textId="77777777" w:rsidR="00BB5DEA" w:rsidRDefault="00BB5DEA" w:rsidP="00BB5DEA">
      <w:pPr>
        <w:rPr>
          <w:noProof/>
          <w:lang w:eastAsia="zh-CN"/>
        </w:rPr>
      </w:pPr>
      <w:r>
        <w:rPr>
          <w:noProof/>
          <w:lang w:eastAsia="zh-CN"/>
        </w:rPr>
        <w:t>with the following components:</w:t>
      </w:r>
    </w:p>
    <w:p w14:paraId="48C9EF0C" w14:textId="77777777" w:rsidR="00BB5DEA" w:rsidRDefault="00BB5DEA" w:rsidP="00BB5DEA">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5E48830" w14:textId="77777777" w:rsidR="00BB5DEA" w:rsidRDefault="00BB5DEA" w:rsidP="00BB5DEA">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npkmf-discovery</w:t>
      </w:r>
      <w:r>
        <w:rPr>
          <w:noProof/>
        </w:rPr>
        <w:t>".</w:t>
      </w:r>
    </w:p>
    <w:p w14:paraId="2B495156" w14:textId="77777777" w:rsidR="00BB5DEA" w:rsidRDefault="00BB5DEA" w:rsidP="00BB5DEA">
      <w:pPr>
        <w:pStyle w:val="B1"/>
        <w:rPr>
          <w:noProof/>
        </w:rPr>
      </w:pPr>
      <w:r>
        <w:rPr>
          <w:noProof/>
        </w:rPr>
        <w:t>-</w:t>
      </w:r>
      <w:r>
        <w:rPr>
          <w:noProof/>
        </w:rPr>
        <w:tab/>
        <w:t>The &lt;apiVersion&gt; shall be "v1".</w:t>
      </w:r>
    </w:p>
    <w:p w14:paraId="36C2170D" w14:textId="3C0D49E7" w:rsidR="00BB5DEA" w:rsidRDefault="00BB5DEA" w:rsidP="00BB5DEA">
      <w:pPr>
        <w:pStyle w:val="B1"/>
        <w:rPr>
          <w:noProof/>
          <w:lang w:eastAsia="zh-CN"/>
        </w:rPr>
      </w:pPr>
      <w:r>
        <w:rPr>
          <w:noProof/>
        </w:rPr>
        <w:t>-</w:t>
      </w:r>
      <w:r>
        <w:rPr>
          <w:noProof/>
        </w:rPr>
        <w:tab/>
        <w:t>The &lt;apiSpecificResourceUriPart&gt; shall be set as described in clause</w:t>
      </w:r>
      <w:r>
        <w:rPr>
          <w:noProof/>
          <w:lang w:eastAsia="zh-CN"/>
        </w:rPr>
        <w:t> 6.3</w:t>
      </w:r>
      <w:r>
        <w:rPr>
          <w:noProof/>
        </w:rPr>
        <w:t>.3.</w:t>
      </w:r>
    </w:p>
    <w:p w14:paraId="4EFB1A26" w14:textId="106DA109" w:rsidR="00BB5DEA" w:rsidRDefault="00BB5DEA" w:rsidP="00BB5DEA">
      <w:pPr>
        <w:pStyle w:val="Heading3"/>
      </w:pPr>
      <w:bookmarkStart w:id="788" w:name="_Toc153882674"/>
      <w:bookmarkStart w:id="789" w:name="_Toc186721394"/>
      <w:bookmarkStart w:id="790" w:name="_Toc200620199"/>
      <w:r>
        <w:t>6.3.2</w:t>
      </w:r>
      <w:r>
        <w:tab/>
        <w:t>Usage of HTTP</w:t>
      </w:r>
      <w:bookmarkEnd w:id="788"/>
      <w:bookmarkEnd w:id="789"/>
      <w:bookmarkEnd w:id="790"/>
    </w:p>
    <w:p w14:paraId="12270823" w14:textId="74261DD3" w:rsidR="00BB5DEA" w:rsidRDefault="00BB5DEA" w:rsidP="00BB5DEA">
      <w:pPr>
        <w:pStyle w:val="Heading4"/>
      </w:pPr>
      <w:bookmarkStart w:id="791" w:name="_Toc153882675"/>
      <w:bookmarkStart w:id="792" w:name="_Toc186721395"/>
      <w:bookmarkStart w:id="793" w:name="_Toc200620200"/>
      <w:r>
        <w:t>6.3.2.1</w:t>
      </w:r>
      <w:r>
        <w:tab/>
        <w:t>General</w:t>
      </w:r>
      <w:bookmarkEnd w:id="791"/>
      <w:bookmarkEnd w:id="792"/>
      <w:bookmarkEnd w:id="793"/>
    </w:p>
    <w:p w14:paraId="7E6FE281" w14:textId="77777777" w:rsidR="00BB5DEA" w:rsidRDefault="00BB5DEA" w:rsidP="00BB5DEA">
      <w:pPr>
        <w:rPr>
          <w:noProof/>
        </w:rPr>
      </w:pPr>
      <w:r>
        <w:rPr>
          <w:noProof/>
        </w:rPr>
        <w:t>HTTP</w:t>
      </w:r>
      <w:r>
        <w:rPr>
          <w:noProof/>
          <w:lang w:eastAsia="zh-CN"/>
        </w:rPr>
        <w:t xml:space="preserve">/2, IETF RFC 9113 [8], </w:t>
      </w:r>
      <w:r>
        <w:rPr>
          <w:noProof/>
        </w:rPr>
        <w:t>shall be used as specified in clause 5 of 3GPP TS 29.500 [</w:t>
      </w:r>
      <w:r>
        <w:rPr>
          <w:noProof/>
          <w:lang w:eastAsia="zh-CN"/>
        </w:rPr>
        <w:t>5</w:t>
      </w:r>
      <w:r>
        <w:rPr>
          <w:noProof/>
        </w:rPr>
        <w:t>].</w:t>
      </w:r>
    </w:p>
    <w:p w14:paraId="25516D1F" w14:textId="77777777" w:rsidR="00BB5DEA" w:rsidRDefault="00BB5DEA" w:rsidP="00BB5DEA">
      <w:pPr>
        <w:rPr>
          <w:noProof/>
        </w:rPr>
      </w:pPr>
      <w:r>
        <w:rPr>
          <w:noProof/>
        </w:rPr>
        <w:t>HTTP</w:t>
      </w:r>
      <w:r>
        <w:rPr>
          <w:noProof/>
          <w:lang w:eastAsia="zh-CN"/>
        </w:rPr>
        <w:t xml:space="preserve">/2 </w:t>
      </w:r>
      <w:r>
        <w:rPr>
          <w:noProof/>
        </w:rPr>
        <w:t>shall be transported as specified in clause 5.3 of 3GPP TS 29.500 [</w:t>
      </w:r>
      <w:r>
        <w:rPr>
          <w:noProof/>
          <w:lang w:eastAsia="zh-CN"/>
        </w:rPr>
        <w:t>5</w:t>
      </w:r>
      <w:r>
        <w:rPr>
          <w:noProof/>
        </w:rPr>
        <w:t>].</w:t>
      </w:r>
    </w:p>
    <w:p w14:paraId="3FD3F449" w14:textId="77777777" w:rsidR="00BB5DEA" w:rsidRDefault="00BB5DEA" w:rsidP="00BB5DEA">
      <w:pPr>
        <w:rPr>
          <w:noProof/>
        </w:rPr>
      </w:pPr>
      <w:r>
        <w:rPr>
          <w:noProof/>
        </w:rPr>
        <w:t>The OpenAPI [</w:t>
      </w:r>
      <w:r>
        <w:rPr>
          <w:noProof/>
          <w:lang w:eastAsia="zh-CN"/>
        </w:rPr>
        <w:t>7</w:t>
      </w:r>
      <w:r>
        <w:rPr>
          <w:noProof/>
        </w:rPr>
        <w:t>] specification of HTTP messages and content bodies for the</w:t>
      </w:r>
      <w:r w:rsidRPr="000F53DA">
        <w:rPr>
          <w:lang w:eastAsia="zh-CN"/>
        </w:rPr>
        <w:t xml:space="preserve"> </w:t>
      </w:r>
      <w:r>
        <w:rPr>
          <w:lang w:eastAsia="zh-CN"/>
        </w:rPr>
        <w:t>Npkmf_Discovery</w:t>
      </w:r>
      <w:r>
        <w:rPr>
          <w:noProof/>
        </w:rPr>
        <w:t xml:space="preserve"> API is contained in Annex A.</w:t>
      </w:r>
    </w:p>
    <w:p w14:paraId="414F6CEF" w14:textId="3142CF7E" w:rsidR="00BB5DEA" w:rsidRDefault="00BB5DEA" w:rsidP="00BB5DEA">
      <w:pPr>
        <w:pStyle w:val="Heading4"/>
      </w:pPr>
      <w:bookmarkStart w:id="794" w:name="_Toc153882676"/>
      <w:bookmarkStart w:id="795" w:name="_Toc186721396"/>
      <w:bookmarkStart w:id="796" w:name="_Toc200620201"/>
      <w:r>
        <w:t>6.3.2.2</w:t>
      </w:r>
      <w:r>
        <w:tab/>
        <w:t>HTTP standard headers</w:t>
      </w:r>
      <w:bookmarkEnd w:id="794"/>
      <w:bookmarkEnd w:id="795"/>
      <w:bookmarkEnd w:id="796"/>
    </w:p>
    <w:p w14:paraId="1F12F38E" w14:textId="5182237A" w:rsidR="00BB5DEA" w:rsidRDefault="00BB5DEA" w:rsidP="00BB5DEA">
      <w:pPr>
        <w:pStyle w:val="Heading5"/>
        <w:rPr>
          <w:lang w:eastAsia="zh-CN"/>
        </w:rPr>
      </w:pPr>
      <w:bookmarkStart w:id="797" w:name="_Toc153882677"/>
      <w:bookmarkStart w:id="798" w:name="_Toc186721397"/>
      <w:bookmarkStart w:id="799" w:name="_Toc200620202"/>
      <w:r>
        <w:t>6.3.2.2.1</w:t>
      </w:r>
      <w:r>
        <w:rPr>
          <w:lang w:eastAsia="zh-CN"/>
        </w:rPr>
        <w:tab/>
        <w:t>General</w:t>
      </w:r>
      <w:bookmarkEnd w:id="797"/>
      <w:bookmarkEnd w:id="798"/>
      <w:bookmarkEnd w:id="799"/>
    </w:p>
    <w:p w14:paraId="35164330" w14:textId="77777777" w:rsidR="00BB5DEA" w:rsidRDefault="00BB5DEA" w:rsidP="00BB5DEA">
      <w:pPr>
        <w:rPr>
          <w:noProof/>
        </w:rPr>
      </w:pPr>
      <w:r>
        <w:rPr>
          <w:noProof/>
        </w:rPr>
        <w:t>See clause 5.2.2 of 3GPP TS 29.500 [</w:t>
      </w:r>
      <w:r>
        <w:rPr>
          <w:noProof/>
          <w:lang w:eastAsia="zh-CN"/>
        </w:rPr>
        <w:t>5</w:t>
      </w:r>
      <w:r>
        <w:rPr>
          <w:noProof/>
        </w:rPr>
        <w:t>] for the usage of HTTP standard headers.</w:t>
      </w:r>
    </w:p>
    <w:p w14:paraId="321C4F8C" w14:textId="11876520" w:rsidR="00BB5DEA" w:rsidRDefault="00BB5DEA" w:rsidP="00BB5DEA">
      <w:pPr>
        <w:pStyle w:val="Heading5"/>
      </w:pPr>
      <w:bookmarkStart w:id="800" w:name="_Toc153882678"/>
      <w:bookmarkStart w:id="801" w:name="_Toc186721398"/>
      <w:bookmarkStart w:id="802" w:name="_Toc200620203"/>
      <w:r>
        <w:t>6.3.2.2.2</w:t>
      </w:r>
      <w:r>
        <w:tab/>
        <w:t>Content type</w:t>
      </w:r>
      <w:bookmarkEnd w:id="800"/>
      <w:bookmarkEnd w:id="801"/>
      <w:bookmarkEnd w:id="802"/>
    </w:p>
    <w:p w14:paraId="03246FCD" w14:textId="77777777" w:rsidR="00BB5DEA" w:rsidRDefault="00BB5DEA" w:rsidP="00BB5DEA">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w:t>
      </w:r>
      <w:r>
        <w:rPr>
          <w:noProof/>
          <w:lang w:eastAsia="zh-CN"/>
        </w:rPr>
        <w:t>5</w:t>
      </w:r>
      <w:r>
        <w:rPr>
          <w:noProof/>
        </w:rPr>
        <w:t>].</w:t>
      </w:r>
      <w:r>
        <w:t xml:space="preserve"> The use of the JSON format shall be signalled by the content type "application/json".</w:t>
      </w:r>
    </w:p>
    <w:p w14:paraId="27E1B8F5" w14:textId="77777777" w:rsidR="00BB5DEA" w:rsidRDefault="00BB5DEA" w:rsidP="00BB5DE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lang w:eastAsia="zh-CN"/>
        </w:rPr>
        <w:t>0</w:t>
      </w:r>
      <w:r>
        <w:t>].</w:t>
      </w:r>
    </w:p>
    <w:p w14:paraId="19814C4D" w14:textId="3584CD45" w:rsidR="00BB5DEA" w:rsidRDefault="00BB5DEA" w:rsidP="00BB5DEA">
      <w:pPr>
        <w:pStyle w:val="Heading4"/>
      </w:pPr>
      <w:bookmarkStart w:id="803" w:name="_Toc153882679"/>
      <w:bookmarkStart w:id="804" w:name="_Toc186721399"/>
      <w:bookmarkStart w:id="805" w:name="_Toc200620204"/>
      <w:r>
        <w:t>6.3.2.3</w:t>
      </w:r>
      <w:r>
        <w:tab/>
        <w:t>HTTP custom headers</w:t>
      </w:r>
      <w:bookmarkEnd w:id="803"/>
      <w:bookmarkEnd w:id="804"/>
      <w:bookmarkEnd w:id="805"/>
    </w:p>
    <w:p w14:paraId="1058E06C" w14:textId="77777777" w:rsidR="00BB5DEA" w:rsidRDefault="00BB5DEA" w:rsidP="00BB5DEA">
      <w:pPr>
        <w:rPr>
          <w:noProof/>
        </w:rPr>
      </w:pPr>
      <w:r>
        <w:rPr>
          <w:noProof/>
        </w:rPr>
        <w:t>The mandatory HTTP custom header fields specified in clause 5.2.3.2 of 3GPP TS 29.500 [</w:t>
      </w:r>
      <w:r>
        <w:rPr>
          <w:noProof/>
          <w:lang w:eastAsia="zh-CN"/>
        </w:rPr>
        <w:t>5</w:t>
      </w:r>
      <w:r>
        <w:rPr>
          <w:noProof/>
        </w:rPr>
        <w:t>] shall be applicable, and the optional HTTP custom header fields specified in clause 5.2.3.3 of 3GPP TS 29.500 [</w:t>
      </w:r>
      <w:r>
        <w:rPr>
          <w:noProof/>
          <w:lang w:eastAsia="zh-CN"/>
        </w:rPr>
        <w:t>5</w:t>
      </w:r>
      <w:r>
        <w:rPr>
          <w:noProof/>
        </w:rPr>
        <w:t>] may be supported.</w:t>
      </w:r>
    </w:p>
    <w:p w14:paraId="3CA6366C" w14:textId="0B4A3C4C" w:rsidR="00BB5DEA" w:rsidRDefault="00BB5DEA" w:rsidP="00BB5DEA">
      <w:pPr>
        <w:pStyle w:val="Heading3"/>
      </w:pPr>
      <w:bookmarkStart w:id="806" w:name="_Toc153882680"/>
      <w:bookmarkStart w:id="807" w:name="_Toc186721400"/>
      <w:bookmarkStart w:id="808" w:name="_Toc200620205"/>
      <w:r>
        <w:t>6.3.3</w:t>
      </w:r>
      <w:r>
        <w:tab/>
        <w:t>Resources</w:t>
      </w:r>
      <w:bookmarkEnd w:id="806"/>
      <w:bookmarkEnd w:id="807"/>
      <w:bookmarkEnd w:id="808"/>
    </w:p>
    <w:p w14:paraId="4F82A6FF" w14:textId="40040366" w:rsidR="00BB5DEA" w:rsidRDefault="00BB5DEA" w:rsidP="00BB5DEA">
      <w:pPr>
        <w:pStyle w:val="Heading4"/>
      </w:pPr>
      <w:bookmarkStart w:id="809" w:name="_Toc153882681"/>
      <w:bookmarkStart w:id="810" w:name="_Toc186721401"/>
      <w:bookmarkStart w:id="811" w:name="_Toc200620206"/>
      <w:r>
        <w:t>6.3.3.1</w:t>
      </w:r>
      <w:r>
        <w:tab/>
        <w:t>Overview</w:t>
      </w:r>
      <w:bookmarkEnd w:id="809"/>
      <w:bookmarkEnd w:id="810"/>
      <w:bookmarkEnd w:id="811"/>
    </w:p>
    <w:p w14:paraId="624D75B4" w14:textId="77777777" w:rsidR="00BB5DEA" w:rsidRDefault="00BB5DEA" w:rsidP="00BB5DEA">
      <w:pPr>
        <w:rPr>
          <w:lang w:eastAsia="zh-CN"/>
        </w:rPr>
      </w:pPr>
      <w:r>
        <w:t>This clause describes the structure for the Resource URIs and the resources and methods used for the service.</w:t>
      </w:r>
    </w:p>
    <w:p w14:paraId="50A957E7" w14:textId="17E6FAE7" w:rsidR="00BB5DEA" w:rsidRDefault="00BB5DEA" w:rsidP="00BB5DEA">
      <w:r>
        <w:t>Figure</w:t>
      </w:r>
      <w:r w:rsidRPr="00330B48">
        <w:t> </w:t>
      </w:r>
      <w:r>
        <w:t xml:space="preserve">6.3.3.1-1 describes the resource URI structure of the </w:t>
      </w:r>
      <w:r>
        <w:rPr>
          <w:lang w:eastAsia="zh-CN"/>
        </w:rPr>
        <w:t>Npkmf_Discovery</w:t>
      </w:r>
      <w:r>
        <w:t xml:space="preserve"> API.</w:t>
      </w:r>
    </w:p>
    <w:p w14:paraId="0B9E06C6" w14:textId="77777777" w:rsidR="00BB5DEA" w:rsidRDefault="00BB5DEA" w:rsidP="00BB5DEA">
      <w:pPr>
        <w:pStyle w:val="TH"/>
        <w:rPr>
          <w:lang w:eastAsia="zh-CN"/>
        </w:rPr>
      </w:pPr>
    </w:p>
    <w:p w14:paraId="487682D7" w14:textId="77777777" w:rsidR="00BB5DEA" w:rsidRDefault="00BB5DEA" w:rsidP="00BB5DEA">
      <w:pPr>
        <w:pStyle w:val="TH"/>
        <w:rPr>
          <w:lang w:val="en-US" w:eastAsia="zh-CN"/>
        </w:rPr>
      </w:pPr>
      <w:r>
        <w:object w:dxaOrig="10936" w:dyaOrig="7965" w14:anchorId="6311433D">
          <v:shape id="_x0000_i1034" type="#_x0000_t75" style="width:386.25pt;height:283.5pt" o:ole="">
            <v:imagedata r:id="rId29" o:title=""/>
          </v:shape>
          <o:OLEObject Type="Embed" ProgID="Visio.Drawing.15" ShapeID="_x0000_i1034" DrawAspect="Content" ObjectID="_1825842914" r:id="rId30"/>
        </w:object>
      </w:r>
    </w:p>
    <w:p w14:paraId="058652B1" w14:textId="1BAC202C" w:rsidR="00BB5DEA" w:rsidRDefault="00BB5DEA" w:rsidP="00BB5DEA">
      <w:pPr>
        <w:pStyle w:val="TF"/>
      </w:pPr>
      <w:r>
        <w:t>Figure</w:t>
      </w:r>
      <w:r w:rsidRPr="00330B48">
        <w:t> </w:t>
      </w:r>
      <w:r>
        <w:t xml:space="preserve">6.3.3.1-1: Resource URI structure of the </w:t>
      </w:r>
      <w:r>
        <w:rPr>
          <w:lang w:eastAsia="zh-CN"/>
        </w:rPr>
        <w:t>Npkmf_Discovery</w:t>
      </w:r>
      <w:r>
        <w:t xml:space="preserve"> API</w:t>
      </w:r>
    </w:p>
    <w:p w14:paraId="0D1F08F3" w14:textId="19441BBE" w:rsidR="00BB5DEA" w:rsidRDefault="00BB5DEA" w:rsidP="00BB5DEA">
      <w:r>
        <w:t>Table</w:t>
      </w:r>
      <w:r w:rsidRPr="00330B48">
        <w:t> </w:t>
      </w:r>
      <w:r>
        <w:t>6.3.3.1-1 provides an overview of the resources and applicable HTTP methods.</w:t>
      </w:r>
    </w:p>
    <w:p w14:paraId="7AA7120A" w14:textId="77F84225" w:rsidR="00BB5DEA" w:rsidRDefault="00BB5DEA" w:rsidP="00BB5DEA">
      <w:pPr>
        <w:pStyle w:val="TH"/>
      </w:pPr>
      <w:r>
        <w:t>Table</w:t>
      </w:r>
      <w:r w:rsidRPr="00330B48">
        <w:t> </w:t>
      </w:r>
      <w:r>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BB5DEA" w14:paraId="52C5EBA2"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BF993" w14:textId="77777777" w:rsidR="00BB5DEA" w:rsidRDefault="00BB5DEA" w:rsidP="00C934E9">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264A1" w14:textId="77777777" w:rsidR="00BB5DEA" w:rsidRDefault="00BB5DEA" w:rsidP="00C934E9">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B4171" w14:textId="77777777" w:rsidR="00BB5DEA" w:rsidRDefault="00BB5DEA" w:rsidP="00C934E9">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3A546F" w14:textId="77777777" w:rsidR="00BB5DEA" w:rsidRDefault="00BB5DEA" w:rsidP="00C934E9">
            <w:pPr>
              <w:pStyle w:val="TAH"/>
            </w:pPr>
            <w:r>
              <w:t>Description</w:t>
            </w:r>
          </w:p>
        </w:tc>
      </w:tr>
      <w:tr w:rsidR="00BB5DEA" w14:paraId="2FE71744"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hideMark/>
          </w:tcPr>
          <w:p w14:paraId="0DED805E" w14:textId="77777777" w:rsidR="00BB5DEA" w:rsidRDefault="00BB5DEA" w:rsidP="00C934E9">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6B6259CE" w14:textId="77777777" w:rsidR="00BB5DEA" w:rsidRDefault="00BB5DEA" w:rsidP="00C934E9">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371C34DD"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5024D408" w14:textId="77777777" w:rsidR="00BB5DEA" w:rsidRDefault="00BB5DEA" w:rsidP="00C934E9">
            <w:pPr>
              <w:pStyle w:val="TAL"/>
            </w:pPr>
            <w:r>
              <w:t>Obtain the authorization from the 5G PKMF for announcing in the PLMN</w:t>
            </w:r>
          </w:p>
        </w:tc>
      </w:tr>
      <w:tr w:rsidR="00BB5DEA" w14:paraId="622576B0"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4F7455CE" w14:textId="77777777" w:rsidR="00BB5DEA" w:rsidRDefault="00BB5DEA" w:rsidP="00C934E9">
            <w:pPr>
              <w:pStyle w:val="TAL"/>
              <w:rPr>
                <w:lang w:eastAsia="zh-CN"/>
              </w:rPr>
            </w:pPr>
            <w:r>
              <w:rPr>
                <w:rFonts w:hint="eastAsia"/>
                <w:lang w:eastAsia="zh-CN"/>
              </w:rPr>
              <w:t>M</w:t>
            </w:r>
            <w:r>
              <w:rPr>
                <w:lang w:eastAsia="zh-CN"/>
              </w:rPr>
              <w:t>onitorKey</w:t>
            </w:r>
          </w:p>
        </w:tc>
        <w:tc>
          <w:tcPr>
            <w:tcW w:w="1476" w:type="pct"/>
            <w:tcBorders>
              <w:top w:val="single" w:sz="4" w:space="0" w:color="auto"/>
              <w:left w:val="single" w:sz="4" w:space="0" w:color="auto"/>
              <w:bottom w:val="single" w:sz="4" w:space="0" w:color="auto"/>
              <w:right w:val="single" w:sz="4" w:space="0" w:color="auto"/>
            </w:tcBorders>
          </w:tcPr>
          <w:p w14:paraId="3D0CB254" w14:textId="77777777" w:rsidR="00BB5DEA" w:rsidRDefault="00BB5DEA" w:rsidP="00C934E9">
            <w:pPr>
              <w:pStyle w:val="TAL"/>
            </w:pPr>
            <w:r>
              <w:t>/{ueId}/monitor-key/{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B2208F9"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53BF04BC" w14:textId="77777777" w:rsidR="00BB5DEA" w:rsidRDefault="00BB5DEA" w:rsidP="00C934E9">
            <w:pPr>
              <w:pStyle w:val="TAL"/>
            </w:pPr>
            <w:r>
              <w:t>Obtain the discovery key from the 5G PKMF for monitoring in the PLMN</w:t>
            </w:r>
          </w:p>
        </w:tc>
      </w:tr>
      <w:tr w:rsidR="00BB5DEA" w14:paraId="2429B5B6" w14:textId="77777777" w:rsidTr="00C934E9">
        <w:trPr>
          <w:jc w:val="center"/>
        </w:trPr>
        <w:tc>
          <w:tcPr>
            <w:tcW w:w="1314" w:type="pct"/>
            <w:tcBorders>
              <w:top w:val="single" w:sz="4" w:space="0" w:color="auto"/>
              <w:left w:val="single" w:sz="4" w:space="0" w:color="auto"/>
              <w:bottom w:val="single" w:sz="4" w:space="0" w:color="auto"/>
              <w:right w:val="single" w:sz="4" w:space="0" w:color="auto"/>
            </w:tcBorders>
          </w:tcPr>
          <w:p w14:paraId="52472856" w14:textId="77777777" w:rsidR="00BB5DEA" w:rsidRDefault="00BB5DEA" w:rsidP="00C934E9">
            <w:pPr>
              <w:pStyle w:val="TAL"/>
              <w:rPr>
                <w:lang w:eastAsia="zh-CN"/>
              </w:rPr>
            </w:pPr>
            <w:r>
              <w:rPr>
                <w:rFonts w:hint="eastAsia"/>
                <w:lang w:eastAsia="zh-CN"/>
              </w:rPr>
              <w:t>D</w:t>
            </w:r>
            <w:r>
              <w:rPr>
                <w:lang w:eastAsia="zh-CN"/>
              </w:rPr>
              <w:t>iscoveryKey</w:t>
            </w:r>
          </w:p>
        </w:tc>
        <w:tc>
          <w:tcPr>
            <w:tcW w:w="1476" w:type="pct"/>
            <w:tcBorders>
              <w:top w:val="single" w:sz="4" w:space="0" w:color="auto"/>
              <w:left w:val="single" w:sz="4" w:space="0" w:color="auto"/>
              <w:bottom w:val="single" w:sz="4" w:space="0" w:color="auto"/>
              <w:right w:val="single" w:sz="4" w:space="0" w:color="auto"/>
            </w:tcBorders>
          </w:tcPr>
          <w:p w14:paraId="0EE34263" w14:textId="77777777" w:rsidR="00BB5DEA" w:rsidRDefault="00BB5DEA" w:rsidP="00C934E9">
            <w:pPr>
              <w:pStyle w:val="TAL"/>
            </w:pPr>
            <w:r>
              <w:t>/{ueId}/discovery-key/{</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F768CF5" w14:textId="77777777" w:rsidR="00BB5DEA" w:rsidRDefault="00BB5DEA" w:rsidP="00C934E9">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20A674C" w14:textId="77777777" w:rsidR="00BB5DEA" w:rsidRDefault="00BB5DEA" w:rsidP="00C934E9">
            <w:pPr>
              <w:pStyle w:val="TAL"/>
            </w:pPr>
            <w:r>
              <w:t>Obtain the discovery key from the 5G PKMF for a discoverer UE in the PLMN to operate Model B restricted discovery</w:t>
            </w:r>
          </w:p>
        </w:tc>
      </w:tr>
    </w:tbl>
    <w:p w14:paraId="6F2CDE8E" w14:textId="5861D661" w:rsidR="00BB5DEA" w:rsidRDefault="00BB5DEA" w:rsidP="00BB5DEA">
      <w:pPr>
        <w:pStyle w:val="Guidance"/>
      </w:pPr>
    </w:p>
    <w:p w14:paraId="04921C82" w14:textId="77777777" w:rsidR="009834E5" w:rsidRDefault="009834E5" w:rsidP="009834E5">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3C6A341C" w14:textId="77777777" w:rsidR="009834E5" w:rsidRDefault="009834E5" w:rsidP="009834E5"/>
    <w:p w14:paraId="2762ECD1" w14:textId="1EA755A7" w:rsidR="00BB5DEA" w:rsidRDefault="00BB5DEA" w:rsidP="00BB5DEA">
      <w:pPr>
        <w:pStyle w:val="Heading4"/>
      </w:pPr>
      <w:bookmarkStart w:id="812" w:name="_Toc153882682"/>
      <w:bookmarkStart w:id="813" w:name="_Toc186721402"/>
      <w:bookmarkStart w:id="814" w:name="_Toc200620207"/>
      <w:r>
        <w:t>6.3.3.2</w:t>
      </w:r>
      <w:r>
        <w:tab/>
        <w:t>Resource: AnnounceAuthorize</w:t>
      </w:r>
      <w:bookmarkEnd w:id="812"/>
      <w:bookmarkEnd w:id="813"/>
      <w:bookmarkEnd w:id="814"/>
    </w:p>
    <w:p w14:paraId="1923D1E3" w14:textId="421572E9" w:rsidR="00BB5DEA" w:rsidRDefault="00BB5DEA" w:rsidP="00BB5DEA">
      <w:pPr>
        <w:pStyle w:val="Heading5"/>
      </w:pPr>
      <w:bookmarkStart w:id="815" w:name="_Toc153882683"/>
      <w:bookmarkStart w:id="816" w:name="_Toc186721403"/>
      <w:bookmarkStart w:id="817" w:name="_Toc200620208"/>
      <w:r>
        <w:t>6.3.3.2.1</w:t>
      </w:r>
      <w:r>
        <w:tab/>
        <w:t>Description</w:t>
      </w:r>
      <w:bookmarkEnd w:id="815"/>
      <w:bookmarkEnd w:id="816"/>
      <w:bookmarkEnd w:id="817"/>
    </w:p>
    <w:p w14:paraId="0E37C1A4" w14:textId="4C62D843" w:rsidR="00BB5DEA" w:rsidRDefault="00BB5DEA" w:rsidP="00BB5DEA">
      <w:pPr>
        <w:pStyle w:val="Heading5"/>
      </w:pPr>
      <w:bookmarkStart w:id="818" w:name="_Toc153882684"/>
      <w:bookmarkStart w:id="819" w:name="_Toc186721404"/>
      <w:bookmarkStart w:id="820" w:name="_Toc200620209"/>
      <w:r>
        <w:t>6.3.3.2.2</w:t>
      </w:r>
      <w:r>
        <w:tab/>
        <w:t>Resource Definition</w:t>
      </w:r>
      <w:bookmarkEnd w:id="818"/>
      <w:bookmarkEnd w:id="819"/>
      <w:bookmarkEnd w:id="820"/>
    </w:p>
    <w:p w14:paraId="0C0C71B2" w14:textId="77777777" w:rsidR="00BB5DEA" w:rsidRDefault="00BB5DEA" w:rsidP="00BB5DEA">
      <w:r>
        <w:t xml:space="preserve">Resource URI: </w:t>
      </w:r>
      <w:r>
        <w:rPr>
          <w:b/>
          <w:noProof/>
        </w:rPr>
        <w:t>{apiRoot}/npkmf-disc/&lt;apiVersion&gt;/{ueId}/announce-authorize/{</w:t>
      </w:r>
      <w:r w:rsidRPr="00152E6E">
        <w:rPr>
          <w:b/>
          <w:noProof/>
        </w:rPr>
        <w:t>userInfoId</w:t>
      </w:r>
      <w:r>
        <w:rPr>
          <w:b/>
          <w:noProof/>
        </w:rPr>
        <w:t>}</w:t>
      </w:r>
    </w:p>
    <w:p w14:paraId="54726738" w14:textId="280EA436" w:rsidR="00BB5DEA" w:rsidRDefault="00BB5DEA" w:rsidP="00BB5DEA">
      <w:pPr>
        <w:rPr>
          <w:rFonts w:ascii="Arial" w:hAnsi="Arial" w:cs="Arial"/>
        </w:rPr>
      </w:pPr>
      <w:r>
        <w:t>This resource shall support the resource URI variables defined in table 6.3.3.2.2-1</w:t>
      </w:r>
      <w:r>
        <w:rPr>
          <w:rFonts w:ascii="Arial" w:hAnsi="Arial" w:cs="Arial"/>
        </w:rPr>
        <w:t>.</w:t>
      </w:r>
    </w:p>
    <w:p w14:paraId="43EEB9F7" w14:textId="77A3662A" w:rsidR="00BB5DEA" w:rsidRDefault="00BB5DEA" w:rsidP="00BB5DEA">
      <w:pPr>
        <w:pStyle w:val="TH"/>
        <w:rPr>
          <w:rFonts w:cs="Arial"/>
        </w:rPr>
      </w:pPr>
      <w:r>
        <w:t>Table 6.3.3.2.2-1: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BB5DEA" w14:paraId="0E5AC9BB"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386124C7" w14:textId="77777777" w:rsidR="00BB5DEA" w:rsidRDefault="00BB5DEA" w:rsidP="00C934E9">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01CCBD4A" w14:textId="77777777" w:rsidR="00BB5DEA" w:rsidRDefault="00BB5DEA" w:rsidP="00C934E9">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866EF1" w14:textId="77777777" w:rsidR="00BB5DEA" w:rsidRDefault="00BB5DEA" w:rsidP="00C934E9">
            <w:pPr>
              <w:pStyle w:val="TAH"/>
            </w:pPr>
            <w:r>
              <w:t>Definition</w:t>
            </w:r>
          </w:p>
        </w:tc>
      </w:tr>
      <w:tr w:rsidR="00BB5DEA" w14:paraId="4E0713F2"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BF9BB90" w14:textId="77777777" w:rsidR="00BB5DEA" w:rsidRDefault="00BB5DEA" w:rsidP="00C934E9">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469D58BB" w14:textId="77777777" w:rsidR="00BB5DEA" w:rsidRDefault="00BB5DEA" w:rsidP="00C934E9">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D61DA79" w14:textId="027380EE" w:rsidR="00BB5DEA" w:rsidRDefault="00BB5DEA" w:rsidP="00C934E9">
            <w:pPr>
              <w:pStyle w:val="TAL"/>
            </w:pPr>
            <w:r>
              <w:t>See clause</w:t>
            </w:r>
            <w:r>
              <w:rPr>
                <w:lang w:val="en-US" w:eastAsia="zh-CN"/>
              </w:rPr>
              <w:t> </w:t>
            </w:r>
            <w:r>
              <w:t>6.3.1</w:t>
            </w:r>
          </w:p>
        </w:tc>
      </w:tr>
      <w:tr w:rsidR="00BB5DEA" w14:paraId="085B938F"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00950967" w14:textId="77777777" w:rsidR="00BB5DEA" w:rsidRDefault="00BB5DEA" w:rsidP="00C934E9">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709669C4" w14:textId="77777777" w:rsidR="00BB5DEA" w:rsidRDefault="00BB5DEA" w:rsidP="00C934E9">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55646AA1" w14:textId="77777777" w:rsidR="00BB5DEA" w:rsidRDefault="00BB5DEA" w:rsidP="00C934E9">
            <w:pPr>
              <w:pStyle w:val="TAL"/>
            </w:pPr>
            <w:r>
              <w:t>Represents the Subscription Identifier SUPI or GPSI (see 3GPP TS 23.501 [2] clause 5.9.2)</w:t>
            </w:r>
            <w:r>
              <w:br/>
            </w:r>
            <w:r>
              <w:tab/>
              <w:t>pattern: See pattern of type VarUeId in 3GPP TS 29.571 [</w:t>
            </w:r>
            <w:r>
              <w:rPr>
                <w:lang w:eastAsia="zh-CN"/>
              </w:rPr>
              <w:t>16</w:t>
            </w:r>
            <w:r>
              <w:t>]</w:t>
            </w:r>
          </w:p>
        </w:tc>
      </w:tr>
      <w:tr w:rsidR="00BB5DEA" w14:paraId="5D4F67AA" w14:textId="77777777" w:rsidTr="00C934E9">
        <w:trPr>
          <w:jc w:val="center"/>
        </w:trPr>
        <w:tc>
          <w:tcPr>
            <w:tcW w:w="672" w:type="pct"/>
            <w:tcBorders>
              <w:top w:val="single" w:sz="6" w:space="0" w:color="000000"/>
              <w:left w:val="single" w:sz="6" w:space="0" w:color="000000"/>
              <w:bottom w:val="single" w:sz="6" w:space="0" w:color="000000"/>
              <w:right w:val="single" w:sz="6" w:space="0" w:color="000000"/>
            </w:tcBorders>
          </w:tcPr>
          <w:p w14:paraId="3C388C19" w14:textId="77777777" w:rsidR="00BB5DEA" w:rsidRDefault="00BB5DEA" w:rsidP="00C934E9">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606368EE" w14:textId="77777777" w:rsidR="00BB5DEA" w:rsidRDefault="00BB5DEA" w:rsidP="00C934E9">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60BD6819" w14:textId="77777777" w:rsidR="00BB5DEA" w:rsidRDefault="00BB5DEA" w:rsidP="00C934E9">
            <w:pPr>
              <w:pStyle w:val="TAL"/>
            </w:pPr>
            <w:r>
              <w:t xml:space="preserve">Represents </w:t>
            </w:r>
            <w:r>
              <w:rPr>
                <w:lang w:eastAsia="zh-CN"/>
              </w:rPr>
              <w:t>User Info Id.</w:t>
            </w:r>
          </w:p>
        </w:tc>
      </w:tr>
    </w:tbl>
    <w:p w14:paraId="4A48C3C4" w14:textId="77777777" w:rsidR="00BB5DEA" w:rsidRDefault="00BB5DEA" w:rsidP="00BB5DEA">
      <w:pPr>
        <w:pStyle w:val="Guidance"/>
      </w:pPr>
    </w:p>
    <w:p w14:paraId="648B1C54" w14:textId="266AE5BD" w:rsidR="00BB5DEA" w:rsidRDefault="00BB5DEA" w:rsidP="00BB5DEA">
      <w:pPr>
        <w:pStyle w:val="Heading5"/>
      </w:pPr>
      <w:bookmarkStart w:id="821" w:name="_Toc153882685"/>
      <w:bookmarkStart w:id="822" w:name="_Toc186721405"/>
      <w:bookmarkStart w:id="823" w:name="_Toc200620210"/>
      <w:r>
        <w:t>6.3.3.2.3</w:t>
      </w:r>
      <w:r>
        <w:tab/>
        <w:t>Resource Standard Methods</w:t>
      </w:r>
      <w:bookmarkEnd w:id="821"/>
      <w:bookmarkEnd w:id="822"/>
      <w:bookmarkEnd w:id="823"/>
    </w:p>
    <w:p w14:paraId="47CAB275" w14:textId="73376E85" w:rsidR="00BB5DEA" w:rsidRDefault="00BB5DEA" w:rsidP="00BB5DEA">
      <w:pPr>
        <w:pStyle w:val="H6"/>
        <w:rPr>
          <w:lang w:eastAsia="en-GB"/>
        </w:rPr>
      </w:pPr>
      <w:bookmarkStart w:id="824" w:name="_Toc70925852"/>
      <w:bookmarkStart w:id="825" w:name="_Toc35971404"/>
      <w:bookmarkStart w:id="826" w:name="_Toc510696613"/>
      <w:r>
        <w:t>6.3.3.2.3.1</w:t>
      </w:r>
      <w:r>
        <w:tab/>
        <w:t>PUT</w:t>
      </w:r>
      <w:bookmarkEnd w:id="824"/>
      <w:bookmarkEnd w:id="825"/>
      <w:bookmarkEnd w:id="826"/>
    </w:p>
    <w:p w14:paraId="462D1A94" w14:textId="6039D7ED" w:rsidR="00BB5DEA" w:rsidRDefault="00BB5DEA" w:rsidP="00BB5DEA">
      <w:r>
        <w:t>This method shall support the URI query parameters specified in table</w:t>
      </w:r>
      <w:r w:rsidRPr="00330B48">
        <w:t> </w:t>
      </w:r>
      <w:r>
        <w:t>6.3.3.2.3.1-1.</w:t>
      </w:r>
    </w:p>
    <w:p w14:paraId="4B618511" w14:textId="26365C69" w:rsidR="00BB5DEA" w:rsidRDefault="00BB5DEA" w:rsidP="00BB5DEA">
      <w:pPr>
        <w:pStyle w:val="TH"/>
        <w:rPr>
          <w:rFonts w:cs="Arial"/>
        </w:rPr>
      </w:pPr>
      <w:r>
        <w:t>Table</w:t>
      </w:r>
      <w:r w:rsidRPr="00330B48">
        <w:t> </w:t>
      </w:r>
      <w:r>
        <w:t>6.3.3.2.3.1-1: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0422D7E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3ACD31"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5DEBFD9"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72A2CC"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1DC6A70"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C2E1E"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2B2102A" w14:textId="77777777" w:rsidR="00BB5DEA" w:rsidRDefault="00BB5DEA" w:rsidP="00C934E9">
            <w:pPr>
              <w:pStyle w:val="TAH"/>
            </w:pPr>
            <w:r>
              <w:t>Applicability</w:t>
            </w:r>
          </w:p>
        </w:tc>
      </w:tr>
      <w:tr w:rsidR="00BB5DEA" w14:paraId="3528B2BF"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08431"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F9C3823"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67227A4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30BA7872"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AB8826"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B9318BB" w14:textId="77777777" w:rsidR="00BB5DEA" w:rsidRDefault="00BB5DEA" w:rsidP="00C934E9">
            <w:pPr>
              <w:pStyle w:val="TAL"/>
            </w:pPr>
          </w:p>
        </w:tc>
      </w:tr>
    </w:tbl>
    <w:p w14:paraId="755E2A0B" w14:textId="77777777" w:rsidR="00BB5DEA" w:rsidRDefault="00BB5DEA" w:rsidP="00BB5DEA">
      <w:pPr>
        <w:rPr>
          <w:rFonts w:eastAsia="Times New Roman"/>
        </w:rPr>
      </w:pPr>
    </w:p>
    <w:p w14:paraId="387FCDF9" w14:textId="66C0599C" w:rsidR="00BB5DEA" w:rsidRDefault="00BB5DEA" w:rsidP="00BB5DEA">
      <w:r>
        <w:t>This method shall support the request data structures specified in table</w:t>
      </w:r>
      <w:r w:rsidRPr="00330B48">
        <w:t> </w:t>
      </w:r>
      <w:r>
        <w:t>6.3.3.2.3.1-2 and the response data structures and response codes specified in table</w:t>
      </w:r>
      <w:r w:rsidRPr="00330B48">
        <w:t> </w:t>
      </w:r>
      <w:r>
        <w:t>6.3.3.2.3.1-3.</w:t>
      </w:r>
    </w:p>
    <w:p w14:paraId="1A0DAB8A" w14:textId="6AF1667D" w:rsidR="00BB5DEA" w:rsidRDefault="00BB5DEA" w:rsidP="00BB5DEA">
      <w:pPr>
        <w:pStyle w:val="TH"/>
      </w:pPr>
      <w:r>
        <w:t>Table</w:t>
      </w:r>
      <w:r w:rsidRPr="00330B48">
        <w:t> </w:t>
      </w:r>
      <w:r>
        <w:t>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6580B212"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7A9E0F"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E5F86"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7342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6BE55" w14:textId="77777777" w:rsidR="00BB5DEA" w:rsidRDefault="00BB5DEA" w:rsidP="00C934E9">
            <w:pPr>
              <w:pStyle w:val="TAH"/>
            </w:pPr>
            <w:r>
              <w:t>Description</w:t>
            </w:r>
          </w:p>
        </w:tc>
      </w:tr>
      <w:tr w:rsidR="00BB5DEA" w14:paraId="1F6CA7B0"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3C4BA9" w14:textId="77777777" w:rsidR="00BB5DEA" w:rsidRDefault="00BB5DEA" w:rsidP="00C934E9">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452F542E"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3BD54FB" w14:textId="77777777" w:rsidR="00BB5DEA" w:rsidRDefault="00BB5DEA" w:rsidP="00C934E9">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51720D14" w14:textId="77777777" w:rsidR="00BB5DEA" w:rsidRDefault="00BB5DEA" w:rsidP="00C934E9">
            <w:pPr>
              <w:pStyle w:val="TAL"/>
            </w:pPr>
            <w:r>
              <w:rPr>
                <w:lang w:eastAsia="zh-CN"/>
              </w:rPr>
              <w:t xml:space="preserve">Contains the </w:t>
            </w:r>
            <w:r>
              <w:t>Announce Authorization Data for the indicated UE and indicated user info id.</w:t>
            </w:r>
          </w:p>
        </w:tc>
      </w:tr>
    </w:tbl>
    <w:p w14:paraId="2669C23D" w14:textId="77777777" w:rsidR="00BB5DEA" w:rsidRPr="00C742A1" w:rsidRDefault="00BB5DEA" w:rsidP="00BB5DEA">
      <w:pPr>
        <w:rPr>
          <w:rFonts w:eastAsia="Times New Roman"/>
          <w:lang w:val="en-US"/>
        </w:rPr>
      </w:pPr>
    </w:p>
    <w:p w14:paraId="424D5396" w14:textId="29F98CA6" w:rsidR="00BB5DEA" w:rsidRDefault="00BB5DEA" w:rsidP="00BB5DEA">
      <w:pPr>
        <w:pStyle w:val="TH"/>
      </w:pPr>
      <w:r>
        <w:t>Table</w:t>
      </w:r>
      <w:r w:rsidRPr="00330B48">
        <w:t> </w:t>
      </w:r>
      <w:r>
        <w:t>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4"/>
        <w:gridCol w:w="403"/>
        <w:gridCol w:w="1225"/>
        <w:gridCol w:w="1098"/>
        <w:gridCol w:w="5229"/>
      </w:tblGrid>
      <w:tr w:rsidR="00BB5DEA" w14:paraId="3290BCC7" w14:textId="77777777" w:rsidTr="00C934E9">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2B8C6887" w14:textId="77777777" w:rsidR="00BB5DEA" w:rsidRDefault="00BB5DEA" w:rsidP="00C934E9">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4492BE03" w14:textId="77777777" w:rsidR="00BB5DEA" w:rsidRDefault="00BB5DEA" w:rsidP="00C934E9">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4C90510E" w14:textId="77777777" w:rsidR="00BB5DEA" w:rsidRDefault="00BB5DEA" w:rsidP="00C934E9">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5782695D" w14:textId="77777777" w:rsidR="00BB5DEA" w:rsidRDefault="00BB5DEA" w:rsidP="00C934E9">
            <w:pPr>
              <w:pStyle w:val="TAH"/>
            </w:pPr>
            <w:r>
              <w:t>Response</w:t>
            </w:r>
          </w:p>
          <w:p w14:paraId="4111087A" w14:textId="77777777" w:rsidR="00BB5DEA" w:rsidRDefault="00BB5DEA" w:rsidP="00C934E9">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457EF52E" w14:textId="77777777" w:rsidR="00BB5DEA" w:rsidRDefault="00BB5DEA" w:rsidP="00C934E9">
            <w:pPr>
              <w:pStyle w:val="TAH"/>
            </w:pPr>
            <w:r>
              <w:t>Description</w:t>
            </w:r>
          </w:p>
        </w:tc>
      </w:tr>
      <w:tr w:rsidR="00BB5DEA" w14:paraId="09B53C9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5A6FAAD" w14:textId="77777777" w:rsidR="00BB5DEA" w:rsidRPr="00152E6E" w:rsidRDefault="00BB5DEA" w:rsidP="00C934E9">
            <w:pPr>
              <w:pStyle w:val="TAL"/>
            </w:pPr>
            <w:r>
              <w:t>AnnounceAuthData</w:t>
            </w:r>
          </w:p>
        </w:tc>
        <w:tc>
          <w:tcPr>
            <w:tcW w:w="208" w:type="pct"/>
            <w:tcBorders>
              <w:top w:val="single" w:sz="4" w:space="0" w:color="auto"/>
              <w:left w:val="single" w:sz="6" w:space="0" w:color="000000"/>
              <w:bottom w:val="single" w:sz="6" w:space="0" w:color="000000"/>
              <w:right w:val="single" w:sz="6" w:space="0" w:color="000000"/>
            </w:tcBorders>
          </w:tcPr>
          <w:p w14:paraId="21EBBDA1" w14:textId="77777777" w:rsidR="00BB5DEA" w:rsidRPr="00152E6E" w:rsidRDefault="00BB5DEA" w:rsidP="00C934E9">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6BD689D9" w14:textId="77777777" w:rsidR="00BB5DEA" w:rsidRPr="00152E6E" w:rsidRDefault="00BB5DEA" w:rsidP="00C934E9">
            <w:pPr>
              <w:pStyle w:val="TAL"/>
            </w:pPr>
            <w:r>
              <w:t>1</w:t>
            </w:r>
          </w:p>
        </w:tc>
        <w:tc>
          <w:tcPr>
            <w:tcW w:w="567" w:type="pct"/>
            <w:tcBorders>
              <w:top w:val="single" w:sz="4" w:space="0" w:color="auto"/>
              <w:left w:val="single" w:sz="6" w:space="0" w:color="000000"/>
              <w:bottom w:val="single" w:sz="6" w:space="0" w:color="000000"/>
              <w:right w:val="single" w:sz="6" w:space="0" w:color="000000"/>
            </w:tcBorders>
            <w:hideMark/>
          </w:tcPr>
          <w:p w14:paraId="20734B29" w14:textId="77777777" w:rsidR="00BB5DEA" w:rsidRPr="00152E6E" w:rsidRDefault="00BB5DEA" w:rsidP="00C934E9">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02172B28" w14:textId="77777777" w:rsidR="00BB5DEA" w:rsidRPr="00152E6E" w:rsidRDefault="00BB5DEA" w:rsidP="00C934E9">
            <w:pPr>
              <w:pStyle w:val="TAL"/>
              <w:rPr>
                <w:lang w:eastAsia="zh-CN"/>
              </w:rPr>
            </w:pPr>
            <w:r w:rsidRPr="00152E6E">
              <w:t>Upon success of creation of the resource, a response body shall be returned.</w:t>
            </w:r>
          </w:p>
          <w:p w14:paraId="4DDF470A" w14:textId="77777777" w:rsidR="00BB5DEA" w:rsidRDefault="00BB5DEA" w:rsidP="00C934E9">
            <w:pPr>
              <w:pStyle w:val="TAL"/>
              <w:rPr>
                <w:lang w:eastAsia="zh-CN"/>
              </w:rPr>
            </w:pPr>
            <w:r w:rsidRPr="00152E6E">
              <w:rPr>
                <w:lang w:eastAsia="zh-CN"/>
              </w:rPr>
              <w:t>The HTTP response shall include a "Location" HTTP header that contains the resource URI of the created resource.</w:t>
            </w:r>
          </w:p>
        </w:tc>
      </w:tr>
      <w:tr w:rsidR="00BB5DEA" w14:paraId="3C053FF7"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08E2B4FE" w14:textId="77777777" w:rsidR="00BB5DEA" w:rsidRDefault="00BB5DEA" w:rsidP="00C934E9">
            <w:pPr>
              <w:pStyle w:val="TAL"/>
              <w:rPr>
                <w:lang w:eastAsia="en-GB"/>
              </w:rPr>
            </w:pPr>
            <w:r>
              <w:t>n/a</w:t>
            </w:r>
          </w:p>
        </w:tc>
        <w:tc>
          <w:tcPr>
            <w:tcW w:w="208" w:type="pct"/>
            <w:tcBorders>
              <w:top w:val="single" w:sz="4" w:space="0" w:color="auto"/>
              <w:left w:val="single" w:sz="6" w:space="0" w:color="000000"/>
              <w:bottom w:val="single" w:sz="6" w:space="0" w:color="000000"/>
              <w:right w:val="single" w:sz="6" w:space="0" w:color="000000"/>
            </w:tcBorders>
          </w:tcPr>
          <w:p w14:paraId="7C462DF7" w14:textId="77777777" w:rsidR="00BB5DEA" w:rsidRDefault="00BB5DEA" w:rsidP="00C934E9">
            <w:pPr>
              <w:pStyle w:val="TAC"/>
            </w:pPr>
          </w:p>
        </w:tc>
        <w:tc>
          <w:tcPr>
            <w:tcW w:w="633" w:type="pct"/>
            <w:tcBorders>
              <w:top w:val="single" w:sz="4" w:space="0" w:color="auto"/>
              <w:left w:val="single" w:sz="6" w:space="0" w:color="000000"/>
              <w:bottom w:val="single" w:sz="6" w:space="0" w:color="000000"/>
              <w:right w:val="single" w:sz="6" w:space="0" w:color="000000"/>
            </w:tcBorders>
          </w:tcPr>
          <w:p w14:paraId="2B5E57B0" w14:textId="77777777" w:rsidR="00BB5DEA" w:rsidRDefault="00BB5DEA" w:rsidP="00C934E9">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5D56D79F" w14:textId="77777777" w:rsidR="00BB5DEA" w:rsidRDefault="00BB5DEA" w:rsidP="00C934E9">
            <w:pPr>
              <w:pStyle w:val="TAL"/>
              <w:rPr>
                <w:lang w:eastAsia="en-GB"/>
              </w:rPr>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679AE30C"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198E25CD"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073C331"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64140E2F"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07103AD"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3AA7058D" w14:textId="77777777" w:rsidR="00BB5DEA" w:rsidRDefault="00BB5DEA" w:rsidP="00C934E9">
            <w:pPr>
              <w:pStyle w:val="TAL"/>
              <w:rPr>
                <w:lang w:eastAsia="en-GB"/>
              </w:rPr>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348CB5E2" w14:textId="77777777" w:rsidR="00BB5DEA" w:rsidRDefault="00BB5DEA" w:rsidP="00C934E9">
            <w:pPr>
              <w:pStyle w:val="TAL"/>
            </w:pPr>
            <w:r>
              <w:t>Temporary redirection.</w:t>
            </w:r>
          </w:p>
          <w:p w14:paraId="152A79C5" w14:textId="77777777" w:rsidR="00BB5DEA" w:rsidRDefault="00BB5DEA" w:rsidP="00C934E9">
            <w:pPr>
              <w:pStyle w:val="TAL"/>
            </w:pPr>
            <w:r>
              <w:t>(NOTE 2)</w:t>
            </w:r>
          </w:p>
        </w:tc>
      </w:tr>
      <w:tr w:rsidR="00BB5DEA" w14:paraId="3DC0B6EB"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D4CFBE4" w14:textId="77777777" w:rsidR="00BB5DEA" w:rsidRDefault="00BB5DEA" w:rsidP="00C934E9">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0D68528B"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76334395" w14:textId="77777777" w:rsidR="00BB5DEA" w:rsidRDefault="00BB5DEA" w:rsidP="00C934E9">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27B4A7F6" w14:textId="77777777" w:rsidR="00BB5DEA" w:rsidRDefault="00BB5DEA" w:rsidP="00C934E9">
            <w:pPr>
              <w:pStyle w:val="TAL"/>
              <w:rPr>
                <w:lang w:eastAsia="en-GB"/>
              </w:rPr>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589C5385" w14:textId="77777777" w:rsidR="00BB5DEA" w:rsidRDefault="00BB5DEA" w:rsidP="00C934E9">
            <w:pPr>
              <w:pStyle w:val="TAL"/>
            </w:pPr>
            <w:r>
              <w:t>Permanent redirection.</w:t>
            </w:r>
          </w:p>
          <w:p w14:paraId="003CF647" w14:textId="77777777" w:rsidR="00BB5DEA" w:rsidRDefault="00BB5DEA" w:rsidP="00C934E9">
            <w:pPr>
              <w:pStyle w:val="TAL"/>
            </w:pPr>
            <w:r>
              <w:t>(NOTE 2)</w:t>
            </w:r>
          </w:p>
        </w:tc>
      </w:tr>
      <w:tr w:rsidR="00BB5DEA" w14:paraId="2A7D5CD3" w14:textId="77777777" w:rsidTr="00C934E9">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253626E6" w14:textId="77777777" w:rsidR="00BB5DEA" w:rsidRDefault="00BB5DEA" w:rsidP="00C934E9">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297EF908" w14:textId="77777777" w:rsidR="00BB5DEA" w:rsidRDefault="00BB5DEA" w:rsidP="00C934E9">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07247995" w14:textId="77777777" w:rsidR="00BB5DEA" w:rsidRDefault="00BB5DEA" w:rsidP="00C934E9">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1D58FC28" w14:textId="77777777" w:rsidR="00BB5DEA" w:rsidRDefault="00BB5DEA" w:rsidP="00C934E9">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79CE58C1" w14:textId="77777777" w:rsidR="00BB5DEA" w:rsidRDefault="00BB5DEA" w:rsidP="00C934E9">
            <w:pPr>
              <w:pStyle w:val="TAL"/>
            </w:pPr>
            <w:r>
              <w:t>The "cause" attribute may be used to indicate one of the following application errors:</w:t>
            </w:r>
          </w:p>
          <w:p w14:paraId="7C2FD63A" w14:textId="77777777" w:rsidR="00BB5DEA" w:rsidRDefault="00BB5DEA" w:rsidP="00C934E9">
            <w:pPr>
              <w:pStyle w:val="TAL"/>
              <w:ind w:firstLineChars="100" w:firstLine="180"/>
            </w:pPr>
            <w:bookmarkStart w:id="827" w:name="_PERM_MCCTEMPBM_CRPT33920008___3"/>
            <w:r>
              <w:t>- PROSE_SERVICE_UNAUTHORIZED</w:t>
            </w:r>
            <w:bookmarkEnd w:id="827"/>
          </w:p>
          <w:p w14:paraId="523A617C" w14:textId="77777777" w:rsidR="00BB5DEA" w:rsidRDefault="00BB5DEA" w:rsidP="00C934E9">
            <w:pPr>
              <w:pStyle w:val="TAL"/>
            </w:pPr>
          </w:p>
          <w:p w14:paraId="24BAB9F9" w14:textId="2FD7E363" w:rsidR="00BB5DEA" w:rsidRDefault="00BB5DEA" w:rsidP="00C934E9">
            <w:pPr>
              <w:pStyle w:val="TAL"/>
            </w:pPr>
            <w:r>
              <w:t>See table</w:t>
            </w:r>
            <w:r w:rsidRPr="00330B48">
              <w:t> </w:t>
            </w:r>
            <w:r>
              <w:t>6.3.7.3-1 for the description of these errors.</w:t>
            </w:r>
          </w:p>
        </w:tc>
      </w:tr>
      <w:tr w:rsidR="00BB5DEA" w14:paraId="4BE12165"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5EDC8D"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203FD528"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16CAEC92" w14:textId="77777777" w:rsidR="00BB5DEA" w:rsidRDefault="00BB5DEA" w:rsidP="00BB5DEA">
      <w:pPr>
        <w:rPr>
          <w:rFonts w:eastAsia="Times New Roman"/>
        </w:rPr>
      </w:pPr>
    </w:p>
    <w:p w14:paraId="01E25E75" w14:textId="52A924A0" w:rsidR="00BB5DEA" w:rsidRDefault="00BB5DEA" w:rsidP="00BB5DEA">
      <w:pPr>
        <w:pStyle w:val="TH"/>
        <w:rPr>
          <w:rFonts w:cs="Arial"/>
        </w:rPr>
      </w:pPr>
      <w:r>
        <w:t>Table</w:t>
      </w:r>
      <w:r w:rsidRPr="00330B48">
        <w:t> </w:t>
      </w:r>
      <w:r>
        <w:t>6.3.3.2.3.1-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2283F01E"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644E5192"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B9C282F"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0BE4AE6"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3F4C1965"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7083D" w14:textId="77777777" w:rsidR="00BB5DEA" w:rsidRDefault="00BB5DEA" w:rsidP="00C934E9">
            <w:pPr>
              <w:pStyle w:val="TAH"/>
            </w:pPr>
            <w:r>
              <w:t>Description</w:t>
            </w:r>
          </w:p>
        </w:tc>
      </w:tr>
      <w:tr w:rsidR="00BB5DEA" w14:paraId="1B85D31A"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3A9F6E37"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153FA1E"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5DAF04F9"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1E5EA784"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4D2B60" w14:textId="77777777" w:rsidR="00BB5DEA" w:rsidRDefault="00BB5DEA" w:rsidP="00C934E9">
            <w:pPr>
              <w:pStyle w:val="TAL"/>
            </w:pPr>
            <w:r>
              <w:t xml:space="preserve">Contains the URI of the newly created resource, according to the structure: </w:t>
            </w:r>
            <w:r w:rsidRPr="00152E6E">
              <w:t>{apiRoot}/npkmf-disc/&lt;apiVersion&gt;/{ueId}/announce-authorize/{userInfoId}</w:t>
            </w:r>
          </w:p>
        </w:tc>
      </w:tr>
    </w:tbl>
    <w:p w14:paraId="78003C06" w14:textId="77777777" w:rsidR="00BB5DEA" w:rsidRDefault="00BB5DEA" w:rsidP="00BB5DEA">
      <w:pPr>
        <w:rPr>
          <w:rFonts w:eastAsia="Times New Roman"/>
          <w:lang w:eastAsia="zh-CN"/>
        </w:rPr>
      </w:pPr>
    </w:p>
    <w:p w14:paraId="3C0B9922" w14:textId="3EC8404D" w:rsidR="00BB5DEA" w:rsidRDefault="00BB5DEA" w:rsidP="00BB5DEA">
      <w:pPr>
        <w:pStyle w:val="TH"/>
        <w:rPr>
          <w:rFonts w:cs="Arial"/>
          <w:lang w:eastAsia="en-GB"/>
        </w:rPr>
      </w:pPr>
      <w:r>
        <w:t>Table</w:t>
      </w:r>
      <w:r w:rsidRPr="00330B48">
        <w:t> </w:t>
      </w:r>
      <w:r>
        <w:t>6.3.3.2.3.1-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7930F7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FE7702"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28506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A186F7"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C37BD5"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8CDE" w14:textId="77777777" w:rsidR="00BB5DEA" w:rsidRDefault="00BB5DEA" w:rsidP="00C934E9">
            <w:pPr>
              <w:pStyle w:val="TAH"/>
            </w:pPr>
            <w:r>
              <w:t>Description</w:t>
            </w:r>
          </w:p>
        </w:tc>
      </w:tr>
      <w:tr w:rsidR="00BB5DEA" w14:paraId="69240097"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C53ADE"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C705367"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3C80E3"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8298904"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7A1E5E" w14:textId="77777777" w:rsidR="00BB5DEA" w:rsidRDefault="00BB5DEA" w:rsidP="00C934E9">
            <w:pPr>
              <w:pStyle w:val="TAL"/>
            </w:pPr>
            <w:r>
              <w:t>An alternative URI of the resource located on an alternative service instance within the same 5G PKMF or 5G PKMF (service) set.</w:t>
            </w:r>
          </w:p>
          <w:p w14:paraId="63EBD3AA" w14:textId="77777777" w:rsidR="00BB5DEA" w:rsidRDefault="00BB5DEA" w:rsidP="00C934E9">
            <w:pPr>
              <w:pStyle w:val="TAL"/>
            </w:pPr>
            <w:r>
              <w:t>For the case, when a request is redirected to the same target resource via a different SCP, see clause 6.10.9.1 in 3GPP TS 29.500 [5].</w:t>
            </w:r>
          </w:p>
        </w:tc>
      </w:tr>
      <w:tr w:rsidR="00BB5DEA" w14:paraId="3FEBDDB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786E9"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E3F5B4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F9CB8C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6AC22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A63929" w14:textId="77777777" w:rsidR="00BB5DEA" w:rsidRDefault="00BB5DEA" w:rsidP="00C934E9">
            <w:pPr>
              <w:pStyle w:val="TAL"/>
            </w:pPr>
            <w:r>
              <w:t>Identifier of the target 5G PKMF (service) instance ID towards which the request is redirected</w:t>
            </w:r>
          </w:p>
        </w:tc>
      </w:tr>
    </w:tbl>
    <w:p w14:paraId="56A4BC9F" w14:textId="77777777" w:rsidR="00BB5DEA" w:rsidRPr="00152E6E" w:rsidRDefault="00BB5DEA" w:rsidP="00BB5DEA">
      <w:pPr>
        <w:rPr>
          <w:rFonts w:eastAsia="Times New Roman"/>
          <w:lang w:val="en-US"/>
        </w:rPr>
      </w:pPr>
    </w:p>
    <w:p w14:paraId="08E4FA21" w14:textId="5B1C72FA" w:rsidR="00BB5DEA" w:rsidRDefault="00BB5DEA" w:rsidP="00BB5DEA">
      <w:pPr>
        <w:pStyle w:val="TH"/>
        <w:rPr>
          <w:rFonts w:cs="Arial"/>
        </w:rPr>
      </w:pPr>
      <w:r>
        <w:t>Table</w:t>
      </w:r>
      <w:r w:rsidRPr="00330B48">
        <w:t> </w:t>
      </w:r>
      <w:r>
        <w:t xml:space="preserve">6.3.3.2.3.1-6: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5795891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C79B6"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B61E06"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EAA9D06"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56EF02"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1BF511" w14:textId="77777777" w:rsidR="00BB5DEA" w:rsidRDefault="00BB5DEA" w:rsidP="00C934E9">
            <w:pPr>
              <w:pStyle w:val="TAH"/>
            </w:pPr>
            <w:r>
              <w:t>Description</w:t>
            </w:r>
          </w:p>
        </w:tc>
      </w:tr>
      <w:tr w:rsidR="00BB5DEA" w14:paraId="2901B535"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B9BB6F"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6585702"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60EBEB9"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B76E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DDCE0" w14:textId="77777777" w:rsidR="00BB5DEA" w:rsidRDefault="00BB5DEA" w:rsidP="00C934E9">
            <w:pPr>
              <w:pStyle w:val="TAL"/>
            </w:pPr>
            <w:r>
              <w:t>An alternative URI of the resource located on an alternative service instance within the same 5G PKMF or 5G PKMF (service) set.</w:t>
            </w:r>
          </w:p>
          <w:p w14:paraId="24DF63BB" w14:textId="77777777" w:rsidR="00BB5DEA" w:rsidRDefault="00BB5DEA" w:rsidP="00C934E9">
            <w:pPr>
              <w:pStyle w:val="TAL"/>
            </w:pPr>
            <w:r>
              <w:t>For the case, when a request is redirected to the same target resource via a different SCP, see clause 6.10.9.1 in 3GPP TS 29.500 [5].</w:t>
            </w:r>
          </w:p>
        </w:tc>
      </w:tr>
      <w:tr w:rsidR="00BB5DEA" w14:paraId="240F9C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91758A"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4570D52"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AA6C2A1"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A856B0A"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681C39" w14:textId="77777777" w:rsidR="00BB5DEA" w:rsidRDefault="00BB5DEA" w:rsidP="00C934E9">
            <w:pPr>
              <w:pStyle w:val="TAL"/>
            </w:pPr>
            <w:r>
              <w:t>Identifier of the target 5G PKMF (service) instance ID towards which the request is redirected</w:t>
            </w:r>
          </w:p>
        </w:tc>
      </w:tr>
    </w:tbl>
    <w:p w14:paraId="05EF481A" w14:textId="77777777" w:rsidR="00BB5DEA" w:rsidRDefault="00BB5DEA" w:rsidP="00BB5DEA">
      <w:pPr>
        <w:rPr>
          <w:lang w:val="en-US" w:eastAsia="zh-CN"/>
        </w:rPr>
      </w:pPr>
    </w:p>
    <w:p w14:paraId="47ADC185" w14:textId="727B46BB" w:rsidR="00BB5DEA" w:rsidRDefault="00BB5DEA" w:rsidP="00BB5DEA">
      <w:pPr>
        <w:pStyle w:val="Heading4"/>
        <w:rPr>
          <w:lang w:eastAsia="en-GB"/>
        </w:rPr>
      </w:pPr>
      <w:bookmarkStart w:id="828" w:name="_Toc145952524"/>
      <w:bookmarkStart w:id="829" w:name="_Toc130831946"/>
      <w:bookmarkStart w:id="830" w:name="_Toc70925860"/>
      <w:bookmarkStart w:id="831" w:name="_Toc35971412"/>
      <w:bookmarkStart w:id="832" w:name="_Toc510696621"/>
      <w:bookmarkStart w:id="833" w:name="_Toc153882686"/>
      <w:bookmarkStart w:id="834" w:name="_Toc186721406"/>
      <w:bookmarkStart w:id="835" w:name="_Toc200620211"/>
      <w:r>
        <w:t>6.3.3.3</w:t>
      </w:r>
      <w:r>
        <w:tab/>
        <w:t xml:space="preserve">Resource: </w:t>
      </w:r>
      <w:bookmarkEnd w:id="828"/>
      <w:bookmarkEnd w:id="829"/>
      <w:bookmarkEnd w:id="830"/>
      <w:bookmarkEnd w:id="831"/>
      <w:bookmarkEnd w:id="832"/>
      <w:r>
        <w:t>MonitorKey</w:t>
      </w:r>
      <w:bookmarkEnd w:id="833"/>
      <w:bookmarkEnd w:id="834"/>
      <w:bookmarkEnd w:id="835"/>
    </w:p>
    <w:p w14:paraId="6FE5EE5E" w14:textId="3E0B8154" w:rsidR="00BB5DEA" w:rsidRDefault="00BB5DEA" w:rsidP="00BB5DEA">
      <w:pPr>
        <w:pStyle w:val="Heading5"/>
      </w:pPr>
      <w:bookmarkStart w:id="836" w:name="_Toc145952525"/>
      <w:bookmarkStart w:id="837" w:name="_Toc130831947"/>
      <w:bookmarkStart w:id="838" w:name="_Toc153882687"/>
      <w:bookmarkStart w:id="839" w:name="_Toc186721407"/>
      <w:bookmarkStart w:id="840" w:name="_Toc200620212"/>
      <w:r>
        <w:t>6.3.3.3.1</w:t>
      </w:r>
      <w:r>
        <w:tab/>
        <w:t>Description</w:t>
      </w:r>
      <w:bookmarkEnd w:id="836"/>
      <w:bookmarkEnd w:id="837"/>
      <w:bookmarkEnd w:id="838"/>
      <w:bookmarkEnd w:id="839"/>
      <w:bookmarkEnd w:id="840"/>
    </w:p>
    <w:p w14:paraId="62F6914B" w14:textId="77777777" w:rsidR="00BB5DEA" w:rsidRDefault="00BB5DEA" w:rsidP="00BB5DEA">
      <w:pPr>
        <w:pStyle w:val="Guidance"/>
        <w:rPr>
          <w:i w:val="0"/>
          <w:color w:val="auto"/>
        </w:rPr>
      </w:pPr>
      <w:r>
        <w:rPr>
          <w:i w:val="0"/>
          <w:color w:val="auto"/>
        </w:rPr>
        <w:t>This resource represents the Monitor Key.</w:t>
      </w:r>
    </w:p>
    <w:p w14:paraId="2830E1E9" w14:textId="6B2CF00F" w:rsidR="00BB5DEA" w:rsidRDefault="00BB5DEA" w:rsidP="00BB5DEA">
      <w:pPr>
        <w:pStyle w:val="Heading5"/>
      </w:pPr>
      <w:bookmarkStart w:id="841" w:name="_Toc145952526"/>
      <w:bookmarkStart w:id="842" w:name="_Toc130831948"/>
      <w:bookmarkStart w:id="843" w:name="_Toc153882688"/>
      <w:bookmarkStart w:id="844" w:name="_Toc186721408"/>
      <w:bookmarkStart w:id="845" w:name="_Toc200620213"/>
      <w:r>
        <w:t>6.3.3.3.2</w:t>
      </w:r>
      <w:r>
        <w:tab/>
        <w:t>Resource Definition</w:t>
      </w:r>
      <w:bookmarkEnd w:id="841"/>
      <w:bookmarkEnd w:id="842"/>
      <w:bookmarkEnd w:id="843"/>
      <w:bookmarkEnd w:id="844"/>
      <w:bookmarkEnd w:id="845"/>
    </w:p>
    <w:p w14:paraId="76575E30" w14:textId="77777777" w:rsidR="00BB5DEA" w:rsidRDefault="00BB5DEA" w:rsidP="00BB5DEA">
      <w:r>
        <w:t xml:space="preserve">Resource URI: </w:t>
      </w:r>
      <w:r>
        <w:rPr>
          <w:b/>
          <w:noProof/>
        </w:rPr>
        <w:t>{apiRoot}/npkmf-disc/&lt;apiVersion&gt;/{ueId}/monitor-key/{</w:t>
      </w:r>
      <w:r w:rsidRPr="00152E6E">
        <w:rPr>
          <w:b/>
          <w:noProof/>
        </w:rPr>
        <w:t>userInfoId</w:t>
      </w:r>
      <w:r>
        <w:rPr>
          <w:b/>
          <w:noProof/>
        </w:rPr>
        <w:t>}</w:t>
      </w:r>
    </w:p>
    <w:p w14:paraId="10C560A2" w14:textId="4ECC61AF" w:rsidR="00BB5DEA" w:rsidRDefault="00BB5DEA" w:rsidP="00BB5DEA">
      <w:pPr>
        <w:rPr>
          <w:rFonts w:ascii="Arial" w:hAnsi="Arial" w:cs="Arial"/>
        </w:rPr>
      </w:pPr>
      <w:r>
        <w:t>This resource shall support the resource URI variables defined in table 6.3.3.3.2-1.</w:t>
      </w:r>
    </w:p>
    <w:p w14:paraId="7F18F0CD" w14:textId="585E3440" w:rsidR="00BB5DEA" w:rsidRDefault="00BB5DEA" w:rsidP="00BB5DEA">
      <w:pPr>
        <w:pStyle w:val="TH"/>
        <w:rPr>
          <w:rFonts w:cs="Arial"/>
        </w:rPr>
      </w:pPr>
      <w:r>
        <w:t>Table 6.3</w:t>
      </w:r>
      <w:r w:rsidRPr="00430DB9">
        <w:t>.</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59026F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DAF363"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CB8142D"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EADBE2" w14:textId="77777777" w:rsidR="00BB5DEA" w:rsidRDefault="00BB5DEA" w:rsidP="00C934E9">
            <w:pPr>
              <w:pStyle w:val="TAH"/>
            </w:pPr>
            <w:r>
              <w:t>Definition</w:t>
            </w:r>
          </w:p>
        </w:tc>
      </w:tr>
      <w:tr w:rsidR="00BB5DEA" w14:paraId="3A1CA24C"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13726"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12D8777"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B2D830" w14:textId="77777777" w:rsidR="00BB5DEA" w:rsidRDefault="00BB5DEA" w:rsidP="00C934E9">
            <w:pPr>
              <w:pStyle w:val="TAL"/>
            </w:pPr>
            <w:r>
              <w:t>See clause</w:t>
            </w:r>
            <w:r>
              <w:rPr>
                <w:lang w:val="en-US" w:eastAsia="zh-CN"/>
              </w:rPr>
              <w:t> </w:t>
            </w:r>
            <w:r>
              <w:t>6.1.1</w:t>
            </w:r>
          </w:p>
        </w:tc>
      </w:tr>
      <w:tr w:rsidR="00BB5DEA" w14:paraId="7A35A7A0"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8B16FF"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DFE293A"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8061D4" w14:textId="48042E69" w:rsidR="00BB5DEA" w:rsidRDefault="00BB5DEA" w:rsidP="0043026F">
            <w:pPr>
              <w:pStyle w:val="TAL"/>
            </w:pPr>
            <w:r>
              <w:t>Represents the Subscription Identifier SUPI (see 3GPP TS 23.501 [2] clause 5.9.2)</w:t>
            </w:r>
            <w:r w:rsidR="0043026F">
              <w:t xml:space="preserve"> or GPSI </w:t>
            </w:r>
            <w:r w:rsidR="0043026F" w:rsidRPr="00B06F7A">
              <w:t>(see 3GPP TS 23.501 [</w:t>
            </w:r>
            <w:r w:rsidR="0043026F">
              <w:rPr>
                <w:lang w:eastAsia="zh-CN"/>
              </w:rPr>
              <w:t>2</w:t>
            </w:r>
            <w:r w:rsidR="0043026F" w:rsidRPr="00B06F7A">
              <w:t>] clause</w:t>
            </w:r>
            <w:r w:rsidR="0043026F">
              <w:t> </w:t>
            </w:r>
            <w:r w:rsidR="0043026F" w:rsidRPr="00B06F7A">
              <w:t>5.9.8)</w:t>
            </w:r>
            <w:r w:rsidR="0043026F">
              <w:t>.</w:t>
            </w:r>
            <w:r>
              <w:br/>
            </w:r>
            <w:r>
              <w:tab/>
              <w:t>pattern: See pattern of type VarUeId in 3GPP TS 29.571 [</w:t>
            </w:r>
            <w:r>
              <w:rPr>
                <w:lang w:eastAsia="zh-CN"/>
              </w:rPr>
              <w:t>16</w:t>
            </w:r>
            <w:r>
              <w:t>]</w:t>
            </w:r>
          </w:p>
        </w:tc>
      </w:tr>
      <w:tr w:rsidR="00BB5DEA" w14:paraId="6500D30F"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6CAC5E"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F1D8D1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B217F" w14:textId="77777777" w:rsidR="00BB5DEA" w:rsidRDefault="00BB5DEA" w:rsidP="00C934E9">
            <w:pPr>
              <w:pStyle w:val="TAL"/>
              <w:rPr>
                <w:lang w:eastAsia="en-GB"/>
              </w:rPr>
            </w:pPr>
            <w:r>
              <w:t xml:space="preserve">Represents </w:t>
            </w:r>
            <w:r>
              <w:rPr>
                <w:lang w:eastAsia="zh-CN"/>
              </w:rPr>
              <w:t>User Info Id.</w:t>
            </w:r>
          </w:p>
        </w:tc>
      </w:tr>
    </w:tbl>
    <w:p w14:paraId="6BADE30D" w14:textId="77777777" w:rsidR="00BB5DEA" w:rsidRDefault="00BB5DEA" w:rsidP="00BB5DEA">
      <w:pPr>
        <w:rPr>
          <w:rFonts w:eastAsia="Times New Roman"/>
        </w:rPr>
      </w:pPr>
    </w:p>
    <w:p w14:paraId="08EC6C8D" w14:textId="764DF99D" w:rsidR="00BB5DEA" w:rsidRDefault="00BB5DEA" w:rsidP="00BB5DEA">
      <w:pPr>
        <w:pStyle w:val="Heading5"/>
      </w:pPr>
      <w:bookmarkStart w:id="846" w:name="_Toc145952527"/>
      <w:bookmarkStart w:id="847" w:name="_Toc130831949"/>
      <w:bookmarkStart w:id="848" w:name="_Toc153882689"/>
      <w:bookmarkStart w:id="849" w:name="_Toc186721409"/>
      <w:bookmarkStart w:id="850" w:name="_Toc200620214"/>
      <w:r>
        <w:t>6.3.3.3.3</w:t>
      </w:r>
      <w:r>
        <w:tab/>
        <w:t>Resource Standard Methods</w:t>
      </w:r>
      <w:bookmarkEnd w:id="846"/>
      <w:bookmarkEnd w:id="847"/>
      <w:bookmarkEnd w:id="848"/>
      <w:bookmarkEnd w:id="849"/>
      <w:bookmarkEnd w:id="850"/>
    </w:p>
    <w:p w14:paraId="710D1664" w14:textId="2CA686E6" w:rsidR="00BB5DEA" w:rsidRDefault="00BB5DEA" w:rsidP="00BB5DEA">
      <w:pPr>
        <w:pStyle w:val="H6"/>
      </w:pPr>
      <w:r>
        <w:t>6.3.3.3.3.1</w:t>
      </w:r>
      <w:r>
        <w:tab/>
        <w:t>PUT</w:t>
      </w:r>
    </w:p>
    <w:p w14:paraId="1E20EADF" w14:textId="691391D1" w:rsidR="00BB5DEA" w:rsidRDefault="00BB5DEA" w:rsidP="00BB5DEA">
      <w:r>
        <w:t>This method shall support the URI query parameters specified in table</w:t>
      </w:r>
      <w:r w:rsidRPr="00330B48">
        <w:t> </w:t>
      </w:r>
      <w:r>
        <w:t>6.3.3.3.3.1-1.</w:t>
      </w:r>
    </w:p>
    <w:p w14:paraId="6FDF4041" w14:textId="15299B22" w:rsidR="00BB5DEA" w:rsidRDefault="00BB5DEA" w:rsidP="00BB5DEA">
      <w:pPr>
        <w:pStyle w:val="TH"/>
        <w:rPr>
          <w:rFonts w:cs="Arial"/>
        </w:rPr>
      </w:pPr>
      <w:r>
        <w:t>Table</w:t>
      </w:r>
      <w:r w:rsidRPr="00330B48">
        <w:t> </w:t>
      </w:r>
      <w:r>
        <w:t>6.3.3.3.3.1-1: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76CDC1C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B0F63F"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9E3B9CF"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5C1BC1"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8A1A7FD"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6458B"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4796948D" w14:textId="77777777" w:rsidR="00BB5DEA" w:rsidRDefault="00BB5DEA" w:rsidP="00C934E9">
            <w:pPr>
              <w:pStyle w:val="TAH"/>
            </w:pPr>
            <w:r>
              <w:t>Applicability</w:t>
            </w:r>
          </w:p>
        </w:tc>
      </w:tr>
      <w:tr w:rsidR="00BB5DEA" w14:paraId="4DC7A0C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8F15D4"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4544A6"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16677DF5"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1B57D7D4"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3FF9FDC"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50A4651B" w14:textId="77777777" w:rsidR="00BB5DEA" w:rsidRDefault="00BB5DEA" w:rsidP="00C934E9">
            <w:pPr>
              <w:pStyle w:val="TAL"/>
            </w:pPr>
          </w:p>
        </w:tc>
      </w:tr>
    </w:tbl>
    <w:p w14:paraId="7E6F3E84" w14:textId="77777777" w:rsidR="00BB5DEA" w:rsidRDefault="00BB5DEA" w:rsidP="00BB5DEA">
      <w:pPr>
        <w:rPr>
          <w:rFonts w:eastAsia="Times New Roman"/>
        </w:rPr>
      </w:pPr>
    </w:p>
    <w:p w14:paraId="0CBE3A74" w14:textId="18CB3765" w:rsidR="00BB5DEA" w:rsidRDefault="00BB5DEA" w:rsidP="00BB5DEA">
      <w:r>
        <w:t>This method shall support the request data structures specified in table</w:t>
      </w:r>
      <w:r w:rsidRPr="00330B48">
        <w:t> </w:t>
      </w:r>
      <w:r>
        <w:t>6.3.3.3.3.1-2 and the response data structures and response codes specified in table</w:t>
      </w:r>
      <w:r w:rsidRPr="00330B48">
        <w:t> </w:t>
      </w:r>
      <w:r>
        <w:t>6.3.3.3.3.1-3.</w:t>
      </w:r>
    </w:p>
    <w:p w14:paraId="78D52836" w14:textId="11EFB8CA" w:rsidR="00BB5DEA" w:rsidRDefault="00BB5DEA" w:rsidP="00BB5DEA">
      <w:pPr>
        <w:pStyle w:val="TH"/>
      </w:pPr>
      <w:r>
        <w:t>Table</w:t>
      </w:r>
      <w:r w:rsidRPr="00330B48">
        <w:t> </w:t>
      </w:r>
      <w:r>
        <w:t>6.3.3.3.3.1-2: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18F861F0"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4A90A"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9D3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ECB30C"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9DC76D" w14:textId="77777777" w:rsidR="00BB5DEA" w:rsidRDefault="00BB5DEA" w:rsidP="00C934E9">
            <w:pPr>
              <w:pStyle w:val="TAH"/>
            </w:pPr>
            <w:r>
              <w:t>Description</w:t>
            </w:r>
          </w:p>
        </w:tc>
      </w:tr>
      <w:tr w:rsidR="00BB5DEA" w14:paraId="22D0184A"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D1F6A7" w14:textId="77777777" w:rsidR="00BB5DEA" w:rsidRDefault="00BB5DEA" w:rsidP="00C934E9">
            <w:pPr>
              <w:pStyle w:val="TAL"/>
            </w:pPr>
            <w:r>
              <w:t>MonitorKeyReqData</w:t>
            </w:r>
          </w:p>
        </w:tc>
        <w:tc>
          <w:tcPr>
            <w:tcW w:w="425" w:type="dxa"/>
            <w:tcBorders>
              <w:top w:val="single" w:sz="4" w:space="0" w:color="auto"/>
              <w:left w:val="single" w:sz="6" w:space="0" w:color="000000"/>
              <w:bottom w:val="single" w:sz="6" w:space="0" w:color="000000"/>
              <w:right w:val="single" w:sz="6" w:space="0" w:color="000000"/>
            </w:tcBorders>
            <w:hideMark/>
          </w:tcPr>
          <w:p w14:paraId="10F01C91"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684AD7B"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003A7A" w14:textId="77777777" w:rsidR="00BB5DEA" w:rsidRDefault="00BB5DEA" w:rsidP="00C934E9">
            <w:pPr>
              <w:pStyle w:val="TAL"/>
            </w:pPr>
            <w:r>
              <w:rPr>
                <w:lang w:eastAsia="zh-CN"/>
              </w:rPr>
              <w:t>Contains the Monitor</w:t>
            </w:r>
            <w:r>
              <w:t xml:space="preserve"> Key Data for the indicated UE and indicated user info id.</w:t>
            </w:r>
          </w:p>
        </w:tc>
      </w:tr>
    </w:tbl>
    <w:p w14:paraId="24408AAD" w14:textId="77777777" w:rsidR="00BB5DEA" w:rsidRDefault="00BB5DEA" w:rsidP="00BB5DEA">
      <w:pPr>
        <w:rPr>
          <w:rFonts w:eastAsia="Times New Roman"/>
        </w:rPr>
      </w:pPr>
    </w:p>
    <w:p w14:paraId="5B14E6BD" w14:textId="5B994E62" w:rsidR="00BB5DEA" w:rsidRDefault="00BB5DEA" w:rsidP="00BB5DEA">
      <w:pPr>
        <w:pStyle w:val="TH"/>
      </w:pPr>
      <w:r>
        <w:t>Table</w:t>
      </w:r>
      <w:r w:rsidRPr="00330B48">
        <w:t> </w:t>
      </w:r>
      <w:r>
        <w:t>6.3.3.3.3.1-3: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BB5DEA" w14:paraId="2EDE03D8"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E4BCF9"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326DE8"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F21C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AF36CB" w14:textId="77777777" w:rsidR="00BB5DEA" w:rsidRDefault="00BB5DEA" w:rsidP="00C934E9">
            <w:pPr>
              <w:pStyle w:val="TAH"/>
            </w:pPr>
            <w:r>
              <w:t>Response</w:t>
            </w:r>
          </w:p>
          <w:p w14:paraId="07D5D461"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413D6B" w14:textId="77777777" w:rsidR="00BB5DEA" w:rsidRDefault="00BB5DEA" w:rsidP="00C934E9">
            <w:pPr>
              <w:pStyle w:val="TAH"/>
            </w:pPr>
            <w:r>
              <w:t>Description</w:t>
            </w:r>
          </w:p>
        </w:tc>
      </w:tr>
      <w:tr w:rsidR="00BB5DEA" w14:paraId="6F56606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6445F" w14:textId="77777777" w:rsidR="00BB5DEA" w:rsidRDefault="00BB5DEA" w:rsidP="00C934E9">
            <w:pPr>
              <w:pStyle w:val="TAL"/>
            </w:pPr>
            <w:r>
              <w:t>MonitorKeyRespData</w:t>
            </w:r>
          </w:p>
        </w:tc>
        <w:tc>
          <w:tcPr>
            <w:tcW w:w="225" w:type="pct"/>
            <w:tcBorders>
              <w:top w:val="single" w:sz="4" w:space="0" w:color="auto"/>
              <w:left w:val="single" w:sz="6" w:space="0" w:color="000000"/>
              <w:bottom w:val="single" w:sz="6" w:space="0" w:color="000000"/>
              <w:right w:val="single" w:sz="6" w:space="0" w:color="000000"/>
            </w:tcBorders>
            <w:hideMark/>
          </w:tcPr>
          <w:p w14:paraId="20B9AE41"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0E5EC0DE"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419C28A"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B490352" w14:textId="77777777" w:rsidR="00BB5DEA" w:rsidRDefault="00BB5DEA" w:rsidP="00C934E9">
            <w:pPr>
              <w:pStyle w:val="TAL"/>
              <w:rPr>
                <w:lang w:eastAsia="zh-CN"/>
              </w:rPr>
            </w:pPr>
            <w:r>
              <w:t>Upon success of creation of the resource, a response body containing a representation of the discovery key data to monitor for the UE shall be returned.</w:t>
            </w:r>
          </w:p>
          <w:p w14:paraId="4B113CCD"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7CB1BD5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FBD711D"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01A93EC7"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54DA1895"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4DEDE020"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9BC0251"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A6E2BA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B952E6"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5AE267B"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5073039"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FD1D7FE"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0580A96" w14:textId="77777777" w:rsidR="00BB5DEA" w:rsidRDefault="00BB5DEA" w:rsidP="00C934E9">
            <w:pPr>
              <w:pStyle w:val="TAL"/>
            </w:pPr>
            <w:r>
              <w:t>Temporary redirection.</w:t>
            </w:r>
          </w:p>
          <w:p w14:paraId="1C9AD1C5" w14:textId="77777777" w:rsidR="00BB5DEA" w:rsidRDefault="00BB5DEA" w:rsidP="00C934E9">
            <w:pPr>
              <w:pStyle w:val="TAL"/>
            </w:pPr>
            <w:r>
              <w:t>(NOTE 2)</w:t>
            </w:r>
          </w:p>
        </w:tc>
      </w:tr>
      <w:tr w:rsidR="00BB5DEA" w14:paraId="77D574D0"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8DDBF7"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303C906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7BF0F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13D82D1E"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7479543" w14:textId="77777777" w:rsidR="00BB5DEA" w:rsidRDefault="00BB5DEA" w:rsidP="00C934E9">
            <w:pPr>
              <w:pStyle w:val="TAL"/>
            </w:pPr>
            <w:r>
              <w:t>Permanent redirection.</w:t>
            </w:r>
          </w:p>
          <w:p w14:paraId="4036227A" w14:textId="77777777" w:rsidR="00BB5DEA" w:rsidRDefault="00BB5DEA" w:rsidP="00C934E9">
            <w:pPr>
              <w:pStyle w:val="TAL"/>
            </w:pPr>
            <w:r>
              <w:t>(NOTE 2)</w:t>
            </w:r>
          </w:p>
        </w:tc>
      </w:tr>
      <w:tr w:rsidR="00BB5DEA" w14:paraId="5513DD79"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EF4F3D"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1BFC4C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ECFC87"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42A0B902"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2AE66635" w14:textId="77777777" w:rsidR="00BB5DEA" w:rsidRDefault="00BB5DEA" w:rsidP="00C934E9">
            <w:pPr>
              <w:pStyle w:val="TAL"/>
            </w:pPr>
            <w:r>
              <w:t>The "cause" attribute may be used to indicate one of the following application errors:</w:t>
            </w:r>
          </w:p>
          <w:p w14:paraId="63EBC8FB" w14:textId="77777777" w:rsidR="00BB5DEA" w:rsidRDefault="00BB5DEA" w:rsidP="00C934E9">
            <w:pPr>
              <w:pStyle w:val="TAL"/>
              <w:ind w:firstLineChars="100" w:firstLine="180"/>
            </w:pPr>
            <w:bookmarkStart w:id="851" w:name="_PERM_MCCTEMPBM_CRPT33920011___3"/>
            <w:r>
              <w:t>- PROSE_SERVICE_UNAUTHORIZED</w:t>
            </w:r>
            <w:bookmarkEnd w:id="851"/>
          </w:p>
          <w:p w14:paraId="678A3B32" w14:textId="77777777" w:rsidR="00BB5DEA" w:rsidRDefault="00BB5DEA" w:rsidP="00C934E9">
            <w:pPr>
              <w:pStyle w:val="TAL"/>
            </w:pPr>
          </w:p>
          <w:p w14:paraId="3D0DCA3A" w14:textId="7B239AA3" w:rsidR="00BB5DEA" w:rsidRDefault="00BB5DEA" w:rsidP="00C934E9">
            <w:pPr>
              <w:pStyle w:val="TAL"/>
            </w:pPr>
            <w:r>
              <w:t>See table 6.3.7.3-1 for the description of these errors.</w:t>
            </w:r>
          </w:p>
        </w:tc>
      </w:tr>
      <w:tr w:rsidR="00BB5DEA" w14:paraId="6B7C90A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2452F4"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A8F5F56"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9495A75"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E2009C8"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E23F7E1" w14:textId="77777777" w:rsidR="00BB5DEA" w:rsidRDefault="00BB5DEA" w:rsidP="00C934E9">
            <w:pPr>
              <w:pStyle w:val="TAL"/>
              <w:rPr>
                <w:lang w:eastAsia="en-GB"/>
              </w:rPr>
            </w:pPr>
            <w:r>
              <w:t>The "cause" attribute may be used to indicate one of the following application errors:</w:t>
            </w:r>
          </w:p>
          <w:p w14:paraId="64E92B62" w14:textId="77777777" w:rsidR="00BB5DEA" w:rsidRDefault="00BB5DEA" w:rsidP="00C934E9">
            <w:pPr>
              <w:pStyle w:val="B1"/>
              <w:rPr>
                <w:rFonts w:ascii="Arial" w:hAnsi="Arial"/>
                <w:sz w:val="18"/>
              </w:rPr>
            </w:pPr>
            <w:bookmarkStart w:id="852" w:name="_PERM_MCCTEMPBM_CRPT34840009___7"/>
            <w:r>
              <w:rPr>
                <w:rFonts w:ascii="Arial" w:hAnsi="Arial"/>
                <w:sz w:val="18"/>
              </w:rPr>
              <w:t>-</w:t>
            </w:r>
            <w:r>
              <w:rPr>
                <w:rFonts w:ascii="Arial" w:hAnsi="Arial"/>
                <w:sz w:val="18"/>
              </w:rPr>
              <w:tab/>
              <w:t>APPLICATION_NOT_FOUND</w:t>
            </w:r>
            <w:bookmarkEnd w:id="852"/>
          </w:p>
          <w:p w14:paraId="603234BA" w14:textId="77777777" w:rsidR="00BB5DEA" w:rsidRDefault="00BB5DEA" w:rsidP="00C934E9">
            <w:pPr>
              <w:pStyle w:val="TAL"/>
            </w:pPr>
          </w:p>
          <w:p w14:paraId="011DB384" w14:textId="0CC2A5CD" w:rsidR="00BB5DEA" w:rsidRDefault="00BB5DEA" w:rsidP="00C934E9">
            <w:pPr>
              <w:pStyle w:val="TAL"/>
            </w:pPr>
            <w:r>
              <w:t>See table 6.3.7.3-1 for the description of these errors.</w:t>
            </w:r>
          </w:p>
        </w:tc>
      </w:tr>
      <w:tr w:rsidR="00BB5DEA" w14:paraId="5289EA5B"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C6AF10"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7536CE01"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0FF097C7" w14:textId="77777777" w:rsidR="00BB5DEA" w:rsidRDefault="00BB5DEA" w:rsidP="00BB5DEA">
      <w:pPr>
        <w:rPr>
          <w:rFonts w:eastAsia="Times New Roman"/>
        </w:rPr>
      </w:pPr>
    </w:p>
    <w:p w14:paraId="1BFB644B" w14:textId="4C965BD1" w:rsidR="00BB5DEA" w:rsidRDefault="00BB5DEA" w:rsidP="00BB5DEA">
      <w:pPr>
        <w:pStyle w:val="TH"/>
        <w:rPr>
          <w:rFonts w:cs="Arial"/>
        </w:rPr>
      </w:pPr>
      <w:r>
        <w:t>Table</w:t>
      </w:r>
      <w:r w:rsidRPr="00330B48">
        <w:t> </w:t>
      </w:r>
      <w:r>
        <w:t xml:space="preserve">6.3.3.3.3.1-4: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0127D2BF"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643512A"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2F8D6969"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F11C0F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7251CDF"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17FFC" w14:textId="77777777" w:rsidR="00BB5DEA" w:rsidRDefault="00BB5DEA" w:rsidP="00C934E9">
            <w:pPr>
              <w:pStyle w:val="TAH"/>
            </w:pPr>
            <w:r>
              <w:t>Description</w:t>
            </w:r>
          </w:p>
        </w:tc>
      </w:tr>
      <w:tr w:rsidR="00BB5DEA" w14:paraId="3338670F"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6FCCA7F3"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195408D2"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47E322C0"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FB8FE02"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6F57FE6" w14:textId="77777777" w:rsidR="00BB5DEA" w:rsidRPr="00C742A1" w:rsidRDefault="00BB5DEA" w:rsidP="00C934E9">
            <w:pPr>
              <w:pStyle w:val="TAL"/>
            </w:pPr>
            <w:r>
              <w:t xml:space="preserve">Contains the URI of the newly created resource, according to the structure: </w:t>
            </w:r>
            <w:r w:rsidRPr="00C742A1">
              <w:t>{apiRoot}/npkmf-disc/&lt;apiVersion&gt;/{ueId}/monitor-key/{userInfoId}</w:t>
            </w:r>
          </w:p>
        </w:tc>
      </w:tr>
    </w:tbl>
    <w:p w14:paraId="15D66F63" w14:textId="77777777" w:rsidR="00BB5DEA" w:rsidRDefault="00BB5DEA" w:rsidP="00BB5DEA">
      <w:pPr>
        <w:rPr>
          <w:rFonts w:eastAsia="Times New Roman"/>
        </w:rPr>
      </w:pPr>
    </w:p>
    <w:p w14:paraId="5E7BE0A3" w14:textId="741A8025" w:rsidR="00BB5DEA" w:rsidRDefault="00BB5DEA" w:rsidP="00BB5DEA">
      <w:pPr>
        <w:pStyle w:val="TH"/>
        <w:rPr>
          <w:rFonts w:cs="Arial"/>
        </w:rPr>
      </w:pPr>
      <w:r>
        <w:t>Table</w:t>
      </w:r>
      <w:r w:rsidRPr="00330B48">
        <w:t> </w:t>
      </w:r>
      <w:r>
        <w:t xml:space="preserve">6.3.3.3.3.1-5: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08466815"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65A57B"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3879"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A55D2A"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3DA9D"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6A861" w14:textId="77777777" w:rsidR="00BB5DEA" w:rsidRDefault="00BB5DEA" w:rsidP="00C934E9">
            <w:pPr>
              <w:pStyle w:val="TAH"/>
            </w:pPr>
            <w:r>
              <w:t>Description</w:t>
            </w:r>
          </w:p>
        </w:tc>
      </w:tr>
      <w:tr w:rsidR="00BB5DEA" w14:paraId="4654DCDD"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13B51D"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F17D7F3"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46AE2"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451F4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CD5243" w14:textId="77777777" w:rsidR="00BB5DEA" w:rsidRDefault="00BB5DEA" w:rsidP="00C934E9">
            <w:pPr>
              <w:pStyle w:val="TAL"/>
            </w:pPr>
            <w:r>
              <w:t>An alternative URI of the resource located on an alternative service instance within the same 5G PKMF or 5G PKMF (service) set.</w:t>
            </w:r>
          </w:p>
          <w:p w14:paraId="07D9B72D" w14:textId="77777777" w:rsidR="00BB5DEA" w:rsidRDefault="00BB5DEA" w:rsidP="00C934E9">
            <w:pPr>
              <w:pStyle w:val="TAL"/>
            </w:pPr>
            <w:r>
              <w:t>For the case, when a request is redirected to the same target resource via a different SCP, see clause 6.10.9.1 in 3GPP TS 29.500 [5].</w:t>
            </w:r>
          </w:p>
        </w:tc>
      </w:tr>
      <w:tr w:rsidR="00BB5DEA" w14:paraId="4FE4B807"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9E7DF"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1312AD4"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644F888"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EFF5A5C"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3A7D46" w14:textId="77777777" w:rsidR="00BB5DEA" w:rsidRDefault="00BB5DEA" w:rsidP="00C934E9">
            <w:pPr>
              <w:pStyle w:val="TAL"/>
            </w:pPr>
            <w:r>
              <w:t>Identifier of the target 5G PKMF (service) instance ID towards which the request is redirected</w:t>
            </w:r>
          </w:p>
        </w:tc>
      </w:tr>
    </w:tbl>
    <w:p w14:paraId="1474B6F8" w14:textId="77777777" w:rsidR="00BB5DEA" w:rsidRPr="00C742A1" w:rsidRDefault="00BB5DEA" w:rsidP="00BB5DEA">
      <w:pPr>
        <w:rPr>
          <w:rFonts w:eastAsia="Times New Roman"/>
          <w:lang w:val="en-US"/>
        </w:rPr>
      </w:pPr>
    </w:p>
    <w:p w14:paraId="5C9BF413" w14:textId="6A165688" w:rsidR="00BB5DEA" w:rsidRDefault="00BB5DEA" w:rsidP="00BB5DEA">
      <w:pPr>
        <w:pStyle w:val="TH"/>
        <w:rPr>
          <w:rFonts w:cs="Arial"/>
        </w:rPr>
      </w:pPr>
      <w:r>
        <w:t>Table</w:t>
      </w:r>
      <w:r w:rsidRPr="00330B48">
        <w:t> </w:t>
      </w:r>
      <w:r>
        <w:t xml:space="preserve">6.3.3.3.3.1-6: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6A342A0E"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EF6EA4"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747F71"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49E12C"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504DFE"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F086" w14:textId="77777777" w:rsidR="00BB5DEA" w:rsidRDefault="00BB5DEA" w:rsidP="00C934E9">
            <w:pPr>
              <w:pStyle w:val="TAH"/>
            </w:pPr>
            <w:r>
              <w:t>Description</w:t>
            </w:r>
          </w:p>
        </w:tc>
      </w:tr>
      <w:tr w:rsidR="00BB5DEA" w14:paraId="34315369"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3E5225"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24755"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D76550"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569B4F"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90F93F" w14:textId="77777777" w:rsidR="00BB5DEA" w:rsidRDefault="00BB5DEA" w:rsidP="00C934E9">
            <w:pPr>
              <w:pStyle w:val="TAL"/>
            </w:pPr>
            <w:r>
              <w:t>An alternative URI of the resource located on an alternative service instance within the same 5G PKMF or 5G PKMF (service) set.</w:t>
            </w:r>
          </w:p>
          <w:p w14:paraId="0DB6ADAC" w14:textId="77777777" w:rsidR="00BB5DEA" w:rsidRDefault="00BB5DEA" w:rsidP="00C934E9">
            <w:pPr>
              <w:pStyle w:val="TAL"/>
            </w:pPr>
            <w:r>
              <w:t>For the case, when a request is redirected to the same target resource via a different SCP, see clause 6.10.9.1 in 3GPP TS 29.500 [5].</w:t>
            </w:r>
          </w:p>
        </w:tc>
      </w:tr>
      <w:tr w:rsidR="00BB5DEA" w14:paraId="5C568332"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59B843"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FEC95F"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07FEB9F"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7F0FC0"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8BFC2F" w14:textId="77777777" w:rsidR="00BB5DEA" w:rsidRDefault="00BB5DEA" w:rsidP="00C934E9">
            <w:pPr>
              <w:pStyle w:val="TAL"/>
            </w:pPr>
            <w:r>
              <w:t>Identifier of the target 5G PKMF (service) instance ID towards which the request is redirected</w:t>
            </w:r>
          </w:p>
        </w:tc>
      </w:tr>
    </w:tbl>
    <w:p w14:paraId="7DF3F332" w14:textId="77777777" w:rsidR="00BB5DEA" w:rsidRPr="00C742A1" w:rsidRDefault="00BB5DEA" w:rsidP="00BB5DEA">
      <w:pPr>
        <w:rPr>
          <w:rFonts w:eastAsia="Times New Roman"/>
          <w:lang w:val="en-US" w:eastAsia="zh-CN"/>
        </w:rPr>
      </w:pPr>
    </w:p>
    <w:p w14:paraId="12C5C3CC" w14:textId="16074534" w:rsidR="00BB5DEA" w:rsidRDefault="00BB5DEA" w:rsidP="00BB5DEA">
      <w:pPr>
        <w:pStyle w:val="Heading4"/>
        <w:rPr>
          <w:lang w:eastAsia="en-GB"/>
        </w:rPr>
      </w:pPr>
      <w:bookmarkStart w:id="853" w:name="_Toc153882690"/>
      <w:bookmarkStart w:id="854" w:name="_Toc186721410"/>
      <w:bookmarkStart w:id="855" w:name="_Toc200620215"/>
      <w:r>
        <w:t>6.3.3.4</w:t>
      </w:r>
      <w:r>
        <w:tab/>
        <w:t>Resource: DiscoveryKey</w:t>
      </w:r>
      <w:bookmarkEnd w:id="853"/>
      <w:bookmarkEnd w:id="854"/>
      <w:bookmarkEnd w:id="855"/>
    </w:p>
    <w:p w14:paraId="47F51BB0" w14:textId="451D51DF" w:rsidR="00BB5DEA" w:rsidRDefault="00BB5DEA" w:rsidP="00BB5DEA">
      <w:pPr>
        <w:pStyle w:val="Heading5"/>
      </w:pPr>
      <w:bookmarkStart w:id="856" w:name="_Toc153882691"/>
      <w:bookmarkStart w:id="857" w:name="_Toc186721411"/>
      <w:bookmarkStart w:id="858" w:name="_Toc200620216"/>
      <w:r>
        <w:t>6.3.3.4.1</w:t>
      </w:r>
      <w:r>
        <w:tab/>
        <w:t>Description</w:t>
      </w:r>
      <w:bookmarkEnd w:id="856"/>
      <w:bookmarkEnd w:id="857"/>
      <w:bookmarkEnd w:id="858"/>
    </w:p>
    <w:p w14:paraId="2133F9B8" w14:textId="77777777" w:rsidR="00BB5DEA" w:rsidRDefault="00BB5DEA" w:rsidP="00BB5DEA">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61FFC5F5" w14:textId="48F18F9D" w:rsidR="00BB5DEA" w:rsidRDefault="00BB5DEA" w:rsidP="00BB5DEA">
      <w:pPr>
        <w:pStyle w:val="Heading5"/>
      </w:pPr>
      <w:bookmarkStart w:id="859" w:name="_Toc153882692"/>
      <w:bookmarkStart w:id="860" w:name="_Toc186721412"/>
      <w:bookmarkStart w:id="861" w:name="_Toc200620217"/>
      <w:r>
        <w:t>6.3.3.4.2</w:t>
      </w:r>
      <w:r>
        <w:tab/>
        <w:t>Resource Definition</w:t>
      </w:r>
      <w:bookmarkEnd w:id="859"/>
      <w:bookmarkEnd w:id="860"/>
      <w:bookmarkEnd w:id="861"/>
    </w:p>
    <w:p w14:paraId="2C5A3819" w14:textId="77777777" w:rsidR="00BB5DEA" w:rsidRDefault="00BB5DEA" w:rsidP="00BB5DEA">
      <w:r>
        <w:t xml:space="preserve">Resource URI: </w:t>
      </w:r>
      <w:r>
        <w:rPr>
          <w:b/>
          <w:noProof/>
        </w:rPr>
        <w:t>{apiRoot}/npkmf-disc/&lt;apiVersion&gt;/{ueId}/discovery-key/{</w:t>
      </w:r>
      <w:r w:rsidRPr="00152E6E">
        <w:rPr>
          <w:b/>
          <w:noProof/>
        </w:rPr>
        <w:t>userInfoId</w:t>
      </w:r>
      <w:r>
        <w:rPr>
          <w:b/>
          <w:noProof/>
        </w:rPr>
        <w:t>}</w:t>
      </w:r>
    </w:p>
    <w:p w14:paraId="1C26E6BC" w14:textId="45FAAFD7" w:rsidR="00BB5DEA" w:rsidRDefault="00BB5DEA" w:rsidP="00BB5DEA">
      <w:pPr>
        <w:rPr>
          <w:rFonts w:ascii="Arial" w:hAnsi="Arial" w:cs="Arial"/>
        </w:rPr>
      </w:pPr>
      <w:r>
        <w:t>This resource shall support the resource URI variables defined in table 6.3.3.4.2-1.</w:t>
      </w:r>
    </w:p>
    <w:p w14:paraId="1B6E70FF" w14:textId="446F7149" w:rsidR="00BB5DEA" w:rsidRDefault="00BB5DEA" w:rsidP="00BB5DEA">
      <w:pPr>
        <w:pStyle w:val="TH"/>
        <w:rPr>
          <w:rFonts w:cs="Arial"/>
        </w:rPr>
      </w:pPr>
      <w:r>
        <w:t>Table 6.3.3.4.2-1: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BB5DEA" w14:paraId="3C6AC437"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F1B10A" w14:textId="77777777" w:rsidR="00BB5DEA" w:rsidRDefault="00BB5DEA" w:rsidP="00C934E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121B4A2" w14:textId="77777777" w:rsidR="00BB5DEA" w:rsidRDefault="00BB5DEA" w:rsidP="00C934E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1B892F" w14:textId="77777777" w:rsidR="00BB5DEA" w:rsidRDefault="00BB5DEA" w:rsidP="00C934E9">
            <w:pPr>
              <w:pStyle w:val="TAH"/>
            </w:pPr>
            <w:r>
              <w:t>Definition</w:t>
            </w:r>
          </w:p>
        </w:tc>
      </w:tr>
      <w:tr w:rsidR="00BB5DEA" w14:paraId="1D2617AA"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F63A6F" w14:textId="77777777" w:rsidR="00BB5DEA" w:rsidRDefault="00BB5DEA" w:rsidP="00C934E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0F2CA6F8" w14:textId="77777777" w:rsidR="00BB5DEA" w:rsidRDefault="00BB5DEA" w:rsidP="00C934E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E2820" w14:textId="77777777" w:rsidR="00BB5DEA" w:rsidRDefault="00BB5DEA" w:rsidP="00C934E9">
            <w:pPr>
              <w:pStyle w:val="TAL"/>
            </w:pPr>
            <w:r>
              <w:t>See clause</w:t>
            </w:r>
            <w:r>
              <w:rPr>
                <w:lang w:val="en-US" w:eastAsia="zh-CN"/>
              </w:rPr>
              <w:t> </w:t>
            </w:r>
            <w:r>
              <w:t>6.1.1</w:t>
            </w:r>
          </w:p>
        </w:tc>
      </w:tr>
      <w:tr w:rsidR="00BB5DEA" w14:paraId="52557D79"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668589" w14:textId="77777777" w:rsidR="00BB5DEA" w:rsidRDefault="00BB5DEA" w:rsidP="00C934E9">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4D1DBC20" w14:textId="77777777" w:rsidR="00BB5DEA" w:rsidRDefault="00BB5DEA" w:rsidP="00C934E9">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C6EBEC" w14:textId="63755B58" w:rsidR="00BB5DEA" w:rsidRDefault="00BB5DEA" w:rsidP="00B364B6">
            <w:pPr>
              <w:pStyle w:val="TAL"/>
            </w:pPr>
            <w:r>
              <w:t>Represents the Subscription Identifier SUPI (see 3GPP TS 23.501 [2] clause 5.9.2)</w:t>
            </w:r>
            <w:r w:rsidR="00B364B6">
              <w:t xml:space="preserve"> or GPSI </w:t>
            </w:r>
            <w:r w:rsidR="00B364B6" w:rsidRPr="00B06F7A">
              <w:t>(see 3GPP TS 23.501 [</w:t>
            </w:r>
            <w:r w:rsidR="00B364B6">
              <w:rPr>
                <w:lang w:eastAsia="zh-CN"/>
              </w:rPr>
              <w:t>2</w:t>
            </w:r>
            <w:r w:rsidR="00B364B6" w:rsidRPr="00B06F7A">
              <w:t>] clause</w:t>
            </w:r>
            <w:r w:rsidR="00B364B6">
              <w:t> </w:t>
            </w:r>
            <w:r w:rsidR="00B364B6" w:rsidRPr="00B06F7A">
              <w:t>5.9.8)</w:t>
            </w:r>
            <w:r w:rsidR="00B364B6">
              <w:t>.</w:t>
            </w:r>
            <w:r>
              <w:br/>
            </w:r>
            <w:r>
              <w:tab/>
              <w:t>pattern: See pattern of type VarUeId in 3GPP TS 29.571 [</w:t>
            </w:r>
            <w:r>
              <w:rPr>
                <w:lang w:eastAsia="zh-CN"/>
              </w:rPr>
              <w:t>16</w:t>
            </w:r>
            <w:r>
              <w:t>]</w:t>
            </w:r>
          </w:p>
        </w:tc>
      </w:tr>
      <w:tr w:rsidR="00BB5DEA" w14:paraId="7F2F8D18" w14:textId="77777777" w:rsidTr="00C934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4BB6266" w14:textId="77777777" w:rsidR="00BB5DEA" w:rsidRDefault="00BB5DEA" w:rsidP="00C934E9">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13BABBEC" w14:textId="77777777" w:rsidR="00BB5DEA" w:rsidRDefault="00BB5DEA" w:rsidP="00C934E9">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C8108B" w14:textId="77777777" w:rsidR="00BB5DEA" w:rsidRDefault="00BB5DEA" w:rsidP="00C934E9">
            <w:pPr>
              <w:pStyle w:val="TAL"/>
              <w:rPr>
                <w:lang w:eastAsia="en-GB"/>
              </w:rPr>
            </w:pPr>
            <w:r>
              <w:t xml:space="preserve">Represents </w:t>
            </w:r>
            <w:r>
              <w:rPr>
                <w:lang w:eastAsia="zh-CN"/>
              </w:rPr>
              <w:t>User Info Id.</w:t>
            </w:r>
          </w:p>
        </w:tc>
      </w:tr>
    </w:tbl>
    <w:p w14:paraId="5E44C16F" w14:textId="77777777" w:rsidR="00BB5DEA" w:rsidRDefault="00BB5DEA" w:rsidP="00BB5DEA">
      <w:pPr>
        <w:rPr>
          <w:rFonts w:eastAsia="Times New Roman"/>
        </w:rPr>
      </w:pPr>
    </w:p>
    <w:p w14:paraId="0EBDB8F0" w14:textId="3194E96E" w:rsidR="00BB5DEA" w:rsidRDefault="00BB5DEA" w:rsidP="00BB5DEA">
      <w:pPr>
        <w:pStyle w:val="Heading5"/>
      </w:pPr>
      <w:bookmarkStart w:id="862" w:name="_Toc153882693"/>
      <w:bookmarkStart w:id="863" w:name="_Toc186721413"/>
      <w:bookmarkStart w:id="864" w:name="_Toc200620218"/>
      <w:r>
        <w:t>6.3</w:t>
      </w:r>
      <w:r w:rsidRPr="00371323">
        <w:t>.</w:t>
      </w:r>
      <w:r>
        <w:t>3.4.3</w:t>
      </w:r>
      <w:r>
        <w:tab/>
        <w:t>Resource Standard Methods</w:t>
      </w:r>
      <w:bookmarkEnd w:id="862"/>
      <w:bookmarkEnd w:id="863"/>
      <w:bookmarkEnd w:id="864"/>
    </w:p>
    <w:p w14:paraId="1F6C7B19" w14:textId="52A1E720" w:rsidR="00BB5DEA" w:rsidRDefault="00BB5DEA" w:rsidP="00BB5DEA">
      <w:pPr>
        <w:pStyle w:val="H6"/>
      </w:pPr>
      <w:r>
        <w:t>6.3.3.4.3.1</w:t>
      </w:r>
      <w:r>
        <w:tab/>
        <w:t>PUT</w:t>
      </w:r>
    </w:p>
    <w:p w14:paraId="1FBB327E" w14:textId="214B856A" w:rsidR="00BB5DEA" w:rsidRDefault="00BB5DEA" w:rsidP="00BB5DEA">
      <w:r>
        <w:t>This method shall support the URI query parameters specified in table</w:t>
      </w:r>
      <w:r w:rsidRPr="00330B48">
        <w:t> </w:t>
      </w:r>
      <w:r>
        <w:t>6.3.3.4.3.1-1.</w:t>
      </w:r>
    </w:p>
    <w:p w14:paraId="6B8CDF64" w14:textId="1A3AD5E5" w:rsidR="00BB5DEA" w:rsidRDefault="00BB5DEA" w:rsidP="00BB5DEA">
      <w:pPr>
        <w:pStyle w:val="TH"/>
        <w:rPr>
          <w:rFonts w:cs="Arial"/>
        </w:rPr>
      </w:pPr>
      <w:r>
        <w:t>Table</w:t>
      </w:r>
      <w:r w:rsidRPr="00330B48">
        <w:t> </w:t>
      </w:r>
      <w:r>
        <w:t>6.3.3.4.3.1-1: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4"/>
        <w:gridCol w:w="1430"/>
        <w:gridCol w:w="421"/>
        <w:gridCol w:w="1135"/>
        <w:gridCol w:w="3621"/>
        <w:gridCol w:w="1556"/>
      </w:tblGrid>
      <w:tr w:rsidR="00BB5DEA" w14:paraId="13C448FB"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62F472" w14:textId="77777777" w:rsidR="00BB5DEA" w:rsidRDefault="00BB5DEA" w:rsidP="00C934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D48694A" w14:textId="77777777" w:rsidR="00BB5DEA" w:rsidRDefault="00BB5DEA" w:rsidP="00C934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DFC3EB6" w14:textId="77777777" w:rsidR="00BB5DEA" w:rsidRDefault="00BB5DEA" w:rsidP="00C934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20FE854A" w14:textId="77777777" w:rsidR="00BB5DEA" w:rsidRDefault="00BB5DEA" w:rsidP="00C934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C320F" w14:textId="77777777" w:rsidR="00BB5DEA" w:rsidRDefault="00BB5DEA" w:rsidP="00C934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92962E9" w14:textId="77777777" w:rsidR="00BB5DEA" w:rsidRDefault="00BB5DEA" w:rsidP="00C934E9">
            <w:pPr>
              <w:pStyle w:val="TAH"/>
            </w:pPr>
            <w:r>
              <w:t>Applicability</w:t>
            </w:r>
          </w:p>
        </w:tc>
      </w:tr>
      <w:tr w:rsidR="00BB5DEA" w14:paraId="12E30363"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3091D5" w14:textId="77777777" w:rsidR="00BB5DEA" w:rsidRDefault="00BB5DEA" w:rsidP="00C934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57919E" w14:textId="77777777" w:rsidR="00BB5DEA" w:rsidRDefault="00BB5DEA" w:rsidP="00C934E9">
            <w:pPr>
              <w:pStyle w:val="TAL"/>
            </w:pPr>
          </w:p>
        </w:tc>
        <w:tc>
          <w:tcPr>
            <w:tcW w:w="215" w:type="pct"/>
            <w:tcBorders>
              <w:top w:val="single" w:sz="4" w:space="0" w:color="auto"/>
              <w:left w:val="single" w:sz="6" w:space="0" w:color="000000"/>
              <w:bottom w:val="single" w:sz="6" w:space="0" w:color="000000"/>
              <w:right w:val="single" w:sz="6" w:space="0" w:color="000000"/>
            </w:tcBorders>
          </w:tcPr>
          <w:p w14:paraId="207A09FB" w14:textId="77777777" w:rsidR="00BB5DEA" w:rsidRDefault="00BB5DEA" w:rsidP="00C934E9">
            <w:pPr>
              <w:pStyle w:val="TAC"/>
            </w:pPr>
          </w:p>
        </w:tc>
        <w:tc>
          <w:tcPr>
            <w:tcW w:w="580" w:type="pct"/>
            <w:tcBorders>
              <w:top w:val="single" w:sz="4" w:space="0" w:color="auto"/>
              <w:left w:val="single" w:sz="6" w:space="0" w:color="000000"/>
              <w:bottom w:val="single" w:sz="6" w:space="0" w:color="000000"/>
              <w:right w:val="single" w:sz="6" w:space="0" w:color="000000"/>
            </w:tcBorders>
          </w:tcPr>
          <w:p w14:paraId="04DDA2C7" w14:textId="77777777" w:rsidR="00BB5DEA" w:rsidRDefault="00BB5DEA" w:rsidP="00C934E9">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45BA4F6F" w14:textId="77777777" w:rsidR="00BB5DEA" w:rsidRDefault="00BB5DEA" w:rsidP="00C934E9">
            <w:pPr>
              <w:pStyle w:val="TAL"/>
            </w:pPr>
          </w:p>
        </w:tc>
        <w:tc>
          <w:tcPr>
            <w:tcW w:w="796" w:type="pct"/>
            <w:tcBorders>
              <w:top w:val="single" w:sz="4" w:space="0" w:color="auto"/>
              <w:left w:val="single" w:sz="6" w:space="0" w:color="000000"/>
              <w:bottom w:val="single" w:sz="6" w:space="0" w:color="000000"/>
              <w:right w:val="single" w:sz="6" w:space="0" w:color="000000"/>
            </w:tcBorders>
          </w:tcPr>
          <w:p w14:paraId="1786366F" w14:textId="77777777" w:rsidR="00BB5DEA" w:rsidRDefault="00BB5DEA" w:rsidP="00C934E9">
            <w:pPr>
              <w:pStyle w:val="TAL"/>
            </w:pPr>
          </w:p>
        </w:tc>
      </w:tr>
    </w:tbl>
    <w:p w14:paraId="2A05B63F" w14:textId="77777777" w:rsidR="00BB5DEA" w:rsidRDefault="00BB5DEA" w:rsidP="00BB5DEA">
      <w:pPr>
        <w:rPr>
          <w:rFonts w:eastAsia="Times New Roman"/>
        </w:rPr>
      </w:pPr>
    </w:p>
    <w:p w14:paraId="382D5B17" w14:textId="4A1EF962" w:rsidR="00BB5DEA" w:rsidRDefault="00BB5DEA" w:rsidP="00BB5DEA">
      <w:r>
        <w:t>This method shall support the request data structures specified in table</w:t>
      </w:r>
      <w:r w:rsidRPr="00330B48">
        <w:t> </w:t>
      </w:r>
      <w:r>
        <w:t>6.3.3.4.3.1-2 and the response data structures and response codes specified in table</w:t>
      </w:r>
      <w:r w:rsidRPr="00330B48">
        <w:t> </w:t>
      </w:r>
      <w:r>
        <w:t>6.3.3.4.3.1-3.</w:t>
      </w:r>
    </w:p>
    <w:p w14:paraId="3F0C50C8" w14:textId="0D11BFCC" w:rsidR="00BB5DEA" w:rsidRDefault="00BB5DEA" w:rsidP="00BB5DEA">
      <w:pPr>
        <w:pStyle w:val="TH"/>
      </w:pPr>
      <w:r>
        <w:t>Table</w:t>
      </w:r>
      <w:r w:rsidRPr="00330B48">
        <w:t> </w:t>
      </w:r>
      <w:r>
        <w:t>6.3.3.4.3.1-2: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B5DEA" w14:paraId="2D3AC64D" w14:textId="77777777" w:rsidTr="00C93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3D0D0"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E9255" w14:textId="77777777" w:rsidR="00BB5DEA" w:rsidRDefault="00BB5DEA" w:rsidP="00C934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708764" w14:textId="77777777" w:rsidR="00BB5DEA" w:rsidRDefault="00BB5DEA" w:rsidP="00C934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6F03B" w14:textId="77777777" w:rsidR="00BB5DEA" w:rsidRDefault="00BB5DEA" w:rsidP="00C934E9">
            <w:pPr>
              <w:pStyle w:val="TAH"/>
            </w:pPr>
            <w:r>
              <w:t>Description</w:t>
            </w:r>
          </w:p>
        </w:tc>
      </w:tr>
      <w:tr w:rsidR="00BB5DEA" w14:paraId="0E13D47E" w14:textId="77777777" w:rsidTr="00C934E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D63AA9" w14:textId="77777777" w:rsidR="00BB5DEA" w:rsidRDefault="00BB5DEA" w:rsidP="00C934E9">
            <w:pPr>
              <w:pStyle w:val="TAL"/>
            </w:pPr>
            <w:r>
              <w:t>DiscoveryKeyReqData</w:t>
            </w:r>
          </w:p>
        </w:tc>
        <w:tc>
          <w:tcPr>
            <w:tcW w:w="425" w:type="dxa"/>
            <w:tcBorders>
              <w:top w:val="single" w:sz="4" w:space="0" w:color="auto"/>
              <w:left w:val="single" w:sz="6" w:space="0" w:color="000000"/>
              <w:bottom w:val="single" w:sz="6" w:space="0" w:color="000000"/>
              <w:right w:val="single" w:sz="6" w:space="0" w:color="000000"/>
            </w:tcBorders>
            <w:hideMark/>
          </w:tcPr>
          <w:p w14:paraId="2F953233" w14:textId="77777777" w:rsidR="00BB5DEA" w:rsidRDefault="00BB5DEA" w:rsidP="00C934E9">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09B388FA" w14:textId="77777777" w:rsidR="00BB5DEA" w:rsidRDefault="00BB5DEA" w:rsidP="00C934E9">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9A8602" w14:textId="77777777" w:rsidR="00BB5DEA" w:rsidRDefault="00BB5DEA" w:rsidP="00C934E9">
            <w:pPr>
              <w:pStyle w:val="TAL"/>
            </w:pPr>
            <w:r>
              <w:rPr>
                <w:lang w:eastAsia="zh-CN"/>
              </w:rPr>
              <w:t xml:space="preserve">Contains the </w:t>
            </w:r>
            <w:r>
              <w:t>Discovery Key Data for the indicated UE and indicated user info id.</w:t>
            </w:r>
          </w:p>
        </w:tc>
      </w:tr>
    </w:tbl>
    <w:p w14:paraId="29CBB07B" w14:textId="77777777" w:rsidR="00BB5DEA" w:rsidRDefault="00BB5DEA" w:rsidP="00BB5DEA">
      <w:pPr>
        <w:rPr>
          <w:rFonts w:eastAsia="Times New Roman"/>
        </w:rPr>
      </w:pPr>
    </w:p>
    <w:p w14:paraId="063E15D6" w14:textId="5478BE23" w:rsidR="00BB5DEA" w:rsidRDefault="00BB5DEA" w:rsidP="00BB5DEA">
      <w:pPr>
        <w:pStyle w:val="TH"/>
      </w:pPr>
      <w:r>
        <w:t>Table</w:t>
      </w:r>
      <w:r w:rsidRPr="00330B48">
        <w:t> </w:t>
      </w:r>
      <w:r>
        <w:t>6.3.3.4.3.1-3: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37"/>
        <w:gridCol w:w="325"/>
        <w:gridCol w:w="1146"/>
        <w:gridCol w:w="1019"/>
        <w:gridCol w:w="5152"/>
      </w:tblGrid>
      <w:tr w:rsidR="00BB5DEA" w14:paraId="08226B01"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D85A3B" w14:textId="77777777" w:rsidR="00BB5DEA" w:rsidRDefault="00BB5DEA" w:rsidP="00C934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0A58B6" w14:textId="77777777" w:rsidR="00BB5DEA" w:rsidRDefault="00BB5DEA" w:rsidP="00C934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F9F855" w14:textId="77777777" w:rsidR="00BB5DEA" w:rsidRDefault="00BB5DEA" w:rsidP="00C934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B8DA41" w14:textId="77777777" w:rsidR="00BB5DEA" w:rsidRDefault="00BB5DEA" w:rsidP="00C934E9">
            <w:pPr>
              <w:pStyle w:val="TAH"/>
            </w:pPr>
            <w:r>
              <w:t>Response</w:t>
            </w:r>
          </w:p>
          <w:p w14:paraId="5699AF60" w14:textId="77777777" w:rsidR="00BB5DEA" w:rsidRDefault="00BB5DEA" w:rsidP="00C934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E9E5D1" w14:textId="77777777" w:rsidR="00BB5DEA" w:rsidRDefault="00BB5DEA" w:rsidP="00C934E9">
            <w:pPr>
              <w:pStyle w:val="TAH"/>
            </w:pPr>
            <w:r>
              <w:t>Description</w:t>
            </w:r>
          </w:p>
        </w:tc>
      </w:tr>
      <w:tr w:rsidR="00BB5DEA" w14:paraId="0FE3A72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6FC44E" w14:textId="77777777" w:rsidR="00BB5DEA" w:rsidRDefault="00BB5DEA" w:rsidP="00C934E9">
            <w:pPr>
              <w:pStyle w:val="TAL"/>
            </w:pPr>
            <w:r>
              <w:t>DiscoveryKeyRespData</w:t>
            </w:r>
          </w:p>
        </w:tc>
        <w:tc>
          <w:tcPr>
            <w:tcW w:w="225" w:type="pct"/>
            <w:tcBorders>
              <w:top w:val="single" w:sz="4" w:space="0" w:color="auto"/>
              <w:left w:val="single" w:sz="6" w:space="0" w:color="000000"/>
              <w:bottom w:val="single" w:sz="6" w:space="0" w:color="000000"/>
              <w:right w:val="single" w:sz="6" w:space="0" w:color="000000"/>
            </w:tcBorders>
            <w:hideMark/>
          </w:tcPr>
          <w:p w14:paraId="79CAADFD" w14:textId="77777777" w:rsidR="00BB5DEA" w:rsidRDefault="00BB5DEA" w:rsidP="00C934E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F81B1F4" w14:textId="77777777" w:rsidR="00BB5DEA" w:rsidRDefault="00BB5DEA" w:rsidP="00C934E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5D94BEF9" w14:textId="77777777" w:rsidR="00BB5DEA" w:rsidRDefault="00BB5DEA" w:rsidP="00C934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2E6F2E80" w14:textId="77777777" w:rsidR="00BB5DEA" w:rsidRDefault="00BB5DEA" w:rsidP="00C934E9">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7A57A862" w14:textId="77777777" w:rsidR="00BB5DEA" w:rsidRDefault="00BB5DEA" w:rsidP="00C934E9">
            <w:pPr>
              <w:pStyle w:val="TAL"/>
              <w:rPr>
                <w:lang w:eastAsia="zh-CN"/>
              </w:rPr>
            </w:pPr>
            <w:r>
              <w:rPr>
                <w:lang w:eastAsia="zh-CN"/>
              </w:rPr>
              <w:t>The HTTP response shall include a "Location" HTTP header that contains the resource URI of the created resource.</w:t>
            </w:r>
          </w:p>
        </w:tc>
      </w:tr>
      <w:tr w:rsidR="00BB5DEA" w14:paraId="5F1B65DE"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91084B" w14:textId="77777777" w:rsidR="00BB5DEA" w:rsidRDefault="00BB5DEA" w:rsidP="00C934E9">
            <w:pPr>
              <w:pStyle w:val="TAL"/>
              <w:rPr>
                <w:lang w:eastAsia="en-GB"/>
              </w:rPr>
            </w:pPr>
            <w:r>
              <w:t>n/a</w:t>
            </w:r>
          </w:p>
        </w:tc>
        <w:tc>
          <w:tcPr>
            <w:tcW w:w="225" w:type="pct"/>
            <w:tcBorders>
              <w:top w:val="single" w:sz="4" w:space="0" w:color="auto"/>
              <w:left w:val="single" w:sz="6" w:space="0" w:color="000000"/>
              <w:bottom w:val="single" w:sz="6" w:space="0" w:color="000000"/>
              <w:right w:val="single" w:sz="6" w:space="0" w:color="000000"/>
            </w:tcBorders>
          </w:tcPr>
          <w:p w14:paraId="75F7FFC2" w14:textId="77777777" w:rsidR="00BB5DEA" w:rsidRDefault="00BB5DEA" w:rsidP="00C934E9">
            <w:pPr>
              <w:pStyle w:val="TAC"/>
            </w:pPr>
          </w:p>
        </w:tc>
        <w:tc>
          <w:tcPr>
            <w:tcW w:w="649" w:type="pct"/>
            <w:tcBorders>
              <w:top w:val="single" w:sz="4" w:space="0" w:color="auto"/>
              <w:left w:val="single" w:sz="6" w:space="0" w:color="000000"/>
              <w:bottom w:val="single" w:sz="6" w:space="0" w:color="000000"/>
              <w:right w:val="single" w:sz="6" w:space="0" w:color="000000"/>
            </w:tcBorders>
          </w:tcPr>
          <w:p w14:paraId="461B9F80" w14:textId="77777777" w:rsidR="00BB5DEA" w:rsidRDefault="00BB5DEA" w:rsidP="00C934E9">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CC2CC3D" w14:textId="77777777" w:rsidR="00BB5DEA" w:rsidRDefault="00BB5DEA" w:rsidP="00C934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82218BA" w14:textId="77777777" w:rsidR="00BB5DEA" w:rsidRDefault="00BB5DEA" w:rsidP="00C934E9">
            <w:pPr>
              <w:pStyle w:val="TAL"/>
            </w:pPr>
            <w:r>
              <w:rPr>
                <w:lang w:val="en-US"/>
              </w:rPr>
              <w:t>Upon success of the update of the resource, an empty response body shall be returned</w:t>
            </w:r>
            <w:r>
              <w:rPr>
                <w:lang w:val="en-US" w:eastAsia="zh-CN"/>
              </w:rPr>
              <w:t>.</w:t>
            </w:r>
          </w:p>
        </w:tc>
      </w:tr>
      <w:tr w:rsidR="00BB5DEA" w14:paraId="7D41DBDC"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1FEEBC"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19166A28"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BF33B6E"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D3B9599" w14:textId="77777777" w:rsidR="00BB5DEA" w:rsidRDefault="00BB5DEA" w:rsidP="00C934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41E6CF9F" w14:textId="77777777" w:rsidR="00BB5DEA" w:rsidRDefault="00BB5DEA" w:rsidP="00C934E9">
            <w:pPr>
              <w:pStyle w:val="TAL"/>
            </w:pPr>
            <w:r>
              <w:t>Temporary redirection.</w:t>
            </w:r>
          </w:p>
          <w:p w14:paraId="4EB7D3B6" w14:textId="77777777" w:rsidR="00BB5DEA" w:rsidRDefault="00BB5DEA" w:rsidP="00C934E9">
            <w:pPr>
              <w:pStyle w:val="TAL"/>
            </w:pPr>
            <w:r>
              <w:t>(NOTE 2)</w:t>
            </w:r>
          </w:p>
        </w:tc>
      </w:tr>
      <w:tr w:rsidR="00BB5DEA" w14:paraId="3AB6D30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9C7298" w14:textId="77777777" w:rsidR="00BB5DEA" w:rsidRDefault="00BB5DEA" w:rsidP="00C934E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6E50BCF"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3C02CED4"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2C5718F" w14:textId="77777777" w:rsidR="00BB5DEA" w:rsidRDefault="00BB5DEA" w:rsidP="00C934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7BA24CEB" w14:textId="77777777" w:rsidR="00BB5DEA" w:rsidRDefault="00BB5DEA" w:rsidP="00C934E9">
            <w:pPr>
              <w:pStyle w:val="TAL"/>
            </w:pPr>
            <w:r>
              <w:t>Permanent redirection.</w:t>
            </w:r>
          </w:p>
          <w:p w14:paraId="1C6DC8A3" w14:textId="77777777" w:rsidR="00BB5DEA" w:rsidRDefault="00BB5DEA" w:rsidP="00C934E9">
            <w:pPr>
              <w:pStyle w:val="TAL"/>
            </w:pPr>
            <w:r>
              <w:t>(NOTE 2)</w:t>
            </w:r>
          </w:p>
        </w:tc>
      </w:tr>
      <w:tr w:rsidR="00BB5DEA" w14:paraId="425EA4B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AE21"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486E1C3"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58FAB0A"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3A17720" w14:textId="77777777" w:rsidR="00BB5DEA" w:rsidRDefault="00BB5DEA" w:rsidP="00C934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463CDF5" w14:textId="77777777" w:rsidR="00BB5DEA" w:rsidRDefault="00BB5DEA" w:rsidP="00C934E9">
            <w:pPr>
              <w:pStyle w:val="TAL"/>
            </w:pPr>
            <w:r>
              <w:t>The "cause" attribute may be used to indicate one of the following application errors:</w:t>
            </w:r>
          </w:p>
          <w:p w14:paraId="13E106D9" w14:textId="77777777" w:rsidR="00BB5DEA" w:rsidRDefault="00BB5DEA" w:rsidP="00C934E9">
            <w:pPr>
              <w:pStyle w:val="TAL"/>
              <w:ind w:firstLineChars="100" w:firstLine="180"/>
            </w:pPr>
            <w:r>
              <w:t>- PROSE_SERVICE_UNAUTHORIZED</w:t>
            </w:r>
          </w:p>
          <w:p w14:paraId="3AD07A50" w14:textId="77777777" w:rsidR="00BB5DEA" w:rsidRDefault="00BB5DEA" w:rsidP="00C934E9">
            <w:pPr>
              <w:pStyle w:val="TAL"/>
            </w:pPr>
          </w:p>
          <w:p w14:paraId="6AF133D7" w14:textId="5305DC8B" w:rsidR="00BB5DEA" w:rsidRDefault="00BB5DEA" w:rsidP="00C934E9">
            <w:pPr>
              <w:pStyle w:val="TAL"/>
            </w:pPr>
            <w:r>
              <w:t>See table</w:t>
            </w:r>
            <w:r w:rsidRPr="00330B48">
              <w:t> </w:t>
            </w:r>
            <w:r>
              <w:t>6.3.7.3-1 for the description of these errors.</w:t>
            </w:r>
          </w:p>
        </w:tc>
      </w:tr>
      <w:tr w:rsidR="00BB5DEA" w14:paraId="68D1197A"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E19948" w14:textId="77777777" w:rsidR="00BB5DEA" w:rsidRDefault="00BB5DEA" w:rsidP="00C934E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0C23DB7" w14:textId="77777777" w:rsidR="00BB5DEA" w:rsidRDefault="00BB5DEA" w:rsidP="00C934E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6C67828" w14:textId="77777777" w:rsidR="00BB5DEA" w:rsidRDefault="00BB5DEA" w:rsidP="00C934E9">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6FC9F34" w14:textId="77777777" w:rsidR="00BB5DEA" w:rsidRDefault="00BB5DEA" w:rsidP="00C934E9">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14744D5C" w14:textId="77777777" w:rsidR="00BB5DEA" w:rsidRDefault="00BB5DEA" w:rsidP="00C934E9">
            <w:pPr>
              <w:pStyle w:val="TAL"/>
              <w:rPr>
                <w:lang w:eastAsia="en-GB"/>
              </w:rPr>
            </w:pPr>
            <w:r>
              <w:t>The "cause" attribute may be used to indicate one of the following application errors:</w:t>
            </w:r>
          </w:p>
          <w:p w14:paraId="4CC87021" w14:textId="77777777" w:rsidR="00BB5DEA" w:rsidRDefault="00BB5DEA" w:rsidP="00C934E9">
            <w:pPr>
              <w:pStyle w:val="B1"/>
              <w:rPr>
                <w:rFonts w:ascii="Arial" w:hAnsi="Arial"/>
                <w:sz w:val="18"/>
              </w:rPr>
            </w:pPr>
            <w:r>
              <w:rPr>
                <w:rFonts w:ascii="Arial" w:hAnsi="Arial"/>
                <w:sz w:val="18"/>
              </w:rPr>
              <w:t>-</w:t>
            </w:r>
            <w:r>
              <w:rPr>
                <w:rFonts w:ascii="Arial" w:hAnsi="Arial"/>
                <w:sz w:val="18"/>
              </w:rPr>
              <w:tab/>
              <w:t>APPLICATION_NOT_FOUND</w:t>
            </w:r>
          </w:p>
          <w:p w14:paraId="4082742F" w14:textId="77777777" w:rsidR="00BB5DEA" w:rsidRDefault="00BB5DEA" w:rsidP="00C934E9">
            <w:pPr>
              <w:pStyle w:val="TAL"/>
            </w:pPr>
          </w:p>
          <w:p w14:paraId="67B012E0" w14:textId="1356E6F0" w:rsidR="00BB5DEA" w:rsidRDefault="00BB5DEA" w:rsidP="00C934E9">
            <w:pPr>
              <w:pStyle w:val="TAL"/>
            </w:pPr>
            <w:r>
              <w:t>See table</w:t>
            </w:r>
            <w:r w:rsidRPr="00330B48">
              <w:t> </w:t>
            </w:r>
            <w:r>
              <w:t>6.3.7.3-1 for the description of these errors.</w:t>
            </w:r>
          </w:p>
        </w:tc>
      </w:tr>
      <w:tr w:rsidR="00BB5DEA" w14:paraId="0E719FD1" w14:textId="77777777" w:rsidTr="00C934E9">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8CB520F" w14:textId="77777777" w:rsidR="00BB5DEA" w:rsidRDefault="00BB5DEA" w:rsidP="00C934E9">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w:t>
            </w:r>
            <w:r>
              <w:rPr>
                <w:lang w:eastAsia="zh-CN"/>
              </w:rPr>
              <w:t>5</w:t>
            </w:r>
            <w:r>
              <w:t>] also apply.</w:t>
            </w:r>
          </w:p>
          <w:p w14:paraId="6B17E323" w14:textId="77777777" w:rsidR="00BB5DEA" w:rsidRDefault="00BB5DEA" w:rsidP="00C934E9">
            <w:pPr>
              <w:pStyle w:val="TAN"/>
              <w:rPr>
                <w:lang w:eastAsia="zh-CN"/>
              </w:rPr>
            </w:pPr>
            <w:r>
              <w:rPr>
                <w:lang w:eastAsia="zh-CN"/>
              </w:rPr>
              <w:t>NOTE 2:</w:t>
            </w:r>
            <w:r>
              <w:rPr>
                <w:lang w:eastAsia="zh-CN"/>
              </w:rPr>
              <w:tab/>
              <w:t>RedirectResponse may be inserted by an SCP, see clause 6.10.9.1 of 3GPP TS 29.500 [5].</w:t>
            </w:r>
          </w:p>
        </w:tc>
      </w:tr>
    </w:tbl>
    <w:p w14:paraId="380CD032" w14:textId="77777777" w:rsidR="00BB5DEA" w:rsidRDefault="00BB5DEA" w:rsidP="00BB5DEA">
      <w:pPr>
        <w:rPr>
          <w:rFonts w:eastAsia="Times New Roman"/>
        </w:rPr>
      </w:pPr>
    </w:p>
    <w:p w14:paraId="5E9BDBA3" w14:textId="48E166C3" w:rsidR="00BB5DEA" w:rsidRDefault="00BB5DEA" w:rsidP="00BB5DEA">
      <w:pPr>
        <w:pStyle w:val="TH"/>
        <w:rPr>
          <w:rFonts w:cs="Arial"/>
        </w:rPr>
      </w:pPr>
      <w:r>
        <w:t>Table</w:t>
      </w:r>
      <w:r w:rsidRPr="00330B48">
        <w:t> </w:t>
      </w:r>
      <w:r>
        <w:t xml:space="preserve">6.3.3.4.3.1-4: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0"/>
        <w:gridCol w:w="1431"/>
        <w:gridCol w:w="421"/>
        <w:gridCol w:w="1275"/>
        <w:gridCol w:w="3476"/>
      </w:tblGrid>
      <w:tr w:rsidR="00BB5DEA" w14:paraId="15B2A6F0" w14:textId="77777777" w:rsidTr="00C934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1C45F560" w14:textId="77777777" w:rsidR="00BB5DEA" w:rsidRDefault="00BB5DEA" w:rsidP="00C934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42E332B3" w14:textId="77777777" w:rsidR="00BB5DEA" w:rsidRDefault="00BB5DEA" w:rsidP="00C934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1CDA2A" w14:textId="77777777" w:rsidR="00BB5DEA" w:rsidRDefault="00BB5DEA" w:rsidP="00C934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6AEA4EA1" w14:textId="77777777" w:rsidR="00BB5DEA" w:rsidRDefault="00BB5DEA" w:rsidP="00C934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D75A5E" w14:textId="77777777" w:rsidR="00BB5DEA" w:rsidRDefault="00BB5DEA" w:rsidP="00C934E9">
            <w:pPr>
              <w:pStyle w:val="TAH"/>
            </w:pPr>
            <w:r>
              <w:t>Description</w:t>
            </w:r>
          </w:p>
        </w:tc>
      </w:tr>
      <w:tr w:rsidR="00BB5DEA" w14:paraId="1A645A79" w14:textId="77777777" w:rsidTr="00C934E9">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1BAF00D" w14:textId="77777777" w:rsidR="00BB5DEA" w:rsidRDefault="00BB5DEA" w:rsidP="00C934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7B97D24C" w14:textId="77777777" w:rsidR="00BB5DEA" w:rsidRDefault="00BB5DEA" w:rsidP="00C934E9">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A6BBAEE" w14:textId="77777777" w:rsidR="00BB5DEA" w:rsidRDefault="00BB5DEA" w:rsidP="00C934E9">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61EEF6AE" w14:textId="77777777" w:rsidR="00BB5DEA" w:rsidRDefault="00BB5DEA" w:rsidP="00C934E9">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277A5039" w14:textId="77777777" w:rsidR="00BB5DEA" w:rsidRPr="00C742A1" w:rsidRDefault="00BB5DEA" w:rsidP="00C934E9">
            <w:pPr>
              <w:pStyle w:val="TAL"/>
            </w:pPr>
            <w:r>
              <w:t xml:space="preserve">Contains the URI of the newly created resource, according to the structure: </w:t>
            </w:r>
            <w:r w:rsidRPr="008D116A">
              <w:t>{apiRoot}/npkmf-disc/&lt;apiVersion&gt;/{ueId}/discovery-key/{userInfoId}</w:t>
            </w:r>
          </w:p>
        </w:tc>
      </w:tr>
    </w:tbl>
    <w:p w14:paraId="16EF9D8A" w14:textId="77777777" w:rsidR="00BB5DEA" w:rsidRDefault="00BB5DEA" w:rsidP="00BB5DEA">
      <w:pPr>
        <w:rPr>
          <w:rFonts w:eastAsia="Times New Roman"/>
        </w:rPr>
      </w:pPr>
    </w:p>
    <w:p w14:paraId="017B78D9" w14:textId="17AF9B75" w:rsidR="00BB5DEA" w:rsidRDefault="00BB5DEA" w:rsidP="00BB5DEA">
      <w:pPr>
        <w:pStyle w:val="TH"/>
        <w:rPr>
          <w:rFonts w:cs="Arial"/>
        </w:rPr>
      </w:pPr>
      <w:r>
        <w:t>Table</w:t>
      </w:r>
      <w:r w:rsidRPr="00330B48">
        <w:t> </w:t>
      </w:r>
      <w:r>
        <w:t xml:space="preserve">6.3.3.4.3.1-5: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23265E4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D7DBC5"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70497"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7C2C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98801F"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77FCB3" w14:textId="77777777" w:rsidR="00BB5DEA" w:rsidRDefault="00BB5DEA" w:rsidP="00C934E9">
            <w:pPr>
              <w:pStyle w:val="TAH"/>
            </w:pPr>
            <w:r>
              <w:t>Description</w:t>
            </w:r>
          </w:p>
        </w:tc>
      </w:tr>
      <w:tr w:rsidR="00BB5DEA" w14:paraId="4A56F8F1"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ACDF1"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DBB405C"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3A0F0E5"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467B7B"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FBBB95" w14:textId="77777777" w:rsidR="00BB5DEA" w:rsidRDefault="00BB5DEA" w:rsidP="00C934E9">
            <w:pPr>
              <w:pStyle w:val="TAL"/>
            </w:pPr>
            <w:r>
              <w:t>An alternative URI of the resource located on an alternative service instance within the same 5G PKMF or 5G PKMF (service) set.</w:t>
            </w:r>
          </w:p>
          <w:p w14:paraId="165808D1" w14:textId="77777777" w:rsidR="00BB5DEA" w:rsidRDefault="00BB5DEA" w:rsidP="00C934E9">
            <w:pPr>
              <w:pStyle w:val="TAL"/>
            </w:pPr>
            <w:r>
              <w:t>For the case, when a request is redirected to the same target resource via a different SCP, see clause 6.10.9.1 in 3GPP TS 29.500 [5].</w:t>
            </w:r>
          </w:p>
        </w:tc>
      </w:tr>
      <w:tr w:rsidR="00BB5DEA" w14:paraId="04327F18"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99062D"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8EB0E8"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2595D7"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FF21F9D"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B3A0F4" w14:textId="77777777" w:rsidR="00BB5DEA" w:rsidRDefault="00BB5DEA" w:rsidP="00C934E9">
            <w:pPr>
              <w:pStyle w:val="TAL"/>
            </w:pPr>
            <w:r>
              <w:t>Identifier of the target 5G PKMF (service) instance ID towards which the request is redirected</w:t>
            </w:r>
          </w:p>
        </w:tc>
      </w:tr>
    </w:tbl>
    <w:p w14:paraId="20427604" w14:textId="77777777" w:rsidR="00BB5DEA" w:rsidRPr="00C742A1" w:rsidRDefault="00BB5DEA" w:rsidP="00BB5DEA">
      <w:pPr>
        <w:rPr>
          <w:rFonts w:eastAsia="Times New Roman"/>
          <w:lang w:val="en-US"/>
        </w:rPr>
      </w:pPr>
    </w:p>
    <w:p w14:paraId="30B63712" w14:textId="7F2EF3EA" w:rsidR="00BB5DEA" w:rsidRDefault="00BB5DEA" w:rsidP="00BB5DEA">
      <w:pPr>
        <w:pStyle w:val="TH"/>
        <w:rPr>
          <w:rFonts w:cs="Arial"/>
        </w:rPr>
      </w:pPr>
      <w:r>
        <w:t>Table</w:t>
      </w:r>
      <w:r w:rsidRPr="00330B48">
        <w:t> </w:t>
      </w:r>
      <w:r>
        <w:t xml:space="preserve">6.3.3.4.3.1-6: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B5DEA" w14:paraId="49463282" w14:textId="77777777" w:rsidTr="00C93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6B692E" w14:textId="77777777" w:rsidR="00BB5DEA" w:rsidRDefault="00BB5DEA" w:rsidP="00C934E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EFA08" w14:textId="77777777" w:rsidR="00BB5DEA" w:rsidRDefault="00BB5DEA" w:rsidP="00C934E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BAC319" w14:textId="77777777" w:rsidR="00BB5DEA" w:rsidRDefault="00BB5DEA" w:rsidP="00C934E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DB66C9" w14:textId="77777777" w:rsidR="00BB5DEA" w:rsidRDefault="00BB5DEA" w:rsidP="00C934E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2D230" w14:textId="77777777" w:rsidR="00BB5DEA" w:rsidRDefault="00BB5DEA" w:rsidP="00C934E9">
            <w:pPr>
              <w:pStyle w:val="TAH"/>
            </w:pPr>
            <w:r>
              <w:t>Description</w:t>
            </w:r>
          </w:p>
        </w:tc>
      </w:tr>
      <w:tr w:rsidR="00BB5DEA" w14:paraId="071CA8EA" w14:textId="77777777" w:rsidTr="00C934E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0C9279" w14:textId="77777777" w:rsidR="00BB5DEA" w:rsidRDefault="00BB5DEA" w:rsidP="00C934E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E5BFF5A" w14:textId="77777777" w:rsidR="00BB5DEA" w:rsidRDefault="00BB5DEA" w:rsidP="00C934E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5FFFE7" w14:textId="77777777" w:rsidR="00BB5DEA" w:rsidRDefault="00BB5DEA" w:rsidP="00C934E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E92373" w14:textId="77777777" w:rsidR="00BB5DEA" w:rsidRDefault="00BB5DEA" w:rsidP="00C934E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01C726" w14:textId="77777777" w:rsidR="00BB5DEA" w:rsidRDefault="00BB5DEA" w:rsidP="00C934E9">
            <w:pPr>
              <w:pStyle w:val="TAL"/>
            </w:pPr>
            <w:r>
              <w:t>An alternative URI of the resource located on an alternative service instance within the same 5G PKMF or 5G PKMF (service) set.</w:t>
            </w:r>
          </w:p>
          <w:p w14:paraId="4541C483" w14:textId="77777777" w:rsidR="00BB5DEA" w:rsidRDefault="00BB5DEA" w:rsidP="00C934E9">
            <w:pPr>
              <w:pStyle w:val="TAL"/>
            </w:pPr>
            <w:r>
              <w:t>For the case, when a request is redirected to the same target resource via a different SCP, see clause 6.10.9.1 in 3GPP TS 29.500 [5].</w:t>
            </w:r>
          </w:p>
        </w:tc>
      </w:tr>
      <w:tr w:rsidR="00BB5DEA" w14:paraId="2ADADCF5" w14:textId="77777777" w:rsidTr="00C934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88CBE2" w14:textId="77777777" w:rsidR="00BB5DEA" w:rsidRDefault="00BB5DEA" w:rsidP="00C934E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80283C1" w14:textId="77777777" w:rsidR="00BB5DEA" w:rsidRDefault="00BB5DEA" w:rsidP="00C934E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855743" w14:textId="77777777" w:rsidR="00BB5DEA" w:rsidRDefault="00BB5DEA" w:rsidP="00C934E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715825" w14:textId="77777777" w:rsidR="00BB5DEA" w:rsidRDefault="00BB5DEA" w:rsidP="00C934E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4F3CC2" w14:textId="77777777" w:rsidR="00BB5DEA" w:rsidRDefault="00BB5DEA" w:rsidP="00C934E9">
            <w:pPr>
              <w:pStyle w:val="TAL"/>
            </w:pPr>
            <w:r>
              <w:t>Identifier of the target 5G PKMF (service) instance ID towards which the request is redirected</w:t>
            </w:r>
          </w:p>
        </w:tc>
      </w:tr>
    </w:tbl>
    <w:p w14:paraId="295B6DDC" w14:textId="77777777" w:rsidR="00BB5DEA" w:rsidRPr="008D116A" w:rsidRDefault="00BB5DEA" w:rsidP="00BB5DEA">
      <w:pPr>
        <w:rPr>
          <w:lang w:val="en-US" w:eastAsia="zh-CN"/>
        </w:rPr>
      </w:pPr>
    </w:p>
    <w:p w14:paraId="33925602" w14:textId="168B5193" w:rsidR="00BB5DEA" w:rsidRDefault="00BB5DEA" w:rsidP="00BB5DEA">
      <w:pPr>
        <w:pStyle w:val="Heading3"/>
        <w:rPr>
          <w:lang w:eastAsia="zh-CN"/>
        </w:rPr>
      </w:pPr>
      <w:bookmarkStart w:id="865" w:name="_Toc153882694"/>
      <w:bookmarkStart w:id="866" w:name="_Toc186721414"/>
      <w:bookmarkStart w:id="867" w:name="_Toc200620219"/>
      <w:r>
        <w:t>6.3.4</w:t>
      </w:r>
      <w:r>
        <w:tab/>
        <w:t>Custom Operations without associated resources</w:t>
      </w:r>
      <w:bookmarkEnd w:id="865"/>
      <w:bookmarkEnd w:id="866"/>
      <w:bookmarkEnd w:id="867"/>
    </w:p>
    <w:p w14:paraId="0FFA5057" w14:textId="77777777" w:rsidR="00BB5DEA" w:rsidRDefault="00BB5DEA" w:rsidP="00BB5DEA">
      <w:r>
        <w:t>There is no custom operation without associated resources supported in Npkmf_Discovery Service.</w:t>
      </w:r>
    </w:p>
    <w:p w14:paraId="10E8C345" w14:textId="1599638A" w:rsidR="00BB5DEA" w:rsidRDefault="00BB5DEA" w:rsidP="00BB5DEA">
      <w:pPr>
        <w:pStyle w:val="Heading3"/>
        <w:rPr>
          <w:lang w:eastAsia="zh-CN"/>
        </w:rPr>
      </w:pPr>
      <w:bookmarkStart w:id="868" w:name="_Toc153882695"/>
      <w:bookmarkStart w:id="869" w:name="_Toc186721415"/>
      <w:bookmarkStart w:id="870" w:name="_Toc200620220"/>
      <w:r>
        <w:t>6.3.5</w:t>
      </w:r>
      <w:r>
        <w:tab/>
        <w:t>Notifications</w:t>
      </w:r>
      <w:bookmarkEnd w:id="868"/>
      <w:bookmarkEnd w:id="869"/>
      <w:bookmarkEnd w:id="870"/>
    </w:p>
    <w:p w14:paraId="4C97E13E" w14:textId="77777777" w:rsidR="00BB5DEA" w:rsidRDefault="00BB5DEA" w:rsidP="00BB5DEA">
      <w:pPr>
        <w:rPr>
          <w:lang w:eastAsia="zh-CN"/>
        </w:rPr>
      </w:pPr>
      <w:r>
        <w:t>There is no notification defined for Npkmf_Discovery service.</w:t>
      </w:r>
    </w:p>
    <w:p w14:paraId="79A8E3AF" w14:textId="25F2E9D7" w:rsidR="00BB5DEA" w:rsidRDefault="00BB5DEA" w:rsidP="00BB5DEA">
      <w:pPr>
        <w:pStyle w:val="Heading3"/>
      </w:pPr>
      <w:bookmarkStart w:id="871" w:name="_Toc153882696"/>
      <w:bookmarkStart w:id="872" w:name="_Toc186721416"/>
      <w:bookmarkStart w:id="873" w:name="_Toc200620221"/>
      <w:r>
        <w:t>6.3.6</w:t>
      </w:r>
      <w:r>
        <w:tab/>
        <w:t>Data Model</w:t>
      </w:r>
      <w:bookmarkEnd w:id="871"/>
      <w:bookmarkEnd w:id="872"/>
      <w:bookmarkEnd w:id="873"/>
    </w:p>
    <w:p w14:paraId="5F339A72" w14:textId="598C40DF" w:rsidR="00BB5DEA" w:rsidRDefault="00BB5DEA" w:rsidP="00BB5DEA">
      <w:pPr>
        <w:pStyle w:val="Heading4"/>
      </w:pPr>
      <w:bookmarkStart w:id="874" w:name="_Toc153882697"/>
      <w:bookmarkStart w:id="875" w:name="_Toc186721417"/>
      <w:bookmarkStart w:id="876" w:name="_Toc200620222"/>
      <w:r>
        <w:t>6.3.6.1</w:t>
      </w:r>
      <w:r>
        <w:tab/>
        <w:t>General</w:t>
      </w:r>
      <w:bookmarkEnd w:id="874"/>
      <w:bookmarkEnd w:id="875"/>
      <w:bookmarkEnd w:id="876"/>
    </w:p>
    <w:p w14:paraId="59B8FA94" w14:textId="77777777" w:rsidR="00BB5DEA" w:rsidRDefault="00BB5DEA" w:rsidP="00BB5DEA">
      <w:r>
        <w:t>This clause specifies the application data model supported by the API.</w:t>
      </w:r>
    </w:p>
    <w:p w14:paraId="2871E093" w14:textId="172DD5F5" w:rsidR="00BB5DEA" w:rsidRDefault="00BB5DEA" w:rsidP="00BB5DEA">
      <w:r>
        <w:t>Table</w:t>
      </w:r>
      <w:r w:rsidRPr="00330B48">
        <w:t> </w:t>
      </w:r>
      <w:r>
        <w:t xml:space="preserve">6.3.6.1-1 specifies the data types defined for the </w:t>
      </w:r>
      <w:r>
        <w:rPr>
          <w:lang w:eastAsia="zh-CN"/>
        </w:rPr>
        <w:t>Npkmf_Discovery</w:t>
      </w:r>
      <w:r>
        <w:t xml:space="preserve"> service based interface protocol.</w:t>
      </w:r>
    </w:p>
    <w:p w14:paraId="33C134F4" w14:textId="10D773DC" w:rsidR="00BB5DEA" w:rsidRDefault="00BB5DEA" w:rsidP="00BB5DEA">
      <w:pPr>
        <w:pStyle w:val="TH"/>
      </w:pPr>
      <w:r>
        <w:t>Table</w:t>
      </w:r>
      <w:r w:rsidRPr="00330B48">
        <w:t> </w:t>
      </w:r>
      <w:r>
        <w:t xml:space="preserve">6.3.6.1-1: </w:t>
      </w:r>
      <w:r>
        <w:rPr>
          <w:lang w:eastAsia="zh-CN"/>
        </w:rPr>
        <w:t>Npkmf_Discovery</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416"/>
        <w:gridCol w:w="3325"/>
        <w:gridCol w:w="2085"/>
      </w:tblGrid>
      <w:tr w:rsidR="00BB5DEA" w14:paraId="67D006BF"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16194E68" w14:textId="77777777" w:rsidR="00BB5DEA" w:rsidRDefault="00BB5DEA" w:rsidP="00C934E9">
            <w:pPr>
              <w:pStyle w:val="TAH"/>
            </w:pPr>
            <w:r>
              <w:t>Data type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63E1B67C" w14:textId="77777777" w:rsidR="00BB5DEA" w:rsidRDefault="00BB5DEA" w:rsidP="00C934E9">
            <w:pPr>
              <w:pStyle w:val="TAH"/>
            </w:pPr>
            <w:r>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22908E" w14:textId="77777777" w:rsidR="00BB5DEA" w:rsidRDefault="00BB5DEA" w:rsidP="00C934E9">
            <w:pPr>
              <w:pStyle w:val="TAH"/>
            </w:pPr>
            <w:r>
              <w:t>Description</w:t>
            </w:r>
          </w:p>
        </w:tc>
        <w:tc>
          <w:tcPr>
            <w:tcW w:w="2085" w:type="dxa"/>
            <w:tcBorders>
              <w:top w:val="single" w:sz="4" w:space="0" w:color="auto"/>
              <w:left w:val="single" w:sz="4" w:space="0" w:color="auto"/>
              <w:bottom w:val="single" w:sz="4" w:space="0" w:color="auto"/>
              <w:right w:val="single" w:sz="4" w:space="0" w:color="auto"/>
            </w:tcBorders>
            <w:shd w:val="clear" w:color="auto" w:fill="C0C0C0"/>
            <w:hideMark/>
          </w:tcPr>
          <w:p w14:paraId="7A108BCC" w14:textId="77777777" w:rsidR="00BB5DEA" w:rsidRDefault="00BB5DEA" w:rsidP="00C934E9">
            <w:pPr>
              <w:pStyle w:val="TAH"/>
            </w:pPr>
            <w:r>
              <w:t>Applicability</w:t>
            </w:r>
          </w:p>
        </w:tc>
      </w:tr>
      <w:tr w:rsidR="00BB5DEA" w14:paraId="07019100"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329FAE1F" w14:textId="77777777" w:rsidR="00BB5DEA" w:rsidRDefault="00BB5DEA" w:rsidP="00C934E9">
            <w:pPr>
              <w:pStyle w:val="TAL"/>
            </w:pPr>
            <w:r>
              <w:t>AnnounceAuthData</w:t>
            </w:r>
          </w:p>
        </w:tc>
        <w:tc>
          <w:tcPr>
            <w:tcW w:w="1416" w:type="dxa"/>
            <w:tcBorders>
              <w:top w:val="single" w:sz="4" w:space="0" w:color="auto"/>
              <w:left w:val="single" w:sz="4" w:space="0" w:color="auto"/>
              <w:bottom w:val="single" w:sz="4" w:space="0" w:color="auto"/>
              <w:right w:val="single" w:sz="4" w:space="0" w:color="auto"/>
            </w:tcBorders>
            <w:hideMark/>
          </w:tcPr>
          <w:p w14:paraId="32E7A1D8" w14:textId="30C490BE" w:rsidR="00BB5DEA" w:rsidRDefault="00BB5DEA" w:rsidP="00C934E9">
            <w:pPr>
              <w:pStyle w:val="TAL"/>
            </w:pPr>
            <w:r>
              <w:t>6.3.6.2.2</w:t>
            </w:r>
          </w:p>
        </w:tc>
        <w:tc>
          <w:tcPr>
            <w:tcW w:w="3325" w:type="dxa"/>
            <w:tcBorders>
              <w:top w:val="single" w:sz="4" w:space="0" w:color="auto"/>
              <w:left w:val="single" w:sz="4" w:space="0" w:color="auto"/>
              <w:bottom w:val="single" w:sz="4" w:space="0" w:color="auto"/>
              <w:right w:val="single" w:sz="4" w:space="0" w:color="auto"/>
            </w:tcBorders>
            <w:hideMark/>
          </w:tcPr>
          <w:p w14:paraId="7B38B95A" w14:textId="77777777" w:rsidR="00BB5DEA" w:rsidRDefault="00BB5DEA" w:rsidP="00C934E9">
            <w:pPr>
              <w:pStyle w:val="TAL"/>
              <w:rPr>
                <w:rFonts w:cs="Arial"/>
                <w:szCs w:val="18"/>
              </w:rPr>
            </w:pPr>
            <w:r>
              <w:t>Represents Data used to request the authorization to announce for a UE</w:t>
            </w:r>
          </w:p>
        </w:tc>
        <w:tc>
          <w:tcPr>
            <w:tcW w:w="2085" w:type="dxa"/>
            <w:tcBorders>
              <w:top w:val="single" w:sz="4" w:space="0" w:color="auto"/>
              <w:left w:val="single" w:sz="4" w:space="0" w:color="auto"/>
              <w:bottom w:val="single" w:sz="4" w:space="0" w:color="auto"/>
              <w:right w:val="single" w:sz="4" w:space="0" w:color="auto"/>
            </w:tcBorders>
          </w:tcPr>
          <w:p w14:paraId="4A2BA263" w14:textId="77777777" w:rsidR="00BB5DEA" w:rsidRDefault="00BB5DEA" w:rsidP="00C934E9">
            <w:pPr>
              <w:pStyle w:val="TAL"/>
              <w:rPr>
                <w:rFonts w:cs="Arial"/>
                <w:szCs w:val="18"/>
              </w:rPr>
            </w:pPr>
          </w:p>
        </w:tc>
      </w:tr>
      <w:tr w:rsidR="00BB5DEA" w14:paraId="1958E7B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hideMark/>
          </w:tcPr>
          <w:p w14:paraId="62246917" w14:textId="77777777" w:rsidR="00BB5DEA" w:rsidRDefault="00BB5DEA" w:rsidP="00C934E9">
            <w:pPr>
              <w:pStyle w:val="TAL"/>
            </w:pPr>
            <w:r>
              <w:t>MonitorKeyReqData</w:t>
            </w:r>
          </w:p>
        </w:tc>
        <w:tc>
          <w:tcPr>
            <w:tcW w:w="1416" w:type="dxa"/>
            <w:tcBorders>
              <w:top w:val="single" w:sz="4" w:space="0" w:color="auto"/>
              <w:left w:val="single" w:sz="4" w:space="0" w:color="auto"/>
              <w:bottom w:val="single" w:sz="4" w:space="0" w:color="auto"/>
              <w:right w:val="single" w:sz="4" w:space="0" w:color="auto"/>
            </w:tcBorders>
            <w:hideMark/>
          </w:tcPr>
          <w:p w14:paraId="29E08B1F" w14:textId="2101BDC1" w:rsidR="00BB5DEA" w:rsidRDefault="00BB5DEA" w:rsidP="00C934E9">
            <w:pPr>
              <w:pStyle w:val="TAL"/>
            </w:pPr>
            <w:r>
              <w:t>6.3.6.2.3</w:t>
            </w:r>
          </w:p>
        </w:tc>
        <w:tc>
          <w:tcPr>
            <w:tcW w:w="3325" w:type="dxa"/>
            <w:tcBorders>
              <w:top w:val="single" w:sz="4" w:space="0" w:color="auto"/>
              <w:left w:val="single" w:sz="4" w:space="0" w:color="auto"/>
              <w:bottom w:val="single" w:sz="4" w:space="0" w:color="auto"/>
              <w:right w:val="single" w:sz="4" w:space="0" w:color="auto"/>
            </w:tcBorders>
            <w:hideMark/>
          </w:tcPr>
          <w:p w14:paraId="2645F017" w14:textId="77777777" w:rsidR="00BB5DEA" w:rsidRDefault="00BB5DEA" w:rsidP="00C934E9">
            <w:pPr>
              <w:pStyle w:val="TAL"/>
              <w:rPr>
                <w:rFonts w:cs="Arial"/>
                <w:szCs w:val="18"/>
              </w:rPr>
            </w:pPr>
            <w:r>
              <w:t>Represents Data used to request the discovery key data to monitor for a UE</w:t>
            </w:r>
          </w:p>
        </w:tc>
        <w:tc>
          <w:tcPr>
            <w:tcW w:w="2085" w:type="dxa"/>
            <w:tcBorders>
              <w:top w:val="single" w:sz="4" w:space="0" w:color="auto"/>
              <w:left w:val="single" w:sz="4" w:space="0" w:color="auto"/>
              <w:bottom w:val="single" w:sz="4" w:space="0" w:color="auto"/>
              <w:right w:val="single" w:sz="4" w:space="0" w:color="auto"/>
            </w:tcBorders>
          </w:tcPr>
          <w:p w14:paraId="6418754D" w14:textId="77777777" w:rsidR="00BB5DEA" w:rsidRDefault="00BB5DEA" w:rsidP="00C934E9">
            <w:pPr>
              <w:pStyle w:val="TAL"/>
              <w:rPr>
                <w:rFonts w:cs="Arial"/>
                <w:szCs w:val="18"/>
              </w:rPr>
            </w:pPr>
          </w:p>
        </w:tc>
      </w:tr>
      <w:tr w:rsidR="00BB5DEA" w14:paraId="7D17333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2BEEC32" w14:textId="77777777" w:rsidR="00BB5DEA" w:rsidRDefault="00BB5DEA" w:rsidP="00C934E9">
            <w:pPr>
              <w:pStyle w:val="TAL"/>
            </w:pPr>
            <w:r>
              <w:t>MonitorKeyRespData</w:t>
            </w:r>
          </w:p>
        </w:tc>
        <w:tc>
          <w:tcPr>
            <w:tcW w:w="1416" w:type="dxa"/>
            <w:tcBorders>
              <w:top w:val="single" w:sz="4" w:space="0" w:color="auto"/>
              <w:left w:val="single" w:sz="4" w:space="0" w:color="auto"/>
              <w:bottom w:val="single" w:sz="4" w:space="0" w:color="auto"/>
              <w:right w:val="single" w:sz="4" w:space="0" w:color="auto"/>
            </w:tcBorders>
          </w:tcPr>
          <w:p w14:paraId="7177E5EB" w14:textId="2CBC7E2C" w:rsidR="00BB5DEA" w:rsidRDefault="00BB5DEA" w:rsidP="00C934E9">
            <w:pPr>
              <w:pStyle w:val="TAL"/>
            </w:pPr>
            <w:r>
              <w:t>6.3.6.2.4</w:t>
            </w:r>
          </w:p>
        </w:tc>
        <w:tc>
          <w:tcPr>
            <w:tcW w:w="3325" w:type="dxa"/>
            <w:tcBorders>
              <w:top w:val="single" w:sz="4" w:space="0" w:color="auto"/>
              <w:left w:val="single" w:sz="4" w:space="0" w:color="auto"/>
              <w:bottom w:val="single" w:sz="4" w:space="0" w:color="auto"/>
              <w:right w:val="single" w:sz="4" w:space="0" w:color="auto"/>
            </w:tcBorders>
          </w:tcPr>
          <w:p w14:paraId="1FBC6B93" w14:textId="77777777" w:rsidR="00BB5DEA" w:rsidRDefault="00BB5DEA" w:rsidP="00C934E9">
            <w:pPr>
              <w:pStyle w:val="TAL"/>
            </w:pPr>
            <w:r>
              <w:t>Represents the obtained Monitor discovery key data for a UE</w:t>
            </w:r>
          </w:p>
        </w:tc>
        <w:tc>
          <w:tcPr>
            <w:tcW w:w="2085" w:type="dxa"/>
            <w:tcBorders>
              <w:top w:val="single" w:sz="4" w:space="0" w:color="auto"/>
              <w:left w:val="single" w:sz="4" w:space="0" w:color="auto"/>
              <w:bottom w:val="single" w:sz="4" w:space="0" w:color="auto"/>
              <w:right w:val="single" w:sz="4" w:space="0" w:color="auto"/>
            </w:tcBorders>
          </w:tcPr>
          <w:p w14:paraId="1A77B2E8" w14:textId="77777777" w:rsidR="00BB5DEA" w:rsidRDefault="00BB5DEA" w:rsidP="00C934E9">
            <w:pPr>
              <w:pStyle w:val="TAL"/>
              <w:rPr>
                <w:rFonts w:cs="Arial"/>
                <w:szCs w:val="18"/>
              </w:rPr>
            </w:pPr>
          </w:p>
        </w:tc>
      </w:tr>
      <w:tr w:rsidR="00BB5DEA" w14:paraId="33152CC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7E14A303" w14:textId="77777777" w:rsidR="00BB5DEA" w:rsidRDefault="00BB5DEA" w:rsidP="00C934E9">
            <w:pPr>
              <w:pStyle w:val="TAL"/>
            </w:pPr>
            <w:r>
              <w:t>DiscoveryKeyReqData</w:t>
            </w:r>
          </w:p>
        </w:tc>
        <w:tc>
          <w:tcPr>
            <w:tcW w:w="1416" w:type="dxa"/>
            <w:tcBorders>
              <w:top w:val="single" w:sz="4" w:space="0" w:color="auto"/>
              <w:left w:val="single" w:sz="4" w:space="0" w:color="auto"/>
              <w:bottom w:val="single" w:sz="4" w:space="0" w:color="auto"/>
              <w:right w:val="single" w:sz="4" w:space="0" w:color="auto"/>
            </w:tcBorders>
          </w:tcPr>
          <w:p w14:paraId="78BEA8CA" w14:textId="26889052" w:rsidR="00BB5DEA" w:rsidRDefault="00BB5DEA" w:rsidP="00C934E9">
            <w:pPr>
              <w:pStyle w:val="TAL"/>
            </w:pPr>
            <w:r>
              <w:t>6.3.6.2.5</w:t>
            </w:r>
          </w:p>
        </w:tc>
        <w:tc>
          <w:tcPr>
            <w:tcW w:w="3325" w:type="dxa"/>
            <w:tcBorders>
              <w:top w:val="single" w:sz="4" w:space="0" w:color="auto"/>
              <w:left w:val="single" w:sz="4" w:space="0" w:color="auto"/>
              <w:bottom w:val="single" w:sz="4" w:space="0" w:color="auto"/>
              <w:right w:val="single" w:sz="4" w:space="0" w:color="auto"/>
            </w:tcBorders>
          </w:tcPr>
          <w:p w14:paraId="455E5394" w14:textId="77777777" w:rsidR="00BB5DEA" w:rsidRDefault="00BB5DEA" w:rsidP="00C934E9">
            <w:pPr>
              <w:pStyle w:val="TAL"/>
            </w:pPr>
            <w:r>
              <w:t>Represents Data used to request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4EB93AE4" w14:textId="77777777" w:rsidR="00BB5DEA" w:rsidRDefault="00BB5DEA" w:rsidP="00C934E9">
            <w:pPr>
              <w:pStyle w:val="TAL"/>
              <w:rPr>
                <w:rFonts w:cs="Arial"/>
                <w:szCs w:val="18"/>
              </w:rPr>
            </w:pPr>
          </w:p>
        </w:tc>
      </w:tr>
      <w:tr w:rsidR="00BB5DEA" w14:paraId="65989EB6"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E6369A4" w14:textId="77777777" w:rsidR="00BB5DEA" w:rsidRDefault="00BB5DEA" w:rsidP="00C934E9">
            <w:pPr>
              <w:pStyle w:val="TAL"/>
            </w:pPr>
            <w:r>
              <w:t>DiscoveryKeyRespData</w:t>
            </w:r>
          </w:p>
        </w:tc>
        <w:tc>
          <w:tcPr>
            <w:tcW w:w="1416" w:type="dxa"/>
            <w:tcBorders>
              <w:top w:val="single" w:sz="4" w:space="0" w:color="auto"/>
              <w:left w:val="single" w:sz="4" w:space="0" w:color="auto"/>
              <w:bottom w:val="single" w:sz="4" w:space="0" w:color="auto"/>
              <w:right w:val="single" w:sz="4" w:space="0" w:color="auto"/>
            </w:tcBorders>
          </w:tcPr>
          <w:p w14:paraId="56D89DE1" w14:textId="5CECEC36" w:rsidR="00BB5DEA" w:rsidRDefault="00BB5DEA" w:rsidP="00C934E9">
            <w:pPr>
              <w:pStyle w:val="TAL"/>
            </w:pPr>
            <w:r>
              <w:t>6.3.6.2.6</w:t>
            </w:r>
          </w:p>
        </w:tc>
        <w:tc>
          <w:tcPr>
            <w:tcW w:w="3325" w:type="dxa"/>
            <w:tcBorders>
              <w:top w:val="single" w:sz="4" w:space="0" w:color="auto"/>
              <w:left w:val="single" w:sz="4" w:space="0" w:color="auto"/>
              <w:bottom w:val="single" w:sz="4" w:space="0" w:color="auto"/>
              <w:right w:val="single" w:sz="4" w:space="0" w:color="auto"/>
            </w:tcBorders>
          </w:tcPr>
          <w:p w14:paraId="4F2DB0C1" w14:textId="77777777" w:rsidR="00BB5DEA" w:rsidRDefault="00BB5DEA" w:rsidP="00C934E9">
            <w:pPr>
              <w:pStyle w:val="TAL"/>
            </w:pPr>
            <w:r>
              <w:t>Represents the obtained the discovery key data for a discoverer UE.</w:t>
            </w:r>
          </w:p>
        </w:tc>
        <w:tc>
          <w:tcPr>
            <w:tcW w:w="2085" w:type="dxa"/>
            <w:tcBorders>
              <w:top w:val="single" w:sz="4" w:space="0" w:color="auto"/>
              <w:left w:val="single" w:sz="4" w:space="0" w:color="auto"/>
              <w:bottom w:val="single" w:sz="4" w:space="0" w:color="auto"/>
              <w:right w:val="single" w:sz="4" w:space="0" w:color="auto"/>
            </w:tcBorders>
          </w:tcPr>
          <w:p w14:paraId="26E2CB29" w14:textId="77777777" w:rsidR="00BB5DEA" w:rsidRDefault="00BB5DEA" w:rsidP="00C934E9">
            <w:pPr>
              <w:pStyle w:val="TAL"/>
              <w:rPr>
                <w:rFonts w:cs="Arial"/>
                <w:szCs w:val="18"/>
              </w:rPr>
            </w:pPr>
          </w:p>
        </w:tc>
      </w:tr>
      <w:tr w:rsidR="00BB5DEA" w14:paraId="338178C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2B0D9C83" w14:textId="77777777" w:rsidR="00BB5DEA" w:rsidRDefault="00BB5DEA" w:rsidP="00C934E9">
            <w:pPr>
              <w:pStyle w:val="TAL"/>
            </w:pPr>
            <w:r>
              <w:rPr>
                <w:lang w:eastAsia="zh-CN"/>
              </w:rPr>
              <w:t>DiscSecMaterials</w:t>
            </w:r>
          </w:p>
        </w:tc>
        <w:tc>
          <w:tcPr>
            <w:tcW w:w="1416" w:type="dxa"/>
            <w:tcBorders>
              <w:top w:val="single" w:sz="4" w:space="0" w:color="auto"/>
              <w:left w:val="single" w:sz="4" w:space="0" w:color="auto"/>
              <w:bottom w:val="single" w:sz="4" w:space="0" w:color="auto"/>
              <w:right w:val="single" w:sz="4" w:space="0" w:color="auto"/>
            </w:tcBorders>
          </w:tcPr>
          <w:p w14:paraId="443A12C0" w14:textId="34BB1208" w:rsidR="00BB5DEA" w:rsidRDefault="00BB5DEA" w:rsidP="00C934E9">
            <w:pPr>
              <w:pStyle w:val="TAL"/>
            </w:pPr>
            <w:r>
              <w:t>6.3.6.2.7</w:t>
            </w:r>
          </w:p>
        </w:tc>
        <w:tc>
          <w:tcPr>
            <w:tcW w:w="3325" w:type="dxa"/>
            <w:tcBorders>
              <w:top w:val="single" w:sz="4" w:space="0" w:color="auto"/>
              <w:left w:val="single" w:sz="4" w:space="0" w:color="auto"/>
              <w:bottom w:val="single" w:sz="4" w:space="0" w:color="auto"/>
              <w:right w:val="single" w:sz="4" w:space="0" w:color="auto"/>
            </w:tcBorders>
          </w:tcPr>
          <w:p w14:paraId="02EE1C55" w14:textId="77777777" w:rsidR="00BB5DEA" w:rsidRDefault="00BB5DEA" w:rsidP="00C934E9">
            <w:pPr>
              <w:pStyle w:val="TAL"/>
            </w:pPr>
            <w:r>
              <w:t xml:space="preserve">Represents the </w:t>
            </w:r>
            <w:r>
              <w:rPr>
                <w:lang w:eastAsia="zh-CN"/>
              </w:rPr>
              <w:t>discovery security materials</w:t>
            </w:r>
          </w:p>
        </w:tc>
        <w:tc>
          <w:tcPr>
            <w:tcW w:w="2085" w:type="dxa"/>
            <w:tcBorders>
              <w:top w:val="single" w:sz="4" w:space="0" w:color="auto"/>
              <w:left w:val="single" w:sz="4" w:space="0" w:color="auto"/>
              <w:bottom w:val="single" w:sz="4" w:space="0" w:color="auto"/>
              <w:right w:val="single" w:sz="4" w:space="0" w:color="auto"/>
            </w:tcBorders>
          </w:tcPr>
          <w:p w14:paraId="03C18E6C" w14:textId="77777777" w:rsidR="00BB5DEA" w:rsidRDefault="00BB5DEA" w:rsidP="00C934E9">
            <w:pPr>
              <w:pStyle w:val="TAL"/>
              <w:rPr>
                <w:rFonts w:cs="Arial"/>
                <w:szCs w:val="18"/>
              </w:rPr>
            </w:pPr>
          </w:p>
        </w:tc>
      </w:tr>
      <w:tr w:rsidR="00BB5DEA" w14:paraId="0D74A59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0903A6A8" w14:textId="77777777" w:rsidR="00BB5DEA" w:rsidRDefault="00BB5DEA" w:rsidP="00C934E9">
            <w:pPr>
              <w:pStyle w:val="TAL"/>
            </w:pPr>
            <w:r>
              <w:t>UeSecurityCapability</w:t>
            </w:r>
          </w:p>
        </w:tc>
        <w:tc>
          <w:tcPr>
            <w:tcW w:w="1416" w:type="dxa"/>
            <w:tcBorders>
              <w:top w:val="single" w:sz="4" w:space="0" w:color="auto"/>
              <w:left w:val="single" w:sz="4" w:space="0" w:color="auto"/>
              <w:bottom w:val="single" w:sz="4" w:space="0" w:color="auto"/>
              <w:right w:val="single" w:sz="4" w:space="0" w:color="auto"/>
            </w:tcBorders>
            <w:hideMark/>
          </w:tcPr>
          <w:p w14:paraId="6C1D37FC" w14:textId="3E17520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7F9A28A" w14:textId="77777777" w:rsidR="00BB5DEA" w:rsidRDefault="00BB5DEA" w:rsidP="00C934E9">
            <w:pPr>
              <w:pStyle w:val="TAL"/>
              <w:rPr>
                <w:rFonts w:cs="Arial"/>
                <w:szCs w:val="18"/>
              </w:rPr>
            </w:pPr>
            <w:r>
              <w:t>PC5 UE security capability</w:t>
            </w:r>
          </w:p>
        </w:tc>
        <w:tc>
          <w:tcPr>
            <w:tcW w:w="2085" w:type="dxa"/>
            <w:tcBorders>
              <w:top w:val="single" w:sz="4" w:space="0" w:color="auto"/>
              <w:left w:val="single" w:sz="4" w:space="0" w:color="auto"/>
              <w:bottom w:val="single" w:sz="4" w:space="0" w:color="auto"/>
              <w:right w:val="single" w:sz="4" w:space="0" w:color="auto"/>
            </w:tcBorders>
          </w:tcPr>
          <w:p w14:paraId="7EDD5E39" w14:textId="77777777" w:rsidR="00BB5DEA" w:rsidRDefault="00BB5DEA" w:rsidP="00C934E9">
            <w:pPr>
              <w:pStyle w:val="TAL"/>
              <w:rPr>
                <w:rFonts w:cs="Arial"/>
                <w:szCs w:val="18"/>
              </w:rPr>
            </w:pPr>
          </w:p>
        </w:tc>
      </w:tr>
      <w:tr w:rsidR="00BB5DEA" w14:paraId="375B61D7"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F019FD8" w14:textId="77777777" w:rsidR="00BB5DEA" w:rsidRDefault="00BB5DEA" w:rsidP="00C934E9">
            <w:pPr>
              <w:pStyle w:val="TAL"/>
              <w:jc w:val="center"/>
            </w:pPr>
            <w:r>
              <w:rPr>
                <w:lang w:eastAsia="zh-CN"/>
              </w:rPr>
              <w:t>ChosenPc5CipheringAlgorithm</w:t>
            </w:r>
          </w:p>
        </w:tc>
        <w:tc>
          <w:tcPr>
            <w:tcW w:w="1416" w:type="dxa"/>
            <w:tcBorders>
              <w:top w:val="single" w:sz="4" w:space="0" w:color="auto"/>
              <w:left w:val="single" w:sz="4" w:space="0" w:color="auto"/>
              <w:bottom w:val="single" w:sz="4" w:space="0" w:color="auto"/>
              <w:right w:val="single" w:sz="4" w:space="0" w:color="auto"/>
            </w:tcBorders>
            <w:hideMark/>
          </w:tcPr>
          <w:p w14:paraId="0C5E0354" w14:textId="67AB8315"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0DB26989" w14:textId="77777777" w:rsidR="00BB5DEA" w:rsidRDefault="00BB5DEA" w:rsidP="00C934E9">
            <w:pPr>
              <w:pStyle w:val="TAL"/>
              <w:rPr>
                <w:rFonts w:cs="Arial"/>
                <w:szCs w:val="18"/>
              </w:rPr>
            </w:pPr>
            <w:r>
              <w:t xml:space="preserve">The </w:t>
            </w:r>
            <w:r>
              <w:rPr>
                <w:lang w:eastAsia="zh-CN"/>
              </w:rPr>
              <w:t>chosen PC5 ciphering algorithm</w:t>
            </w:r>
          </w:p>
        </w:tc>
        <w:tc>
          <w:tcPr>
            <w:tcW w:w="2085" w:type="dxa"/>
            <w:tcBorders>
              <w:top w:val="single" w:sz="4" w:space="0" w:color="auto"/>
              <w:left w:val="single" w:sz="4" w:space="0" w:color="auto"/>
              <w:bottom w:val="single" w:sz="4" w:space="0" w:color="auto"/>
              <w:right w:val="single" w:sz="4" w:space="0" w:color="auto"/>
            </w:tcBorders>
          </w:tcPr>
          <w:p w14:paraId="10877335" w14:textId="77777777" w:rsidR="00BB5DEA" w:rsidRDefault="00BB5DEA" w:rsidP="00C934E9">
            <w:pPr>
              <w:pStyle w:val="TAL"/>
              <w:rPr>
                <w:rFonts w:cs="Arial"/>
                <w:szCs w:val="18"/>
              </w:rPr>
            </w:pPr>
          </w:p>
        </w:tc>
      </w:tr>
      <w:tr w:rsidR="00BB5DEA" w14:paraId="1F7B857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47C547AD" w14:textId="77777777" w:rsidR="00BB5DEA" w:rsidRDefault="00BB5DEA" w:rsidP="00C934E9">
            <w:pPr>
              <w:pStyle w:val="TAL"/>
              <w:rPr>
                <w:lang w:eastAsia="zh-CN"/>
              </w:rPr>
            </w:pPr>
            <w:r>
              <w:rPr>
                <w:lang w:eastAsia="zh-CN"/>
              </w:rPr>
              <w:t>Duik</w:t>
            </w:r>
          </w:p>
        </w:tc>
        <w:tc>
          <w:tcPr>
            <w:tcW w:w="1416" w:type="dxa"/>
            <w:tcBorders>
              <w:top w:val="single" w:sz="4" w:space="0" w:color="auto"/>
              <w:left w:val="single" w:sz="4" w:space="0" w:color="auto"/>
              <w:bottom w:val="single" w:sz="4" w:space="0" w:color="auto"/>
              <w:right w:val="single" w:sz="4" w:space="0" w:color="auto"/>
            </w:tcBorders>
            <w:hideMark/>
          </w:tcPr>
          <w:p w14:paraId="765B9821" w14:textId="5040191A"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32E8137D" w14:textId="77777777" w:rsidR="00BB5DEA" w:rsidRDefault="00BB5DEA" w:rsidP="00C934E9">
            <w:pPr>
              <w:pStyle w:val="TAL"/>
              <w:rPr>
                <w:rFonts w:cs="Arial"/>
                <w:szCs w:val="18"/>
                <w:lang w:eastAsia="zh-CN"/>
              </w:rPr>
            </w:pPr>
            <w:r w:rsidRPr="008F772C">
              <w:rPr>
                <w:rFonts w:cs="Arial"/>
                <w:szCs w:val="18"/>
                <w:lang w:eastAsia="zh-CN"/>
              </w:rPr>
              <w:t>Discovery User Integrity Key</w:t>
            </w:r>
          </w:p>
        </w:tc>
        <w:tc>
          <w:tcPr>
            <w:tcW w:w="2085" w:type="dxa"/>
            <w:tcBorders>
              <w:top w:val="single" w:sz="4" w:space="0" w:color="auto"/>
              <w:left w:val="single" w:sz="4" w:space="0" w:color="auto"/>
              <w:bottom w:val="single" w:sz="4" w:space="0" w:color="auto"/>
              <w:right w:val="single" w:sz="4" w:space="0" w:color="auto"/>
            </w:tcBorders>
          </w:tcPr>
          <w:p w14:paraId="0C4072A9" w14:textId="77777777" w:rsidR="00BB5DEA" w:rsidRDefault="00BB5DEA" w:rsidP="00C934E9">
            <w:pPr>
              <w:pStyle w:val="TAL"/>
              <w:rPr>
                <w:rFonts w:cs="Arial"/>
                <w:szCs w:val="18"/>
              </w:rPr>
            </w:pPr>
          </w:p>
        </w:tc>
      </w:tr>
      <w:tr w:rsidR="00BB5DEA" w14:paraId="45F316BA"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60BC691E" w14:textId="77777777" w:rsidR="00BB5DEA" w:rsidRDefault="00BB5DEA" w:rsidP="00C934E9">
            <w:pPr>
              <w:pStyle w:val="TAL"/>
              <w:rPr>
                <w:lang w:eastAsia="zh-CN"/>
              </w:rPr>
            </w:pPr>
            <w:r>
              <w:rPr>
                <w:rFonts w:hint="eastAsia"/>
                <w:lang w:eastAsia="zh-CN"/>
              </w:rPr>
              <w:t>D</w:t>
            </w:r>
            <w:r>
              <w:rPr>
                <w:lang w:eastAsia="zh-CN"/>
              </w:rPr>
              <w:t>uck</w:t>
            </w:r>
          </w:p>
        </w:tc>
        <w:tc>
          <w:tcPr>
            <w:tcW w:w="1416" w:type="dxa"/>
            <w:tcBorders>
              <w:top w:val="single" w:sz="4" w:space="0" w:color="auto"/>
              <w:left w:val="single" w:sz="4" w:space="0" w:color="auto"/>
              <w:bottom w:val="single" w:sz="4" w:space="0" w:color="auto"/>
              <w:right w:val="single" w:sz="4" w:space="0" w:color="auto"/>
            </w:tcBorders>
          </w:tcPr>
          <w:p w14:paraId="37198EE6" w14:textId="31AD87C3"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6A8BCFB7" w14:textId="77777777" w:rsidR="00BB5DEA" w:rsidRPr="008F772C" w:rsidRDefault="00BB5DEA" w:rsidP="00C934E9">
            <w:pPr>
              <w:pStyle w:val="TAL"/>
              <w:rPr>
                <w:rFonts w:cs="Arial"/>
                <w:szCs w:val="18"/>
                <w:lang w:eastAsia="zh-CN"/>
              </w:rPr>
            </w:pPr>
            <w:r>
              <w:rPr>
                <w:lang w:eastAsia="zh-CN"/>
              </w:rPr>
              <w:t xml:space="preserve">Discovery User </w:t>
            </w:r>
            <w:r w:rsidRPr="000F4887">
              <w:rPr>
                <w:noProof/>
              </w:rPr>
              <w:t>Confidentility</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10AC883C" w14:textId="77777777" w:rsidR="00BB5DEA" w:rsidRDefault="00BB5DEA" w:rsidP="00C934E9">
            <w:pPr>
              <w:pStyle w:val="TAL"/>
              <w:rPr>
                <w:rFonts w:cs="Arial"/>
                <w:szCs w:val="18"/>
              </w:rPr>
            </w:pPr>
          </w:p>
        </w:tc>
      </w:tr>
      <w:tr w:rsidR="00BB5DEA" w14:paraId="7BF8DFFD"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9BBA880" w14:textId="77777777" w:rsidR="00BB5DEA" w:rsidRDefault="00BB5DEA" w:rsidP="00C934E9">
            <w:pPr>
              <w:pStyle w:val="TAL"/>
              <w:rPr>
                <w:lang w:eastAsia="zh-CN"/>
              </w:rPr>
            </w:pPr>
            <w:r>
              <w:rPr>
                <w:rFonts w:hint="eastAsia"/>
                <w:lang w:eastAsia="zh-CN"/>
              </w:rPr>
              <w:t>D</w:t>
            </w:r>
            <w:r>
              <w:rPr>
                <w:lang w:eastAsia="zh-CN"/>
              </w:rPr>
              <w:t>usk</w:t>
            </w:r>
          </w:p>
        </w:tc>
        <w:tc>
          <w:tcPr>
            <w:tcW w:w="1416" w:type="dxa"/>
            <w:tcBorders>
              <w:top w:val="single" w:sz="4" w:space="0" w:color="auto"/>
              <w:left w:val="single" w:sz="4" w:space="0" w:color="auto"/>
              <w:bottom w:val="single" w:sz="4" w:space="0" w:color="auto"/>
              <w:right w:val="single" w:sz="4" w:space="0" w:color="auto"/>
            </w:tcBorders>
          </w:tcPr>
          <w:p w14:paraId="4F3C028D" w14:textId="2E0A1376"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4C3AC313" w14:textId="77777777" w:rsidR="00BB5DEA" w:rsidRPr="008F772C" w:rsidRDefault="00BB5DEA" w:rsidP="00C934E9">
            <w:pPr>
              <w:pStyle w:val="TAL"/>
              <w:rPr>
                <w:rFonts w:cs="Arial"/>
                <w:szCs w:val="18"/>
                <w:lang w:eastAsia="zh-CN"/>
              </w:rPr>
            </w:pPr>
            <w:r>
              <w:rPr>
                <w:lang w:eastAsia="zh-CN"/>
              </w:rPr>
              <w:t xml:space="preserve">Discovery User </w:t>
            </w:r>
            <w:r w:rsidRPr="00611F2A">
              <w:rPr>
                <w:noProof/>
              </w:rPr>
              <w:t>Scrambling</w:t>
            </w:r>
            <w:r>
              <w:rPr>
                <w:lang w:eastAsia="zh-CN"/>
              </w:rPr>
              <w:t xml:space="preserve"> Key</w:t>
            </w:r>
          </w:p>
        </w:tc>
        <w:tc>
          <w:tcPr>
            <w:tcW w:w="2085" w:type="dxa"/>
            <w:tcBorders>
              <w:top w:val="single" w:sz="4" w:space="0" w:color="auto"/>
              <w:left w:val="single" w:sz="4" w:space="0" w:color="auto"/>
              <w:bottom w:val="single" w:sz="4" w:space="0" w:color="auto"/>
              <w:right w:val="single" w:sz="4" w:space="0" w:color="auto"/>
            </w:tcBorders>
          </w:tcPr>
          <w:p w14:paraId="055A804E" w14:textId="77777777" w:rsidR="00BB5DEA" w:rsidRDefault="00BB5DEA" w:rsidP="00C934E9">
            <w:pPr>
              <w:pStyle w:val="TAL"/>
              <w:rPr>
                <w:rFonts w:cs="Arial"/>
                <w:szCs w:val="18"/>
              </w:rPr>
            </w:pPr>
          </w:p>
        </w:tc>
      </w:tr>
      <w:tr w:rsidR="00BB5DEA" w14:paraId="28665849" w14:textId="77777777" w:rsidTr="00C934E9">
        <w:trPr>
          <w:jc w:val="center"/>
        </w:trPr>
        <w:tc>
          <w:tcPr>
            <w:tcW w:w="2598" w:type="dxa"/>
            <w:tcBorders>
              <w:top w:val="single" w:sz="4" w:space="0" w:color="auto"/>
              <w:left w:val="single" w:sz="4" w:space="0" w:color="auto"/>
              <w:bottom w:val="single" w:sz="4" w:space="0" w:color="auto"/>
              <w:right w:val="single" w:sz="4" w:space="0" w:color="auto"/>
            </w:tcBorders>
          </w:tcPr>
          <w:p w14:paraId="15B5DAD5" w14:textId="77777777" w:rsidR="00BB5DEA" w:rsidRDefault="00BB5DEA" w:rsidP="00C934E9">
            <w:pPr>
              <w:pStyle w:val="TAL"/>
              <w:rPr>
                <w:lang w:eastAsia="zh-CN"/>
              </w:rPr>
            </w:pPr>
            <w:r>
              <w:t>U</w:t>
            </w:r>
            <w:r w:rsidRPr="00152E6E">
              <w:t>serInfoId</w:t>
            </w:r>
          </w:p>
        </w:tc>
        <w:tc>
          <w:tcPr>
            <w:tcW w:w="1416" w:type="dxa"/>
            <w:tcBorders>
              <w:top w:val="single" w:sz="4" w:space="0" w:color="auto"/>
              <w:left w:val="single" w:sz="4" w:space="0" w:color="auto"/>
              <w:bottom w:val="single" w:sz="4" w:space="0" w:color="auto"/>
              <w:right w:val="single" w:sz="4" w:space="0" w:color="auto"/>
            </w:tcBorders>
          </w:tcPr>
          <w:p w14:paraId="7C98E2D6" w14:textId="62C12014" w:rsidR="00BB5DEA" w:rsidRDefault="00BB5DEA" w:rsidP="00C934E9">
            <w:pPr>
              <w:pStyle w:val="TAL"/>
            </w:pPr>
            <w:r>
              <w:t>6.3.6.3</w:t>
            </w:r>
          </w:p>
        </w:tc>
        <w:tc>
          <w:tcPr>
            <w:tcW w:w="3325" w:type="dxa"/>
            <w:tcBorders>
              <w:top w:val="single" w:sz="4" w:space="0" w:color="auto"/>
              <w:left w:val="single" w:sz="4" w:space="0" w:color="auto"/>
              <w:bottom w:val="single" w:sz="4" w:space="0" w:color="auto"/>
              <w:right w:val="single" w:sz="4" w:space="0" w:color="auto"/>
            </w:tcBorders>
          </w:tcPr>
          <w:p w14:paraId="10431432" w14:textId="77777777" w:rsidR="00BB5DEA" w:rsidRPr="008F772C" w:rsidRDefault="00BB5DEA" w:rsidP="00C934E9">
            <w:pPr>
              <w:pStyle w:val="TAL"/>
              <w:rPr>
                <w:rFonts w:cs="Arial"/>
                <w:szCs w:val="18"/>
                <w:lang w:eastAsia="zh-CN"/>
              </w:rPr>
            </w:pPr>
            <w:r>
              <w:rPr>
                <w:rFonts w:cs="Arial" w:hint="eastAsia"/>
                <w:szCs w:val="18"/>
                <w:lang w:eastAsia="zh-CN"/>
              </w:rPr>
              <w:t>U</w:t>
            </w:r>
            <w:r>
              <w:rPr>
                <w:rFonts w:cs="Arial"/>
                <w:szCs w:val="18"/>
                <w:lang w:eastAsia="zh-CN"/>
              </w:rPr>
              <w:t>ser Info ID</w:t>
            </w:r>
          </w:p>
        </w:tc>
        <w:tc>
          <w:tcPr>
            <w:tcW w:w="2085" w:type="dxa"/>
            <w:tcBorders>
              <w:top w:val="single" w:sz="4" w:space="0" w:color="auto"/>
              <w:left w:val="single" w:sz="4" w:space="0" w:color="auto"/>
              <w:bottom w:val="single" w:sz="4" w:space="0" w:color="auto"/>
              <w:right w:val="single" w:sz="4" w:space="0" w:color="auto"/>
            </w:tcBorders>
          </w:tcPr>
          <w:p w14:paraId="786A7DBB" w14:textId="77777777" w:rsidR="00BB5DEA" w:rsidRDefault="00BB5DEA" w:rsidP="00C934E9">
            <w:pPr>
              <w:pStyle w:val="TAL"/>
              <w:rPr>
                <w:rFonts w:cs="Arial"/>
                <w:szCs w:val="18"/>
              </w:rPr>
            </w:pPr>
          </w:p>
        </w:tc>
      </w:tr>
    </w:tbl>
    <w:p w14:paraId="7955AAFA" w14:textId="77777777" w:rsidR="00BB5DEA" w:rsidRDefault="00BB5DEA" w:rsidP="00BB5DEA"/>
    <w:p w14:paraId="668D3D71" w14:textId="6C4EBA5D" w:rsidR="00BB5DEA" w:rsidRDefault="00BB5DEA" w:rsidP="00BB5DEA">
      <w:r>
        <w:t>Table</w:t>
      </w:r>
      <w:r w:rsidRPr="00330B48">
        <w:t> </w:t>
      </w:r>
      <w:r>
        <w:t xml:space="preserve">6.3.6.1-2 specifies data types re-used by the </w:t>
      </w:r>
      <w:r>
        <w:rPr>
          <w:lang w:eastAsia="zh-CN"/>
        </w:rPr>
        <w:t>Npkmf_Discovery</w:t>
      </w:r>
      <w:r>
        <w:t xml:space="preserve"> service based interface protocol from other specifications, including a reference to their respective specifications and when needed, a short description of their use within the </w:t>
      </w:r>
      <w:r>
        <w:rPr>
          <w:lang w:eastAsia="zh-CN"/>
        </w:rPr>
        <w:t>Npkmf_Discovery</w:t>
      </w:r>
      <w:r>
        <w:t xml:space="preserve"> service based interface.</w:t>
      </w:r>
    </w:p>
    <w:p w14:paraId="537B055F" w14:textId="5357A941" w:rsidR="00BB5DEA" w:rsidRDefault="00BB5DEA" w:rsidP="00BB5DEA">
      <w:pPr>
        <w:pStyle w:val="TH"/>
      </w:pPr>
      <w:r>
        <w:t>Table</w:t>
      </w:r>
      <w:r w:rsidRPr="00330B48">
        <w:t> </w:t>
      </w:r>
      <w:r>
        <w:t xml:space="preserve">6.3.6.1-2: </w:t>
      </w:r>
      <w:r>
        <w:rPr>
          <w:lang w:eastAsia="zh-CN"/>
        </w:rPr>
        <w:t>Npkmf_Discovery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BB5DEA" w14:paraId="44A548D5"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189E7E0" w14:textId="77777777" w:rsidR="00BB5DEA" w:rsidRDefault="00BB5DEA" w:rsidP="00C934E9">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12915877" w14:textId="77777777" w:rsidR="00BB5DEA" w:rsidRDefault="00BB5DEA" w:rsidP="00C934E9">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6CFB89C5" w14:textId="77777777" w:rsidR="00BB5DEA" w:rsidRDefault="00BB5DEA" w:rsidP="00C934E9">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08E141C8" w14:textId="77777777" w:rsidR="00BB5DEA" w:rsidRDefault="00BB5DEA" w:rsidP="00C934E9">
            <w:pPr>
              <w:pStyle w:val="TAH"/>
            </w:pPr>
            <w:r>
              <w:t>Applicability</w:t>
            </w:r>
          </w:p>
        </w:tc>
      </w:tr>
      <w:tr w:rsidR="00BB5DEA" w14:paraId="019895DC"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tcPr>
          <w:p w14:paraId="13E7EF8B" w14:textId="77777777" w:rsidR="00BB5DEA" w:rsidRDefault="00BB5DEA" w:rsidP="00C934E9">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43DD6B02" w14:textId="77777777" w:rsidR="00BB5DEA" w:rsidRDefault="00BB5DEA" w:rsidP="00C934E9">
            <w:pPr>
              <w:pStyle w:val="TAL"/>
            </w:pPr>
            <w:r>
              <w:t>3GPP TS 29.571 [</w:t>
            </w:r>
            <w:r>
              <w:rPr>
                <w:lang w:eastAsia="zh-CN"/>
              </w:rPr>
              <w:t>15</w:t>
            </w:r>
            <w:r>
              <w:t>]</w:t>
            </w:r>
          </w:p>
        </w:tc>
        <w:tc>
          <w:tcPr>
            <w:tcW w:w="3392" w:type="dxa"/>
            <w:tcBorders>
              <w:top w:val="single" w:sz="4" w:space="0" w:color="auto"/>
              <w:left w:val="single" w:sz="4" w:space="0" w:color="auto"/>
              <w:bottom w:val="single" w:sz="4" w:space="0" w:color="auto"/>
              <w:right w:val="single" w:sz="4" w:space="0" w:color="auto"/>
            </w:tcBorders>
          </w:tcPr>
          <w:p w14:paraId="205EF875" w14:textId="77777777" w:rsidR="00BB5DEA" w:rsidRDefault="00BB5DEA" w:rsidP="00C934E9">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766E53FA" w14:textId="77777777" w:rsidR="00BB5DEA" w:rsidRDefault="00BB5DEA" w:rsidP="00C934E9">
            <w:pPr>
              <w:pStyle w:val="TAL"/>
              <w:rPr>
                <w:rFonts w:cs="Arial"/>
                <w:szCs w:val="18"/>
              </w:rPr>
            </w:pPr>
          </w:p>
        </w:tc>
      </w:tr>
      <w:tr w:rsidR="00BB5DEA" w14:paraId="7B9323C3" w14:textId="77777777" w:rsidTr="00C934E9">
        <w:trPr>
          <w:jc w:val="center"/>
        </w:trPr>
        <w:tc>
          <w:tcPr>
            <w:tcW w:w="1918" w:type="dxa"/>
            <w:tcBorders>
              <w:top w:val="single" w:sz="4" w:space="0" w:color="auto"/>
              <w:left w:val="single" w:sz="4" w:space="0" w:color="auto"/>
              <w:bottom w:val="single" w:sz="4" w:space="0" w:color="auto"/>
              <w:right w:val="single" w:sz="4" w:space="0" w:color="auto"/>
            </w:tcBorders>
            <w:hideMark/>
          </w:tcPr>
          <w:p w14:paraId="55B9CC19" w14:textId="77777777" w:rsidR="00BB5DEA" w:rsidRDefault="00BB5DEA" w:rsidP="00C934E9">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hideMark/>
          </w:tcPr>
          <w:p w14:paraId="53D7B73E" w14:textId="77777777" w:rsidR="00BB5DEA" w:rsidRDefault="00BB5DEA" w:rsidP="00C934E9">
            <w:pPr>
              <w:pStyle w:val="TAL"/>
            </w:pPr>
            <w:r>
              <w:t>3GPP</w:t>
            </w:r>
            <w:r w:rsidRPr="00330B48">
              <w:t> </w:t>
            </w:r>
            <w:r>
              <w:t>TS</w:t>
            </w:r>
            <w:r w:rsidRPr="00330B48">
              <w:t> </w:t>
            </w:r>
            <w:r>
              <w:t>29.571 [15]</w:t>
            </w:r>
          </w:p>
        </w:tc>
        <w:tc>
          <w:tcPr>
            <w:tcW w:w="3392" w:type="dxa"/>
            <w:tcBorders>
              <w:top w:val="single" w:sz="4" w:space="0" w:color="auto"/>
              <w:left w:val="single" w:sz="4" w:space="0" w:color="auto"/>
              <w:bottom w:val="single" w:sz="4" w:space="0" w:color="auto"/>
              <w:right w:val="single" w:sz="4" w:space="0" w:color="auto"/>
            </w:tcBorders>
            <w:hideMark/>
          </w:tcPr>
          <w:p w14:paraId="159DBADD" w14:textId="77777777" w:rsidR="00BB5DEA" w:rsidRDefault="00BB5DEA" w:rsidP="00C934E9">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5F1674FE" w14:textId="77777777" w:rsidR="00BB5DEA" w:rsidRDefault="00BB5DEA" w:rsidP="00C934E9">
            <w:pPr>
              <w:pStyle w:val="TAL"/>
              <w:rPr>
                <w:rFonts w:cs="Arial"/>
                <w:szCs w:val="18"/>
              </w:rPr>
            </w:pPr>
          </w:p>
        </w:tc>
      </w:tr>
    </w:tbl>
    <w:p w14:paraId="56CFFAD5" w14:textId="77777777" w:rsidR="00BB5DEA" w:rsidRDefault="00BB5DEA" w:rsidP="00BB5DEA">
      <w:pPr>
        <w:rPr>
          <w:lang w:eastAsia="zh-CN"/>
        </w:rPr>
      </w:pPr>
    </w:p>
    <w:p w14:paraId="03D69520" w14:textId="04EF9C4F" w:rsidR="00BB5DEA" w:rsidRDefault="00BB5DEA" w:rsidP="00BB5DEA">
      <w:pPr>
        <w:pStyle w:val="Heading4"/>
        <w:rPr>
          <w:lang w:val="en-US"/>
        </w:rPr>
      </w:pPr>
      <w:bookmarkStart w:id="877" w:name="_Toc153882698"/>
      <w:bookmarkStart w:id="878" w:name="_Toc186721418"/>
      <w:bookmarkStart w:id="879" w:name="_Toc200620223"/>
      <w:r>
        <w:rPr>
          <w:lang w:val="en-US"/>
        </w:rPr>
        <w:t>6.3.6.2</w:t>
      </w:r>
      <w:r>
        <w:rPr>
          <w:lang w:val="en-US"/>
        </w:rPr>
        <w:tab/>
        <w:t>Structured data types</w:t>
      </w:r>
      <w:bookmarkEnd w:id="877"/>
      <w:bookmarkEnd w:id="878"/>
      <w:bookmarkEnd w:id="879"/>
    </w:p>
    <w:p w14:paraId="5A2394A3" w14:textId="15381BD8" w:rsidR="00BB5DEA" w:rsidRDefault="00BB5DEA" w:rsidP="00BB5DEA">
      <w:pPr>
        <w:pStyle w:val="Heading5"/>
      </w:pPr>
      <w:bookmarkStart w:id="880" w:name="_Toc153882699"/>
      <w:bookmarkStart w:id="881" w:name="_Toc186721419"/>
      <w:bookmarkStart w:id="882" w:name="_Toc200620224"/>
      <w:r>
        <w:t>6.3.6.2.1</w:t>
      </w:r>
      <w:r>
        <w:tab/>
        <w:t>Introduction</w:t>
      </w:r>
      <w:bookmarkEnd w:id="880"/>
      <w:bookmarkEnd w:id="881"/>
      <w:bookmarkEnd w:id="882"/>
    </w:p>
    <w:p w14:paraId="220A0AE8" w14:textId="77777777" w:rsidR="00BB5DEA" w:rsidRDefault="00BB5DEA" w:rsidP="00BB5DEA">
      <w:r>
        <w:t>This clause defines the structures to be used in resource representations.</w:t>
      </w:r>
    </w:p>
    <w:p w14:paraId="76512A03" w14:textId="08734B2B" w:rsidR="00BB5DEA" w:rsidRDefault="00BB5DEA" w:rsidP="00BB5DEA">
      <w:pPr>
        <w:pStyle w:val="Heading5"/>
      </w:pPr>
      <w:bookmarkStart w:id="883" w:name="_Toc153882700"/>
      <w:bookmarkStart w:id="884" w:name="_Toc186721420"/>
      <w:bookmarkStart w:id="885" w:name="_Toc200620225"/>
      <w:r>
        <w:t>6.3.6.2.2</w:t>
      </w:r>
      <w:r>
        <w:tab/>
        <w:t>Type: AnnounceAuthData</w:t>
      </w:r>
      <w:bookmarkEnd w:id="883"/>
      <w:bookmarkEnd w:id="884"/>
      <w:bookmarkEnd w:id="885"/>
    </w:p>
    <w:p w14:paraId="22C5BD16" w14:textId="3B2727DE" w:rsidR="00BB5DEA" w:rsidRDefault="00BB5DEA" w:rsidP="00BB5DEA">
      <w:pPr>
        <w:pStyle w:val="TH"/>
      </w:pPr>
      <w:r>
        <w:rPr>
          <w:noProof/>
        </w:rPr>
        <w:t>Table </w:t>
      </w:r>
      <w:r>
        <w:t xml:space="preserve">6.3.6.2.2-1: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B5DEA" w14:paraId="590D31D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F3C28C"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07B2843"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45D0B"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324C82" w14:textId="77777777" w:rsidR="00BB5DEA" w:rsidRDefault="00BB5DEA" w:rsidP="00C934E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ADE513" w14:textId="77777777" w:rsidR="00BB5DEA" w:rsidRDefault="00BB5DEA" w:rsidP="00C934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39FF89" w14:textId="77777777" w:rsidR="00BB5DEA" w:rsidRDefault="00BB5DEA" w:rsidP="00C934E9">
            <w:pPr>
              <w:pStyle w:val="TAH"/>
              <w:rPr>
                <w:rFonts w:cs="Arial"/>
                <w:szCs w:val="18"/>
              </w:rPr>
            </w:pPr>
            <w:r>
              <w:rPr>
                <w:rFonts w:cs="Arial"/>
                <w:szCs w:val="18"/>
              </w:rPr>
              <w:t>Applicability</w:t>
            </w:r>
          </w:p>
        </w:tc>
      </w:tr>
      <w:tr w:rsidR="00BB5DEA" w14:paraId="0A7E701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hideMark/>
          </w:tcPr>
          <w:p w14:paraId="6A3ED84E"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hideMark/>
          </w:tcPr>
          <w:p w14:paraId="07FD0D31"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hideMark/>
          </w:tcPr>
          <w:p w14:paraId="11EFD703"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9184922" w14:textId="77777777" w:rsidR="00BB5DEA" w:rsidRDefault="00BB5DEA" w:rsidP="00C934E9">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73BA7C48" w14:textId="77777777" w:rsidR="00BB5DEA" w:rsidRDefault="00BB5DEA" w:rsidP="00C934E9">
            <w:pPr>
              <w:pStyle w:val="TAL"/>
              <w:rPr>
                <w:rFonts w:cs="Arial"/>
                <w:szCs w:val="18"/>
              </w:rPr>
            </w:pPr>
            <w:r>
              <w:rPr>
                <w:rFonts w:cs="Arial"/>
                <w:szCs w:val="18"/>
              </w:rPr>
              <w:t>This IE shall indicate the Relay Service Code.</w:t>
            </w:r>
          </w:p>
        </w:tc>
        <w:tc>
          <w:tcPr>
            <w:tcW w:w="2410" w:type="dxa"/>
            <w:tcBorders>
              <w:top w:val="single" w:sz="4" w:space="0" w:color="auto"/>
              <w:left w:val="single" w:sz="4" w:space="0" w:color="auto"/>
              <w:bottom w:val="single" w:sz="4" w:space="0" w:color="auto"/>
              <w:right w:val="single" w:sz="4" w:space="0" w:color="auto"/>
            </w:tcBorders>
          </w:tcPr>
          <w:p w14:paraId="543EDBAD" w14:textId="77777777" w:rsidR="00BB5DEA" w:rsidRDefault="00BB5DEA" w:rsidP="00C934E9">
            <w:pPr>
              <w:pStyle w:val="TAL"/>
              <w:rPr>
                <w:rFonts w:cs="Arial"/>
                <w:szCs w:val="18"/>
              </w:rPr>
            </w:pPr>
          </w:p>
        </w:tc>
      </w:tr>
    </w:tbl>
    <w:p w14:paraId="2F9DE517" w14:textId="77777777" w:rsidR="00BB5DEA" w:rsidRDefault="00BB5DEA" w:rsidP="00BB5DEA">
      <w:pPr>
        <w:rPr>
          <w:lang w:val="en-US"/>
        </w:rPr>
      </w:pPr>
    </w:p>
    <w:p w14:paraId="576A5D93" w14:textId="619439E2" w:rsidR="00BB5DEA" w:rsidRDefault="00BB5DEA" w:rsidP="00BB5DEA">
      <w:pPr>
        <w:pStyle w:val="Heading5"/>
        <w:rPr>
          <w:lang w:eastAsia="zh-CN"/>
        </w:rPr>
      </w:pPr>
      <w:bookmarkStart w:id="886" w:name="_Toc153882701"/>
      <w:bookmarkStart w:id="887" w:name="_Toc186721421"/>
      <w:bookmarkStart w:id="888" w:name="_Toc200620226"/>
      <w:r>
        <w:t>6.3.6.2.3</w:t>
      </w:r>
      <w:r>
        <w:tab/>
        <w:t>Type: MonitorKeyReqData</w:t>
      </w:r>
      <w:bookmarkEnd w:id="886"/>
      <w:bookmarkEnd w:id="887"/>
      <w:bookmarkEnd w:id="888"/>
    </w:p>
    <w:p w14:paraId="2694AF6A" w14:textId="5E74618A" w:rsidR="00BB5DEA" w:rsidRDefault="00BB5DEA" w:rsidP="00BB5DEA">
      <w:pPr>
        <w:pStyle w:val="TH"/>
      </w:pPr>
      <w:r>
        <w:rPr>
          <w:noProof/>
        </w:rPr>
        <w:t>Table </w:t>
      </w:r>
      <w:r>
        <w:t xml:space="preserve">6.3.6.2.3-1: </w:t>
      </w:r>
      <w:r>
        <w:rPr>
          <w:noProof/>
        </w:rPr>
        <w:t xml:space="preserve">Definition of type </w:t>
      </w:r>
      <w:r>
        <w:t>MonitorKeyReqData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2CE7C20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1A354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7A880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09CCD"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C49C6"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B720F3"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177D308" w14:textId="77777777" w:rsidR="00BB5DEA" w:rsidRDefault="00BB5DEA" w:rsidP="00C934E9">
            <w:pPr>
              <w:pStyle w:val="TAH"/>
              <w:rPr>
                <w:rFonts w:cs="Arial"/>
                <w:szCs w:val="18"/>
              </w:rPr>
            </w:pPr>
            <w:r>
              <w:rPr>
                <w:rFonts w:cs="Arial"/>
                <w:szCs w:val="18"/>
              </w:rPr>
              <w:t>Applicability</w:t>
            </w:r>
          </w:p>
        </w:tc>
      </w:tr>
      <w:tr w:rsidR="00BB5DEA" w14:paraId="009BE164"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520C7F5B"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447EB1F5"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B7DCD0F"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30961C"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FB8BF5"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3B352366" w14:textId="77777777" w:rsidR="00BB5DEA" w:rsidRDefault="00BB5DEA" w:rsidP="00C934E9">
            <w:pPr>
              <w:pStyle w:val="TAL"/>
              <w:rPr>
                <w:rFonts w:cs="Arial"/>
                <w:szCs w:val="18"/>
              </w:rPr>
            </w:pPr>
          </w:p>
        </w:tc>
      </w:tr>
      <w:tr w:rsidR="00BB5DEA" w14:paraId="7744FAE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7226AED"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E6D0FBD"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3901C4F7"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E0296"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E5F994"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0DA46861" w14:textId="77777777" w:rsidR="00BB5DEA" w:rsidRDefault="00BB5DEA" w:rsidP="00C934E9">
            <w:pPr>
              <w:pStyle w:val="TAL"/>
              <w:rPr>
                <w:rFonts w:cs="Arial"/>
                <w:szCs w:val="18"/>
              </w:rPr>
            </w:pPr>
          </w:p>
        </w:tc>
      </w:tr>
    </w:tbl>
    <w:p w14:paraId="2C5A2318" w14:textId="77777777" w:rsidR="00BB5DEA" w:rsidRDefault="00BB5DEA" w:rsidP="00BB5DEA">
      <w:pPr>
        <w:rPr>
          <w:lang w:eastAsia="zh-CN"/>
        </w:rPr>
      </w:pPr>
    </w:p>
    <w:p w14:paraId="19012BF5" w14:textId="11123508" w:rsidR="00BB5DEA" w:rsidRDefault="00BB5DEA" w:rsidP="00BB5DEA">
      <w:pPr>
        <w:pStyle w:val="Heading5"/>
        <w:rPr>
          <w:lang w:eastAsia="zh-CN"/>
        </w:rPr>
      </w:pPr>
      <w:bookmarkStart w:id="889" w:name="_Toc153882702"/>
      <w:bookmarkStart w:id="890" w:name="_Toc186721422"/>
      <w:bookmarkStart w:id="891" w:name="_Toc200620227"/>
      <w:r>
        <w:t>6.3.6.2.4</w:t>
      </w:r>
      <w:r>
        <w:tab/>
        <w:t>Type: MonitorKeyRespData</w:t>
      </w:r>
      <w:bookmarkEnd w:id="889"/>
      <w:bookmarkEnd w:id="890"/>
      <w:bookmarkEnd w:id="891"/>
    </w:p>
    <w:p w14:paraId="5D00207B" w14:textId="3AA4B0EB" w:rsidR="00BB5DEA" w:rsidRDefault="00BB5DEA" w:rsidP="00BB5DEA">
      <w:pPr>
        <w:pStyle w:val="TH"/>
      </w:pPr>
      <w:r>
        <w:rPr>
          <w:noProof/>
        </w:rPr>
        <w:t>Table </w:t>
      </w:r>
      <w:r>
        <w:t xml:space="preserve">6.3.6.2.4-1: </w:t>
      </w:r>
      <w:r>
        <w:rPr>
          <w:noProof/>
        </w:rPr>
        <w:t xml:space="preserve">Definition of type </w:t>
      </w:r>
      <w:r>
        <w:t>MonitorKeyRespData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722D28D5"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AFDA6"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11C9E2"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7AB141"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EECF65"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C974C2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535154C0" w14:textId="77777777" w:rsidR="00BB5DEA" w:rsidRDefault="00BB5DEA" w:rsidP="00C934E9">
            <w:pPr>
              <w:pStyle w:val="TAH"/>
              <w:rPr>
                <w:rFonts w:cs="Arial"/>
                <w:szCs w:val="18"/>
              </w:rPr>
            </w:pPr>
            <w:r>
              <w:rPr>
                <w:rFonts w:cs="Arial"/>
                <w:szCs w:val="18"/>
              </w:rPr>
              <w:t>Applicability</w:t>
            </w:r>
          </w:p>
        </w:tc>
      </w:tr>
      <w:tr w:rsidR="00BB5DEA" w14:paraId="2D019AD1"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49846079"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7675EDC7"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252FD3BF" w14:textId="77777777" w:rsidR="00BB5DEA" w:rsidRDefault="00BB5DEA" w:rsidP="00C934E9">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DB01F5"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AE6D6FE"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4D29096" w14:textId="77777777" w:rsidR="00BB5DEA" w:rsidRDefault="00BB5DEA" w:rsidP="00C934E9">
            <w:pPr>
              <w:pStyle w:val="TAL"/>
              <w:rPr>
                <w:rFonts w:cs="Arial"/>
                <w:szCs w:val="18"/>
              </w:rPr>
            </w:pPr>
          </w:p>
        </w:tc>
      </w:tr>
      <w:tr w:rsidR="00BB5DEA" w14:paraId="1ACE6A5A"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19D12FA"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1EDCC7F"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ACB0F82" w14:textId="77777777" w:rsidR="00BB5DEA" w:rsidRDefault="00BB5DEA" w:rsidP="00C934E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1ED34D" w14:textId="77777777" w:rsidR="00BB5DEA" w:rsidRDefault="00BB5DEA" w:rsidP="00C934E9">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89D3274"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61A53AD2" w14:textId="77777777" w:rsidR="00BB5DEA" w:rsidRDefault="00BB5DEA" w:rsidP="00C934E9">
            <w:pPr>
              <w:pStyle w:val="TAL"/>
              <w:rPr>
                <w:rFonts w:cs="Arial"/>
                <w:szCs w:val="18"/>
              </w:rPr>
            </w:pPr>
          </w:p>
        </w:tc>
      </w:tr>
    </w:tbl>
    <w:p w14:paraId="7BD2ACEC" w14:textId="77777777" w:rsidR="00BB5DEA" w:rsidRDefault="00BB5DEA" w:rsidP="00BB5DEA">
      <w:pPr>
        <w:rPr>
          <w:lang w:eastAsia="zh-CN"/>
        </w:rPr>
      </w:pPr>
    </w:p>
    <w:p w14:paraId="5C40DCB5" w14:textId="49FDE074" w:rsidR="00BB5DEA" w:rsidRDefault="00BB5DEA" w:rsidP="00BB5DEA">
      <w:pPr>
        <w:pStyle w:val="Heading5"/>
        <w:rPr>
          <w:lang w:eastAsia="zh-CN"/>
        </w:rPr>
      </w:pPr>
      <w:bookmarkStart w:id="892" w:name="_Toc153882703"/>
      <w:bookmarkStart w:id="893" w:name="_Toc186721423"/>
      <w:bookmarkStart w:id="894" w:name="_Toc200620228"/>
      <w:r>
        <w:t>6.3.6.2.5</w:t>
      </w:r>
      <w:r>
        <w:tab/>
        <w:t>Type: DiscoveryKeyReqData</w:t>
      </w:r>
      <w:bookmarkEnd w:id="892"/>
      <w:bookmarkEnd w:id="893"/>
      <w:bookmarkEnd w:id="894"/>
    </w:p>
    <w:p w14:paraId="3F5FF913" w14:textId="09CBDC82" w:rsidR="00BB5DEA" w:rsidRDefault="00BB5DEA" w:rsidP="00BB5DEA">
      <w:pPr>
        <w:pStyle w:val="TH"/>
      </w:pPr>
      <w:r>
        <w:rPr>
          <w:noProof/>
        </w:rPr>
        <w:t>Table </w:t>
      </w:r>
      <w:r>
        <w:t xml:space="preserve">6.3.6.2.5-1: </w:t>
      </w:r>
      <w:r>
        <w:rPr>
          <w:noProof/>
        </w:rPr>
        <w:t xml:space="preserve">Definition of type </w:t>
      </w:r>
      <w:r>
        <w:t>DiscoveryKeyReqData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4994AA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E32844"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8C94CB"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34EC4A"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59A3BA"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2EB1666"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C71C66" w14:textId="77777777" w:rsidR="00BB5DEA" w:rsidRDefault="00BB5DEA" w:rsidP="00C934E9">
            <w:pPr>
              <w:pStyle w:val="TAH"/>
              <w:rPr>
                <w:rFonts w:cs="Arial"/>
                <w:szCs w:val="18"/>
              </w:rPr>
            </w:pPr>
            <w:r>
              <w:rPr>
                <w:rFonts w:cs="Arial"/>
                <w:szCs w:val="18"/>
              </w:rPr>
              <w:t>Applicability</w:t>
            </w:r>
          </w:p>
        </w:tc>
      </w:tr>
      <w:tr w:rsidR="00BB5DEA" w14:paraId="72DED092"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7D0A03D" w14:textId="77777777" w:rsidR="00BB5DEA" w:rsidRDefault="00BB5DEA" w:rsidP="00C934E9">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699FFBE8" w14:textId="77777777" w:rsidR="00BB5DEA" w:rsidRDefault="00BB5DEA" w:rsidP="00C934E9">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398FD284" w14:textId="77777777" w:rsidR="00BB5DEA" w:rsidRDefault="00BB5DEA" w:rsidP="00C934E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8BE69F" w14:textId="77777777" w:rsidR="00BB5DEA" w:rsidRDefault="00BB5DEA" w:rsidP="00C934E9">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B1B4557" w14:textId="77777777" w:rsidR="00BB5DEA" w:rsidRDefault="00BB5DEA" w:rsidP="00C934E9">
            <w:pPr>
              <w:pStyle w:val="TAL"/>
              <w:rPr>
                <w:rFonts w:cs="Arial"/>
                <w:szCs w:val="18"/>
              </w:rPr>
            </w:pPr>
            <w:r>
              <w:rPr>
                <w:rFonts w:cs="Arial"/>
                <w:szCs w:val="18"/>
              </w:rPr>
              <w:t>This IE shall indicate the Relay Service Code.</w:t>
            </w:r>
          </w:p>
        </w:tc>
        <w:tc>
          <w:tcPr>
            <w:tcW w:w="1218" w:type="dxa"/>
            <w:tcBorders>
              <w:top w:val="single" w:sz="4" w:space="0" w:color="auto"/>
              <w:left w:val="single" w:sz="4" w:space="0" w:color="auto"/>
              <w:bottom w:val="single" w:sz="4" w:space="0" w:color="auto"/>
              <w:right w:val="single" w:sz="4" w:space="0" w:color="auto"/>
            </w:tcBorders>
          </w:tcPr>
          <w:p w14:paraId="404003CE" w14:textId="77777777" w:rsidR="00BB5DEA" w:rsidRDefault="00BB5DEA" w:rsidP="00C934E9">
            <w:pPr>
              <w:pStyle w:val="TAL"/>
              <w:rPr>
                <w:rFonts w:cs="Arial"/>
                <w:szCs w:val="18"/>
              </w:rPr>
            </w:pPr>
          </w:p>
        </w:tc>
      </w:tr>
      <w:tr w:rsidR="00BB5DEA" w14:paraId="29563A7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68F46FF7" w14:textId="77777777" w:rsidR="00BB5DEA" w:rsidRDefault="00BB5DEA" w:rsidP="00C934E9">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04784B8C" w14:textId="77777777" w:rsidR="00BB5DEA" w:rsidRDefault="00BB5DEA" w:rsidP="00C934E9">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15F6F428"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016225"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61F0772" w14:textId="77777777" w:rsidR="00BB5DEA" w:rsidRDefault="00BB5DEA" w:rsidP="00C934E9">
            <w:pPr>
              <w:pStyle w:val="TAL"/>
              <w:rPr>
                <w:rFonts w:cs="Arial"/>
                <w:szCs w:val="18"/>
              </w:rPr>
            </w:pPr>
            <w:r>
              <w:rPr>
                <w:rFonts w:cs="Arial"/>
                <w:szCs w:val="18"/>
              </w:rPr>
              <w:t>This IE shall indicate the</w:t>
            </w:r>
            <w:r>
              <w:t xml:space="preserve"> PC5 UE security capability</w:t>
            </w:r>
          </w:p>
        </w:tc>
        <w:tc>
          <w:tcPr>
            <w:tcW w:w="1218" w:type="dxa"/>
            <w:tcBorders>
              <w:top w:val="single" w:sz="4" w:space="0" w:color="auto"/>
              <w:left w:val="single" w:sz="4" w:space="0" w:color="auto"/>
              <w:bottom w:val="single" w:sz="4" w:space="0" w:color="auto"/>
              <w:right w:val="single" w:sz="4" w:space="0" w:color="auto"/>
            </w:tcBorders>
          </w:tcPr>
          <w:p w14:paraId="7F6D90BA" w14:textId="77777777" w:rsidR="00BB5DEA" w:rsidRDefault="00BB5DEA" w:rsidP="00C934E9">
            <w:pPr>
              <w:pStyle w:val="TAL"/>
              <w:rPr>
                <w:rFonts w:cs="Arial"/>
                <w:szCs w:val="18"/>
              </w:rPr>
            </w:pPr>
          </w:p>
        </w:tc>
      </w:tr>
    </w:tbl>
    <w:p w14:paraId="6C0E9E41" w14:textId="77777777" w:rsidR="00BB5DEA" w:rsidRDefault="00BB5DEA" w:rsidP="00BB5DEA">
      <w:pPr>
        <w:rPr>
          <w:lang w:eastAsia="zh-CN"/>
        </w:rPr>
      </w:pPr>
    </w:p>
    <w:p w14:paraId="07DA2372" w14:textId="03A38C2A" w:rsidR="00BB5DEA" w:rsidRDefault="00BB5DEA" w:rsidP="00BB5DEA">
      <w:pPr>
        <w:pStyle w:val="Heading5"/>
        <w:rPr>
          <w:lang w:eastAsia="zh-CN"/>
        </w:rPr>
      </w:pPr>
      <w:bookmarkStart w:id="895" w:name="_Toc153882704"/>
      <w:bookmarkStart w:id="896" w:name="_Toc186721424"/>
      <w:bookmarkStart w:id="897" w:name="_Toc200620229"/>
      <w:r>
        <w:t>6.3.6.2.6</w:t>
      </w:r>
      <w:r>
        <w:tab/>
        <w:t>Type: DiscoveryKeyRespData</w:t>
      </w:r>
      <w:bookmarkEnd w:id="895"/>
      <w:bookmarkEnd w:id="896"/>
      <w:bookmarkEnd w:id="897"/>
    </w:p>
    <w:p w14:paraId="568E7B65" w14:textId="3A6C2FA1" w:rsidR="00BB5DEA" w:rsidRDefault="00BB5DEA" w:rsidP="00BB5DEA">
      <w:pPr>
        <w:pStyle w:val="TH"/>
      </w:pPr>
      <w:r>
        <w:rPr>
          <w:noProof/>
        </w:rPr>
        <w:t>Table </w:t>
      </w:r>
      <w:r>
        <w:t xml:space="preserve">6.3.6.2.6-1: </w:t>
      </w:r>
      <w:r>
        <w:rPr>
          <w:noProof/>
        </w:rPr>
        <w:t xml:space="preserve">Definition of type </w:t>
      </w:r>
      <w:r>
        <w:t>DiscoveryKeyRespData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4B6B7FCC"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20A743"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BD7974"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E90EE4"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ECF9B2"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E341CB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303DBC3F" w14:textId="77777777" w:rsidR="00BB5DEA" w:rsidRDefault="00BB5DEA" w:rsidP="00C934E9">
            <w:pPr>
              <w:pStyle w:val="TAH"/>
              <w:rPr>
                <w:rFonts w:cs="Arial"/>
                <w:szCs w:val="18"/>
              </w:rPr>
            </w:pPr>
            <w:r>
              <w:rPr>
                <w:rFonts w:cs="Arial"/>
                <w:szCs w:val="18"/>
              </w:rPr>
              <w:t>Applicability</w:t>
            </w:r>
          </w:p>
        </w:tc>
      </w:tr>
      <w:tr w:rsidR="00BB5DEA" w14:paraId="322B1590"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61296D0" w14:textId="77777777" w:rsidR="00BB5DEA" w:rsidRDefault="00BB5DEA" w:rsidP="00C934E9">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230A45F" w14:textId="77777777" w:rsidR="00BB5DEA" w:rsidRDefault="00BB5DEA" w:rsidP="00C934E9">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F1E9F43" w14:textId="77777777" w:rsidR="00BB5DEA" w:rsidRDefault="00BB5DEA" w:rsidP="00C934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D0A382"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31D87B8" w14:textId="77777777" w:rsidR="00BB5DEA" w:rsidRDefault="00BB5DEA" w:rsidP="00C934E9">
            <w:pPr>
              <w:pStyle w:val="TAL"/>
              <w:rPr>
                <w:rFonts w:cs="Arial"/>
                <w:szCs w:val="18"/>
              </w:rPr>
            </w:pPr>
            <w:r>
              <w:rPr>
                <w:rFonts w:cs="Arial"/>
                <w:szCs w:val="18"/>
              </w:rPr>
              <w:t>This IE shall indicate the</w:t>
            </w:r>
            <w:r>
              <w:t xml:space="preserve"> </w:t>
            </w:r>
            <w:r>
              <w:rPr>
                <w:lang w:eastAsia="zh-CN"/>
              </w:rPr>
              <w:t>chosen PC5 ciphering algorithm</w:t>
            </w:r>
          </w:p>
        </w:tc>
        <w:tc>
          <w:tcPr>
            <w:tcW w:w="1218" w:type="dxa"/>
            <w:tcBorders>
              <w:top w:val="single" w:sz="4" w:space="0" w:color="auto"/>
              <w:left w:val="single" w:sz="4" w:space="0" w:color="auto"/>
              <w:bottom w:val="single" w:sz="4" w:space="0" w:color="auto"/>
              <w:right w:val="single" w:sz="4" w:space="0" w:color="auto"/>
            </w:tcBorders>
          </w:tcPr>
          <w:p w14:paraId="5EEC8159" w14:textId="77777777" w:rsidR="00BB5DEA" w:rsidRDefault="00BB5DEA" w:rsidP="00C934E9">
            <w:pPr>
              <w:pStyle w:val="TAL"/>
              <w:rPr>
                <w:rFonts w:cs="Arial"/>
                <w:szCs w:val="18"/>
              </w:rPr>
            </w:pPr>
          </w:p>
        </w:tc>
      </w:tr>
      <w:tr w:rsidR="00BB5DEA" w14:paraId="39647D67"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9E7142C" w14:textId="77777777" w:rsidR="00BB5DEA" w:rsidRDefault="00BB5DEA" w:rsidP="00C934E9">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70FDB42C" w14:textId="77777777" w:rsidR="00BB5DEA" w:rsidRDefault="00BB5DEA" w:rsidP="00C934E9">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FF5F42B" w14:textId="77777777" w:rsidR="00BB5DEA" w:rsidRDefault="00BB5DEA" w:rsidP="00C934E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A4FCF3" w14:textId="77777777" w:rsidR="00BB5DEA" w:rsidRDefault="00BB5DEA" w:rsidP="00C934E9">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88BC43" w14:textId="77777777" w:rsidR="00BB5DEA" w:rsidRDefault="00BB5DEA" w:rsidP="00C934E9">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4DAB22D7" w14:textId="77777777" w:rsidR="00BB5DEA" w:rsidRDefault="00BB5DEA" w:rsidP="00C934E9">
            <w:pPr>
              <w:pStyle w:val="TAL"/>
              <w:rPr>
                <w:rFonts w:cs="Arial"/>
                <w:szCs w:val="18"/>
              </w:rPr>
            </w:pPr>
          </w:p>
        </w:tc>
      </w:tr>
    </w:tbl>
    <w:p w14:paraId="5F2BB674" w14:textId="77777777" w:rsidR="00BB5DEA" w:rsidRDefault="00BB5DEA" w:rsidP="00BB5DEA">
      <w:pPr>
        <w:rPr>
          <w:lang w:eastAsia="zh-CN"/>
        </w:rPr>
      </w:pPr>
    </w:p>
    <w:p w14:paraId="2B035868" w14:textId="3F7B6BDF" w:rsidR="00BB5DEA" w:rsidRDefault="00BB5DEA" w:rsidP="00BB5DEA">
      <w:pPr>
        <w:pStyle w:val="Heading5"/>
        <w:rPr>
          <w:lang w:eastAsia="zh-CN"/>
        </w:rPr>
      </w:pPr>
      <w:bookmarkStart w:id="898" w:name="_Toc153882705"/>
      <w:bookmarkStart w:id="899" w:name="_Toc186721425"/>
      <w:bookmarkStart w:id="900" w:name="_Toc200620230"/>
      <w:r>
        <w:t>6.3.6.2.7</w:t>
      </w:r>
      <w:r>
        <w:tab/>
        <w:t xml:space="preserve">Type: </w:t>
      </w:r>
      <w:r>
        <w:rPr>
          <w:lang w:eastAsia="zh-CN"/>
        </w:rPr>
        <w:t>DiscSecMaterials</w:t>
      </w:r>
      <w:bookmarkEnd w:id="898"/>
      <w:bookmarkEnd w:id="899"/>
      <w:bookmarkEnd w:id="900"/>
    </w:p>
    <w:p w14:paraId="3A636692" w14:textId="0D9A83A2" w:rsidR="00BB5DEA" w:rsidRDefault="00BB5DEA" w:rsidP="00BB5DEA">
      <w:pPr>
        <w:pStyle w:val="TH"/>
      </w:pPr>
      <w:r>
        <w:rPr>
          <w:noProof/>
        </w:rPr>
        <w:t>Table </w:t>
      </w:r>
      <w:r>
        <w:t xml:space="preserve">6.3.6.2.7-1: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B5DEA" w14:paraId="034EE9EF"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2D23F" w14:textId="77777777" w:rsidR="00BB5DEA" w:rsidRDefault="00BB5DEA" w:rsidP="00C934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28813E" w14:textId="77777777" w:rsidR="00BB5DEA" w:rsidRDefault="00BB5DEA" w:rsidP="00C934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16DE" w14:textId="77777777" w:rsidR="00BB5DEA" w:rsidRDefault="00BB5DEA" w:rsidP="00C934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197E" w14:textId="77777777" w:rsidR="00BB5DEA" w:rsidRDefault="00BB5DEA" w:rsidP="00C934E9">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2FBBE41" w14:textId="77777777" w:rsidR="00BB5DEA" w:rsidRDefault="00BB5DEA" w:rsidP="00C934E9">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4EBEA864" w14:textId="77777777" w:rsidR="00BB5DEA" w:rsidRDefault="00BB5DEA" w:rsidP="00C934E9">
            <w:pPr>
              <w:pStyle w:val="TAH"/>
              <w:rPr>
                <w:rFonts w:cs="Arial"/>
                <w:szCs w:val="18"/>
              </w:rPr>
            </w:pPr>
            <w:r>
              <w:rPr>
                <w:rFonts w:cs="Arial"/>
                <w:szCs w:val="18"/>
              </w:rPr>
              <w:t>Applicability</w:t>
            </w:r>
          </w:p>
        </w:tc>
      </w:tr>
      <w:tr w:rsidR="00BB5DEA" w14:paraId="17E64626"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057134FE" w14:textId="77777777" w:rsidR="00BB5DEA" w:rsidDel="00EC0F33" w:rsidRDefault="00BB5DEA" w:rsidP="00C934E9">
            <w:pPr>
              <w:pStyle w:val="TAL"/>
              <w:rPr>
                <w:lang w:eastAsia="zh-CN"/>
              </w:rPr>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630AAC78" w14:textId="77777777" w:rsidR="00BB5DEA" w:rsidDel="00EC0F33" w:rsidRDefault="00BB5DEA" w:rsidP="00C934E9">
            <w:pPr>
              <w:pStyle w:val="TAL"/>
              <w:rPr>
                <w:lang w:eastAsia="zh-CN"/>
              </w:rPr>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2B877145" w14:textId="77777777" w:rsidR="00BB5DEA" w:rsidDel="00EC0F33"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12E06" w14:textId="77777777" w:rsidR="00BB5DEA" w:rsidDel="00EC0F33"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1F5A5E" w14:textId="77777777" w:rsidR="00BB5DEA" w:rsidDel="00EC0F33" w:rsidRDefault="00BB5DEA" w:rsidP="00C934E9">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9DABF36" w14:textId="77777777" w:rsidR="00BB5DEA" w:rsidRDefault="00BB5DEA" w:rsidP="00C934E9">
            <w:pPr>
              <w:pStyle w:val="TAL"/>
              <w:rPr>
                <w:rFonts w:cs="Arial"/>
                <w:szCs w:val="18"/>
              </w:rPr>
            </w:pPr>
          </w:p>
        </w:tc>
      </w:tr>
      <w:tr w:rsidR="00BB5DEA" w14:paraId="67F4E06D"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781DD6E0" w14:textId="77777777" w:rsidR="00BB5DEA" w:rsidRDefault="00BB5DEA" w:rsidP="00C934E9">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2BC93C9F" w14:textId="77777777" w:rsidR="00BB5DEA" w:rsidRDefault="00BB5DEA" w:rsidP="00C934E9">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227734E"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F657C"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864F9FA" w14:textId="77777777" w:rsidR="00BB5DEA" w:rsidRDefault="00BB5DEA" w:rsidP="00C934E9">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4D69A93" w14:textId="77777777" w:rsidR="00BB5DEA" w:rsidRDefault="00BB5DEA" w:rsidP="00C934E9">
            <w:pPr>
              <w:pStyle w:val="TAL"/>
              <w:rPr>
                <w:rFonts w:cs="Arial"/>
                <w:szCs w:val="18"/>
              </w:rPr>
            </w:pPr>
          </w:p>
        </w:tc>
      </w:tr>
      <w:tr w:rsidR="00BB5DEA" w14:paraId="1111461E" w14:textId="77777777" w:rsidTr="00C934E9">
        <w:trPr>
          <w:jc w:val="center"/>
        </w:trPr>
        <w:tc>
          <w:tcPr>
            <w:tcW w:w="1701" w:type="dxa"/>
            <w:tcBorders>
              <w:top w:val="single" w:sz="4" w:space="0" w:color="auto"/>
              <w:left w:val="single" w:sz="4" w:space="0" w:color="auto"/>
              <w:bottom w:val="single" w:sz="4" w:space="0" w:color="auto"/>
              <w:right w:val="single" w:sz="4" w:space="0" w:color="auto"/>
            </w:tcBorders>
          </w:tcPr>
          <w:p w14:paraId="3852AC82" w14:textId="77777777" w:rsidR="00BB5DEA" w:rsidRDefault="00BB5DEA" w:rsidP="00C934E9">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56B0DB2E" w14:textId="77777777" w:rsidR="00BB5DEA" w:rsidRDefault="00BB5DEA" w:rsidP="00C934E9">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59D55963" w14:textId="77777777" w:rsidR="00BB5DEA" w:rsidRDefault="00BB5DEA" w:rsidP="00C934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31775" w14:textId="77777777" w:rsidR="00BB5DEA" w:rsidRDefault="00BB5DEA" w:rsidP="00C934E9">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7E44F" w14:textId="77777777" w:rsidR="00BB5DEA" w:rsidRDefault="00BB5DEA" w:rsidP="00C934E9">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4C3E6764" w14:textId="77777777" w:rsidR="00BB5DEA" w:rsidRDefault="00BB5DEA" w:rsidP="00C934E9">
            <w:pPr>
              <w:pStyle w:val="TAL"/>
              <w:rPr>
                <w:rFonts w:cs="Arial"/>
                <w:szCs w:val="18"/>
              </w:rPr>
            </w:pPr>
          </w:p>
        </w:tc>
      </w:tr>
    </w:tbl>
    <w:p w14:paraId="5EBB97C2" w14:textId="77777777" w:rsidR="00BB5DEA" w:rsidRDefault="00BB5DEA" w:rsidP="00BB5DEA">
      <w:pPr>
        <w:rPr>
          <w:lang w:eastAsia="zh-CN"/>
        </w:rPr>
      </w:pPr>
    </w:p>
    <w:p w14:paraId="5DB9C36B" w14:textId="77777777" w:rsidR="00BB5DEA" w:rsidRDefault="00BB5DEA" w:rsidP="00BB5DEA">
      <w:pPr>
        <w:rPr>
          <w:lang w:eastAsia="zh-CN"/>
        </w:rPr>
      </w:pPr>
    </w:p>
    <w:p w14:paraId="3A8AC6D3" w14:textId="6DA1374A" w:rsidR="00BB5DEA" w:rsidRDefault="00BB5DEA" w:rsidP="00BB5DEA">
      <w:pPr>
        <w:pStyle w:val="Heading4"/>
        <w:rPr>
          <w:lang w:val="en-US"/>
        </w:rPr>
      </w:pPr>
      <w:bookmarkStart w:id="901" w:name="_Toc153882706"/>
      <w:bookmarkStart w:id="902" w:name="_Toc186721426"/>
      <w:bookmarkStart w:id="903" w:name="_Toc200620231"/>
      <w:r>
        <w:rPr>
          <w:lang w:val="en-US"/>
        </w:rPr>
        <w:t>6.3.6.3</w:t>
      </w:r>
      <w:r>
        <w:rPr>
          <w:lang w:val="en-US"/>
        </w:rPr>
        <w:tab/>
        <w:t>Simple data types and enumerations</w:t>
      </w:r>
      <w:bookmarkEnd w:id="901"/>
      <w:bookmarkEnd w:id="902"/>
      <w:bookmarkEnd w:id="903"/>
    </w:p>
    <w:p w14:paraId="78FA5627" w14:textId="3E633961" w:rsidR="00BB5DEA" w:rsidRDefault="00BB5DEA" w:rsidP="00BB5DEA">
      <w:pPr>
        <w:pStyle w:val="Heading5"/>
      </w:pPr>
      <w:bookmarkStart w:id="904" w:name="_Toc153882707"/>
      <w:bookmarkStart w:id="905" w:name="_Toc186721427"/>
      <w:bookmarkStart w:id="906" w:name="_Toc200620232"/>
      <w:r>
        <w:t>6.3.6.3.1</w:t>
      </w:r>
      <w:r>
        <w:tab/>
        <w:t>Introduction</w:t>
      </w:r>
      <w:bookmarkEnd w:id="904"/>
      <w:bookmarkEnd w:id="905"/>
      <w:bookmarkEnd w:id="906"/>
    </w:p>
    <w:p w14:paraId="36C81DA4" w14:textId="77777777" w:rsidR="00BB5DEA" w:rsidRDefault="00BB5DEA" w:rsidP="00BB5DEA">
      <w:r>
        <w:t>This clause defines simple data types and enumerations that can be referenced from data structures defined in the previous clauses.</w:t>
      </w:r>
    </w:p>
    <w:p w14:paraId="3625DFA4" w14:textId="241A3C4B" w:rsidR="00BB5DEA" w:rsidRDefault="00BB5DEA" w:rsidP="00BB5DEA">
      <w:pPr>
        <w:pStyle w:val="Heading5"/>
      </w:pPr>
      <w:bookmarkStart w:id="907" w:name="_Toc153882708"/>
      <w:bookmarkStart w:id="908" w:name="_Toc186721428"/>
      <w:bookmarkStart w:id="909" w:name="_Toc200620233"/>
      <w:r>
        <w:t>6.3.6.3.2</w:t>
      </w:r>
      <w:r>
        <w:tab/>
        <w:t>Simple data types</w:t>
      </w:r>
      <w:bookmarkEnd w:id="907"/>
      <w:bookmarkEnd w:id="908"/>
      <w:bookmarkEnd w:id="909"/>
    </w:p>
    <w:p w14:paraId="66015FDB" w14:textId="74D2A22B" w:rsidR="00BB5DEA" w:rsidRDefault="00BB5DEA" w:rsidP="00BB5DEA">
      <w:r>
        <w:t>The simple data types defined in table</w:t>
      </w:r>
      <w:r w:rsidRPr="00330B48">
        <w:t> </w:t>
      </w:r>
      <w:r>
        <w:t>6.3.6.3.2-1 shall be supported.</w:t>
      </w:r>
    </w:p>
    <w:p w14:paraId="5DC7471F" w14:textId="61BA30A6" w:rsidR="00BB5DEA" w:rsidRDefault="00BB5DEA" w:rsidP="00BB5DEA">
      <w:pPr>
        <w:pStyle w:val="TH"/>
      </w:pPr>
      <w:r>
        <w:t>Table</w:t>
      </w:r>
      <w:r w:rsidRPr="00330B48">
        <w:t> </w:t>
      </w:r>
      <w:r>
        <w:t>6.3.6.3.2-1: Simple data types</w:t>
      </w:r>
    </w:p>
    <w:tbl>
      <w:tblPr>
        <w:tblW w:w="5000" w:type="pct"/>
        <w:jc w:val="center"/>
        <w:tblCellMar>
          <w:left w:w="28" w:type="dxa"/>
          <w:right w:w="0" w:type="dxa"/>
        </w:tblCellMar>
        <w:tblLook w:val="04A0" w:firstRow="1" w:lastRow="0" w:firstColumn="1" w:lastColumn="0" w:noHBand="0" w:noVBand="1"/>
      </w:tblPr>
      <w:tblGrid>
        <w:gridCol w:w="2713"/>
        <w:gridCol w:w="1278"/>
        <w:gridCol w:w="3648"/>
        <w:gridCol w:w="2115"/>
      </w:tblGrid>
      <w:tr w:rsidR="00BB5DEA" w14:paraId="37FB1090" w14:textId="77777777" w:rsidTr="00C934E9">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00660D" w14:textId="77777777" w:rsidR="00BB5DEA" w:rsidRDefault="00BB5DEA" w:rsidP="00C934E9">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757C8E1" w14:textId="77777777" w:rsidR="00BB5DEA" w:rsidRDefault="00BB5DEA" w:rsidP="00C934E9">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0DC23682" w14:textId="77777777" w:rsidR="00BB5DEA" w:rsidRDefault="00BB5DEA" w:rsidP="00C934E9">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6EB1D9BD" w14:textId="77777777" w:rsidR="00BB5DEA" w:rsidRDefault="00BB5DEA" w:rsidP="00C934E9">
            <w:pPr>
              <w:pStyle w:val="TAH"/>
            </w:pPr>
            <w:r>
              <w:t>Applicability</w:t>
            </w:r>
          </w:p>
        </w:tc>
      </w:tr>
      <w:tr w:rsidR="00BB5DEA" w14:paraId="7F590CDD"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B7232E" w14:textId="77777777" w:rsidR="00BB5DEA" w:rsidRDefault="00BB5DEA" w:rsidP="00C934E9">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CD5E66" w14:textId="77777777" w:rsidR="00BB5DEA" w:rsidRDefault="00BB5DEA" w:rsidP="00C934E9">
            <w:pPr>
              <w:pStyle w:val="TAL"/>
            </w:pPr>
            <w:r>
              <w:t>string</w:t>
            </w:r>
          </w:p>
        </w:tc>
        <w:tc>
          <w:tcPr>
            <w:tcW w:w="1870" w:type="pct"/>
            <w:tcBorders>
              <w:top w:val="single" w:sz="4" w:space="0" w:color="auto"/>
              <w:left w:val="nil"/>
              <w:bottom w:val="single" w:sz="4" w:space="0" w:color="auto"/>
              <w:right w:val="single" w:sz="8" w:space="0" w:color="auto"/>
            </w:tcBorders>
          </w:tcPr>
          <w:p w14:paraId="5AAB3BDB" w14:textId="77777777" w:rsidR="00BB5DEA" w:rsidRDefault="00BB5DEA" w:rsidP="00C934E9">
            <w:pPr>
              <w:pStyle w:val="TAL"/>
            </w:pPr>
            <w:r>
              <w:t xml:space="preserve">User Info ID is a string of hexadecimal characters, encoding the </w:t>
            </w:r>
            <w:r w:rsidRPr="00C33F68">
              <w:t>value of the user info ID parameter</w:t>
            </w:r>
            <w:r>
              <w:t xml:space="preserve"> which</w:t>
            </w:r>
            <w:r w:rsidRPr="00C33F68">
              <w:t xml:space="preserve"> is a 48-bit long bit string</w:t>
            </w:r>
            <w:r>
              <w:t>.</w:t>
            </w:r>
          </w:p>
          <w:p w14:paraId="7624215D" w14:textId="77777777" w:rsidR="00BB5DEA" w:rsidRPr="00322C4B" w:rsidRDefault="00BB5DEA" w:rsidP="00C934E9">
            <w:pPr>
              <w:pStyle w:val="TAL"/>
            </w:pPr>
          </w:p>
        </w:tc>
        <w:tc>
          <w:tcPr>
            <w:tcW w:w="1084" w:type="pct"/>
            <w:tcBorders>
              <w:top w:val="single" w:sz="4" w:space="0" w:color="auto"/>
              <w:left w:val="nil"/>
              <w:bottom w:val="single" w:sz="4" w:space="0" w:color="auto"/>
              <w:right w:val="single" w:sz="8" w:space="0" w:color="auto"/>
            </w:tcBorders>
          </w:tcPr>
          <w:p w14:paraId="6320E0B3" w14:textId="77777777" w:rsidR="00BB5DEA" w:rsidRDefault="00BB5DEA" w:rsidP="00C934E9">
            <w:pPr>
              <w:pStyle w:val="TAL"/>
            </w:pPr>
          </w:p>
        </w:tc>
      </w:tr>
      <w:tr w:rsidR="00BB5DEA" w14:paraId="4BBC926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4F7253" w14:textId="77777777" w:rsidR="00BB5DEA" w:rsidRDefault="00BB5DEA" w:rsidP="00C934E9">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E18D55"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67F7ABAD" w14:textId="77777777" w:rsidR="00BB5DEA" w:rsidRDefault="00BB5DEA" w:rsidP="00C934E9">
            <w:pPr>
              <w:pStyle w:val="TAL"/>
            </w:pPr>
            <w:r>
              <w:t>String with format "byte" as defined in OpenAPI Specification [7], i.e. base64-encoded characters, encoding the "UE security capability" IE as specified in clause 11.3.11 of 3GPP TS 24.554 [16] (starting from octet 1).</w:t>
            </w:r>
          </w:p>
        </w:tc>
        <w:tc>
          <w:tcPr>
            <w:tcW w:w="1084" w:type="pct"/>
            <w:tcBorders>
              <w:top w:val="single" w:sz="4" w:space="0" w:color="auto"/>
              <w:left w:val="nil"/>
              <w:bottom w:val="single" w:sz="4" w:space="0" w:color="auto"/>
              <w:right w:val="single" w:sz="8" w:space="0" w:color="auto"/>
            </w:tcBorders>
          </w:tcPr>
          <w:p w14:paraId="2381F5B9" w14:textId="77777777" w:rsidR="00BB5DEA" w:rsidRDefault="00BB5DEA" w:rsidP="00C934E9">
            <w:pPr>
              <w:pStyle w:val="TAL"/>
            </w:pPr>
          </w:p>
        </w:tc>
      </w:tr>
      <w:tr w:rsidR="00BB5DEA" w14:paraId="6B08143F"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4924E1" w14:textId="77777777" w:rsidR="00BB5DEA" w:rsidRDefault="00BB5DEA" w:rsidP="00C934E9">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188CB4" w14:textId="77777777" w:rsidR="00BB5DEA" w:rsidRDefault="00BB5DEA" w:rsidP="00C934E9">
            <w:pPr>
              <w:pStyle w:val="TAL"/>
            </w:pPr>
            <w:r>
              <w:t>integer</w:t>
            </w:r>
          </w:p>
        </w:tc>
        <w:tc>
          <w:tcPr>
            <w:tcW w:w="1870" w:type="pct"/>
            <w:tcBorders>
              <w:top w:val="single" w:sz="4" w:space="0" w:color="auto"/>
              <w:left w:val="nil"/>
              <w:bottom w:val="single" w:sz="4" w:space="0" w:color="auto"/>
              <w:right w:val="single" w:sz="8" w:space="0" w:color="auto"/>
            </w:tcBorders>
          </w:tcPr>
          <w:p w14:paraId="71DA9B5F" w14:textId="77777777" w:rsidR="00BB5DEA" w:rsidRDefault="00BB5DEA" w:rsidP="00C934E9">
            <w:pPr>
              <w:pStyle w:val="TAL"/>
            </w:pPr>
            <w:r>
              <w:rPr>
                <w:rFonts w:cs="Arial"/>
                <w:szCs w:val="18"/>
              </w:rPr>
              <w:t>This IE shall indicate the</w:t>
            </w:r>
            <w:r>
              <w:t xml:space="preserve"> </w:t>
            </w:r>
            <w:r>
              <w:rPr>
                <w:lang w:eastAsia="zh-CN"/>
              </w:rPr>
              <w:t>chosen PC5 ciphering algorithm</w:t>
            </w:r>
            <w:r>
              <w:t xml:space="preserve"> as specified in clause 11.4.2.51 of 3GPP TS 24.554 [16]</w:t>
            </w:r>
          </w:p>
        </w:tc>
        <w:tc>
          <w:tcPr>
            <w:tcW w:w="1084" w:type="pct"/>
            <w:tcBorders>
              <w:top w:val="single" w:sz="4" w:space="0" w:color="auto"/>
              <w:left w:val="nil"/>
              <w:bottom w:val="single" w:sz="4" w:space="0" w:color="auto"/>
              <w:right w:val="single" w:sz="8" w:space="0" w:color="auto"/>
            </w:tcBorders>
          </w:tcPr>
          <w:p w14:paraId="6A877E60" w14:textId="77777777" w:rsidR="00BB5DEA" w:rsidRDefault="00BB5DEA" w:rsidP="00C934E9">
            <w:pPr>
              <w:pStyle w:val="TAL"/>
            </w:pPr>
          </w:p>
        </w:tc>
      </w:tr>
      <w:tr w:rsidR="00BB5DEA" w14:paraId="52A00487"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D99E4" w14:textId="77777777" w:rsidR="00BB5DEA" w:rsidRDefault="00BB5DEA" w:rsidP="00C934E9">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593F9"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040A90A0" w14:textId="77777777" w:rsidR="00BB5DEA" w:rsidRDefault="00BB5DEA" w:rsidP="00C934E9">
            <w:pPr>
              <w:pStyle w:val="TAL"/>
            </w:pPr>
            <w:r>
              <w:t>String with format "byte" as defined in OpenAPI Specification [7], i.e. base64-encoded characters, encoding the "DUIK" IE as specified in clause 11.6.2.13 of 3GPP TS 24.554 [16].</w:t>
            </w:r>
          </w:p>
        </w:tc>
        <w:tc>
          <w:tcPr>
            <w:tcW w:w="1084" w:type="pct"/>
            <w:tcBorders>
              <w:top w:val="single" w:sz="4" w:space="0" w:color="auto"/>
              <w:left w:val="nil"/>
              <w:bottom w:val="single" w:sz="4" w:space="0" w:color="auto"/>
              <w:right w:val="single" w:sz="8" w:space="0" w:color="auto"/>
            </w:tcBorders>
          </w:tcPr>
          <w:p w14:paraId="245B0372" w14:textId="77777777" w:rsidR="00BB5DEA" w:rsidRPr="00AC50D3" w:rsidRDefault="00BB5DEA" w:rsidP="00C934E9">
            <w:pPr>
              <w:pStyle w:val="TAL"/>
            </w:pPr>
          </w:p>
        </w:tc>
      </w:tr>
      <w:tr w:rsidR="00BB5DEA" w14:paraId="20177856"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DAA042" w14:textId="77777777" w:rsidR="00BB5DEA" w:rsidRDefault="00BB5DEA" w:rsidP="00C934E9">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42EF6C"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5FE7EE34" w14:textId="77777777" w:rsidR="00BB5DEA" w:rsidRDefault="00BB5DEA" w:rsidP="00C934E9">
            <w:pPr>
              <w:pStyle w:val="TAL"/>
            </w:pPr>
            <w:r>
              <w:t>String with format "byte" as defined in OpenAPI Specification [7], i.e. base64-encoded characters, encoding the "DUCK" IE as specified in clause 11.6.2.14 of 3GPP TS 24.554 [16].</w:t>
            </w:r>
          </w:p>
        </w:tc>
        <w:tc>
          <w:tcPr>
            <w:tcW w:w="1084" w:type="pct"/>
            <w:tcBorders>
              <w:top w:val="single" w:sz="4" w:space="0" w:color="auto"/>
              <w:left w:val="nil"/>
              <w:bottom w:val="single" w:sz="4" w:space="0" w:color="auto"/>
              <w:right w:val="single" w:sz="8" w:space="0" w:color="auto"/>
            </w:tcBorders>
          </w:tcPr>
          <w:p w14:paraId="5FAA3747" w14:textId="77777777" w:rsidR="00BB5DEA" w:rsidRPr="00AC50D3" w:rsidRDefault="00BB5DEA" w:rsidP="00C934E9">
            <w:pPr>
              <w:pStyle w:val="TAL"/>
            </w:pPr>
          </w:p>
        </w:tc>
      </w:tr>
      <w:tr w:rsidR="00BB5DEA" w14:paraId="4E308F5B" w14:textId="77777777" w:rsidTr="00C934E9">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70310B" w14:textId="77777777" w:rsidR="00BB5DEA" w:rsidRDefault="00BB5DEA" w:rsidP="00C934E9">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163682" w14:textId="77777777" w:rsidR="00BB5DEA" w:rsidRDefault="00BB5DEA" w:rsidP="00C934E9">
            <w:pPr>
              <w:pStyle w:val="TAL"/>
            </w:pPr>
            <w:r>
              <w:t>Bytes</w:t>
            </w:r>
          </w:p>
        </w:tc>
        <w:tc>
          <w:tcPr>
            <w:tcW w:w="1870" w:type="pct"/>
            <w:tcBorders>
              <w:top w:val="single" w:sz="4" w:space="0" w:color="auto"/>
              <w:left w:val="nil"/>
              <w:bottom w:val="single" w:sz="4" w:space="0" w:color="auto"/>
              <w:right w:val="single" w:sz="8" w:space="0" w:color="auto"/>
            </w:tcBorders>
          </w:tcPr>
          <w:p w14:paraId="4535E5F4" w14:textId="77777777" w:rsidR="00BB5DEA" w:rsidRDefault="00BB5DEA" w:rsidP="00C934E9">
            <w:pPr>
              <w:pStyle w:val="TAL"/>
            </w:pPr>
            <w:r>
              <w:t>String with format "byte" as defined in OpenAPI Specification [7], i.e. base64-encoded characters, encoding the "DUSK" IE as specified in clause 11.6.2.12 of 3GPP TS 24.554 [16].</w:t>
            </w:r>
          </w:p>
        </w:tc>
        <w:tc>
          <w:tcPr>
            <w:tcW w:w="1084" w:type="pct"/>
            <w:tcBorders>
              <w:top w:val="single" w:sz="4" w:space="0" w:color="auto"/>
              <w:left w:val="nil"/>
              <w:bottom w:val="single" w:sz="4" w:space="0" w:color="auto"/>
              <w:right w:val="single" w:sz="8" w:space="0" w:color="auto"/>
            </w:tcBorders>
          </w:tcPr>
          <w:p w14:paraId="3FC39B7B" w14:textId="77777777" w:rsidR="00BB5DEA" w:rsidRPr="00AC50D3" w:rsidRDefault="00BB5DEA" w:rsidP="00C934E9">
            <w:pPr>
              <w:pStyle w:val="TAL"/>
            </w:pPr>
          </w:p>
        </w:tc>
      </w:tr>
    </w:tbl>
    <w:p w14:paraId="37F86F73" w14:textId="77777777" w:rsidR="00BB5DEA" w:rsidRDefault="00BB5DEA" w:rsidP="00BB5DEA">
      <w:pPr>
        <w:rPr>
          <w:lang w:eastAsia="zh-CN"/>
        </w:rPr>
      </w:pPr>
    </w:p>
    <w:p w14:paraId="50D85D00" w14:textId="70A13BF1" w:rsidR="00BB5DEA" w:rsidRDefault="00BB5DEA" w:rsidP="00BB5DEA">
      <w:pPr>
        <w:pStyle w:val="Heading4"/>
        <w:rPr>
          <w:lang w:eastAsia="zh-CN"/>
        </w:rPr>
      </w:pPr>
      <w:bookmarkStart w:id="910" w:name="_Toc153882709"/>
      <w:bookmarkStart w:id="911" w:name="_Toc186721429"/>
      <w:bookmarkStart w:id="912" w:name="_Toc200620234"/>
      <w:r>
        <w:rPr>
          <w:lang w:val="en-US"/>
        </w:rPr>
        <w:t>6.3.6.4</w:t>
      </w:r>
      <w:r>
        <w:rPr>
          <w:lang w:val="en-US"/>
        </w:rPr>
        <w:tab/>
      </w:r>
      <w:r>
        <w:rPr>
          <w:lang w:eastAsia="zh-CN"/>
        </w:rPr>
        <w:t>Data types describing alternative data types or combinations of data types</w:t>
      </w:r>
      <w:bookmarkEnd w:id="910"/>
      <w:bookmarkEnd w:id="911"/>
      <w:bookmarkEnd w:id="912"/>
    </w:p>
    <w:p w14:paraId="1774BB1E" w14:textId="77777777" w:rsidR="00BB5DEA" w:rsidRDefault="00BB5DEA" w:rsidP="00BB5DEA">
      <w:pPr>
        <w:rPr>
          <w:lang w:eastAsia="zh-CN"/>
        </w:rPr>
      </w:pPr>
      <w:r>
        <w:rPr>
          <w:lang w:eastAsia="zh-CN"/>
        </w:rPr>
        <w:t>There is no data type describing alternative data types or combinations of data types in Npkmf_Discovery Service.</w:t>
      </w:r>
    </w:p>
    <w:p w14:paraId="743B39DF" w14:textId="7E02227D" w:rsidR="00BB5DEA" w:rsidRDefault="00BB5DEA" w:rsidP="00BB5DEA">
      <w:pPr>
        <w:pStyle w:val="Heading4"/>
      </w:pPr>
      <w:bookmarkStart w:id="913" w:name="_Toc153882710"/>
      <w:bookmarkStart w:id="914" w:name="_Toc186721430"/>
      <w:bookmarkStart w:id="915" w:name="_Toc200620235"/>
      <w:r>
        <w:t>6.3.6.5</w:t>
      </w:r>
      <w:r>
        <w:tab/>
        <w:t>Binary data</w:t>
      </w:r>
      <w:bookmarkEnd w:id="913"/>
      <w:bookmarkEnd w:id="914"/>
      <w:bookmarkEnd w:id="915"/>
    </w:p>
    <w:p w14:paraId="1F282742" w14:textId="77777777" w:rsidR="00BB5DEA" w:rsidRDefault="00BB5DEA" w:rsidP="00BB5DEA">
      <w:pPr>
        <w:rPr>
          <w:lang w:eastAsia="zh-CN"/>
        </w:rPr>
      </w:pPr>
      <w:r>
        <w:rPr>
          <w:lang w:eastAsia="zh-CN"/>
        </w:rPr>
        <w:t>There is no binary data type in Npkmf_Discovery Service.</w:t>
      </w:r>
    </w:p>
    <w:p w14:paraId="6276E392" w14:textId="5BD2B1DA" w:rsidR="00BB5DEA" w:rsidRDefault="00BB5DEA" w:rsidP="00BB5DEA">
      <w:pPr>
        <w:pStyle w:val="Heading3"/>
      </w:pPr>
      <w:bookmarkStart w:id="916" w:name="_Toc153882711"/>
      <w:bookmarkStart w:id="917" w:name="_Toc186721431"/>
      <w:bookmarkStart w:id="918" w:name="_Toc200620236"/>
      <w:r>
        <w:t>6.3.7</w:t>
      </w:r>
      <w:r>
        <w:tab/>
        <w:t>Error Handling</w:t>
      </w:r>
      <w:bookmarkEnd w:id="916"/>
      <w:bookmarkEnd w:id="917"/>
      <w:bookmarkEnd w:id="918"/>
    </w:p>
    <w:p w14:paraId="060534A7" w14:textId="63776222" w:rsidR="00BB5DEA" w:rsidRDefault="00BB5DEA" w:rsidP="00BB5DEA">
      <w:pPr>
        <w:pStyle w:val="Heading4"/>
      </w:pPr>
      <w:bookmarkStart w:id="919" w:name="_Toc153882712"/>
      <w:bookmarkStart w:id="920" w:name="_Toc186721432"/>
      <w:bookmarkStart w:id="921" w:name="_Toc200620237"/>
      <w:r>
        <w:t>6.3.7.1</w:t>
      </w:r>
      <w:r>
        <w:tab/>
        <w:t>General</w:t>
      </w:r>
      <w:bookmarkEnd w:id="919"/>
      <w:bookmarkEnd w:id="920"/>
      <w:bookmarkEnd w:id="921"/>
    </w:p>
    <w:p w14:paraId="10C1B1A1" w14:textId="77777777" w:rsidR="00BB5DEA" w:rsidRDefault="00BB5DEA" w:rsidP="00BB5DEA">
      <w:r>
        <w:t xml:space="preserve">For the </w:t>
      </w:r>
      <w:r>
        <w:rPr>
          <w:lang w:eastAsia="zh-CN"/>
        </w:rPr>
        <w:t>Npkmf_Discovery</w:t>
      </w:r>
      <w:r>
        <w:t xml:space="preserve"> API, HTTP error responses shall be supported as specified in clause 4.8 of 3GPP TS 29.501 [</w:t>
      </w:r>
      <w:r>
        <w:rPr>
          <w:lang w:eastAsia="zh-CN"/>
        </w:rPr>
        <w:t>6</w:t>
      </w:r>
      <w:r>
        <w:t>]. Protocol errors and application errors specified in table 5.2.7.2-1 of 3GPP TS 29.500 [</w:t>
      </w:r>
      <w:r>
        <w:rPr>
          <w:lang w:eastAsia="zh-CN"/>
        </w:rPr>
        <w:t>5</w:t>
      </w:r>
      <w:r>
        <w:t>] shall be supported for an HTTP method if the corresponding HTTP status codes are specified as mandatory for that HTTP method in table 5.2.7.1-1 of 3GPP TS 29.500 [</w:t>
      </w:r>
      <w:r>
        <w:rPr>
          <w:lang w:eastAsia="zh-CN"/>
        </w:rPr>
        <w:t>5</w:t>
      </w:r>
      <w:r>
        <w:t>].</w:t>
      </w:r>
    </w:p>
    <w:p w14:paraId="71C8217C" w14:textId="77777777" w:rsidR="00BB5DEA" w:rsidRDefault="00BB5DEA" w:rsidP="00BB5DEA">
      <w:pPr>
        <w:rPr>
          <w:rFonts w:eastAsia="Calibri"/>
        </w:rPr>
      </w:pPr>
      <w:r>
        <w:t xml:space="preserve">In addition, the requirements in the following clauses are applicable for the </w:t>
      </w:r>
      <w:r>
        <w:rPr>
          <w:lang w:eastAsia="zh-CN"/>
        </w:rPr>
        <w:t>Npkmf_Discovery</w:t>
      </w:r>
      <w:r>
        <w:t xml:space="preserve"> API.</w:t>
      </w:r>
    </w:p>
    <w:p w14:paraId="25B99480" w14:textId="74D58C96" w:rsidR="00BB5DEA" w:rsidRDefault="00BB5DEA" w:rsidP="00BB5DEA">
      <w:pPr>
        <w:pStyle w:val="Heading4"/>
        <w:rPr>
          <w:rFonts w:eastAsia="宋体"/>
        </w:rPr>
      </w:pPr>
      <w:bookmarkStart w:id="922" w:name="_Toc153882713"/>
      <w:bookmarkStart w:id="923" w:name="_Toc186721433"/>
      <w:bookmarkStart w:id="924" w:name="_Toc200620238"/>
      <w:r>
        <w:t>6.3.7.2</w:t>
      </w:r>
      <w:r>
        <w:tab/>
        <w:t>Protocol Errors</w:t>
      </w:r>
      <w:bookmarkEnd w:id="922"/>
      <w:bookmarkEnd w:id="923"/>
      <w:bookmarkEnd w:id="924"/>
    </w:p>
    <w:p w14:paraId="5B82AF1E" w14:textId="77777777" w:rsidR="00BB5DEA" w:rsidRDefault="00BB5DEA" w:rsidP="00BB5DEA">
      <w:r>
        <w:t>Protocol errors handling shall be supported as specified in clause 5.2.7 of 3GPP TS 29.500 [</w:t>
      </w:r>
      <w:r>
        <w:rPr>
          <w:lang w:eastAsia="zh-CN"/>
        </w:rPr>
        <w:t>5</w:t>
      </w:r>
      <w:r>
        <w:t>].</w:t>
      </w:r>
    </w:p>
    <w:p w14:paraId="3F84E9B7" w14:textId="39A52DDF" w:rsidR="00BB5DEA" w:rsidRDefault="00BB5DEA" w:rsidP="00BB5DEA">
      <w:pPr>
        <w:pStyle w:val="Heading4"/>
      </w:pPr>
      <w:bookmarkStart w:id="925" w:name="_Toc153882714"/>
      <w:bookmarkStart w:id="926" w:name="_Toc186721434"/>
      <w:bookmarkStart w:id="927" w:name="_Toc200620239"/>
      <w:r>
        <w:t>6.3.7.3</w:t>
      </w:r>
      <w:r>
        <w:tab/>
        <w:t>Application Errors</w:t>
      </w:r>
      <w:bookmarkEnd w:id="925"/>
      <w:bookmarkEnd w:id="926"/>
      <w:bookmarkEnd w:id="927"/>
    </w:p>
    <w:p w14:paraId="6906E6D2" w14:textId="0BB4214D" w:rsidR="00BB5DEA" w:rsidRDefault="00BB5DEA" w:rsidP="00BB5DEA">
      <w:r>
        <w:t xml:space="preserve">The application errors defined for the </w:t>
      </w:r>
      <w:r>
        <w:rPr>
          <w:lang w:eastAsia="zh-CN"/>
        </w:rPr>
        <w:t xml:space="preserve">Npkmf_Discovery </w:t>
      </w:r>
      <w:r>
        <w:t>service are listed in Table 6.3.7.3-1.</w:t>
      </w:r>
    </w:p>
    <w:p w14:paraId="48D20238" w14:textId="03CE10E4" w:rsidR="00BB5DEA" w:rsidRDefault="00BB5DEA" w:rsidP="00BB5DEA">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BB5DEA" w14:paraId="79585987"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BAC08D1" w14:textId="77777777" w:rsidR="00BB5DEA" w:rsidRDefault="00BB5DEA" w:rsidP="00C934E9">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51DB1809" w14:textId="77777777" w:rsidR="00BB5DEA" w:rsidRDefault="00BB5DEA" w:rsidP="00C934E9">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5D35F080" w14:textId="77777777" w:rsidR="00BB5DEA" w:rsidRDefault="00BB5DEA" w:rsidP="00C934E9">
            <w:pPr>
              <w:pStyle w:val="TAH"/>
            </w:pPr>
            <w:r>
              <w:t>Description</w:t>
            </w:r>
          </w:p>
        </w:tc>
      </w:tr>
      <w:tr w:rsidR="00BB5DEA" w14:paraId="75006914"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hideMark/>
          </w:tcPr>
          <w:p w14:paraId="4D6F99FC" w14:textId="77777777" w:rsidR="00BB5DEA" w:rsidRDefault="00BB5DEA" w:rsidP="00C934E9">
            <w:pPr>
              <w:pStyle w:val="TAL"/>
            </w:pPr>
            <w:r>
              <w:t>PROSE_SERVICE_UNAUTHORIZED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4D7341D2" w14:textId="77777777" w:rsidR="00BB5DEA" w:rsidRDefault="00BB5DEA" w:rsidP="00C934E9">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9B0F6FF" w14:textId="77777777" w:rsidR="00BB5DEA" w:rsidRDefault="00BB5DEA" w:rsidP="00C934E9">
            <w:pPr>
              <w:pStyle w:val="TAL"/>
              <w:rPr>
                <w:rFonts w:cs="Arial"/>
                <w:szCs w:val="18"/>
              </w:rPr>
            </w:pPr>
            <w:r>
              <w:t>It is used when the requested ProSe service is not authorized for this UE Identity.</w:t>
            </w:r>
          </w:p>
        </w:tc>
      </w:tr>
      <w:tr w:rsidR="00BB5DEA" w14:paraId="4DB1D783" w14:textId="77777777" w:rsidTr="00C934E9">
        <w:trPr>
          <w:jc w:val="center"/>
        </w:trPr>
        <w:tc>
          <w:tcPr>
            <w:tcW w:w="3777" w:type="dxa"/>
            <w:tcBorders>
              <w:top w:val="single" w:sz="4" w:space="0" w:color="auto"/>
              <w:left w:val="single" w:sz="4" w:space="0" w:color="auto"/>
              <w:bottom w:val="single" w:sz="4" w:space="0" w:color="auto"/>
              <w:right w:val="single" w:sz="4" w:space="0" w:color="auto"/>
            </w:tcBorders>
          </w:tcPr>
          <w:p w14:paraId="2BCC194E" w14:textId="77777777" w:rsidR="00BB5DEA" w:rsidRDefault="00BB5DEA" w:rsidP="00C934E9">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4FF394AF" w14:textId="77777777" w:rsidR="00BB5DEA" w:rsidRDefault="00BB5DEA" w:rsidP="00C934E9">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4E9BE520" w14:textId="77777777" w:rsidR="00BB5DEA" w:rsidRDefault="00BB5DEA" w:rsidP="00C934E9">
            <w:pPr>
              <w:pStyle w:val="TAL"/>
              <w:rPr>
                <w:rFonts w:cs="Arial"/>
                <w:szCs w:val="18"/>
              </w:rPr>
            </w:pPr>
            <w:r>
              <w:t>It is used when the requested ProSe Application doesn't exist</w:t>
            </w:r>
          </w:p>
        </w:tc>
      </w:tr>
    </w:tbl>
    <w:p w14:paraId="3AA5A318" w14:textId="77777777" w:rsidR="00BB5DEA" w:rsidRDefault="00BB5DEA" w:rsidP="00BB5DEA"/>
    <w:p w14:paraId="7F6E95C6" w14:textId="7AA9188D" w:rsidR="00BB5DEA" w:rsidRDefault="00BB5DEA" w:rsidP="00BB5DEA">
      <w:pPr>
        <w:pStyle w:val="Heading3"/>
        <w:rPr>
          <w:lang w:eastAsia="zh-CN"/>
        </w:rPr>
      </w:pPr>
      <w:bookmarkStart w:id="928" w:name="_Toc153882715"/>
      <w:bookmarkStart w:id="929" w:name="_Toc186721435"/>
      <w:bookmarkStart w:id="930" w:name="_Toc200620240"/>
      <w:r>
        <w:t>6.3.8</w:t>
      </w:r>
      <w:r>
        <w:rPr>
          <w:lang w:eastAsia="zh-CN"/>
        </w:rPr>
        <w:tab/>
        <w:t>Feature negotiation</w:t>
      </w:r>
      <w:bookmarkEnd w:id="928"/>
      <w:bookmarkEnd w:id="929"/>
      <w:bookmarkEnd w:id="930"/>
    </w:p>
    <w:p w14:paraId="5074C6C3" w14:textId="19514143" w:rsidR="00BB5DEA" w:rsidRDefault="00BB5DEA" w:rsidP="00BB5DEA">
      <w:r>
        <w:t xml:space="preserve">The optional features in table 6.3.8-1 are defined for the </w:t>
      </w:r>
      <w:r>
        <w:rPr>
          <w:lang w:eastAsia="zh-CN"/>
        </w:rPr>
        <w:t xml:space="preserve">Npkmf_Discovery API. They shall be negotiated using the </w:t>
      </w:r>
      <w:r>
        <w:t>extensibility mechanism defined in clause 6.6 of 3GPP TS 29.500 [</w:t>
      </w:r>
      <w:r>
        <w:rPr>
          <w:lang w:eastAsia="zh-CN"/>
        </w:rPr>
        <w:t>5</w:t>
      </w:r>
      <w:r>
        <w:t>].</w:t>
      </w:r>
    </w:p>
    <w:p w14:paraId="2AFA0E2B" w14:textId="4D19BE60" w:rsidR="00BB5DEA" w:rsidRDefault="00BB5DEA" w:rsidP="00BB5DEA">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B5DEA" w14:paraId="328C4D2C"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FE4D9A" w14:textId="77777777" w:rsidR="00BB5DEA" w:rsidRDefault="00BB5DEA" w:rsidP="00C934E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F3FFD0" w14:textId="77777777" w:rsidR="00BB5DEA" w:rsidRDefault="00BB5DEA" w:rsidP="00C934E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A99380" w14:textId="77777777" w:rsidR="00BB5DEA" w:rsidRDefault="00BB5DEA" w:rsidP="00C934E9">
            <w:pPr>
              <w:pStyle w:val="TAH"/>
            </w:pPr>
            <w:r>
              <w:t>Description</w:t>
            </w:r>
          </w:p>
        </w:tc>
      </w:tr>
      <w:tr w:rsidR="00BB5DEA" w14:paraId="55A79576" w14:textId="77777777" w:rsidTr="00C934E9">
        <w:trPr>
          <w:jc w:val="center"/>
        </w:trPr>
        <w:tc>
          <w:tcPr>
            <w:tcW w:w="1529" w:type="dxa"/>
            <w:tcBorders>
              <w:top w:val="single" w:sz="4" w:space="0" w:color="auto"/>
              <w:left w:val="single" w:sz="4" w:space="0" w:color="auto"/>
              <w:bottom w:val="single" w:sz="4" w:space="0" w:color="auto"/>
              <w:right w:val="single" w:sz="4" w:space="0" w:color="auto"/>
            </w:tcBorders>
            <w:hideMark/>
          </w:tcPr>
          <w:p w14:paraId="4B796940" w14:textId="77777777" w:rsidR="00BB5DEA" w:rsidRDefault="00BB5DEA" w:rsidP="00C934E9">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0BC7950B" w14:textId="77777777" w:rsidR="00BB5DEA" w:rsidRDefault="00BB5DEA" w:rsidP="00C934E9">
            <w:pPr>
              <w:pStyle w:val="TAL"/>
            </w:pPr>
          </w:p>
        </w:tc>
        <w:tc>
          <w:tcPr>
            <w:tcW w:w="5758" w:type="dxa"/>
            <w:tcBorders>
              <w:top w:val="single" w:sz="4" w:space="0" w:color="auto"/>
              <w:left w:val="single" w:sz="4" w:space="0" w:color="auto"/>
              <w:bottom w:val="single" w:sz="4" w:space="0" w:color="auto"/>
              <w:right w:val="single" w:sz="4" w:space="0" w:color="auto"/>
            </w:tcBorders>
          </w:tcPr>
          <w:p w14:paraId="02AD83D8" w14:textId="77777777" w:rsidR="00BB5DEA" w:rsidRDefault="00BB5DEA" w:rsidP="00C934E9">
            <w:pPr>
              <w:pStyle w:val="TAL"/>
              <w:rPr>
                <w:rFonts w:cs="Arial"/>
                <w:szCs w:val="18"/>
              </w:rPr>
            </w:pPr>
          </w:p>
        </w:tc>
      </w:tr>
    </w:tbl>
    <w:p w14:paraId="191DBF37" w14:textId="77777777" w:rsidR="00BB5DEA" w:rsidRDefault="00BB5DEA" w:rsidP="00BB5DEA"/>
    <w:p w14:paraId="253D6850" w14:textId="4A4A5CE8" w:rsidR="00BB5DEA" w:rsidRDefault="00BB5DEA" w:rsidP="00BB5DEA">
      <w:pPr>
        <w:pStyle w:val="Heading3"/>
      </w:pPr>
      <w:bookmarkStart w:id="931" w:name="_Toc153882716"/>
      <w:bookmarkStart w:id="932" w:name="_Toc186721436"/>
      <w:bookmarkStart w:id="933" w:name="_Toc200620241"/>
      <w:r>
        <w:t>6.3.9</w:t>
      </w:r>
      <w:r>
        <w:tab/>
        <w:t>Security</w:t>
      </w:r>
      <w:bookmarkEnd w:id="931"/>
      <w:bookmarkEnd w:id="932"/>
      <w:bookmarkEnd w:id="933"/>
    </w:p>
    <w:p w14:paraId="3FD79BE8" w14:textId="77777777" w:rsidR="00BB5DEA" w:rsidRDefault="00BB5DEA" w:rsidP="00BB5DEA">
      <w:r>
        <w:t>As indicated in 3GPP TS 33.501 [</w:t>
      </w:r>
      <w:r>
        <w:rPr>
          <w:lang w:eastAsia="zh-CN"/>
        </w:rPr>
        <w:t>11</w:t>
      </w:r>
      <w:r>
        <w:t>] and 3GPP TS 29.500 [</w:t>
      </w:r>
      <w:r>
        <w:rPr>
          <w:lang w:eastAsia="zh-CN"/>
        </w:rPr>
        <w:t>5</w:t>
      </w:r>
      <w:r>
        <w:t xml:space="preserve">], the access to the </w:t>
      </w:r>
      <w:r>
        <w:rPr>
          <w:lang w:eastAsia="zh-CN"/>
        </w:rPr>
        <w:t>Npkmf_Discovery</w:t>
      </w:r>
      <w:r>
        <w:rPr>
          <w:noProof/>
          <w:lang w:eastAsia="zh-CN"/>
        </w:rPr>
        <w:t xml:space="preserve"> </w:t>
      </w:r>
      <w:r>
        <w:t>API may be authorized by means of the OAuth2 protocol (see IETF RFC 6749 [</w:t>
      </w:r>
      <w:r>
        <w:rPr>
          <w:lang w:eastAsia="zh-CN"/>
        </w:rPr>
        <w:t>12</w:t>
      </w:r>
      <w:r>
        <w:t>]), based on local configuration, using the "Client Credentials" authorization grant, where the NRF (see 3GPP TS 29.510 [1</w:t>
      </w:r>
      <w:r>
        <w:rPr>
          <w:lang w:eastAsia="zh-CN"/>
        </w:rPr>
        <w:t>3</w:t>
      </w:r>
      <w:r>
        <w:t>]) plays the role of the authorization server.</w:t>
      </w:r>
    </w:p>
    <w:p w14:paraId="4D84DAC3" w14:textId="77777777" w:rsidR="00BB5DEA" w:rsidRDefault="00BB5DEA" w:rsidP="00BB5DEA">
      <w:r>
        <w:t xml:space="preserve">If OAuth2 is used, an NF Service Consumer, prior to consuming services offered by the </w:t>
      </w:r>
      <w:r>
        <w:rPr>
          <w:lang w:eastAsia="zh-CN"/>
        </w:rPr>
        <w:t>Npkmf_Discovery</w:t>
      </w:r>
      <w:r>
        <w:rPr>
          <w:noProof/>
          <w:lang w:eastAsia="zh-CN"/>
        </w:rPr>
        <w:t xml:space="preserve"> </w:t>
      </w:r>
      <w:r>
        <w:t>API, shall obtain a "token" from the authorization server, by invoking the Access Token Request service, as described in 3GPP TS 29.510 [1</w:t>
      </w:r>
      <w:r>
        <w:rPr>
          <w:lang w:eastAsia="zh-CN"/>
        </w:rPr>
        <w:t>3</w:t>
      </w:r>
      <w:r>
        <w:t>], clause 5.4.2.2.</w:t>
      </w:r>
    </w:p>
    <w:p w14:paraId="7CC94F9D" w14:textId="77777777" w:rsidR="00BB5DEA" w:rsidRDefault="00BB5DEA" w:rsidP="00BB5DEA">
      <w:pPr>
        <w:pStyle w:val="NO"/>
      </w:pPr>
      <w:r>
        <w:t>NOTE:</w:t>
      </w:r>
      <w:r>
        <w:tab/>
        <w:t xml:space="preserve">When multiple NRFs are deployed in a network, the NRF used as authorization server is the same NRF that the NF Service Consumer used for discovering the </w:t>
      </w:r>
      <w:r>
        <w:rPr>
          <w:lang w:eastAsia="zh-CN"/>
        </w:rPr>
        <w:t>Npkmf_Discovery</w:t>
      </w:r>
      <w:r>
        <w:rPr>
          <w:noProof/>
          <w:lang w:eastAsia="zh-CN"/>
        </w:rPr>
        <w:t xml:space="preserve"> </w:t>
      </w:r>
      <w:r>
        <w:t>service.</w:t>
      </w:r>
    </w:p>
    <w:p w14:paraId="52004600" w14:textId="77777777" w:rsidR="00BB5DEA" w:rsidRDefault="00BB5DEA" w:rsidP="00BB5DEA">
      <w:pPr>
        <w:rPr>
          <w:lang w:val="en-US"/>
        </w:rPr>
      </w:pPr>
      <w:r>
        <w:rPr>
          <w:lang w:val="en-US"/>
        </w:rPr>
        <w:t xml:space="preserve">The </w:t>
      </w:r>
      <w:r>
        <w:rPr>
          <w:lang w:eastAsia="zh-CN"/>
        </w:rPr>
        <w:t>Npkmf_Discovery</w:t>
      </w:r>
      <w:r>
        <w:rPr>
          <w:noProof/>
          <w:lang w:eastAsia="zh-CN"/>
        </w:rPr>
        <w:t xml:space="preserve"> </w:t>
      </w:r>
      <w:r>
        <w:rPr>
          <w:lang w:val="en-US"/>
        </w:rPr>
        <w:t>API defines the following scopes "</w:t>
      </w:r>
      <w:r>
        <w:rPr>
          <w:lang w:eastAsia="zh-CN"/>
        </w:rPr>
        <w:t>npkmf-keyrequest</w:t>
      </w:r>
      <w:r>
        <w:rPr>
          <w:lang w:val="en-US"/>
        </w:rPr>
        <w:t>" for OAuth2 authorization as specified in 3GPP TS 33.501 [</w:t>
      </w:r>
      <w:r>
        <w:rPr>
          <w:lang w:val="en-US" w:eastAsia="zh-CN"/>
        </w:rPr>
        <w:t>8</w:t>
      </w:r>
      <w:r>
        <w:rPr>
          <w:lang w:val="en-US"/>
        </w:rPr>
        <w:t>]:</w:t>
      </w:r>
    </w:p>
    <w:p w14:paraId="6F8A5386" w14:textId="71094238" w:rsidR="00BB5DEA" w:rsidRDefault="00BB5DEA" w:rsidP="00BB5DEA">
      <w:pPr>
        <w:pStyle w:val="TH"/>
      </w:pPr>
      <w:r>
        <w:t xml:space="preserve">Table 6.3.9-1: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BB5DEA" w14:paraId="58BC3A2C" w14:textId="77777777" w:rsidTr="00C934E9">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B3409B" w14:textId="77777777" w:rsidR="00BB5DEA" w:rsidRDefault="00BB5DEA" w:rsidP="00C934E9">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236C6" w14:textId="77777777" w:rsidR="00BB5DEA" w:rsidRDefault="00BB5DEA" w:rsidP="00C934E9">
            <w:pPr>
              <w:pStyle w:val="TAH"/>
            </w:pPr>
            <w:r>
              <w:t>Description</w:t>
            </w:r>
          </w:p>
        </w:tc>
      </w:tr>
      <w:tr w:rsidR="00BB5DEA" w14:paraId="7BD956DA"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087B8" w14:textId="77777777" w:rsidR="00BB5DEA" w:rsidRDefault="00BB5DEA" w:rsidP="00C934E9">
            <w:pPr>
              <w:pStyle w:val="TAL"/>
            </w:pPr>
            <w:r>
              <w:t>"npkmf-disc"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3809A" w14:textId="77777777" w:rsidR="00BB5DEA" w:rsidRDefault="00BB5DEA" w:rsidP="00C934E9">
            <w:pPr>
              <w:pStyle w:val="TAL"/>
            </w:pPr>
            <w:r>
              <w:t xml:space="preserve">Access to the </w:t>
            </w:r>
            <w:r>
              <w:rPr>
                <w:lang w:val="fr-FR"/>
              </w:rPr>
              <w:t>Npkmf_Discovery</w:t>
            </w:r>
            <w:r>
              <w:t xml:space="preserve"> API</w:t>
            </w:r>
          </w:p>
        </w:tc>
      </w:tr>
      <w:tr w:rsidR="00BB5DEA" w14:paraId="16A48A7B"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5F144" w14:textId="77777777" w:rsidR="00BB5DEA" w:rsidRDefault="00BB5DEA" w:rsidP="00C934E9">
            <w:pPr>
              <w:pStyle w:val="TAL"/>
            </w:pPr>
            <w:r>
              <w:t>"npkmf-disc:announce-authorize:modify"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59226" w14:textId="77777777" w:rsidR="00BB5DEA" w:rsidRPr="001E3CA2" w:rsidRDefault="00BB5DEA" w:rsidP="00C934E9">
            <w:pPr>
              <w:pStyle w:val="TAL"/>
            </w:pPr>
            <w:r w:rsidRPr="001E3CA2">
              <w:t>Access to modify the authorization to announce for a UE in the PLMN</w:t>
            </w:r>
          </w:p>
        </w:tc>
      </w:tr>
      <w:tr w:rsidR="00BB5DEA" w14:paraId="03E1619D"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15FE2" w14:textId="77777777" w:rsidR="00BB5DEA" w:rsidRDefault="00BB5DEA" w:rsidP="00C934E9">
            <w:pPr>
              <w:pStyle w:val="TAL"/>
            </w:pPr>
            <w:r>
              <w:t>"npkmf-disc:monitor-key:modify"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83AB7" w14:textId="77777777" w:rsidR="00BB5DEA" w:rsidRPr="001E3CA2" w:rsidRDefault="00BB5DEA" w:rsidP="00C934E9">
            <w:pPr>
              <w:pStyle w:val="TAL"/>
            </w:pPr>
            <w:r w:rsidRPr="001E3CA2">
              <w:t>Access to modify the authorization for monitoring for an UE in the PLMN</w:t>
            </w:r>
          </w:p>
        </w:tc>
      </w:tr>
      <w:tr w:rsidR="00BB5DEA" w14:paraId="3320DE6C" w14:textId="77777777" w:rsidTr="00C934E9">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A836C" w14:textId="77777777" w:rsidR="00BB5DEA" w:rsidRDefault="00BB5DEA" w:rsidP="00C934E9">
            <w:pPr>
              <w:pStyle w:val="TAL"/>
            </w:pPr>
            <w:r>
              <w:t>"npkmf-disc:discovery-authorize:modify"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40B9B3" w14:textId="77777777" w:rsidR="00BB5DEA" w:rsidRDefault="00BB5DEA" w:rsidP="00C934E9">
            <w:pPr>
              <w:pStyle w:val="TAL"/>
            </w:pPr>
            <w:r w:rsidRPr="001E3CA2">
              <w:t>Access to modify the authorization from the 5G DDNMF for a discoverer UE in the PLMN to operate Model B restricted discovery</w:t>
            </w:r>
          </w:p>
        </w:tc>
      </w:tr>
    </w:tbl>
    <w:p w14:paraId="0F019946" w14:textId="77777777" w:rsidR="00BB5DEA" w:rsidRPr="008A6E59" w:rsidRDefault="00BB5DEA" w:rsidP="00BB5DEA"/>
    <w:p w14:paraId="4B61C335" w14:textId="77777777" w:rsidR="00BB5DEA" w:rsidRPr="003900A4" w:rsidRDefault="00BB5DEA" w:rsidP="00BB5DEA">
      <w:pPr>
        <w:rPr>
          <w:lang w:eastAsia="zh-CN"/>
        </w:rPr>
      </w:pPr>
    </w:p>
    <w:p w14:paraId="008AAB9D" w14:textId="2252CB49" w:rsidR="00BB5DEA" w:rsidRDefault="00BB5DEA" w:rsidP="00BB5DEA">
      <w:pPr>
        <w:pStyle w:val="Heading3"/>
        <w:rPr>
          <w:lang w:eastAsia="zh-CN"/>
        </w:rPr>
      </w:pPr>
      <w:bookmarkStart w:id="934" w:name="_Toc153882717"/>
      <w:bookmarkStart w:id="935" w:name="_Toc186721437"/>
      <w:bookmarkStart w:id="936" w:name="_Toc200620242"/>
      <w:r>
        <w:t>6.3.10</w:t>
      </w:r>
      <w:r>
        <w:tab/>
        <w:t>HTTP redirection</w:t>
      </w:r>
      <w:bookmarkEnd w:id="934"/>
      <w:bookmarkEnd w:id="935"/>
      <w:bookmarkEnd w:id="936"/>
    </w:p>
    <w:p w14:paraId="62E653F7" w14:textId="77777777" w:rsidR="00BB5DEA" w:rsidRDefault="00BB5DEA" w:rsidP="00BB5DEA">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393011D5" w14:textId="77777777" w:rsidR="00BB5DEA" w:rsidRDefault="00BB5DEA" w:rsidP="00BB5DEA">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0428FB4A" w14:textId="77777777" w:rsidR="00BB5DEA" w:rsidRDefault="00BB5DEA" w:rsidP="00BB5DEA">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33CF05E" w14:textId="77777777" w:rsidR="00BB5DEA" w:rsidRPr="00876068" w:rsidRDefault="00BB5DEA" w:rsidP="00BB5DEA">
      <w:pPr>
        <w:pStyle w:val="B1"/>
        <w:rPr>
          <w:lang w:eastAsia="en-GB"/>
        </w:rPr>
      </w:pPr>
    </w:p>
    <w:p w14:paraId="4D7171F2" w14:textId="77777777" w:rsidR="00184A04" w:rsidRPr="00371323" w:rsidRDefault="00184A04" w:rsidP="00A2750D"/>
    <w:p w14:paraId="001BD625" w14:textId="558EC4D3" w:rsidR="00C26B3E" w:rsidRPr="002863AA" w:rsidRDefault="00E10C47" w:rsidP="002863AA">
      <w:pPr>
        <w:pStyle w:val="Heading8"/>
        <w:rPr>
          <w:lang w:eastAsia="zh-CN"/>
        </w:rPr>
      </w:pPr>
      <w:bookmarkStart w:id="937" w:name="_Toc104792430"/>
      <w:bookmarkStart w:id="938" w:name="_Toc122090734"/>
      <w:bookmarkStart w:id="939" w:name="_Toc145953119"/>
      <w:bookmarkStart w:id="940" w:name="_Toc153882718"/>
      <w:bookmarkStart w:id="941" w:name="_Toc186721438"/>
      <w:bookmarkStart w:id="942" w:name="_Toc200620243"/>
      <w:r>
        <w:t>Annex A (normative):</w:t>
      </w:r>
      <w:bookmarkEnd w:id="937"/>
      <w:r w:rsidR="002863AA">
        <w:br/>
      </w:r>
      <w:r>
        <w:rPr>
          <w:rFonts w:hint="eastAsia"/>
        </w:rPr>
        <w:t>OpenAPI specification</w:t>
      </w:r>
      <w:bookmarkStart w:id="943" w:name="startOfAnnexes"/>
      <w:bookmarkEnd w:id="938"/>
      <w:bookmarkEnd w:id="939"/>
      <w:bookmarkEnd w:id="940"/>
      <w:bookmarkEnd w:id="941"/>
      <w:bookmarkEnd w:id="942"/>
      <w:bookmarkEnd w:id="943"/>
    </w:p>
    <w:p w14:paraId="46F3041C" w14:textId="77777777" w:rsidR="00C26B3E" w:rsidRDefault="00E10C47" w:rsidP="002863AA">
      <w:pPr>
        <w:pStyle w:val="Heading1"/>
      </w:pPr>
      <w:bookmarkStart w:id="944" w:name="_Toc510696651"/>
      <w:bookmarkStart w:id="945" w:name="_Toc35971451"/>
      <w:bookmarkStart w:id="946" w:name="_Toc98142615"/>
      <w:bookmarkStart w:id="947" w:name="_Toc122090735"/>
      <w:bookmarkStart w:id="948" w:name="_Toc145953120"/>
      <w:bookmarkStart w:id="949" w:name="_Toc153882719"/>
      <w:bookmarkStart w:id="950" w:name="_Toc186721439"/>
      <w:bookmarkStart w:id="951" w:name="_Toc200620244"/>
      <w:r>
        <w:t>A.1</w:t>
      </w:r>
      <w:r>
        <w:tab/>
        <w:t>General</w:t>
      </w:r>
      <w:bookmarkEnd w:id="944"/>
      <w:bookmarkEnd w:id="945"/>
      <w:bookmarkEnd w:id="946"/>
      <w:bookmarkEnd w:id="947"/>
      <w:bookmarkEnd w:id="948"/>
      <w:bookmarkEnd w:id="949"/>
      <w:bookmarkEnd w:id="950"/>
      <w:bookmarkEnd w:id="951"/>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952" w:name="_Toc98142616"/>
      <w:bookmarkStart w:id="953" w:name="_Toc122090736"/>
      <w:bookmarkStart w:id="954" w:name="_Toc145953121"/>
      <w:bookmarkStart w:id="955" w:name="_Toc153882720"/>
      <w:bookmarkStart w:id="956" w:name="_Toc186721440"/>
      <w:bookmarkStart w:id="957" w:name="_Toc200620245"/>
      <w:r>
        <w:t>A.2</w:t>
      </w:r>
      <w:r>
        <w:tab/>
        <w:t>Npkmf_PKMFKeyReques</w:t>
      </w:r>
      <w:r>
        <w:rPr>
          <w:rFonts w:hint="eastAsia"/>
        </w:rPr>
        <w:t>t</w:t>
      </w:r>
      <w:r>
        <w:t xml:space="preserve"> API</w:t>
      </w:r>
      <w:bookmarkEnd w:id="952"/>
      <w:bookmarkEnd w:id="953"/>
      <w:bookmarkEnd w:id="954"/>
      <w:bookmarkEnd w:id="955"/>
      <w:bookmarkEnd w:id="956"/>
      <w:bookmarkEnd w:id="957"/>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43034E15" w:rsidR="00C26B3E" w:rsidRDefault="00E10C47">
      <w:pPr>
        <w:pStyle w:val="PL"/>
        <w:rPr>
          <w:lang w:eastAsia="zh-CN"/>
        </w:rPr>
      </w:pPr>
      <w:r>
        <w:t xml:space="preserve">  version: 1.</w:t>
      </w:r>
      <w:r w:rsidR="00F1219D">
        <w:t>2</w:t>
      </w:r>
      <w:r>
        <w:t>.</w:t>
      </w:r>
      <w:r w:rsidR="00F1219D">
        <w:rPr>
          <w:lang w:eastAsia="zh-CN"/>
        </w:rPr>
        <w:t>0</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12980780" w:rsidR="00C26B3E" w:rsidRDefault="00E10C47">
      <w:pPr>
        <w:pStyle w:val="PL"/>
      </w:pPr>
      <w:r>
        <w:t xml:space="preserve">    © 202</w:t>
      </w:r>
      <w:r w:rsidR="00F1219D">
        <w:t>5</w:t>
      </w:r>
      <w:r>
        <w:t xml:space="preserve">,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70D758B0" w:rsidR="00C26B3E" w:rsidRDefault="00E10C47">
      <w:pPr>
        <w:pStyle w:val="PL"/>
      </w:pPr>
      <w:r>
        <w:t xml:space="preserve">  description: 3GPP TS 29.559 V</w:t>
      </w:r>
      <w:r w:rsidR="00E83ED4">
        <w:t>1</w:t>
      </w:r>
      <w:r w:rsidR="00F1219D">
        <w:t>9</w:t>
      </w:r>
      <w:r>
        <w:t>.</w:t>
      </w:r>
      <w:r w:rsidR="00952B0D">
        <w:t>4</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958" w:name="_Toc112771082"/>
      <w:bookmarkStart w:id="959" w:name="_Toc122090107"/>
      <w:bookmarkStart w:id="960" w:name="_Toc145953122"/>
      <w:bookmarkStart w:id="961" w:name="_Toc153882721"/>
      <w:bookmarkStart w:id="962" w:name="_Toc186721441"/>
      <w:bookmarkStart w:id="963" w:name="_Toc200620246"/>
      <w:r>
        <w:t>A.3</w:t>
      </w:r>
      <w:r>
        <w:tab/>
      </w:r>
      <w:r>
        <w:rPr>
          <w:lang w:eastAsia="zh-CN"/>
        </w:rPr>
        <w:t>Npkmf</w:t>
      </w:r>
      <w:r w:rsidRPr="009369C3">
        <w:rPr>
          <w:lang w:eastAsia="zh-CN"/>
        </w:rPr>
        <w:t>_</w:t>
      </w:r>
      <w:r w:rsidRPr="00F06402">
        <w:t>ResolveRemoteUserId</w:t>
      </w:r>
      <w:r>
        <w:t xml:space="preserve"> API</w:t>
      </w:r>
      <w:bookmarkEnd w:id="958"/>
      <w:bookmarkEnd w:id="959"/>
      <w:bookmarkEnd w:id="960"/>
      <w:bookmarkEnd w:id="961"/>
      <w:bookmarkEnd w:id="962"/>
      <w:bookmarkEnd w:id="963"/>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0B5C0978" w:rsidR="005B7AC8" w:rsidRDefault="005B7AC8" w:rsidP="005B7AC8">
      <w:pPr>
        <w:pStyle w:val="PL"/>
      </w:pPr>
      <w:r w:rsidRPr="00871680">
        <w:t xml:space="preserve">  version: 1.</w:t>
      </w:r>
      <w:r w:rsidR="00D53B3E">
        <w:t>2</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35CA867A" w:rsidR="005B7AC8" w:rsidRDefault="005B7AC8" w:rsidP="005B7AC8">
      <w:pPr>
        <w:pStyle w:val="PL"/>
      </w:pPr>
      <w:r>
        <w:t xml:space="preserve">    © 202</w:t>
      </w:r>
      <w:r w:rsidR="00D53B3E">
        <w:t>5</w:t>
      </w:r>
      <w:r>
        <w:t xml:space="preserve">,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t>externalDocs:</w:t>
      </w:r>
    </w:p>
    <w:p w14:paraId="11798745" w14:textId="64E3FF88" w:rsidR="005B7AC8" w:rsidRDefault="005B7AC8" w:rsidP="005B7AC8">
      <w:pPr>
        <w:pStyle w:val="PL"/>
      </w:pPr>
      <w:r>
        <w:t xml:space="preserve">  description: 3GPP TS 29.559 V1</w:t>
      </w:r>
      <w:r w:rsidR="00D53B3E">
        <w:t>9</w:t>
      </w:r>
      <w:r>
        <w:t>.</w:t>
      </w:r>
      <w:r w:rsidR="005E27AC">
        <w:t>4</w:t>
      </w:r>
      <w:r>
        <w:t>.0;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168FEA76" w:rsidR="005B7AC8" w:rsidRDefault="005B7AC8" w:rsidP="005B7AC8">
      <w:pPr>
        <w:pStyle w:val="PL"/>
      </w:pPr>
    </w:p>
    <w:p w14:paraId="092C83BD" w14:textId="2E3E5C66" w:rsidR="00063AB2" w:rsidRDefault="00063AB2" w:rsidP="00063AB2">
      <w:pPr>
        <w:pStyle w:val="Heading1"/>
        <w:rPr>
          <w:lang w:eastAsia="zh-CN"/>
        </w:rPr>
      </w:pPr>
      <w:bookmarkStart w:id="964" w:name="_Toc145952597"/>
      <w:bookmarkStart w:id="965" w:name="_Toc130832019"/>
      <w:bookmarkStart w:id="966" w:name="_Toc70925899"/>
      <w:bookmarkStart w:id="967" w:name="_Toc153882722"/>
      <w:bookmarkStart w:id="968" w:name="_Toc186721442"/>
      <w:bookmarkStart w:id="969" w:name="_Toc200620247"/>
      <w:r>
        <w:t>A.4</w:t>
      </w:r>
      <w:r>
        <w:tab/>
      </w:r>
      <w:r>
        <w:rPr>
          <w:lang w:eastAsia="zh-CN"/>
        </w:rPr>
        <w:t>Npkmf_Discovery</w:t>
      </w:r>
      <w:r>
        <w:t xml:space="preserve"> API</w:t>
      </w:r>
      <w:bookmarkEnd w:id="964"/>
      <w:bookmarkEnd w:id="965"/>
      <w:bookmarkEnd w:id="966"/>
      <w:bookmarkEnd w:id="967"/>
      <w:bookmarkEnd w:id="968"/>
      <w:bookmarkEnd w:id="969"/>
    </w:p>
    <w:p w14:paraId="0BC698CB" w14:textId="77777777" w:rsidR="00063AB2" w:rsidRDefault="00063AB2" w:rsidP="00063AB2">
      <w:pPr>
        <w:pStyle w:val="PL"/>
        <w:rPr>
          <w:lang w:eastAsia="en-GB"/>
        </w:rPr>
      </w:pPr>
      <w:r>
        <w:t>openapi: 3.0.0</w:t>
      </w:r>
    </w:p>
    <w:p w14:paraId="5CE060E3" w14:textId="77777777" w:rsidR="00063AB2" w:rsidRDefault="00063AB2" w:rsidP="00063AB2">
      <w:pPr>
        <w:pStyle w:val="PL"/>
        <w:rPr>
          <w:lang w:val="fr-FR"/>
        </w:rPr>
      </w:pPr>
    </w:p>
    <w:p w14:paraId="26F1C6B3" w14:textId="77777777" w:rsidR="00063AB2" w:rsidRDefault="00063AB2" w:rsidP="00063AB2">
      <w:pPr>
        <w:pStyle w:val="PL"/>
        <w:rPr>
          <w:lang w:val="fr-FR"/>
        </w:rPr>
      </w:pPr>
      <w:r>
        <w:rPr>
          <w:lang w:val="fr-FR"/>
        </w:rPr>
        <w:t>info:</w:t>
      </w:r>
    </w:p>
    <w:p w14:paraId="24607986" w14:textId="77777777" w:rsidR="00063AB2" w:rsidRDefault="00063AB2" w:rsidP="00063AB2">
      <w:pPr>
        <w:pStyle w:val="PL"/>
        <w:rPr>
          <w:lang w:val="fr-FR"/>
        </w:rPr>
      </w:pPr>
      <w:r>
        <w:rPr>
          <w:lang w:val="fr-FR"/>
        </w:rPr>
        <w:t xml:space="preserve">  title: Npkmf_Discovery API</w:t>
      </w:r>
    </w:p>
    <w:p w14:paraId="2422E1DF" w14:textId="3383C247" w:rsidR="00063AB2" w:rsidRDefault="00063AB2" w:rsidP="00063AB2">
      <w:pPr>
        <w:pStyle w:val="PL"/>
        <w:rPr>
          <w:lang w:val="fr-FR" w:eastAsia="zh-CN"/>
        </w:rPr>
      </w:pPr>
      <w:r>
        <w:rPr>
          <w:lang w:val="fr-FR"/>
        </w:rPr>
        <w:t xml:space="preserve">  version: '1.</w:t>
      </w:r>
      <w:r w:rsidR="00A56E59">
        <w:rPr>
          <w:lang w:val="fr-FR" w:eastAsia="zh-CN"/>
        </w:rPr>
        <w:t>2</w:t>
      </w:r>
      <w:r>
        <w:rPr>
          <w:lang w:val="fr-FR"/>
        </w:rPr>
        <w:t>.0</w:t>
      </w:r>
      <w:r>
        <w:rPr>
          <w:lang w:val="fr-FR" w:eastAsia="zh-CN"/>
        </w:rPr>
        <w:t>'</w:t>
      </w:r>
    </w:p>
    <w:p w14:paraId="693FF9D5" w14:textId="77777777" w:rsidR="00063AB2" w:rsidRDefault="00063AB2" w:rsidP="00063AB2">
      <w:pPr>
        <w:pStyle w:val="PL"/>
        <w:rPr>
          <w:lang w:eastAsia="en-GB"/>
        </w:rPr>
      </w:pPr>
      <w:r>
        <w:rPr>
          <w:lang w:val="fr-FR"/>
        </w:rPr>
        <w:t xml:space="preserve">  description: </w:t>
      </w:r>
      <w:r>
        <w:t>|</w:t>
      </w:r>
    </w:p>
    <w:p w14:paraId="566047B4" w14:textId="77777777" w:rsidR="00063AB2" w:rsidRDefault="00063AB2" w:rsidP="00063AB2">
      <w:pPr>
        <w:pStyle w:val="PL"/>
        <w:rPr>
          <w:lang w:val="fr-FR" w:eastAsia="zh-CN"/>
        </w:rPr>
      </w:pPr>
      <w:r>
        <w:rPr>
          <w:lang w:val="fr-FR"/>
        </w:rPr>
        <w:t xml:space="preserve">    Npkmf_Discovery Service.</w:t>
      </w:r>
      <w:r>
        <w:rPr>
          <w:lang w:val="fr-FR" w:eastAsia="zh-CN"/>
        </w:rPr>
        <w:t xml:space="preserve">  </w:t>
      </w:r>
    </w:p>
    <w:p w14:paraId="46ABB0BD" w14:textId="37A0F8E2" w:rsidR="00063AB2" w:rsidRDefault="00063AB2" w:rsidP="00063AB2">
      <w:pPr>
        <w:pStyle w:val="PL"/>
        <w:rPr>
          <w:lang w:eastAsia="zh-CN"/>
        </w:rPr>
      </w:pPr>
      <w:r>
        <w:t xml:space="preserve">    © 202</w:t>
      </w:r>
      <w:r w:rsidR="00D53B3E">
        <w:t>5</w:t>
      </w:r>
      <w:r>
        <w:t>, 3GPP Organizational Partners (ARIB, ATIS, CCSA, ETSI, TSDSI, TTA, TTC).</w:t>
      </w:r>
      <w:r>
        <w:rPr>
          <w:lang w:eastAsia="zh-CN"/>
        </w:rPr>
        <w:t xml:space="preserve">  </w:t>
      </w:r>
    </w:p>
    <w:p w14:paraId="43A80F29" w14:textId="77777777" w:rsidR="00063AB2" w:rsidRDefault="00063AB2" w:rsidP="00063AB2">
      <w:pPr>
        <w:pStyle w:val="PL"/>
        <w:rPr>
          <w:rFonts w:eastAsia="Times New Roman"/>
          <w:lang w:eastAsia="en-GB"/>
        </w:rPr>
      </w:pPr>
      <w:r>
        <w:t xml:space="preserve">    All rights reserved.</w:t>
      </w:r>
    </w:p>
    <w:p w14:paraId="215A8332" w14:textId="77777777" w:rsidR="00063AB2" w:rsidRDefault="00063AB2" w:rsidP="00063AB2">
      <w:pPr>
        <w:pStyle w:val="PL"/>
        <w:rPr>
          <w:lang w:val="fr-FR"/>
        </w:rPr>
      </w:pPr>
    </w:p>
    <w:p w14:paraId="2867CCD6" w14:textId="77777777" w:rsidR="00063AB2" w:rsidRDefault="00063AB2" w:rsidP="00063AB2">
      <w:pPr>
        <w:pStyle w:val="PL"/>
        <w:rPr>
          <w:lang w:val="fr-FR"/>
        </w:rPr>
      </w:pPr>
      <w:r>
        <w:rPr>
          <w:lang w:val="fr-FR"/>
        </w:rPr>
        <w:t>externalDocs:</w:t>
      </w:r>
    </w:p>
    <w:p w14:paraId="312A0602" w14:textId="60C0FEF9" w:rsidR="00063AB2" w:rsidRDefault="00063AB2" w:rsidP="00063AB2">
      <w:pPr>
        <w:pStyle w:val="PL"/>
      </w:pPr>
      <w:r>
        <w:t xml:space="preserve">  description: 3GPP TS 29.559 V1</w:t>
      </w:r>
      <w:r w:rsidR="0091414B">
        <w:t>9</w:t>
      </w:r>
      <w:r>
        <w:t>.</w:t>
      </w:r>
      <w:r w:rsidR="005E27AC">
        <w:t>4</w:t>
      </w:r>
      <w:r>
        <w:t>.0; 5G System; 5G ProSe Key Management Services; Stage 3.</w:t>
      </w:r>
    </w:p>
    <w:p w14:paraId="34355385" w14:textId="77777777" w:rsidR="00063AB2" w:rsidRDefault="00063AB2" w:rsidP="00063AB2">
      <w:pPr>
        <w:pStyle w:val="PL"/>
      </w:pPr>
      <w:r>
        <w:t xml:space="preserve">  url: http</w:t>
      </w:r>
      <w:r>
        <w:rPr>
          <w:lang w:eastAsia="zh-CN"/>
        </w:rPr>
        <w:t>s</w:t>
      </w:r>
      <w:r>
        <w:t>://www.3gpp.org/ftp/Specs/archive/29_series/29.559/</w:t>
      </w:r>
    </w:p>
    <w:p w14:paraId="7CD1D228" w14:textId="77777777" w:rsidR="00063AB2" w:rsidRPr="00F7664E" w:rsidRDefault="00063AB2" w:rsidP="00063AB2">
      <w:pPr>
        <w:pStyle w:val="PL"/>
      </w:pPr>
    </w:p>
    <w:p w14:paraId="18783541" w14:textId="77777777" w:rsidR="00063AB2" w:rsidRDefault="00063AB2" w:rsidP="00063AB2">
      <w:pPr>
        <w:pStyle w:val="PL"/>
      </w:pPr>
      <w:r>
        <w:t>servers:</w:t>
      </w:r>
    </w:p>
    <w:p w14:paraId="569FC7AB" w14:textId="77777777" w:rsidR="00063AB2" w:rsidRDefault="00063AB2" w:rsidP="00063AB2">
      <w:pPr>
        <w:pStyle w:val="PL"/>
      </w:pPr>
      <w:r>
        <w:t xml:space="preserve">  - url: '{apiRoot}/npkmf-discovery/v1'</w:t>
      </w:r>
    </w:p>
    <w:p w14:paraId="4ABBC8C8" w14:textId="77777777" w:rsidR="00063AB2" w:rsidRDefault="00063AB2" w:rsidP="00063AB2">
      <w:pPr>
        <w:pStyle w:val="PL"/>
      </w:pPr>
      <w:r>
        <w:t xml:space="preserve">    variables:</w:t>
      </w:r>
    </w:p>
    <w:p w14:paraId="21127C72" w14:textId="77777777" w:rsidR="00063AB2" w:rsidRDefault="00063AB2" w:rsidP="00063AB2">
      <w:pPr>
        <w:pStyle w:val="PL"/>
      </w:pPr>
      <w:r>
        <w:t xml:space="preserve">      apiRoot:</w:t>
      </w:r>
    </w:p>
    <w:p w14:paraId="5D3CE872" w14:textId="77777777" w:rsidR="00063AB2" w:rsidRDefault="00063AB2" w:rsidP="00063AB2">
      <w:pPr>
        <w:pStyle w:val="PL"/>
      </w:pPr>
      <w:r>
        <w:t xml:space="preserve">        default: https://example.com</w:t>
      </w:r>
    </w:p>
    <w:p w14:paraId="04AE3EC0" w14:textId="77777777" w:rsidR="00063AB2" w:rsidRDefault="00063AB2" w:rsidP="00063AB2">
      <w:pPr>
        <w:pStyle w:val="PL"/>
      </w:pPr>
      <w:r>
        <w:t xml:space="preserve">        description: apiRoot as defined in clause 4.4 of 3GPP TS 29.501</w:t>
      </w:r>
    </w:p>
    <w:p w14:paraId="2BA9FD5B" w14:textId="77777777" w:rsidR="00063AB2" w:rsidRPr="00F7664E" w:rsidRDefault="00063AB2" w:rsidP="00063AB2">
      <w:pPr>
        <w:pStyle w:val="PL"/>
      </w:pPr>
    </w:p>
    <w:p w14:paraId="336948FA" w14:textId="77777777" w:rsidR="00063AB2" w:rsidRDefault="00063AB2" w:rsidP="00063AB2">
      <w:pPr>
        <w:pStyle w:val="PL"/>
      </w:pPr>
      <w:r>
        <w:t>security:</w:t>
      </w:r>
    </w:p>
    <w:p w14:paraId="69216C25" w14:textId="77777777" w:rsidR="00063AB2" w:rsidRDefault="00063AB2" w:rsidP="00063AB2">
      <w:pPr>
        <w:pStyle w:val="PL"/>
      </w:pPr>
      <w:r>
        <w:t xml:space="preserve">  - {}</w:t>
      </w:r>
    </w:p>
    <w:p w14:paraId="423EB2AA" w14:textId="77777777" w:rsidR="00063AB2" w:rsidRDefault="00063AB2" w:rsidP="00063AB2">
      <w:pPr>
        <w:pStyle w:val="PL"/>
      </w:pPr>
      <w:r>
        <w:t xml:space="preserve">  - oAuth2ClientCredentials:</w:t>
      </w:r>
    </w:p>
    <w:p w14:paraId="7A58FAD2" w14:textId="77777777" w:rsidR="00063AB2" w:rsidRDefault="00063AB2" w:rsidP="00063AB2">
      <w:pPr>
        <w:pStyle w:val="PL"/>
      </w:pPr>
      <w:r>
        <w:t xml:space="preserve">    - npkmf-discovery</w:t>
      </w:r>
    </w:p>
    <w:p w14:paraId="429B4D0A" w14:textId="77777777" w:rsidR="00063AB2" w:rsidRDefault="00063AB2" w:rsidP="00063AB2">
      <w:pPr>
        <w:pStyle w:val="PL"/>
      </w:pPr>
    </w:p>
    <w:p w14:paraId="5AE7511F" w14:textId="77777777" w:rsidR="00063AB2" w:rsidRDefault="00063AB2" w:rsidP="00063AB2">
      <w:pPr>
        <w:pStyle w:val="PL"/>
      </w:pPr>
      <w:r>
        <w:t>paths:</w:t>
      </w:r>
    </w:p>
    <w:p w14:paraId="771FFFF4" w14:textId="77777777" w:rsidR="00063AB2" w:rsidRDefault="00063AB2" w:rsidP="00063AB2">
      <w:pPr>
        <w:pStyle w:val="PL"/>
        <w:rPr>
          <w:lang w:eastAsia="en-GB"/>
        </w:rPr>
      </w:pPr>
      <w:r>
        <w:t xml:space="preserve">  /{ueId}/announce-authorize</w:t>
      </w:r>
      <w:r w:rsidRPr="008F772C">
        <w:t>/{userInfoId}</w:t>
      </w:r>
      <w:r>
        <w:t>:</w:t>
      </w:r>
    </w:p>
    <w:p w14:paraId="21AB30D9" w14:textId="77777777" w:rsidR="00063AB2" w:rsidRDefault="00063AB2" w:rsidP="00063AB2">
      <w:pPr>
        <w:pStyle w:val="PL"/>
      </w:pPr>
      <w:r>
        <w:t xml:space="preserve">    put:</w:t>
      </w:r>
    </w:p>
    <w:p w14:paraId="3F7DBC64" w14:textId="77777777" w:rsidR="00063AB2" w:rsidRDefault="00063AB2" w:rsidP="00063AB2">
      <w:pPr>
        <w:pStyle w:val="PL"/>
      </w:pPr>
      <w:r>
        <w:t xml:space="preserve">      summary: O</w:t>
      </w:r>
      <w:r>
        <w:rPr>
          <w:lang w:val="en-AU"/>
        </w:rPr>
        <w:t xml:space="preserve">btain the </w:t>
      </w:r>
      <w:r w:rsidRPr="008F772C">
        <w:rPr>
          <w:lang w:val="en-AU"/>
        </w:rPr>
        <w:t>authorization from the 5G PKMF for announcing in the PLMN</w:t>
      </w:r>
    </w:p>
    <w:p w14:paraId="55B10DB6" w14:textId="77777777" w:rsidR="00063AB2" w:rsidRDefault="00063AB2" w:rsidP="00063AB2">
      <w:pPr>
        <w:pStyle w:val="PL"/>
      </w:pPr>
      <w:r>
        <w:t xml:space="preserve">      operationId: ObtainAnnounceAuth</w:t>
      </w:r>
    </w:p>
    <w:p w14:paraId="0467E09A" w14:textId="77777777" w:rsidR="00063AB2" w:rsidRDefault="00063AB2" w:rsidP="00063AB2">
      <w:pPr>
        <w:pStyle w:val="PL"/>
      </w:pPr>
      <w:r>
        <w:t xml:space="preserve">      tags:</w:t>
      </w:r>
    </w:p>
    <w:p w14:paraId="2020337D" w14:textId="77777777" w:rsidR="00063AB2" w:rsidRDefault="00063AB2" w:rsidP="00063AB2">
      <w:pPr>
        <w:pStyle w:val="PL"/>
      </w:pPr>
      <w:r>
        <w:t xml:space="preserve">        - O</w:t>
      </w:r>
      <w:r>
        <w:rPr>
          <w:lang w:val="en-AU"/>
        </w:rPr>
        <w:t xml:space="preserve">btain the </w:t>
      </w:r>
      <w:r>
        <w:t>authorization from the 5G PKMF for announcing in the PLMN</w:t>
      </w:r>
    </w:p>
    <w:p w14:paraId="0E63F717" w14:textId="77777777" w:rsidR="00063AB2" w:rsidRDefault="00063AB2" w:rsidP="00063AB2">
      <w:pPr>
        <w:pStyle w:val="PL"/>
      </w:pPr>
      <w:r>
        <w:t xml:space="preserve">      security:</w:t>
      </w:r>
    </w:p>
    <w:p w14:paraId="2C0AD512" w14:textId="77777777" w:rsidR="00063AB2" w:rsidRDefault="00063AB2" w:rsidP="00063AB2">
      <w:pPr>
        <w:pStyle w:val="PL"/>
      </w:pPr>
      <w:r>
        <w:t xml:space="preserve">        - {}</w:t>
      </w:r>
    </w:p>
    <w:p w14:paraId="369CD15B" w14:textId="77777777" w:rsidR="00063AB2" w:rsidRDefault="00063AB2" w:rsidP="00063AB2">
      <w:pPr>
        <w:pStyle w:val="PL"/>
      </w:pPr>
      <w:r>
        <w:t xml:space="preserve">        - oAuth2ClientCredentials:</w:t>
      </w:r>
    </w:p>
    <w:p w14:paraId="39186447" w14:textId="77777777" w:rsidR="00063AB2" w:rsidRDefault="00063AB2" w:rsidP="00063AB2">
      <w:pPr>
        <w:pStyle w:val="PL"/>
      </w:pPr>
      <w:r>
        <w:t xml:space="preserve">          - npkmf-disc</w:t>
      </w:r>
    </w:p>
    <w:p w14:paraId="77CBD7EC" w14:textId="77777777" w:rsidR="00063AB2" w:rsidRDefault="00063AB2" w:rsidP="00063AB2">
      <w:pPr>
        <w:pStyle w:val="PL"/>
      </w:pPr>
      <w:r>
        <w:t xml:space="preserve">        - oAuth2ClientCredentials:</w:t>
      </w:r>
    </w:p>
    <w:p w14:paraId="62277AA9" w14:textId="77777777" w:rsidR="00063AB2" w:rsidRDefault="00063AB2" w:rsidP="00063AB2">
      <w:pPr>
        <w:pStyle w:val="PL"/>
      </w:pPr>
      <w:r>
        <w:t xml:space="preserve">          - npkmf-disc</w:t>
      </w:r>
    </w:p>
    <w:p w14:paraId="1F997E09" w14:textId="77777777" w:rsidR="00063AB2" w:rsidRDefault="00063AB2" w:rsidP="00063AB2">
      <w:pPr>
        <w:pStyle w:val="PL"/>
      </w:pPr>
      <w:r>
        <w:t xml:space="preserve">          - npkmf-disc:announce-authorize:modify</w:t>
      </w:r>
    </w:p>
    <w:p w14:paraId="5E84F489" w14:textId="77777777" w:rsidR="00063AB2" w:rsidRDefault="00063AB2" w:rsidP="00063AB2">
      <w:pPr>
        <w:pStyle w:val="PL"/>
      </w:pPr>
      <w:r>
        <w:t xml:space="preserve">      parameters:</w:t>
      </w:r>
    </w:p>
    <w:p w14:paraId="2DA620BC" w14:textId="77777777" w:rsidR="00063AB2" w:rsidRDefault="00063AB2" w:rsidP="00063AB2">
      <w:pPr>
        <w:pStyle w:val="PL"/>
      </w:pPr>
      <w:r>
        <w:t xml:space="preserve">        - name: ueId</w:t>
      </w:r>
    </w:p>
    <w:p w14:paraId="59429487" w14:textId="77777777" w:rsidR="00063AB2" w:rsidRDefault="00063AB2" w:rsidP="00063AB2">
      <w:pPr>
        <w:pStyle w:val="PL"/>
      </w:pPr>
      <w:r>
        <w:t xml:space="preserve">          in: path</w:t>
      </w:r>
    </w:p>
    <w:p w14:paraId="6A48DCC7" w14:textId="77777777" w:rsidR="00063AB2" w:rsidRDefault="00063AB2" w:rsidP="00063AB2">
      <w:pPr>
        <w:pStyle w:val="PL"/>
      </w:pPr>
      <w:r>
        <w:t xml:space="preserve">          description: Identifier of the UE</w:t>
      </w:r>
    </w:p>
    <w:p w14:paraId="084AA10D" w14:textId="77777777" w:rsidR="00063AB2" w:rsidRDefault="00063AB2" w:rsidP="00063AB2">
      <w:pPr>
        <w:pStyle w:val="PL"/>
      </w:pPr>
      <w:r>
        <w:t xml:space="preserve">          required: true</w:t>
      </w:r>
    </w:p>
    <w:p w14:paraId="321132A3" w14:textId="77777777" w:rsidR="00063AB2" w:rsidRDefault="00063AB2" w:rsidP="00063AB2">
      <w:pPr>
        <w:pStyle w:val="PL"/>
      </w:pPr>
      <w:r>
        <w:t xml:space="preserve">          schema:</w:t>
      </w:r>
    </w:p>
    <w:p w14:paraId="58D0528F" w14:textId="77777777" w:rsidR="00063AB2" w:rsidRDefault="00063AB2" w:rsidP="00063AB2">
      <w:pPr>
        <w:pStyle w:val="PL"/>
      </w:pPr>
      <w:r>
        <w:t xml:space="preserve">            $ref: 'TS29571_CommonData.yaml#/components/schemas/VarUeId'</w:t>
      </w:r>
    </w:p>
    <w:p w14:paraId="4AFC0C65" w14:textId="77777777" w:rsidR="00063AB2" w:rsidRDefault="00063AB2" w:rsidP="00063AB2">
      <w:pPr>
        <w:pStyle w:val="PL"/>
      </w:pPr>
      <w:r>
        <w:t xml:space="preserve">        - name: </w:t>
      </w:r>
      <w:r w:rsidRPr="00237025">
        <w:t>userInfoId</w:t>
      </w:r>
    </w:p>
    <w:p w14:paraId="42744D5E" w14:textId="77777777" w:rsidR="00063AB2" w:rsidRDefault="00063AB2" w:rsidP="00063AB2">
      <w:pPr>
        <w:pStyle w:val="PL"/>
      </w:pPr>
      <w:r>
        <w:t xml:space="preserve">          in: path</w:t>
      </w:r>
    </w:p>
    <w:p w14:paraId="02C8DE5A" w14:textId="77777777" w:rsidR="00063AB2" w:rsidRDefault="00063AB2" w:rsidP="00063AB2">
      <w:pPr>
        <w:pStyle w:val="PL"/>
      </w:pPr>
      <w:r>
        <w:t xml:space="preserve">          description: </w:t>
      </w:r>
      <w:r>
        <w:rPr>
          <w:lang w:eastAsia="zh-CN"/>
        </w:rPr>
        <w:t>User Info Id</w:t>
      </w:r>
    </w:p>
    <w:p w14:paraId="6F06D5F2" w14:textId="77777777" w:rsidR="00063AB2" w:rsidRDefault="00063AB2" w:rsidP="00063AB2">
      <w:pPr>
        <w:pStyle w:val="PL"/>
      </w:pPr>
      <w:r>
        <w:t xml:space="preserve">          required: true</w:t>
      </w:r>
    </w:p>
    <w:p w14:paraId="744A880B" w14:textId="77777777" w:rsidR="00063AB2" w:rsidRDefault="00063AB2" w:rsidP="00063AB2">
      <w:pPr>
        <w:pStyle w:val="PL"/>
      </w:pPr>
      <w:r>
        <w:t xml:space="preserve">          schema:</w:t>
      </w:r>
    </w:p>
    <w:p w14:paraId="6A520AC0" w14:textId="77777777" w:rsidR="00063AB2" w:rsidRDefault="00063AB2" w:rsidP="00063AB2">
      <w:pPr>
        <w:pStyle w:val="PL"/>
      </w:pPr>
      <w:r>
        <w:t xml:space="preserve">            $ref: '#/components/schemas/U</w:t>
      </w:r>
      <w:r w:rsidRPr="00152E6E">
        <w:t>serInfoId</w:t>
      </w:r>
      <w:r>
        <w:t>'</w:t>
      </w:r>
    </w:p>
    <w:p w14:paraId="68735239" w14:textId="77777777" w:rsidR="00063AB2" w:rsidRDefault="00063AB2" w:rsidP="00063AB2">
      <w:pPr>
        <w:pStyle w:val="PL"/>
      </w:pPr>
      <w:r>
        <w:t xml:space="preserve">      requestBody:</w:t>
      </w:r>
    </w:p>
    <w:p w14:paraId="2B2632D2" w14:textId="77777777" w:rsidR="00063AB2" w:rsidRDefault="00063AB2" w:rsidP="00063AB2">
      <w:pPr>
        <w:pStyle w:val="PL"/>
      </w:pPr>
      <w:r>
        <w:t xml:space="preserve">        content:</w:t>
      </w:r>
    </w:p>
    <w:p w14:paraId="73785B28" w14:textId="77777777" w:rsidR="00063AB2" w:rsidRDefault="00063AB2" w:rsidP="00063AB2">
      <w:pPr>
        <w:pStyle w:val="PL"/>
      </w:pPr>
      <w:r>
        <w:t xml:space="preserve">          application/json:</w:t>
      </w:r>
    </w:p>
    <w:p w14:paraId="6B4E0890" w14:textId="77777777" w:rsidR="00063AB2" w:rsidRDefault="00063AB2" w:rsidP="00063AB2">
      <w:pPr>
        <w:pStyle w:val="PL"/>
      </w:pPr>
      <w:r>
        <w:t xml:space="preserve">            schema:</w:t>
      </w:r>
    </w:p>
    <w:p w14:paraId="2BAB600B" w14:textId="77777777" w:rsidR="00063AB2" w:rsidRDefault="00063AB2" w:rsidP="00063AB2">
      <w:pPr>
        <w:pStyle w:val="PL"/>
      </w:pPr>
      <w:r>
        <w:t xml:space="preserve">              $ref: '#/components/schemas/AnnounceAuthData'</w:t>
      </w:r>
    </w:p>
    <w:p w14:paraId="689056D7" w14:textId="77777777" w:rsidR="00063AB2" w:rsidRDefault="00063AB2" w:rsidP="00063AB2">
      <w:pPr>
        <w:pStyle w:val="PL"/>
      </w:pPr>
      <w:r>
        <w:t xml:space="preserve">        required: true</w:t>
      </w:r>
    </w:p>
    <w:p w14:paraId="046075F0" w14:textId="77777777" w:rsidR="00063AB2" w:rsidRDefault="00063AB2" w:rsidP="00063AB2">
      <w:pPr>
        <w:pStyle w:val="PL"/>
      </w:pPr>
      <w:r>
        <w:t xml:space="preserve">      responses:</w:t>
      </w:r>
    </w:p>
    <w:p w14:paraId="03992706" w14:textId="77777777" w:rsidR="00063AB2" w:rsidRDefault="00063AB2" w:rsidP="00063AB2">
      <w:pPr>
        <w:pStyle w:val="PL"/>
      </w:pPr>
      <w:r>
        <w:t xml:space="preserve">        '201':</w:t>
      </w:r>
    </w:p>
    <w:p w14:paraId="257AB273" w14:textId="77777777" w:rsidR="00063AB2" w:rsidRDefault="00063AB2" w:rsidP="00063AB2">
      <w:pPr>
        <w:pStyle w:val="PL"/>
      </w:pPr>
      <w:r>
        <w:t xml:space="preserve">          description: Successful creation of the resource</w:t>
      </w:r>
    </w:p>
    <w:p w14:paraId="6F1CB220" w14:textId="77777777" w:rsidR="00063AB2" w:rsidRDefault="00063AB2" w:rsidP="00063AB2">
      <w:pPr>
        <w:pStyle w:val="PL"/>
        <w:rPr>
          <w:lang w:eastAsia="en-GB"/>
        </w:rPr>
      </w:pPr>
      <w:bookmarkStart w:id="970" w:name="_Hlk148002337"/>
      <w:r>
        <w:t xml:space="preserve">          content:</w:t>
      </w:r>
    </w:p>
    <w:p w14:paraId="3AEA7959" w14:textId="77777777" w:rsidR="00063AB2" w:rsidRDefault="00063AB2" w:rsidP="00063AB2">
      <w:pPr>
        <w:pStyle w:val="PL"/>
      </w:pPr>
      <w:r>
        <w:t xml:space="preserve">            application/json:</w:t>
      </w:r>
    </w:p>
    <w:p w14:paraId="503E31C2" w14:textId="77777777" w:rsidR="00063AB2" w:rsidRDefault="00063AB2" w:rsidP="00063AB2">
      <w:pPr>
        <w:pStyle w:val="PL"/>
      </w:pPr>
      <w:r>
        <w:t xml:space="preserve">              schema:</w:t>
      </w:r>
    </w:p>
    <w:p w14:paraId="7D07C4ED" w14:textId="77777777" w:rsidR="00063AB2" w:rsidRDefault="00063AB2" w:rsidP="00063AB2">
      <w:pPr>
        <w:pStyle w:val="PL"/>
      </w:pPr>
      <w:r>
        <w:t xml:space="preserve">                $ref: '#/components/schemas/AnnounceAuthData'</w:t>
      </w:r>
    </w:p>
    <w:bookmarkEnd w:id="970"/>
    <w:p w14:paraId="2E1AB60E" w14:textId="77777777" w:rsidR="00063AB2" w:rsidRDefault="00063AB2" w:rsidP="00063AB2">
      <w:pPr>
        <w:pStyle w:val="PL"/>
      </w:pPr>
      <w:r>
        <w:t xml:space="preserve">          headers:</w:t>
      </w:r>
    </w:p>
    <w:p w14:paraId="51C6F799" w14:textId="77777777" w:rsidR="00063AB2" w:rsidRDefault="00063AB2" w:rsidP="00063AB2">
      <w:pPr>
        <w:pStyle w:val="PL"/>
      </w:pPr>
      <w:r>
        <w:t xml:space="preserve">            Location:</w:t>
      </w:r>
    </w:p>
    <w:p w14:paraId="5915917B" w14:textId="77777777" w:rsidR="00063AB2" w:rsidRDefault="00063AB2" w:rsidP="00063AB2">
      <w:pPr>
        <w:pStyle w:val="PL"/>
        <w:rPr>
          <w:lang w:eastAsia="zh-CN"/>
        </w:rPr>
      </w:pPr>
      <w:r>
        <w:t xml:space="preserve">              description: </w:t>
      </w:r>
      <w:r>
        <w:rPr>
          <w:lang w:eastAsia="zh-CN"/>
        </w:rPr>
        <w:t>&gt;</w:t>
      </w:r>
    </w:p>
    <w:p w14:paraId="2B7B00EA" w14:textId="77777777" w:rsidR="00063AB2" w:rsidRDefault="00063AB2" w:rsidP="00063AB2">
      <w:pPr>
        <w:pStyle w:val="PL"/>
        <w:rPr>
          <w:lang w:eastAsia="en-GB"/>
        </w:rPr>
      </w:pPr>
      <w:r>
        <w:t xml:space="preserve">                Contains the URI of the newly created resource, according to the structure:</w:t>
      </w:r>
    </w:p>
    <w:p w14:paraId="28DED3B2" w14:textId="77777777" w:rsidR="00063AB2" w:rsidRDefault="00063AB2" w:rsidP="00063AB2">
      <w:pPr>
        <w:pStyle w:val="PL"/>
      </w:pPr>
      <w:r>
        <w:t xml:space="preserve">                </w:t>
      </w:r>
      <w:r w:rsidRPr="00881FC1">
        <w:t>{apiRoot}/npkmf-disc</w:t>
      </w:r>
      <w:r>
        <w:t>&gt;</w:t>
      </w:r>
      <w:r w:rsidRPr="00881FC1">
        <w:t>/&lt;apiVersion&gt;/{ueId}/announce-authorize/{userInfoId}</w:t>
      </w:r>
    </w:p>
    <w:p w14:paraId="076C2078" w14:textId="77777777" w:rsidR="00063AB2" w:rsidRDefault="00063AB2" w:rsidP="00063AB2">
      <w:pPr>
        <w:pStyle w:val="PL"/>
      </w:pPr>
      <w:r>
        <w:t xml:space="preserve">              required: true</w:t>
      </w:r>
    </w:p>
    <w:p w14:paraId="5A265609" w14:textId="77777777" w:rsidR="00063AB2" w:rsidRDefault="00063AB2" w:rsidP="00063AB2">
      <w:pPr>
        <w:pStyle w:val="PL"/>
      </w:pPr>
      <w:r>
        <w:t xml:space="preserve">              schema:</w:t>
      </w:r>
    </w:p>
    <w:p w14:paraId="0BBF8B30" w14:textId="77777777" w:rsidR="00063AB2" w:rsidRDefault="00063AB2" w:rsidP="00063AB2">
      <w:pPr>
        <w:pStyle w:val="PL"/>
        <w:rPr>
          <w:lang w:eastAsia="zh-CN"/>
        </w:rPr>
      </w:pPr>
      <w:r>
        <w:t xml:space="preserve">                type: string</w:t>
      </w:r>
    </w:p>
    <w:p w14:paraId="4E4B63D6" w14:textId="77777777" w:rsidR="00063AB2" w:rsidRDefault="00063AB2" w:rsidP="00063AB2">
      <w:pPr>
        <w:pStyle w:val="PL"/>
        <w:rPr>
          <w:lang w:eastAsia="en-GB"/>
        </w:rPr>
      </w:pPr>
      <w:r>
        <w:t xml:space="preserve">        '204':</w:t>
      </w:r>
    </w:p>
    <w:p w14:paraId="3D41F9CF"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271957B6" w14:textId="77777777" w:rsidR="00063AB2" w:rsidRDefault="00063AB2" w:rsidP="00063AB2">
      <w:pPr>
        <w:pStyle w:val="PL"/>
        <w:rPr>
          <w:lang w:val="en-US" w:eastAsia="en-GB"/>
        </w:rPr>
      </w:pPr>
      <w:r>
        <w:rPr>
          <w:lang w:val="en-US"/>
        </w:rPr>
        <w:t xml:space="preserve">        '307':</w:t>
      </w:r>
    </w:p>
    <w:p w14:paraId="1246AEF9" w14:textId="77777777" w:rsidR="00063AB2" w:rsidRDefault="00063AB2" w:rsidP="00063AB2">
      <w:pPr>
        <w:pStyle w:val="PL"/>
        <w:rPr>
          <w:lang w:val="en-US"/>
        </w:rPr>
      </w:pPr>
      <w:r>
        <w:rPr>
          <w:lang w:val="en-US"/>
        </w:rPr>
        <w:t xml:space="preserve">          $ref: </w:t>
      </w:r>
      <w:r>
        <w:t>'TS29571_CommonData.yaml#/components/responses/307'</w:t>
      </w:r>
    </w:p>
    <w:p w14:paraId="3CB32F5E" w14:textId="77777777" w:rsidR="00063AB2" w:rsidRDefault="00063AB2" w:rsidP="00063AB2">
      <w:pPr>
        <w:pStyle w:val="PL"/>
        <w:rPr>
          <w:lang w:val="en-US"/>
        </w:rPr>
      </w:pPr>
      <w:r>
        <w:rPr>
          <w:lang w:val="en-US"/>
        </w:rPr>
        <w:t xml:space="preserve">        '308':</w:t>
      </w:r>
    </w:p>
    <w:p w14:paraId="412D09BB" w14:textId="77777777" w:rsidR="00063AB2" w:rsidRDefault="00063AB2" w:rsidP="00063AB2">
      <w:pPr>
        <w:pStyle w:val="PL"/>
        <w:rPr>
          <w:lang w:eastAsia="zh-CN"/>
        </w:rPr>
      </w:pPr>
      <w:r>
        <w:rPr>
          <w:lang w:val="en-US"/>
        </w:rPr>
        <w:t xml:space="preserve">          $ref: </w:t>
      </w:r>
      <w:r>
        <w:t>'TS29571_CommonData.yaml#/components/responses/308'</w:t>
      </w:r>
    </w:p>
    <w:p w14:paraId="77DB29F1" w14:textId="77777777" w:rsidR="00063AB2" w:rsidRDefault="00063AB2" w:rsidP="00063AB2">
      <w:pPr>
        <w:pStyle w:val="PL"/>
        <w:rPr>
          <w:lang w:val="en-US" w:eastAsia="en-GB"/>
        </w:rPr>
      </w:pPr>
      <w:r>
        <w:rPr>
          <w:lang w:val="en-US"/>
        </w:rPr>
        <w:t xml:space="preserve">        '400':</w:t>
      </w:r>
    </w:p>
    <w:p w14:paraId="2DE4E8AE" w14:textId="77777777" w:rsidR="00063AB2" w:rsidRDefault="00063AB2" w:rsidP="00063AB2">
      <w:pPr>
        <w:pStyle w:val="PL"/>
        <w:rPr>
          <w:lang w:val="en-US"/>
        </w:rPr>
      </w:pPr>
      <w:r>
        <w:rPr>
          <w:lang w:val="en-US"/>
        </w:rPr>
        <w:t xml:space="preserve">          $ref: 'TS29571_CommonData.yaml#/components/responses/400'</w:t>
      </w:r>
    </w:p>
    <w:p w14:paraId="41BF24DE" w14:textId="77777777" w:rsidR="00063AB2" w:rsidRDefault="00063AB2" w:rsidP="00063AB2">
      <w:pPr>
        <w:pStyle w:val="PL"/>
        <w:rPr>
          <w:lang w:val="en-US"/>
        </w:rPr>
      </w:pPr>
      <w:r>
        <w:rPr>
          <w:lang w:val="en-US"/>
        </w:rPr>
        <w:t xml:space="preserve">        '401':</w:t>
      </w:r>
    </w:p>
    <w:p w14:paraId="5CF62154" w14:textId="77777777" w:rsidR="00063AB2" w:rsidRDefault="00063AB2" w:rsidP="00063AB2">
      <w:pPr>
        <w:pStyle w:val="PL"/>
        <w:rPr>
          <w:lang w:val="en-US"/>
        </w:rPr>
      </w:pPr>
      <w:r>
        <w:rPr>
          <w:lang w:val="en-US"/>
        </w:rPr>
        <w:t xml:space="preserve">          $ref: 'TS29571_CommonData.yaml#/components/responses/401'</w:t>
      </w:r>
    </w:p>
    <w:p w14:paraId="696974B2" w14:textId="77777777" w:rsidR="00063AB2" w:rsidRDefault="00063AB2" w:rsidP="00063AB2">
      <w:pPr>
        <w:pStyle w:val="PL"/>
        <w:rPr>
          <w:lang w:val="en-US"/>
        </w:rPr>
      </w:pPr>
      <w:r>
        <w:rPr>
          <w:lang w:val="en-US"/>
        </w:rPr>
        <w:t xml:space="preserve">        '403':</w:t>
      </w:r>
    </w:p>
    <w:p w14:paraId="0DAEC10F" w14:textId="77777777" w:rsidR="00063AB2" w:rsidRDefault="00063AB2" w:rsidP="00063AB2">
      <w:pPr>
        <w:pStyle w:val="PL"/>
        <w:rPr>
          <w:lang w:val="en-US"/>
        </w:rPr>
      </w:pPr>
      <w:r>
        <w:rPr>
          <w:lang w:val="en-US"/>
        </w:rPr>
        <w:t xml:space="preserve">          $ref: 'TS29571_CommonData.yaml#/components/responses/403'</w:t>
      </w:r>
    </w:p>
    <w:p w14:paraId="0431219D" w14:textId="77777777" w:rsidR="00063AB2" w:rsidRDefault="00063AB2" w:rsidP="00063AB2">
      <w:pPr>
        <w:pStyle w:val="PL"/>
        <w:rPr>
          <w:lang w:val="en-US"/>
        </w:rPr>
      </w:pPr>
      <w:r>
        <w:rPr>
          <w:lang w:val="en-US"/>
        </w:rPr>
        <w:t xml:space="preserve">        '404':</w:t>
      </w:r>
    </w:p>
    <w:p w14:paraId="6BE32A3F" w14:textId="77777777" w:rsidR="00063AB2" w:rsidRDefault="00063AB2" w:rsidP="00063AB2">
      <w:pPr>
        <w:pStyle w:val="PL"/>
        <w:rPr>
          <w:lang w:val="en-US"/>
        </w:rPr>
      </w:pPr>
      <w:r>
        <w:rPr>
          <w:lang w:val="en-US"/>
        </w:rPr>
        <w:t xml:space="preserve">          $ref: 'TS29571_CommonData.yaml#/components/responses/404'</w:t>
      </w:r>
    </w:p>
    <w:p w14:paraId="04D8A528" w14:textId="77777777" w:rsidR="00063AB2" w:rsidRDefault="00063AB2" w:rsidP="00063AB2">
      <w:pPr>
        <w:pStyle w:val="PL"/>
        <w:rPr>
          <w:lang w:val="en-US"/>
        </w:rPr>
      </w:pPr>
      <w:r>
        <w:rPr>
          <w:lang w:val="en-US"/>
        </w:rPr>
        <w:t xml:space="preserve">        '411':</w:t>
      </w:r>
    </w:p>
    <w:p w14:paraId="0644A329" w14:textId="77777777" w:rsidR="00063AB2" w:rsidRDefault="00063AB2" w:rsidP="00063AB2">
      <w:pPr>
        <w:pStyle w:val="PL"/>
        <w:rPr>
          <w:lang w:val="en-US"/>
        </w:rPr>
      </w:pPr>
      <w:r>
        <w:rPr>
          <w:lang w:val="en-US"/>
        </w:rPr>
        <w:t xml:space="preserve">          $ref: 'TS29571_CommonData.yaml#/components/responses/411'</w:t>
      </w:r>
    </w:p>
    <w:p w14:paraId="12341525" w14:textId="77777777" w:rsidR="00063AB2" w:rsidRDefault="00063AB2" w:rsidP="00063AB2">
      <w:pPr>
        <w:pStyle w:val="PL"/>
        <w:rPr>
          <w:lang w:val="en-US"/>
        </w:rPr>
      </w:pPr>
      <w:r>
        <w:rPr>
          <w:lang w:val="en-US"/>
        </w:rPr>
        <w:t xml:space="preserve">        '413':</w:t>
      </w:r>
    </w:p>
    <w:p w14:paraId="731BD739" w14:textId="77777777" w:rsidR="00063AB2" w:rsidRDefault="00063AB2" w:rsidP="00063AB2">
      <w:pPr>
        <w:pStyle w:val="PL"/>
        <w:rPr>
          <w:lang w:val="en-US"/>
        </w:rPr>
      </w:pPr>
      <w:r>
        <w:rPr>
          <w:lang w:val="en-US"/>
        </w:rPr>
        <w:t xml:space="preserve">          $ref: 'TS29571_CommonData.yaml#/components/responses/413'</w:t>
      </w:r>
    </w:p>
    <w:p w14:paraId="0E1C9B0C" w14:textId="77777777" w:rsidR="00063AB2" w:rsidRDefault="00063AB2" w:rsidP="00063AB2">
      <w:pPr>
        <w:pStyle w:val="PL"/>
        <w:rPr>
          <w:lang w:val="en-US"/>
        </w:rPr>
      </w:pPr>
      <w:r>
        <w:rPr>
          <w:lang w:val="en-US"/>
        </w:rPr>
        <w:t xml:space="preserve">        '415':</w:t>
      </w:r>
    </w:p>
    <w:p w14:paraId="7A74E037" w14:textId="77777777" w:rsidR="00063AB2" w:rsidRDefault="00063AB2" w:rsidP="00063AB2">
      <w:pPr>
        <w:pStyle w:val="PL"/>
        <w:rPr>
          <w:lang w:val="en-US"/>
        </w:rPr>
      </w:pPr>
      <w:r>
        <w:rPr>
          <w:lang w:val="en-US"/>
        </w:rPr>
        <w:t xml:space="preserve">          $ref: 'TS29571_CommonData.yaml#/components/responses/415'</w:t>
      </w:r>
    </w:p>
    <w:p w14:paraId="70CA9B68" w14:textId="77777777" w:rsidR="00063AB2" w:rsidRDefault="00063AB2" w:rsidP="00063AB2">
      <w:pPr>
        <w:pStyle w:val="PL"/>
        <w:rPr>
          <w:lang w:val="en-US"/>
        </w:rPr>
      </w:pPr>
      <w:r>
        <w:rPr>
          <w:lang w:val="en-US"/>
        </w:rPr>
        <w:t xml:space="preserve">        '429':</w:t>
      </w:r>
    </w:p>
    <w:p w14:paraId="27B8E7AF" w14:textId="77777777" w:rsidR="00063AB2" w:rsidRDefault="00063AB2" w:rsidP="00063AB2">
      <w:pPr>
        <w:pStyle w:val="PL"/>
        <w:rPr>
          <w:lang w:val="en-US"/>
        </w:rPr>
      </w:pPr>
      <w:r>
        <w:rPr>
          <w:lang w:val="en-US"/>
        </w:rPr>
        <w:t xml:space="preserve">          $ref: 'TS29571_CommonData.yaml#/components/responses/429'</w:t>
      </w:r>
    </w:p>
    <w:p w14:paraId="7B9CE4A2" w14:textId="77777777" w:rsidR="00063AB2" w:rsidRDefault="00063AB2" w:rsidP="00063AB2">
      <w:pPr>
        <w:pStyle w:val="PL"/>
        <w:rPr>
          <w:lang w:val="en-US"/>
        </w:rPr>
      </w:pPr>
      <w:r>
        <w:rPr>
          <w:lang w:val="en-US"/>
        </w:rPr>
        <w:t xml:space="preserve">        '500':</w:t>
      </w:r>
    </w:p>
    <w:p w14:paraId="4CFC26AB" w14:textId="77777777" w:rsidR="00063AB2" w:rsidRDefault="00063AB2" w:rsidP="00063AB2">
      <w:pPr>
        <w:pStyle w:val="PL"/>
      </w:pPr>
      <w:r>
        <w:rPr>
          <w:lang w:val="en-US"/>
        </w:rPr>
        <w:t xml:space="preserve">          </w:t>
      </w:r>
      <w:r>
        <w:t>$ref: 'TS29571_CommonData.yaml#/components/responses/500'</w:t>
      </w:r>
    </w:p>
    <w:p w14:paraId="006445DE" w14:textId="77777777" w:rsidR="00063AB2" w:rsidRDefault="00063AB2" w:rsidP="00063AB2">
      <w:pPr>
        <w:pStyle w:val="PL"/>
        <w:rPr>
          <w:lang w:val="en-US"/>
        </w:rPr>
      </w:pPr>
      <w:r>
        <w:rPr>
          <w:lang w:val="en-US"/>
        </w:rPr>
        <w:t xml:space="preserve">        '502':</w:t>
      </w:r>
    </w:p>
    <w:p w14:paraId="21D8FDAA" w14:textId="77777777" w:rsidR="00063AB2" w:rsidRDefault="00063AB2" w:rsidP="00063AB2">
      <w:pPr>
        <w:pStyle w:val="PL"/>
        <w:rPr>
          <w:lang w:val="en-US"/>
        </w:rPr>
      </w:pPr>
      <w:r>
        <w:rPr>
          <w:lang w:val="en-US"/>
        </w:rPr>
        <w:t xml:space="preserve">          $ref: 'TS29571_CommonData.yaml#/components/responses/502'</w:t>
      </w:r>
    </w:p>
    <w:p w14:paraId="1C881616" w14:textId="77777777" w:rsidR="00063AB2" w:rsidRDefault="00063AB2" w:rsidP="00063AB2">
      <w:pPr>
        <w:pStyle w:val="PL"/>
        <w:rPr>
          <w:lang w:val="en-US"/>
        </w:rPr>
      </w:pPr>
      <w:r>
        <w:rPr>
          <w:lang w:val="en-US"/>
        </w:rPr>
        <w:t xml:space="preserve">        '503':</w:t>
      </w:r>
    </w:p>
    <w:p w14:paraId="2BC41C1D" w14:textId="77777777" w:rsidR="00063AB2" w:rsidRDefault="00063AB2" w:rsidP="00063AB2">
      <w:pPr>
        <w:pStyle w:val="PL"/>
        <w:rPr>
          <w:lang w:val="en-US"/>
        </w:rPr>
      </w:pPr>
      <w:r>
        <w:t xml:space="preserve">          $ref: 'TS29571_CommonData.yaml#/components/responses/503'</w:t>
      </w:r>
    </w:p>
    <w:p w14:paraId="1D776160" w14:textId="77777777" w:rsidR="00063AB2" w:rsidRDefault="00063AB2" w:rsidP="00063AB2">
      <w:pPr>
        <w:pStyle w:val="PL"/>
      </w:pPr>
      <w:r>
        <w:t xml:space="preserve">        default:</w:t>
      </w:r>
    </w:p>
    <w:p w14:paraId="07DF5561" w14:textId="77777777" w:rsidR="00063AB2" w:rsidRDefault="00063AB2" w:rsidP="00063AB2">
      <w:pPr>
        <w:pStyle w:val="PL"/>
      </w:pPr>
      <w:r>
        <w:t xml:space="preserve">          description: Unexpected error</w:t>
      </w:r>
    </w:p>
    <w:p w14:paraId="1DDB11E1" w14:textId="77777777" w:rsidR="00063AB2" w:rsidRDefault="00063AB2" w:rsidP="00063AB2">
      <w:pPr>
        <w:pStyle w:val="PL"/>
      </w:pPr>
    </w:p>
    <w:p w14:paraId="78499B95" w14:textId="77777777" w:rsidR="00063AB2" w:rsidRDefault="00063AB2" w:rsidP="00063AB2">
      <w:pPr>
        <w:pStyle w:val="PL"/>
        <w:rPr>
          <w:lang w:eastAsia="en-GB"/>
        </w:rPr>
      </w:pPr>
      <w:r>
        <w:t xml:space="preserve">  /{ueId}/monitor-key</w:t>
      </w:r>
      <w:r w:rsidRPr="00881FC1">
        <w:t>/{userInfoId}</w:t>
      </w:r>
      <w:r>
        <w:t>:</w:t>
      </w:r>
    </w:p>
    <w:p w14:paraId="3AE2A1D5" w14:textId="77777777" w:rsidR="00063AB2" w:rsidRDefault="00063AB2" w:rsidP="00063AB2">
      <w:pPr>
        <w:pStyle w:val="PL"/>
      </w:pPr>
      <w:r>
        <w:t xml:space="preserve">    put:</w:t>
      </w:r>
    </w:p>
    <w:p w14:paraId="23674837" w14:textId="77777777" w:rsidR="00063AB2" w:rsidRDefault="00063AB2" w:rsidP="00063AB2">
      <w:pPr>
        <w:pStyle w:val="PL"/>
      </w:pPr>
      <w:r>
        <w:t xml:space="preserve">      summary: O</w:t>
      </w:r>
      <w:r>
        <w:rPr>
          <w:lang w:val="en-AU"/>
        </w:rPr>
        <w:t xml:space="preserve">btain </w:t>
      </w:r>
      <w:r>
        <w:t>the discovery key from the 5G PKMF for monitoring in the PLMN</w:t>
      </w:r>
    </w:p>
    <w:p w14:paraId="4C4A25AB" w14:textId="77777777" w:rsidR="00063AB2" w:rsidRDefault="00063AB2" w:rsidP="00063AB2">
      <w:pPr>
        <w:pStyle w:val="PL"/>
      </w:pPr>
      <w:r>
        <w:t xml:space="preserve">      operationId: ObtainMonitorKey</w:t>
      </w:r>
    </w:p>
    <w:p w14:paraId="5393FA18" w14:textId="77777777" w:rsidR="00063AB2" w:rsidRDefault="00063AB2" w:rsidP="00063AB2">
      <w:pPr>
        <w:pStyle w:val="PL"/>
      </w:pPr>
      <w:r>
        <w:t xml:space="preserve">      tags:</w:t>
      </w:r>
    </w:p>
    <w:p w14:paraId="6EEE56EA" w14:textId="77777777" w:rsidR="00063AB2" w:rsidRDefault="00063AB2" w:rsidP="00063AB2">
      <w:pPr>
        <w:pStyle w:val="PL"/>
      </w:pPr>
      <w:r>
        <w:t xml:space="preserve">        - O</w:t>
      </w:r>
      <w:r>
        <w:rPr>
          <w:lang w:val="en-AU"/>
        </w:rPr>
        <w:t xml:space="preserve">btain </w:t>
      </w:r>
      <w:r>
        <w:t>the discovery key from the 5G PKMF for monitoring in the PLMN</w:t>
      </w:r>
    </w:p>
    <w:p w14:paraId="488933F0" w14:textId="77777777" w:rsidR="00063AB2" w:rsidRDefault="00063AB2" w:rsidP="00063AB2">
      <w:pPr>
        <w:pStyle w:val="PL"/>
      </w:pPr>
      <w:r>
        <w:t xml:space="preserve">      security:</w:t>
      </w:r>
    </w:p>
    <w:p w14:paraId="529A4B70" w14:textId="77777777" w:rsidR="00063AB2" w:rsidRDefault="00063AB2" w:rsidP="00063AB2">
      <w:pPr>
        <w:pStyle w:val="PL"/>
      </w:pPr>
      <w:r>
        <w:t xml:space="preserve">        - {}</w:t>
      </w:r>
    </w:p>
    <w:p w14:paraId="044CEBF2" w14:textId="77777777" w:rsidR="00063AB2" w:rsidRDefault="00063AB2" w:rsidP="00063AB2">
      <w:pPr>
        <w:pStyle w:val="PL"/>
      </w:pPr>
      <w:r>
        <w:t xml:space="preserve">        - oAuth2ClientCredentials:</w:t>
      </w:r>
    </w:p>
    <w:p w14:paraId="160457BE" w14:textId="77777777" w:rsidR="00063AB2" w:rsidRDefault="00063AB2" w:rsidP="00063AB2">
      <w:pPr>
        <w:pStyle w:val="PL"/>
      </w:pPr>
      <w:r>
        <w:t xml:space="preserve">          - npkmf-disc</w:t>
      </w:r>
    </w:p>
    <w:p w14:paraId="3FA6C9AC" w14:textId="77777777" w:rsidR="00063AB2" w:rsidRDefault="00063AB2" w:rsidP="00063AB2">
      <w:pPr>
        <w:pStyle w:val="PL"/>
      </w:pPr>
      <w:r>
        <w:t xml:space="preserve">        - oAuth2ClientCredentials:</w:t>
      </w:r>
    </w:p>
    <w:p w14:paraId="7C93A76B" w14:textId="77777777" w:rsidR="00063AB2" w:rsidRDefault="00063AB2" w:rsidP="00063AB2">
      <w:pPr>
        <w:pStyle w:val="PL"/>
      </w:pPr>
      <w:r>
        <w:t xml:space="preserve">          - npkmf-disc</w:t>
      </w:r>
    </w:p>
    <w:p w14:paraId="478AAF34" w14:textId="77777777" w:rsidR="00063AB2" w:rsidRDefault="00063AB2" w:rsidP="00063AB2">
      <w:pPr>
        <w:pStyle w:val="PL"/>
      </w:pPr>
      <w:r>
        <w:t xml:space="preserve">          - npkmf-disc:monitor-key:modify</w:t>
      </w:r>
    </w:p>
    <w:p w14:paraId="2E703722" w14:textId="77777777" w:rsidR="00063AB2" w:rsidRDefault="00063AB2" w:rsidP="00063AB2">
      <w:pPr>
        <w:pStyle w:val="PL"/>
      </w:pPr>
      <w:r>
        <w:t xml:space="preserve">      parameters:</w:t>
      </w:r>
    </w:p>
    <w:p w14:paraId="21FFD3A4" w14:textId="77777777" w:rsidR="00063AB2" w:rsidRDefault="00063AB2" w:rsidP="00063AB2">
      <w:pPr>
        <w:pStyle w:val="PL"/>
      </w:pPr>
      <w:r>
        <w:t xml:space="preserve">        - name: ueId</w:t>
      </w:r>
    </w:p>
    <w:p w14:paraId="6E670E92" w14:textId="77777777" w:rsidR="00063AB2" w:rsidRDefault="00063AB2" w:rsidP="00063AB2">
      <w:pPr>
        <w:pStyle w:val="PL"/>
      </w:pPr>
      <w:r>
        <w:t xml:space="preserve">          in: path</w:t>
      </w:r>
    </w:p>
    <w:p w14:paraId="02A6E8A2" w14:textId="77777777" w:rsidR="00063AB2" w:rsidRDefault="00063AB2" w:rsidP="00063AB2">
      <w:pPr>
        <w:pStyle w:val="PL"/>
      </w:pPr>
      <w:r>
        <w:t xml:space="preserve">          description: Identifier of the UE</w:t>
      </w:r>
    </w:p>
    <w:p w14:paraId="5837506A" w14:textId="77777777" w:rsidR="00063AB2" w:rsidRDefault="00063AB2" w:rsidP="00063AB2">
      <w:pPr>
        <w:pStyle w:val="PL"/>
      </w:pPr>
      <w:r>
        <w:t xml:space="preserve">          required: true</w:t>
      </w:r>
    </w:p>
    <w:p w14:paraId="5D14C9E0" w14:textId="77777777" w:rsidR="00063AB2" w:rsidRDefault="00063AB2" w:rsidP="00063AB2">
      <w:pPr>
        <w:pStyle w:val="PL"/>
      </w:pPr>
      <w:r>
        <w:t xml:space="preserve">          schema:</w:t>
      </w:r>
    </w:p>
    <w:p w14:paraId="01917F47" w14:textId="77777777" w:rsidR="00063AB2" w:rsidRDefault="00063AB2" w:rsidP="00063AB2">
      <w:pPr>
        <w:pStyle w:val="PL"/>
      </w:pPr>
      <w:r>
        <w:t xml:space="preserve">            $ref: 'TS29571_CommonData.yaml#/components/schemas/VarUeId'</w:t>
      </w:r>
    </w:p>
    <w:p w14:paraId="45CC85A8" w14:textId="77777777" w:rsidR="00063AB2" w:rsidRDefault="00063AB2" w:rsidP="00063AB2">
      <w:pPr>
        <w:pStyle w:val="PL"/>
      </w:pPr>
      <w:r>
        <w:t xml:space="preserve">        - name: </w:t>
      </w:r>
      <w:r w:rsidRPr="00152E6E">
        <w:t>userInfoId</w:t>
      </w:r>
    </w:p>
    <w:p w14:paraId="52306715" w14:textId="77777777" w:rsidR="00063AB2" w:rsidRDefault="00063AB2" w:rsidP="00063AB2">
      <w:pPr>
        <w:pStyle w:val="PL"/>
      </w:pPr>
      <w:r>
        <w:t xml:space="preserve">          in: path</w:t>
      </w:r>
    </w:p>
    <w:p w14:paraId="25EF68E5" w14:textId="77777777" w:rsidR="00063AB2" w:rsidRDefault="00063AB2" w:rsidP="00063AB2">
      <w:pPr>
        <w:pStyle w:val="PL"/>
      </w:pPr>
      <w:r>
        <w:t xml:space="preserve">          description: </w:t>
      </w:r>
      <w:r>
        <w:rPr>
          <w:lang w:eastAsia="zh-CN"/>
        </w:rPr>
        <w:t>User Info Id</w:t>
      </w:r>
    </w:p>
    <w:p w14:paraId="6C97F1FB" w14:textId="77777777" w:rsidR="00063AB2" w:rsidRDefault="00063AB2" w:rsidP="00063AB2">
      <w:pPr>
        <w:pStyle w:val="PL"/>
      </w:pPr>
      <w:r>
        <w:t xml:space="preserve">          required: true</w:t>
      </w:r>
    </w:p>
    <w:p w14:paraId="1C2B0D64" w14:textId="77777777" w:rsidR="00063AB2" w:rsidRDefault="00063AB2" w:rsidP="00063AB2">
      <w:pPr>
        <w:pStyle w:val="PL"/>
      </w:pPr>
      <w:r>
        <w:t xml:space="preserve">          schema:</w:t>
      </w:r>
    </w:p>
    <w:p w14:paraId="3AAD7BB0" w14:textId="77777777" w:rsidR="00063AB2" w:rsidRDefault="00063AB2" w:rsidP="00063AB2">
      <w:pPr>
        <w:pStyle w:val="PL"/>
      </w:pPr>
      <w:r>
        <w:t xml:space="preserve">            $ref: '#/components/schemas/U</w:t>
      </w:r>
      <w:r w:rsidRPr="00152E6E">
        <w:t>serInfoId</w:t>
      </w:r>
      <w:r>
        <w:t>'</w:t>
      </w:r>
    </w:p>
    <w:p w14:paraId="2C6ED7EB" w14:textId="77777777" w:rsidR="00063AB2" w:rsidRDefault="00063AB2" w:rsidP="00063AB2">
      <w:pPr>
        <w:pStyle w:val="PL"/>
      </w:pPr>
      <w:r>
        <w:t xml:space="preserve">      requestBody:</w:t>
      </w:r>
    </w:p>
    <w:p w14:paraId="335E2910" w14:textId="77777777" w:rsidR="00063AB2" w:rsidRDefault="00063AB2" w:rsidP="00063AB2">
      <w:pPr>
        <w:pStyle w:val="PL"/>
      </w:pPr>
      <w:r>
        <w:t xml:space="preserve">        content:</w:t>
      </w:r>
    </w:p>
    <w:p w14:paraId="3E5A2AB9" w14:textId="77777777" w:rsidR="00063AB2" w:rsidRDefault="00063AB2" w:rsidP="00063AB2">
      <w:pPr>
        <w:pStyle w:val="PL"/>
      </w:pPr>
      <w:r>
        <w:t xml:space="preserve">          application/json:</w:t>
      </w:r>
    </w:p>
    <w:p w14:paraId="2425C1DE" w14:textId="77777777" w:rsidR="00063AB2" w:rsidRDefault="00063AB2" w:rsidP="00063AB2">
      <w:pPr>
        <w:pStyle w:val="PL"/>
      </w:pPr>
      <w:r>
        <w:t xml:space="preserve">            schema:</w:t>
      </w:r>
    </w:p>
    <w:p w14:paraId="578B2023" w14:textId="77777777" w:rsidR="00063AB2" w:rsidRDefault="00063AB2" w:rsidP="00063AB2">
      <w:pPr>
        <w:pStyle w:val="PL"/>
      </w:pPr>
      <w:r>
        <w:t xml:space="preserve">              $ref: '#/components/schemas/MonitorKeyReqData'</w:t>
      </w:r>
    </w:p>
    <w:p w14:paraId="0F5CCB4A" w14:textId="77777777" w:rsidR="00063AB2" w:rsidRDefault="00063AB2" w:rsidP="00063AB2">
      <w:pPr>
        <w:pStyle w:val="PL"/>
      </w:pPr>
      <w:r>
        <w:t xml:space="preserve">        required: true</w:t>
      </w:r>
    </w:p>
    <w:p w14:paraId="75EF90EC" w14:textId="77777777" w:rsidR="00063AB2" w:rsidRDefault="00063AB2" w:rsidP="00063AB2">
      <w:pPr>
        <w:pStyle w:val="PL"/>
      </w:pPr>
      <w:r>
        <w:t xml:space="preserve">      responses:</w:t>
      </w:r>
    </w:p>
    <w:p w14:paraId="0297B309" w14:textId="77777777" w:rsidR="00063AB2" w:rsidRDefault="00063AB2" w:rsidP="00063AB2">
      <w:pPr>
        <w:pStyle w:val="PL"/>
      </w:pPr>
      <w:r>
        <w:t xml:space="preserve">        '201':</w:t>
      </w:r>
    </w:p>
    <w:p w14:paraId="10BC1925" w14:textId="77777777" w:rsidR="00063AB2" w:rsidRDefault="00063AB2" w:rsidP="00063AB2">
      <w:pPr>
        <w:pStyle w:val="PL"/>
      </w:pPr>
      <w:r>
        <w:t xml:space="preserve">          description: Created</w:t>
      </w:r>
    </w:p>
    <w:p w14:paraId="1B1D4EC1" w14:textId="77777777" w:rsidR="00063AB2" w:rsidRDefault="00063AB2" w:rsidP="00063AB2">
      <w:pPr>
        <w:pStyle w:val="PL"/>
      </w:pPr>
      <w:r>
        <w:t xml:space="preserve">          content:</w:t>
      </w:r>
    </w:p>
    <w:p w14:paraId="4E62EFF8" w14:textId="77777777" w:rsidR="00063AB2" w:rsidRDefault="00063AB2" w:rsidP="00063AB2">
      <w:pPr>
        <w:pStyle w:val="PL"/>
      </w:pPr>
      <w:r>
        <w:t xml:space="preserve">            application/json:</w:t>
      </w:r>
    </w:p>
    <w:p w14:paraId="449CDD3A" w14:textId="77777777" w:rsidR="00063AB2" w:rsidRDefault="00063AB2" w:rsidP="00063AB2">
      <w:pPr>
        <w:pStyle w:val="PL"/>
      </w:pPr>
      <w:r>
        <w:t xml:space="preserve">              schema:</w:t>
      </w:r>
    </w:p>
    <w:p w14:paraId="50DFD5A2" w14:textId="77777777" w:rsidR="00063AB2" w:rsidRDefault="00063AB2" w:rsidP="00063AB2">
      <w:pPr>
        <w:pStyle w:val="PL"/>
      </w:pPr>
      <w:r>
        <w:t xml:space="preserve">                $ref: '#/components/schemas/MonitorKeyRespData'</w:t>
      </w:r>
    </w:p>
    <w:p w14:paraId="36138058" w14:textId="77777777" w:rsidR="00063AB2" w:rsidRDefault="00063AB2" w:rsidP="00063AB2">
      <w:pPr>
        <w:pStyle w:val="PL"/>
      </w:pPr>
      <w:r>
        <w:t xml:space="preserve">          headers:</w:t>
      </w:r>
    </w:p>
    <w:p w14:paraId="252F774D" w14:textId="77777777" w:rsidR="00063AB2" w:rsidRDefault="00063AB2" w:rsidP="00063AB2">
      <w:pPr>
        <w:pStyle w:val="PL"/>
      </w:pPr>
      <w:r>
        <w:t xml:space="preserve">            Location:</w:t>
      </w:r>
    </w:p>
    <w:p w14:paraId="29009BD1" w14:textId="77777777" w:rsidR="00063AB2" w:rsidRDefault="00063AB2" w:rsidP="00063AB2">
      <w:pPr>
        <w:pStyle w:val="PL"/>
        <w:rPr>
          <w:lang w:eastAsia="zh-CN"/>
        </w:rPr>
      </w:pPr>
      <w:r>
        <w:t xml:space="preserve">              description: </w:t>
      </w:r>
      <w:r>
        <w:rPr>
          <w:lang w:eastAsia="zh-CN"/>
        </w:rPr>
        <w:t>&gt;</w:t>
      </w:r>
    </w:p>
    <w:p w14:paraId="17666869" w14:textId="77777777" w:rsidR="00063AB2" w:rsidRDefault="00063AB2" w:rsidP="00063AB2">
      <w:pPr>
        <w:pStyle w:val="PL"/>
        <w:rPr>
          <w:lang w:eastAsia="zh-CN"/>
        </w:rPr>
      </w:pPr>
      <w:r>
        <w:t xml:space="preserve">                Contains the URI of the newly created resource, according to the structure:</w:t>
      </w:r>
    </w:p>
    <w:p w14:paraId="4EC0428F" w14:textId="77777777" w:rsidR="00063AB2" w:rsidRDefault="00063AB2" w:rsidP="00063AB2">
      <w:pPr>
        <w:pStyle w:val="PL"/>
        <w:rPr>
          <w:lang w:eastAsia="en-GB"/>
        </w:rPr>
      </w:pPr>
      <w:r>
        <w:t xml:space="preserve">                </w:t>
      </w:r>
      <w:r w:rsidRPr="00881FC1">
        <w:t>{apiRoot}/npkmf-disc</w:t>
      </w:r>
      <w:r>
        <w:t>&gt;</w:t>
      </w:r>
      <w:r w:rsidRPr="00881FC1">
        <w:t>/&lt;apiVersion&gt;/{ueId}/monitor-key/{userInfoId}</w:t>
      </w:r>
    </w:p>
    <w:p w14:paraId="40C64D8D" w14:textId="77777777" w:rsidR="00063AB2" w:rsidRDefault="00063AB2" w:rsidP="00063AB2">
      <w:pPr>
        <w:pStyle w:val="PL"/>
      </w:pPr>
      <w:r>
        <w:t xml:space="preserve">              required: true</w:t>
      </w:r>
    </w:p>
    <w:p w14:paraId="1299FFC1" w14:textId="77777777" w:rsidR="00063AB2" w:rsidRDefault="00063AB2" w:rsidP="00063AB2">
      <w:pPr>
        <w:pStyle w:val="PL"/>
      </w:pPr>
      <w:r>
        <w:t xml:space="preserve">              schema:</w:t>
      </w:r>
    </w:p>
    <w:p w14:paraId="38F5474F" w14:textId="77777777" w:rsidR="00063AB2" w:rsidRDefault="00063AB2" w:rsidP="00063AB2">
      <w:pPr>
        <w:pStyle w:val="PL"/>
        <w:rPr>
          <w:lang w:eastAsia="zh-CN"/>
        </w:rPr>
      </w:pPr>
      <w:r>
        <w:t xml:space="preserve">                type: string</w:t>
      </w:r>
    </w:p>
    <w:p w14:paraId="34BD8461" w14:textId="77777777" w:rsidR="00063AB2" w:rsidRDefault="00063AB2" w:rsidP="00063AB2">
      <w:pPr>
        <w:pStyle w:val="PL"/>
        <w:rPr>
          <w:lang w:eastAsia="en-GB"/>
        </w:rPr>
      </w:pPr>
      <w:r>
        <w:t xml:space="preserve">        '204':</w:t>
      </w:r>
    </w:p>
    <w:p w14:paraId="658C5F8B"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553A3D53" w14:textId="77777777" w:rsidR="00063AB2" w:rsidRDefault="00063AB2" w:rsidP="00063AB2">
      <w:pPr>
        <w:pStyle w:val="PL"/>
        <w:rPr>
          <w:lang w:val="en-US" w:eastAsia="en-GB"/>
        </w:rPr>
      </w:pPr>
      <w:r>
        <w:rPr>
          <w:lang w:val="en-US"/>
        </w:rPr>
        <w:t xml:space="preserve">        '307':</w:t>
      </w:r>
    </w:p>
    <w:p w14:paraId="364F6D39" w14:textId="77777777" w:rsidR="00063AB2" w:rsidRDefault="00063AB2" w:rsidP="00063AB2">
      <w:pPr>
        <w:pStyle w:val="PL"/>
        <w:rPr>
          <w:lang w:val="en-US"/>
        </w:rPr>
      </w:pPr>
      <w:r>
        <w:rPr>
          <w:lang w:val="en-US"/>
        </w:rPr>
        <w:t xml:space="preserve">          $ref: </w:t>
      </w:r>
      <w:r>
        <w:t>'TS29571_CommonData.yaml#/components/responses/307'</w:t>
      </w:r>
    </w:p>
    <w:p w14:paraId="201DF5E8" w14:textId="77777777" w:rsidR="00063AB2" w:rsidRDefault="00063AB2" w:rsidP="00063AB2">
      <w:pPr>
        <w:pStyle w:val="PL"/>
        <w:rPr>
          <w:lang w:val="en-US"/>
        </w:rPr>
      </w:pPr>
      <w:r>
        <w:rPr>
          <w:lang w:val="en-US"/>
        </w:rPr>
        <w:t xml:space="preserve">        '308':</w:t>
      </w:r>
    </w:p>
    <w:p w14:paraId="386F82B9" w14:textId="77777777" w:rsidR="00063AB2" w:rsidRDefault="00063AB2" w:rsidP="00063AB2">
      <w:pPr>
        <w:pStyle w:val="PL"/>
        <w:rPr>
          <w:lang w:eastAsia="zh-CN"/>
        </w:rPr>
      </w:pPr>
      <w:r>
        <w:rPr>
          <w:lang w:val="en-US"/>
        </w:rPr>
        <w:t xml:space="preserve">          $ref: </w:t>
      </w:r>
      <w:r>
        <w:t>'TS29571_CommonData.yaml#/components/responses/308'</w:t>
      </w:r>
    </w:p>
    <w:p w14:paraId="28F6CAF3" w14:textId="77777777" w:rsidR="00063AB2" w:rsidRDefault="00063AB2" w:rsidP="00063AB2">
      <w:pPr>
        <w:pStyle w:val="PL"/>
        <w:rPr>
          <w:lang w:val="en-US" w:eastAsia="en-GB"/>
        </w:rPr>
      </w:pPr>
      <w:r>
        <w:rPr>
          <w:lang w:val="en-US"/>
        </w:rPr>
        <w:t xml:space="preserve">        '400':</w:t>
      </w:r>
    </w:p>
    <w:p w14:paraId="1ED49AA8" w14:textId="77777777" w:rsidR="00063AB2" w:rsidRDefault="00063AB2" w:rsidP="00063AB2">
      <w:pPr>
        <w:pStyle w:val="PL"/>
        <w:rPr>
          <w:lang w:val="en-US"/>
        </w:rPr>
      </w:pPr>
      <w:r>
        <w:rPr>
          <w:lang w:val="en-US"/>
        </w:rPr>
        <w:t xml:space="preserve">          $ref: 'TS29571_CommonData.yaml#/components/responses/400'</w:t>
      </w:r>
    </w:p>
    <w:p w14:paraId="5D3DD25B" w14:textId="77777777" w:rsidR="00063AB2" w:rsidRDefault="00063AB2" w:rsidP="00063AB2">
      <w:pPr>
        <w:pStyle w:val="PL"/>
        <w:rPr>
          <w:lang w:val="en-US"/>
        </w:rPr>
      </w:pPr>
      <w:r>
        <w:rPr>
          <w:lang w:val="en-US"/>
        </w:rPr>
        <w:t xml:space="preserve">        '401':</w:t>
      </w:r>
    </w:p>
    <w:p w14:paraId="27BBD729" w14:textId="77777777" w:rsidR="00063AB2" w:rsidRDefault="00063AB2" w:rsidP="00063AB2">
      <w:pPr>
        <w:pStyle w:val="PL"/>
        <w:rPr>
          <w:lang w:val="en-US"/>
        </w:rPr>
      </w:pPr>
      <w:r>
        <w:rPr>
          <w:lang w:val="en-US"/>
        </w:rPr>
        <w:t xml:space="preserve">          $ref: 'TS29571_CommonData.yaml#/components/responses/401'</w:t>
      </w:r>
    </w:p>
    <w:p w14:paraId="6C39FB29" w14:textId="77777777" w:rsidR="00063AB2" w:rsidRDefault="00063AB2" w:rsidP="00063AB2">
      <w:pPr>
        <w:pStyle w:val="PL"/>
        <w:rPr>
          <w:lang w:val="en-US"/>
        </w:rPr>
      </w:pPr>
      <w:r>
        <w:rPr>
          <w:lang w:val="en-US"/>
        </w:rPr>
        <w:t xml:space="preserve">        '403':</w:t>
      </w:r>
    </w:p>
    <w:p w14:paraId="076547BD" w14:textId="77777777" w:rsidR="00063AB2" w:rsidRDefault="00063AB2" w:rsidP="00063AB2">
      <w:pPr>
        <w:pStyle w:val="PL"/>
        <w:rPr>
          <w:lang w:val="en-US"/>
        </w:rPr>
      </w:pPr>
      <w:r>
        <w:rPr>
          <w:lang w:val="en-US"/>
        </w:rPr>
        <w:t xml:space="preserve">          $ref: 'TS29571_CommonData.yaml#/components/responses/403'</w:t>
      </w:r>
    </w:p>
    <w:p w14:paraId="537DCA3E" w14:textId="77777777" w:rsidR="00063AB2" w:rsidRDefault="00063AB2" w:rsidP="00063AB2">
      <w:pPr>
        <w:pStyle w:val="PL"/>
        <w:rPr>
          <w:lang w:val="en-US"/>
        </w:rPr>
      </w:pPr>
      <w:r>
        <w:rPr>
          <w:lang w:val="en-US"/>
        </w:rPr>
        <w:t xml:space="preserve">        '404':</w:t>
      </w:r>
    </w:p>
    <w:p w14:paraId="1BC4894A" w14:textId="77777777" w:rsidR="00063AB2" w:rsidRDefault="00063AB2" w:rsidP="00063AB2">
      <w:pPr>
        <w:pStyle w:val="PL"/>
        <w:rPr>
          <w:lang w:val="en-US"/>
        </w:rPr>
      </w:pPr>
      <w:r>
        <w:rPr>
          <w:lang w:val="en-US"/>
        </w:rPr>
        <w:t xml:space="preserve">          $ref: 'TS29571_CommonData.yaml#/components/responses/404'</w:t>
      </w:r>
    </w:p>
    <w:p w14:paraId="5DD38A69" w14:textId="77777777" w:rsidR="00063AB2" w:rsidRDefault="00063AB2" w:rsidP="00063AB2">
      <w:pPr>
        <w:pStyle w:val="PL"/>
        <w:rPr>
          <w:lang w:val="en-US"/>
        </w:rPr>
      </w:pPr>
      <w:r>
        <w:rPr>
          <w:lang w:val="en-US"/>
        </w:rPr>
        <w:t xml:space="preserve">        '411':</w:t>
      </w:r>
    </w:p>
    <w:p w14:paraId="1771D6A2" w14:textId="77777777" w:rsidR="00063AB2" w:rsidRDefault="00063AB2" w:rsidP="00063AB2">
      <w:pPr>
        <w:pStyle w:val="PL"/>
        <w:rPr>
          <w:lang w:val="en-US"/>
        </w:rPr>
      </w:pPr>
      <w:r>
        <w:rPr>
          <w:lang w:val="en-US"/>
        </w:rPr>
        <w:t xml:space="preserve">          $ref: 'TS29571_CommonData.yaml#/components/responses/411'</w:t>
      </w:r>
    </w:p>
    <w:p w14:paraId="0543BB54" w14:textId="77777777" w:rsidR="00063AB2" w:rsidRDefault="00063AB2" w:rsidP="00063AB2">
      <w:pPr>
        <w:pStyle w:val="PL"/>
        <w:rPr>
          <w:lang w:val="en-US"/>
        </w:rPr>
      </w:pPr>
      <w:r>
        <w:rPr>
          <w:lang w:val="en-US"/>
        </w:rPr>
        <w:t xml:space="preserve">        '413':</w:t>
      </w:r>
    </w:p>
    <w:p w14:paraId="12763B04" w14:textId="77777777" w:rsidR="00063AB2" w:rsidRDefault="00063AB2" w:rsidP="00063AB2">
      <w:pPr>
        <w:pStyle w:val="PL"/>
        <w:rPr>
          <w:lang w:val="en-US"/>
        </w:rPr>
      </w:pPr>
      <w:r>
        <w:rPr>
          <w:lang w:val="en-US"/>
        </w:rPr>
        <w:t xml:space="preserve">          $ref: 'TS29571_CommonData.yaml#/components/responses/413'</w:t>
      </w:r>
    </w:p>
    <w:p w14:paraId="5CC2D674" w14:textId="77777777" w:rsidR="00063AB2" w:rsidRDefault="00063AB2" w:rsidP="00063AB2">
      <w:pPr>
        <w:pStyle w:val="PL"/>
        <w:rPr>
          <w:lang w:val="en-US"/>
        </w:rPr>
      </w:pPr>
      <w:r>
        <w:rPr>
          <w:lang w:val="en-US"/>
        </w:rPr>
        <w:t xml:space="preserve">        '415':</w:t>
      </w:r>
    </w:p>
    <w:p w14:paraId="39A9FD5A" w14:textId="77777777" w:rsidR="00063AB2" w:rsidRDefault="00063AB2" w:rsidP="00063AB2">
      <w:pPr>
        <w:pStyle w:val="PL"/>
        <w:rPr>
          <w:lang w:val="en-US"/>
        </w:rPr>
      </w:pPr>
      <w:r>
        <w:rPr>
          <w:lang w:val="en-US"/>
        </w:rPr>
        <w:t xml:space="preserve">          $ref: 'TS29571_CommonData.yaml#/components/responses/415'</w:t>
      </w:r>
    </w:p>
    <w:p w14:paraId="49693E09" w14:textId="77777777" w:rsidR="00063AB2" w:rsidRDefault="00063AB2" w:rsidP="00063AB2">
      <w:pPr>
        <w:pStyle w:val="PL"/>
        <w:rPr>
          <w:lang w:val="en-US"/>
        </w:rPr>
      </w:pPr>
      <w:r>
        <w:rPr>
          <w:lang w:val="en-US"/>
        </w:rPr>
        <w:t xml:space="preserve">        '429':</w:t>
      </w:r>
    </w:p>
    <w:p w14:paraId="657DBF07" w14:textId="77777777" w:rsidR="00063AB2" w:rsidRDefault="00063AB2" w:rsidP="00063AB2">
      <w:pPr>
        <w:pStyle w:val="PL"/>
        <w:rPr>
          <w:lang w:val="en-US"/>
        </w:rPr>
      </w:pPr>
      <w:r>
        <w:rPr>
          <w:lang w:val="en-US"/>
        </w:rPr>
        <w:t xml:space="preserve">          $ref: 'TS29571_CommonData.yaml#/components/responses/429'</w:t>
      </w:r>
    </w:p>
    <w:p w14:paraId="24164EA1" w14:textId="77777777" w:rsidR="00063AB2" w:rsidRDefault="00063AB2" w:rsidP="00063AB2">
      <w:pPr>
        <w:pStyle w:val="PL"/>
        <w:rPr>
          <w:lang w:val="en-US"/>
        </w:rPr>
      </w:pPr>
      <w:r>
        <w:rPr>
          <w:lang w:val="en-US"/>
        </w:rPr>
        <w:t xml:space="preserve">        '500':</w:t>
      </w:r>
    </w:p>
    <w:p w14:paraId="06D33D39" w14:textId="77777777" w:rsidR="00063AB2" w:rsidRDefault="00063AB2" w:rsidP="00063AB2">
      <w:pPr>
        <w:pStyle w:val="PL"/>
      </w:pPr>
      <w:r>
        <w:rPr>
          <w:lang w:val="en-US"/>
        </w:rPr>
        <w:t xml:space="preserve">          </w:t>
      </w:r>
      <w:r>
        <w:t>$ref: 'TS29571_CommonData.yaml#/components/responses/500'</w:t>
      </w:r>
    </w:p>
    <w:p w14:paraId="70E0792A" w14:textId="77777777" w:rsidR="00063AB2" w:rsidRDefault="00063AB2" w:rsidP="00063AB2">
      <w:pPr>
        <w:pStyle w:val="PL"/>
        <w:rPr>
          <w:lang w:val="en-US"/>
        </w:rPr>
      </w:pPr>
      <w:r>
        <w:rPr>
          <w:lang w:val="en-US"/>
        </w:rPr>
        <w:t xml:space="preserve">        '502':</w:t>
      </w:r>
    </w:p>
    <w:p w14:paraId="6E9528B5" w14:textId="77777777" w:rsidR="00063AB2" w:rsidRDefault="00063AB2" w:rsidP="00063AB2">
      <w:pPr>
        <w:pStyle w:val="PL"/>
        <w:rPr>
          <w:lang w:val="en-US"/>
        </w:rPr>
      </w:pPr>
      <w:r>
        <w:rPr>
          <w:lang w:val="en-US"/>
        </w:rPr>
        <w:t xml:space="preserve">          $ref: 'TS29571_CommonData.yaml#/components/responses/502'</w:t>
      </w:r>
    </w:p>
    <w:p w14:paraId="6B4789AF" w14:textId="77777777" w:rsidR="00063AB2" w:rsidRDefault="00063AB2" w:rsidP="00063AB2">
      <w:pPr>
        <w:pStyle w:val="PL"/>
        <w:rPr>
          <w:lang w:val="en-US"/>
        </w:rPr>
      </w:pPr>
      <w:r>
        <w:rPr>
          <w:lang w:val="en-US"/>
        </w:rPr>
        <w:t xml:space="preserve">        '503':</w:t>
      </w:r>
    </w:p>
    <w:p w14:paraId="3279E800" w14:textId="77777777" w:rsidR="00063AB2" w:rsidRDefault="00063AB2" w:rsidP="00063AB2">
      <w:pPr>
        <w:pStyle w:val="PL"/>
        <w:rPr>
          <w:lang w:val="en-US"/>
        </w:rPr>
      </w:pPr>
      <w:r>
        <w:t xml:space="preserve">          $ref: 'TS29571_CommonData.yaml#/components/responses/503'</w:t>
      </w:r>
    </w:p>
    <w:p w14:paraId="09C6115C" w14:textId="77777777" w:rsidR="00063AB2" w:rsidRDefault="00063AB2" w:rsidP="00063AB2">
      <w:pPr>
        <w:pStyle w:val="PL"/>
      </w:pPr>
      <w:r>
        <w:t xml:space="preserve">        default:</w:t>
      </w:r>
    </w:p>
    <w:p w14:paraId="0E94A33B" w14:textId="77777777" w:rsidR="00063AB2" w:rsidRDefault="00063AB2" w:rsidP="00063AB2">
      <w:pPr>
        <w:pStyle w:val="PL"/>
      </w:pPr>
      <w:r>
        <w:t xml:space="preserve">          description: Unexpected error</w:t>
      </w:r>
    </w:p>
    <w:p w14:paraId="7746D9BC" w14:textId="77777777" w:rsidR="00063AB2" w:rsidRDefault="00063AB2" w:rsidP="00063AB2">
      <w:pPr>
        <w:pStyle w:val="PL"/>
      </w:pPr>
    </w:p>
    <w:p w14:paraId="741BF030" w14:textId="77777777" w:rsidR="00063AB2" w:rsidRDefault="00063AB2" w:rsidP="00063AB2">
      <w:pPr>
        <w:pStyle w:val="PL"/>
        <w:rPr>
          <w:lang w:eastAsia="en-GB"/>
        </w:rPr>
      </w:pPr>
      <w:r>
        <w:t xml:space="preserve">  /{ueId}/discovery-key/</w:t>
      </w:r>
      <w:r w:rsidRPr="00881FC1">
        <w:t>{userInfoId}</w:t>
      </w:r>
      <w:r>
        <w:t>:</w:t>
      </w:r>
    </w:p>
    <w:p w14:paraId="6EDA5B0B" w14:textId="77777777" w:rsidR="00063AB2" w:rsidRDefault="00063AB2" w:rsidP="00063AB2">
      <w:pPr>
        <w:pStyle w:val="PL"/>
      </w:pPr>
      <w:r>
        <w:t xml:space="preserve">    put:</w:t>
      </w:r>
    </w:p>
    <w:p w14:paraId="49E3ADB5" w14:textId="77777777" w:rsidR="00063AB2" w:rsidRDefault="00063AB2" w:rsidP="00063AB2">
      <w:pPr>
        <w:pStyle w:val="PL"/>
      </w:pPr>
      <w:r>
        <w:t xml:space="preserve">      summary: O</w:t>
      </w:r>
      <w:r>
        <w:rPr>
          <w:lang w:val="en-AU"/>
        </w:rPr>
        <w:t xml:space="preserve">btain </w:t>
      </w:r>
      <w:r>
        <w:t>the discovery key from the 5G PKMF for a discoverer UE</w:t>
      </w:r>
    </w:p>
    <w:p w14:paraId="3E8BC435" w14:textId="77777777" w:rsidR="00063AB2" w:rsidRDefault="00063AB2" w:rsidP="00063AB2">
      <w:pPr>
        <w:pStyle w:val="PL"/>
      </w:pPr>
      <w:r>
        <w:t xml:space="preserve">      operationId: ObtainDiscKey</w:t>
      </w:r>
    </w:p>
    <w:p w14:paraId="12F2FBB9" w14:textId="77777777" w:rsidR="00063AB2" w:rsidRDefault="00063AB2" w:rsidP="00063AB2">
      <w:pPr>
        <w:pStyle w:val="PL"/>
      </w:pPr>
      <w:r>
        <w:t xml:space="preserve">      tags:</w:t>
      </w:r>
    </w:p>
    <w:p w14:paraId="0EAFB337" w14:textId="77777777" w:rsidR="00063AB2" w:rsidRDefault="00063AB2" w:rsidP="00063AB2">
      <w:pPr>
        <w:pStyle w:val="PL"/>
      </w:pPr>
      <w:r>
        <w:t xml:space="preserve">        - O</w:t>
      </w:r>
      <w:r>
        <w:rPr>
          <w:lang w:val="en-AU"/>
        </w:rPr>
        <w:t xml:space="preserve">btain </w:t>
      </w:r>
      <w:r>
        <w:t>the discovery key for a discoverer UE</w:t>
      </w:r>
    </w:p>
    <w:p w14:paraId="057AF1A4" w14:textId="77777777" w:rsidR="00063AB2" w:rsidRDefault="00063AB2" w:rsidP="00063AB2">
      <w:pPr>
        <w:pStyle w:val="PL"/>
      </w:pPr>
      <w:r>
        <w:t xml:space="preserve">      security:</w:t>
      </w:r>
    </w:p>
    <w:p w14:paraId="5894DDF1" w14:textId="77777777" w:rsidR="00063AB2" w:rsidRDefault="00063AB2" w:rsidP="00063AB2">
      <w:pPr>
        <w:pStyle w:val="PL"/>
      </w:pPr>
      <w:r>
        <w:t xml:space="preserve">        - {}</w:t>
      </w:r>
    </w:p>
    <w:p w14:paraId="62135DAF" w14:textId="77777777" w:rsidR="00063AB2" w:rsidRDefault="00063AB2" w:rsidP="00063AB2">
      <w:pPr>
        <w:pStyle w:val="PL"/>
      </w:pPr>
      <w:r>
        <w:t xml:space="preserve">        - oAuth2ClientCredentials:</w:t>
      </w:r>
    </w:p>
    <w:p w14:paraId="1BFDFB70" w14:textId="77777777" w:rsidR="00063AB2" w:rsidRDefault="00063AB2" w:rsidP="00063AB2">
      <w:pPr>
        <w:pStyle w:val="PL"/>
      </w:pPr>
      <w:r>
        <w:t xml:space="preserve">          - npkmf-disc</w:t>
      </w:r>
    </w:p>
    <w:p w14:paraId="79A3AAA3" w14:textId="77777777" w:rsidR="00063AB2" w:rsidRDefault="00063AB2" w:rsidP="00063AB2">
      <w:pPr>
        <w:pStyle w:val="PL"/>
      </w:pPr>
      <w:r>
        <w:t xml:space="preserve">        - oAuth2ClientCredentials:</w:t>
      </w:r>
    </w:p>
    <w:p w14:paraId="16D61CD6" w14:textId="77777777" w:rsidR="00063AB2" w:rsidRDefault="00063AB2" w:rsidP="00063AB2">
      <w:pPr>
        <w:pStyle w:val="PL"/>
      </w:pPr>
      <w:r>
        <w:t xml:space="preserve">          - npkmf-disc</w:t>
      </w:r>
    </w:p>
    <w:p w14:paraId="2F1D0DB1" w14:textId="77777777" w:rsidR="00063AB2" w:rsidRDefault="00063AB2" w:rsidP="00063AB2">
      <w:pPr>
        <w:pStyle w:val="PL"/>
      </w:pPr>
      <w:r>
        <w:t xml:space="preserve">          - npkmf-disc:discovery-authorize:modify</w:t>
      </w:r>
    </w:p>
    <w:p w14:paraId="08A311E0" w14:textId="77777777" w:rsidR="00063AB2" w:rsidRDefault="00063AB2" w:rsidP="00063AB2">
      <w:pPr>
        <w:pStyle w:val="PL"/>
      </w:pPr>
      <w:r>
        <w:t xml:space="preserve">      parameters:</w:t>
      </w:r>
    </w:p>
    <w:p w14:paraId="72F1784B" w14:textId="77777777" w:rsidR="00063AB2" w:rsidRDefault="00063AB2" w:rsidP="00063AB2">
      <w:pPr>
        <w:pStyle w:val="PL"/>
      </w:pPr>
      <w:r>
        <w:t xml:space="preserve">        - name: ueId</w:t>
      </w:r>
    </w:p>
    <w:p w14:paraId="34A0BEBF" w14:textId="77777777" w:rsidR="00063AB2" w:rsidRDefault="00063AB2" w:rsidP="00063AB2">
      <w:pPr>
        <w:pStyle w:val="PL"/>
      </w:pPr>
      <w:r>
        <w:t xml:space="preserve">          in: path</w:t>
      </w:r>
    </w:p>
    <w:p w14:paraId="15C275A3" w14:textId="77777777" w:rsidR="00063AB2" w:rsidRDefault="00063AB2" w:rsidP="00063AB2">
      <w:pPr>
        <w:pStyle w:val="PL"/>
      </w:pPr>
      <w:r>
        <w:t xml:space="preserve">          description: Identifier of the UE</w:t>
      </w:r>
    </w:p>
    <w:p w14:paraId="6027B64B" w14:textId="77777777" w:rsidR="00063AB2" w:rsidRDefault="00063AB2" w:rsidP="00063AB2">
      <w:pPr>
        <w:pStyle w:val="PL"/>
      </w:pPr>
      <w:r>
        <w:t xml:space="preserve">          required: true</w:t>
      </w:r>
    </w:p>
    <w:p w14:paraId="6E895168" w14:textId="77777777" w:rsidR="00063AB2" w:rsidRDefault="00063AB2" w:rsidP="00063AB2">
      <w:pPr>
        <w:pStyle w:val="PL"/>
      </w:pPr>
      <w:r>
        <w:t xml:space="preserve">          schema:</w:t>
      </w:r>
    </w:p>
    <w:p w14:paraId="2504EDC8" w14:textId="77777777" w:rsidR="00063AB2" w:rsidRDefault="00063AB2" w:rsidP="00063AB2">
      <w:pPr>
        <w:pStyle w:val="PL"/>
      </w:pPr>
      <w:r>
        <w:t xml:space="preserve">            $ref: 'TS29571_CommonData.yaml#/components/schemas/VarUeId'</w:t>
      </w:r>
    </w:p>
    <w:p w14:paraId="4922D3D1" w14:textId="77777777" w:rsidR="00063AB2" w:rsidRDefault="00063AB2" w:rsidP="00063AB2">
      <w:pPr>
        <w:pStyle w:val="PL"/>
      </w:pPr>
      <w:r>
        <w:t xml:space="preserve">        - name: </w:t>
      </w:r>
      <w:r w:rsidRPr="00152E6E">
        <w:t>userInfoId</w:t>
      </w:r>
    </w:p>
    <w:p w14:paraId="5824E1AD" w14:textId="77777777" w:rsidR="00063AB2" w:rsidRDefault="00063AB2" w:rsidP="00063AB2">
      <w:pPr>
        <w:pStyle w:val="PL"/>
      </w:pPr>
      <w:r>
        <w:t xml:space="preserve">          in: path</w:t>
      </w:r>
    </w:p>
    <w:p w14:paraId="19F28124" w14:textId="77777777" w:rsidR="00063AB2" w:rsidRDefault="00063AB2" w:rsidP="00063AB2">
      <w:pPr>
        <w:pStyle w:val="PL"/>
      </w:pPr>
      <w:r>
        <w:t xml:space="preserve">          description: </w:t>
      </w:r>
      <w:r>
        <w:rPr>
          <w:lang w:eastAsia="zh-CN"/>
        </w:rPr>
        <w:t>User Info Id</w:t>
      </w:r>
    </w:p>
    <w:p w14:paraId="07510D03" w14:textId="77777777" w:rsidR="00063AB2" w:rsidRDefault="00063AB2" w:rsidP="00063AB2">
      <w:pPr>
        <w:pStyle w:val="PL"/>
      </w:pPr>
      <w:r>
        <w:t xml:space="preserve">          required: true</w:t>
      </w:r>
    </w:p>
    <w:p w14:paraId="4B6CD1C7" w14:textId="77777777" w:rsidR="00063AB2" w:rsidRDefault="00063AB2" w:rsidP="00063AB2">
      <w:pPr>
        <w:pStyle w:val="PL"/>
      </w:pPr>
      <w:r>
        <w:t xml:space="preserve">          schema:</w:t>
      </w:r>
    </w:p>
    <w:p w14:paraId="28B8A725" w14:textId="77777777" w:rsidR="00063AB2" w:rsidRDefault="00063AB2" w:rsidP="00063AB2">
      <w:pPr>
        <w:pStyle w:val="PL"/>
      </w:pPr>
      <w:r>
        <w:t xml:space="preserve">            $ref: '#/components/schemas/U</w:t>
      </w:r>
      <w:r w:rsidRPr="00152E6E">
        <w:t>serInfoId</w:t>
      </w:r>
      <w:r>
        <w:t>'</w:t>
      </w:r>
    </w:p>
    <w:p w14:paraId="4EF106D7" w14:textId="77777777" w:rsidR="00063AB2" w:rsidRDefault="00063AB2" w:rsidP="00063AB2">
      <w:pPr>
        <w:pStyle w:val="PL"/>
      </w:pPr>
      <w:r>
        <w:t xml:space="preserve">      requestBody:</w:t>
      </w:r>
    </w:p>
    <w:p w14:paraId="0FA03C20" w14:textId="77777777" w:rsidR="00063AB2" w:rsidRDefault="00063AB2" w:rsidP="00063AB2">
      <w:pPr>
        <w:pStyle w:val="PL"/>
      </w:pPr>
      <w:r>
        <w:t xml:space="preserve">        content:</w:t>
      </w:r>
    </w:p>
    <w:p w14:paraId="112F5F2F" w14:textId="77777777" w:rsidR="00063AB2" w:rsidRDefault="00063AB2" w:rsidP="00063AB2">
      <w:pPr>
        <w:pStyle w:val="PL"/>
      </w:pPr>
      <w:r>
        <w:t xml:space="preserve">          application/json:</w:t>
      </w:r>
    </w:p>
    <w:p w14:paraId="61635375" w14:textId="77777777" w:rsidR="00063AB2" w:rsidRDefault="00063AB2" w:rsidP="00063AB2">
      <w:pPr>
        <w:pStyle w:val="PL"/>
      </w:pPr>
      <w:r>
        <w:t xml:space="preserve">            schema:</w:t>
      </w:r>
    </w:p>
    <w:p w14:paraId="3A8590FC" w14:textId="77777777" w:rsidR="00063AB2" w:rsidRDefault="00063AB2" w:rsidP="00063AB2">
      <w:pPr>
        <w:pStyle w:val="PL"/>
      </w:pPr>
      <w:r>
        <w:t xml:space="preserve">              $ref: '#/components/schemas/DiscoveryKeyReqData'</w:t>
      </w:r>
    </w:p>
    <w:p w14:paraId="3117F973" w14:textId="77777777" w:rsidR="00063AB2" w:rsidRDefault="00063AB2" w:rsidP="00063AB2">
      <w:pPr>
        <w:pStyle w:val="PL"/>
      </w:pPr>
      <w:r>
        <w:t xml:space="preserve">        required: true</w:t>
      </w:r>
    </w:p>
    <w:p w14:paraId="7FC98BD0" w14:textId="77777777" w:rsidR="00063AB2" w:rsidRDefault="00063AB2" w:rsidP="00063AB2">
      <w:pPr>
        <w:pStyle w:val="PL"/>
      </w:pPr>
      <w:r>
        <w:t xml:space="preserve">      responses:</w:t>
      </w:r>
    </w:p>
    <w:p w14:paraId="72059F00" w14:textId="77777777" w:rsidR="00063AB2" w:rsidRDefault="00063AB2" w:rsidP="00063AB2">
      <w:pPr>
        <w:pStyle w:val="PL"/>
      </w:pPr>
      <w:r>
        <w:t xml:space="preserve">        '201':</w:t>
      </w:r>
    </w:p>
    <w:p w14:paraId="5CB1A754" w14:textId="77777777" w:rsidR="00063AB2" w:rsidRDefault="00063AB2" w:rsidP="00063AB2">
      <w:pPr>
        <w:pStyle w:val="PL"/>
      </w:pPr>
      <w:r>
        <w:t xml:space="preserve">          description: Created</w:t>
      </w:r>
    </w:p>
    <w:p w14:paraId="266D23C0" w14:textId="77777777" w:rsidR="00063AB2" w:rsidRDefault="00063AB2" w:rsidP="00063AB2">
      <w:pPr>
        <w:pStyle w:val="PL"/>
      </w:pPr>
      <w:r>
        <w:t xml:space="preserve">          content:</w:t>
      </w:r>
    </w:p>
    <w:p w14:paraId="4401353F" w14:textId="77777777" w:rsidR="00063AB2" w:rsidRDefault="00063AB2" w:rsidP="00063AB2">
      <w:pPr>
        <w:pStyle w:val="PL"/>
      </w:pPr>
      <w:r>
        <w:t xml:space="preserve">            application/json:</w:t>
      </w:r>
    </w:p>
    <w:p w14:paraId="7D648A13" w14:textId="77777777" w:rsidR="00063AB2" w:rsidRDefault="00063AB2" w:rsidP="00063AB2">
      <w:pPr>
        <w:pStyle w:val="PL"/>
      </w:pPr>
      <w:r>
        <w:t xml:space="preserve">              schema:</w:t>
      </w:r>
    </w:p>
    <w:p w14:paraId="1511F317" w14:textId="77777777" w:rsidR="00063AB2" w:rsidRDefault="00063AB2" w:rsidP="00063AB2">
      <w:pPr>
        <w:pStyle w:val="PL"/>
      </w:pPr>
      <w:r>
        <w:t xml:space="preserve">                $ref: '#/components/schemas/DiscoveryKeyRespData'</w:t>
      </w:r>
    </w:p>
    <w:p w14:paraId="6CA77A51" w14:textId="77777777" w:rsidR="00063AB2" w:rsidRDefault="00063AB2" w:rsidP="00063AB2">
      <w:pPr>
        <w:pStyle w:val="PL"/>
      </w:pPr>
      <w:r>
        <w:t xml:space="preserve">          headers:</w:t>
      </w:r>
    </w:p>
    <w:p w14:paraId="700C61C5" w14:textId="77777777" w:rsidR="00063AB2" w:rsidRDefault="00063AB2" w:rsidP="00063AB2">
      <w:pPr>
        <w:pStyle w:val="PL"/>
      </w:pPr>
      <w:r>
        <w:t xml:space="preserve">            Location:</w:t>
      </w:r>
    </w:p>
    <w:p w14:paraId="260FB595" w14:textId="77777777" w:rsidR="00063AB2" w:rsidRDefault="00063AB2" w:rsidP="00063AB2">
      <w:pPr>
        <w:pStyle w:val="PL"/>
        <w:rPr>
          <w:lang w:eastAsia="zh-CN"/>
        </w:rPr>
      </w:pPr>
      <w:r>
        <w:t xml:space="preserve">              description: </w:t>
      </w:r>
      <w:r>
        <w:rPr>
          <w:lang w:eastAsia="zh-CN"/>
        </w:rPr>
        <w:t>&gt;</w:t>
      </w:r>
    </w:p>
    <w:p w14:paraId="43B5E813" w14:textId="77777777" w:rsidR="00063AB2" w:rsidRDefault="00063AB2" w:rsidP="00063AB2">
      <w:pPr>
        <w:pStyle w:val="PL"/>
        <w:rPr>
          <w:lang w:eastAsia="zh-CN"/>
        </w:rPr>
      </w:pPr>
      <w:r>
        <w:t xml:space="preserve">                Contains the URI of the newly created resource, according to the structure:</w:t>
      </w:r>
    </w:p>
    <w:p w14:paraId="3494FDAA" w14:textId="77777777" w:rsidR="00063AB2" w:rsidRDefault="00063AB2" w:rsidP="00063AB2">
      <w:pPr>
        <w:pStyle w:val="PL"/>
        <w:rPr>
          <w:lang w:eastAsia="en-GB"/>
        </w:rPr>
      </w:pPr>
      <w:r>
        <w:t xml:space="preserve">                {apiRoot}/</w:t>
      </w:r>
      <w:r w:rsidRPr="00B90A24">
        <w:t>npkmf-disc</w:t>
      </w:r>
      <w:r>
        <w:t>&gt;/&lt;apiVersion&gt;/{ueId}/discovery-key/</w:t>
      </w:r>
      <w:r w:rsidRPr="00B90A24">
        <w:t>{userInfoId}</w:t>
      </w:r>
    </w:p>
    <w:p w14:paraId="52D437A7" w14:textId="77777777" w:rsidR="00063AB2" w:rsidRDefault="00063AB2" w:rsidP="00063AB2">
      <w:pPr>
        <w:pStyle w:val="PL"/>
      </w:pPr>
      <w:r>
        <w:t xml:space="preserve">              required: true</w:t>
      </w:r>
    </w:p>
    <w:p w14:paraId="3267D3CA" w14:textId="77777777" w:rsidR="00063AB2" w:rsidRDefault="00063AB2" w:rsidP="00063AB2">
      <w:pPr>
        <w:pStyle w:val="PL"/>
      </w:pPr>
      <w:r>
        <w:t xml:space="preserve">              schema:</w:t>
      </w:r>
    </w:p>
    <w:p w14:paraId="5434C938" w14:textId="77777777" w:rsidR="00063AB2" w:rsidRDefault="00063AB2" w:rsidP="00063AB2">
      <w:pPr>
        <w:pStyle w:val="PL"/>
        <w:rPr>
          <w:lang w:eastAsia="zh-CN"/>
        </w:rPr>
      </w:pPr>
      <w:r>
        <w:t xml:space="preserve">                type: string</w:t>
      </w:r>
    </w:p>
    <w:p w14:paraId="08184536" w14:textId="77777777" w:rsidR="00063AB2" w:rsidRDefault="00063AB2" w:rsidP="00063AB2">
      <w:pPr>
        <w:pStyle w:val="PL"/>
        <w:rPr>
          <w:lang w:eastAsia="en-GB"/>
        </w:rPr>
      </w:pPr>
      <w:r>
        <w:t xml:space="preserve">        '204':</w:t>
      </w:r>
    </w:p>
    <w:p w14:paraId="2623D042" w14:textId="77777777" w:rsidR="00063AB2" w:rsidRDefault="00063AB2" w:rsidP="00063AB2">
      <w:pPr>
        <w:pStyle w:val="PL"/>
        <w:rPr>
          <w:lang w:eastAsia="zh-CN"/>
        </w:rPr>
      </w:pPr>
      <w:r>
        <w:t xml:space="preserve">          description: S</w:t>
      </w:r>
      <w:r>
        <w:rPr>
          <w:lang w:val="en-US"/>
        </w:rPr>
        <w:t>uccessful update of the resource</w:t>
      </w:r>
      <w:r>
        <w:rPr>
          <w:lang w:val="en-US" w:eastAsia="zh-CN"/>
        </w:rPr>
        <w:t>.</w:t>
      </w:r>
    </w:p>
    <w:p w14:paraId="46F92AD3" w14:textId="77777777" w:rsidR="00063AB2" w:rsidRDefault="00063AB2" w:rsidP="00063AB2">
      <w:pPr>
        <w:pStyle w:val="PL"/>
        <w:rPr>
          <w:lang w:val="en-US" w:eastAsia="en-GB"/>
        </w:rPr>
      </w:pPr>
      <w:r>
        <w:rPr>
          <w:lang w:val="en-US"/>
        </w:rPr>
        <w:t xml:space="preserve">        '307':</w:t>
      </w:r>
    </w:p>
    <w:p w14:paraId="5FECB8FE" w14:textId="77777777" w:rsidR="00063AB2" w:rsidRDefault="00063AB2" w:rsidP="00063AB2">
      <w:pPr>
        <w:pStyle w:val="PL"/>
        <w:rPr>
          <w:lang w:val="en-US"/>
        </w:rPr>
      </w:pPr>
      <w:r>
        <w:rPr>
          <w:lang w:val="en-US"/>
        </w:rPr>
        <w:t xml:space="preserve">          $ref: </w:t>
      </w:r>
      <w:r>
        <w:t>'TS29571_CommonData.yaml#/components/responses/307'</w:t>
      </w:r>
    </w:p>
    <w:p w14:paraId="1781C809" w14:textId="77777777" w:rsidR="00063AB2" w:rsidRDefault="00063AB2" w:rsidP="00063AB2">
      <w:pPr>
        <w:pStyle w:val="PL"/>
        <w:rPr>
          <w:lang w:val="en-US"/>
        </w:rPr>
      </w:pPr>
      <w:r>
        <w:rPr>
          <w:lang w:val="en-US"/>
        </w:rPr>
        <w:t xml:space="preserve">        '308':</w:t>
      </w:r>
    </w:p>
    <w:p w14:paraId="68E3B9FD" w14:textId="77777777" w:rsidR="00063AB2" w:rsidRDefault="00063AB2" w:rsidP="00063AB2">
      <w:pPr>
        <w:pStyle w:val="PL"/>
        <w:rPr>
          <w:lang w:eastAsia="zh-CN"/>
        </w:rPr>
      </w:pPr>
      <w:r>
        <w:rPr>
          <w:lang w:val="en-US"/>
        </w:rPr>
        <w:t xml:space="preserve">          $ref: </w:t>
      </w:r>
      <w:r>
        <w:t>'TS29571_CommonData.yaml#/components/responses/308'</w:t>
      </w:r>
    </w:p>
    <w:p w14:paraId="03630C03" w14:textId="77777777" w:rsidR="00063AB2" w:rsidRDefault="00063AB2" w:rsidP="00063AB2">
      <w:pPr>
        <w:pStyle w:val="PL"/>
        <w:rPr>
          <w:lang w:val="en-US" w:eastAsia="en-GB"/>
        </w:rPr>
      </w:pPr>
      <w:r>
        <w:rPr>
          <w:lang w:val="en-US"/>
        </w:rPr>
        <w:t xml:space="preserve">        '400':</w:t>
      </w:r>
    </w:p>
    <w:p w14:paraId="09D06E30" w14:textId="77777777" w:rsidR="00063AB2" w:rsidRDefault="00063AB2" w:rsidP="00063AB2">
      <w:pPr>
        <w:pStyle w:val="PL"/>
        <w:rPr>
          <w:lang w:val="en-US"/>
        </w:rPr>
      </w:pPr>
      <w:r>
        <w:rPr>
          <w:lang w:val="en-US"/>
        </w:rPr>
        <w:t xml:space="preserve">          $ref: 'TS29571_CommonData.yaml#/components/responses/400'</w:t>
      </w:r>
    </w:p>
    <w:p w14:paraId="1C1FE987" w14:textId="77777777" w:rsidR="00063AB2" w:rsidRDefault="00063AB2" w:rsidP="00063AB2">
      <w:pPr>
        <w:pStyle w:val="PL"/>
        <w:rPr>
          <w:lang w:val="en-US"/>
        </w:rPr>
      </w:pPr>
      <w:r>
        <w:rPr>
          <w:lang w:val="en-US"/>
        </w:rPr>
        <w:t xml:space="preserve">        '401':</w:t>
      </w:r>
    </w:p>
    <w:p w14:paraId="0F4E9B77" w14:textId="77777777" w:rsidR="00063AB2" w:rsidRDefault="00063AB2" w:rsidP="00063AB2">
      <w:pPr>
        <w:pStyle w:val="PL"/>
        <w:rPr>
          <w:lang w:val="en-US"/>
        </w:rPr>
      </w:pPr>
      <w:r>
        <w:rPr>
          <w:lang w:val="en-US"/>
        </w:rPr>
        <w:t xml:space="preserve">          $ref: 'TS29571_CommonData.yaml#/components/responses/401'</w:t>
      </w:r>
    </w:p>
    <w:p w14:paraId="55AED947" w14:textId="77777777" w:rsidR="00063AB2" w:rsidRDefault="00063AB2" w:rsidP="00063AB2">
      <w:pPr>
        <w:pStyle w:val="PL"/>
        <w:rPr>
          <w:lang w:val="en-US"/>
        </w:rPr>
      </w:pPr>
      <w:r>
        <w:rPr>
          <w:lang w:val="en-US"/>
        </w:rPr>
        <w:t xml:space="preserve">        '403':</w:t>
      </w:r>
    </w:p>
    <w:p w14:paraId="2FD269B6" w14:textId="77777777" w:rsidR="00063AB2" w:rsidRDefault="00063AB2" w:rsidP="00063AB2">
      <w:pPr>
        <w:pStyle w:val="PL"/>
        <w:rPr>
          <w:lang w:val="en-US"/>
        </w:rPr>
      </w:pPr>
      <w:r>
        <w:rPr>
          <w:lang w:val="en-US"/>
        </w:rPr>
        <w:t xml:space="preserve">          $ref: 'TS29571_CommonData.yaml#/components/responses/403'</w:t>
      </w:r>
    </w:p>
    <w:p w14:paraId="362E3AB1" w14:textId="77777777" w:rsidR="00063AB2" w:rsidRDefault="00063AB2" w:rsidP="00063AB2">
      <w:pPr>
        <w:pStyle w:val="PL"/>
        <w:rPr>
          <w:lang w:val="en-US"/>
        </w:rPr>
      </w:pPr>
      <w:r>
        <w:rPr>
          <w:lang w:val="en-US"/>
        </w:rPr>
        <w:t xml:space="preserve">        '404':</w:t>
      </w:r>
    </w:p>
    <w:p w14:paraId="268E6E65" w14:textId="77777777" w:rsidR="00063AB2" w:rsidRDefault="00063AB2" w:rsidP="00063AB2">
      <w:pPr>
        <w:pStyle w:val="PL"/>
        <w:rPr>
          <w:lang w:val="en-US"/>
        </w:rPr>
      </w:pPr>
      <w:r>
        <w:rPr>
          <w:lang w:val="en-US"/>
        </w:rPr>
        <w:t xml:space="preserve">          $ref: 'TS29571_CommonData.yaml#/components/responses/404'</w:t>
      </w:r>
    </w:p>
    <w:p w14:paraId="412DE737" w14:textId="77777777" w:rsidR="00063AB2" w:rsidRDefault="00063AB2" w:rsidP="00063AB2">
      <w:pPr>
        <w:pStyle w:val="PL"/>
        <w:rPr>
          <w:lang w:val="en-US"/>
        </w:rPr>
      </w:pPr>
      <w:r>
        <w:rPr>
          <w:lang w:val="en-US"/>
        </w:rPr>
        <w:t xml:space="preserve">        '411':</w:t>
      </w:r>
    </w:p>
    <w:p w14:paraId="190C109C" w14:textId="77777777" w:rsidR="00063AB2" w:rsidRDefault="00063AB2" w:rsidP="00063AB2">
      <w:pPr>
        <w:pStyle w:val="PL"/>
        <w:rPr>
          <w:lang w:val="en-US"/>
        </w:rPr>
      </w:pPr>
      <w:r>
        <w:rPr>
          <w:lang w:val="en-US"/>
        </w:rPr>
        <w:t xml:space="preserve">          $ref: 'TS29571_CommonData.yaml#/components/responses/411'</w:t>
      </w:r>
    </w:p>
    <w:p w14:paraId="7EE5EC29" w14:textId="77777777" w:rsidR="00063AB2" w:rsidRDefault="00063AB2" w:rsidP="00063AB2">
      <w:pPr>
        <w:pStyle w:val="PL"/>
        <w:rPr>
          <w:lang w:val="en-US"/>
        </w:rPr>
      </w:pPr>
      <w:r>
        <w:rPr>
          <w:lang w:val="en-US"/>
        </w:rPr>
        <w:t xml:space="preserve">        '413':</w:t>
      </w:r>
    </w:p>
    <w:p w14:paraId="55A1E9A3" w14:textId="77777777" w:rsidR="00063AB2" w:rsidRDefault="00063AB2" w:rsidP="00063AB2">
      <w:pPr>
        <w:pStyle w:val="PL"/>
        <w:rPr>
          <w:lang w:val="en-US"/>
        </w:rPr>
      </w:pPr>
      <w:r>
        <w:rPr>
          <w:lang w:val="en-US"/>
        </w:rPr>
        <w:t xml:space="preserve">          $ref: 'TS29571_CommonData.yaml#/components/responses/413'</w:t>
      </w:r>
    </w:p>
    <w:p w14:paraId="3F8CFF16" w14:textId="77777777" w:rsidR="00063AB2" w:rsidRDefault="00063AB2" w:rsidP="00063AB2">
      <w:pPr>
        <w:pStyle w:val="PL"/>
        <w:rPr>
          <w:lang w:val="en-US"/>
        </w:rPr>
      </w:pPr>
      <w:r>
        <w:rPr>
          <w:lang w:val="en-US"/>
        </w:rPr>
        <w:t xml:space="preserve">        '415':</w:t>
      </w:r>
    </w:p>
    <w:p w14:paraId="1F22C5E9" w14:textId="77777777" w:rsidR="00063AB2" w:rsidRDefault="00063AB2" w:rsidP="00063AB2">
      <w:pPr>
        <w:pStyle w:val="PL"/>
        <w:rPr>
          <w:lang w:val="en-US"/>
        </w:rPr>
      </w:pPr>
      <w:r>
        <w:rPr>
          <w:lang w:val="en-US"/>
        </w:rPr>
        <w:t xml:space="preserve">          $ref: 'TS29571_CommonData.yaml#/components/responses/415'</w:t>
      </w:r>
    </w:p>
    <w:p w14:paraId="140F4A19" w14:textId="77777777" w:rsidR="00063AB2" w:rsidRDefault="00063AB2" w:rsidP="00063AB2">
      <w:pPr>
        <w:pStyle w:val="PL"/>
        <w:rPr>
          <w:lang w:val="en-US"/>
        </w:rPr>
      </w:pPr>
      <w:r>
        <w:rPr>
          <w:lang w:val="en-US"/>
        </w:rPr>
        <w:t xml:space="preserve">        '429':</w:t>
      </w:r>
    </w:p>
    <w:p w14:paraId="299A5B61" w14:textId="77777777" w:rsidR="00063AB2" w:rsidRDefault="00063AB2" w:rsidP="00063AB2">
      <w:pPr>
        <w:pStyle w:val="PL"/>
        <w:rPr>
          <w:lang w:val="en-US"/>
        </w:rPr>
      </w:pPr>
      <w:r>
        <w:rPr>
          <w:lang w:val="en-US"/>
        </w:rPr>
        <w:t xml:space="preserve">          $ref: 'TS29571_CommonData.yaml#/components/responses/429'</w:t>
      </w:r>
    </w:p>
    <w:p w14:paraId="21B057DB" w14:textId="77777777" w:rsidR="00063AB2" w:rsidRDefault="00063AB2" w:rsidP="00063AB2">
      <w:pPr>
        <w:pStyle w:val="PL"/>
        <w:rPr>
          <w:lang w:val="en-US"/>
        </w:rPr>
      </w:pPr>
      <w:r>
        <w:rPr>
          <w:lang w:val="en-US"/>
        </w:rPr>
        <w:t xml:space="preserve">        '500':</w:t>
      </w:r>
    </w:p>
    <w:p w14:paraId="05272835" w14:textId="77777777" w:rsidR="00063AB2" w:rsidRDefault="00063AB2" w:rsidP="00063AB2">
      <w:pPr>
        <w:pStyle w:val="PL"/>
      </w:pPr>
      <w:r>
        <w:rPr>
          <w:lang w:val="en-US"/>
        </w:rPr>
        <w:t xml:space="preserve">          </w:t>
      </w:r>
      <w:r>
        <w:t>$ref: 'TS29571_CommonData.yaml#/components/responses/500'</w:t>
      </w:r>
    </w:p>
    <w:p w14:paraId="4A3E1CD8" w14:textId="77777777" w:rsidR="00063AB2" w:rsidRDefault="00063AB2" w:rsidP="00063AB2">
      <w:pPr>
        <w:pStyle w:val="PL"/>
        <w:rPr>
          <w:lang w:val="en-US"/>
        </w:rPr>
      </w:pPr>
      <w:r>
        <w:rPr>
          <w:lang w:val="en-US"/>
        </w:rPr>
        <w:t xml:space="preserve">        '502':</w:t>
      </w:r>
    </w:p>
    <w:p w14:paraId="4BE56F06" w14:textId="77777777" w:rsidR="00063AB2" w:rsidRDefault="00063AB2" w:rsidP="00063AB2">
      <w:pPr>
        <w:pStyle w:val="PL"/>
        <w:rPr>
          <w:lang w:val="en-US"/>
        </w:rPr>
      </w:pPr>
      <w:r>
        <w:rPr>
          <w:lang w:val="en-US"/>
        </w:rPr>
        <w:t xml:space="preserve">          $ref: 'TS29571_CommonData.yaml#/components/responses/502'</w:t>
      </w:r>
    </w:p>
    <w:p w14:paraId="3BE109E1" w14:textId="77777777" w:rsidR="00063AB2" w:rsidRDefault="00063AB2" w:rsidP="00063AB2">
      <w:pPr>
        <w:pStyle w:val="PL"/>
        <w:rPr>
          <w:lang w:val="en-US"/>
        </w:rPr>
      </w:pPr>
      <w:r>
        <w:rPr>
          <w:lang w:val="en-US"/>
        </w:rPr>
        <w:t xml:space="preserve">        '503':</w:t>
      </w:r>
    </w:p>
    <w:p w14:paraId="4344C844" w14:textId="77777777" w:rsidR="00063AB2" w:rsidRDefault="00063AB2" w:rsidP="00063AB2">
      <w:pPr>
        <w:pStyle w:val="PL"/>
        <w:rPr>
          <w:lang w:val="en-US"/>
        </w:rPr>
      </w:pPr>
      <w:r>
        <w:t xml:space="preserve">          $ref: 'TS29571_CommonData.yaml#/components/responses/503'</w:t>
      </w:r>
    </w:p>
    <w:p w14:paraId="40C3B624" w14:textId="77777777" w:rsidR="00063AB2" w:rsidRDefault="00063AB2" w:rsidP="00063AB2">
      <w:pPr>
        <w:pStyle w:val="PL"/>
      </w:pPr>
      <w:r>
        <w:t xml:space="preserve">        default:</w:t>
      </w:r>
    </w:p>
    <w:p w14:paraId="2F2F49F6" w14:textId="77777777" w:rsidR="00063AB2" w:rsidRDefault="00063AB2" w:rsidP="00063AB2">
      <w:pPr>
        <w:pStyle w:val="PL"/>
        <w:rPr>
          <w:lang w:eastAsia="zh-CN"/>
        </w:rPr>
      </w:pPr>
      <w:r>
        <w:t xml:space="preserve">          description: Unexpected error</w:t>
      </w:r>
    </w:p>
    <w:p w14:paraId="443535C3" w14:textId="77777777" w:rsidR="00063AB2" w:rsidRDefault="00063AB2" w:rsidP="00063AB2">
      <w:pPr>
        <w:pStyle w:val="PL"/>
      </w:pPr>
    </w:p>
    <w:p w14:paraId="485C5A0C" w14:textId="77777777" w:rsidR="00063AB2" w:rsidRDefault="00063AB2" w:rsidP="00063AB2">
      <w:pPr>
        <w:pStyle w:val="PL"/>
      </w:pPr>
    </w:p>
    <w:p w14:paraId="19F760E5" w14:textId="77777777" w:rsidR="00063AB2" w:rsidRDefault="00063AB2" w:rsidP="00063AB2">
      <w:pPr>
        <w:pStyle w:val="PL"/>
        <w:rPr>
          <w:lang w:val="en-US" w:eastAsia="en-GB"/>
        </w:rPr>
      </w:pPr>
      <w:r>
        <w:t>components:</w:t>
      </w:r>
    </w:p>
    <w:p w14:paraId="424CDF33" w14:textId="77777777" w:rsidR="00063AB2" w:rsidRDefault="00063AB2" w:rsidP="00063AB2">
      <w:pPr>
        <w:pStyle w:val="PL"/>
        <w:rPr>
          <w:lang w:val="en-US"/>
        </w:rPr>
      </w:pPr>
      <w:r>
        <w:rPr>
          <w:lang w:val="en-US"/>
        </w:rPr>
        <w:t xml:space="preserve">  securitySchemes:</w:t>
      </w:r>
    </w:p>
    <w:p w14:paraId="1A1B6F3D" w14:textId="77777777" w:rsidR="00063AB2" w:rsidRDefault="00063AB2" w:rsidP="00063AB2">
      <w:pPr>
        <w:pStyle w:val="PL"/>
        <w:rPr>
          <w:lang w:val="en-US"/>
        </w:rPr>
      </w:pPr>
      <w:r>
        <w:rPr>
          <w:lang w:val="en-US"/>
        </w:rPr>
        <w:t xml:space="preserve">    oAuth2ClientCredentials:</w:t>
      </w:r>
    </w:p>
    <w:p w14:paraId="2987241E" w14:textId="77777777" w:rsidR="00063AB2" w:rsidRDefault="00063AB2" w:rsidP="00063AB2">
      <w:pPr>
        <w:pStyle w:val="PL"/>
        <w:rPr>
          <w:lang w:val="en-US"/>
        </w:rPr>
      </w:pPr>
      <w:r>
        <w:rPr>
          <w:lang w:val="en-US"/>
        </w:rPr>
        <w:t xml:space="preserve">      type: oauth2</w:t>
      </w:r>
    </w:p>
    <w:p w14:paraId="40816C23" w14:textId="77777777" w:rsidR="00063AB2" w:rsidRDefault="00063AB2" w:rsidP="00063AB2">
      <w:pPr>
        <w:pStyle w:val="PL"/>
        <w:rPr>
          <w:lang w:val="en-US"/>
        </w:rPr>
      </w:pPr>
      <w:r>
        <w:rPr>
          <w:lang w:val="en-US"/>
        </w:rPr>
        <w:t xml:space="preserve">      flows:</w:t>
      </w:r>
    </w:p>
    <w:p w14:paraId="401E615E" w14:textId="77777777" w:rsidR="00063AB2" w:rsidRDefault="00063AB2" w:rsidP="00063AB2">
      <w:pPr>
        <w:pStyle w:val="PL"/>
        <w:rPr>
          <w:lang w:val="en-US"/>
        </w:rPr>
      </w:pPr>
      <w:r>
        <w:rPr>
          <w:lang w:val="en-US"/>
        </w:rPr>
        <w:t xml:space="preserve">        clientCredentials:</w:t>
      </w:r>
    </w:p>
    <w:p w14:paraId="688A2724" w14:textId="77777777" w:rsidR="00063AB2" w:rsidRDefault="00063AB2" w:rsidP="00063AB2">
      <w:pPr>
        <w:pStyle w:val="PL"/>
        <w:rPr>
          <w:lang w:val="en-US"/>
        </w:rPr>
      </w:pPr>
      <w:r>
        <w:rPr>
          <w:lang w:val="en-US"/>
        </w:rPr>
        <w:t xml:space="preserve">          tokenUrl: '{nrfApiRoot}/oauth2/token'</w:t>
      </w:r>
    </w:p>
    <w:p w14:paraId="170C81AC" w14:textId="77777777" w:rsidR="00063AB2" w:rsidRDefault="00063AB2" w:rsidP="00063AB2">
      <w:pPr>
        <w:pStyle w:val="PL"/>
        <w:rPr>
          <w:lang w:val="en-US"/>
        </w:rPr>
      </w:pPr>
      <w:r>
        <w:rPr>
          <w:lang w:val="en-US"/>
        </w:rPr>
        <w:t xml:space="preserve">          scopes:</w:t>
      </w:r>
    </w:p>
    <w:p w14:paraId="55D7650C" w14:textId="77777777" w:rsidR="00063AB2" w:rsidRDefault="00063AB2" w:rsidP="00063AB2">
      <w:pPr>
        <w:pStyle w:val="PL"/>
      </w:pPr>
      <w:r>
        <w:t xml:space="preserve">            npkmf-disc: Access to the </w:t>
      </w:r>
      <w:r>
        <w:rPr>
          <w:lang w:val="fr-FR"/>
        </w:rPr>
        <w:t>Npkmf_Discovery</w:t>
      </w:r>
      <w:r>
        <w:t xml:space="preserve"> API</w:t>
      </w:r>
    </w:p>
    <w:p w14:paraId="434C54BA" w14:textId="77777777" w:rsidR="00063AB2" w:rsidRDefault="00063AB2" w:rsidP="00063AB2">
      <w:pPr>
        <w:pStyle w:val="PL"/>
      </w:pPr>
      <w:r>
        <w:t xml:space="preserve">            npkmf-disc:announce-authorize:modify: &gt;</w:t>
      </w:r>
    </w:p>
    <w:p w14:paraId="625B3577" w14:textId="77777777" w:rsidR="00063AB2" w:rsidRDefault="00063AB2" w:rsidP="00063AB2">
      <w:pPr>
        <w:pStyle w:val="PL"/>
      </w:pPr>
      <w:r>
        <w:t xml:space="preserve">              Access to modify the authorization to announce for a UE in the PLMN</w:t>
      </w:r>
    </w:p>
    <w:p w14:paraId="601F0486" w14:textId="77777777" w:rsidR="00063AB2" w:rsidRDefault="00063AB2" w:rsidP="00063AB2">
      <w:pPr>
        <w:pStyle w:val="PL"/>
      </w:pPr>
      <w:r>
        <w:t xml:space="preserve">            npkmf-disc:monitor-key:modify: &gt;</w:t>
      </w:r>
    </w:p>
    <w:p w14:paraId="20FD70E8" w14:textId="77777777" w:rsidR="00063AB2" w:rsidRDefault="00063AB2" w:rsidP="00063AB2">
      <w:pPr>
        <w:pStyle w:val="PL"/>
      </w:pPr>
      <w:r>
        <w:t xml:space="preserve">              Access to modify the authorization for monitoring for an UE in the PLMN</w:t>
      </w:r>
    </w:p>
    <w:p w14:paraId="35E14129" w14:textId="77777777" w:rsidR="00063AB2" w:rsidRDefault="00063AB2" w:rsidP="00063AB2">
      <w:pPr>
        <w:pStyle w:val="PL"/>
      </w:pPr>
      <w:r>
        <w:t xml:space="preserve">            npkmf-disc:discovery-key:modify: &gt;</w:t>
      </w:r>
    </w:p>
    <w:p w14:paraId="1D8D834F" w14:textId="77777777" w:rsidR="00063AB2" w:rsidRDefault="00063AB2" w:rsidP="00063AB2">
      <w:pPr>
        <w:pStyle w:val="PL"/>
      </w:pPr>
      <w:r>
        <w:t xml:space="preserve">              Access to modify the authorization from the 5G DDNMF for a discoverer UE </w:t>
      </w:r>
    </w:p>
    <w:p w14:paraId="58F33721" w14:textId="77777777" w:rsidR="00063AB2" w:rsidRDefault="00063AB2" w:rsidP="00063AB2">
      <w:pPr>
        <w:pStyle w:val="PL"/>
      </w:pPr>
      <w:r>
        <w:t xml:space="preserve">              in the PLMN to operate Model B restricted discovery</w:t>
      </w:r>
    </w:p>
    <w:p w14:paraId="0596C722" w14:textId="77777777" w:rsidR="00063AB2" w:rsidRDefault="00063AB2" w:rsidP="00063AB2">
      <w:pPr>
        <w:pStyle w:val="PL"/>
      </w:pPr>
    </w:p>
    <w:p w14:paraId="0462042D" w14:textId="77777777" w:rsidR="00063AB2" w:rsidRDefault="00063AB2" w:rsidP="00063AB2">
      <w:pPr>
        <w:pStyle w:val="PL"/>
      </w:pPr>
      <w:r>
        <w:t xml:space="preserve">  schemas:</w:t>
      </w:r>
    </w:p>
    <w:p w14:paraId="3F46D4E4" w14:textId="77777777" w:rsidR="00063AB2" w:rsidRDefault="00063AB2" w:rsidP="00063AB2">
      <w:pPr>
        <w:pStyle w:val="PL"/>
      </w:pPr>
    </w:p>
    <w:p w14:paraId="1B61FE8E" w14:textId="77777777" w:rsidR="00063AB2" w:rsidRDefault="00063AB2" w:rsidP="00063AB2">
      <w:pPr>
        <w:pStyle w:val="PL"/>
      </w:pPr>
      <w:r>
        <w:t># STRUCTURED TYPES:</w:t>
      </w:r>
    </w:p>
    <w:p w14:paraId="196F4B41" w14:textId="77777777" w:rsidR="00063AB2" w:rsidRDefault="00063AB2" w:rsidP="00063AB2">
      <w:pPr>
        <w:pStyle w:val="PL"/>
      </w:pPr>
    </w:p>
    <w:p w14:paraId="5DA6C2E5" w14:textId="77777777" w:rsidR="00063AB2" w:rsidRDefault="00063AB2" w:rsidP="00063AB2">
      <w:pPr>
        <w:pStyle w:val="PL"/>
        <w:rPr>
          <w:lang w:eastAsia="en-GB"/>
        </w:rPr>
      </w:pPr>
      <w:r>
        <w:t xml:space="preserve">    AnnounceAuthData:</w:t>
      </w:r>
    </w:p>
    <w:p w14:paraId="618FB391" w14:textId="77777777" w:rsidR="00063AB2" w:rsidRDefault="00063AB2" w:rsidP="00063AB2">
      <w:pPr>
        <w:pStyle w:val="PL"/>
      </w:pPr>
      <w:r>
        <w:t xml:space="preserve">      type: object</w:t>
      </w:r>
    </w:p>
    <w:p w14:paraId="60E89C7D" w14:textId="77777777" w:rsidR="00063AB2" w:rsidRDefault="00063AB2" w:rsidP="00063AB2">
      <w:pPr>
        <w:pStyle w:val="PL"/>
      </w:pPr>
      <w:r>
        <w:t xml:space="preserve">      description: Represents Data used to request the authorization to announce for a UE</w:t>
      </w:r>
    </w:p>
    <w:p w14:paraId="56C846F1" w14:textId="77777777" w:rsidR="00063AB2" w:rsidRDefault="00063AB2" w:rsidP="00063AB2">
      <w:pPr>
        <w:pStyle w:val="PL"/>
      </w:pPr>
      <w:r>
        <w:t xml:space="preserve">      required:</w:t>
      </w:r>
    </w:p>
    <w:p w14:paraId="5C567C17" w14:textId="77777777" w:rsidR="00063AB2" w:rsidRDefault="00063AB2" w:rsidP="00063AB2">
      <w:pPr>
        <w:pStyle w:val="PL"/>
      </w:pPr>
      <w:r>
        <w:t xml:space="preserve">        - relayServCode</w:t>
      </w:r>
    </w:p>
    <w:p w14:paraId="7CE377D0" w14:textId="77777777" w:rsidR="00063AB2" w:rsidRDefault="00063AB2" w:rsidP="00063AB2">
      <w:pPr>
        <w:pStyle w:val="PL"/>
      </w:pPr>
      <w:r>
        <w:t xml:space="preserve">      properties:</w:t>
      </w:r>
    </w:p>
    <w:p w14:paraId="3D785143" w14:textId="77777777" w:rsidR="00063AB2" w:rsidRDefault="00063AB2" w:rsidP="00063AB2">
      <w:pPr>
        <w:pStyle w:val="PL"/>
      </w:pPr>
      <w:r>
        <w:t xml:space="preserve">        relayServCode:</w:t>
      </w:r>
    </w:p>
    <w:p w14:paraId="4BD243FE" w14:textId="77777777" w:rsidR="00063AB2" w:rsidRDefault="00063AB2" w:rsidP="00063AB2">
      <w:pPr>
        <w:pStyle w:val="PL"/>
      </w:pPr>
      <w:r>
        <w:t xml:space="preserve">          $ref: 'TS29571_CommonData.yaml#/components/schemas/RelayServiceCode'</w:t>
      </w:r>
    </w:p>
    <w:p w14:paraId="5C873A25" w14:textId="77777777" w:rsidR="00063AB2" w:rsidRDefault="00063AB2" w:rsidP="00063AB2">
      <w:pPr>
        <w:pStyle w:val="PL"/>
      </w:pPr>
    </w:p>
    <w:p w14:paraId="4ACE733C" w14:textId="77777777" w:rsidR="00063AB2" w:rsidRDefault="00063AB2" w:rsidP="00063AB2">
      <w:pPr>
        <w:pStyle w:val="PL"/>
        <w:rPr>
          <w:lang w:eastAsia="en-GB"/>
        </w:rPr>
      </w:pPr>
      <w:r>
        <w:t xml:space="preserve">    MonitorKeyReqData:</w:t>
      </w:r>
    </w:p>
    <w:p w14:paraId="6D279DCF" w14:textId="77777777" w:rsidR="00063AB2" w:rsidRDefault="00063AB2" w:rsidP="00063AB2">
      <w:pPr>
        <w:pStyle w:val="PL"/>
      </w:pPr>
      <w:r>
        <w:t xml:space="preserve">      type: object</w:t>
      </w:r>
    </w:p>
    <w:p w14:paraId="23DE0650" w14:textId="77777777" w:rsidR="00063AB2" w:rsidRDefault="00063AB2" w:rsidP="00063AB2">
      <w:pPr>
        <w:pStyle w:val="PL"/>
      </w:pPr>
      <w:r>
        <w:t xml:space="preserve">      description: Data used to request the discovery key to monitor for a UE</w:t>
      </w:r>
    </w:p>
    <w:p w14:paraId="17A4E522" w14:textId="77777777" w:rsidR="00063AB2" w:rsidRDefault="00063AB2" w:rsidP="00063AB2">
      <w:pPr>
        <w:pStyle w:val="PL"/>
      </w:pPr>
      <w:r>
        <w:t xml:space="preserve">      required:</w:t>
      </w:r>
    </w:p>
    <w:p w14:paraId="2BF71A6D" w14:textId="77777777" w:rsidR="00063AB2" w:rsidRDefault="00063AB2" w:rsidP="00063AB2">
      <w:pPr>
        <w:pStyle w:val="PL"/>
      </w:pPr>
      <w:r>
        <w:t xml:space="preserve">        - relayServCode</w:t>
      </w:r>
    </w:p>
    <w:p w14:paraId="41BD8F9B" w14:textId="77777777" w:rsidR="00063AB2" w:rsidRDefault="00063AB2" w:rsidP="00063AB2">
      <w:pPr>
        <w:pStyle w:val="PL"/>
      </w:pPr>
      <w:r>
        <w:t xml:space="preserve">        - </w:t>
      </w:r>
      <w:r w:rsidRPr="0069434B">
        <w:t>ueSecurityCapability</w:t>
      </w:r>
    </w:p>
    <w:p w14:paraId="203AF624" w14:textId="77777777" w:rsidR="00063AB2" w:rsidRDefault="00063AB2" w:rsidP="00063AB2">
      <w:pPr>
        <w:pStyle w:val="PL"/>
      </w:pPr>
      <w:r>
        <w:t xml:space="preserve">      properties:</w:t>
      </w:r>
    </w:p>
    <w:p w14:paraId="11018BD6" w14:textId="77777777" w:rsidR="00063AB2" w:rsidRDefault="00063AB2" w:rsidP="00063AB2">
      <w:pPr>
        <w:pStyle w:val="PL"/>
      </w:pPr>
      <w:r>
        <w:t xml:space="preserve">        relayServCode:</w:t>
      </w:r>
    </w:p>
    <w:p w14:paraId="035E5289" w14:textId="77777777" w:rsidR="00063AB2" w:rsidRDefault="00063AB2" w:rsidP="00063AB2">
      <w:pPr>
        <w:pStyle w:val="PL"/>
      </w:pPr>
      <w:r>
        <w:t xml:space="preserve">          $ref: 'TS29571_CommonData.yaml#/components/schemas/RelayServiceCode'</w:t>
      </w:r>
    </w:p>
    <w:p w14:paraId="5490F150" w14:textId="77777777" w:rsidR="00063AB2" w:rsidRDefault="00063AB2" w:rsidP="00063AB2">
      <w:pPr>
        <w:pStyle w:val="PL"/>
      </w:pPr>
      <w:r>
        <w:t xml:space="preserve">        ueSecurityCapability:</w:t>
      </w:r>
    </w:p>
    <w:p w14:paraId="578675F5" w14:textId="77777777" w:rsidR="00063AB2" w:rsidRDefault="00063AB2" w:rsidP="00063AB2">
      <w:pPr>
        <w:pStyle w:val="PL"/>
        <w:rPr>
          <w:lang w:eastAsia="en-GB"/>
        </w:rPr>
      </w:pPr>
      <w:r>
        <w:t xml:space="preserve">          $ref: '#/components/schemas/UeSecurityCapability'</w:t>
      </w:r>
    </w:p>
    <w:p w14:paraId="5C68276C" w14:textId="77777777" w:rsidR="00063AB2" w:rsidRDefault="00063AB2" w:rsidP="00063AB2">
      <w:pPr>
        <w:pStyle w:val="PL"/>
      </w:pPr>
    </w:p>
    <w:p w14:paraId="22BD37E6" w14:textId="77777777" w:rsidR="00063AB2" w:rsidRDefault="00063AB2" w:rsidP="00063AB2">
      <w:pPr>
        <w:pStyle w:val="PL"/>
        <w:rPr>
          <w:lang w:eastAsia="en-GB"/>
        </w:rPr>
      </w:pPr>
      <w:r>
        <w:t xml:space="preserve">    MonitorKeyRespData:</w:t>
      </w:r>
    </w:p>
    <w:p w14:paraId="501627FA" w14:textId="77777777" w:rsidR="00063AB2" w:rsidRDefault="00063AB2" w:rsidP="00063AB2">
      <w:pPr>
        <w:pStyle w:val="PL"/>
      </w:pPr>
      <w:r>
        <w:t xml:space="preserve">      type: object</w:t>
      </w:r>
    </w:p>
    <w:p w14:paraId="7D088F36" w14:textId="77777777" w:rsidR="00063AB2" w:rsidRDefault="00063AB2" w:rsidP="00063AB2">
      <w:pPr>
        <w:pStyle w:val="PL"/>
      </w:pPr>
      <w:r>
        <w:t xml:space="preserve">      description: Represents the obtained Monitor Discovery Key Data for a UE</w:t>
      </w:r>
    </w:p>
    <w:p w14:paraId="4C6B1250" w14:textId="77777777" w:rsidR="00063AB2" w:rsidRDefault="00063AB2" w:rsidP="00063AB2">
      <w:pPr>
        <w:pStyle w:val="PL"/>
      </w:pPr>
      <w:r>
        <w:t xml:space="preserve">      required:</w:t>
      </w:r>
    </w:p>
    <w:p w14:paraId="42AA5F1A" w14:textId="77777777" w:rsidR="00063AB2" w:rsidRDefault="00063AB2" w:rsidP="00063AB2">
      <w:pPr>
        <w:pStyle w:val="PL"/>
      </w:pPr>
      <w:r>
        <w:t xml:space="preserve">        - </w:t>
      </w:r>
      <w:r>
        <w:rPr>
          <w:lang w:eastAsia="zh-CN"/>
        </w:rPr>
        <w:t>chosenPc5CipheringAlgorithm</w:t>
      </w:r>
    </w:p>
    <w:p w14:paraId="1D0F52B2" w14:textId="77777777" w:rsidR="00063AB2" w:rsidRDefault="00063AB2" w:rsidP="00063AB2">
      <w:pPr>
        <w:pStyle w:val="PL"/>
      </w:pPr>
      <w:r>
        <w:t xml:space="preserve">        - </w:t>
      </w:r>
      <w:r>
        <w:rPr>
          <w:lang w:eastAsia="zh-CN"/>
        </w:rPr>
        <w:t>discSecMaterials</w:t>
      </w:r>
    </w:p>
    <w:p w14:paraId="6FE43FDE" w14:textId="77777777" w:rsidR="00063AB2" w:rsidRDefault="00063AB2" w:rsidP="00063AB2">
      <w:pPr>
        <w:pStyle w:val="PL"/>
      </w:pPr>
      <w:r>
        <w:t xml:space="preserve">      properties:</w:t>
      </w:r>
    </w:p>
    <w:p w14:paraId="2273133F" w14:textId="77777777" w:rsidR="00063AB2" w:rsidRDefault="00063AB2" w:rsidP="00063AB2">
      <w:pPr>
        <w:pStyle w:val="PL"/>
      </w:pPr>
      <w:r>
        <w:t xml:space="preserve">        </w:t>
      </w:r>
      <w:r>
        <w:rPr>
          <w:lang w:eastAsia="zh-CN"/>
        </w:rPr>
        <w:t>chosenPc5CipheringAlgorithm</w:t>
      </w:r>
      <w:r>
        <w:t>:</w:t>
      </w:r>
    </w:p>
    <w:p w14:paraId="33B62B6F" w14:textId="77777777" w:rsidR="00063AB2" w:rsidRDefault="00063AB2" w:rsidP="00063AB2">
      <w:pPr>
        <w:pStyle w:val="PL"/>
        <w:rPr>
          <w:lang w:eastAsia="en-GB"/>
        </w:rPr>
      </w:pPr>
      <w:r>
        <w:t xml:space="preserve">          $ref: '#/components/schemas/</w:t>
      </w:r>
      <w:r>
        <w:rPr>
          <w:lang w:eastAsia="zh-CN"/>
        </w:rPr>
        <w:t>ChosenPc5CipheringAlgorithm</w:t>
      </w:r>
      <w:r>
        <w:t>'</w:t>
      </w:r>
    </w:p>
    <w:p w14:paraId="6EAD091A" w14:textId="77777777" w:rsidR="00063AB2" w:rsidRDefault="00063AB2" w:rsidP="00063AB2">
      <w:pPr>
        <w:pStyle w:val="PL"/>
      </w:pPr>
      <w:r>
        <w:t xml:space="preserve">        </w:t>
      </w:r>
      <w:r>
        <w:rPr>
          <w:lang w:eastAsia="zh-CN"/>
        </w:rPr>
        <w:t>discSecMaterials</w:t>
      </w:r>
      <w:r>
        <w:t>:</w:t>
      </w:r>
    </w:p>
    <w:p w14:paraId="7F432B18" w14:textId="77777777" w:rsidR="00063AB2" w:rsidRDefault="00063AB2" w:rsidP="00063AB2">
      <w:pPr>
        <w:pStyle w:val="PL"/>
      </w:pPr>
      <w:r>
        <w:t xml:space="preserve">          $ref: '#/components/schemas/</w:t>
      </w:r>
      <w:r>
        <w:rPr>
          <w:lang w:eastAsia="zh-CN"/>
        </w:rPr>
        <w:t>DiscSecMaterials</w:t>
      </w:r>
      <w:r>
        <w:t>'</w:t>
      </w:r>
    </w:p>
    <w:p w14:paraId="4ED93346" w14:textId="77777777" w:rsidR="00063AB2" w:rsidRDefault="00063AB2" w:rsidP="00063AB2">
      <w:pPr>
        <w:pStyle w:val="PL"/>
        <w:rPr>
          <w:lang w:eastAsia="en-GB"/>
        </w:rPr>
      </w:pPr>
      <w:r>
        <w:t xml:space="preserve">    DiscoveryKeyReqData:</w:t>
      </w:r>
    </w:p>
    <w:p w14:paraId="7D90F27F" w14:textId="77777777" w:rsidR="00063AB2" w:rsidRDefault="00063AB2" w:rsidP="00063AB2">
      <w:pPr>
        <w:pStyle w:val="PL"/>
      </w:pPr>
      <w:r>
        <w:t xml:space="preserve">      type: object</w:t>
      </w:r>
    </w:p>
    <w:p w14:paraId="3CB3EBD2" w14:textId="77777777" w:rsidR="00063AB2" w:rsidRDefault="00063AB2" w:rsidP="00063AB2">
      <w:pPr>
        <w:pStyle w:val="PL"/>
      </w:pPr>
      <w:r>
        <w:t xml:space="preserve">      description: Data used to request the discovery key to monitor for a</w:t>
      </w:r>
      <w:r w:rsidRPr="0069434B">
        <w:t xml:space="preserve"> </w:t>
      </w:r>
      <w:r>
        <w:t>discoverer UE</w:t>
      </w:r>
    </w:p>
    <w:p w14:paraId="5D6AB087" w14:textId="77777777" w:rsidR="00063AB2" w:rsidRDefault="00063AB2" w:rsidP="00063AB2">
      <w:pPr>
        <w:pStyle w:val="PL"/>
      </w:pPr>
      <w:r>
        <w:t xml:space="preserve">      required:</w:t>
      </w:r>
    </w:p>
    <w:p w14:paraId="610311B1" w14:textId="77777777" w:rsidR="00063AB2" w:rsidRDefault="00063AB2" w:rsidP="00063AB2">
      <w:pPr>
        <w:pStyle w:val="PL"/>
      </w:pPr>
      <w:r>
        <w:t xml:space="preserve">        - relayServCode</w:t>
      </w:r>
    </w:p>
    <w:p w14:paraId="4DCAADA8" w14:textId="77777777" w:rsidR="00063AB2" w:rsidRDefault="00063AB2" w:rsidP="00063AB2">
      <w:pPr>
        <w:pStyle w:val="PL"/>
      </w:pPr>
      <w:r>
        <w:t xml:space="preserve">        - </w:t>
      </w:r>
      <w:r w:rsidRPr="0069434B">
        <w:t>ueSecurityCapability</w:t>
      </w:r>
    </w:p>
    <w:p w14:paraId="7374F79F" w14:textId="77777777" w:rsidR="00063AB2" w:rsidRDefault="00063AB2" w:rsidP="00063AB2">
      <w:pPr>
        <w:pStyle w:val="PL"/>
      </w:pPr>
      <w:r>
        <w:t xml:space="preserve">      properties:</w:t>
      </w:r>
    </w:p>
    <w:p w14:paraId="694C76AF" w14:textId="77777777" w:rsidR="00063AB2" w:rsidRDefault="00063AB2" w:rsidP="00063AB2">
      <w:pPr>
        <w:pStyle w:val="PL"/>
      </w:pPr>
      <w:r>
        <w:t xml:space="preserve">        relayServCode:</w:t>
      </w:r>
    </w:p>
    <w:p w14:paraId="35721561" w14:textId="77777777" w:rsidR="00063AB2" w:rsidRDefault="00063AB2" w:rsidP="00063AB2">
      <w:pPr>
        <w:pStyle w:val="PL"/>
      </w:pPr>
      <w:r>
        <w:t xml:space="preserve">          $ref: 'TS29571_CommonData.yaml#/components/schemas/RelayServiceCode'</w:t>
      </w:r>
    </w:p>
    <w:p w14:paraId="74AB031A" w14:textId="77777777" w:rsidR="00063AB2" w:rsidRDefault="00063AB2" w:rsidP="00063AB2">
      <w:pPr>
        <w:pStyle w:val="PL"/>
      </w:pPr>
      <w:r>
        <w:t xml:space="preserve">        ueSecurityCapability:</w:t>
      </w:r>
    </w:p>
    <w:p w14:paraId="5FA2E69E" w14:textId="77777777" w:rsidR="00063AB2" w:rsidRDefault="00063AB2" w:rsidP="00063AB2">
      <w:pPr>
        <w:pStyle w:val="PL"/>
        <w:rPr>
          <w:lang w:eastAsia="en-GB"/>
        </w:rPr>
      </w:pPr>
      <w:r>
        <w:t xml:space="preserve">          $ref: '#/components/schemas/UeSecurityCapability'</w:t>
      </w:r>
    </w:p>
    <w:p w14:paraId="07762414" w14:textId="77777777" w:rsidR="00063AB2" w:rsidRDefault="00063AB2" w:rsidP="00063AB2">
      <w:pPr>
        <w:pStyle w:val="PL"/>
      </w:pPr>
    </w:p>
    <w:p w14:paraId="5A52BD39" w14:textId="77777777" w:rsidR="00063AB2" w:rsidRDefault="00063AB2" w:rsidP="00063AB2">
      <w:pPr>
        <w:pStyle w:val="PL"/>
        <w:rPr>
          <w:lang w:eastAsia="en-GB"/>
        </w:rPr>
      </w:pPr>
      <w:r>
        <w:t xml:space="preserve">    DiscoveryKeyRespData:</w:t>
      </w:r>
    </w:p>
    <w:p w14:paraId="3332291F" w14:textId="77777777" w:rsidR="00063AB2" w:rsidRDefault="00063AB2" w:rsidP="00063AB2">
      <w:pPr>
        <w:pStyle w:val="PL"/>
      </w:pPr>
      <w:r>
        <w:t xml:space="preserve">      type: object</w:t>
      </w:r>
    </w:p>
    <w:p w14:paraId="266055F1" w14:textId="77777777" w:rsidR="00063AB2" w:rsidRDefault="00063AB2" w:rsidP="00063AB2">
      <w:pPr>
        <w:pStyle w:val="PL"/>
      </w:pPr>
      <w:r>
        <w:t xml:space="preserve">      description: Represents the obtained Monitor Discovery Key Data for a discoverer UE</w:t>
      </w:r>
    </w:p>
    <w:p w14:paraId="58CDC38F" w14:textId="77777777" w:rsidR="00063AB2" w:rsidRDefault="00063AB2" w:rsidP="00063AB2">
      <w:pPr>
        <w:pStyle w:val="PL"/>
      </w:pPr>
      <w:r>
        <w:t xml:space="preserve">      required:</w:t>
      </w:r>
    </w:p>
    <w:p w14:paraId="68D429F3" w14:textId="77777777" w:rsidR="00063AB2" w:rsidRDefault="00063AB2" w:rsidP="00063AB2">
      <w:pPr>
        <w:pStyle w:val="PL"/>
      </w:pPr>
      <w:r>
        <w:t xml:space="preserve">        - </w:t>
      </w:r>
      <w:r>
        <w:rPr>
          <w:lang w:eastAsia="zh-CN"/>
        </w:rPr>
        <w:t>chosenPc5CipheringAlgorithm</w:t>
      </w:r>
    </w:p>
    <w:p w14:paraId="2E5A49C9" w14:textId="77777777" w:rsidR="00063AB2" w:rsidRDefault="00063AB2" w:rsidP="00063AB2">
      <w:pPr>
        <w:pStyle w:val="PL"/>
      </w:pPr>
      <w:r>
        <w:t xml:space="preserve">        - </w:t>
      </w:r>
      <w:r>
        <w:rPr>
          <w:lang w:eastAsia="zh-CN"/>
        </w:rPr>
        <w:t>discSecMaterials</w:t>
      </w:r>
    </w:p>
    <w:p w14:paraId="58CD7D2F" w14:textId="77777777" w:rsidR="00063AB2" w:rsidRDefault="00063AB2" w:rsidP="00063AB2">
      <w:pPr>
        <w:pStyle w:val="PL"/>
      </w:pPr>
      <w:r>
        <w:t xml:space="preserve">      properties:</w:t>
      </w:r>
    </w:p>
    <w:p w14:paraId="5E4853C2" w14:textId="77777777" w:rsidR="00063AB2" w:rsidRDefault="00063AB2" w:rsidP="00063AB2">
      <w:pPr>
        <w:pStyle w:val="PL"/>
      </w:pPr>
      <w:r>
        <w:t xml:space="preserve">        </w:t>
      </w:r>
      <w:r>
        <w:rPr>
          <w:lang w:eastAsia="zh-CN"/>
        </w:rPr>
        <w:t>chosenPc5CipheringAlgorithm</w:t>
      </w:r>
      <w:r>
        <w:t>:</w:t>
      </w:r>
    </w:p>
    <w:p w14:paraId="17C21198" w14:textId="77777777" w:rsidR="00063AB2" w:rsidRDefault="00063AB2" w:rsidP="00063AB2">
      <w:pPr>
        <w:pStyle w:val="PL"/>
        <w:rPr>
          <w:lang w:eastAsia="en-GB"/>
        </w:rPr>
      </w:pPr>
      <w:r>
        <w:t xml:space="preserve">          $ref: '#/components/schemas/</w:t>
      </w:r>
      <w:r>
        <w:rPr>
          <w:lang w:eastAsia="zh-CN"/>
        </w:rPr>
        <w:t>ChosenPc5CipheringAlgorithm</w:t>
      </w:r>
      <w:r>
        <w:t>'</w:t>
      </w:r>
    </w:p>
    <w:p w14:paraId="0B29BF13" w14:textId="77777777" w:rsidR="00063AB2" w:rsidRDefault="00063AB2" w:rsidP="00063AB2">
      <w:pPr>
        <w:pStyle w:val="PL"/>
      </w:pPr>
      <w:r>
        <w:t xml:space="preserve">        </w:t>
      </w:r>
      <w:r>
        <w:rPr>
          <w:lang w:eastAsia="zh-CN"/>
        </w:rPr>
        <w:t>discSecMaterials</w:t>
      </w:r>
      <w:r>
        <w:t>:</w:t>
      </w:r>
    </w:p>
    <w:p w14:paraId="5B9400FC" w14:textId="77777777" w:rsidR="00063AB2" w:rsidRDefault="00063AB2" w:rsidP="00063AB2">
      <w:pPr>
        <w:pStyle w:val="PL"/>
      </w:pPr>
      <w:r>
        <w:t xml:space="preserve">          $ref: '#/components/schemas/</w:t>
      </w:r>
      <w:r>
        <w:rPr>
          <w:lang w:eastAsia="zh-CN"/>
        </w:rPr>
        <w:t>DiscSecMaterials</w:t>
      </w:r>
      <w:r>
        <w:t>'</w:t>
      </w:r>
    </w:p>
    <w:p w14:paraId="57F6AF84" w14:textId="77777777" w:rsidR="00063AB2" w:rsidRDefault="00063AB2" w:rsidP="00063AB2">
      <w:pPr>
        <w:pStyle w:val="PL"/>
        <w:rPr>
          <w:lang w:eastAsia="en-GB"/>
        </w:rPr>
      </w:pPr>
      <w:r>
        <w:t xml:space="preserve">    </w:t>
      </w:r>
      <w:r>
        <w:rPr>
          <w:lang w:eastAsia="zh-CN"/>
        </w:rPr>
        <w:t>DiscSecMaterials</w:t>
      </w:r>
      <w:r>
        <w:t>:</w:t>
      </w:r>
    </w:p>
    <w:p w14:paraId="2DB85157" w14:textId="77777777" w:rsidR="00063AB2" w:rsidRDefault="00063AB2" w:rsidP="00063AB2">
      <w:pPr>
        <w:pStyle w:val="PL"/>
      </w:pPr>
      <w:r>
        <w:t xml:space="preserve">      type: object</w:t>
      </w:r>
    </w:p>
    <w:p w14:paraId="13155026" w14:textId="77777777" w:rsidR="00063AB2" w:rsidRDefault="00063AB2" w:rsidP="00063AB2">
      <w:pPr>
        <w:pStyle w:val="PL"/>
      </w:pPr>
      <w:r>
        <w:t xml:space="preserve">      description: Represents the discovery security materials</w:t>
      </w:r>
    </w:p>
    <w:p w14:paraId="1FCBB5BA" w14:textId="77777777" w:rsidR="002178B8" w:rsidRDefault="00063AB2" w:rsidP="00063AB2">
      <w:pPr>
        <w:pStyle w:val="PL"/>
      </w:pPr>
      <w:r>
        <w:t xml:space="preserve">      properties:</w:t>
      </w:r>
      <w:bookmarkStart w:id="971" w:name="_Hlk149924122"/>
      <w:bookmarkStart w:id="972" w:name="_Hlk149933486"/>
    </w:p>
    <w:p w14:paraId="33B0779B" w14:textId="79006911" w:rsidR="00063AB2" w:rsidRDefault="00063AB2" w:rsidP="00063AB2">
      <w:pPr>
        <w:pStyle w:val="PL"/>
      </w:pPr>
      <w:r>
        <w:t xml:space="preserve">        duik:</w:t>
      </w:r>
    </w:p>
    <w:p w14:paraId="13E938D2" w14:textId="77777777" w:rsidR="00063AB2" w:rsidRDefault="00063AB2" w:rsidP="00063AB2">
      <w:pPr>
        <w:pStyle w:val="PL"/>
        <w:tabs>
          <w:tab w:val="clear" w:pos="1152"/>
          <w:tab w:val="left" w:pos="990"/>
        </w:tabs>
      </w:pPr>
      <w:r>
        <w:t xml:space="preserve">          $</w:t>
      </w:r>
      <w:r>
        <w:rPr>
          <w:rFonts w:hint="eastAsia"/>
          <w:lang w:eastAsia="zh-CN"/>
        </w:rPr>
        <w:t>ref</w:t>
      </w:r>
      <w:r>
        <w:t>: '#/components/schemas/Duik'</w:t>
      </w:r>
    </w:p>
    <w:p w14:paraId="75359D03" w14:textId="77777777" w:rsidR="00063AB2" w:rsidRDefault="00063AB2" w:rsidP="00063AB2">
      <w:pPr>
        <w:pStyle w:val="PL"/>
      </w:pPr>
      <w:r>
        <w:t xml:space="preserve">        dusk:</w:t>
      </w:r>
    </w:p>
    <w:p w14:paraId="24D57C4B"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Dusk</w:t>
      </w:r>
      <w:r>
        <w:t>'</w:t>
      </w:r>
    </w:p>
    <w:p w14:paraId="2D0E1AFF" w14:textId="77777777" w:rsidR="00063AB2" w:rsidRDefault="00063AB2" w:rsidP="00063AB2">
      <w:pPr>
        <w:pStyle w:val="PL"/>
      </w:pPr>
      <w:r>
        <w:t xml:space="preserve">        duck:</w:t>
      </w:r>
    </w:p>
    <w:p w14:paraId="112E62A2" w14:textId="77777777" w:rsidR="00063AB2" w:rsidRDefault="00063AB2" w:rsidP="00063AB2">
      <w:pPr>
        <w:pStyle w:val="PL"/>
        <w:tabs>
          <w:tab w:val="clear" w:pos="1152"/>
          <w:tab w:val="left" w:pos="990"/>
        </w:tabs>
      </w:pPr>
      <w:r>
        <w:t xml:space="preserve">          $</w:t>
      </w:r>
      <w:r>
        <w:rPr>
          <w:rFonts w:hint="eastAsia"/>
          <w:lang w:eastAsia="zh-CN"/>
        </w:rPr>
        <w:t>ref</w:t>
      </w:r>
      <w:r>
        <w:t>: '#/components/schemas/</w:t>
      </w:r>
      <w:r>
        <w:rPr>
          <w:lang w:eastAsia="zh-CN"/>
        </w:rPr>
        <w:t>Duck</w:t>
      </w:r>
      <w:r>
        <w:t>'</w:t>
      </w:r>
    </w:p>
    <w:bookmarkEnd w:id="971"/>
    <w:bookmarkEnd w:id="972"/>
    <w:p w14:paraId="3B8AAAF5" w14:textId="77777777" w:rsidR="00063AB2" w:rsidRDefault="00063AB2" w:rsidP="00063AB2">
      <w:pPr>
        <w:pStyle w:val="PL"/>
        <w:rPr>
          <w:lang w:eastAsia="en-GB"/>
        </w:rPr>
      </w:pPr>
    </w:p>
    <w:p w14:paraId="51CD4521" w14:textId="77777777" w:rsidR="00063AB2" w:rsidRDefault="00063AB2" w:rsidP="00063AB2">
      <w:pPr>
        <w:pStyle w:val="PL"/>
      </w:pPr>
    </w:p>
    <w:p w14:paraId="4AE1F1CF" w14:textId="77777777" w:rsidR="00063AB2" w:rsidRPr="00982F6A" w:rsidRDefault="00063AB2" w:rsidP="00063AB2">
      <w:pPr>
        <w:pStyle w:val="PL"/>
      </w:pPr>
    </w:p>
    <w:p w14:paraId="59065E7A" w14:textId="77777777" w:rsidR="00063AB2" w:rsidRDefault="00063AB2" w:rsidP="00063AB2">
      <w:pPr>
        <w:pStyle w:val="PL"/>
        <w:rPr>
          <w:lang w:eastAsia="en-GB"/>
        </w:rPr>
      </w:pPr>
      <w:r>
        <w:t># SIMPLE TYPES:</w:t>
      </w:r>
    </w:p>
    <w:p w14:paraId="646344B6" w14:textId="0399AB25" w:rsidR="00063AB2" w:rsidRDefault="00063AB2" w:rsidP="00063AB2">
      <w:pPr>
        <w:pStyle w:val="PL"/>
      </w:pPr>
      <w:r>
        <w:t xml:space="preserve">    U</w:t>
      </w:r>
      <w:r w:rsidRPr="00152E6E">
        <w:t>serInfoId</w:t>
      </w:r>
      <w:r>
        <w:t>:</w:t>
      </w:r>
    </w:p>
    <w:p w14:paraId="04A4F268" w14:textId="173B7EAE" w:rsidR="00852055" w:rsidRDefault="00852055" w:rsidP="00063AB2">
      <w:pPr>
        <w:pStyle w:val="PL"/>
        <w:rPr>
          <w:lang w:eastAsia="en-GB"/>
        </w:rPr>
      </w:pPr>
      <w:r>
        <w:t xml:space="preserve">      </w:t>
      </w:r>
      <w:r>
        <w:rPr>
          <w:lang w:val="en-US"/>
        </w:rPr>
        <w:t xml:space="preserve">description: </w:t>
      </w:r>
      <w:r>
        <w:rPr>
          <w:rFonts w:cs="Arial"/>
          <w:szCs w:val="18"/>
        </w:rPr>
        <w:t xml:space="preserve">Contains the </w:t>
      </w:r>
      <w:r>
        <w:t>User Info ID</w:t>
      </w:r>
      <w:r>
        <w:rPr>
          <w:rFonts w:cs="Arial"/>
          <w:szCs w:val="18"/>
        </w:rPr>
        <w:t>.</w:t>
      </w:r>
    </w:p>
    <w:p w14:paraId="4F4FE484" w14:textId="77777777" w:rsidR="00063AB2" w:rsidRPr="00B06F7A" w:rsidRDefault="00063AB2" w:rsidP="00063AB2">
      <w:pPr>
        <w:pStyle w:val="PL"/>
      </w:pPr>
      <w:r w:rsidRPr="00B06F7A">
        <w:rPr>
          <w:rFonts w:hint="eastAsia"/>
          <w:lang w:val="en-US" w:eastAsia="zh-CN"/>
        </w:rPr>
        <w:t xml:space="preserve">      </w:t>
      </w:r>
      <w:r w:rsidRPr="00B06F7A">
        <w:rPr>
          <w:lang w:val="en-US" w:eastAsia="zh-CN"/>
        </w:rPr>
        <w:t>t</w:t>
      </w:r>
      <w:r w:rsidRPr="00B06F7A">
        <w:rPr>
          <w:rFonts w:hint="eastAsia"/>
          <w:lang w:val="en-US" w:eastAsia="zh-CN"/>
        </w:rPr>
        <w:t>ype:</w:t>
      </w:r>
      <w:r w:rsidRPr="00B06F7A">
        <w:rPr>
          <w:lang w:val="en-US" w:eastAsia="zh-CN"/>
        </w:rPr>
        <w:t xml:space="preserve"> </w:t>
      </w:r>
      <w:r w:rsidRPr="00B06F7A">
        <w:t>string</w:t>
      </w:r>
    </w:p>
    <w:p w14:paraId="46FE7318" w14:textId="77777777" w:rsidR="00063AB2" w:rsidRPr="003B7FBF" w:rsidRDefault="00063AB2" w:rsidP="00063AB2">
      <w:pPr>
        <w:pStyle w:val="PL"/>
      </w:pPr>
    </w:p>
    <w:p w14:paraId="2A924313" w14:textId="77777777" w:rsidR="00063AB2" w:rsidRDefault="00063AB2" w:rsidP="00063AB2">
      <w:pPr>
        <w:pStyle w:val="PL"/>
        <w:rPr>
          <w:lang w:eastAsia="en-GB"/>
        </w:rPr>
      </w:pPr>
      <w:r>
        <w:t xml:space="preserve">    UeSecurityCapability:</w:t>
      </w:r>
    </w:p>
    <w:p w14:paraId="48240432" w14:textId="77777777" w:rsidR="00063AB2" w:rsidRDefault="00063AB2" w:rsidP="00063AB2">
      <w:pPr>
        <w:pStyle w:val="PL"/>
        <w:rPr>
          <w:lang w:eastAsia="en-GB"/>
        </w:rPr>
      </w:pPr>
      <w:r>
        <w:t xml:space="preserve">      $ref: 'TS29571_CommonData.yaml#/components/schemas/Bytes'</w:t>
      </w:r>
    </w:p>
    <w:p w14:paraId="28C1D944" w14:textId="77777777" w:rsidR="00063AB2" w:rsidRDefault="00063AB2" w:rsidP="00063AB2">
      <w:pPr>
        <w:pStyle w:val="PL"/>
      </w:pPr>
    </w:p>
    <w:p w14:paraId="2FB8DD25" w14:textId="77777777" w:rsidR="00063AB2" w:rsidRDefault="00063AB2" w:rsidP="00063AB2">
      <w:pPr>
        <w:pStyle w:val="PL"/>
        <w:rPr>
          <w:lang w:eastAsia="en-GB"/>
        </w:rPr>
      </w:pPr>
      <w:r>
        <w:t xml:space="preserve">    </w:t>
      </w:r>
      <w:r>
        <w:rPr>
          <w:lang w:eastAsia="zh-CN"/>
        </w:rPr>
        <w:t>ChosenPc5CipheringAlgorithm</w:t>
      </w:r>
      <w:r>
        <w:t>:</w:t>
      </w:r>
    </w:p>
    <w:p w14:paraId="6208AD4E" w14:textId="77777777" w:rsidR="00063AB2" w:rsidRDefault="00063AB2" w:rsidP="00063AB2">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01ED7383" w14:textId="77777777" w:rsidR="00063AB2" w:rsidRDefault="00063AB2" w:rsidP="00063AB2">
      <w:pPr>
        <w:pStyle w:val="PL"/>
      </w:pPr>
      <w:r>
        <w:t xml:space="preserve">      type: integer</w:t>
      </w:r>
    </w:p>
    <w:p w14:paraId="0D752AD4" w14:textId="77777777" w:rsidR="00063AB2" w:rsidRDefault="00063AB2" w:rsidP="00063AB2">
      <w:pPr>
        <w:pStyle w:val="PL"/>
      </w:pPr>
    </w:p>
    <w:p w14:paraId="62F8D05F" w14:textId="77777777" w:rsidR="00063AB2" w:rsidRDefault="00063AB2" w:rsidP="00063AB2">
      <w:pPr>
        <w:pStyle w:val="PL"/>
        <w:rPr>
          <w:lang w:eastAsia="en-GB"/>
        </w:rPr>
      </w:pPr>
      <w:bookmarkStart w:id="973" w:name="_Hlk149924135"/>
      <w:bookmarkStart w:id="974" w:name="_Hlk149933523"/>
      <w:r>
        <w:t xml:space="preserve">    </w:t>
      </w:r>
      <w:r>
        <w:rPr>
          <w:lang w:eastAsia="zh-CN"/>
        </w:rPr>
        <w:t>Duik</w:t>
      </w:r>
      <w:r>
        <w:t>:</w:t>
      </w:r>
    </w:p>
    <w:p w14:paraId="7E5EB6AE" w14:textId="77777777" w:rsidR="00063AB2" w:rsidRDefault="00063AB2" w:rsidP="00063AB2">
      <w:pPr>
        <w:pStyle w:val="PL"/>
        <w:rPr>
          <w:lang w:eastAsia="en-GB"/>
        </w:rPr>
      </w:pPr>
      <w:r>
        <w:t xml:space="preserve">      $ref: 'TS29571_CommonData.yaml#/components/schemas/Bytes'</w:t>
      </w:r>
    </w:p>
    <w:bookmarkEnd w:id="973"/>
    <w:p w14:paraId="1293402D" w14:textId="77777777" w:rsidR="00063AB2" w:rsidRDefault="00063AB2" w:rsidP="00063AB2">
      <w:pPr>
        <w:pStyle w:val="PL"/>
      </w:pPr>
    </w:p>
    <w:p w14:paraId="3611C7B4" w14:textId="77777777" w:rsidR="00063AB2" w:rsidRDefault="00063AB2" w:rsidP="00063AB2">
      <w:pPr>
        <w:pStyle w:val="PL"/>
        <w:rPr>
          <w:lang w:eastAsia="en-GB"/>
        </w:rPr>
      </w:pPr>
      <w:r>
        <w:t xml:space="preserve">    </w:t>
      </w:r>
      <w:r>
        <w:rPr>
          <w:lang w:eastAsia="zh-CN"/>
        </w:rPr>
        <w:t>Dusk</w:t>
      </w:r>
      <w:r>
        <w:t>:</w:t>
      </w:r>
    </w:p>
    <w:p w14:paraId="6327178F" w14:textId="77777777" w:rsidR="00063AB2" w:rsidRDefault="00063AB2" w:rsidP="00063AB2">
      <w:pPr>
        <w:pStyle w:val="PL"/>
        <w:rPr>
          <w:lang w:eastAsia="en-GB"/>
        </w:rPr>
      </w:pPr>
      <w:r>
        <w:t xml:space="preserve">      $ref: 'TS29571_CommonData.yaml#/components/schemas/Bytes'</w:t>
      </w:r>
    </w:p>
    <w:p w14:paraId="6DBFBA9D" w14:textId="77777777" w:rsidR="00063AB2" w:rsidRDefault="00063AB2" w:rsidP="00063AB2">
      <w:pPr>
        <w:pStyle w:val="PL"/>
      </w:pPr>
    </w:p>
    <w:p w14:paraId="6F6707ED" w14:textId="77777777" w:rsidR="00063AB2" w:rsidRDefault="00063AB2" w:rsidP="00063AB2">
      <w:pPr>
        <w:pStyle w:val="PL"/>
        <w:rPr>
          <w:lang w:eastAsia="en-GB"/>
        </w:rPr>
      </w:pPr>
      <w:r>
        <w:t xml:space="preserve">    </w:t>
      </w:r>
      <w:r>
        <w:rPr>
          <w:lang w:eastAsia="zh-CN"/>
        </w:rPr>
        <w:t>Duck</w:t>
      </w:r>
      <w:r>
        <w:t>:</w:t>
      </w:r>
    </w:p>
    <w:p w14:paraId="5EA808B4" w14:textId="77777777" w:rsidR="00063AB2" w:rsidRDefault="00063AB2" w:rsidP="00063AB2">
      <w:pPr>
        <w:pStyle w:val="PL"/>
        <w:rPr>
          <w:lang w:eastAsia="en-GB"/>
        </w:rPr>
      </w:pPr>
      <w:r>
        <w:t xml:space="preserve">      $ref: 'TS29571_CommonData.yaml#/components/schemas/Bytes'</w:t>
      </w:r>
    </w:p>
    <w:p w14:paraId="6F62DA19" w14:textId="77777777" w:rsidR="00063AB2" w:rsidRPr="00982F6A" w:rsidRDefault="00063AB2" w:rsidP="00063AB2">
      <w:pPr>
        <w:pStyle w:val="PL"/>
      </w:pPr>
    </w:p>
    <w:bookmarkEnd w:id="974"/>
    <w:p w14:paraId="3E55E2D3" w14:textId="77777777" w:rsidR="00063AB2" w:rsidRDefault="00063AB2" w:rsidP="00063AB2">
      <w:pPr>
        <w:pStyle w:val="PL"/>
        <w:rPr>
          <w:lang w:eastAsia="en-GB"/>
        </w:rPr>
      </w:pPr>
      <w:r>
        <w:t># ENUMS:</w:t>
      </w:r>
    </w:p>
    <w:p w14:paraId="7FEB884C" w14:textId="77777777" w:rsidR="00063AB2" w:rsidRPr="00F7664E" w:rsidRDefault="00063AB2" w:rsidP="00063AB2">
      <w:pPr>
        <w:pStyle w:val="PL"/>
      </w:pPr>
    </w:p>
    <w:p w14:paraId="2A22688A" w14:textId="77777777" w:rsidR="00063AB2" w:rsidRDefault="00063AB2" w:rsidP="005B7AC8">
      <w:pPr>
        <w:pStyle w:val="PL"/>
      </w:pPr>
    </w:p>
    <w:p w14:paraId="74CE5272" w14:textId="3F99564A" w:rsidR="00C26B3E" w:rsidRPr="002863AA" w:rsidRDefault="00E10C47" w:rsidP="002863AA">
      <w:pPr>
        <w:pStyle w:val="Heading8"/>
        <w:rPr>
          <w:lang w:eastAsia="zh-CN"/>
        </w:rPr>
      </w:pPr>
      <w:r>
        <w:br w:type="page"/>
      </w:r>
      <w:bookmarkStart w:id="975" w:name="_Toc104792433"/>
      <w:bookmarkStart w:id="976" w:name="_Toc122090737"/>
      <w:bookmarkStart w:id="977" w:name="_Toc145953123"/>
      <w:bookmarkStart w:id="978" w:name="_Toc153882723"/>
      <w:bookmarkStart w:id="979" w:name="_Toc186721443"/>
      <w:bookmarkStart w:id="980" w:name="_Toc200620248"/>
      <w:r>
        <w:t xml:space="preserve">Annex </w:t>
      </w:r>
      <w:r>
        <w:rPr>
          <w:rFonts w:hint="eastAsia"/>
        </w:rPr>
        <w:t>B</w:t>
      </w:r>
      <w:r>
        <w:t xml:space="preserve"> (informative):</w:t>
      </w:r>
      <w:bookmarkEnd w:id="975"/>
      <w:r w:rsidR="002863AA">
        <w:br/>
      </w:r>
      <w:r>
        <w:rPr>
          <w:rFonts w:cs="Arial"/>
          <w:szCs w:val="36"/>
        </w:rPr>
        <w:t>Change history</w:t>
      </w:r>
      <w:bookmarkEnd w:id="976"/>
      <w:bookmarkEnd w:id="977"/>
      <w:bookmarkEnd w:id="978"/>
      <w:bookmarkEnd w:id="979"/>
      <w:bookmarkEnd w:id="980"/>
    </w:p>
    <w:p w14:paraId="2A3DCF0F" w14:textId="77777777" w:rsidR="00C26B3E" w:rsidRDefault="00C26B3E">
      <w:pPr>
        <w:pStyle w:val="TH"/>
      </w:pPr>
      <w:bookmarkStart w:id="981" w:name="historyclause"/>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tr w:rsidR="00054708" w14:paraId="32E4ED68" w14:textId="77777777" w:rsidTr="006E4F57">
        <w:tc>
          <w:tcPr>
            <w:tcW w:w="800" w:type="dxa"/>
            <w:shd w:val="solid" w:color="FFFFFF" w:fill="auto"/>
          </w:tcPr>
          <w:p w14:paraId="5F8DCB4E" w14:textId="796CD85A" w:rsidR="00054708" w:rsidRDefault="00054708" w:rsidP="00054708">
            <w:pPr>
              <w:pStyle w:val="TAC"/>
              <w:rPr>
                <w:sz w:val="16"/>
                <w:szCs w:val="16"/>
                <w:lang w:eastAsia="zh-CN"/>
              </w:rPr>
            </w:pPr>
            <w:r>
              <w:rPr>
                <w:sz w:val="16"/>
                <w:szCs w:val="16"/>
                <w:lang w:eastAsia="zh-CN"/>
              </w:rPr>
              <w:t>2023-09</w:t>
            </w:r>
          </w:p>
        </w:tc>
        <w:tc>
          <w:tcPr>
            <w:tcW w:w="800" w:type="dxa"/>
            <w:shd w:val="solid" w:color="FFFFFF" w:fill="auto"/>
          </w:tcPr>
          <w:p w14:paraId="5DBD4AD2" w14:textId="020A2788" w:rsidR="00054708" w:rsidRDefault="00054708" w:rsidP="0011530D">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1EC522D" w14:textId="7C8274A1" w:rsidR="00054708" w:rsidRPr="00995C3C" w:rsidRDefault="000B49B6" w:rsidP="0011530D">
            <w:pPr>
              <w:pStyle w:val="TAC"/>
              <w:rPr>
                <w:sz w:val="16"/>
                <w:szCs w:val="16"/>
                <w:lang w:eastAsia="zh-CN"/>
              </w:rPr>
            </w:pPr>
            <w:r w:rsidRPr="000B49B6">
              <w:rPr>
                <w:sz w:val="16"/>
                <w:szCs w:val="16"/>
                <w:lang w:eastAsia="zh-CN"/>
              </w:rPr>
              <w:t>CP-232071</w:t>
            </w:r>
          </w:p>
        </w:tc>
        <w:tc>
          <w:tcPr>
            <w:tcW w:w="456" w:type="dxa"/>
            <w:shd w:val="solid" w:color="FFFFFF" w:fill="auto"/>
          </w:tcPr>
          <w:p w14:paraId="221953CD" w14:textId="0470373B" w:rsidR="00054708" w:rsidRDefault="00381B0E" w:rsidP="00432273">
            <w:pPr>
              <w:pStyle w:val="TAL"/>
              <w:rPr>
                <w:sz w:val="16"/>
                <w:szCs w:val="16"/>
                <w:lang w:eastAsia="zh-CN"/>
              </w:rPr>
            </w:pPr>
            <w:r>
              <w:rPr>
                <w:sz w:val="16"/>
                <w:szCs w:val="16"/>
                <w:lang w:eastAsia="zh-CN"/>
              </w:rPr>
              <w:t>0018</w:t>
            </w:r>
          </w:p>
        </w:tc>
        <w:tc>
          <w:tcPr>
            <w:tcW w:w="394" w:type="dxa"/>
            <w:shd w:val="solid" w:color="FFFFFF" w:fill="auto"/>
          </w:tcPr>
          <w:p w14:paraId="40B0B5F1" w14:textId="5BC7AD19" w:rsidR="00054708" w:rsidRDefault="00381B0E" w:rsidP="0011530D">
            <w:pPr>
              <w:pStyle w:val="TAR"/>
              <w:rPr>
                <w:sz w:val="16"/>
                <w:szCs w:val="16"/>
                <w:lang w:eastAsia="zh-CN"/>
              </w:rPr>
            </w:pPr>
            <w:r>
              <w:rPr>
                <w:sz w:val="16"/>
                <w:szCs w:val="16"/>
                <w:lang w:eastAsia="zh-CN"/>
              </w:rPr>
              <w:t>1</w:t>
            </w:r>
          </w:p>
        </w:tc>
        <w:tc>
          <w:tcPr>
            <w:tcW w:w="425" w:type="dxa"/>
            <w:shd w:val="solid" w:color="FFFFFF" w:fill="auto"/>
          </w:tcPr>
          <w:p w14:paraId="5640A98E" w14:textId="32B964E5" w:rsidR="00054708" w:rsidRDefault="00381B0E" w:rsidP="0011530D">
            <w:pPr>
              <w:pStyle w:val="TAC"/>
              <w:rPr>
                <w:sz w:val="16"/>
                <w:szCs w:val="16"/>
                <w:lang w:eastAsia="zh-CN"/>
              </w:rPr>
            </w:pPr>
            <w:r>
              <w:rPr>
                <w:sz w:val="16"/>
                <w:szCs w:val="16"/>
                <w:lang w:eastAsia="zh-CN"/>
              </w:rPr>
              <w:t>A</w:t>
            </w:r>
          </w:p>
        </w:tc>
        <w:tc>
          <w:tcPr>
            <w:tcW w:w="4962" w:type="dxa"/>
            <w:shd w:val="solid" w:color="FFFFFF" w:fill="auto"/>
          </w:tcPr>
          <w:p w14:paraId="09B57F9C" w14:textId="070315D7" w:rsidR="00054708" w:rsidRPr="00995C3C" w:rsidRDefault="00381B0E" w:rsidP="0011530D">
            <w:pPr>
              <w:pStyle w:val="TAL"/>
              <w:rPr>
                <w:sz w:val="16"/>
                <w:szCs w:val="16"/>
                <w:lang w:eastAsia="zh-CN"/>
              </w:rPr>
            </w:pPr>
            <w:r w:rsidRPr="00381B0E">
              <w:rPr>
                <w:sz w:val="16"/>
                <w:szCs w:val="16"/>
                <w:lang w:eastAsia="zh-CN"/>
              </w:rPr>
              <w:t>Remove the EN and add the missing reference point</w:t>
            </w:r>
          </w:p>
        </w:tc>
        <w:tc>
          <w:tcPr>
            <w:tcW w:w="708" w:type="dxa"/>
            <w:shd w:val="solid" w:color="FFFFFF" w:fill="auto"/>
          </w:tcPr>
          <w:p w14:paraId="12ED410B" w14:textId="2EDBDF3D" w:rsidR="00054708" w:rsidRDefault="009E1B35" w:rsidP="00FE22FF">
            <w:pPr>
              <w:pStyle w:val="TAC"/>
              <w:rPr>
                <w:sz w:val="16"/>
                <w:szCs w:val="16"/>
                <w:lang w:eastAsia="zh-CN"/>
              </w:rPr>
            </w:pPr>
            <w:r>
              <w:rPr>
                <w:sz w:val="16"/>
                <w:szCs w:val="16"/>
                <w:lang w:eastAsia="zh-CN"/>
              </w:rPr>
              <w:t>18.1.0</w:t>
            </w:r>
          </w:p>
        </w:tc>
      </w:tr>
      <w:tr w:rsidR="005D7D65" w14:paraId="04DE476E" w14:textId="77777777" w:rsidTr="006E4F57">
        <w:tc>
          <w:tcPr>
            <w:tcW w:w="800" w:type="dxa"/>
            <w:shd w:val="solid" w:color="FFFFFF" w:fill="auto"/>
          </w:tcPr>
          <w:p w14:paraId="23EE73DF" w14:textId="261FB2C0"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0DDFE5CA" w14:textId="5FF876C0"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17F3D90" w14:textId="33CF6501"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6969AC94" w14:textId="7869DF4C" w:rsidR="005D7D65" w:rsidRDefault="005D7D65" w:rsidP="005D7D65">
            <w:pPr>
              <w:pStyle w:val="TAL"/>
              <w:rPr>
                <w:sz w:val="16"/>
                <w:szCs w:val="16"/>
                <w:lang w:eastAsia="zh-CN"/>
              </w:rPr>
            </w:pPr>
            <w:r>
              <w:rPr>
                <w:rFonts w:cs="Arial"/>
                <w:sz w:val="16"/>
                <w:szCs w:val="16"/>
              </w:rPr>
              <w:t>0024</w:t>
            </w:r>
          </w:p>
        </w:tc>
        <w:tc>
          <w:tcPr>
            <w:tcW w:w="394" w:type="dxa"/>
            <w:shd w:val="solid" w:color="FFFFFF" w:fill="auto"/>
          </w:tcPr>
          <w:p w14:paraId="160E9FDB" w14:textId="5513C938" w:rsidR="005D7D65" w:rsidRDefault="005D7D65" w:rsidP="005D7D65">
            <w:pPr>
              <w:pStyle w:val="TAR"/>
              <w:rPr>
                <w:sz w:val="16"/>
                <w:szCs w:val="16"/>
                <w:lang w:eastAsia="zh-CN"/>
              </w:rPr>
            </w:pPr>
            <w:r>
              <w:rPr>
                <w:rFonts w:cs="Arial"/>
                <w:sz w:val="16"/>
                <w:szCs w:val="16"/>
              </w:rPr>
              <w:t>3</w:t>
            </w:r>
          </w:p>
        </w:tc>
        <w:tc>
          <w:tcPr>
            <w:tcW w:w="425" w:type="dxa"/>
            <w:shd w:val="solid" w:color="FFFFFF" w:fill="auto"/>
          </w:tcPr>
          <w:p w14:paraId="4A175239" w14:textId="731B5B9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7BBA415A" w14:textId="41A4D14E" w:rsidR="005D7D65" w:rsidRPr="00381B0E" w:rsidRDefault="005D7D65" w:rsidP="005D7D65">
            <w:pPr>
              <w:pStyle w:val="TAL"/>
              <w:rPr>
                <w:sz w:val="16"/>
                <w:szCs w:val="16"/>
                <w:lang w:eastAsia="zh-CN"/>
              </w:rPr>
            </w:pPr>
            <w:r>
              <w:rPr>
                <w:rFonts w:cs="Arial"/>
                <w:sz w:val="16"/>
                <w:szCs w:val="16"/>
              </w:rPr>
              <w:t>Npkmf_Discovery_AnnounceAuthorize service operation</w:t>
            </w:r>
          </w:p>
        </w:tc>
        <w:tc>
          <w:tcPr>
            <w:tcW w:w="708" w:type="dxa"/>
            <w:shd w:val="solid" w:color="FFFFFF" w:fill="auto"/>
          </w:tcPr>
          <w:p w14:paraId="336A0212" w14:textId="3C5D61DE" w:rsidR="005D7D65" w:rsidRDefault="005D7D65" w:rsidP="005D7D65">
            <w:pPr>
              <w:pStyle w:val="TAC"/>
              <w:rPr>
                <w:sz w:val="16"/>
                <w:szCs w:val="16"/>
                <w:lang w:eastAsia="zh-CN"/>
              </w:rPr>
            </w:pPr>
            <w:r>
              <w:rPr>
                <w:sz w:val="16"/>
                <w:szCs w:val="16"/>
                <w:lang w:eastAsia="zh-CN"/>
              </w:rPr>
              <w:t>18.2.0</w:t>
            </w:r>
          </w:p>
        </w:tc>
      </w:tr>
      <w:tr w:rsidR="005D7D65" w14:paraId="666078B1" w14:textId="77777777" w:rsidTr="006E4F57">
        <w:tc>
          <w:tcPr>
            <w:tcW w:w="800" w:type="dxa"/>
            <w:shd w:val="solid" w:color="FFFFFF" w:fill="auto"/>
          </w:tcPr>
          <w:p w14:paraId="5E670719" w14:textId="6ECFC2E5"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31883681" w14:textId="3374B24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19FC655" w14:textId="72A59010"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7988920D" w14:textId="10A858E1" w:rsidR="005D7D65" w:rsidRDefault="005D7D65" w:rsidP="005D7D65">
            <w:pPr>
              <w:pStyle w:val="TAL"/>
              <w:rPr>
                <w:sz w:val="16"/>
                <w:szCs w:val="16"/>
                <w:lang w:eastAsia="zh-CN"/>
              </w:rPr>
            </w:pPr>
            <w:r>
              <w:rPr>
                <w:rFonts w:cs="Arial"/>
                <w:sz w:val="16"/>
                <w:szCs w:val="16"/>
              </w:rPr>
              <w:t>0026</w:t>
            </w:r>
          </w:p>
        </w:tc>
        <w:tc>
          <w:tcPr>
            <w:tcW w:w="394" w:type="dxa"/>
            <w:shd w:val="solid" w:color="FFFFFF" w:fill="auto"/>
          </w:tcPr>
          <w:p w14:paraId="07580180" w14:textId="7B964995"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563E39E1" w14:textId="4F91D822"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2C3F574A" w14:textId="6AFE6AA9" w:rsidR="005D7D65" w:rsidRPr="00381B0E" w:rsidRDefault="005D7D65" w:rsidP="005D7D65">
            <w:pPr>
              <w:pStyle w:val="TAL"/>
              <w:rPr>
                <w:sz w:val="16"/>
                <w:szCs w:val="16"/>
                <w:lang w:eastAsia="zh-CN"/>
              </w:rPr>
            </w:pPr>
            <w:r>
              <w:rPr>
                <w:rFonts w:cs="Arial"/>
                <w:sz w:val="16"/>
                <w:szCs w:val="16"/>
              </w:rPr>
              <w:t>Npkmf_Discovery_MonitorKey service operation</w:t>
            </w:r>
          </w:p>
        </w:tc>
        <w:tc>
          <w:tcPr>
            <w:tcW w:w="708" w:type="dxa"/>
            <w:shd w:val="solid" w:color="FFFFFF" w:fill="auto"/>
          </w:tcPr>
          <w:p w14:paraId="1504709A" w14:textId="41A37142" w:rsidR="005D7D65" w:rsidRDefault="005D7D65" w:rsidP="005D7D65">
            <w:pPr>
              <w:pStyle w:val="TAC"/>
              <w:rPr>
                <w:sz w:val="16"/>
                <w:szCs w:val="16"/>
                <w:lang w:eastAsia="zh-CN"/>
              </w:rPr>
            </w:pPr>
            <w:r w:rsidRPr="009940DB">
              <w:rPr>
                <w:sz w:val="16"/>
                <w:szCs w:val="16"/>
                <w:lang w:eastAsia="zh-CN"/>
              </w:rPr>
              <w:t>18.2.0</w:t>
            </w:r>
          </w:p>
        </w:tc>
      </w:tr>
      <w:tr w:rsidR="005D7D65" w14:paraId="5AC39B66" w14:textId="77777777" w:rsidTr="006E4F57">
        <w:tc>
          <w:tcPr>
            <w:tcW w:w="800" w:type="dxa"/>
            <w:shd w:val="solid" w:color="FFFFFF" w:fill="auto"/>
          </w:tcPr>
          <w:p w14:paraId="1E0319B6" w14:textId="1EE8BEB1"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7FE14CF" w14:textId="61E83EC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9714428" w14:textId="04077536" w:rsidR="005D7D65" w:rsidRPr="000B49B6" w:rsidRDefault="00C44077" w:rsidP="005D7D65">
            <w:pPr>
              <w:pStyle w:val="TAC"/>
              <w:rPr>
                <w:sz w:val="16"/>
                <w:szCs w:val="16"/>
                <w:lang w:eastAsia="zh-CN"/>
              </w:rPr>
            </w:pPr>
            <w:r w:rsidRPr="00C44077">
              <w:rPr>
                <w:sz w:val="16"/>
                <w:szCs w:val="16"/>
                <w:lang w:eastAsia="zh-CN"/>
              </w:rPr>
              <w:t>CP-233069</w:t>
            </w:r>
          </w:p>
        </w:tc>
        <w:tc>
          <w:tcPr>
            <w:tcW w:w="456" w:type="dxa"/>
            <w:shd w:val="solid" w:color="FFFFFF" w:fill="auto"/>
          </w:tcPr>
          <w:p w14:paraId="39508F38" w14:textId="2566635E" w:rsidR="005D7D65" w:rsidRDefault="005D7D65" w:rsidP="005D7D65">
            <w:pPr>
              <w:pStyle w:val="TAL"/>
              <w:rPr>
                <w:sz w:val="16"/>
                <w:szCs w:val="16"/>
                <w:lang w:eastAsia="zh-CN"/>
              </w:rPr>
            </w:pPr>
            <w:r>
              <w:rPr>
                <w:rFonts w:cs="Arial"/>
                <w:sz w:val="16"/>
                <w:szCs w:val="16"/>
              </w:rPr>
              <w:t>0028</w:t>
            </w:r>
          </w:p>
        </w:tc>
        <w:tc>
          <w:tcPr>
            <w:tcW w:w="394" w:type="dxa"/>
            <w:shd w:val="solid" w:color="FFFFFF" w:fill="auto"/>
          </w:tcPr>
          <w:p w14:paraId="62932544" w14:textId="291D65B2"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2099E4F" w14:textId="67D3333B" w:rsidR="005D7D65" w:rsidRDefault="005D7D65" w:rsidP="005D7D65">
            <w:pPr>
              <w:pStyle w:val="TAC"/>
              <w:rPr>
                <w:sz w:val="16"/>
                <w:szCs w:val="16"/>
                <w:lang w:eastAsia="zh-CN"/>
              </w:rPr>
            </w:pPr>
            <w:r>
              <w:rPr>
                <w:rFonts w:cs="Arial"/>
                <w:sz w:val="16"/>
                <w:szCs w:val="16"/>
              </w:rPr>
              <w:t>A</w:t>
            </w:r>
          </w:p>
        </w:tc>
        <w:tc>
          <w:tcPr>
            <w:tcW w:w="4962" w:type="dxa"/>
            <w:shd w:val="solid" w:color="FFFFFF" w:fill="auto"/>
          </w:tcPr>
          <w:p w14:paraId="060B192A" w14:textId="3D4EC09E" w:rsidR="005D7D65" w:rsidRPr="00381B0E" w:rsidRDefault="005D7D65" w:rsidP="005D7D65">
            <w:pPr>
              <w:pStyle w:val="TAL"/>
              <w:rPr>
                <w:sz w:val="16"/>
                <w:szCs w:val="16"/>
                <w:lang w:eastAsia="zh-CN"/>
              </w:rPr>
            </w:pPr>
            <w:r>
              <w:rPr>
                <w:rFonts w:cs="Arial"/>
                <w:sz w:val="16"/>
                <w:szCs w:val="16"/>
              </w:rPr>
              <w:t>Npkmf_Discovery_DiscoveryKey service operation</w:t>
            </w:r>
          </w:p>
        </w:tc>
        <w:tc>
          <w:tcPr>
            <w:tcW w:w="708" w:type="dxa"/>
            <w:shd w:val="solid" w:color="FFFFFF" w:fill="auto"/>
          </w:tcPr>
          <w:p w14:paraId="72D11947" w14:textId="363CCC04" w:rsidR="005D7D65" w:rsidRDefault="005D7D65" w:rsidP="005D7D65">
            <w:pPr>
              <w:pStyle w:val="TAC"/>
              <w:rPr>
                <w:sz w:val="16"/>
                <w:szCs w:val="16"/>
                <w:lang w:eastAsia="zh-CN"/>
              </w:rPr>
            </w:pPr>
            <w:r w:rsidRPr="009940DB">
              <w:rPr>
                <w:sz w:val="16"/>
                <w:szCs w:val="16"/>
                <w:lang w:eastAsia="zh-CN"/>
              </w:rPr>
              <w:t>18.2.0</w:t>
            </w:r>
          </w:p>
        </w:tc>
      </w:tr>
      <w:tr w:rsidR="005D7D65" w14:paraId="22FDD44F" w14:textId="77777777" w:rsidTr="006E4F57">
        <w:tc>
          <w:tcPr>
            <w:tcW w:w="800" w:type="dxa"/>
            <w:shd w:val="solid" w:color="FFFFFF" w:fill="auto"/>
          </w:tcPr>
          <w:p w14:paraId="1D2D7365" w14:textId="25BE28A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3B0AD46" w14:textId="0B2A2A8B"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5BF4507D" w14:textId="5480E7BD"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46C0A134" w14:textId="63FEC664" w:rsidR="005D7D65" w:rsidRDefault="005D7D65" w:rsidP="005D7D65">
            <w:pPr>
              <w:pStyle w:val="TAL"/>
              <w:rPr>
                <w:sz w:val="16"/>
                <w:szCs w:val="16"/>
                <w:lang w:eastAsia="zh-CN"/>
              </w:rPr>
            </w:pPr>
            <w:r>
              <w:rPr>
                <w:rFonts w:cs="Arial"/>
                <w:sz w:val="16"/>
                <w:szCs w:val="16"/>
              </w:rPr>
              <w:t>0029</w:t>
            </w:r>
          </w:p>
        </w:tc>
        <w:tc>
          <w:tcPr>
            <w:tcW w:w="394" w:type="dxa"/>
            <w:shd w:val="solid" w:color="FFFFFF" w:fill="auto"/>
          </w:tcPr>
          <w:p w14:paraId="66F520E7" w14:textId="3AD06328"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64FC3607" w14:textId="2B36CA65"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AB18AE7" w14:textId="1140448B" w:rsidR="005D7D65" w:rsidRPr="00381B0E" w:rsidRDefault="005D7D65" w:rsidP="005D7D65">
            <w:pPr>
              <w:pStyle w:val="TAL"/>
              <w:rPr>
                <w:sz w:val="16"/>
                <w:szCs w:val="16"/>
                <w:lang w:eastAsia="zh-CN"/>
              </w:rPr>
            </w:pPr>
            <w:r>
              <w:rPr>
                <w:rFonts w:cs="Arial"/>
                <w:sz w:val="16"/>
                <w:szCs w:val="16"/>
              </w:rPr>
              <w:t>Align with the SBI template</w:t>
            </w:r>
          </w:p>
        </w:tc>
        <w:tc>
          <w:tcPr>
            <w:tcW w:w="708" w:type="dxa"/>
            <w:shd w:val="solid" w:color="FFFFFF" w:fill="auto"/>
          </w:tcPr>
          <w:p w14:paraId="482A8A06" w14:textId="556B8387" w:rsidR="005D7D65" w:rsidRDefault="005D7D65" w:rsidP="005D7D65">
            <w:pPr>
              <w:pStyle w:val="TAC"/>
              <w:rPr>
                <w:sz w:val="16"/>
                <w:szCs w:val="16"/>
                <w:lang w:eastAsia="zh-CN"/>
              </w:rPr>
            </w:pPr>
            <w:r w:rsidRPr="009940DB">
              <w:rPr>
                <w:sz w:val="16"/>
                <w:szCs w:val="16"/>
                <w:lang w:eastAsia="zh-CN"/>
              </w:rPr>
              <w:t>18.2.0</w:t>
            </w:r>
          </w:p>
        </w:tc>
      </w:tr>
      <w:tr w:rsidR="005D7D65" w14:paraId="2D49FE6D" w14:textId="77777777" w:rsidTr="006E4F57">
        <w:tc>
          <w:tcPr>
            <w:tcW w:w="800" w:type="dxa"/>
            <w:shd w:val="solid" w:color="FFFFFF" w:fill="auto"/>
          </w:tcPr>
          <w:p w14:paraId="7EC6A327" w14:textId="6BAEDFD9"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256E01CF" w14:textId="2ECE815E"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084838BF" w14:textId="11E20192"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55B5A2FE" w14:textId="400DE1D7" w:rsidR="005D7D65" w:rsidRDefault="005D7D65" w:rsidP="005D7D65">
            <w:pPr>
              <w:pStyle w:val="TAL"/>
              <w:rPr>
                <w:sz w:val="16"/>
                <w:szCs w:val="16"/>
                <w:lang w:eastAsia="zh-CN"/>
              </w:rPr>
            </w:pPr>
            <w:r>
              <w:rPr>
                <w:rFonts w:cs="Arial"/>
                <w:sz w:val="16"/>
                <w:szCs w:val="16"/>
              </w:rPr>
              <w:t>0031</w:t>
            </w:r>
          </w:p>
        </w:tc>
        <w:tc>
          <w:tcPr>
            <w:tcW w:w="394" w:type="dxa"/>
            <w:shd w:val="solid" w:color="FFFFFF" w:fill="auto"/>
          </w:tcPr>
          <w:p w14:paraId="343ADF8A" w14:textId="46FC124D"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519E6EDF" w14:textId="2DE991FC"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461054A0" w14:textId="6992457C" w:rsidR="005D7D65" w:rsidRPr="00381B0E" w:rsidRDefault="005D7D65" w:rsidP="005D7D65">
            <w:pPr>
              <w:pStyle w:val="TAL"/>
              <w:rPr>
                <w:sz w:val="16"/>
                <w:szCs w:val="16"/>
                <w:lang w:eastAsia="zh-CN"/>
              </w:rPr>
            </w:pPr>
            <w:r>
              <w:rPr>
                <w:rFonts w:cs="Arial"/>
                <w:sz w:val="16"/>
                <w:szCs w:val="16"/>
              </w:rPr>
              <w:t>PKMF replace by 5G PKMF</w:t>
            </w:r>
          </w:p>
        </w:tc>
        <w:tc>
          <w:tcPr>
            <w:tcW w:w="708" w:type="dxa"/>
            <w:shd w:val="solid" w:color="FFFFFF" w:fill="auto"/>
          </w:tcPr>
          <w:p w14:paraId="7B8B6260" w14:textId="18A1B63A" w:rsidR="005D7D65" w:rsidRDefault="005D7D65" w:rsidP="005D7D65">
            <w:pPr>
              <w:pStyle w:val="TAC"/>
              <w:rPr>
                <w:sz w:val="16"/>
                <w:szCs w:val="16"/>
                <w:lang w:eastAsia="zh-CN"/>
              </w:rPr>
            </w:pPr>
            <w:r w:rsidRPr="009940DB">
              <w:rPr>
                <w:sz w:val="16"/>
                <w:szCs w:val="16"/>
                <w:lang w:eastAsia="zh-CN"/>
              </w:rPr>
              <w:t>18.2.0</w:t>
            </w:r>
          </w:p>
        </w:tc>
      </w:tr>
      <w:tr w:rsidR="005D7D65" w14:paraId="429650B4" w14:textId="77777777" w:rsidTr="006E4F57">
        <w:tc>
          <w:tcPr>
            <w:tcW w:w="800" w:type="dxa"/>
            <w:shd w:val="solid" w:color="FFFFFF" w:fill="auto"/>
          </w:tcPr>
          <w:p w14:paraId="0AB277B0" w14:textId="4345BE9A"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BA6577A" w14:textId="65ADF069"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776DA88" w14:textId="1D0D85FA" w:rsidR="005D7D65" w:rsidRPr="000B49B6" w:rsidRDefault="001223EF" w:rsidP="005D7D65">
            <w:pPr>
              <w:pStyle w:val="TAC"/>
              <w:rPr>
                <w:sz w:val="16"/>
                <w:szCs w:val="16"/>
                <w:lang w:eastAsia="zh-CN"/>
              </w:rPr>
            </w:pPr>
            <w:r w:rsidRPr="001223EF">
              <w:rPr>
                <w:sz w:val="16"/>
                <w:szCs w:val="16"/>
                <w:lang w:eastAsia="zh-CN"/>
              </w:rPr>
              <w:t>CP-233028</w:t>
            </w:r>
          </w:p>
        </w:tc>
        <w:tc>
          <w:tcPr>
            <w:tcW w:w="456" w:type="dxa"/>
            <w:shd w:val="solid" w:color="FFFFFF" w:fill="auto"/>
          </w:tcPr>
          <w:p w14:paraId="65AA6CF2" w14:textId="6F9DC414" w:rsidR="005D7D65" w:rsidRDefault="005D7D65" w:rsidP="005D7D65">
            <w:pPr>
              <w:pStyle w:val="TAL"/>
              <w:rPr>
                <w:sz w:val="16"/>
                <w:szCs w:val="16"/>
                <w:lang w:eastAsia="zh-CN"/>
              </w:rPr>
            </w:pPr>
            <w:r>
              <w:rPr>
                <w:rFonts w:cs="Arial"/>
                <w:sz w:val="16"/>
                <w:szCs w:val="16"/>
              </w:rPr>
              <w:t>0032</w:t>
            </w:r>
          </w:p>
        </w:tc>
        <w:tc>
          <w:tcPr>
            <w:tcW w:w="394" w:type="dxa"/>
            <w:shd w:val="solid" w:color="FFFFFF" w:fill="auto"/>
          </w:tcPr>
          <w:p w14:paraId="56225C13" w14:textId="74922DE9"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7F332EC6" w14:textId="26F83AC8"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69965504" w14:textId="2B80A0B5" w:rsidR="005D7D65" w:rsidRPr="00381B0E" w:rsidRDefault="005D7D65" w:rsidP="005D7D65">
            <w:pPr>
              <w:pStyle w:val="TAL"/>
              <w:rPr>
                <w:sz w:val="16"/>
                <w:szCs w:val="16"/>
                <w:lang w:eastAsia="zh-CN"/>
              </w:rPr>
            </w:pPr>
            <w:r>
              <w:rPr>
                <w:rFonts w:cs="Arial"/>
                <w:sz w:val="16"/>
                <w:szCs w:val="16"/>
              </w:rPr>
              <w:t>RFC7540 obsoleted by RFC9113</w:t>
            </w:r>
          </w:p>
        </w:tc>
        <w:tc>
          <w:tcPr>
            <w:tcW w:w="708" w:type="dxa"/>
            <w:shd w:val="solid" w:color="FFFFFF" w:fill="auto"/>
          </w:tcPr>
          <w:p w14:paraId="47487AA8" w14:textId="0ED87CEE" w:rsidR="005D7D65" w:rsidRDefault="005D7D65" w:rsidP="005D7D65">
            <w:pPr>
              <w:pStyle w:val="TAC"/>
              <w:rPr>
                <w:sz w:val="16"/>
                <w:szCs w:val="16"/>
                <w:lang w:eastAsia="zh-CN"/>
              </w:rPr>
            </w:pPr>
            <w:r w:rsidRPr="009940DB">
              <w:rPr>
                <w:sz w:val="16"/>
                <w:szCs w:val="16"/>
                <w:lang w:eastAsia="zh-CN"/>
              </w:rPr>
              <w:t>18.2.0</w:t>
            </w:r>
          </w:p>
        </w:tc>
      </w:tr>
      <w:tr w:rsidR="005D7D65" w14:paraId="518B11BE" w14:textId="77777777" w:rsidTr="006E4F57">
        <w:tc>
          <w:tcPr>
            <w:tcW w:w="800" w:type="dxa"/>
            <w:shd w:val="solid" w:color="FFFFFF" w:fill="auto"/>
          </w:tcPr>
          <w:p w14:paraId="1BA2E2C8" w14:textId="5CECDD82"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52E2E0E1" w14:textId="05FABD9D"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64DA09DA" w14:textId="223A9DE8" w:rsidR="005D7D65" w:rsidRPr="000B49B6" w:rsidRDefault="00112CAD" w:rsidP="005D7D65">
            <w:pPr>
              <w:pStyle w:val="TAC"/>
              <w:rPr>
                <w:sz w:val="16"/>
                <w:szCs w:val="16"/>
                <w:lang w:eastAsia="zh-CN"/>
              </w:rPr>
            </w:pPr>
            <w:r w:rsidRPr="00112CAD">
              <w:rPr>
                <w:sz w:val="16"/>
                <w:szCs w:val="16"/>
                <w:lang w:eastAsia="zh-CN"/>
              </w:rPr>
              <w:t>CP-233055</w:t>
            </w:r>
          </w:p>
        </w:tc>
        <w:tc>
          <w:tcPr>
            <w:tcW w:w="456" w:type="dxa"/>
            <w:shd w:val="solid" w:color="FFFFFF" w:fill="auto"/>
          </w:tcPr>
          <w:p w14:paraId="1BB8E28A" w14:textId="12781E57" w:rsidR="005D7D65" w:rsidRDefault="005D7D65" w:rsidP="005D7D65">
            <w:pPr>
              <w:pStyle w:val="TAL"/>
              <w:rPr>
                <w:sz w:val="16"/>
                <w:szCs w:val="16"/>
                <w:lang w:eastAsia="zh-CN"/>
              </w:rPr>
            </w:pPr>
            <w:r>
              <w:rPr>
                <w:rFonts w:cs="Arial"/>
                <w:sz w:val="16"/>
                <w:szCs w:val="16"/>
              </w:rPr>
              <w:t>0033</w:t>
            </w:r>
          </w:p>
        </w:tc>
        <w:tc>
          <w:tcPr>
            <w:tcW w:w="394" w:type="dxa"/>
            <w:shd w:val="solid" w:color="FFFFFF" w:fill="auto"/>
          </w:tcPr>
          <w:p w14:paraId="1ED782A7" w14:textId="1BF3DD4E" w:rsidR="005D7D65" w:rsidRDefault="005D7D65" w:rsidP="005D7D65">
            <w:pPr>
              <w:pStyle w:val="TAR"/>
              <w:rPr>
                <w:sz w:val="16"/>
                <w:szCs w:val="16"/>
                <w:lang w:eastAsia="zh-CN"/>
              </w:rPr>
            </w:pPr>
            <w:r>
              <w:rPr>
                <w:rFonts w:cs="Arial"/>
                <w:sz w:val="16"/>
                <w:szCs w:val="16"/>
              </w:rPr>
              <w:t>1</w:t>
            </w:r>
          </w:p>
        </w:tc>
        <w:tc>
          <w:tcPr>
            <w:tcW w:w="425" w:type="dxa"/>
            <w:shd w:val="solid" w:color="FFFFFF" w:fill="auto"/>
          </w:tcPr>
          <w:p w14:paraId="4CBC1530" w14:textId="757DBA39" w:rsidR="005D7D65" w:rsidRDefault="005D7D65" w:rsidP="005D7D65">
            <w:pPr>
              <w:pStyle w:val="TAC"/>
              <w:rPr>
                <w:sz w:val="16"/>
                <w:szCs w:val="16"/>
                <w:lang w:eastAsia="zh-CN"/>
              </w:rPr>
            </w:pPr>
            <w:r>
              <w:rPr>
                <w:rFonts w:cs="Arial"/>
                <w:sz w:val="16"/>
                <w:szCs w:val="16"/>
              </w:rPr>
              <w:t>B</w:t>
            </w:r>
          </w:p>
        </w:tc>
        <w:tc>
          <w:tcPr>
            <w:tcW w:w="4962" w:type="dxa"/>
            <w:shd w:val="solid" w:color="FFFFFF" w:fill="auto"/>
          </w:tcPr>
          <w:p w14:paraId="6685A814" w14:textId="00A2007F" w:rsidR="005D7D65" w:rsidRPr="00381B0E" w:rsidRDefault="005D7D65" w:rsidP="005D7D65">
            <w:pPr>
              <w:pStyle w:val="TAL"/>
              <w:rPr>
                <w:sz w:val="16"/>
                <w:szCs w:val="16"/>
                <w:lang w:eastAsia="zh-CN"/>
              </w:rPr>
            </w:pPr>
            <w:r>
              <w:rPr>
                <w:rFonts w:cs="Arial"/>
                <w:sz w:val="16"/>
                <w:szCs w:val="16"/>
              </w:rPr>
              <w:t>Enhancement to support UE-to-UE relay</w:t>
            </w:r>
          </w:p>
        </w:tc>
        <w:tc>
          <w:tcPr>
            <w:tcW w:w="708" w:type="dxa"/>
            <w:shd w:val="solid" w:color="FFFFFF" w:fill="auto"/>
          </w:tcPr>
          <w:p w14:paraId="308DF8B5" w14:textId="223D703C" w:rsidR="005D7D65" w:rsidRDefault="005D7D65" w:rsidP="005D7D65">
            <w:pPr>
              <w:pStyle w:val="TAC"/>
              <w:rPr>
                <w:sz w:val="16"/>
                <w:szCs w:val="16"/>
                <w:lang w:eastAsia="zh-CN"/>
              </w:rPr>
            </w:pPr>
            <w:r w:rsidRPr="009940DB">
              <w:rPr>
                <w:sz w:val="16"/>
                <w:szCs w:val="16"/>
                <w:lang w:eastAsia="zh-CN"/>
              </w:rPr>
              <w:t>18.2.0</w:t>
            </w:r>
          </w:p>
        </w:tc>
      </w:tr>
      <w:tr w:rsidR="005D7D65" w14:paraId="3C1CEB10" w14:textId="77777777" w:rsidTr="006E4F57">
        <w:tc>
          <w:tcPr>
            <w:tcW w:w="800" w:type="dxa"/>
            <w:shd w:val="solid" w:color="FFFFFF" w:fill="auto"/>
          </w:tcPr>
          <w:p w14:paraId="5F3485A1" w14:textId="7F48ED66" w:rsidR="005D7D65" w:rsidRDefault="005D7D65" w:rsidP="005D7D65">
            <w:pPr>
              <w:pStyle w:val="TAC"/>
              <w:rPr>
                <w:sz w:val="16"/>
                <w:szCs w:val="16"/>
                <w:lang w:eastAsia="zh-CN"/>
              </w:rPr>
            </w:pPr>
            <w:r>
              <w:rPr>
                <w:sz w:val="16"/>
                <w:szCs w:val="16"/>
                <w:lang w:eastAsia="zh-CN"/>
              </w:rPr>
              <w:t>2023-12</w:t>
            </w:r>
          </w:p>
        </w:tc>
        <w:tc>
          <w:tcPr>
            <w:tcW w:w="800" w:type="dxa"/>
            <w:shd w:val="solid" w:color="FFFFFF" w:fill="auto"/>
          </w:tcPr>
          <w:p w14:paraId="7CF768FF" w14:textId="2BC85931" w:rsidR="005D7D65" w:rsidRDefault="005D7D65" w:rsidP="005D7D65">
            <w:pPr>
              <w:pStyle w:val="TAC"/>
              <w:rPr>
                <w:sz w:val="16"/>
                <w:szCs w:val="16"/>
                <w:lang w:eastAsia="zh-CN"/>
              </w:rPr>
            </w:pPr>
            <w:r>
              <w:rPr>
                <w:rFonts w:hint="eastAsia"/>
                <w:sz w:val="16"/>
                <w:szCs w:val="16"/>
                <w:lang w:eastAsia="zh-CN"/>
              </w:rPr>
              <w:t>CT</w:t>
            </w:r>
            <w:r>
              <w:rPr>
                <w:sz w:val="16"/>
                <w:szCs w:val="16"/>
                <w:lang w:eastAsia="zh-CN"/>
              </w:rPr>
              <w:t>#102</w:t>
            </w:r>
          </w:p>
        </w:tc>
        <w:tc>
          <w:tcPr>
            <w:tcW w:w="1094" w:type="dxa"/>
            <w:shd w:val="solid" w:color="FFFFFF" w:fill="auto"/>
          </w:tcPr>
          <w:p w14:paraId="3A83F3FA" w14:textId="3EE953F1" w:rsidR="005D7D65" w:rsidRPr="000B49B6" w:rsidRDefault="00AB0803" w:rsidP="005D7D65">
            <w:pPr>
              <w:pStyle w:val="TAC"/>
              <w:rPr>
                <w:sz w:val="16"/>
                <w:szCs w:val="16"/>
                <w:lang w:eastAsia="zh-CN"/>
              </w:rPr>
            </w:pPr>
            <w:r w:rsidRPr="00AB0803">
              <w:rPr>
                <w:sz w:val="16"/>
                <w:szCs w:val="16"/>
                <w:lang w:eastAsia="zh-CN"/>
              </w:rPr>
              <w:t>CP-233030</w:t>
            </w:r>
          </w:p>
        </w:tc>
        <w:tc>
          <w:tcPr>
            <w:tcW w:w="456" w:type="dxa"/>
            <w:shd w:val="solid" w:color="FFFFFF" w:fill="auto"/>
          </w:tcPr>
          <w:p w14:paraId="733382AD" w14:textId="2530B8D0" w:rsidR="005D7D65" w:rsidRDefault="005D7D65" w:rsidP="005D7D65">
            <w:pPr>
              <w:pStyle w:val="TAL"/>
              <w:rPr>
                <w:sz w:val="16"/>
                <w:szCs w:val="16"/>
                <w:lang w:eastAsia="zh-CN"/>
              </w:rPr>
            </w:pPr>
            <w:r>
              <w:rPr>
                <w:rFonts w:cs="Arial"/>
                <w:sz w:val="16"/>
                <w:szCs w:val="16"/>
              </w:rPr>
              <w:t>0035</w:t>
            </w:r>
          </w:p>
        </w:tc>
        <w:tc>
          <w:tcPr>
            <w:tcW w:w="394" w:type="dxa"/>
            <w:shd w:val="solid" w:color="FFFFFF" w:fill="auto"/>
          </w:tcPr>
          <w:p w14:paraId="1A292448" w14:textId="5EADE1A6" w:rsidR="005D7D65" w:rsidRDefault="005D7D65" w:rsidP="005D7D65">
            <w:pPr>
              <w:pStyle w:val="TAR"/>
              <w:rPr>
                <w:sz w:val="16"/>
                <w:szCs w:val="16"/>
                <w:lang w:eastAsia="zh-CN"/>
              </w:rPr>
            </w:pPr>
            <w:r>
              <w:rPr>
                <w:rFonts w:cs="Arial"/>
                <w:sz w:val="16"/>
                <w:szCs w:val="16"/>
              </w:rPr>
              <w:t>-</w:t>
            </w:r>
          </w:p>
        </w:tc>
        <w:tc>
          <w:tcPr>
            <w:tcW w:w="425" w:type="dxa"/>
            <w:shd w:val="solid" w:color="FFFFFF" w:fill="auto"/>
          </w:tcPr>
          <w:p w14:paraId="37619455" w14:textId="7882D6B0" w:rsidR="005D7D65" w:rsidRDefault="005D7D65" w:rsidP="005D7D65">
            <w:pPr>
              <w:pStyle w:val="TAC"/>
              <w:rPr>
                <w:sz w:val="16"/>
                <w:szCs w:val="16"/>
                <w:lang w:eastAsia="zh-CN"/>
              </w:rPr>
            </w:pPr>
            <w:r>
              <w:rPr>
                <w:rFonts w:cs="Arial"/>
                <w:sz w:val="16"/>
                <w:szCs w:val="16"/>
              </w:rPr>
              <w:t>F</w:t>
            </w:r>
          </w:p>
        </w:tc>
        <w:tc>
          <w:tcPr>
            <w:tcW w:w="4962" w:type="dxa"/>
            <w:shd w:val="solid" w:color="FFFFFF" w:fill="auto"/>
          </w:tcPr>
          <w:p w14:paraId="358440DE" w14:textId="61F9B937" w:rsidR="005D7D65" w:rsidRPr="00381B0E" w:rsidRDefault="005D7D65" w:rsidP="005D7D65">
            <w:pPr>
              <w:pStyle w:val="TAL"/>
              <w:rPr>
                <w:sz w:val="16"/>
                <w:szCs w:val="16"/>
                <w:lang w:eastAsia="zh-CN"/>
              </w:rPr>
            </w:pPr>
            <w:r>
              <w:rPr>
                <w:rFonts w:cs="Arial"/>
                <w:sz w:val="16"/>
                <w:szCs w:val="16"/>
              </w:rPr>
              <w:t>ProblemDetails RFC 7807 obsoleted by 9457</w:t>
            </w:r>
          </w:p>
        </w:tc>
        <w:tc>
          <w:tcPr>
            <w:tcW w:w="708" w:type="dxa"/>
            <w:shd w:val="solid" w:color="FFFFFF" w:fill="auto"/>
          </w:tcPr>
          <w:p w14:paraId="2DB96322" w14:textId="2A0762FF" w:rsidR="005D7D65" w:rsidRDefault="005D7D65" w:rsidP="005D7D65">
            <w:pPr>
              <w:pStyle w:val="TAC"/>
              <w:rPr>
                <w:sz w:val="16"/>
                <w:szCs w:val="16"/>
                <w:lang w:eastAsia="zh-CN"/>
              </w:rPr>
            </w:pPr>
            <w:r w:rsidRPr="009940DB">
              <w:rPr>
                <w:sz w:val="16"/>
                <w:szCs w:val="16"/>
                <w:lang w:eastAsia="zh-CN"/>
              </w:rPr>
              <w:t>18.2.0</w:t>
            </w:r>
          </w:p>
        </w:tc>
      </w:tr>
      <w:tr w:rsidR="00982A09" w14:paraId="33721F13" w14:textId="77777777" w:rsidTr="006E4F57">
        <w:tc>
          <w:tcPr>
            <w:tcW w:w="800" w:type="dxa"/>
            <w:shd w:val="solid" w:color="FFFFFF" w:fill="auto"/>
          </w:tcPr>
          <w:p w14:paraId="2629F508" w14:textId="025E045D"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32AA09DA" w14:textId="076C4BBE"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048B0C9" w14:textId="46A41125"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3FB2D886" w14:textId="24938D32" w:rsidR="00982A09" w:rsidRDefault="00982A09" w:rsidP="005D7D65">
            <w:pPr>
              <w:pStyle w:val="TAL"/>
              <w:rPr>
                <w:rFonts w:cs="Arial"/>
                <w:sz w:val="16"/>
                <w:szCs w:val="16"/>
              </w:rPr>
            </w:pPr>
            <w:r>
              <w:rPr>
                <w:rFonts w:cs="Arial"/>
                <w:sz w:val="16"/>
                <w:szCs w:val="16"/>
              </w:rPr>
              <w:t>0039</w:t>
            </w:r>
          </w:p>
        </w:tc>
        <w:tc>
          <w:tcPr>
            <w:tcW w:w="394" w:type="dxa"/>
            <w:shd w:val="solid" w:color="FFFFFF" w:fill="auto"/>
          </w:tcPr>
          <w:p w14:paraId="4B296DC9" w14:textId="25C53045"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0F65A172" w14:textId="5DC9C09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8EF5BB2" w14:textId="06BF5AA0" w:rsidR="00982A09" w:rsidRDefault="00982A09" w:rsidP="005D7D65">
            <w:pPr>
              <w:pStyle w:val="TAL"/>
              <w:rPr>
                <w:rFonts w:cs="Arial"/>
                <w:sz w:val="16"/>
                <w:szCs w:val="16"/>
              </w:rPr>
            </w:pPr>
            <w:r w:rsidRPr="00982A09">
              <w:rPr>
                <w:rFonts w:cs="Arial"/>
                <w:sz w:val="16"/>
                <w:szCs w:val="16"/>
              </w:rPr>
              <w:t>Clarification on URI Path Segment Naming Conventions</w:t>
            </w:r>
          </w:p>
        </w:tc>
        <w:tc>
          <w:tcPr>
            <w:tcW w:w="708" w:type="dxa"/>
            <w:shd w:val="solid" w:color="FFFFFF" w:fill="auto"/>
          </w:tcPr>
          <w:p w14:paraId="219D87DE" w14:textId="1D682345"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82A09" w14:paraId="34D29C69" w14:textId="77777777" w:rsidTr="006E4F57">
        <w:tc>
          <w:tcPr>
            <w:tcW w:w="800" w:type="dxa"/>
            <w:shd w:val="solid" w:color="FFFFFF" w:fill="auto"/>
          </w:tcPr>
          <w:p w14:paraId="3C1EE40F" w14:textId="07D88620" w:rsidR="00982A09" w:rsidRDefault="00982A09" w:rsidP="005D7D65">
            <w:pPr>
              <w:pStyle w:val="TAC"/>
              <w:rPr>
                <w:sz w:val="16"/>
                <w:szCs w:val="16"/>
                <w:lang w:eastAsia="zh-CN"/>
              </w:rPr>
            </w:pPr>
            <w:r>
              <w:rPr>
                <w:sz w:val="16"/>
                <w:szCs w:val="16"/>
                <w:lang w:eastAsia="zh-CN"/>
              </w:rPr>
              <w:t>2024-06</w:t>
            </w:r>
          </w:p>
        </w:tc>
        <w:tc>
          <w:tcPr>
            <w:tcW w:w="800" w:type="dxa"/>
            <w:shd w:val="solid" w:color="FFFFFF" w:fill="auto"/>
          </w:tcPr>
          <w:p w14:paraId="081FEA38" w14:textId="068C67F1" w:rsidR="00982A09" w:rsidRDefault="00CF717D" w:rsidP="005D7D65">
            <w:pPr>
              <w:pStyle w:val="TAC"/>
              <w:rPr>
                <w:sz w:val="16"/>
                <w:szCs w:val="16"/>
                <w:lang w:eastAsia="zh-CN"/>
              </w:rPr>
            </w:pPr>
            <w:r>
              <w:rPr>
                <w:rFonts w:hint="eastAsia"/>
                <w:sz w:val="16"/>
                <w:szCs w:val="16"/>
                <w:lang w:eastAsia="zh-CN"/>
              </w:rPr>
              <w:t>CT</w:t>
            </w:r>
            <w:r>
              <w:rPr>
                <w:sz w:val="16"/>
                <w:szCs w:val="16"/>
                <w:lang w:eastAsia="zh-CN"/>
              </w:rPr>
              <w:t>#104</w:t>
            </w:r>
          </w:p>
        </w:tc>
        <w:tc>
          <w:tcPr>
            <w:tcW w:w="1094" w:type="dxa"/>
            <w:shd w:val="solid" w:color="FFFFFF" w:fill="auto"/>
          </w:tcPr>
          <w:p w14:paraId="4B6926DB" w14:textId="0A6DEF51" w:rsidR="00982A09" w:rsidRPr="00AB0803" w:rsidRDefault="00982A09" w:rsidP="005D7D65">
            <w:pPr>
              <w:pStyle w:val="TAC"/>
              <w:rPr>
                <w:sz w:val="16"/>
                <w:szCs w:val="16"/>
                <w:lang w:eastAsia="zh-CN"/>
              </w:rPr>
            </w:pPr>
            <w:r w:rsidRPr="00982A09">
              <w:rPr>
                <w:sz w:val="16"/>
                <w:szCs w:val="16"/>
                <w:lang w:eastAsia="zh-CN"/>
              </w:rPr>
              <w:t>CP-241050</w:t>
            </w:r>
          </w:p>
        </w:tc>
        <w:tc>
          <w:tcPr>
            <w:tcW w:w="456" w:type="dxa"/>
            <w:shd w:val="solid" w:color="FFFFFF" w:fill="auto"/>
          </w:tcPr>
          <w:p w14:paraId="1C048876" w14:textId="509F9607" w:rsidR="00982A09" w:rsidRDefault="00982A09" w:rsidP="005D7D65">
            <w:pPr>
              <w:pStyle w:val="TAL"/>
              <w:rPr>
                <w:rFonts w:cs="Arial"/>
                <w:sz w:val="16"/>
                <w:szCs w:val="16"/>
              </w:rPr>
            </w:pPr>
            <w:r>
              <w:rPr>
                <w:rFonts w:cs="Arial"/>
                <w:sz w:val="16"/>
                <w:szCs w:val="16"/>
              </w:rPr>
              <w:t>0040</w:t>
            </w:r>
          </w:p>
        </w:tc>
        <w:tc>
          <w:tcPr>
            <w:tcW w:w="394" w:type="dxa"/>
            <w:shd w:val="solid" w:color="FFFFFF" w:fill="auto"/>
          </w:tcPr>
          <w:p w14:paraId="74F3D5BB" w14:textId="43FC4589" w:rsidR="00982A09" w:rsidRDefault="00982A09" w:rsidP="005D7D65">
            <w:pPr>
              <w:pStyle w:val="TAR"/>
              <w:rPr>
                <w:rFonts w:cs="Arial"/>
                <w:sz w:val="16"/>
                <w:szCs w:val="16"/>
              </w:rPr>
            </w:pPr>
            <w:r>
              <w:rPr>
                <w:rFonts w:cs="Arial"/>
                <w:sz w:val="16"/>
                <w:szCs w:val="16"/>
              </w:rPr>
              <w:t>1</w:t>
            </w:r>
          </w:p>
        </w:tc>
        <w:tc>
          <w:tcPr>
            <w:tcW w:w="425" w:type="dxa"/>
            <w:shd w:val="solid" w:color="FFFFFF" w:fill="auto"/>
          </w:tcPr>
          <w:p w14:paraId="495B4FFC" w14:textId="30CDDAC7" w:rsidR="00982A09" w:rsidRDefault="00982A09" w:rsidP="005D7D65">
            <w:pPr>
              <w:pStyle w:val="TAC"/>
              <w:rPr>
                <w:rFonts w:cs="Arial"/>
                <w:sz w:val="16"/>
                <w:szCs w:val="16"/>
              </w:rPr>
            </w:pPr>
            <w:r>
              <w:rPr>
                <w:rFonts w:cs="Arial"/>
                <w:sz w:val="16"/>
                <w:szCs w:val="16"/>
              </w:rPr>
              <w:t>F</w:t>
            </w:r>
          </w:p>
        </w:tc>
        <w:tc>
          <w:tcPr>
            <w:tcW w:w="4962" w:type="dxa"/>
            <w:shd w:val="solid" w:color="FFFFFF" w:fill="auto"/>
          </w:tcPr>
          <w:p w14:paraId="4F18437F" w14:textId="6608E23D" w:rsidR="00982A09" w:rsidRDefault="00982A09" w:rsidP="005D7D65">
            <w:pPr>
              <w:pStyle w:val="TAL"/>
              <w:rPr>
                <w:rFonts w:cs="Arial"/>
                <w:sz w:val="16"/>
                <w:szCs w:val="16"/>
              </w:rPr>
            </w:pPr>
            <w:r w:rsidRPr="00982A09">
              <w:rPr>
                <w:rFonts w:cs="Arial"/>
                <w:sz w:val="16"/>
                <w:szCs w:val="16"/>
              </w:rPr>
              <w:t>Clarifying the self-references</w:t>
            </w:r>
          </w:p>
        </w:tc>
        <w:tc>
          <w:tcPr>
            <w:tcW w:w="708" w:type="dxa"/>
            <w:shd w:val="solid" w:color="FFFFFF" w:fill="auto"/>
          </w:tcPr>
          <w:p w14:paraId="70E24DE1" w14:textId="10AEBBCA" w:rsidR="00982A09" w:rsidRPr="009940DB" w:rsidRDefault="00982A09" w:rsidP="005D7D65">
            <w:pPr>
              <w:pStyle w:val="TAC"/>
              <w:rPr>
                <w:sz w:val="16"/>
                <w:szCs w:val="16"/>
                <w:lang w:eastAsia="zh-CN"/>
              </w:rPr>
            </w:pPr>
            <w:r>
              <w:rPr>
                <w:sz w:val="16"/>
                <w:szCs w:val="16"/>
                <w:lang w:eastAsia="zh-CN"/>
              </w:rPr>
              <w:t>18.3</w:t>
            </w:r>
            <w:r w:rsidRPr="009940DB">
              <w:rPr>
                <w:sz w:val="16"/>
                <w:szCs w:val="16"/>
                <w:lang w:eastAsia="zh-CN"/>
              </w:rPr>
              <w:t>.0</w:t>
            </w:r>
          </w:p>
        </w:tc>
      </w:tr>
      <w:tr w:rsidR="009A6662" w14:paraId="3A7FE90B" w14:textId="77777777" w:rsidTr="006E4F57">
        <w:tc>
          <w:tcPr>
            <w:tcW w:w="800" w:type="dxa"/>
            <w:shd w:val="solid" w:color="FFFFFF" w:fill="auto"/>
          </w:tcPr>
          <w:p w14:paraId="1E9A1C29" w14:textId="6BDF5677"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19370A84" w14:textId="342EB731"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6F9B3794" w14:textId="1CD8E695"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30B00980" w14:textId="410F5193" w:rsidR="009A6662" w:rsidRDefault="009A6662">
            <w:pPr>
              <w:pStyle w:val="TAL"/>
              <w:rPr>
                <w:rFonts w:cs="Arial"/>
                <w:sz w:val="16"/>
                <w:szCs w:val="16"/>
              </w:rPr>
            </w:pPr>
            <w:r>
              <w:rPr>
                <w:rFonts w:cs="Arial"/>
                <w:sz w:val="16"/>
                <w:szCs w:val="16"/>
              </w:rPr>
              <w:t>0043</w:t>
            </w:r>
          </w:p>
        </w:tc>
        <w:tc>
          <w:tcPr>
            <w:tcW w:w="394" w:type="dxa"/>
            <w:shd w:val="solid" w:color="FFFFFF" w:fill="auto"/>
          </w:tcPr>
          <w:p w14:paraId="6C693A28" w14:textId="4949E4D8" w:rsidR="009A6662" w:rsidRDefault="009A6662" w:rsidP="009A6662">
            <w:pPr>
              <w:pStyle w:val="TAR"/>
              <w:rPr>
                <w:rFonts w:cs="Arial"/>
                <w:sz w:val="16"/>
                <w:szCs w:val="16"/>
              </w:rPr>
            </w:pPr>
            <w:r>
              <w:rPr>
                <w:rFonts w:cs="Arial"/>
                <w:sz w:val="16"/>
                <w:szCs w:val="16"/>
              </w:rPr>
              <w:t>1</w:t>
            </w:r>
          </w:p>
        </w:tc>
        <w:tc>
          <w:tcPr>
            <w:tcW w:w="425" w:type="dxa"/>
            <w:shd w:val="solid" w:color="FFFFFF" w:fill="auto"/>
          </w:tcPr>
          <w:p w14:paraId="1BE8F563" w14:textId="32DD0F3B"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531A9D52" w14:textId="60808FBC" w:rsidR="009A6662" w:rsidRPr="00982A09" w:rsidRDefault="009A6662" w:rsidP="009A6662">
            <w:pPr>
              <w:pStyle w:val="TAL"/>
              <w:rPr>
                <w:rFonts w:cs="Arial"/>
                <w:sz w:val="16"/>
                <w:szCs w:val="16"/>
              </w:rPr>
            </w:pPr>
            <w:r w:rsidRPr="009A6662">
              <w:rPr>
                <w:rFonts w:cs="Arial"/>
                <w:sz w:val="16"/>
                <w:szCs w:val="16"/>
              </w:rPr>
              <w:t>The term Payload is replaced with Content due to RFC 9113</w:t>
            </w:r>
          </w:p>
        </w:tc>
        <w:tc>
          <w:tcPr>
            <w:tcW w:w="708" w:type="dxa"/>
            <w:shd w:val="solid" w:color="FFFFFF" w:fill="auto"/>
          </w:tcPr>
          <w:p w14:paraId="3F124222" w14:textId="3DD1F262" w:rsidR="009A6662" w:rsidRDefault="009A6662">
            <w:pPr>
              <w:pStyle w:val="TAC"/>
              <w:rPr>
                <w:sz w:val="16"/>
                <w:szCs w:val="16"/>
                <w:lang w:eastAsia="zh-CN"/>
              </w:rPr>
            </w:pPr>
            <w:r>
              <w:rPr>
                <w:sz w:val="16"/>
                <w:szCs w:val="16"/>
                <w:lang w:eastAsia="zh-CN"/>
              </w:rPr>
              <w:t>19.0</w:t>
            </w:r>
            <w:r w:rsidRPr="009940DB">
              <w:rPr>
                <w:sz w:val="16"/>
                <w:szCs w:val="16"/>
                <w:lang w:eastAsia="zh-CN"/>
              </w:rPr>
              <w:t>.0</w:t>
            </w:r>
          </w:p>
        </w:tc>
      </w:tr>
      <w:tr w:rsidR="009A6662" w14:paraId="049D34A3" w14:textId="77777777" w:rsidTr="006E4F57">
        <w:tc>
          <w:tcPr>
            <w:tcW w:w="800" w:type="dxa"/>
            <w:shd w:val="solid" w:color="FFFFFF" w:fill="auto"/>
          </w:tcPr>
          <w:p w14:paraId="581C2AE7" w14:textId="36034269" w:rsidR="009A6662" w:rsidRDefault="009A6662" w:rsidP="009A6662">
            <w:pPr>
              <w:pStyle w:val="TAC"/>
              <w:rPr>
                <w:sz w:val="16"/>
                <w:szCs w:val="16"/>
                <w:lang w:eastAsia="zh-CN"/>
              </w:rPr>
            </w:pPr>
            <w:r>
              <w:rPr>
                <w:sz w:val="16"/>
                <w:szCs w:val="16"/>
                <w:lang w:eastAsia="zh-CN"/>
              </w:rPr>
              <w:t>2024-09</w:t>
            </w:r>
          </w:p>
        </w:tc>
        <w:tc>
          <w:tcPr>
            <w:tcW w:w="800" w:type="dxa"/>
            <w:shd w:val="solid" w:color="FFFFFF" w:fill="auto"/>
          </w:tcPr>
          <w:p w14:paraId="4BA6CCF0" w14:textId="31625454" w:rsidR="009A6662" w:rsidRDefault="009A6662" w:rsidP="009A6662">
            <w:pPr>
              <w:pStyle w:val="TAC"/>
              <w:rPr>
                <w:sz w:val="16"/>
                <w:szCs w:val="16"/>
                <w:lang w:eastAsia="zh-CN"/>
              </w:rPr>
            </w:pPr>
            <w:r>
              <w:rPr>
                <w:rFonts w:hint="eastAsia"/>
                <w:sz w:val="16"/>
                <w:szCs w:val="16"/>
                <w:lang w:eastAsia="zh-CN"/>
              </w:rPr>
              <w:t>CT</w:t>
            </w:r>
            <w:r>
              <w:rPr>
                <w:sz w:val="16"/>
                <w:szCs w:val="16"/>
                <w:lang w:eastAsia="zh-CN"/>
              </w:rPr>
              <w:t>#105</w:t>
            </w:r>
          </w:p>
        </w:tc>
        <w:tc>
          <w:tcPr>
            <w:tcW w:w="1094" w:type="dxa"/>
            <w:shd w:val="solid" w:color="FFFFFF" w:fill="auto"/>
          </w:tcPr>
          <w:p w14:paraId="5910F80A" w14:textId="471046F1" w:rsidR="009A6662" w:rsidRPr="00982A09" w:rsidRDefault="009A6662" w:rsidP="009A6662">
            <w:pPr>
              <w:pStyle w:val="TAC"/>
              <w:rPr>
                <w:sz w:val="16"/>
                <w:szCs w:val="16"/>
                <w:lang w:eastAsia="zh-CN"/>
              </w:rPr>
            </w:pPr>
            <w:r w:rsidRPr="00982A09">
              <w:rPr>
                <w:sz w:val="16"/>
                <w:szCs w:val="16"/>
                <w:lang w:eastAsia="zh-CN"/>
              </w:rPr>
              <w:t>CP-24</w:t>
            </w:r>
            <w:r>
              <w:rPr>
                <w:sz w:val="16"/>
                <w:szCs w:val="16"/>
                <w:lang w:eastAsia="zh-CN"/>
              </w:rPr>
              <w:t>2030</w:t>
            </w:r>
          </w:p>
        </w:tc>
        <w:tc>
          <w:tcPr>
            <w:tcW w:w="456" w:type="dxa"/>
            <w:shd w:val="solid" w:color="FFFFFF" w:fill="auto"/>
          </w:tcPr>
          <w:p w14:paraId="7B088433" w14:textId="2DD9AA53" w:rsidR="009A6662" w:rsidRDefault="009A6662" w:rsidP="009A6662">
            <w:pPr>
              <w:pStyle w:val="TAL"/>
              <w:rPr>
                <w:rFonts w:cs="Arial"/>
                <w:sz w:val="16"/>
                <w:szCs w:val="16"/>
              </w:rPr>
            </w:pPr>
            <w:r>
              <w:rPr>
                <w:rFonts w:cs="Arial"/>
                <w:sz w:val="16"/>
                <w:szCs w:val="16"/>
              </w:rPr>
              <w:t>0044</w:t>
            </w:r>
          </w:p>
        </w:tc>
        <w:tc>
          <w:tcPr>
            <w:tcW w:w="394" w:type="dxa"/>
            <w:shd w:val="solid" w:color="FFFFFF" w:fill="auto"/>
          </w:tcPr>
          <w:p w14:paraId="10C4A04D" w14:textId="170383B2" w:rsidR="009A6662" w:rsidRDefault="009A6662" w:rsidP="009A6662">
            <w:pPr>
              <w:pStyle w:val="TAR"/>
              <w:rPr>
                <w:rFonts w:cs="Arial"/>
                <w:sz w:val="16"/>
                <w:szCs w:val="16"/>
              </w:rPr>
            </w:pPr>
            <w:r>
              <w:rPr>
                <w:rFonts w:cs="Arial"/>
                <w:sz w:val="16"/>
                <w:szCs w:val="16"/>
              </w:rPr>
              <w:t>-</w:t>
            </w:r>
          </w:p>
        </w:tc>
        <w:tc>
          <w:tcPr>
            <w:tcW w:w="425" w:type="dxa"/>
            <w:shd w:val="solid" w:color="FFFFFF" w:fill="auto"/>
          </w:tcPr>
          <w:p w14:paraId="6246628B" w14:textId="02B10399" w:rsidR="009A6662" w:rsidRDefault="009A6662" w:rsidP="009A6662">
            <w:pPr>
              <w:pStyle w:val="TAC"/>
              <w:rPr>
                <w:rFonts w:cs="Arial"/>
                <w:sz w:val="16"/>
                <w:szCs w:val="16"/>
              </w:rPr>
            </w:pPr>
            <w:r>
              <w:rPr>
                <w:rFonts w:cs="Arial"/>
                <w:sz w:val="16"/>
                <w:szCs w:val="16"/>
              </w:rPr>
              <w:t>F</w:t>
            </w:r>
          </w:p>
        </w:tc>
        <w:tc>
          <w:tcPr>
            <w:tcW w:w="4962" w:type="dxa"/>
            <w:shd w:val="solid" w:color="FFFFFF" w:fill="auto"/>
          </w:tcPr>
          <w:p w14:paraId="413F4DA8" w14:textId="29DE8E99" w:rsidR="009A6662" w:rsidRPr="00982A09" w:rsidRDefault="009A6662" w:rsidP="009A6662">
            <w:pPr>
              <w:pStyle w:val="TAL"/>
              <w:rPr>
                <w:rFonts w:cs="Arial"/>
                <w:sz w:val="16"/>
                <w:szCs w:val="16"/>
              </w:rPr>
            </w:pPr>
            <w:r w:rsidRPr="009A6662">
              <w:rPr>
                <w:rFonts w:cs="Arial"/>
                <w:sz w:val="16"/>
                <w:szCs w:val="16"/>
              </w:rPr>
              <w:t>Updates on UEID reference description for PKMF services</w:t>
            </w:r>
          </w:p>
        </w:tc>
        <w:tc>
          <w:tcPr>
            <w:tcW w:w="708" w:type="dxa"/>
            <w:shd w:val="solid" w:color="FFFFFF" w:fill="auto"/>
          </w:tcPr>
          <w:p w14:paraId="3492F3BC" w14:textId="54F330E2" w:rsidR="009A6662" w:rsidRDefault="009A6662" w:rsidP="009A6662">
            <w:pPr>
              <w:pStyle w:val="TAC"/>
              <w:rPr>
                <w:sz w:val="16"/>
                <w:szCs w:val="16"/>
                <w:lang w:eastAsia="zh-CN"/>
              </w:rPr>
            </w:pPr>
            <w:r>
              <w:rPr>
                <w:sz w:val="16"/>
                <w:szCs w:val="16"/>
                <w:lang w:eastAsia="zh-CN"/>
              </w:rPr>
              <w:t>19.0</w:t>
            </w:r>
            <w:r w:rsidRPr="009940DB">
              <w:rPr>
                <w:sz w:val="16"/>
                <w:szCs w:val="16"/>
                <w:lang w:eastAsia="zh-CN"/>
              </w:rPr>
              <w:t>.0</w:t>
            </w:r>
          </w:p>
        </w:tc>
      </w:tr>
      <w:tr w:rsidR="00D7317E" w14:paraId="195706F4" w14:textId="77777777" w:rsidTr="006E4F57">
        <w:tc>
          <w:tcPr>
            <w:tcW w:w="800" w:type="dxa"/>
            <w:shd w:val="solid" w:color="FFFFFF" w:fill="auto"/>
          </w:tcPr>
          <w:p w14:paraId="658C2943" w14:textId="71C1B39A" w:rsidR="00D7317E" w:rsidRDefault="00D7317E" w:rsidP="009A6662">
            <w:pPr>
              <w:pStyle w:val="TAC"/>
              <w:rPr>
                <w:sz w:val="16"/>
                <w:szCs w:val="16"/>
                <w:lang w:eastAsia="zh-CN"/>
              </w:rPr>
            </w:pPr>
            <w:r>
              <w:rPr>
                <w:sz w:val="16"/>
                <w:szCs w:val="16"/>
                <w:lang w:eastAsia="zh-CN"/>
              </w:rPr>
              <w:t>2024-12</w:t>
            </w:r>
          </w:p>
        </w:tc>
        <w:tc>
          <w:tcPr>
            <w:tcW w:w="800" w:type="dxa"/>
            <w:shd w:val="solid" w:color="FFFFFF" w:fill="auto"/>
          </w:tcPr>
          <w:p w14:paraId="4D17CD4D" w14:textId="64DDEDA2" w:rsidR="00D7317E" w:rsidRDefault="00D7317E" w:rsidP="009A6662">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252BD446" w14:textId="3BCDC2D7" w:rsidR="00D7317E" w:rsidRPr="00982A09" w:rsidRDefault="005101CB" w:rsidP="009A6662">
            <w:pPr>
              <w:pStyle w:val="TAC"/>
              <w:rPr>
                <w:sz w:val="16"/>
                <w:szCs w:val="16"/>
                <w:lang w:eastAsia="zh-CN"/>
              </w:rPr>
            </w:pPr>
            <w:r w:rsidRPr="005101CB">
              <w:rPr>
                <w:sz w:val="16"/>
                <w:szCs w:val="16"/>
                <w:lang w:eastAsia="zh-CN"/>
              </w:rPr>
              <w:t>CP-243032</w:t>
            </w:r>
          </w:p>
        </w:tc>
        <w:tc>
          <w:tcPr>
            <w:tcW w:w="456" w:type="dxa"/>
            <w:shd w:val="solid" w:color="FFFFFF" w:fill="auto"/>
          </w:tcPr>
          <w:p w14:paraId="1D7B37FB" w14:textId="4326A080" w:rsidR="00D7317E" w:rsidRDefault="005101CB" w:rsidP="009A6662">
            <w:pPr>
              <w:pStyle w:val="TAL"/>
              <w:rPr>
                <w:rFonts w:cs="Arial"/>
                <w:sz w:val="16"/>
                <w:szCs w:val="16"/>
              </w:rPr>
            </w:pPr>
            <w:r w:rsidRPr="005101CB">
              <w:rPr>
                <w:rFonts w:cs="Arial"/>
                <w:sz w:val="16"/>
                <w:szCs w:val="16"/>
              </w:rPr>
              <w:t>0046</w:t>
            </w:r>
          </w:p>
        </w:tc>
        <w:tc>
          <w:tcPr>
            <w:tcW w:w="394" w:type="dxa"/>
            <w:shd w:val="solid" w:color="FFFFFF" w:fill="auto"/>
          </w:tcPr>
          <w:p w14:paraId="1B1F54A7" w14:textId="5882A426" w:rsidR="00D7317E" w:rsidRDefault="005101CB" w:rsidP="009A6662">
            <w:pPr>
              <w:pStyle w:val="TAR"/>
              <w:rPr>
                <w:rFonts w:cs="Arial"/>
                <w:sz w:val="16"/>
                <w:szCs w:val="16"/>
              </w:rPr>
            </w:pPr>
            <w:r>
              <w:rPr>
                <w:rFonts w:cs="Arial"/>
                <w:sz w:val="16"/>
                <w:szCs w:val="16"/>
              </w:rPr>
              <w:t>1</w:t>
            </w:r>
          </w:p>
        </w:tc>
        <w:tc>
          <w:tcPr>
            <w:tcW w:w="425" w:type="dxa"/>
            <w:shd w:val="solid" w:color="FFFFFF" w:fill="auto"/>
          </w:tcPr>
          <w:p w14:paraId="1BFF548D" w14:textId="12ED85CF" w:rsidR="00D7317E" w:rsidRDefault="005101CB" w:rsidP="009A6662">
            <w:pPr>
              <w:pStyle w:val="TAC"/>
              <w:rPr>
                <w:rFonts w:cs="Arial"/>
                <w:sz w:val="16"/>
                <w:szCs w:val="16"/>
              </w:rPr>
            </w:pPr>
            <w:r>
              <w:rPr>
                <w:rFonts w:cs="Arial" w:hint="eastAsia"/>
                <w:sz w:val="16"/>
                <w:szCs w:val="16"/>
                <w:lang w:eastAsia="zh-CN"/>
              </w:rPr>
              <w:t>F</w:t>
            </w:r>
          </w:p>
        </w:tc>
        <w:tc>
          <w:tcPr>
            <w:tcW w:w="4962" w:type="dxa"/>
            <w:shd w:val="solid" w:color="FFFFFF" w:fill="auto"/>
          </w:tcPr>
          <w:p w14:paraId="2D5B5C72" w14:textId="20BCDD43" w:rsidR="00D7317E" w:rsidRPr="009A6662" w:rsidRDefault="005101CB" w:rsidP="009A6662">
            <w:pPr>
              <w:pStyle w:val="TAL"/>
              <w:rPr>
                <w:rFonts w:cs="Arial"/>
                <w:sz w:val="16"/>
                <w:szCs w:val="16"/>
              </w:rPr>
            </w:pPr>
            <w:r w:rsidRPr="005101CB">
              <w:rPr>
                <w:rFonts w:cs="Arial"/>
                <w:sz w:val="16"/>
                <w:szCs w:val="16"/>
              </w:rPr>
              <w:t>Add missing description</w:t>
            </w:r>
          </w:p>
        </w:tc>
        <w:tc>
          <w:tcPr>
            <w:tcW w:w="708" w:type="dxa"/>
            <w:shd w:val="solid" w:color="FFFFFF" w:fill="auto"/>
          </w:tcPr>
          <w:p w14:paraId="24F6563C" w14:textId="57A80BB9"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D7317E" w14:paraId="6DE9598F" w14:textId="77777777" w:rsidTr="006E4F57">
        <w:tc>
          <w:tcPr>
            <w:tcW w:w="800" w:type="dxa"/>
            <w:shd w:val="solid" w:color="FFFFFF" w:fill="auto"/>
          </w:tcPr>
          <w:p w14:paraId="1086A0F4" w14:textId="143CF6A1" w:rsidR="00D7317E" w:rsidRDefault="00D7317E" w:rsidP="00D7317E">
            <w:pPr>
              <w:pStyle w:val="TAC"/>
              <w:rPr>
                <w:sz w:val="16"/>
                <w:szCs w:val="16"/>
                <w:lang w:eastAsia="zh-CN"/>
              </w:rPr>
            </w:pPr>
            <w:r>
              <w:rPr>
                <w:sz w:val="16"/>
                <w:szCs w:val="16"/>
                <w:lang w:eastAsia="zh-CN"/>
              </w:rPr>
              <w:t>2024-12</w:t>
            </w:r>
          </w:p>
        </w:tc>
        <w:tc>
          <w:tcPr>
            <w:tcW w:w="800" w:type="dxa"/>
            <w:shd w:val="solid" w:color="FFFFFF" w:fill="auto"/>
          </w:tcPr>
          <w:p w14:paraId="17D9646B" w14:textId="01CE39B0" w:rsidR="00D7317E" w:rsidRDefault="00D7317E" w:rsidP="00D7317E">
            <w:pPr>
              <w:pStyle w:val="TAC"/>
              <w:rPr>
                <w:sz w:val="16"/>
                <w:szCs w:val="16"/>
                <w:lang w:eastAsia="zh-CN"/>
              </w:rPr>
            </w:pPr>
            <w:r>
              <w:rPr>
                <w:rFonts w:hint="eastAsia"/>
                <w:sz w:val="16"/>
                <w:szCs w:val="16"/>
                <w:lang w:eastAsia="zh-CN"/>
              </w:rPr>
              <w:t>CT</w:t>
            </w:r>
            <w:r>
              <w:rPr>
                <w:sz w:val="16"/>
                <w:szCs w:val="16"/>
                <w:lang w:eastAsia="zh-CN"/>
              </w:rPr>
              <w:t>#106</w:t>
            </w:r>
          </w:p>
        </w:tc>
        <w:tc>
          <w:tcPr>
            <w:tcW w:w="1094" w:type="dxa"/>
            <w:shd w:val="solid" w:color="FFFFFF" w:fill="auto"/>
          </w:tcPr>
          <w:p w14:paraId="09EE240E" w14:textId="7D24CD0B" w:rsidR="00D7317E" w:rsidRPr="00982A09" w:rsidRDefault="005101CB" w:rsidP="00D7317E">
            <w:pPr>
              <w:pStyle w:val="TAC"/>
              <w:rPr>
                <w:sz w:val="16"/>
                <w:szCs w:val="16"/>
                <w:lang w:eastAsia="zh-CN"/>
              </w:rPr>
            </w:pPr>
            <w:r w:rsidRPr="005101CB">
              <w:rPr>
                <w:sz w:val="16"/>
                <w:szCs w:val="16"/>
                <w:lang w:eastAsia="zh-CN"/>
              </w:rPr>
              <w:t>CP-243069</w:t>
            </w:r>
          </w:p>
        </w:tc>
        <w:tc>
          <w:tcPr>
            <w:tcW w:w="456" w:type="dxa"/>
            <w:shd w:val="solid" w:color="FFFFFF" w:fill="auto"/>
          </w:tcPr>
          <w:p w14:paraId="0FE9F5FF" w14:textId="643BE827" w:rsidR="00D7317E" w:rsidRDefault="005101CB" w:rsidP="00D7317E">
            <w:pPr>
              <w:pStyle w:val="TAL"/>
              <w:rPr>
                <w:rFonts w:cs="Arial"/>
                <w:sz w:val="16"/>
                <w:szCs w:val="16"/>
              </w:rPr>
            </w:pPr>
            <w:r>
              <w:rPr>
                <w:rFonts w:cs="Arial"/>
                <w:sz w:val="16"/>
                <w:szCs w:val="16"/>
              </w:rPr>
              <w:t>0047</w:t>
            </w:r>
          </w:p>
        </w:tc>
        <w:tc>
          <w:tcPr>
            <w:tcW w:w="394" w:type="dxa"/>
            <w:shd w:val="solid" w:color="FFFFFF" w:fill="auto"/>
          </w:tcPr>
          <w:p w14:paraId="1D8EE100" w14:textId="192E6717" w:rsidR="00D7317E" w:rsidRDefault="005101CB" w:rsidP="00D7317E">
            <w:pPr>
              <w:pStyle w:val="TAR"/>
              <w:rPr>
                <w:rFonts w:cs="Arial"/>
                <w:sz w:val="16"/>
                <w:szCs w:val="16"/>
              </w:rPr>
            </w:pPr>
            <w:r>
              <w:rPr>
                <w:rFonts w:cs="Arial"/>
                <w:sz w:val="16"/>
                <w:szCs w:val="16"/>
              </w:rPr>
              <w:t>-</w:t>
            </w:r>
          </w:p>
        </w:tc>
        <w:tc>
          <w:tcPr>
            <w:tcW w:w="425" w:type="dxa"/>
            <w:shd w:val="solid" w:color="FFFFFF" w:fill="auto"/>
          </w:tcPr>
          <w:p w14:paraId="0D5A7AAB" w14:textId="0C0264B5" w:rsidR="00D7317E" w:rsidRDefault="005101CB" w:rsidP="00D7317E">
            <w:pPr>
              <w:pStyle w:val="TAC"/>
              <w:rPr>
                <w:rFonts w:cs="Arial"/>
                <w:sz w:val="16"/>
                <w:szCs w:val="16"/>
              </w:rPr>
            </w:pPr>
            <w:r>
              <w:rPr>
                <w:rFonts w:cs="Arial"/>
                <w:sz w:val="16"/>
                <w:szCs w:val="16"/>
              </w:rPr>
              <w:t>F</w:t>
            </w:r>
          </w:p>
        </w:tc>
        <w:tc>
          <w:tcPr>
            <w:tcW w:w="4962" w:type="dxa"/>
            <w:shd w:val="solid" w:color="FFFFFF" w:fill="auto"/>
          </w:tcPr>
          <w:p w14:paraId="6320B867" w14:textId="67B0CD05" w:rsidR="00D7317E" w:rsidRPr="009A6662" w:rsidRDefault="005101CB" w:rsidP="00D7317E">
            <w:pPr>
              <w:pStyle w:val="TAL"/>
              <w:rPr>
                <w:rFonts w:cs="Arial"/>
                <w:sz w:val="16"/>
                <w:szCs w:val="16"/>
              </w:rPr>
            </w:pPr>
            <w:r w:rsidRPr="005101CB">
              <w:rPr>
                <w:rFonts w:cs="Arial"/>
                <w:sz w:val="16"/>
                <w:szCs w:val="16"/>
              </w:rPr>
              <w:t>API version and External doc update</w:t>
            </w:r>
          </w:p>
        </w:tc>
        <w:tc>
          <w:tcPr>
            <w:tcW w:w="708" w:type="dxa"/>
            <w:shd w:val="solid" w:color="FFFFFF" w:fill="auto"/>
          </w:tcPr>
          <w:p w14:paraId="794F2FCA" w14:textId="0CB3D02A" w:rsidR="00D7317E" w:rsidRDefault="00D7317E" w:rsidP="00D7317E">
            <w:pPr>
              <w:pStyle w:val="TAC"/>
              <w:rPr>
                <w:sz w:val="16"/>
                <w:szCs w:val="16"/>
                <w:lang w:eastAsia="zh-CN"/>
              </w:rPr>
            </w:pPr>
            <w:r>
              <w:rPr>
                <w:sz w:val="16"/>
                <w:szCs w:val="16"/>
                <w:lang w:eastAsia="zh-CN"/>
              </w:rPr>
              <w:t>19.1</w:t>
            </w:r>
            <w:r w:rsidRPr="009940DB">
              <w:rPr>
                <w:sz w:val="16"/>
                <w:szCs w:val="16"/>
                <w:lang w:eastAsia="zh-CN"/>
              </w:rPr>
              <w:t>.0</w:t>
            </w:r>
          </w:p>
        </w:tc>
      </w:tr>
      <w:tr w:rsidR="00EF6985" w14:paraId="13EDED5E" w14:textId="77777777" w:rsidTr="006E4F57">
        <w:tc>
          <w:tcPr>
            <w:tcW w:w="800" w:type="dxa"/>
            <w:shd w:val="solid" w:color="FFFFFF" w:fill="auto"/>
          </w:tcPr>
          <w:p w14:paraId="2AD9A42F" w14:textId="418A8BF5"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7A7C64AE" w14:textId="16D7FA08"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112F5D9A" w14:textId="6CC57240" w:rsidR="00EF6985" w:rsidRPr="005101CB" w:rsidRDefault="00EF6985" w:rsidP="00EF6985">
            <w:pPr>
              <w:pStyle w:val="TAC"/>
              <w:rPr>
                <w:sz w:val="16"/>
                <w:szCs w:val="16"/>
                <w:lang w:eastAsia="zh-CN"/>
              </w:rPr>
            </w:pPr>
            <w:r w:rsidRPr="00EF6985">
              <w:rPr>
                <w:sz w:val="16"/>
                <w:szCs w:val="16"/>
                <w:lang w:eastAsia="zh-CN"/>
              </w:rPr>
              <w:t>CP-251064</w:t>
            </w:r>
          </w:p>
        </w:tc>
        <w:tc>
          <w:tcPr>
            <w:tcW w:w="456" w:type="dxa"/>
            <w:shd w:val="solid" w:color="FFFFFF" w:fill="auto"/>
          </w:tcPr>
          <w:p w14:paraId="6126901F" w14:textId="244F6857" w:rsidR="00EF6985" w:rsidRDefault="00EF6985" w:rsidP="00EF6985">
            <w:pPr>
              <w:pStyle w:val="TAL"/>
              <w:rPr>
                <w:rFonts w:cs="Arial"/>
                <w:sz w:val="16"/>
                <w:szCs w:val="16"/>
              </w:rPr>
            </w:pPr>
            <w:r w:rsidRPr="00EF6985">
              <w:rPr>
                <w:rFonts w:cs="Arial"/>
                <w:sz w:val="16"/>
                <w:szCs w:val="16"/>
              </w:rPr>
              <w:t>0048</w:t>
            </w:r>
          </w:p>
        </w:tc>
        <w:tc>
          <w:tcPr>
            <w:tcW w:w="394" w:type="dxa"/>
            <w:shd w:val="solid" w:color="FFFFFF" w:fill="auto"/>
          </w:tcPr>
          <w:p w14:paraId="1F73D16D" w14:textId="463E5186"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3936061C" w14:textId="329BAA7C" w:rsidR="00EF6985" w:rsidRDefault="00EF6985" w:rsidP="00EF6985">
            <w:pPr>
              <w:pStyle w:val="TAC"/>
              <w:rPr>
                <w:rFonts w:cs="Arial"/>
                <w:sz w:val="16"/>
                <w:szCs w:val="16"/>
              </w:rPr>
            </w:pPr>
            <w:r>
              <w:rPr>
                <w:rFonts w:cs="Arial"/>
                <w:sz w:val="16"/>
                <w:szCs w:val="16"/>
              </w:rPr>
              <w:t>B</w:t>
            </w:r>
          </w:p>
        </w:tc>
        <w:tc>
          <w:tcPr>
            <w:tcW w:w="4962" w:type="dxa"/>
            <w:shd w:val="solid" w:color="FFFFFF" w:fill="auto"/>
          </w:tcPr>
          <w:p w14:paraId="68952CE5" w14:textId="3FB401A4" w:rsidR="00EF6985" w:rsidRPr="005101CB" w:rsidRDefault="00EF6985" w:rsidP="00EF6985">
            <w:pPr>
              <w:pStyle w:val="TAL"/>
              <w:rPr>
                <w:rFonts w:cs="Arial"/>
                <w:sz w:val="16"/>
                <w:szCs w:val="16"/>
              </w:rPr>
            </w:pPr>
            <w:r w:rsidRPr="00EF6985">
              <w:rPr>
                <w:rFonts w:cs="Arial"/>
                <w:sz w:val="16"/>
                <w:szCs w:val="16"/>
              </w:rPr>
              <w:t>Support of security aspects of multi-hop relay</w:t>
            </w:r>
          </w:p>
        </w:tc>
        <w:tc>
          <w:tcPr>
            <w:tcW w:w="708" w:type="dxa"/>
            <w:shd w:val="solid" w:color="FFFFFF" w:fill="auto"/>
          </w:tcPr>
          <w:p w14:paraId="3DE84D65" w14:textId="039E6B85"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EF6985" w14:paraId="769E76DE" w14:textId="77777777" w:rsidTr="006E4F57">
        <w:tc>
          <w:tcPr>
            <w:tcW w:w="800" w:type="dxa"/>
            <w:shd w:val="solid" w:color="FFFFFF" w:fill="auto"/>
          </w:tcPr>
          <w:p w14:paraId="29B7E22D" w14:textId="308EA530" w:rsidR="00EF6985" w:rsidRDefault="00EF6985" w:rsidP="00EF6985">
            <w:pPr>
              <w:pStyle w:val="TAC"/>
              <w:rPr>
                <w:sz w:val="16"/>
                <w:szCs w:val="16"/>
                <w:lang w:eastAsia="zh-CN"/>
              </w:rPr>
            </w:pPr>
            <w:r>
              <w:rPr>
                <w:sz w:val="16"/>
                <w:szCs w:val="16"/>
                <w:lang w:eastAsia="zh-CN"/>
              </w:rPr>
              <w:t>2025-06</w:t>
            </w:r>
          </w:p>
        </w:tc>
        <w:tc>
          <w:tcPr>
            <w:tcW w:w="800" w:type="dxa"/>
            <w:shd w:val="solid" w:color="FFFFFF" w:fill="auto"/>
          </w:tcPr>
          <w:p w14:paraId="0E6CA693" w14:textId="41005D64" w:rsidR="00EF6985" w:rsidRDefault="00EF6985" w:rsidP="00EF6985">
            <w:pPr>
              <w:pStyle w:val="TAC"/>
              <w:rPr>
                <w:sz w:val="16"/>
                <w:szCs w:val="16"/>
                <w:lang w:eastAsia="zh-CN"/>
              </w:rPr>
            </w:pPr>
            <w:r>
              <w:rPr>
                <w:rFonts w:hint="eastAsia"/>
                <w:sz w:val="16"/>
                <w:szCs w:val="16"/>
                <w:lang w:eastAsia="zh-CN"/>
              </w:rPr>
              <w:t>CT</w:t>
            </w:r>
            <w:r>
              <w:rPr>
                <w:sz w:val="16"/>
                <w:szCs w:val="16"/>
                <w:lang w:eastAsia="zh-CN"/>
              </w:rPr>
              <w:t>#108</w:t>
            </w:r>
          </w:p>
        </w:tc>
        <w:tc>
          <w:tcPr>
            <w:tcW w:w="1094" w:type="dxa"/>
            <w:shd w:val="solid" w:color="FFFFFF" w:fill="auto"/>
          </w:tcPr>
          <w:p w14:paraId="793F2127" w14:textId="1F5FD55C" w:rsidR="00EF6985" w:rsidRPr="005101CB" w:rsidRDefault="00EF6985" w:rsidP="00EF6985">
            <w:pPr>
              <w:pStyle w:val="TAC"/>
              <w:rPr>
                <w:sz w:val="16"/>
                <w:szCs w:val="16"/>
                <w:lang w:eastAsia="zh-CN"/>
              </w:rPr>
            </w:pPr>
            <w:r w:rsidRPr="00EF6985">
              <w:rPr>
                <w:sz w:val="16"/>
                <w:szCs w:val="16"/>
                <w:lang w:eastAsia="zh-CN"/>
              </w:rPr>
              <w:t>CP-251079</w:t>
            </w:r>
          </w:p>
        </w:tc>
        <w:tc>
          <w:tcPr>
            <w:tcW w:w="456" w:type="dxa"/>
            <w:shd w:val="solid" w:color="FFFFFF" w:fill="auto"/>
          </w:tcPr>
          <w:p w14:paraId="05E7C783" w14:textId="4BB57617" w:rsidR="00EF6985" w:rsidRDefault="00EF6985" w:rsidP="00EF6985">
            <w:pPr>
              <w:pStyle w:val="TAL"/>
              <w:rPr>
                <w:rFonts w:cs="Arial"/>
                <w:sz w:val="16"/>
                <w:szCs w:val="16"/>
              </w:rPr>
            </w:pPr>
            <w:r w:rsidRPr="00EF6985">
              <w:rPr>
                <w:rFonts w:cs="Arial"/>
                <w:sz w:val="16"/>
                <w:szCs w:val="16"/>
              </w:rPr>
              <w:t>004</w:t>
            </w:r>
            <w:r>
              <w:rPr>
                <w:rFonts w:cs="Arial"/>
                <w:sz w:val="16"/>
                <w:szCs w:val="16"/>
              </w:rPr>
              <w:t>9</w:t>
            </w:r>
          </w:p>
        </w:tc>
        <w:tc>
          <w:tcPr>
            <w:tcW w:w="394" w:type="dxa"/>
            <w:shd w:val="solid" w:color="FFFFFF" w:fill="auto"/>
          </w:tcPr>
          <w:p w14:paraId="27DDA743" w14:textId="525DE9BF" w:rsidR="00EF6985" w:rsidRDefault="00EF6985" w:rsidP="00EF6985">
            <w:pPr>
              <w:pStyle w:val="TAR"/>
              <w:rPr>
                <w:rFonts w:cs="Arial"/>
                <w:sz w:val="16"/>
                <w:szCs w:val="16"/>
              </w:rPr>
            </w:pPr>
            <w:r>
              <w:rPr>
                <w:rFonts w:cs="Arial"/>
                <w:sz w:val="16"/>
                <w:szCs w:val="16"/>
              </w:rPr>
              <w:t>-</w:t>
            </w:r>
          </w:p>
        </w:tc>
        <w:tc>
          <w:tcPr>
            <w:tcW w:w="425" w:type="dxa"/>
            <w:shd w:val="solid" w:color="FFFFFF" w:fill="auto"/>
          </w:tcPr>
          <w:p w14:paraId="7D66716E" w14:textId="18E8304A" w:rsidR="00EF6985" w:rsidRDefault="00EF6985" w:rsidP="00EF6985">
            <w:pPr>
              <w:pStyle w:val="TAC"/>
              <w:rPr>
                <w:rFonts w:cs="Arial"/>
                <w:sz w:val="16"/>
                <w:szCs w:val="16"/>
              </w:rPr>
            </w:pPr>
            <w:r>
              <w:rPr>
                <w:rFonts w:cs="Arial"/>
                <w:sz w:val="16"/>
                <w:szCs w:val="16"/>
              </w:rPr>
              <w:t>F</w:t>
            </w:r>
          </w:p>
        </w:tc>
        <w:tc>
          <w:tcPr>
            <w:tcW w:w="4962" w:type="dxa"/>
            <w:shd w:val="solid" w:color="FFFFFF" w:fill="auto"/>
          </w:tcPr>
          <w:p w14:paraId="5E1A7CB9" w14:textId="1E6B9AA7" w:rsidR="00EF6985" w:rsidRPr="005101CB" w:rsidRDefault="00EF6985" w:rsidP="00EF6985">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392FB779" w14:textId="6305DFCE" w:rsidR="00EF6985" w:rsidRDefault="00EF6985" w:rsidP="00EF6985">
            <w:pPr>
              <w:pStyle w:val="TAC"/>
              <w:rPr>
                <w:sz w:val="16"/>
                <w:szCs w:val="16"/>
                <w:lang w:eastAsia="zh-CN"/>
              </w:rPr>
            </w:pPr>
            <w:r>
              <w:rPr>
                <w:sz w:val="16"/>
                <w:szCs w:val="16"/>
                <w:lang w:eastAsia="zh-CN"/>
              </w:rPr>
              <w:t>19.2</w:t>
            </w:r>
            <w:r w:rsidRPr="009940DB">
              <w:rPr>
                <w:sz w:val="16"/>
                <w:szCs w:val="16"/>
                <w:lang w:eastAsia="zh-CN"/>
              </w:rPr>
              <w:t>.0</w:t>
            </w:r>
          </w:p>
        </w:tc>
      </w:tr>
      <w:tr w:rsidR="00B869CC" w14:paraId="67CC0CE0" w14:textId="77777777" w:rsidTr="006E4F57">
        <w:tc>
          <w:tcPr>
            <w:tcW w:w="800" w:type="dxa"/>
            <w:shd w:val="solid" w:color="FFFFFF" w:fill="auto"/>
          </w:tcPr>
          <w:p w14:paraId="5E32F25A" w14:textId="19672B53" w:rsidR="00B869CC" w:rsidRDefault="00B869CC" w:rsidP="00B869CC">
            <w:pPr>
              <w:pStyle w:val="TAC"/>
              <w:rPr>
                <w:sz w:val="16"/>
                <w:szCs w:val="16"/>
                <w:lang w:eastAsia="zh-CN"/>
              </w:rPr>
            </w:pPr>
            <w:r>
              <w:rPr>
                <w:sz w:val="16"/>
                <w:szCs w:val="16"/>
                <w:lang w:eastAsia="zh-CN"/>
              </w:rPr>
              <w:t>2025-09</w:t>
            </w:r>
          </w:p>
        </w:tc>
        <w:tc>
          <w:tcPr>
            <w:tcW w:w="800" w:type="dxa"/>
            <w:shd w:val="solid" w:color="FFFFFF" w:fill="auto"/>
          </w:tcPr>
          <w:p w14:paraId="638860E7" w14:textId="7D48577A" w:rsidR="00B869CC" w:rsidRDefault="00B869CC" w:rsidP="00B869CC">
            <w:pPr>
              <w:pStyle w:val="TAC"/>
              <w:rPr>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01FA6194" w14:textId="669FAE0C" w:rsidR="00B869CC" w:rsidRPr="00EF6985" w:rsidRDefault="00C02AA1" w:rsidP="00B869CC">
            <w:pPr>
              <w:pStyle w:val="TAC"/>
              <w:rPr>
                <w:sz w:val="16"/>
                <w:szCs w:val="16"/>
                <w:lang w:eastAsia="zh-CN"/>
              </w:rPr>
            </w:pPr>
            <w:r w:rsidRPr="00C02AA1">
              <w:rPr>
                <w:sz w:val="16"/>
                <w:szCs w:val="16"/>
                <w:lang w:eastAsia="zh-CN"/>
              </w:rPr>
              <w:t>CP-252176</w:t>
            </w:r>
          </w:p>
        </w:tc>
        <w:tc>
          <w:tcPr>
            <w:tcW w:w="456" w:type="dxa"/>
            <w:shd w:val="solid" w:color="FFFFFF" w:fill="auto"/>
          </w:tcPr>
          <w:p w14:paraId="7D7E0E34" w14:textId="0FC0F376" w:rsidR="00B869CC" w:rsidRPr="00EF6985" w:rsidRDefault="00B869CC" w:rsidP="008137AB">
            <w:pPr>
              <w:pStyle w:val="TAL"/>
              <w:rPr>
                <w:rFonts w:cs="Arial"/>
                <w:sz w:val="16"/>
                <w:szCs w:val="16"/>
              </w:rPr>
            </w:pPr>
            <w:r w:rsidRPr="00EF6985">
              <w:rPr>
                <w:rFonts w:cs="Arial"/>
                <w:sz w:val="16"/>
                <w:szCs w:val="16"/>
              </w:rPr>
              <w:t>00</w:t>
            </w:r>
            <w:r w:rsidR="008137AB">
              <w:rPr>
                <w:rFonts w:cs="Arial"/>
                <w:sz w:val="16"/>
                <w:szCs w:val="16"/>
              </w:rPr>
              <w:t>50</w:t>
            </w:r>
          </w:p>
        </w:tc>
        <w:tc>
          <w:tcPr>
            <w:tcW w:w="394" w:type="dxa"/>
            <w:shd w:val="solid" w:color="FFFFFF" w:fill="auto"/>
          </w:tcPr>
          <w:p w14:paraId="67F3DDDF" w14:textId="2846B627" w:rsidR="00B869CC" w:rsidRDefault="00B869CC" w:rsidP="00B869CC">
            <w:pPr>
              <w:pStyle w:val="TAR"/>
              <w:rPr>
                <w:rFonts w:cs="Arial"/>
                <w:sz w:val="16"/>
                <w:szCs w:val="16"/>
              </w:rPr>
            </w:pPr>
            <w:r>
              <w:rPr>
                <w:rFonts w:cs="Arial"/>
                <w:sz w:val="16"/>
                <w:szCs w:val="16"/>
              </w:rPr>
              <w:t>-</w:t>
            </w:r>
          </w:p>
        </w:tc>
        <w:tc>
          <w:tcPr>
            <w:tcW w:w="425" w:type="dxa"/>
            <w:shd w:val="solid" w:color="FFFFFF" w:fill="auto"/>
          </w:tcPr>
          <w:p w14:paraId="1193A408" w14:textId="3BC6AD2A" w:rsidR="00B869CC" w:rsidRDefault="00B869CC" w:rsidP="00B869CC">
            <w:pPr>
              <w:pStyle w:val="TAC"/>
              <w:rPr>
                <w:rFonts w:cs="Arial"/>
                <w:sz w:val="16"/>
                <w:szCs w:val="16"/>
              </w:rPr>
            </w:pPr>
            <w:r>
              <w:rPr>
                <w:rFonts w:cs="Arial"/>
                <w:sz w:val="16"/>
                <w:szCs w:val="16"/>
              </w:rPr>
              <w:t>F</w:t>
            </w:r>
          </w:p>
        </w:tc>
        <w:tc>
          <w:tcPr>
            <w:tcW w:w="4962" w:type="dxa"/>
            <w:shd w:val="solid" w:color="FFFFFF" w:fill="auto"/>
          </w:tcPr>
          <w:p w14:paraId="68088F96" w14:textId="4FEE0A89" w:rsidR="00B869CC" w:rsidRPr="00EF6985" w:rsidRDefault="00B869CC" w:rsidP="00B869C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2B794EAD" w14:textId="0D891BFB" w:rsidR="00B869CC" w:rsidRDefault="00B869CC" w:rsidP="00B869CC">
            <w:pPr>
              <w:pStyle w:val="TAC"/>
              <w:rPr>
                <w:sz w:val="16"/>
                <w:szCs w:val="16"/>
                <w:lang w:eastAsia="zh-CN"/>
              </w:rPr>
            </w:pPr>
            <w:r>
              <w:rPr>
                <w:sz w:val="16"/>
                <w:szCs w:val="16"/>
                <w:lang w:eastAsia="zh-CN"/>
              </w:rPr>
              <w:t>19.3</w:t>
            </w:r>
            <w:r w:rsidRPr="009940DB">
              <w:rPr>
                <w:sz w:val="16"/>
                <w:szCs w:val="16"/>
                <w:lang w:eastAsia="zh-CN"/>
              </w:rPr>
              <w:t>.0</w:t>
            </w:r>
          </w:p>
        </w:tc>
      </w:tr>
      <w:tr w:rsidR="008213BD" w14:paraId="4DD64F72" w14:textId="77777777" w:rsidTr="006E4F57">
        <w:tc>
          <w:tcPr>
            <w:tcW w:w="800" w:type="dxa"/>
            <w:shd w:val="solid" w:color="FFFFFF" w:fill="auto"/>
          </w:tcPr>
          <w:p w14:paraId="187B0413" w14:textId="2C0F6717" w:rsidR="008213BD" w:rsidRDefault="008213BD" w:rsidP="00AC4DEF">
            <w:pPr>
              <w:pStyle w:val="TAC"/>
              <w:rPr>
                <w:sz w:val="16"/>
                <w:szCs w:val="16"/>
                <w:lang w:eastAsia="zh-CN"/>
              </w:rPr>
            </w:pPr>
            <w:r>
              <w:rPr>
                <w:sz w:val="16"/>
                <w:szCs w:val="16"/>
                <w:lang w:eastAsia="zh-CN"/>
              </w:rPr>
              <w:t>2025-1</w:t>
            </w:r>
            <w:r w:rsidR="00AC4DEF">
              <w:rPr>
                <w:sz w:val="16"/>
                <w:szCs w:val="16"/>
                <w:lang w:eastAsia="zh-CN"/>
              </w:rPr>
              <w:t>2</w:t>
            </w:r>
          </w:p>
        </w:tc>
        <w:tc>
          <w:tcPr>
            <w:tcW w:w="800" w:type="dxa"/>
            <w:shd w:val="solid" w:color="FFFFFF" w:fill="auto"/>
          </w:tcPr>
          <w:p w14:paraId="425812D0" w14:textId="0167A6EB" w:rsidR="008213BD" w:rsidRDefault="008213BD" w:rsidP="008213BD">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7D67B19" w14:textId="4810F07F" w:rsidR="008213BD" w:rsidRPr="00C02AA1" w:rsidRDefault="008213BD" w:rsidP="008213BD">
            <w:pPr>
              <w:pStyle w:val="TAC"/>
              <w:rPr>
                <w:sz w:val="16"/>
                <w:szCs w:val="16"/>
                <w:lang w:eastAsia="zh-CN"/>
              </w:rPr>
            </w:pPr>
            <w:r w:rsidRPr="00C02AA1">
              <w:rPr>
                <w:sz w:val="16"/>
                <w:szCs w:val="16"/>
                <w:lang w:eastAsia="zh-CN"/>
              </w:rPr>
              <w:t>CP-25</w:t>
            </w:r>
            <w:r w:rsidR="000A69EA" w:rsidRPr="000A69EA">
              <w:rPr>
                <w:sz w:val="16"/>
                <w:szCs w:val="16"/>
                <w:lang w:eastAsia="zh-CN"/>
              </w:rPr>
              <w:t>3167</w:t>
            </w:r>
          </w:p>
        </w:tc>
        <w:tc>
          <w:tcPr>
            <w:tcW w:w="456" w:type="dxa"/>
            <w:shd w:val="solid" w:color="FFFFFF" w:fill="auto"/>
          </w:tcPr>
          <w:p w14:paraId="0A3D3724" w14:textId="7BEFF398" w:rsidR="008213BD" w:rsidRPr="00EF6985" w:rsidRDefault="008213BD" w:rsidP="008213BD">
            <w:pPr>
              <w:pStyle w:val="TAL"/>
              <w:rPr>
                <w:rFonts w:cs="Arial"/>
                <w:sz w:val="16"/>
                <w:szCs w:val="16"/>
              </w:rPr>
            </w:pPr>
            <w:r w:rsidRPr="00EF6985">
              <w:rPr>
                <w:rFonts w:cs="Arial"/>
                <w:sz w:val="16"/>
                <w:szCs w:val="16"/>
              </w:rPr>
              <w:t>00</w:t>
            </w:r>
            <w:r>
              <w:rPr>
                <w:rFonts w:cs="Arial"/>
                <w:sz w:val="16"/>
                <w:szCs w:val="16"/>
              </w:rPr>
              <w:t>51</w:t>
            </w:r>
          </w:p>
        </w:tc>
        <w:tc>
          <w:tcPr>
            <w:tcW w:w="394" w:type="dxa"/>
            <w:shd w:val="solid" w:color="FFFFFF" w:fill="auto"/>
          </w:tcPr>
          <w:p w14:paraId="6979175F" w14:textId="0455BD26" w:rsidR="008213BD" w:rsidRDefault="008213BD" w:rsidP="008213BD">
            <w:pPr>
              <w:pStyle w:val="TAR"/>
              <w:rPr>
                <w:rFonts w:cs="Arial"/>
                <w:sz w:val="16"/>
                <w:szCs w:val="16"/>
              </w:rPr>
            </w:pPr>
            <w:r>
              <w:rPr>
                <w:rFonts w:cs="Arial"/>
                <w:sz w:val="16"/>
                <w:szCs w:val="16"/>
              </w:rPr>
              <w:t>-</w:t>
            </w:r>
          </w:p>
        </w:tc>
        <w:tc>
          <w:tcPr>
            <w:tcW w:w="425" w:type="dxa"/>
            <w:shd w:val="solid" w:color="FFFFFF" w:fill="auto"/>
          </w:tcPr>
          <w:p w14:paraId="658299A9" w14:textId="684616D2" w:rsidR="008213BD" w:rsidRDefault="008213BD" w:rsidP="008213BD">
            <w:pPr>
              <w:pStyle w:val="TAC"/>
              <w:rPr>
                <w:rFonts w:cs="Arial"/>
                <w:sz w:val="16"/>
                <w:szCs w:val="16"/>
              </w:rPr>
            </w:pPr>
            <w:r>
              <w:rPr>
                <w:rFonts w:cs="Arial"/>
                <w:sz w:val="16"/>
                <w:szCs w:val="16"/>
              </w:rPr>
              <w:t>F</w:t>
            </w:r>
          </w:p>
        </w:tc>
        <w:tc>
          <w:tcPr>
            <w:tcW w:w="4962" w:type="dxa"/>
            <w:shd w:val="solid" w:color="FFFFFF" w:fill="auto"/>
          </w:tcPr>
          <w:p w14:paraId="5E4DD5CA" w14:textId="63E66315" w:rsidR="008213BD" w:rsidRPr="00EF6985" w:rsidRDefault="008213BD" w:rsidP="008213BD">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6B0F87B6" w14:textId="7372B95F" w:rsidR="008213BD" w:rsidRDefault="008213BD" w:rsidP="008213BD">
            <w:pPr>
              <w:pStyle w:val="TAC"/>
              <w:rPr>
                <w:sz w:val="16"/>
                <w:szCs w:val="16"/>
                <w:lang w:eastAsia="zh-CN"/>
              </w:rPr>
            </w:pPr>
            <w:r>
              <w:rPr>
                <w:sz w:val="16"/>
                <w:szCs w:val="16"/>
                <w:lang w:eastAsia="zh-CN"/>
              </w:rPr>
              <w:t>19.4</w:t>
            </w:r>
            <w:r w:rsidRPr="009940DB">
              <w:rPr>
                <w:sz w:val="16"/>
                <w:szCs w:val="16"/>
                <w:lang w:eastAsia="zh-CN"/>
              </w:rPr>
              <w:t>.0</w:t>
            </w:r>
          </w:p>
        </w:tc>
      </w:tr>
      <w:bookmarkEnd w:id="0"/>
    </w:tbl>
    <w:p w14:paraId="7EDB1E6E" w14:textId="77777777" w:rsidR="00C26B3E" w:rsidRDefault="00C26B3E">
      <w:pPr>
        <w:spacing w:after="0"/>
        <w:rPr>
          <w:lang w:val="en-US"/>
        </w:rPr>
      </w:pPr>
    </w:p>
    <w:sectPr w:rsidR="00C26B3E">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6F346" w14:textId="77777777" w:rsidR="005343B2" w:rsidRDefault="005343B2">
      <w:r>
        <w:separator/>
      </w:r>
    </w:p>
  </w:endnote>
  <w:endnote w:type="continuationSeparator" w:id="0">
    <w:p w14:paraId="52EB22CD" w14:textId="77777777" w:rsidR="005343B2" w:rsidRDefault="0053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17FE6" w14:textId="77777777" w:rsidR="005343B2" w:rsidRDefault="005343B2">
      <w:r>
        <w:separator/>
      </w:r>
    </w:p>
  </w:footnote>
  <w:footnote w:type="continuationSeparator" w:id="0">
    <w:p w14:paraId="36F5E697" w14:textId="77777777" w:rsidR="005343B2" w:rsidRDefault="0053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54947" w14:textId="073C9B3E"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124">
      <w:rPr>
        <w:rFonts w:ascii="Arial" w:hAnsi="Arial" w:cs="Arial"/>
        <w:b/>
        <w:noProof/>
        <w:sz w:val="18"/>
        <w:szCs w:val="18"/>
      </w:rPr>
      <w:t>3GPP TS 29.559 V19.4.0 (2025-12)</w:t>
    </w:r>
    <w:r>
      <w:rPr>
        <w:rFonts w:ascii="Arial" w:hAnsi="Arial" w:cs="Arial"/>
        <w:b/>
        <w:sz w:val="18"/>
        <w:szCs w:val="18"/>
      </w:rPr>
      <w:fldChar w:fldCharType="end"/>
    </w:r>
  </w:p>
  <w:p w14:paraId="2029106C" w14:textId="49DF325C"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5124">
      <w:rPr>
        <w:rFonts w:ascii="Arial" w:hAnsi="Arial" w:cs="Arial"/>
        <w:b/>
        <w:noProof/>
        <w:sz w:val="18"/>
        <w:szCs w:val="18"/>
      </w:rPr>
      <w:t>4</w:t>
    </w:r>
    <w:r>
      <w:rPr>
        <w:rFonts w:ascii="Arial" w:hAnsi="Arial" w:cs="Arial"/>
        <w:b/>
        <w:sz w:val="18"/>
        <w:szCs w:val="18"/>
      </w:rPr>
      <w:fldChar w:fldCharType="end"/>
    </w:r>
  </w:p>
  <w:p w14:paraId="6267BABA" w14:textId="7CEDA2B8"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124">
      <w:rPr>
        <w:rFonts w:ascii="Arial" w:hAnsi="Arial" w:cs="Arial"/>
        <w:b/>
        <w:noProof/>
        <w:sz w:val="18"/>
        <w:szCs w:val="18"/>
      </w:rPr>
      <w:t>Release 19</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C071DF"/>
    <w:multiLevelType w:val="hybridMultilevel"/>
    <w:tmpl w:val="BC34CCB4"/>
    <w:lvl w:ilvl="0" w:tplc="5B1A8DA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B3E"/>
    <w:rsid w:val="00004254"/>
    <w:rsid w:val="000148C2"/>
    <w:rsid w:val="00032F1D"/>
    <w:rsid w:val="00054708"/>
    <w:rsid w:val="00055EF4"/>
    <w:rsid w:val="00063AB2"/>
    <w:rsid w:val="00086BDD"/>
    <w:rsid w:val="000A69EA"/>
    <w:rsid w:val="000B3F5E"/>
    <w:rsid w:val="000B49B6"/>
    <w:rsid w:val="000B5D23"/>
    <w:rsid w:val="000C2F36"/>
    <w:rsid w:val="000C51B6"/>
    <w:rsid w:val="00112CAD"/>
    <w:rsid w:val="0011530D"/>
    <w:rsid w:val="001223EF"/>
    <w:rsid w:val="00140D7C"/>
    <w:rsid w:val="00141E35"/>
    <w:rsid w:val="00173178"/>
    <w:rsid w:val="00177CEA"/>
    <w:rsid w:val="00177E24"/>
    <w:rsid w:val="001846CA"/>
    <w:rsid w:val="00184A04"/>
    <w:rsid w:val="00190477"/>
    <w:rsid w:val="001915CE"/>
    <w:rsid w:val="001A2B88"/>
    <w:rsid w:val="001B338E"/>
    <w:rsid w:val="001B6C95"/>
    <w:rsid w:val="001C6F43"/>
    <w:rsid w:val="001E5274"/>
    <w:rsid w:val="001F3A81"/>
    <w:rsid w:val="001F5EDF"/>
    <w:rsid w:val="00204283"/>
    <w:rsid w:val="002046A6"/>
    <w:rsid w:val="002178B8"/>
    <w:rsid w:val="00224430"/>
    <w:rsid w:val="00236AEE"/>
    <w:rsid w:val="00250CBB"/>
    <w:rsid w:val="002526DB"/>
    <w:rsid w:val="0025386C"/>
    <w:rsid w:val="00253B66"/>
    <w:rsid w:val="0026421D"/>
    <w:rsid w:val="00281E98"/>
    <w:rsid w:val="002863AA"/>
    <w:rsid w:val="0029233E"/>
    <w:rsid w:val="00292C9C"/>
    <w:rsid w:val="00294B44"/>
    <w:rsid w:val="002A191D"/>
    <w:rsid w:val="002D1C9D"/>
    <w:rsid w:val="002E1D71"/>
    <w:rsid w:val="00300D17"/>
    <w:rsid w:val="00326B02"/>
    <w:rsid w:val="00367BAC"/>
    <w:rsid w:val="00371323"/>
    <w:rsid w:val="00375077"/>
    <w:rsid w:val="00381B0E"/>
    <w:rsid w:val="003946FB"/>
    <w:rsid w:val="00394C84"/>
    <w:rsid w:val="003E213C"/>
    <w:rsid w:val="003E2F57"/>
    <w:rsid w:val="003F1712"/>
    <w:rsid w:val="0040279A"/>
    <w:rsid w:val="00404D98"/>
    <w:rsid w:val="00425A0E"/>
    <w:rsid w:val="0042663F"/>
    <w:rsid w:val="00426CA6"/>
    <w:rsid w:val="0043026F"/>
    <w:rsid w:val="00432273"/>
    <w:rsid w:val="004744A6"/>
    <w:rsid w:val="00482303"/>
    <w:rsid w:val="004A3F2E"/>
    <w:rsid w:val="004C0BAB"/>
    <w:rsid w:val="00505186"/>
    <w:rsid w:val="005101CB"/>
    <w:rsid w:val="0051393A"/>
    <w:rsid w:val="005164F1"/>
    <w:rsid w:val="005343B2"/>
    <w:rsid w:val="005474A9"/>
    <w:rsid w:val="0055080F"/>
    <w:rsid w:val="00555124"/>
    <w:rsid w:val="00584FC5"/>
    <w:rsid w:val="005A18D2"/>
    <w:rsid w:val="005B7AC8"/>
    <w:rsid w:val="005D5175"/>
    <w:rsid w:val="005D7D65"/>
    <w:rsid w:val="005E27AC"/>
    <w:rsid w:val="005F394D"/>
    <w:rsid w:val="006312BE"/>
    <w:rsid w:val="00650EAD"/>
    <w:rsid w:val="00655A4D"/>
    <w:rsid w:val="00661A77"/>
    <w:rsid w:val="00691CDA"/>
    <w:rsid w:val="006A1BB0"/>
    <w:rsid w:val="006D276F"/>
    <w:rsid w:val="006E2EBC"/>
    <w:rsid w:val="006E4F57"/>
    <w:rsid w:val="006F0B69"/>
    <w:rsid w:val="006F4D77"/>
    <w:rsid w:val="007016F2"/>
    <w:rsid w:val="007204D6"/>
    <w:rsid w:val="0072099B"/>
    <w:rsid w:val="00734868"/>
    <w:rsid w:val="00752FC8"/>
    <w:rsid w:val="00757121"/>
    <w:rsid w:val="007664AA"/>
    <w:rsid w:val="00773CFA"/>
    <w:rsid w:val="00777025"/>
    <w:rsid w:val="00783F29"/>
    <w:rsid w:val="00787FDD"/>
    <w:rsid w:val="00792B00"/>
    <w:rsid w:val="00795685"/>
    <w:rsid w:val="007A264E"/>
    <w:rsid w:val="007A3C95"/>
    <w:rsid w:val="007A6EAD"/>
    <w:rsid w:val="007C13F1"/>
    <w:rsid w:val="007D02FA"/>
    <w:rsid w:val="007D3188"/>
    <w:rsid w:val="007D49DD"/>
    <w:rsid w:val="007E1BD9"/>
    <w:rsid w:val="007E7E51"/>
    <w:rsid w:val="0081363B"/>
    <w:rsid w:val="008137AB"/>
    <w:rsid w:val="008213BD"/>
    <w:rsid w:val="0083708D"/>
    <w:rsid w:val="0084175C"/>
    <w:rsid w:val="00851F1A"/>
    <w:rsid w:val="00852055"/>
    <w:rsid w:val="008548FE"/>
    <w:rsid w:val="00864365"/>
    <w:rsid w:val="00892B54"/>
    <w:rsid w:val="008A4D8D"/>
    <w:rsid w:val="008A5A4F"/>
    <w:rsid w:val="008B0F23"/>
    <w:rsid w:val="008E52D9"/>
    <w:rsid w:val="00906D1F"/>
    <w:rsid w:val="0091414B"/>
    <w:rsid w:val="009442F5"/>
    <w:rsid w:val="00952B0D"/>
    <w:rsid w:val="009570D1"/>
    <w:rsid w:val="00961073"/>
    <w:rsid w:val="00965657"/>
    <w:rsid w:val="00966636"/>
    <w:rsid w:val="00970C60"/>
    <w:rsid w:val="00982A09"/>
    <w:rsid w:val="009834E5"/>
    <w:rsid w:val="00995C3C"/>
    <w:rsid w:val="009A0D9B"/>
    <w:rsid w:val="009A1266"/>
    <w:rsid w:val="009A6662"/>
    <w:rsid w:val="009B2AFC"/>
    <w:rsid w:val="009C1E60"/>
    <w:rsid w:val="009D031C"/>
    <w:rsid w:val="009D6EE5"/>
    <w:rsid w:val="009E1B35"/>
    <w:rsid w:val="00A163AE"/>
    <w:rsid w:val="00A247D5"/>
    <w:rsid w:val="00A2750D"/>
    <w:rsid w:val="00A27CBE"/>
    <w:rsid w:val="00A3035C"/>
    <w:rsid w:val="00A30D68"/>
    <w:rsid w:val="00A34DFB"/>
    <w:rsid w:val="00A354A7"/>
    <w:rsid w:val="00A361C0"/>
    <w:rsid w:val="00A5567B"/>
    <w:rsid w:val="00A56E59"/>
    <w:rsid w:val="00A64A8C"/>
    <w:rsid w:val="00A65C62"/>
    <w:rsid w:val="00A82194"/>
    <w:rsid w:val="00AA3915"/>
    <w:rsid w:val="00AB0803"/>
    <w:rsid w:val="00AB111A"/>
    <w:rsid w:val="00AB4D5E"/>
    <w:rsid w:val="00AC1EE2"/>
    <w:rsid w:val="00AC4DEF"/>
    <w:rsid w:val="00AE0C70"/>
    <w:rsid w:val="00AE4E97"/>
    <w:rsid w:val="00AF2664"/>
    <w:rsid w:val="00B207D8"/>
    <w:rsid w:val="00B3241E"/>
    <w:rsid w:val="00B34F30"/>
    <w:rsid w:val="00B364B6"/>
    <w:rsid w:val="00B55153"/>
    <w:rsid w:val="00B55C0A"/>
    <w:rsid w:val="00B72F44"/>
    <w:rsid w:val="00B74BE7"/>
    <w:rsid w:val="00B74CD5"/>
    <w:rsid w:val="00B77288"/>
    <w:rsid w:val="00B869CC"/>
    <w:rsid w:val="00B879CA"/>
    <w:rsid w:val="00BB5DEA"/>
    <w:rsid w:val="00BC7765"/>
    <w:rsid w:val="00BE14C6"/>
    <w:rsid w:val="00BF4572"/>
    <w:rsid w:val="00BF5877"/>
    <w:rsid w:val="00C02AA1"/>
    <w:rsid w:val="00C03B31"/>
    <w:rsid w:val="00C26B3E"/>
    <w:rsid w:val="00C44077"/>
    <w:rsid w:val="00C61ED0"/>
    <w:rsid w:val="00C77463"/>
    <w:rsid w:val="00CB399A"/>
    <w:rsid w:val="00CB4316"/>
    <w:rsid w:val="00CB5E1D"/>
    <w:rsid w:val="00CB7E58"/>
    <w:rsid w:val="00CD443D"/>
    <w:rsid w:val="00CF717D"/>
    <w:rsid w:val="00CF7BAF"/>
    <w:rsid w:val="00D11555"/>
    <w:rsid w:val="00D13583"/>
    <w:rsid w:val="00D24900"/>
    <w:rsid w:val="00D25C05"/>
    <w:rsid w:val="00D426F8"/>
    <w:rsid w:val="00D45D06"/>
    <w:rsid w:val="00D53B3E"/>
    <w:rsid w:val="00D5418D"/>
    <w:rsid w:val="00D7317E"/>
    <w:rsid w:val="00D750C8"/>
    <w:rsid w:val="00D75F2B"/>
    <w:rsid w:val="00D91CC3"/>
    <w:rsid w:val="00D93FA8"/>
    <w:rsid w:val="00D95477"/>
    <w:rsid w:val="00DA37A8"/>
    <w:rsid w:val="00DA4649"/>
    <w:rsid w:val="00DA724D"/>
    <w:rsid w:val="00DB2223"/>
    <w:rsid w:val="00DB5EC5"/>
    <w:rsid w:val="00DD61C8"/>
    <w:rsid w:val="00DF223A"/>
    <w:rsid w:val="00DF6B2D"/>
    <w:rsid w:val="00E10C47"/>
    <w:rsid w:val="00E17586"/>
    <w:rsid w:val="00E6375F"/>
    <w:rsid w:val="00E66381"/>
    <w:rsid w:val="00E7771D"/>
    <w:rsid w:val="00E81201"/>
    <w:rsid w:val="00E83ED4"/>
    <w:rsid w:val="00E90C5B"/>
    <w:rsid w:val="00E94EF4"/>
    <w:rsid w:val="00EA1D35"/>
    <w:rsid w:val="00EC76E4"/>
    <w:rsid w:val="00EF6985"/>
    <w:rsid w:val="00F1219D"/>
    <w:rsid w:val="00F24559"/>
    <w:rsid w:val="00F27E2F"/>
    <w:rsid w:val="00F310B0"/>
    <w:rsid w:val="00F531F9"/>
    <w:rsid w:val="00F62B01"/>
    <w:rsid w:val="00F73659"/>
    <w:rsid w:val="00F96234"/>
    <w:rsid w:val="00FA72F9"/>
    <w:rsid w:val="00FC18E0"/>
    <w:rsid w:val="00FE22FF"/>
    <w:rsid w:val="00FF0DFF"/>
    <w:rsid w:val="00FF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paragraph" w:customStyle="1" w:styleId="CRCoverPage">
    <w:name w:val="CR Cover Page"/>
    <w:link w:val="CRCoverPageZchn"/>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unhideWhenUsed/>
    <w:rsid w:val="002863AA"/>
    <w:pPr>
      <w:spacing w:after="180"/>
      <w:ind w:firstLine="360"/>
    </w:pPr>
  </w:style>
  <w:style w:type="character" w:customStyle="1" w:styleId="BodyTextFirstIndentChar">
    <w:name w:val="Body Text First Indent Char"/>
    <w:basedOn w:val="BodyTextChar"/>
    <w:link w:val="BodyTextFirstIndent"/>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unhideWhenUsed/>
    <w:rsid w:val="002863AA"/>
  </w:style>
  <w:style w:type="character" w:customStyle="1" w:styleId="DateChar">
    <w:name w:val="Date Char"/>
    <w:basedOn w:val="DefaultParagraphFont"/>
    <w:link w:val="Date"/>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uiPriority w:val="99"/>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unhideWhenUsed/>
    <w:rsid w:val="002863AA"/>
    <w:pPr>
      <w:ind w:left="566" w:hanging="283"/>
      <w:contextualSpacing/>
    </w:pPr>
  </w:style>
  <w:style w:type="paragraph" w:styleId="List3">
    <w:name w:val="List 3"/>
    <w:basedOn w:val="Normal"/>
    <w:unhideWhenUsed/>
    <w:rsid w:val="002863AA"/>
    <w:pPr>
      <w:ind w:left="849" w:hanging="283"/>
      <w:contextualSpacing/>
    </w:pPr>
  </w:style>
  <w:style w:type="paragraph" w:styleId="List4">
    <w:name w:val="List 4"/>
    <w:basedOn w:val="Normal"/>
    <w:unhideWhenUsed/>
    <w:rsid w:val="002863AA"/>
    <w:pPr>
      <w:ind w:left="1132" w:hanging="283"/>
      <w:contextualSpacing/>
    </w:pPr>
  </w:style>
  <w:style w:type="paragraph" w:styleId="List5">
    <w:name w:val="List 5"/>
    <w:basedOn w:val="Normal"/>
    <w:unhideWhenUsed/>
    <w:rsid w:val="002863AA"/>
    <w:pPr>
      <w:ind w:left="1415" w:hanging="283"/>
      <w:contextualSpacing/>
    </w:pPr>
  </w:style>
  <w:style w:type="paragraph" w:styleId="ListBullet">
    <w:name w:val="List Bullet"/>
    <w:basedOn w:val="Normal"/>
    <w:unhideWhenUsed/>
    <w:rsid w:val="002863AA"/>
    <w:pPr>
      <w:numPr>
        <w:numId w:val="6"/>
      </w:numPr>
      <w:contextualSpacing/>
    </w:pPr>
  </w:style>
  <w:style w:type="paragraph" w:styleId="ListBullet2">
    <w:name w:val="List Bullet 2"/>
    <w:basedOn w:val="Normal"/>
    <w:unhideWhenUsed/>
    <w:rsid w:val="002863AA"/>
    <w:pPr>
      <w:numPr>
        <w:numId w:val="7"/>
      </w:numPr>
      <w:contextualSpacing/>
    </w:pPr>
  </w:style>
  <w:style w:type="paragraph" w:styleId="ListBullet3">
    <w:name w:val="List Bullet 3"/>
    <w:basedOn w:val="Normal"/>
    <w:unhideWhenUsed/>
    <w:rsid w:val="002863AA"/>
    <w:pPr>
      <w:numPr>
        <w:numId w:val="8"/>
      </w:numPr>
      <w:contextualSpacing/>
    </w:pPr>
  </w:style>
  <w:style w:type="paragraph" w:styleId="ListBullet4">
    <w:name w:val="List Bullet 4"/>
    <w:basedOn w:val="Normal"/>
    <w:unhideWhenUsed/>
    <w:rsid w:val="002863AA"/>
    <w:pPr>
      <w:numPr>
        <w:numId w:val="9"/>
      </w:numPr>
      <w:contextualSpacing/>
    </w:pPr>
  </w:style>
  <w:style w:type="paragraph" w:styleId="ListBullet5">
    <w:name w:val="List Bullet 5"/>
    <w:basedOn w:val="Normal"/>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unhideWhenUsed/>
    <w:rsid w:val="002863AA"/>
    <w:pPr>
      <w:numPr>
        <w:numId w:val="11"/>
      </w:numPr>
      <w:contextualSpacing/>
    </w:pPr>
  </w:style>
  <w:style w:type="paragraph" w:styleId="ListNumber2">
    <w:name w:val="List Number 2"/>
    <w:basedOn w:val="Normal"/>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unhideWhenUsed/>
    <w:rsid w:val="002863AA"/>
  </w:style>
  <w:style w:type="character" w:customStyle="1" w:styleId="SalutationChar">
    <w:name w:val="Salutation Char"/>
    <w:basedOn w:val="DefaultParagraphFont"/>
    <w:link w:val="Salutatio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aliases w:val="EN Char"/>
    <w:link w:val="EditorsNote"/>
    <w:rsid w:val="00004254"/>
    <w:rPr>
      <w:color w:val="FF0000"/>
      <w:lang w:eastAsia="en-US"/>
    </w:rPr>
  </w:style>
  <w:style w:type="character" w:customStyle="1" w:styleId="Heading1Char">
    <w:name w:val="Heading 1 Char"/>
    <w:basedOn w:val="DefaultParagraphFont"/>
    <w:link w:val="Heading1"/>
    <w:rsid w:val="00BB5DEA"/>
    <w:rPr>
      <w:rFonts w:ascii="Arial" w:hAnsi="Arial"/>
      <w:sz w:val="36"/>
      <w:lang w:eastAsia="en-US"/>
    </w:rPr>
  </w:style>
  <w:style w:type="character" w:customStyle="1" w:styleId="Heading2Char">
    <w:name w:val="Heading 2 Char"/>
    <w:basedOn w:val="DefaultParagraphFont"/>
    <w:link w:val="Heading2"/>
    <w:rsid w:val="00BB5DEA"/>
    <w:rPr>
      <w:rFonts w:ascii="Arial" w:hAnsi="Arial"/>
      <w:sz w:val="32"/>
      <w:lang w:eastAsia="en-US"/>
    </w:rPr>
  </w:style>
  <w:style w:type="character" w:customStyle="1" w:styleId="Heading3Char">
    <w:name w:val="Heading 3 Char"/>
    <w:basedOn w:val="DefaultParagraphFont"/>
    <w:link w:val="Heading3"/>
    <w:rsid w:val="00BB5DEA"/>
    <w:rPr>
      <w:rFonts w:ascii="Arial" w:hAnsi="Arial"/>
      <w:sz w:val="28"/>
      <w:lang w:eastAsia="en-US"/>
    </w:rPr>
  </w:style>
  <w:style w:type="character" w:customStyle="1" w:styleId="Heading5Char">
    <w:name w:val="Heading 5 Char"/>
    <w:basedOn w:val="DefaultParagraphFont"/>
    <w:link w:val="Heading5"/>
    <w:rsid w:val="00BB5DEA"/>
    <w:rPr>
      <w:rFonts w:ascii="Arial" w:hAnsi="Arial"/>
      <w:sz w:val="22"/>
      <w:lang w:eastAsia="en-US"/>
    </w:rPr>
  </w:style>
  <w:style w:type="character" w:customStyle="1" w:styleId="Heading6Char">
    <w:name w:val="Heading 6 Char"/>
    <w:basedOn w:val="DefaultParagraphFont"/>
    <w:link w:val="Heading6"/>
    <w:rsid w:val="00BB5DEA"/>
    <w:rPr>
      <w:rFonts w:ascii="Arial" w:hAnsi="Arial"/>
      <w:lang w:eastAsia="en-US"/>
    </w:rPr>
  </w:style>
  <w:style w:type="character" w:customStyle="1" w:styleId="Heading7Char">
    <w:name w:val="Heading 7 Char"/>
    <w:basedOn w:val="DefaultParagraphFont"/>
    <w:link w:val="Heading7"/>
    <w:rsid w:val="00BB5DEA"/>
    <w:rPr>
      <w:rFonts w:ascii="Arial" w:hAnsi="Arial"/>
      <w:lang w:eastAsia="en-US"/>
    </w:rPr>
  </w:style>
  <w:style w:type="character" w:customStyle="1" w:styleId="Heading8Char">
    <w:name w:val="Heading 8 Char"/>
    <w:basedOn w:val="DefaultParagraphFont"/>
    <w:link w:val="Heading8"/>
    <w:rsid w:val="00BB5DEA"/>
    <w:rPr>
      <w:rFonts w:ascii="Arial" w:hAnsi="Arial"/>
      <w:sz w:val="36"/>
      <w:lang w:eastAsia="en-US"/>
    </w:rPr>
  </w:style>
  <w:style w:type="character" w:customStyle="1" w:styleId="Heading9Char">
    <w:name w:val="Heading 9 Char"/>
    <w:basedOn w:val="DefaultParagraphFont"/>
    <w:link w:val="Heading9"/>
    <w:rsid w:val="00BB5DEA"/>
    <w:rPr>
      <w:rFonts w:ascii="Arial" w:hAnsi="Arial"/>
      <w:sz w:val="36"/>
      <w:lang w:eastAsia="en-US"/>
    </w:rPr>
  </w:style>
  <w:style w:type="character" w:customStyle="1" w:styleId="HeaderChar">
    <w:name w:val="Header Char"/>
    <w:basedOn w:val="DefaultParagraphFont"/>
    <w:link w:val="Header"/>
    <w:rsid w:val="00BB5DEA"/>
    <w:rPr>
      <w:rFonts w:ascii="Arial" w:hAnsi="Arial"/>
      <w:b/>
      <w:sz w:val="18"/>
      <w:lang w:eastAsia="ja-JP"/>
    </w:rPr>
  </w:style>
  <w:style w:type="character" w:styleId="FootnoteReference">
    <w:name w:val="footnote reference"/>
    <w:semiHidden/>
    <w:rsid w:val="00BB5DEA"/>
    <w:rPr>
      <w:b/>
      <w:position w:val="6"/>
      <w:sz w:val="16"/>
    </w:rPr>
  </w:style>
  <w:style w:type="character" w:customStyle="1" w:styleId="B2Char">
    <w:name w:val="B2 Char"/>
    <w:link w:val="B2"/>
    <w:qFormat/>
    <w:rsid w:val="00BB5DEA"/>
    <w:rPr>
      <w:lang w:eastAsia="en-US"/>
    </w:rPr>
  </w:style>
  <w:style w:type="character" w:customStyle="1" w:styleId="FooterChar">
    <w:name w:val="Footer Char"/>
    <w:basedOn w:val="DefaultParagraphFont"/>
    <w:link w:val="Footer"/>
    <w:rsid w:val="00BB5DEA"/>
    <w:rPr>
      <w:rFonts w:ascii="Arial" w:hAnsi="Arial"/>
      <w:b/>
      <w:i/>
      <w:sz w:val="18"/>
      <w:lang w:eastAsia="ja-JP"/>
    </w:rPr>
  </w:style>
  <w:style w:type="paragraph" w:customStyle="1" w:styleId="tdoc-header">
    <w:name w:val="tdoc-header"/>
    <w:rsid w:val="00BB5DEA"/>
    <w:rPr>
      <w:rFonts w:ascii="Arial" w:eastAsiaTheme="minorEastAsia" w:hAnsi="Arial"/>
      <w:sz w:val="24"/>
      <w:lang w:eastAsia="en-US"/>
    </w:rPr>
  </w:style>
  <w:style w:type="character" w:styleId="CommentReference">
    <w:name w:val="annotation reference"/>
    <w:semiHidden/>
    <w:rsid w:val="00BB5DEA"/>
    <w:rPr>
      <w:sz w:val="16"/>
    </w:rPr>
  </w:style>
  <w:style w:type="character" w:customStyle="1" w:styleId="st">
    <w:name w:val="st"/>
    <w:rsid w:val="00BB5DEA"/>
  </w:style>
  <w:style w:type="character" w:customStyle="1" w:styleId="NOChar">
    <w:name w:val="NO Char"/>
    <w:qFormat/>
    <w:rsid w:val="00BB5DEA"/>
    <w:rPr>
      <w:rFonts w:ascii="Times New Roman" w:hAnsi="Times New Roman" w:cs="Times New Roman" w:hint="default"/>
      <w:lang w:val="en-GB" w:eastAsia="en-US"/>
    </w:rPr>
  </w:style>
  <w:style w:type="character" w:customStyle="1" w:styleId="TAHCar">
    <w:name w:val="TAH Car"/>
    <w:rsid w:val="00BB5DEA"/>
    <w:rPr>
      <w:rFonts w:ascii="Arial" w:hAnsi="Arial" w:cs="Arial" w:hint="default"/>
      <w:b/>
      <w:bCs w:val="0"/>
      <w:sz w:val="18"/>
      <w:lang w:val="en-GB" w:eastAsia="en-US"/>
    </w:rPr>
  </w:style>
  <w:style w:type="character" w:customStyle="1" w:styleId="B1Char1">
    <w:name w:val="B1 Char1"/>
    <w:locked/>
    <w:rsid w:val="00BB5DEA"/>
    <w:rPr>
      <w:rFonts w:ascii="Times New Roman" w:hAnsi="Times New Roman" w:cs="Times New Roman" w:hint="default"/>
      <w:lang w:val="en-GB" w:eastAsia="en-US"/>
    </w:rPr>
  </w:style>
  <w:style w:type="character" w:customStyle="1" w:styleId="EditorsNoteCharChar">
    <w:name w:val="Editor's Note Char Char"/>
    <w:locked/>
    <w:rsid w:val="00BB5DEA"/>
    <w:rPr>
      <w:color w:val="FF0000"/>
    </w:rPr>
  </w:style>
  <w:style w:type="character" w:customStyle="1" w:styleId="TFZchn">
    <w:name w:val="TF Zchn"/>
    <w:rsid w:val="00BB5DEA"/>
    <w:rPr>
      <w:rFonts w:ascii="Arial" w:hAnsi="Arial" w:cs="Arial" w:hint="default"/>
      <w:b/>
      <w:bCs w:val="0"/>
      <w:lang w:val="en-GB" w:eastAsia="en-US"/>
    </w:rPr>
  </w:style>
  <w:style w:type="character" w:customStyle="1" w:styleId="CRCoverPageZchn">
    <w:name w:val="CR Cover Page Zchn"/>
    <w:link w:val="CRCoverPage"/>
    <w:locked/>
    <w:rsid w:val="00BB5DEA"/>
    <w:rPr>
      <w:rFonts w:ascii="Arial" w:eastAsia="Times New Roman" w:hAnsi="Arial"/>
      <w:lang w:eastAsia="en-US"/>
    </w:rPr>
  </w:style>
  <w:style w:type="character" w:customStyle="1" w:styleId="EXChar">
    <w:name w:val="EX Char"/>
    <w:locked/>
    <w:rsid w:val="00BB5DE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111DC-77D8-47D5-B583-CC4E5DD5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15247</Words>
  <Characters>86909</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29.559</vt:lpstr>
    </vt:vector>
  </TitlesOfParts>
  <Company>ETSI</Company>
  <LinksUpToDate>false</LinksUpToDate>
  <CharactersWithSpaces>101953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29.559</dc:title>
  <dc:subject>5G System; 5G ProSe Key Management Services; Stage 3 (Release 18)</dc:subject>
  <dc:creator>Kimmo Kymalainen MCC</dc:creator>
  <cp:keywords/>
  <dc:description/>
  <cp:lastModifiedBy>catt</cp:lastModifiedBy>
  <cp:revision>294</cp:revision>
  <cp:lastPrinted>2019-02-25T14:05:00Z</cp:lastPrinted>
  <dcterms:created xsi:type="dcterms:W3CDTF">2022-03-08T02:00:00Z</dcterms:created>
  <dcterms:modified xsi:type="dcterms:W3CDTF">2025-11-28T05:46:00Z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ee9a28a32b2946f4f5e2433604286cee4befb8a31b625904b7ce6a8a807e6a1d</vt:lpwstr>
  </property>
</Properties>
</file>