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4844358E"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331979">
              <w:t>1</w:t>
            </w:r>
            <w:r w:rsidR="00AA2340">
              <w:t>1</w:t>
            </w:r>
            <w:r w:rsidRPr="001D2CEF">
              <w:t xml:space="preserve">.0 </w:t>
            </w:r>
            <w:r w:rsidRPr="001D2CEF">
              <w:rPr>
                <w:sz w:val="32"/>
              </w:rPr>
              <w:t>(</w:t>
            </w:r>
            <w:r w:rsidR="00C173F5" w:rsidRPr="001D2CEF">
              <w:rPr>
                <w:sz w:val="32"/>
              </w:rPr>
              <w:t>202</w:t>
            </w:r>
            <w:r w:rsidR="00C173F5">
              <w:rPr>
                <w:sz w:val="32"/>
              </w:rPr>
              <w:t>5</w:t>
            </w:r>
            <w:r w:rsidRPr="001D2CEF">
              <w:rPr>
                <w:sz w:val="32"/>
              </w:rPr>
              <w:t>-</w:t>
            </w:r>
            <w:r w:rsidR="00AA2340">
              <w:rPr>
                <w:sz w:val="32"/>
              </w:rPr>
              <w:t>12</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5pt;height:64.5pt" o:ole="">
                  <v:imagedata r:id="rId8" o:title=""/>
                </v:shape>
                <o:OLEObject Type="Embed" ProgID="Word.Picture.8" ShapeID="_x0000_i1025" DrawAspect="Content" ObjectID="_1825512937" r:id="rId9"/>
              </w:object>
            </w:r>
          </w:p>
        </w:tc>
        <w:tc>
          <w:tcPr>
            <w:tcW w:w="5540" w:type="dxa"/>
            <w:shd w:val="clear" w:color="auto" w:fill="auto"/>
          </w:tcPr>
          <w:p w14:paraId="239265ED" w14:textId="77777777" w:rsidR="00B073D8" w:rsidRDefault="00336D1F" w:rsidP="00B073D8">
            <w:pPr>
              <w:jc w:val="right"/>
            </w:pPr>
            <w:bookmarkStart w:id="3" w:name="logos"/>
            <w:r>
              <w:pict w14:anchorId="2CB0DF75">
                <v:shape id="_x0000_i1026" type="#_x0000_t75" style="width:127.85pt;height:76.1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2B26CD4D" w:rsidR="00E16509" w:rsidRPr="00133525" w:rsidRDefault="00E16509" w:rsidP="00133525">
            <w:pPr>
              <w:pStyle w:val="FP"/>
              <w:jc w:val="center"/>
              <w:rPr>
                <w:noProof/>
                <w:sz w:val="18"/>
              </w:rPr>
            </w:pPr>
            <w:r w:rsidRPr="00133525">
              <w:rPr>
                <w:noProof/>
                <w:sz w:val="18"/>
              </w:rPr>
              <w:t xml:space="preserve">© </w:t>
            </w:r>
            <w:r w:rsidR="009D6BB8">
              <w:rPr>
                <w:noProof/>
                <w:sz w:val="18"/>
              </w:rPr>
              <w:t>2025</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t>Contents</w:t>
      </w:r>
    </w:p>
    <w:p w14:paraId="752CB538" w14:textId="204FDDFB" w:rsidR="00762BA8" w:rsidRDefault="00BE2D26">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rPr>
          <w:noProof/>
        </w:rPr>
        <w:instrText xml:space="preserve"> TOC \o "1-8" </w:instrText>
      </w:r>
      <w:r>
        <w:rPr>
          <w:noProof/>
        </w:rPr>
        <w:fldChar w:fldCharType="separate"/>
      </w:r>
      <w:r w:rsidR="00762BA8">
        <w:rPr>
          <w:noProof/>
        </w:rPr>
        <w:t>Foreword</w:t>
      </w:r>
      <w:r w:rsidR="00762BA8">
        <w:rPr>
          <w:noProof/>
        </w:rPr>
        <w:tab/>
      </w:r>
      <w:r w:rsidR="00762BA8">
        <w:rPr>
          <w:noProof/>
        </w:rPr>
        <w:fldChar w:fldCharType="begin" w:fldLock="1"/>
      </w:r>
      <w:r w:rsidR="00762BA8">
        <w:rPr>
          <w:noProof/>
        </w:rPr>
        <w:instrText xml:space="preserve"> PAGEREF _Toc200702698 \h </w:instrText>
      </w:r>
      <w:r w:rsidR="00762BA8">
        <w:rPr>
          <w:noProof/>
        </w:rPr>
      </w:r>
      <w:r w:rsidR="00762BA8">
        <w:rPr>
          <w:noProof/>
        </w:rPr>
        <w:fldChar w:fldCharType="separate"/>
      </w:r>
      <w:r w:rsidR="00762BA8">
        <w:rPr>
          <w:noProof/>
        </w:rPr>
        <w:t>10</w:t>
      </w:r>
      <w:r w:rsidR="00762BA8">
        <w:rPr>
          <w:noProof/>
        </w:rPr>
        <w:fldChar w:fldCharType="end"/>
      </w:r>
    </w:p>
    <w:p w14:paraId="4F3122FF" w14:textId="5DD0E4D5"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_Toc200702699 \h </w:instrText>
      </w:r>
      <w:r>
        <w:rPr>
          <w:noProof/>
        </w:rPr>
      </w:r>
      <w:r>
        <w:rPr>
          <w:noProof/>
        </w:rPr>
        <w:fldChar w:fldCharType="separate"/>
      </w:r>
      <w:r>
        <w:rPr>
          <w:noProof/>
        </w:rPr>
        <w:t>11</w:t>
      </w:r>
      <w:r>
        <w:rPr>
          <w:noProof/>
        </w:rPr>
        <w:fldChar w:fldCharType="end"/>
      </w:r>
    </w:p>
    <w:p w14:paraId="2B188201" w14:textId="4FC0970D"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_Toc200702700 \h </w:instrText>
      </w:r>
      <w:r>
        <w:rPr>
          <w:noProof/>
        </w:rPr>
      </w:r>
      <w:r>
        <w:rPr>
          <w:noProof/>
        </w:rPr>
        <w:fldChar w:fldCharType="separate"/>
      </w:r>
      <w:r>
        <w:rPr>
          <w:noProof/>
        </w:rPr>
        <w:t>11</w:t>
      </w:r>
      <w:r>
        <w:rPr>
          <w:noProof/>
        </w:rPr>
        <w:fldChar w:fldCharType="end"/>
      </w:r>
    </w:p>
    <w:p w14:paraId="66403362" w14:textId="181681E8"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_Toc200702701 \h </w:instrText>
      </w:r>
      <w:r>
        <w:rPr>
          <w:noProof/>
        </w:rPr>
      </w:r>
      <w:r>
        <w:rPr>
          <w:noProof/>
        </w:rPr>
        <w:fldChar w:fldCharType="separate"/>
      </w:r>
      <w:r>
        <w:rPr>
          <w:noProof/>
        </w:rPr>
        <w:t>13</w:t>
      </w:r>
      <w:r>
        <w:rPr>
          <w:noProof/>
        </w:rPr>
        <w:fldChar w:fldCharType="end"/>
      </w:r>
    </w:p>
    <w:p w14:paraId="48001A55" w14:textId="68E666FD"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_Toc200702702 \h </w:instrText>
      </w:r>
      <w:r>
        <w:rPr>
          <w:noProof/>
        </w:rPr>
      </w:r>
      <w:r>
        <w:rPr>
          <w:noProof/>
        </w:rPr>
        <w:fldChar w:fldCharType="separate"/>
      </w:r>
      <w:r>
        <w:rPr>
          <w:noProof/>
        </w:rPr>
        <w:t>13</w:t>
      </w:r>
      <w:r>
        <w:rPr>
          <w:noProof/>
        </w:rPr>
        <w:fldChar w:fldCharType="end"/>
      </w:r>
    </w:p>
    <w:p w14:paraId="46FEFFA7" w14:textId="36F30A91"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_Toc200702703 \h </w:instrText>
      </w:r>
      <w:r>
        <w:rPr>
          <w:noProof/>
        </w:rPr>
      </w:r>
      <w:r>
        <w:rPr>
          <w:noProof/>
        </w:rPr>
        <w:fldChar w:fldCharType="separate"/>
      </w:r>
      <w:r>
        <w:rPr>
          <w:noProof/>
        </w:rPr>
        <w:t>14</w:t>
      </w:r>
      <w:r>
        <w:rPr>
          <w:noProof/>
        </w:rPr>
        <w:fldChar w:fldCharType="end"/>
      </w:r>
    </w:p>
    <w:p w14:paraId="3FA27C2A" w14:textId="13BC2F26"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_Toc200702704 \h </w:instrText>
      </w:r>
      <w:r>
        <w:rPr>
          <w:noProof/>
        </w:rPr>
      </w:r>
      <w:r>
        <w:rPr>
          <w:noProof/>
        </w:rPr>
        <w:fldChar w:fldCharType="separate"/>
      </w:r>
      <w:r>
        <w:rPr>
          <w:noProof/>
        </w:rPr>
        <w:t>14</w:t>
      </w:r>
      <w:r>
        <w:rPr>
          <w:noProof/>
        </w:rPr>
        <w:fldChar w:fldCharType="end"/>
      </w:r>
    </w:p>
    <w:p w14:paraId="57823092" w14:textId="54544393"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fldLock="1"/>
      </w:r>
      <w:r>
        <w:rPr>
          <w:noProof/>
        </w:rPr>
        <w:instrText xml:space="preserve"> PAGEREF _Toc200702705 \h </w:instrText>
      </w:r>
      <w:r>
        <w:rPr>
          <w:noProof/>
        </w:rPr>
      </w:r>
      <w:r>
        <w:rPr>
          <w:noProof/>
        </w:rPr>
        <w:fldChar w:fldCharType="separate"/>
      </w:r>
      <w:r>
        <w:rPr>
          <w:noProof/>
        </w:rPr>
        <w:t>14</w:t>
      </w:r>
      <w:r>
        <w:rPr>
          <w:noProof/>
        </w:rPr>
        <w:fldChar w:fldCharType="end"/>
      </w:r>
    </w:p>
    <w:p w14:paraId="388E3EA9" w14:textId="277B9D4B"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_Toc200702706 \h </w:instrText>
      </w:r>
      <w:r>
        <w:rPr>
          <w:noProof/>
        </w:rPr>
      </w:r>
      <w:r>
        <w:rPr>
          <w:noProof/>
        </w:rPr>
        <w:fldChar w:fldCharType="separate"/>
      </w:r>
      <w:r>
        <w:rPr>
          <w:noProof/>
        </w:rPr>
        <w:t>14</w:t>
      </w:r>
      <w:r>
        <w:rPr>
          <w:noProof/>
        </w:rPr>
        <w:fldChar w:fldCharType="end"/>
      </w:r>
    </w:p>
    <w:p w14:paraId="4406A945" w14:textId="7972BFC0"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_Toc200702707 \h </w:instrText>
      </w:r>
      <w:r>
        <w:rPr>
          <w:noProof/>
        </w:rPr>
      </w:r>
      <w:r>
        <w:rPr>
          <w:noProof/>
        </w:rPr>
        <w:fldChar w:fldCharType="separate"/>
      </w:r>
      <w:r>
        <w:rPr>
          <w:noProof/>
        </w:rPr>
        <w:t>14</w:t>
      </w:r>
      <w:r>
        <w:rPr>
          <w:noProof/>
        </w:rPr>
        <w:fldChar w:fldCharType="end"/>
      </w:r>
    </w:p>
    <w:p w14:paraId="4E9887AB" w14:textId="49A87588"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_Toc200702708 \h </w:instrText>
      </w:r>
      <w:r>
        <w:rPr>
          <w:noProof/>
        </w:rPr>
      </w:r>
      <w:r>
        <w:rPr>
          <w:noProof/>
        </w:rPr>
        <w:fldChar w:fldCharType="separate"/>
      </w:r>
      <w:r>
        <w:rPr>
          <w:noProof/>
        </w:rPr>
        <w:t>14</w:t>
      </w:r>
      <w:r>
        <w:rPr>
          <w:noProof/>
        </w:rPr>
        <w:fldChar w:fldCharType="end"/>
      </w:r>
    </w:p>
    <w:p w14:paraId="4C998F86" w14:textId="3C9DD1B0"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_Toc200702709 \h </w:instrText>
      </w:r>
      <w:r>
        <w:rPr>
          <w:noProof/>
        </w:rPr>
      </w:r>
      <w:r>
        <w:rPr>
          <w:noProof/>
        </w:rPr>
        <w:fldChar w:fldCharType="separate"/>
      </w:r>
      <w:r>
        <w:rPr>
          <w:noProof/>
        </w:rPr>
        <w:t>15</w:t>
      </w:r>
      <w:r>
        <w:rPr>
          <w:noProof/>
        </w:rPr>
        <w:fldChar w:fldCharType="end"/>
      </w:r>
    </w:p>
    <w:p w14:paraId="3A23F0CE" w14:textId="4BEDCAC8"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_Toc200702710 \h </w:instrText>
      </w:r>
      <w:r>
        <w:rPr>
          <w:noProof/>
        </w:rPr>
      </w:r>
      <w:r>
        <w:rPr>
          <w:noProof/>
        </w:rPr>
        <w:fldChar w:fldCharType="separate"/>
      </w:r>
      <w:r>
        <w:rPr>
          <w:noProof/>
        </w:rPr>
        <w:t>15</w:t>
      </w:r>
      <w:r>
        <w:rPr>
          <w:noProof/>
        </w:rPr>
        <w:fldChar w:fldCharType="end"/>
      </w:r>
    </w:p>
    <w:p w14:paraId="0FD9E29C" w14:textId="2EF5260B"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_Toc200702711 \h </w:instrText>
      </w:r>
      <w:r>
        <w:rPr>
          <w:noProof/>
        </w:rPr>
      </w:r>
      <w:r>
        <w:rPr>
          <w:noProof/>
        </w:rPr>
        <w:fldChar w:fldCharType="separate"/>
      </w:r>
      <w:r>
        <w:rPr>
          <w:noProof/>
        </w:rPr>
        <w:t>20</w:t>
      </w:r>
      <w:r>
        <w:rPr>
          <w:noProof/>
        </w:rPr>
        <w:fldChar w:fldCharType="end"/>
      </w:r>
    </w:p>
    <w:p w14:paraId="34D730FF" w14:textId="2D5C22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_Toc200702712 \h </w:instrText>
      </w:r>
      <w:r>
        <w:rPr>
          <w:noProof/>
        </w:rPr>
      </w:r>
      <w:r>
        <w:rPr>
          <w:noProof/>
        </w:rPr>
        <w:fldChar w:fldCharType="separate"/>
      </w:r>
      <w:r>
        <w:rPr>
          <w:noProof/>
        </w:rPr>
        <w:t>20</w:t>
      </w:r>
      <w:r>
        <w:rPr>
          <w:noProof/>
        </w:rPr>
        <w:fldChar w:fldCharType="end"/>
      </w:r>
    </w:p>
    <w:p w14:paraId="3E7F7490" w14:textId="31E951D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fldLock="1"/>
      </w:r>
      <w:r>
        <w:rPr>
          <w:noProof/>
        </w:rPr>
        <w:instrText xml:space="preserve"> PAGEREF _Toc200702713 \h </w:instrText>
      </w:r>
      <w:r>
        <w:rPr>
          <w:noProof/>
        </w:rPr>
      </w:r>
      <w:r>
        <w:rPr>
          <w:noProof/>
        </w:rPr>
        <w:fldChar w:fldCharType="separate"/>
      </w:r>
      <w:r>
        <w:rPr>
          <w:noProof/>
        </w:rPr>
        <w:t>20</w:t>
      </w:r>
      <w:r>
        <w:rPr>
          <w:noProof/>
        </w:rPr>
        <w:fldChar w:fldCharType="end"/>
      </w:r>
    </w:p>
    <w:p w14:paraId="3AA78E8E" w14:textId="7C62B2E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_Toc200702714 \h </w:instrText>
      </w:r>
      <w:r>
        <w:rPr>
          <w:noProof/>
        </w:rPr>
      </w:r>
      <w:r>
        <w:rPr>
          <w:noProof/>
        </w:rPr>
        <w:fldChar w:fldCharType="separate"/>
      </w:r>
      <w:r>
        <w:rPr>
          <w:noProof/>
        </w:rPr>
        <w:t>21</w:t>
      </w:r>
      <w:r>
        <w:rPr>
          <w:noProof/>
        </w:rPr>
        <w:fldChar w:fldCharType="end"/>
      </w:r>
    </w:p>
    <w:p w14:paraId="4914BA0C" w14:textId="556E535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_Toc200702715 \h </w:instrText>
      </w:r>
      <w:r>
        <w:rPr>
          <w:noProof/>
        </w:rPr>
      </w:r>
      <w:r>
        <w:rPr>
          <w:noProof/>
        </w:rPr>
        <w:fldChar w:fldCharType="separate"/>
      </w:r>
      <w:r>
        <w:rPr>
          <w:noProof/>
        </w:rPr>
        <w:t>24</w:t>
      </w:r>
      <w:r>
        <w:rPr>
          <w:noProof/>
        </w:rPr>
        <w:fldChar w:fldCharType="end"/>
      </w:r>
    </w:p>
    <w:p w14:paraId="3B323DBE" w14:textId="7B3CC44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_Toc200702716 \h </w:instrText>
      </w:r>
      <w:r>
        <w:rPr>
          <w:noProof/>
        </w:rPr>
      </w:r>
      <w:r>
        <w:rPr>
          <w:noProof/>
        </w:rPr>
        <w:fldChar w:fldCharType="separate"/>
      </w:r>
      <w:r>
        <w:rPr>
          <w:noProof/>
        </w:rPr>
        <w:t>24</w:t>
      </w:r>
      <w:r>
        <w:rPr>
          <w:noProof/>
        </w:rPr>
        <w:fldChar w:fldCharType="end"/>
      </w:r>
    </w:p>
    <w:p w14:paraId="117784A2" w14:textId="12895BB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0A5EC6">
        <w:rPr>
          <w:rFonts w:eastAsia="SimSun"/>
          <w:noProof/>
        </w:rPr>
        <w:t xml:space="preserve">Enumeration: </w:t>
      </w:r>
      <w:r w:rsidRPr="000A5EC6">
        <w:rPr>
          <w:rFonts w:eastAsia="Malgun Gothic"/>
          <w:noProof/>
        </w:rPr>
        <w:t>MatchingOperator</w:t>
      </w:r>
      <w:r>
        <w:rPr>
          <w:noProof/>
        </w:rPr>
        <w:tab/>
      </w:r>
      <w:r>
        <w:rPr>
          <w:noProof/>
        </w:rPr>
        <w:fldChar w:fldCharType="begin" w:fldLock="1"/>
      </w:r>
      <w:r>
        <w:rPr>
          <w:noProof/>
        </w:rPr>
        <w:instrText xml:space="preserve"> PAGEREF _Toc200702717 \h </w:instrText>
      </w:r>
      <w:r>
        <w:rPr>
          <w:noProof/>
        </w:rPr>
      </w:r>
      <w:r>
        <w:rPr>
          <w:noProof/>
        </w:rPr>
        <w:fldChar w:fldCharType="separate"/>
      </w:r>
      <w:r>
        <w:rPr>
          <w:noProof/>
        </w:rPr>
        <w:t>24</w:t>
      </w:r>
      <w:r>
        <w:rPr>
          <w:noProof/>
        </w:rPr>
        <w:fldChar w:fldCharType="end"/>
      </w:r>
    </w:p>
    <w:p w14:paraId="3127EFD4" w14:textId="769496C9"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_Toc200702718 \h </w:instrText>
      </w:r>
      <w:r>
        <w:rPr>
          <w:noProof/>
        </w:rPr>
      </w:r>
      <w:r>
        <w:rPr>
          <w:noProof/>
        </w:rPr>
        <w:fldChar w:fldCharType="separate"/>
      </w:r>
      <w:r>
        <w:rPr>
          <w:noProof/>
        </w:rPr>
        <w:t>25</w:t>
      </w:r>
      <w:r>
        <w:rPr>
          <w:noProof/>
        </w:rPr>
        <w:fldChar w:fldCharType="end"/>
      </w:r>
    </w:p>
    <w:p w14:paraId="64285B99" w14:textId="389EC36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_Toc200702719 \h </w:instrText>
      </w:r>
      <w:r>
        <w:rPr>
          <w:noProof/>
        </w:rPr>
      </w:r>
      <w:r>
        <w:rPr>
          <w:noProof/>
        </w:rPr>
        <w:fldChar w:fldCharType="separate"/>
      </w:r>
      <w:r>
        <w:rPr>
          <w:noProof/>
        </w:rPr>
        <w:t>25</w:t>
      </w:r>
      <w:r>
        <w:rPr>
          <w:noProof/>
        </w:rPr>
        <w:fldChar w:fldCharType="end"/>
      </w:r>
    </w:p>
    <w:p w14:paraId="7B4EF6A3" w14:textId="55D85C6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fldLock="1"/>
      </w:r>
      <w:r>
        <w:rPr>
          <w:noProof/>
        </w:rPr>
        <w:instrText xml:space="preserve"> PAGEREF _Toc200702720 \h </w:instrText>
      </w:r>
      <w:r>
        <w:rPr>
          <w:noProof/>
        </w:rPr>
      </w:r>
      <w:r>
        <w:rPr>
          <w:noProof/>
        </w:rPr>
        <w:fldChar w:fldCharType="separate"/>
      </w:r>
      <w:r>
        <w:rPr>
          <w:noProof/>
        </w:rPr>
        <w:t>27</w:t>
      </w:r>
      <w:r>
        <w:rPr>
          <w:noProof/>
        </w:rPr>
        <w:fldChar w:fldCharType="end"/>
      </w:r>
    </w:p>
    <w:p w14:paraId="1F58C74C" w14:textId="49B91B8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fldLock="1"/>
      </w:r>
      <w:r>
        <w:rPr>
          <w:noProof/>
        </w:rPr>
        <w:instrText xml:space="preserve"> PAGEREF _Toc200702721 \h </w:instrText>
      </w:r>
      <w:r>
        <w:rPr>
          <w:noProof/>
        </w:rPr>
      </w:r>
      <w:r>
        <w:rPr>
          <w:noProof/>
        </w:rPr>
        <w:fldChar w:fldCharType="separate"/>
      </w:r>
      <w:r>
        <w:rPr>
          <w:noProof/>
        </w:rPr>
        <w:t>27</w:t>
      </w:r>
      <w:r>
        <w:rPr>
          <w:noProof/>
        </w:rPr>
        <w:fldChar w:fldCharType="end"/>
      </w:r>
    </w:p>
    <w:p w14:paraId="2BE280A8" w14:textId="73FC417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0A5EC6">
        <w:rPr>
          <w:noProof/>
          <w:lang w:val="en-US"/>
        </w:rPr>
        <w:t>Type: LinksValueSchema</w:t>
      </w:r>
      <w:r>
        <w:rPr>
          <w:noProof/>
        </w:rPr>
        <w:tab/>
      </w:r>
      <w:r>
        <w:rPr>
          <w:noProof/>
        </w:rPr>
        <w:fldChar w:fldCharType="begin" w:fldLock="1"/>
      </w:r>
      <w:r>
        <w:rPr>
          <w:noProof/>
        </w:rPr>
        <w:instrText xml:space="preserve"> PAGEREF _Toc200702722 \h </w:instrText>
      </w:r>
      <w:r>
        <w:rPr>
          <w:noProof/>
        </w:rPr>
      </w:r>
      <w:r>
        <w:rPr>
          <w:noProof/>
        </w:rPr>
        <w:fldChar w:fldCharType="separate"/>
      </w:r>
      <w:r>
        <w:rPr>
          <w:noProof/>
        </w:rPr>
        <w:t>27</w:t>
      </w:r>
      <w:r>
        <w:rPr>
          <w:noProof/>
        </w:rPr>
        <w:fldChar w:fldCharType="end"/>
      </w:r>
    </w:p>
    <w:p w14:paraId="2B6E82E7" w14:textId="237C7CE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0A5EC6">
        <w:rPr>
          <w:noProof/>
          <w:lang w:val="en-US"/>
        </w:rPr>
        <w:t>Type: SelfLink</w:t>
      </w:r>
      <w:r>
        <w:rPr>
          <w:noProof/>
        </w:rPr>
        <w:tab/>
      </w:r>
      <w:r>
        <w:rPr>
          <w:noProof/>
        </w:rPr>
        <w:fldChar w:fldCharType="begin" w:fldLock="1"/>
      </w:r>
      <w:r>
        <w:rPr>
          <w:noProof/>
        </w:rPr>
        <w:instrText xml:space="preserve"> PAGEREF _Toc200702723 \h </w:instrText>
      </w:r>
      <w:r>
        <w:rPr>
          <w:noProof/>
        </w:rPr>
      </w:r>
      <w:r>
        <w:rPr>
          <w:noProof/>
        </w:rPr>
        <w:fldChar w:fldCharType="separate"/>
      </w:r>
      <w:r>
        <w:rPr>
          <w:noProof/>
        </w:rPr>
        <w:t>27</w:t>
      </w:r>
      <w:r>
        <w:rPr>
          <w:noProof/>
        </w:rPr>
        <w:fldChar w:fldCharType="end"/>
      </w:r>
    </w:p>
    <w:p w14:paraId="49A0918A" w14:textId="5283A9D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fldLock="1"/>
      </w:r>
      <w:r>
        <w:rPr>
          <w:noProof/>
        </w:rPr>
        <w:instrText xml:space="preserve"> PAGEREF _Toc200702724 \h </w:instrText>
      </w:r>
      <w:r>
        <w:rPr>
          <w:noProof/>
        </w:rPr>
      </w:r>
      <w:r>
        <w:rPr>
          <w:noProof/>
        </w:rPr>
        <w:fldChar w:fldCharType="separate"/>
      </w:r>
      <w:r>
        <w:rPr>
          <w:noProof/>
        </w:rPr>
        <w:t>28</w:t>
      </w:r>
      <w:r>
        <w:rPr>
          <w:noProof/>
        </w:rPr>
        <w:fldChar w:fldCharType="end"/>
      </w:r>
    </w:p>
    <w:p w14:paraId="2FFC28C3" w14:textId="787EE29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fldLock="1"/>
      </w:r>
      <w:r>
        <w:rPr>
          <w:noProof/>
        </w:rPr>
        <w:instrText xml:space="preserve"> PAGEREF _Toc200702725 \h </w:instrText>
      </w:r>
      <w:r>
        <w:rPr>
          <w:noProof/>
        </w:rPr>
      </w:r>
      <w:r>
        <w:rPr>
          <w:noProof/>
        </w:rPr>
        <w:fldChar w:fldCharType="separate"/>
      </w:r>
      <w:r>
        <w:rPr>
          <w:noProof/>
        </w:rPr>
        <w:t>28</w:t>
      </w:r>
      <w:r>
        <w:rPr>
          <w:noProof/>
        </w:rPr>
        <w:fldChar w:fldCharType="end"/>
      </w:r>
    </w:p>
    <w:p w14:paraId="77B47B35" w14:textId="36E1D85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_Toc200702726 \h </w:instrText>
      </w:r>
      <w:r>
        <w:rPr>
          <w:noProof/>
        </w:rPr>
      </w:r>
      <w:r>
        <w:rPr>
          <w:noProof/>
        </w:rPr>
        <w:fldChar w:fldCharType="separate"/>
      </w:r>
      <w:r>
        <w:rPr>
          <w:noProof/>
        </w:rPr>
        <w:t>29</w:t>
      </w:r>
      <w:r>
        <w:rPr>
          <w:noProof/>
        </w:rPr>
        <w:fldChar w:fldCharType="end"/>
      </w:r>
    </w:p>
    <w:p w14:paraId="61E78D33" w14:textId="1242B85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_Toc200702727 \h </w:instrText>
      </w:r>
      <w:r>
        <w:rPr>
          <w:noProof/>
        </w:rPr>
      </w:r>
      <w:r>
        <w:rPr>
          <w:noProof/>
        </w:rPr>
        <w:fldChar w:fldCharType="separate"/>
      </w:r>
      <w:r>
        <w:rPr>
          <w:noProof/>
        </w:rPr>
        <w:t>29</w:t>
      </w:r>
      <w:r>
        <w:rPr>
          <w:noProof/>
        </w:rPr>
        <w:fldChar w:fldCharType="end"/>
      </w:r>
    </w:p>
    <w:p w14:paraId="0B20BB91" w14:textId="085C3A4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_Toc200702728 \h </w:instrText>
      </w:r>
      <w:r>
        <w:rPr>
          <w:noProof/>
        </w:rPr>
      </w:r>
      <w:r>
        <w:rPr>
          <w:noProof/>
        </w:rPr>
        <w:fldChar w:fldCharType="separate"/>
      </w:r>
      <w:r>
        <w:rPr>
          <w:noProof/>
        </w:rPr>
        <w:t>30</w:t>
      </w:r>
      <w:r>
        <w:rPr>
          <w:noProof/>
        </w:rPr>
        <w:fldChar w:fldCharType="end"/>
      </w:r>
    </w:p>
    <w:p w14:paraId="01C85B95" w14:textId="1636DB3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_Toc200702729 \h </w:instrText>
      </w:r>
      <w:r>
        <w:rPr>
          <w:noProof/>
        </w:rPr>
      </w:r>
      <w:r>
        <w:rPr>
          <w:noProof/>
        </w:rPr>
        <w:fldChar w:fldCharType="separate"/>
      </w:r>
      <w:r>
        <w:rPr>
          <w:noProof/>
        </w:rPr>
        <w:t>30</w:t>
      </w:r>
      <w:r>
        <w:rPr>
          <w:noProof/>
        </w:rPr>
        <w:fldChar w:fldCharType="end"/>
      </w:r>
    </w:p>
    <w:p w14:paraId="7E6E158D" w14:textId="37C7135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_Toc200702730 \h </w:instrText>
      </w:r>
      <w:r>
        <w:rPr>
          <w:noProof/>
        </w:rPr>
      </w:r>
      <w:r>
        <w:rPr>
          <w:noProof/>
        </w:rPr>
        <w:fldChar w:fldCharType="separate"/>
      </w:r>
      <w:r>
        <w:rPr>
          <w:noProof/>
        </w:rPr>
        <w:t>30</w:t>
      </w:r>
      <w:r>
        <w:rPr>
          <w:noProof/>
        </w:rPr>
        <w:fldChar w:fldCharType="end"/>
      </w:r>
    </w:p>
    <w:p w14:paraId="603DCBCB" w14:textId="7FA1AD0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_Toc200702731 \h </w:instrText>
      </w:r>
      <w:r>
        <w:rPr>
          <w:noProof/>
        </w:rPr>
      </w:r>
      <w:r>
        <w:rPr>
          <w:noProof/>
        </w:rPr>
        <w:fldChar w:fldCharType="separate"/>
      </w:r>
      <w:r>
        <w:rPr>
          <w:noProof/>
        </w:rPr>
        <w:t>30</w:t>
      </w:r>
      <w:r>
        <w:rPr>
          <w:noProof/>
        </w:rPr>
        <w:fldChar w:fldCharType="end"/>
      </w:r>
    </w:p>
    <w:p w14:paraId="3DC0082F" w14:textId="3042E1C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_Toc200702732 \h </w:instrText>
      </w:r>
      <w:r>
        <w:rPr>
          <w:noProof/>
        </w:rPr>
      </w:r>
      <w:r>
        <w:rPr>
          <w:noProof/>
        </w:rPr>
        <w:fldChar w:fldCharType="separate"/>
      </w:r>
      <w:r>
        <w:rPr>
          <w:noProof/>
        </w:rPr>
        <w:t>30</w:t>
      </w:r>
      <w:r>
        <w:rPr>
          <w:noProof/>
        </w:rPr>
        <w:fldChar w:fldCharType="end"/>
      </w:r>
    </w:p>
    <w:p w14:paraId="0B06B9F6" w14:textId="639720A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_Toc200702733 \h </w:instrText>
      </w:r>
      <w:r>
        <w:rPr>
          <w:noProof/>
        </w:rPr>
      </w:r>
      <w:r>
        <w:rPr>
          <w:noProof/>
        </w:rPr>
        <w:fldChar w:fldCharType="separate"/>
      </w:r>
      <w:r>
        <w:rPr>
          <w:noProof/>
        </w:rPr>
        <w:t>31</w:t>
      </w:r>
      <w:r>
        <w:rPr>
          <w:noProof/>
        </w:rPr>
        <w:fldChar w:fldCharType="end"/>
      </w:r>
    </w:p>
    <w:p w14:paraId="1C18BF67" w14:textId="42C6EE4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_Toc200702734 \h </w:instrText>
      </w:r>
      <w:r>
        <w:rPr>
          <w:noProof/>
        </w:rPr>
      </w:r>
      <w:r>
        <w:rPr>
          <w:noProof/>
        </w:rPr>
        <w:fldChar w:fldCharType="separate"/>
      </w:r>
      <w:r>
        <w:rPr>
          <w:noProof/>
        </w:rPr>
        <w:t>31</w:t>
      </w:r>
      <w:r>
        <w:rPr>
          <w:noProof/>
        </w:rPr>
        <w:fldChar w:fldCharType="end"/>
      </w:r>
    </w:p>
    <w:p w14:paraId="7C738C42" w14:textId="310AF1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_Toc200702735 \h </w:instrText>
      </w:r>
      <w:r>
        <w:rPr>
          <w:noProof/>
        </w:rPr>
      </w:r>
      <w:r>
        <w:rPr>
          <w:noProof/>
        </w:rPr>
        <w:fldChar w:fldCharType="separate"/>
      </w:r>
      <w:r>
        <w:rPr>
          <w:noProof/>
        </w:rPr>
        <w:t>31</w:t>
      </w:r>
      <w:r>
        <w:rPr>
          <w:noProof/>
        </w:rPr>
        <w:fldChar w:fldCharType="end"/>
      </w:r>
    </w:p>
    <w:p w14:paraId="77D8C8DE" w14:textId="4D28A3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_Toc200702736 \h </w:instrText>
      </w:r>
      <w:r>
        <w:rPr>
          <w:noProof/>
        </w:rPr>
      </w:r>
      <w:r>
        <w:rPr>
          <w:noProof/>
        </w:rPr>
        <w:fldChar w:fldCharType="separate"/>
      </w:r>
      <w:r>
        <w:rPr>
          <w:noProof/>
        </w:rPr>
        <w:t>31</w:t>
      </w:r>
      <w:r>
        <w:rPr>
          <w:noProof/>
        </w:rPr>
        <w:fldChar w:fldCharType="end"/>
      </w:r>
    </w:p>
    <w:p w14:paraId="529EE775" w14:textId="6A96BAE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_Toc200702737 \h </w:instrText>
      </w:r>
      <w:r>
        <w:rPr>
          <w:noProof/>
        </w:rPr>
      </w:r>
      <w:r>
        <w:rPr>
          <w:noProof/>
        </w:rPr>
        <w:fldChar w:fldCharType="separate"/>
      </w:r>
      <w:r>
        <w:rPr>
          <w:noProof/>
        </w:rPr>
        <w:t>32</w:t>
      </w:r>
      <w:r>
        <w:rPr>
          <w:noProof/>
        </w:rPr>
        <w:fldChar w:fldCharType="end"/>
      </w:r>
    </w:p>
    <w:p w14:paraId="35224241" w14:textId="61D31E7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_Toc200702738 \h </w:instrText>
      </w:r>
      <w:r>
        <w:rPr>
          <w:noProof/>
        </w:rPr>
      </w:r>
      <w:r>
        <w:rPr>
          <w:noProof/>
        </w:rPr>
        <w:fldChar w:fldCharType="separate"/>
      </w:r>
      <w:r>
        <w:rPr>
          <w:noProof/>
        </w:rPr>
        <w:t>32</w:t>
      </w:r>
      <w:r>
        <w:rPr>
          <w:noProof/>
        </w:rPr>
        <w:fldChar w:fldCharType="end"/>
      </w:r>
    </w:p>
    <w:p w14:paraId="7E548DC7" w14:textId="4955041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fldLock="1"/>
      </w:r>
      <w:r>
        <w:rPr>
          <w:noProof/>
        </w:rPr>
        <w:instrText xml:space="preserve"> PAGEREF _Toc200702739 \h </w:instrText>
      </w:r>
      <w:r>
        <w:rPr>
          <w:noProof/>
        </w:rPr>
      </w:r>
      <w:r>
        <w:rPr>
          <w:noProof/>
        </w:rPr>
        <w:fldChar w:fldCharType="separate"/>
      </w:r>
      <w:r>
        <w:rPr>
          <w:noProof/>
        </w:rPr>
        <w:t>32</w:t>
      </w:r>
      <w:r>
        <w:rPr>
          <w:noProof/>
        </w:rPr>
        <w:fldChar w:fldCharType="end"/>
      </w:r>
    </w:p>
    <w:p w14:paraId="0CD00727" w14:textId="3108332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fldLock="1"/>
      </w:r>
      <w:r>
        <w:rPr>
          <w:noProof/>
        </w:rPr>
        <w:instrText xml:space="preserve"> PAGEREF _Toc200702740 \h </w:instrText>
      </w:r>
      <w:r>
        <w:rPr>
          <w:noProof/>
        </w:rPr>
      </w:r>
      <w:r>
        <w:rPr>
          <w:noProof/>
        </w:rPr>
        <w:fldChar w:fldCharType="separate"/>
      </w:r>
      <w:r>
        <w:rPr>
          <w:noProof/>
        </w:rPr>
        <w:t>33</w:t>
      </w:r>
      <w:r>
        <w:rPr>
          <w:noProof/>
        </w:rPr>
        <w:fldChar w:fldCharType="end"/>
      </w:r>
    </w:p>
    <w:p w14:paraId="23AF2063" w14:textId="55460D6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0A5EC6">
        <w:rPr>
          <w:rFonts w:eastAsia="SimSun"/>
          <w:noProof/>
        </w:rPr>
        <w:t>Type: FqdnPatternMatchingRule</w:t>
      </w:r>
      <w:r>
        <w:rPr>
          <w:noProof/>
        </w:rPr>
        <w:tab/>
      </w:r>
      <w:r>
        <w:rPr>
          <w:noProof/>
        </w:rPr>
        <w:fldChar w:fldCharType="begin" w:fldLock="1"/>
      </w:r>
      <w:r>
        <w:rPr>
          <w:noProof/>
        </w:rPr>
        <w:instrText xml:space="preserve"> PAGEREF _Toc200702741 \h </w:instrText>
      </w:r>
      <w:r>
        <w:rPr>
          <w:noProof/>
        </w:rPr>
      </w:r>
      <w:r>
        <w:rPr>
          <w:noProof/>
        </w:rPr>
        <w:fldChar w:fldCharType="separate"/>
      </w:r>
      <w:r>
        <w:rPr>
          <w:noProof/>
        </w:rPr>
        <w:t>33</w:t>
      </w:r>
      <w:r>
        <w:rPr>
          <w:noProof/>
        </w:rPr>
        <w:fldChar w:fldCharType="end"/>
      </w:r>
    </w:p>
    <w:p w14:paraId="107A38CE" w14:textId="32381BE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0A5EC6">
        <w:rPr>
          <w:rFonts w:eastAsia="SimSun"/>
          <w:noProof/>
        </w:rPr>
        <w:t>Type: StringMatchingRule</w:t>
      </w:r>
      <w:r>
        <w:rPr>
          <w:noProof/>
        </w:rPr>
        <w:tab/>
      </w:r>
      <w:r>
        <w:rPr>
          <w:noProof/>
        </w:rPr>
        <w:fldChar w:fldCharType="begin" w:fldLock="1"/>
      </w:r>
      <w:r>
        <w:rPr>
          <w:noProof/>
        </w:rPr>
        <w:instrText xml:space="preserve"> PAGEREF _Toc200702742 \h </w:instrText>
      </w:r>
      <w:r>
        <w:rPr>
          <w:noProof/>
        </w:rPr>
      </w:r>
      <w:r>
        <w:rPr>
          <w:noProof/>
        </w:rPr>
        <w:fldChar w:fldCharType="separate"/>
      </w:r>
      <w:r>
        <w:rPr>
          <w:noProof/>
        </w:rPr>
        <w:t>33</w:t>
      </w:r>
      <w:r>
        <w:rPr>
          <w:noProof/>
        </w:rPr>
        <w:fldChar w:fldCharType="end"/>
      </w:r>
    </w:p>
    <w:p w14:paraId="3BE1EB36" w14:textId="1D124B6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0A5EC6">
        <w:rPr>
          <w:rFonts w:eastAsia="SimSun"/>
          <w:noProof/>
        </w:rPr>
        <w:t>Type: StringMatchingCondition</w:t>
      </w:r>
      <w:r>
        <w:rPr>
          <w:noProof/>
        </w:rPr>
        <w:tab/>
      </w:r>
      <w:r>
        <w:rPr>
          <w:noProof/>
        </w:rPr>
        <w:fldChar w:fldCharType="begin" w:fldLock="1"/>
      </w:r>
      <w:r>
        <w:rPr>
          <w:noProof/>
        </w:rPr>
        <w:instrText xml:space="preserve"> PAGEREF _Toc200702743 \h </w:instrText>
      </w:r>
      <w:r>
        <w:rPr>
          <w:noProof/>
        </w:rPr>
      </w:r>
      <w:r>
        <w:rPr>
          <w:noProof/>
        </w:rPr>
        <w:fldChar w:fldCharType="separate"/>
      </w:r>
      <w:r>
        <w:rPr>
          <w:noProof/>
        </w:rPr>
        <w:t>34</w:t>
      </w:r>
      <w:r>
        <w:rPr>
          <w:noProof/>
        </w:rPr>
        <w:fldChar w:fldCharType="end"/>
      </w:r>
    </w:p>
    <w:p w14:paraId="65094F2E" w14:textId="52742D5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fldLock="1"/>
      </w:r>
      <w:r>
        <w:rPr>
          <w:noProof/>
        </w:rPr>
        <w:instrText xml:space="preserve"> PAGEREF _Toc200702744 \h </w:instrText>
      </w:r>
      <w:r>
        <w:rPr>
          <w:noProof/>
        </w:rPr>
      </w:r>
      <w:r>
        <w:rPr>
          <w:noProof/>
        </w:rPr>
        <w:fldChar w:fldCharType="separate"/>
      </w:r>
      <w:r>
        <w:rPr>
          <w:noProof/>
        </w:rPr>
        <w:t>34</w:t>
      </w:r>
      <w:r>
        <w:rPr>
          <w:noProof/>
        </w:rPr>
        <w:fldChar w:fldCharType="end"/>
      </w:r>
    </w:p>
    <w:p w14:paraId="312F8C60" w14:textId="2F4BF4A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fldLock="1"/>
      </w:r>
      <w:r>
        <w:rPr>
          <w:noProof/>
        </w:rPr>
        <w:instrText xml:space="preserve"> PAGEREF _Toc200702745 \h </w:instrText>
      </w:r>
      <w:r>
        <w:rPr>
          <w:noProof/>
        </w:rPr>
      </w:r>
      <w:r>
        <w:rPr>
          <w:noProof/>
        </w:rPr>
        <w:fldChar w:fldCharType="separate"/>
      </w:r>
      <w:r>
        <w:rPr>
          <w:noProof/>
        </w:rPr>
        <w:t>34</w:t>
      </w:r>
      <w:r>
        <w:rPr>
          <w:noProof/>
        </w:rPr>
        <w:fldChar w:fldCharType="end"/>
      </w:r>
    </w:p>
    <w:p w14:paraId="08291199" w14:textId="13CDD23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fldLock="1"/>
      </w:r>
      <w:r>
        <w:rPr>
          <w:noProof/>
        </w:rPr>
        <w:instrText xml:space="preserve"> PAGEREF _Toc200702746 \h </w:instrText>
      </w:r>
      <w:r>
        <w:rPr>
          <w:noProof/>
        </w:rPr>
      </w:r>
      <w:r>
        <w:rPr>
          <w:noProof/>
        </w:rPr>
        <w:fldChar w:fldCharType="separate"/>
      </w:r>
      <w:r>
        <w:rPr>
          <w:noProof/>
        </w:rPr>
        <w:t>34</w:t>
      </w:r>
      <w:r>
        <w:rPr>
          <w:noProof/>
        </w:rPr>
        <w:fldChar w:fldCharType="end"/>
      </w:r>
    </w:p>
    <w:p w14:paraId="2A94E271" w14:textId="09E3A5CD"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_Toc200702747 \h </w:instrText>
      </w:r>
      <w:r>
        <w:rPr>
          <w:noProof/>
        </w:rPr>
      </w:r>
      <w:r>
        <w:rPr>
          <w:noProof/>
        </w:rPr>
        <w:fldChar w:fldCharType="separate"/>
      </w:r>
      <w:r>
        <w:rPr>
          <w:noProof/>
        </w:rPr>
        <w:t>34</w:t>
      </w:r>
      <w:r>
        <w:rPr>
          <w:noProof/>
        </w:rPr>
        <w:fldChar w:fldCharType="end"/>
      </w:r>
    </w:p>
    <w:p w14:paraId="2CBFC3F2" w14:textId="0021E7A5"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_Toc200702748 \h </w:instrText>
      </w:r>
      <w:r>
        <w:rPr>
          <w:noProof/>
        </w:rPr>
      </w:r>
      <w:r>
        <w:rPr>
          <w:noProof/>
        </w:rPr>
        <w:fldChar w:fldCharType="separate"/>
      </w:r>
      <w:r>
        <w:rPr>
          <w:noProof/>
        </w:rPr>
        <w:t>34</w:t>
      </w:r>
      <w:r>
        <w:rPr>
          <w:noProof/>
        </w:rPr>
        <w:fldChar w:fldCharType="end"/>
      </w:r>
    </w:p>
    <w:p w14:paraId="53CCEBE9" w14:textId="55CBFE13"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_Toc200702749 \h </w:instrText>
      </w:r>
      <w:r>
        <w:rPr>
          <w:noProof/>
        </w:rPr>
      </w:r>
      <w:r>
        <w:rPr>
          <w:noProof/>
        </w:rPr>
        <w:fldChar w:fldCharType="separate"/>
      </w:r>
      <w:r>
        <w:rPr>
          <w:noProof/>
        </w:rPr>
        <w:t>35</w:t>
      </w:r>
      <w:r>
        <w:rPr>
          <w:noProof/>
        </w:rPr>
        <w:fldChar w:fldCharType="end"/>
      </w:r>
    </w:p>
    <w:p w14:paraId="7783310B" w14:textId="7CDC114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_Toc200702750 \h </w:instrText>
      </w:r>
      <w:r>
        <w:rPr>
          <w:noProof/>
        </w:rPr>
      </w:r>
      <w:r>
        <w:rPr>
          <w:noProof/>
        </w:rPr>
        <w:fldChar w:fldCharType="separate"/>
      </w:r>
      <w:r>
        <w:rPr>
          <w:noProof/>
        </w:rPr>
        <w:t>39</w:t>
      </w:r>
      <w:r>
        <w:rPr>
          <w:noProof/>
        </w:rPr>
        <w:fldChar w:fldCharType="end"/>
      </w:r>
    </w:p>
    <w:p w14:paraId="7EFD664F" w14:textId="06EF247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fldLock="1"/>
      </w:r>
      <w:r>
        <w:rPr>
          <w:noProof/>
        </w:rPr>
        <w:instrText xml:space="preserve"> PAGEREF _Toc200702751 \h </w:instrText>
      </w:r>
      <w:r>
        <w:rPr>
          <w:noProof/>
        </w:rPr>
      </w:r>
      <w:r>
        <w:rPr>
          <w:noProof/>
        </w:rPr>
        <w:fldChar w:fldCharType="separate"/>
      </w:r>
      <w:r>
        <w:rPr>
          <w:noProof/>
        </w:rPr>
        <w:t>39</w:t>
      </w:r>
      <w:r>
        <w:rPr>
          <w:noProof/>
        </w:rPr>
        <w:fldChar w:fldCharType="end"/>
      </w:r>
    </w:p>
    <w:p w14:paraId="5A4AD384" w14:textId="56AFA943"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_Toc200702752 \h </w:instrText>
      </w:r>
      <w:r>
        <w:rPr>
          <w:noProof/>
        </w:rPr>
      </w:r>
      <w:r>
        <w:rPr>
          <w:noProof/>
        </w:rPr>
        <w:fldChar w:fldCharType="separate"/>
      </w:r>
      <w:r>
        <w:rPr>
          <w:noProof/>
        </w:rPr>
        <w:t>40</w:t>
      </w:r>
      <w:r>
        <w:rPr>
          <w:noProof/>
        </w:rPr>
        <w:fldChar w:fldCharType="end"/>
      </w:r>
    </w:p>
    <w:p w14:paraId="03A161AC" w14:textId="07720A9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fldLock="1"/>
      </w:r>
      <w:r>
        <w:rPr>
          <w:noProof/>
        </w:rPr>
        <w:instrText xml:space="preserve"> PAGEREF _Toc200702753 \h </w:instrText>
      </w:r>
      <w:r>
        <w:rPr>
          <w:noProof/>
        </w:rPr>
      </w:r>
      <w:r>
        <w:rPr>
          <w:noProof/>
        </w:rPr>
        <w:fldChar w:fldCharType="separate"/>
      </w:r>
      <w:r>
        <w:rPr>
          <w:noProof/>
        </w:rPr>
        <w:t>40</w:t>
      </w:r>
      <w:r>
        <w:rPr>
          <w:noProof/>
        </w:rPr>
        <w:fldChar w:fldCharType="end"/>
      </w:r>
    </w:p>
    <w:p w14:paraId="612CBA7B" w14:textId="3A4436D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fldLock="1"/>
      </w:r>
      <w:r>
        <w:rPr>
          <w:noProof/>
        </w:rPr>
        <w:instrText xml:space="preserve"> PAGEREF _Toc200702754 \h </w:instrText>
      </w:r>
      <w:r>
        <w:rPr>
          <w:noProof/>
        </w:rPr>
      </w:r>
      <w:r>
        <w:rPr>
          <w:noProof/>
        </w:rPr>
        <w:fldChar w:fldCharType="separate"/>
      </w:r>
      <w:r>
        <w:rPr>
          <w:noProof/>
        </w:rPr>
        <w:t>40</w:t>
      </w:r>
      <w:r>
        <w:rPr>
          <w:noProof/>
        </w:rPr>
        <w:fldChar w:fldCharType="end"/>
      </w:r>
    </w:p>
    <w:p w14:paraId="0BFAE6F7" w14:textId="085D0F3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fldLock="1"/>
      </w:r>
      <w:r>
        <w:rPr>
          <w:noProof/>
        </w:rPr>
        <w:instrText xml:space="preserve"> PAGEREF _Toc200702755 \h </w:instrText>
      </w:r>
      <w:r>
        <w:rPr>
          <w:noProof/>
        </w:rPr>
      </w:r>
      <w:r>
        <w:rPr>
          <w:noProof/>
        </w:rPr>
        <w:fldChar w:fldCharType="separate"/>
      </w:r>
      <w:r>
        <w:rPr>
          <w:noProof/>
        </w:rPr>
        <w:t>40</w:t>
      </w:r>
      <w:r>
        <w:rPr>
          <w:noProof/>
        </w:rPr>
        <w:fldChar w:fldCharType="end"/>
      </w:r>
    </w:p>
    <w:p w14:paraId="337B42E2" w14:textId="54285175"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_Toc200702756 \h </w:instrText>
      </w:r>
      <w:r>
        <w:rPr>
          <w:noProof/>
        </w:rPr>
      </w:r>
      <w:r>
        <w:rPr>
          <w:noProof/>
        </w:rPr>
        <w:fldChar w:fldCharType="separate"/>
      </w:r>
      <w:r>
        <w:rPr>
          <w:noProof/>
        </w:rPr>
        <w:t>40</w:t>
      </w:r>
      <w:r>
        <w:rPr>
          <w:noProof/>
        </w:rPr>
        <w:fldChar w:fldCharType="end"/>
      </w:r>
    </w:p>
    <w:p w14:paraId="1AC1B7F0" w14:textId="26FC2003"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_Toc200702757 \h </w:instrText>
      </w:r>
      <w:r>
        <w:rPr>
          <w:noProof/>
        </w:rPr>
      </w:r>
      <w:r>
        <w:rPr>
          <w:noProof/>
        </w:rPr>
        <w:fldChar w:fldCharType="separate"/>
      </w:r>
      <w:r>
        <w:rPr>
          <w:noProof/>
        </w:rPr>
        <w:t>40</w:t>
      </w:r>
      <w:r>
        <w:rPr>
          <w:noProof/>
        </w:rPr>
        <w:fldChar w:fldCharType="end"/>
      </w:r>
    </w:p>
    <w:p w14:paraId="14BA31E1" w14:textId="1E49DFDA"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_Toc200702758 \h </w:instrText>
      </w:r>
      <w:r>
        <w:rPr>
          <w:noProof/>
        </w:rPr>
      </w:r>
      <w:r>
        <w:rPr>
          <w:noProof/>
        </w:rPr>
        <w:fldChar w:fldCharType="separate"/>
      </w:r>
      <w:r>
        <w:rPr>
          <w:noProof/>
        </w:rPr>
        <w:t>40</w:t>
      </w:r>
      <w:r>
        <w:rPr>
          <w:noProof/>
        </w:rPr>
        <w:fldChar w:fldCharType="end"/>
      </w:r>
    </w:p>
    <w:p w14:paraId="46184759" w14:textId="6527D26F"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_Toc200702759 \h </w:instrText>
      </w:r>
      <w:r>
        <w:rPr>
          <w:noProof/>
        </w:rPr>
      </w:r>
      <w:r>
        <w:rPr>
          <w:noProof/>
        </w:rPr>
        <w:fldChar w:fldCharType="separate"/>
      </w:r>
      <w:r>
        <w:rPr>
          <w:noProof/>
        </w:rPr>
        <w:t>47</w:t>
      </w:r>
      <w:r>
        <w:rPr>
          <w:noProof/>
        </w:rPr>
        <w:fldChar w:fldCharType="end"/>
      </w:r>
    </w:p>
    <w:p w14:paraId="2C760D88" w14:textId="2D141A3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fldLock="1"/>
      </w:r>
      <w:r>
        <w:rPr>
          <w:noProof/>
        </w:rPr>
        <w:instrText xml:space="preserve"> PAGEREF _Toc200702760 \h </w:instrText>
      </w:r>
      <w:r>
        <w:rPr>
          <w:noProof/>
        </w:rPr>
      </w:r>
      <w:r>
        <w:rPr>
          <w:noProof/>
        </w:rPr>
        <w:fldChar w:fldCharType="separate"/>
      </w:r>
      <w:r>
        <w:rPr>
          <w:noProof/>
        </w:rPr>
        <w:t>47</w:t>
      </w:r>
      <w:r>
        <w:rPr>
          <w:noProof/>
        </w:rPr>
        <w:fldChar w:fldCharType="end"/>
      </w:r>
    </w:p>
    <w:p w14:paraId="47F1D8F9" w14:textId="4EDC8D6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fldLock="1"/>
      </w:r>
      <w:r>
        <w:rPr>
          <w:noProof/>
        </w:rPr>
        <w:instrText xml:space="preserve"> PAGEREF _Toc200702761 \h </w:instrText>
      </w:r>
      <w:r>
        <w:rPr>
          <w:noProof/>
        </w:rPr>
      </w:r>
      <w:r>
        <w:rPr>
          <w:noProof/>
        </w:rPr>
        <w:fldChar w:fldCharType="separate"/>
      </w:r>
      <w:r>
        <w:rPr>
          <w:noProof/>
        </w:rPr>
        <w:t>48</w:t>
      </w:r>
      <w:r>
        <w:rPr>
          <w:noProof/>
        </w:rPr>
        <w:fldChar w:fldCharType="end"/>
      </w:r>
    </w:p>
    <w:p w14:paraId="241D95A3" w14:textId="58C7FAF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_Toc200702762 \h </w:instrText>
      </w:r>
      <w:r>
        <w:rPr>
          <w:noProof/>
        </w:rPr>
      </w:r>
      <w:r>
        <w:rPr>
          <w:noProof/>
        </w:rPr>
        <w:fldChar w:fldCharType="separate"/>
      </w:r>
      <w:r>
        <w:rPr>
          <w:noProof/>
        </w:rPr>
        <w:t>48</w:t>
      </w:r>
      <w:r>
        <w:rPr>
          <w:noProof/>
        </w:rPr>
        <w:fldChar w:fldCharType="end"/>
      </w:r>
    </w:p>
    <w:p w14:paraId="1E024524" w14:textId="74D4C1F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fldLock="1"/>
      </w:r>
      <w:r>
        <w:rPr>
          <w:noProof/>
        </w:rPr>
        <w:instrText xml:space="preserve"> PAGEREF _Toc200702763 \h </w:instrText>
      </w:r>
      <w:r>
        <w:rPr>
          <w:noProof/>
        </w:rPr>
      </w:r>
      <w:r>
        <w:rPr>
          <w:noProof/>
        </w:rPr>
        <w:fldChar w:fldCharType="separate"/>
      </w:r>
      <w:r>
        <w:rPr>
          <w:noProof/>
        </w:rPr>
        <w:t>49</w:t>
      </w:r>
      <w:r>
        <w:rPr>
          <w:noProof/>
        </w:rPr>
        <w:fldChar w:fldCharType="end"/>
      </w:r>
    </w:p>
    <w:p w14:paraId="58232F06" w14:textId="2B3225D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_Toc200702764 \h </w:instrText>
      </w:r>
      <w:r>
        <w:rPr>
          <w:noProof/>
        </w:rPr>
      </w:r>
      <w:r>
        <w:rPr>
          <w:noProof/>
        </w:rPr>
        <w:fldChar w:fldCharType="separate"/>
      </w:r>
      <w:r>
        <w:rPr>
          <w:noProof/>
        </w:rPr>
        <w:t>49</w:t>
      </w:r>
      <w:r>
        <w:rPr>
          <w:noProof/>
        </w:rPr>
        <w:fldChar w:fldCharType="end"/>
      </w:r>
    </w:p>
    <w:p w14:paraId="58CFD4D1" w14:textId="2DB7F5D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fldLock="1"/>
      </w:r>
      <w:r>
        <w:rPr>
          <w:noProof/>
        </w:rPr>
        <w:instrText xml:space="preserve"> PAGEREF _Toc200702765 \h </w:instrText>
      </w:r>
      <w:r>
        <w:rPr>
          <w:noProof/>
        </w:rPr>
      </w:r>
      <w:r>
        <w:rPr>
          <w:noProof/>
        </w:rPr>
        <w:fldChar w:fldCharType="separate"/>
      </w:r>
      <w:r>
        <w:rPr>
          <w:noProof/>
        </w:rPr>
        <w:t>49</w:t>
      </w:r>
      <w:r>
        <w:rPr>
          <w:noProof/>
        </w:rPr>
        <w:fldChar w:fldCharType="end"/>
      </w:r>
    </w:p>
    <w:p w14:paraId="38243563" w14:textId="6374FC0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_Toc200702766 \h </w:instrText>
      </w:r>
      <w:r>
        <w:rPr>
          <w:noProof/>
        </w:rPr>
      </w:r>
      <w:r>
        <w:rPr>
          <w:noProof/>
        </w:rPr>
        <w:fldChar w:fldCharType="separate"/>
      </w:r>
      <w:r>
        <w:rPr>
          <w:noProof/>
        </w:rPr>
        <w:t>49</w:t>
      </w:r>
      <w:r>
        <w:rPr>
          <w:noProof/>
        </w:rPr>
        <w:fldChar w:fldCharType="end"/>
      </w:r>
    </w:p>
    <w:p w14:paraId="6020DA2D" w14:textId="2D738AC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_Toc200702767 \h </w:instrText>
      </w:r>
      <w:r>
        <w:rPr>
          <w:noProof/>
        </w:rPr>
      </w:r>
      <w:r>
        <w:rPr>
          <w:noProof/>
        </w:rPr>
        <w:fldChar w:fldCharType="separate"/>
      </w:r>
      <w:r>
        <w:rPr>
          <w:noProof/>
        </w:rPr>
        <w:t>50</w:t>
      </w:r>
      <w:r>
        <w:rPr>
          <w:noProof/>
        </w:rPr>
        <w:fldChar w:fldCharType="end"/>
      </w:r>
    </w:p>
    <w:p w14:paraId="675EC790" w14:textId="0553A2B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_Toc200702768 \h </w:instrText>
      </w:r>
      <w:r>
        <w:rPr>
          <w:noProof/>
        </w:rPr>
      </w:r>
      <w:r>
        <w:rPr>
          <w:noProof/>
        </w:rPr>
        <w:fldChar w:fldCharType="separate"/>
      </w:r>
      <w:r>
        <w:rPr>
          <w:noProof/>
        </w:rPr>
        <w:t>50</w:t>
      </w:r>
      <w:r>
        <w:rPr>
          <w:noProof/>
        </w:rPr>
        <w:fldChar w:fldCharType="end"/>
      </w:r>
    </w:p>
    <w:p w14:paraId="3A1AC9A3" w14:textId="30BA154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_Toc200702769 \h </w:instrText>
      </w:r>
      <w:r>
        <w:rPr>
          <w:noProof/>
        </w:rPr>
      </w:r>
      <w:r>
        <w:rPr>
          <w:noProof/>
        </w:rPr>
        <w:fldChar w:fldCharType="separate"/>
      </w:r>
      <w:r>
        <w:rPr>
          <w:noProof/>
        </w:rPr>
        <w:t>50</w:t>
      </w:r>
      <w:r>
        <w:rPr>
          <w:noProof/>
        </w:rPr>
        <w:fldChar w:fldCharType="end"/>
      </w:r>
    </w:p>
    <w:p w14:paraId="30B64264" w14:textId="69F763D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fldLock="1"/>
      </w:r>
      <w:r>
        <w:rPr>
          <w:noProof/>
        </w:rPr>
        <w:instrText xml:space="preserve"> PAGEREF _Toc200702770 \h </w:instrText>
      </w:r>
      <w:r>
        <w:rPr>
          <w:noProof/>
        </w:rPr>
      </w:r>
      <w:r>
        <w:rPr>
          <w:noProof/>
        </w:rPr>
        <w:fldChar w:fldCharType="separate"/>
      </w:r>
      <w:r>
        <w:rPr>
          <w:noProof/>
        </w:rPr>
        <w:t>50</w:t>
      </w:r>
      <w:r>
        <w:rPr>
          <w:noProof/>
        </w:rPr>
        <w:fldChar w:fldCharType="end"/>
      </w:r>
    </w:p>
    <w:p w14:paraId="5B1DB771" w14:textId="2456D5E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_Toc200702771 \h </w:instrText>
      </w:r>
      <w:r>
        <w:rPr>
          <w:noProof/>
        </w:rPr>
      </w:r>
      <w:r>
        <w:rPr>
          <w:noProof/>
        </w:rPr>
        <w:fldChar w:fldCharType="separate"/>
      </w:r>
      <w:r>
        <w:rPr>
          <w:noProof/>
        </w:rPr>
        <w:t>50</w:t>
      </w:r>
      <w:r>
        <w:rPr>
          <w:noProof/>
        </w:rPr>
        <w:fldChar w:fldCharType="end"/>
      </w:r>
    </w:p>
    <w:p w14:paraId="1E133DF9" w14:textId="76160FF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_Toc200702772 \h </w:instrText>
      </w:r>
      <w:r>
        <w:rPr>
          <w:noProof/>
        </w:rPr>
      </w:r>
      <w:r>
        <w:rPr>
          <w:noProof/>
        </w:rPr>
        <w:fldChar w:fldCharType="separate"/>
      </w:r>
      <w:r>
        <w:rPr>
          <w:noProof/>
        </w:rPr>
        <w:t>50</w:t>
      </w:r>
      <w:r>
        <w:rPr>
          <w:noProof/>
        </w:rPr>
        <w:fldChar w:fldCharType="end"/>
      </w:r>
    </w:p>
    <w:p w14:paraId="633D3DB7" w14:textId="4DAD0F8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_Toc200702773 \h </w:instrText>
      </w:r>
      <w:r>
        <w:rPr>
          <w:noProof/>
        </w:rPr>
      </w:r>
      <w:r>
        <w:rPr>
          <w:noProof/>
        </w:rPr>
        <w:fldChar w:fldCharType="separate"/>
      </w:r>
      <w:r>
        <w:rPr>
          <w:noProof/>
        </w:rPr>
        <w:t>50</w:t>
      </w:r>
      <w:r>
        <w:rPr>
          <w:noProof/>
        </w:rPr>
        <w:fldChar w:fldCharType="end"/>
      </w:r>
    </w:p>
    <w:p w14:paraId="3F758187" w14:textId="1B00719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fldLock="1"/>
      </w:r>
      <w:r>
        <w:rPr>
          <w:noProof/>
        </w:rPr>
        <w:instrText xml:space="preserve"> PAGEREF _Toc200702774 \h </w:instrText>
      </w:r>
      <w:r>
        <w:rPr>
          <w:noProof/>
        </w:rPr>
      </w:r>
      <w:r>
        <w:rPr>
          <w:noProof/>
        </w:rPr>
        <w:fldChar w:fldCharType="separate"/>
      </w:r>
      <w:r>
        <w:rPr>
          <w:noProof/>
        </w:rPr>
        <w:t>50</w:t>
      </w:r>
      <w:r>
        <w:rPr>
          <w:noProof/>
        </w:rPr>
        <w:fldChar w:fldCharType="end"/>
      </w:r>
    </w:p>
    <w:p w14:paraId="19F6EF0A" w14:textId="3B807BA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_Toc200702775 \h </w:instrText>
      </w:r>
      <w:r>
        <w:rPr>
          <w:noProof/>
        </w:rPr>
      </w:r>
      <w:r>
        <w:rPr>
          <w:noProof/>
        </w:rPr>
        <w:fldChar w:fldCharType="separate"/>
      </w:r>
      <w:r>
        <w:rPr>
          <w:noProof/>
        </w:rPr>
        <w:t>51</w:t>
      </w:r>
      <w:r>
        <w:rPr>
          <w:noProof/>
        </w:rPr>
        <w:fldChar w:fldCharType="end"/>
      </w:r>
    </w:p>
    <w:p w14:paraId="313D01B0" w14:textId="65EB519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_Toc200702776 \h </w:instrText>
      </w:r>
      <w:r>
        <w:rPr>
          <w:noProof/>
        </w:rPr>
      </w:r>
      <w:r>
        <w:rPr>
          <w:noProof/>
        </w:rPr>
        <w:fldChar w:fldCharType="separate"/>
      </w:r>
      <w:r>
        <w:rPr>
          <w:noProof/>
        </w:rPr>
        <w:t>51</w:t>
      </w:r>
      <w:r>
        <w:rPr>
          <w:noProof/>
        </w:rPr>
        <w:fldChar w:fldCharType="end"/>
      </w:r>
    </w:p>
    <w:p w14:paraId="0C76997A" w14:textId="745E514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_Toc200702777 \h </w:instrText>
      </w:r>
      <w:r>
        <w:rPr>
          <w:noProof/>
        </w:rPr>
      </w:r>
      <w:r>
        <w:rPr>
          <w:noProof/>
        </w:rPr>
        <w:fldChar w:fldCharType="separate"/>
      </w:r>
      <w:r>
        <w:rPr>
          <w:noProof/>
        </w:rPr>
        <w:t>51</w:t>
      </w:r>
      <w:r>
        <w:rPr>
          <w:noProof/>
        </w:rPr>
        <w:fldChar w:fldCharType="end"/>
      </w:r>
    </w:p>
    <w:p w14:paraId="3CEA9D4F" w14:textId="019CD2D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_Toc200702778 \h </w:instrText>
      </w:r>
      <w:r>
        <w:rPr>
          <w:noProof/>
        </w:rPr>
      </w:r>
      <w:r>
        <w:rPr>
          <w:noProof/>
        </w:rPr>
        <w:fldChar w:fldCharType="separate"/>
      </w:r>
      <w:r>
        <w:rPr>
          <w:noProof/>
        </w:rPr>
        <w:t>51</w:t>
      </w:r>
      <w:r>
        <w:rPr>
          <w:noProof/>
        </w:rPr>
        <w:fldChar w:fldCharType="end"/>
      </w:r>
    </w:p>
    <w:p w14:paraId="0FA1BE30" w14:textId="5632855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_Toc200702779 \h </w:instrText>
      </w:r>
      <w:r>
        <w:rPr>
          <w:noProof/>
        </w:rPr>
      </w:r>
      <w:r>
        <w:rPr>
          <w:noProof/>
        </w:rPr>
        <w:fldChar w:fldCharType="separate"/>
      </w:r>
      <w:r>
        <w:rPr>
          <w:noProof/>
        </w:rPr>
        <w:t>51</w:t>
      </w:r>
      <w:r>
        <w:rPr>
          <w:noProof/>
        </w:rPr>
        <w:fldChar w:fldCharType="end"/>
      </w:r>
    </w:p>
    <w:p w14:paraId="4B09ECC9" w14:textId="79753E0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_Toc200702780 \h </w:instrText>
      </w:r>
      <w:r>
        <w:rPr>
          <w:noProof/>
        </w:rPr>
      </w:r>
      <w:r>
        <w:rPr>
          <w:noProof/>
        </w:rPr>
        <w:fldChar w:fldCharType="separate"/>
      </w:r>
      <w:r>
        <w:rPr>
          <w:noProof/>
        </w:rPr>
        <w:t>51</w:t>
      </w:r>
      <w:r>
        <w:rPr>
          <w:noProof/>
        </w:rPr>
        <w:fldChar w:fldCharType="end"/>
      </w:r>
    </w:p>
    <w:p w14:paraId="56CDC172" w14:textId="7A4AC26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_Toc200702781 \h </w:instrText>
      </w:r>
      <w:r>
        <w:rPr>
          <w:noProof/>
        </w:rPr>
      </w:r>
      <w:r>
        <w:rPr>
          <w:noProof/>
        </w:rPr>
        <w:fldChar w:fldCharType="separate"/>
      </w:r>
      <w:r>
        <w:rPr>
          <w:noProof/>
        </w:rPr>
        <w:t>51</w:t>
      </w:r>
      <w:r>
        <w:rPr>
          <w:noProof/>
        </w:rPr>
        <w:fldChar w:fldCharType="end"/>
      </w:r>
    </w:p>
    <w:p w14:paraId="2E8317DE" w14:textId="7EF689F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_Toc200702782 \h </w:instrText>
      </w:r>
      <w:r>
        <w:rPr>
          <w:noProof/>
        </w:rPr>
      </w:r>
      <w:r>
        <w:rPr>
          <w:noProof/>
        </w:rPr>
        <w:fldChar w:fldCharType="separate"/>
      </w:r>
      <w:r>
        <w:rPr>
          <w:noProof/>
        </w:rPr>
        <w:t>51</w:t>
      </w:r>
      <w:r>
        <w:rPr>
          <w:noProof/>
        </w:rPr>
        <w:fldChar w:fldCharType="end"/>
      </w:r>
    </w:p>
    <w:p w14:paraId="7637773D" w14:textId="46D2743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_Toc200702783 \h </w:instrText>
      </w:r>
      <w:r>
        <w:rPr>
          <w:noProof/>
        </w:rPr>
      </w:r>
      <w:r>
        <w:rPr>
          <w:noProof/>
        </w:rPr>
        <w:fldChar w:fldCharType="separate"/>
      </w:r>
      <w:r>
        <w:rPr>
          <w:noProof/>
        </w:rPr>
        <w:t>52</w:t>
      </w:r>
      <w:r>
        <w:rPr>
          <w:noProof/>
        </w:rPr>
        <w:fldChar w:fldCharType="end"/>
      </w:r>
    </w:p>
    <w:p w14:paraId="48E645F6" w14:textId="7D19D0C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_Toc200702784 \h </w:instrText>
      </w:r>
      <w:r>
        <w:rPr>
          <w:noProof/>
        </w:rPr>
      </w:r>
      <w:r>
        <w:rPr>
          <w:noProof/>
        </w:rPr>
        <w:fldChar w:fldCharType="separate"/>
      </w:r>
      <w:r>
        <w:rPr>
          <w:noProof/>
        </w:rPr>
        <w:t>52</w:t>
      </w:r>
      <w:r>
        <w:rPr>
          <w:noProof/>
        </w:rPr>
        <w:fldChar w:fldCharType="end"/>
      </w:r>
    </w:p>
    <w:p w14:paraId="4516D04C" w14:textId="4B8DED5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_Toc200702785 \h </w:instrText>
      </w:r>
      <w:r>
        <w:rPr>
          <w:noProof/>
        </w:rPr>
      </w:r>
      <w:r>
        <w:rPr>
          <w:noProof/>
        </w:rPr>
        <w:fldChar w:fldCharType="separate"/>
      </w:r>
      <w:r>
        <w:rPr>
          <w:noProof/>
        </w:rPr>
        <w:t>52</w:t>
      </w:r>
      <w:r>
        <w:rPr>
          <w:noProof/>
        </w:rPr>
        <w:fldChar w:fldCharType="end"/>
      </w:r>
    </w:p>
    <w:p w14:paraId="1741DCF6" w14:textId="51408E6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fldLock="1"/>
      </w:r>
      <w:r>
        <w:rPr>
          <w:noProof/>
        </w:rPr>
        <w:instrText xml:space="preserve"> PAGEREF _Toc200702786 \h </w:instrText>
      </w:r>
      <w:r>
        <w:rPr>
          <w:noProof/>
        </w:rPr>
      </w:r>
      <w:r>
        <w:rPr>
          <w:noProof/>
        </w:rPr>
        <w:fldChar w:fldCharType="separate"/>
      </w:r>
      <w:r>
        <w:rPr>
          <w:noProof/>
        </w:rPr>
        <w:t>52</w:t>
      </w:r>
      <w:r>
        <w:rPr>
          <w:noProof/>
        </w:rPr>
        <w:fldChar w:fldCharType="end"/>
      </w:r>
    </w:p>
    <w:p w14:paraId="54C68BAE" w14:textId="414AB5F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_Toc200702787 \h </w:instrText>
      </w:r>
      <w:r>
        <w:rPr>
          <w:noProof/>
        </w:rPr>
      </w:r>
      <w:r>
        <w:rPr>
          <w:noProof/>
        </w:rPr>
        <w:fldChar w:fldCharType="separate"/>
      </w:r>
      <w:r>
        <w:rPr>
          <w:noProof/>
        </w:rPr>
        <w:t>53</w:t>
      </w:r>
      <w:r>
        <w:rPr>
          <w:noProof/>
        </w:rPr>
        <w:fldChar w:fldCharType="end"/>
      </w:r>
    </w:p>
    <w:p w14:paraId="5FE96288" w14:textId="32C5283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_Toc200702788 \h </w:instrText>
      </w:r>
      <w:r>
        <w:rPr>
          <w:noProof/>
        </w:rPr>
      </w:r>
      <w:r>
        <w:rPr>
          <w:noProof/>
        </w:rPr>
        <w:fldChar w:fldCharType="separate"/>
      </w:r>
      <w:r>
        <w:rPr>
          <w:noProof/>
        </w:rPr>
        <w:t>53</w:t>
      </w:r>
      <w:r>
        <w:rPr>
          <w:noProof/>
        </w:rPr>
        <w:fldChar w:fldCharType="end"/>
      </w:r>
    </w:p>
    <w:p w14:paraId="1775F0D2" w14:textId="49774A9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_Toc200702789 \h </w:instrText>
      </w:r>
      <w:r>
        <w:rPr>
          <w:noProof/>
        </w:rPr>
      </w:r>
      <w:r>
        <w:rPr>
          <w:noProof/>
        </w:rPr>
        <w:fldChar w:fldCharType="separate"/>
      </w:r>
      <w:r>
        <w:rPr>
          <w:noProof/>
        </w:rPr>
        <w:t>53</w:t>
      </w:r>
      <w:r>
        <w:rPr>
          <w:noProof/>
        </w:rPr>
        <w:fldChar w:fldCharType="end"/>
      </w:r>
    </w:p>
    <w:p w14:paraId="22A473F8" w14:textId="38FCD09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fldLock="1"/>
      </w:r>
      <w:r>
        <w:rPr>
          <w:noProof/>
        </w:rPr>
        <w:instrText xml:space="preserve"> PAGEREF _Toc200702790 \h </w:instrText>
      </w:r>
      <w:r>
        <w:rPr>
          <w:noProof/>
        </w:rPr>
      </w:r>
      <w:r>
        <w:rPr>
          <w:noProof/>
        </w:rPr>
        <w:fldChar w:fldCharType="separate"/>
      </w:r>
      <w:r>
        <w:rPr>
          <w:noProof/>
        </w:rPr>
        <w:t>53</w:t>
      </w:r>
      <w:r>
        <w:rPr>
          <w:noProof/>
        </w:rPr>
        <w:fldChar w:fldCharType="end"/>
      </w:r>
    </w:p>
    <w:p w14:paraId="1A01B61B" w14:textId="3F5D3FB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fldLock="1"/>
      </w:r>
      <w:r>
        <w:rPr>
          <w:noProof/>
        </w:rPr>
        <w:instrText xml:space="preserve"> PAGEREF _Toc200702791 \h </w:instrText>
      </w:r>
      <w:r>
        <w:rPr>
          <w:noProof/>
        </w:rPr>
      </w:r>
      <w:r>
        <w:rPr>
          <w:noProof/>
        </w:rPr>
        <w:fldChar w:fldCharType="separate"/>
      </w:r>
      <w:r>
        <w:rPr>
          <w:noProof/>
        </w:rPr>
        <w:t>53</w:t>
      </w:r>
      <w:r>
        <w:rPr>
          <w:noProof/>
        </w:rPr>
        <w:fldChar w:fldCharType="end"/>
      </w:r>
    </w:p>
    <w:p w14:paraId="4EB3E873" w14:textId="7DE2EF8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fldLock="1"/>
      </w:r>
      <w:r>
        <w:rPr>
          <w:noProof/>
        </w:rPr>
        <w:instrText xml:space="preserve"> PAGEREF _Toc200702792 \h </w:instrText>
      </w:r>
      <w:r>
        <w:rPr>
          <w:noProof/>
        </w:rPr>
      </w:r>
      <w:r>
        <w:rPr>
          <w:noProof/>
        </w:rPr>
        <w:fldChar w:fldCharType="separate"/>
      </w:r>
      <w:r>
        <w:rPr>
          <w:noProof/>
        </w:rPr>
        <w:t>53</w:t>
      </w:r>
      <w:r>
        <w:rPr>
          <w:noProof/>
        </w:rPr>
        <w:fldChar w:fldCharType="end"/>
      </w:r>
    </w:p>
    <w:p w14:paraId="66E957EB" w14:textId="6377261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_Toc200702793 \h </w:instrText>
      </w:r>
      <w:r>
        <w:rPr>
          <w:noProof/>
        </w:rPr>
      </w:r>
      <w:r>
        <w:rPr>
          <w:noProof/>
        </w:rPr>
        <w:fldChar w:fldCharType="separate"/>
      </w:r>
      <w:r>
        <w:rPr>
          <w:noProof/>
        </w:rPr>
        <w:t>54</w:t>
      </w:r>
      <w:r>
        <w:rPr>
          <w:noProof/>
        </w:rPr>
        <w:fldChar w:fldCharType="end"/>
      </w:r>
    </w:p>
    <w:p w14:paraId="20DED1E7" w14:textId="58A48C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_Toc200702794 \h </w:instrText>
      </w:r>
      <w:r>
        <w:rPr>
          <w:noProof/>
        </w:rPr>
      </w:r>
      <w:r>
        <w:rPr>
          <w:noProof/>
        </w:rPr>
        <w:fldChar w:fldCharType="separate"/>
      </w:r>
      <w:r>
        <w:rPr>
          <w:noProof/>
        </w:rPr>
        <w:t>54</w:t>
      </w:r>
      <w:r>
        <w:rPr>
          <w:noProof/>
        </w:rPr>
        <w:fldChar w:fldCharType="end"/>
      </w:r>
    </w:p>
    <w:p w14:paraId="1F27443E" w14:textId="2F8C573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_Toc200702795 \h </w:instrText>
      </w:r>
      <w:r>
        <w:rPr>
          <w:noProof/>
        </w:rPr>
      </w:r>
      <w:r>
        <w:rPr>
          <w:noProof/>
        </w:rPr>
        <w:fldChar w:fldCharType="separate"/>
      </w:r>
      <w:r>
        <w:rPr>
          <w:noProof/>
        </w:rPr>
        <w:t>54</w:t>
      </w:r>
      <w:r>
        <w:rPr>
          <w:noProof/>
        </w:rPr>
        <w:fldChar w:fldCharType="end"/>
      </w:r>
    </w:p>
    <w:p w14:paraId="4071B047" w14:textId="1D32E74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_Toc200702796 \h </w:instrText>
      </w:r>
      <w:r>
        <w:rPr>
          <w:noProof/>
        </w:rPr>
      </w:r>
      <w:r>
        <w:rPr>
          <w:noProof/>
        </w:rPr>
        <w:fldChar w:fldCharType="separate"/>
      </w:r>
      <w:r>
        <w:rPr>
          <w:noProof/>
        </w:rPr>
        <w:t>54</w:t>
      </w:r>
      <w:r>
        <w:rPr>
          <w:noProof/>
        </w:rPr>
        <w:fldChar w:fldCharType="end"/>
      </w:r>
    </w:p>
    <w:p w14:paraId="64845EA5" w14:textId="2037D91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_Toc200702797 \h </w:instrText>
      </w:r>
      <w:r>
        <w:rPr>
          <w:noProof/>
        </w:rPr>
      </w:r>
      <w:r>
        <w:rPr>
          <w:noProof/>
        </w:rPr>
        <w:fldChar w:fldCharType="separate"/>
      </w:r>
      <w:r>
        <w:rPr>
          <w:noProof/>
        </w:rPr>
        <w:t>54</w:t>
      </w:r>
      <w:r>
        <w:rPr>
          <w:noProof/>
        </w:rPr>
        <w:fldChar w:fldCharType="end"/>
      </w:r>
    </w:p>
    <w:p w14:paraId="452FCB63" w14:textId="45E3D9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_Toc200702798 \h </w:instrText>
      </w:r>
      <w:r>
        <w:rPr>
          <w:noProof/>
        </w:rPr>
      </w:r>
      <w:r>
        <w:rPr>
          <w:noProof/>
        </w:rPr>
        <w:fldChar w:fldCharType="separate"/>
      </w:r>
      <w:r>
        <w:rPr>
          <w:noProof/>
        </w:rPr>
        <w:t>54</w:t>
      </w:r>
      <w:r>
        <w:rPr>
          <w:noProof/>
        </w:rPr>
        <w:fldChar w:fldCharType="end"/>
      </w:r>
    </w:p>
    <w:p w14:paraId="559A80EF" w14:textId="6FD95F2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fldLock="1"/>
      </w:r>
      <w:r>
        <w:rPr>
          <w:noProof/>
        </w:rPr>
        <w:instrText xml:space="preserve"> PAGEREF _Toc200702799 \h </w:instrText>
      </w:r>
      <w:r>
        <w:rPr>
          <w:noProof/>
        </w:rPr>
      </w:r>
      <w:r>
        <w:rPr>
          <w:noProof/>
        </w:rPr>
        <w:fldChar w:fldCharType="separate"/>
      </w:r>
      <w:r>
        <w:rPr>
          <w:noProof/>
        </w:rPr>
        <w:t>55</w:t>
      </w:r>
      <w:r>
        <w:rPr>
          <w:noProof/>
        </w:rPr>
        <w:fldChar w:fldCharType="end"/>
      </w:r>
    </w:p>
    <w:p w14:paraId="23514737" w14:textId="5645118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fldLock="1"/>
      </w:r>
      <w:r>
        <w:rPr>
          <w:noProof/>
        </w:rPr>
        <w:instrText xml:space="preserve"> PAGEREF _Toc200702800 \h </w:instrText>
      </w:r>
      <w:r>
        <w:rPr>
          <w:noProof/>
        </w:rPr>
      </w:r>
      <w:r>
        <w:rPr>
          <w:noProof/>
        </w:rPr>
        <w:fldChar w:fldCharType="separate"/>
      </w:r>
      <w:r>
        <w:rPr>
          <w:noProof/>
        </w:rPr>
        <w:t>55</w:t>
      </w:r>
      <w:r>
        <w:rPr>
          <w:noProof/>
        </w:rPr>
        <w:fldChar w:fldCharType="end"/>
      </w:r>
    </w:p>
    <w:p w14:paraId="0025BC29" w14:textId="642A9B2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fldLock="1"/>
      </w:r>
      <w:r>
        <w:rPr>
          <w:noProof/>
        </w:rPr>
        <w:instrText xml:space="preserve"> PAGEREF _Toc200702801 \h </w:instrText>
      </w:r>
      <w:r>
        <w:rPr>
          <w:noProof/>
        </w:rPr>
      </w:r>
      <w:r>
        <w:rPr>
          <w:noProof/>
        </w:rPr>
        <w:fldChar w:fldCharType="separate"/>
      </w:r>
      <w:r>
        <w:rPr>
          <w:noProof/>
        </w:rPr>
        <w:t>55</w:t>
      </w:r>
      <w:r>
        <w:rPr>
          <w:noProof/>
        </w:rPr>
        <w:fldChar w:fldCharType="end"/>
      </w:r>
    </w:p>
    <w:p w14:paraId="42B026B1" w14:textId="6EC10D7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fldLock="1"/>
      </w:r>
      <w:r>
        <w:rPr>
          <w:noProof/>
        </w:rPr>
        <w:instrText xml:space="preserve"> PAGEREF _Toc200702802 \h </w:instrText>
      </w:r>
      <w:r>
        <w:rPr>
          <w:noProof/>
        </w:rPr>
      </w:r>
      <w:r>
        <w:rPr>
          <w:noProof/>
        </w:rPr>
        <w:fldChar w:fldCharType="separate"/>
      </w:r>
      <w:r>
        <w:rPr>
          <w:noProof/>
        </w:rPr>
        <w:t>55</w:t>
      </w:r>
      <w:r>
        <w:rPr>
          <w:noProof/>
        </w:rPr>
        <w:fldChar w:fldCharType="end"/>
      </w:r>
    </w:p>
    <w:p w14:paraId="7AC93E2C" w14:textId="188F33B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_Toc200702803 \h </w:instrText>
      </w:r>
      <w:r>
        <w:rPr>
          <w:noProof/>
        </w:rPr>
      </w:r>
      <w:r>
        <w:rPr>
          <w:noProof/>
        </w:rPr>
        <w:fldChar w:fldCharType="separate"/>
      </w:r>
      <w:r>
        <w:rPr>
          <w:noProof/>
        </w:rPr>
        <w:t>56</w:t>
      </w:r>
      <w:r>
        <w:rPr>
          <w:noProof/>
        </w:rPr>
        <w:fldChar w:fldCharType="end"/>
      </w:r>
    </w:p>
    <w:p w14:paraId="15631F77" w14:textId="76F0781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_Toc200702804 \h </w:instrText>
      </w:r>
      <w:r>
        <w:rPr>
          <w:noProof/>
        </w:rPr>
      </w:r>
      <w:r>
        <w:rPr>
          <w:noProof/>
        </w:rPr>
        <w:fldChar w:fldCharType="separate"/>
      </w:r>
      <w:r>
        <w:rPr>
          <w:noProof/>
        </w:rPr>
        <w:t>56</w:t>
      </w:r>
      <w:r>
        <w:rPr>
          <w:noProof/>
        </w:rPr>
        <w:fldChar w:fldCharType="end"/>
      </w:r>
    </w:p>
    <w:p w14:paraId="16BAC6EA" w14:textId="4E06B90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fldLock="1"/>
      </w:r>
      <w:r>
        <w:rPr>
          <w:noProof/>
        </w:rPr>
        <w:instrText xml:space="preserve"> PAGEREF _Toc200702805 \h </w:instrText>
      </w:r>
      <w:r>
        <w:rPr>
          <w:noProof/>
        </w:rPr>
      </w:r>
      <w:r>
        <w:rPr>
          <w:noProof/>
        </w:rPr>
        <w:fldChar w:fldCharType="separate"/>
      </w:r>
      <w:r>
        <w:rPr>
          <w:noProof/>
        </w:rPr>
        <w:t>56</w:t>
      </w:r>
      <w:r>
        <w:rPr>
          <w:noProof/>
        </w:rPr>
        <w:fldChar w:fldCharType="end"/>
      </w:r>
    </w:p>
    <w:p w14:paraId="166DB8B5" w14:textId="0B0C526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fldLock="1"/>
      </w:r>
      <w:r>
        <w:rPr>
          <w:noProof/>
        </w:rPr>
        <w:instrText xml:space="preserve"> PAGEREF _Toc200702806 \h </w:instrText>
      </w:r>
      <w:r>
        <w:rPr>
          <w:noProof/>
        </w:rPr>
      </w:r>
      <w:r>
        <w:rPr>
          <w:noProof/>
        </w:rPr>
        <w:fldChar w:fldCharType="separate"/>
      </w:r>
      <w:r>
        <w:rPr>
          <w:noProof/>
        </w:rPr>
        <w:t>57</w:t>
      </w:r>
      <w:r>
        <w:rPr>
          <w:noProof/>
        </w:rPr>
        <w:fldChar w:fldCharType="end"/>
      </w:r>
    </w:p>
    <w:p w14:paraId="0A53A5FD" w14:textId="4AF0BAF7" w:rsidR="00762BA8" w:rsidRPr="00762BA8" w:rsidRDefault="00762BA8">
      <w:pPr>
        <w:pStyle w:val="TOC4"/>
        <w:rPr>
          <w:rFonts w:asciiTheme="minorHAnsi" w:eastAsiaTheme="minorEastAsia" w:hAnsiTheme="minorHAnsi" w:cstheme="minorBidi"/>
          <w:noProof/>
          <w:kern w:val="2"/>
          <w:sz w:val="24"/>
          <w:szCs w:val="24"/>
          <w:lang w:val="fi-FI" w:eastAsia="en-GB"/>
          <w14:ligatures w14:val="standardContextual"/>
        </w:rPr>
      </w:pPr>
      <w:r w:rsidRPr="00762BA8">
        <w:rPr>
          <w:noProof/>
          <w:lang w:val="fi-FI"/>
        </w:rPr>
        <w:t>5.4.4.4</w:t>
      </w:r>
      <w:r w:rsidRPr="00762BA8">
        <w:rPr>
          <w:rFonts w:asciiTheme="minorHAnsi" w:eastAsiaTheme="minorEastAsia" w:hAnsiTheme="minorHAnsi" w:cstheme="minorBidi"/>
          <w:noProof/>
          <w:kern w:val="2"/>
          <w:sz w:val="24"/>
          <w:szCs w:val="24"/>
          <w:lang w:val="fi-FI" w:eastAsia="en-GB"/>
          <w14:ligatures w14:val="standardContextual"/>
        </w:rPr>
        <w:tab/>
      </w:r>
      <w:r w:rsidRPr="00762BA8">
        <w:rPr>
          <w:noProof/>
          <w:lang w:val="fi-FI"/>
        </w:rPr>
        <w:t>Type: Tai</w:t>
      </w:r>
      <w:r w:rsidRPr="00762BA8">
        <w:rPr>
          <w:noProof/>
          <w:lang w:val="fi-FI"/>
        </w:rPr>
        <w:tab/>
      </w:r>
      <w:r>
        <w:rPr>
          <w:noProof/>
        </w:rPr>
        <w:fldChar w:fldCharType="begin" w:fldLock="1"/>
      </w:r>
      <w:r w:rsidRPr="00762BA8">
        <w:rPr>
          <w:noProof/>
          <w:lang w:val="fi-FI"/>
        </w:rPr>
        <w:instrText xml:space="preserve"> PAGEREF _Toc200702807 \h </w:instrText>
      </w:r>
      <w:r>
        <w:rPr>
          <w:noProof/>
        </w:rPr>
      </w:r>
      <w:r>
        <w:rPr>
          <w:noProof/>
        </w:rPr>
        <w:fldChar w:fldCharType="separate"/>
      </w:r>
      <w:r w:rsidRPr="00762BA8">
        <w:rPr>
          <w:noProof/>
          <w:lang w:val="fi-FI"/>
        </w:rPr>
        <w:t>57</w:t>
      </w:r>
      <w:r>
        <w:rPr>
          <w:noProof/>
        </w:rPr>
        <w:fldChar w:fldCharType="end"/>
      </w:r>
    </w:p>
    <w:p w14:paraId="46139128" w14:textId="5F14C575" w:rsidR="00762BA8" w:rsidRPr="00762BA8" w:rsidRDefault="00762BA8">
      <w:pPr>
        <w:pStyle w:val="TOC4"/>
        <w:rPr>
          <w:rFonts w:asciiTheme="minorHAnsi" w:eastAsiaTheme="minorEastAsia" w:hAnsiTheme="minorHAnsi" w:cstheme="minorBidi"/>
          <w:noProof/>
          <w:kern w:val="2"/>
          <w:sz w:val="24"/>
          <w:szCs w:val="24"/>
          <w:lang w:val="fi-FI" w:eastAsia="en-GB"/>
          <w14:ligatures w14:val="standardContextual"/>
        </w:rPr>
      </w:pPr>
      <w:r w:rsidRPr="00762BA8">
        <w:rPr>
          <w:noProof/>
          <w:lang w:val="fi-FI"/>
        </w:rPr>
        <w:t>5.4.4.5</w:t>
      </w:r>
      <w:r w:rsidRPr="00762BA8">
        <w:rPr>
          <w:rFonts w:asciiTheme="minorHAnsi" w:eastAsiaTheme="minorEastAsia" w:hAnsiTheme="minorHAnsi" w:cstheme="minorBidi"/>
          <w:noProof/>
          <w:kern w:val="2"/>
          <w:sz w:val="24"/>
          <w:szCs w:val="24"/>
          <w:lang w:val="fi-FI" w:eastAsia="en-GB"/>
          <w14:ligatures w14:val="standardContextual"/>
        </w:rPr>
        <w:tab/>
      </w:r>
      <w:r w:rsidRPr="00762BA8">
        <w:rPr>
          <w:noProof/>
          <w:lang w:val="fi-FI"/>
        </w:rPr>
        <w:t>Type: Ecgi</w:t>
      </w:r>
      <w:r w:rsidRPr="00762BA8">
        <w:rPr>
          <w:noProof/>
          <w:lang w:val="fi-FI"/>
        </w:rPr>
        <w:tab/>
      </w:r>
      <w:r>
        <w:rPr>
          <w:noProof/>
        </w:rPr>
        <w:fldChar w:fldCharType="begin" w:fldLock="1"/>
      </w:r>
      <w:r w:rsidRPr="00762BA8">
        <w:rPr>
          <w:noProof/>
          <w:lang w:val="fi-FI"/>
        </w:rPr>
        <w:instrText xml:space="preserve"> PAGEREF _Toc200702808 \h </w:instrText>
      </w:r>
      <w:r>
        <w:rPr>
          <w:noProof/>
        </w:rPr>
      </w:r>
      <w:r>
        <w:rPr>
          <w:noProof/>
        </w:rPr>
        <w:fldChar w:fldCharType="separate"/>
      </w:r>
      <w:r w:rsidRPr="00762BA8">
        <w:rPr>
          <w:noProof/>
          <w:lang w:val="fi-FI"/>
        </w:rPr>
        <w:t>57</w:t>
      </w:r>
      <w:r>
        <w:rPr>
          <w:noProof/>
        </w:rPr>
        <w:fldChar w:fldCharType="end"/>
      </w:r>
    </w:p>
    <w:p w14:paraId="77B498D9" w14:textId="3C5268B2" w:rsidR="00762BA8" w:rsidRPr="00762BA8" w:rsidRDefault="00762BA8">
      <w:pPr>
        <w:pStyle w:val="TOC4"/>
        <w:rPr>
          <w:rFonts w:asciiTheme="minorHAnsi" w:eastAsiaTheme="minorEastAsia" w:hAnsiTheme="minorHAnsi" w:cstheme="minorBidi"/>
          <w:noProof/>
          <w:kern w:val="2"/>
          <w:sz w:val="24"/>
          <w:szCs w:val="24"/>
          <w:lang w:val="fi-FI" w:eastAsia="en-GB"/>
          <w14:ligatures w14:val="standardContextual"/>
        </w:rPr>
      </w:pPr>
      <w:r w:rsidRPr="00762BA8">
        <w:rPr>
          <w:noProof/>
          <w:lang w:val="fi-FI"/>
        </w:rPr>
        <w:t>5.4.4.6</w:t>
      </w:r>
      <w:r w:rsidRPr="00762BA8">
        <w:rPr>
          <w:rFonts w:asciiTheme="minorHAnsi" w:eastAsiaTheme="minorEastAsia" w:hAnsiTheme="minorHAnsi" w:cstheme="minorBidi"/>
          <w:noProof/>
          <w:kern w:val="2"/>
          <w:sz w:val="24"/>
          <w:szCs w:val="24"/>
          <w:lang w:val="fi-FI" w:eastAsia="en-GB"/>
          <w14:ligatures w14:val="standardContextual"/>
        </w:rPr>
        <w:tab/>
      </w:r>
      <w:r w:rsidRPr="00762BA8">
        <w:rPr>
          <w:noProof/>
          <w:lang w:val="fi-FI"/>
        </w:rPr>
        <w:t>Type: Ncgi</w:t>
      </w:r>
      <w:r w:rsidRPr="00762BA8">
        <w:rPr>
          <w:noProof/>
          <w:lang w:val="fi-FI"/>
        </w:rPr>
        <w:tab/>
      </w:r>
      <w:r>
        <w:rPr>
          <w:noProof/>
        </w:rPr>
        <w:fldChar w:fldCharType="begin" w:fldLock="1"/>
      </w:r>
      <w:r w:rsidRPr="00762BA8">
        <w:rPr>
          <w:noProof/>
          <w:lang w:val="fi-FI"/>
        </w:rPr>
        <w:instrText xml:space="preserve"> PAGEREF _Toc200702809 \h </w:instrText>
      </w:r>
      <w:r>
        <w:rPr>
          <w:noProof/>
        </w:rPr>
      </w:r>
      <w:r>
        <w:rPr>
          <w:noProof/>
        </w:rPr>
        <w:fldChar w:fldCharType="separate"/>
      </w:r>
      <w:r w:rsidRPr="00762BA8">
        <w:rPr>
          <w:noProof/>
          <w:lang w:val="fi-FI"/>
        </w:rPr>
        <w:t>58</w:t>
      </w:r>
      <w:r>
        <w:rPr>
          <w:noProof/>
        </w:rPr>
        <w:fldChar w:fldCharType="end"/>
      </w:r>
    </w:p>
    <w:p w14:paraId="6658BD8F" w14:textId="31914C9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fldLock="1"/>
      </w:r>
      <w:r>
        <w:rPr>
          <w:noProof/>
        </w:rPr>
        <w:instrText xml:space="preserve"> PAGEREF _Toc200702810 \h </w:instrText>
      </w:r>
      <w:r>
        <w:rPr>
          <w:noProof/>
        </w:rPr>
      </w:r>
      <w:r>
        <w:rPr>
          <w:noProof/>
        </w:rPr>
        <w:fldChar w:fldCharType="separate"/>
      </w:r>
      <w:r>
        <w:rPr>
          <w:noProof/>
        </w:rPr>
        <w:t>58</w:t>
      </w:r>
      <w:r>
        <w:rPr>
          <w:noProof/>
        </w:rPr>
        <w:fldChar w:fldCharType="end"/>
      </w:r>
    </w:p>
    <w:p w14:paraId="756CF32F" w14:textId="59CA98C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fldLock="1"/>
      </w:r>
      <w:r>
        <w:rPr>
          <w:noProof/>
        </w:rPr>
        <w:instrText xml:space="preserve"> PAGEREF _Toc200702811 \h </w:instrText>
      </w:r>
      <w:r>
        <w:rPr>
          <w:noProof/>
        </w:rPr>
      </w:r>
      <w:r>
        <w:rPr>
          <w:noProof/>
        </w:rPr>
        <w:fldChar w:fldCharType="separate"/>
      </w:r>
      <w:r>
        <w:rPr>
          <w:noProof/>
        </w:rPr>
        <w:t>59</w:t>
      </w:r>
      <w:r>
        <w:rPr>
          <w:noProof/>
        </w:rPr>
        <w:fldChar w:fldCharType="end"/>
      </w:r>
    </w:p>
    <w:p w14:paraId="6FBA42EA" w14:textId="1E8BF14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fldLock="1"/>
      </w:r>
      <w:r>
        <w:rPr>
          <w:noProof/>
        </w:rPr>
        <w:instrText xml:space="preserve"> PAGEREF _Toc200702812 \h </w:instrText>
      </w:r>
      <w:r>
        <w:rPr>
          <w:noProof/>
        </w:rPr>
      </w:r>
      <w:r>
        <w:rPr>
          <w:noProof/>
        </w:rPr>
        <w:fldChar w:fldCharType="separate"/>
      </w:r>
      <w:r>
        <w:rPr>
          <w:noProof/>
        </w:rPr>
        <w:t>60</w:t>
      </w:r>
      <w:r>
        <w:rPr>
          <w:noProof/>
        </w:rPr>
        <w:fldChar w:fldCharType="end"/>
      </w:r>
    </w:p>
    <w:p w14:paraId="57A5FA20" w14:textId="39CC157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fldLock="1"/>
      </w:r>
      <w:r>
        <w:rPr>
          <w:noProof/>
        </w:rPr>
        <w:instrText xml:space="preserve"> PAGEREF _Toc200702813 \h </w:instrText>
      </w:r>
      <w:r>
        <w:rPr>
          <w:noProof/>
        </w:rPr>
      </w:r>
      <w:r>
        <w:rPr>
          <w:noProof/>
        </w:rPr>
        <w:fldChar w:fldCharType="separate"/>
      </w:r>
      <w:r>
        <w:rPr>
          <w:noProof/>
        </w:rPr>
        <w:t>61</w:t>
      </w:r>
      <w:r>
        <w:rPr>
          <w:noProof/>
        </w:rPr>
        <w:fldChar w:fldCharType="end"/>
      </w:r>
    </w:p>
    <w:p w14:paraId="157985DA" w14:textId="662FCA1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fldLock="1"/>
      </w:r>
      <w:r>
        <w:rPr>
          <w:noProof/>
        </w:rPr>
        <w:instrText xml:space="preserve"> PAGEREF _Toc200702814 \h </w:instrText>
      </w:r>
      <w:r>
        <w:rPr>
          <w:noProof/>
        </w:rPr>
      </w:r>
      <w:r>
        <w:rPr>
          <w:noProof/>
        </w:rPr>
        <w:fldChar w:fldCharType="separate"/>
      </w:r>
      <w:r>
        <w:rPr>
          <w:noProof/>
        </w:rPr>
        <w:t>63</w:t>
      </w:r>
      <w:r>
        <w:rPr>
          <w:noProof/>
        </w:rPr>
        <w:fldChar w:fldCharType="end"/>
      </w:r>
    </w:p>
    <w:p w14:paraId="7210C912" w14:textId="31F4BFF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_Toc200702815 \h </w:instrText>
      </w:r>
      <w:r>
        <w:rPr>
          <w:noProof/>
        </w:rPr>
      </w:r>
      <w:r>
        <w:rPr>
          <w:noProof/>
        </w:rPr>
        <w:fldChar w:fldCharType="separate"/>
      </w:r>
      <w:r>
        <w:rPr>
          <w:noProof/>
        </w:rPr>
        <w:t>63</w:t>
      </w:r>
      <w:r>
        <w:rPr>
          <w:noProof/>
        </w:rPr>
        <w:fldChar w:fldCharType="end"/>
      </w:r>
    </w:p>
    <w:p w14:paraId="08FE9F52" w14:textId="33FED71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fldLock="1"/>
      </w:r>
      <w:r>
        <w:rPr>
          <w:noProof/>
        </w:rPr>
        <w:instrText xml:space="preserve"> PAGEREF _Toc200702816 \h </w:instrText>
      </w:r>
      <w:r>
        <w:rPr>
          <w:noProof/>
        </w:rPr>
      </w:r>
      <w:r>
        <w:rPr>
          <w:noProof/>
        </w:rPr>
        <w:fldChar w:fldCharType="separate"/>
      </w:r>
      <w:r>
        <w:rPr>
          <w:noProof/>
        </w:rPr>
        <w:t>64</w:t>
      </w:r>
      <w:r>
        <w:rPr>
          <w:noProof/>
        </w:rPr>
        <w:fldChar w:fldCharType="end"/>
      </w:r>
    </w:p>
    <w:p w14:paraId="2B32AFEF" w14:textId="2D915BE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_Toc200702817 \h </w:instrText>
      </w:r>
      <w:r>
        <w:rPr>
          <w:noProof/>
        </w:rPr>
      </w:r>
      <w:r>
        <w:rPr>
          <w:noProof/>
        </w:rPr>
        <w:fldChar w:fldCharType="separate"/>
      </w:r>
      <w:r>
        <w:rPr>
          <w:noProof/>
        </w:rPr>
        <w:t>64</w:t>
      </w:r>
      <w:r>
        <w:rPr>
          <w:noProof/>
        </w:rPr>
        <w:fldChar w:fldCharType="end"/>
      </w:r>
    </w:p>
    <w:p w14:paraId="52941E91" w14:textId="185E69A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fldLock="1"/>
      </w:r>
      <w:r>
        <w:rPr>
          <w:noProof/>
        </w:rPr>
        <w:instrText xml:space="preserve"> PAGEREF _Toc200702818 \h </w:instrText>
      </w:r>
      <w:r>
        <w:rPr>
          <w:noProof/>
        </w:rPr>
      </w:r>
      <w:r>
        <w:rPr>
          <w:noProof/>
        </w:rPr>
        <w:fldChar w:fldCharType="separate"/>
      </w:r>
      <w:r>
        <w:rPr>
          <w:noProof/>
        </w:rPr>
        <w:t>64</w:t>
      </w:r>
      <w:r>
        <w:rPr>
          <w:noProof/>
        </w:rPr>
        <w:fldChar w:fldCharType="end"/>
      </w:r>
    </w:p>
    <w:p w14:paraId="17658A1A" w14:textId="34629AE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fldLock="1"/>
      </w:r>
      <w:r>
        <w:rPr>
          <w:noProof/>
        </w:rPr>
        <w:instrText xml:space="preserve"> PAGEREF _Toc200702819 \h </w:instrText>
      </w:r>
      <w:r>
        <w:rPr>
          <w:noProof/>
        </w:rPr>
      </w:r>
      <w:r>
        <w:rPr>
          <w:noProof/>
        </w:rPr>
        <w:fldChar w:fldCharType="separate"/>
      </w:r>
      <w:r>
        <w:rPr>
          <w:noProof/>
        </w:rPr>
        <w:t>64</w:t>
      </w:r>
      <w:r>
        <w:rPr>
          <w:noProof/>
        </w:rPr>
        <w:fldChar w:fldCharType="end"/>
      </w:r>
    </w:p>
    <w:p w14:paraId="2D6FD0BA" w14:textId="48194F9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fldLock="1"/>
      </w:r>
      <w:r>
        <w:rPr>
          <w:noProof/>
        </w:rPr>
        <w:instrText xml:space="preserve"> PAGEREF _Toc200702820 \h </w:instrText>
      </w:r>
      <w:r>
        <w:rPr>
          <w:noProof/>
        </w:rPr>
      </w:r>
      <w:r>
        <w:rPr>
          <w:noProof/>
        </w:rPr>
        <w:fldChar w:fldCharType="separate"/>
      </w:r>
      <w:r>
        <w:rPr>
          <w:noProof/>
        </w:rPr>
        <w:t>65</w:t>
      </w:r>
      <w:r>
        <w:rPr>
          <w:noProof/>
        </w:rPr>
        <w:fldChar w:fldCharType="end"/>
      </w:r>
    </w:p>
    <w:p w14:paraId="35A73BC6" w14:textId="31B3300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_Toc200702821 \h </w:instrText>
      </w:r>
      <w:r>
        <w:rPr>
          <w:noProof/>
        </w:rPr>
      </w:r>
      <w:r>
        <w:rPr>
          <w:noProof/>
        </w:rPr>
        <w:fldChar w:fldCharType="separate"/>
      </w:r>
      <w:r>
        <w:rPr>
          <w:noProof/>
        </w:rPr>
        <w:t>65</w:t>
      </w:r>
      <w:r>
        <w:rPr>
          <w:noProof/>
        </w:rPr>
        <w:fldChar w:fldCharType="end"/>
      </w:r>
    </w:p>
    <w:p w14:paraId="6BACEA5A" w14:textId="4C82D87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fldLock="1"/>
      </w:r>
      <w:r>
        <w:rPr>
          <w:noProof/>
        </w:rPr>
        <w:instrText xml:space="preserve"> PAGEREF _Toc200702822 \h </w:instrText>
      </w:r>
      <w:r>
        <w:rPr>
          <w:noProof/>
        </w:rPr>
      </w:r>
      <w:r>
        <w:rPr>
          <w:noProof/>
        </w:rPr>
        <w:fldChar w:fldCharType="separate"/>
      </w:r>
      <w:r>
        <w:rPr>
          <w:noProof/>
        </w:rPr>
        <w:t>65</w:t>
      </w:r>
      <w:r>
        <w:rPr>
          <w:noProof/>
        </w:rPr>
        <w:fldChar w:fldCharType="end"/>
      </w:r>
    </w:p>
    <w:p w14:paraId="63A76D36" w14:textId="5BCED89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fldLock="1"/>
      </w:r>
      <w:r>
        <w:rPr>
          <w:noProof/>
        </w:rPr>
        <w:instrText xml:space="preserve"> PAGEREF _Toc200702823 \h </w:instrText>
      </w:r>
      <w:r>
        <w:rPr>
          <w:noProof/>
        </w:rPr>
      </w:r>
      <w:r>
        <w:rPr>
          <w:noProof/>
        </w:rPr>
        <w:fldChar w:fldCharType="separate"/>
      </w:r>
      <w:r>
        <w:rPr>
          <w:noProof/>
        </w:rPr>
        <w:t>65</w:t>
      </w:r>
      <w:r>
        <w:rPr>
          <w:noProof/>
        </w:rPr>
        <w:fldChar w:fldCharType="end"/>
      </w:r>
    </w:p>
    <w:p w14:paraId="2915ADD3" w14:textId="5A49066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fldLock="1"/>
      </w:r>
      <w:r>
        <w:rPr>
          <w:noProof/>
        </w:rPr>
        <w:instrText xml:space="preserve"> PAGEREF _Toc200702824 \h </w:instrText>
      </w:r>
      <w:r>
        <w:rPr>
          <w:noProof/>
        </w:rPr>
      </w:r>
      <w:r>
        <w:rPr>
          <w:noProof/>
        </w:rPr>
        <w:fldChar w:fldCharType="separate"/>
      </w:r>
      <w:r>
        <w:rPr>
          <w:noProof/>
        </w:rPr>
        <w:t>65</w:t>
      </w:r>
      <w:r>
        <w:rPr>
          <w:noProof/>
        </w:rPr>
        <w:fldChar w:fldCharType="end"/>
      </w:r>
    </w:p>
    <w:p w14:paraId="3FBA3F22" w14:textId="4492ED1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fldLock="1"/>
      </w:r>
      <w:r>
        <w:rPr>
          <w:noProof/>
        </w:rPr>
        <w:instrText xml:space="preserve"> PAGEREF _Toc200702825 \h </w:instrText>
      </w:r>
      <w:r>
        <w:rPr>
          <w:noProof/>
        </w:rPr>
      </w:r>
      <w:r>
        <w:rPr>
          <w:noProof/>
        </w:rPr>
        <w:fldChar w:fldCharType="separate"/>
      </w:r>
      <w:r>
        <w:rPr>
          <w:noProof/>
        </w:rPr>
        <w:t>65</w:t>
      </w:r>
      <w:r>
        <w:rPr>
          <w:noProof/>
        </w:rPr>
        <w:fldChar w:fldCharType="end"/>
      </w:r>
    </w:p>
    <w:p w14:paraId="6714E021" w14:textId="3EC4EAD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fldLock="1"/>
      </w:r>
      <w:r>
        <w:rPr>
          <w:noProof/>
        </w:rPr>
        <w:instrText xml:space="preserve"> PAGEREF _Toc200702826 \h </w:instrText>
      </w:r>
      <w:r>
        <w:rPr>
          <w:noProof/>
        </w:rPr>
      </w:r>
      <w:r>
        <w:rPr>
          <w:noProof/>
        </w:rPr>
        <w:fldChar w:fldCharType="separate"/>
      </w:r>
      <w:r>
        <w:rPr>
          <w:noProof/>
        </w:rPr>
        <w:t>65</w:t>
      </w:r>
      <w:r>
        <w:rPr>
          <w:noProof/>
        </w:rPr>
        <w:fldChar w:fldCharType="end"/>
      </w:r>
    </w:p>
    <w:p w14:paraId="26E73798" w14:textId="2AB3D96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fldLock="1"/>
      </w:r>
      <w:r>
        <w:rPr>
          <w:noProof/>
        </w:rPr>
        <w:instrText xml:space="preserve"> PAGEREF _Toc200702827 \h </w:instrText>
      </w:r>
      <w:r>
        <w:rPr>
          <w:noProof/>
        </w:rPr>
      </w:r>
      <w:r>
        <w:rPr>
          <w:noProof/>
        </w:rPr>
        <w:fldChar w:fldCharType="separate"/>
      </w:r>
      <w:r>
        <w:rPr>
          <w:noProof/>
        </w:rPr>
        <w:t>66</w:t>
      </w:r>
      <w:r>
        <w:rPr>
          <w:noProof/>
        </w:rPr>
        <w:fldChar w:fldCharType="end"/>
      </w:r>
    </w:p>
    <w:p w14:paraId="0F4C8163" w14:textId="1598027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fldLock="1"/>
      </w:r>
      <w:r>
        <w:rPr>
          <w:noProof/>
        </w:rPr>
        <w:instrText xml:space="preserve"> PAGEREF _Toc200702828 \h </w:instrText>
      </w:r>
      <w:r>
        <w:rPr>
          <w:noProof/>
        </w:rPr>
      </w:r>
      <w:r>
        <w:rPr>
          <w:noProof/>
        </w:rPr>
        <w:fldChar w:fldCharType="separate"/>
      </w:r>
      <w:r>
        <w:rPr>
          <w:noProof/>
        </w:rPr>
        <w:t>66</w:t>
      </w:r>
      <w:r>
        <w:rPr>
          <w:noProof/>
        </w:rPr>
        <w:fldChar w:fldCharType="end"/>
      </w:r>
    </w:p>
    <w:p w14:paraId="050C6B2A" w14:textId="415F729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_Toc200702829 \h </w:instrText>
      </w:r>
      <w:r>
        <w:rPr>
          <w:noProof/>
        </w:rPr>
      </w:r>
      <w:r>
        <w:rPr>
          <w:noProof/>
        </w:rPr>
        <w:fldChar w:fldCharType="separate"/>
      </w:r>
      <w:r>
        <w:rPr>
          <w:noProof/>
        </w:rPr>
        <w:t>66</w:t>
      </w:r>
      <w:r>
        <w:rPr>
          <w:noProof/>
        </w:rPr>
        <w:fldChar w:fldCharType="end"/>
      </w:r>
    </w:p>
    <w:p w14:paraId="4877E693" w14:textId="05E16FE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fldLock="1"/>
      </w:r>
      <w:r>
        <w:rPr>
          <w:noProof/>
        </w:rPr>
        <w:instrText xml:space="preserve"> PAGEREF _Toc200702830 \h </w:instrText>
      </w:r>
      <w:r>
        <w:rPr>
          <w:noProof/>
        </w:rPr>
      </w:r>
      <w:r>
        <w:rPr>
          <w:noProof/>
        </w:rPr>
        <w:fldChar w:fldCharType="separate"/>
      </w:r>
      <w:r>
        <w:rPr>
          <w:noProof/>
        </w:rPr>
        <w:t>67</w:t>
      </w:r>
      <w:r>
        <w:rPr>
          <w:noProof/>
        </w:rPr>
        <w:fldChar w:fldCharType="end"/>
      </w:r>
    </w:p>
    <w:p w14:paraId="3AD577B5" w14:textId="6ABFEC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fldLock="1"/>
      </w:r>
      <w:r>
        <w:rPr>
          <w:noProof/>
        </w:rPr>
        <w:instrText xml:space="preserve"> PAGEREF _Toc200702831 \h </w:instrText>
      </w:r>
      <w:r>
        <w:rPr>
          <w:noProof/>
        </w:rPr>
      </w:r>
      <w:r>
        <w:rPr>
          <w:noProof/>
        </w:rPr>
        <w:fldChar w:fldCharType="separate"/>
      </w:r>
      <w:r>
        <w:rPr>
          <w:noProof/>
        </w:rPr>
        <w:t>68</w:t>
      </w:r>
      <w:r>
        <w:rPr>
          <w:noProof/>
        </w:rPr>
        <w:fldChar w:fldCharType="end"/>
      </w:r>
    </w:p>
    <w:p w14:paraId="2A5E4095" w14:textId="5D5BD21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fldLock="1"/>
      </w:r>
      <w:r>
        <w:rPr>
          <w:noProof/>
        </w:rPr>
        <w:instrText xml:space="preserve"> PAGEREF _Toc200702832 \h </w:instrText>
      </w:r>
      <w:r>
        <w:rPr>
          <w:noProof/>
        </w:rPr>
      </w:r>
      <w:r>
        <w:rPr>
          <w:noProof/>
        </w:rPr>
        <w:fldChar w:fldCharType="separate"/>
      </w:r>
      <w:r>
        <w:rPr>
          <w:noProof/>
        </w:rPr>
        <w:t>69</w:t>
      </w:r>
      <w:r>
        <w:rPr>
          <w:noProof/>
        </w:rPr>
        <w:fldChar w:fldCharType="end"/>
      </w:r>
    </w:p>
    <w:p w14:paraId="7CE06832" w14:textId="4281E46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fldLock="1"/>
      </w:r>
      <w:r>
        <w:rPr>
          <w:noProof/>
        </w:rPr>
        <w:instrText xml:space="preserve"> PAGEREF _Toc200702833 \h </w:instrText>
      </w:r>
      <w:r>
        <w:rPr>
          <w:noProof/>
        </w:rPr>
      </w:r>
      <w:r>
        <w:rPr>
          <w:noProof/>
        </w:rPr>
        <w:fldChar w:fldCharType="separate"/>
      </w:r>
      <w:r>
        <w:rPr>
          <w:noProof/>
        </w:rPr>
        <w:t>69</w:t>
      </w:r>
      <w:r>
        <w:rPr>
          <w:noProof/>
        </w:rPr>
        <w:fldChar w:fldCharType="end"/>
      </w:r>
    </w:p>
    <w:p w14:paraId="480A3EB9" w14:textId="186DDB6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_Toc200702834 \h </w:instrText>
      </w:r>
      <w:r>
        <w:rPr>
          <w:noProof/>
        </w:rPr>
      </w:r>
      <w:r>
        <w:rPr>
          <w:noProof/>
        </w:rPr>
        <w:fldChar w:fldCharType="separate"/>
      </w:r>
      <w:r>
        <w:rPr>
          <w:noProof/>
        </w:rPr>
        <w:t>69</w:t>
      </w:r>
      <w:r>
        <w:rPr>
          <w:noProof/>
        </w:rPr>
        <w:fldChar w:fldCharType="end"/>
      </w:r>
    </w:p>
    <w:p w14:paraId="4C152316" w14:textId="007F41B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_Toc200702835 \h </w:instrText>
      </w:r>
      <w:r>
        <w:rPr>
          <w:noProof/>
        </w:rPr>
      </w:r>
      <w:r>
        <w:rPr>
          <w:noProof/>
        </w:rPr>
        <w:fldChar w:fldCharType="separate"/>
      </w:r>
      <w:r>
        <w:rPr>
          <w:noProof/>
        </w:rPr>
        <w:t>70</w:t>
      </w:r>
      <w:r>
        <w:rPr>
          <w:noProof/>
        </w:rPr>
        <w:fldChar w:fldCharType="end"/>
      </w:r>
    </w:p>
    <w:p w14:paraId="61EFE1B3" w14:textId="45F984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fldLock="1"/>
      </w:r>
      <w:r>
        <w:rPr>
          <w:noProof/>
        </w:rPr>
        <w:instrText xml:space="preserve"> PAGEREF _Toc200702836 \h </w:instrText>
      </w:r>
      <w:r>
        <w:rPr>
          <w:noProof/>
        </w:rPr>
      </w:r>
      <w:r>
        <w:rPr>
          <w:noProof/>
        </w:rPr>
        <w:fldChar w:fldCharType="separate"/>
      </w:r>
      <w:r>
        <w:rPr>
          <w:noProof/>
        </w:rPr>
        <w:t>70</w:t>
      </w:r>
      <w:r>
        <w:rPr>
          <w:noProof/>
        </w:rPr>
        <w:fldChar w:fldCharType="end"/>
      </w:r>
    </w:p>
    <w:p w14:paraId="4AB280A5" w14:textId="6C608E6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fldLock="1"/>
      </w:r>
      <w:r>
        <w:rPr>
          <w:noProof/>
        </w:rPr>
        <w:instrText xml:space="preserve"> PAGEREF _Toc200702837 \h </w:instrText>
      </w:r>
      <w:r>
        <w:rPr>
          <w:noProof/>
        </w:rPr>
      </w:r>
      <w:r>
        <w:rPr>
          <w:noProof/>
        </w:rPr>
        <w:fldChar w:fldCharType="separate"/>
      </w:r>
      <w:r>
        <w:rPr>
          <w:noProof/>
        </w:rPr>
        <w:t>70</w:t>
      </w:r>
      <w:r>
        <w:rPr>
          <w:noProof/>
        </w:rPr>
        <w:fldChar w:fldCharType="end"/>
      </w:r>
    </w:p>
    <w:p w14:paraId="3CFE1401" w14:textId="49F0F49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_Toc200702838 \h </w:instrText>
      </w:r>
      <w:r>
        <w:rPr>
          <w:noProof/>
        </w:rPr>
      </w:r>
      <w:r>
        <w:rPr>
          <w:noProof/>
        </w:rPr>
        <w:fldChar w:fldCharType="separate"/>
      </w:r>
      <w:r>
        <w:rPr>
          <w:noProof/>
        </w:rPr>
        <w:t>71</w:t>
      </w:r>
      <w:r>
        <w:rPr>
          <w:noProof/>
        </w:rPr>
        <w:fldChar w:fldCharType="end"/>
      </w:r>
    </w:p>
    <w:p w14:paraId="7A5250F0" w14:textId="17970A6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fldLock="1"/>
      </w:r>
      <w:r>
        <w:rPr>
          <w:noProof/>
        </w:rPr>
        <w:instrText xml:space="preserve"> PAGEREF _Toc200702839 \h </w:instrText>
      </w:r>
      <w:r>
        <w:rPr>
          <w:noProof/>
        </w:rPr>
      </w:r>
      <w:r>
        <w:rPr>
          <w:noProof/>
        </w:rPr>
        <w:fldChar w:fldCharType="separate"/>
      </w:r>
      <w:r>
        <w:rPr>
          <w:noProof/>
        </w:rPr>
        <w:t>71</w:t>
      </w:r>
      <w:r>
        <w:rPr>
          <w:noProof/>
        </w:rPr>
        <w:fldChar w:fldCharType="end"/>
      </w:r>
    </w:p>
    <w:p w14:paraId="42F7FA94" w14:textId="545E1A4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fldLock="1"/>
      </w:r>
      <w:r>
        <w:rPr>
          <w:noProof/>
        </w:rPr>
        <w:instrText xml:space="preserve"> PAGEREF _Toc200702840 \h </w:instrText>
      </w:r>
      <w:r>
        <w:rPr>
          <w:noProof/>
        </w:rPr>
      </w:r>
      <w:r>
        <w:rPr>
          <w:noProof/>
        </w:rPr>
        <w:fldChar w:fldCharType="separate"/>
      </w:r>
      <w:r>
        <w:rPr>
          <w:noProof/>
        </w:rPr>
        <w:t>71</w:t>
      </w:r>
      <w:r>
        <w:rPr>
          <w:noProof/>
        </w:rPr>
        <w:fldChar w:fldCharType="end"/>
      </w:r>
    </w:p>
    <w:p w14:paraId="3E54CF1D" w14:textId="4DEC36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fldLock="1"/>
      </w:r>
      <w:r>
        <w:rPr>
          <w:noProof/>
        </w:rPr>
        <w:instrText xml:space="preserve"> PAGEREF _Toc200702841 \h </w:instrText>
      </w:r>
      <w:r>
        <w:rPr>
          <w:noProof/>
        </w:rPr>
      </w:r>
      <w:r>
        <w:rPr>
          <w:noProof/>
        </w:rPr>
        <w:fldChar w:fldCharType="separate"/>
      </w:r>
      <w:r>
        <w:rPr>
          <w:noProof/>
        </w:rPr>
        <w:t>72</w:t>
      </w:r>
      <w:r>
        <w:rPr>
          <w:noProof/>
        </w:rPr>
        <w:fldChar w:fldCharType="end"/>
      </w:r>
    </w:p>
    <w:p w14:paraId="569A7316" w14:textId="0C4D4D3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_Toc200702842 \h </w:instrText>
      </w:r>
      <w:r>
        <w:rPr>
          <w:noProof/>
        </w:rPr>
      </w:r>
      <w:r>
        <w:rPr>
          <w:noProof/>
        </w:rPr>
        <w:fldChar w:fldCharType="separate"/>
      </w:r>
      <w:r>
        <w:rPr>
          <w:noProof/>
        </w:rPr>
        <w:t>72</w:t>
      </w:r>
      <w:r>
        <w:rPr>
          <w:noProof/>
        </w:rPr>
        <w:fldChar w:fldCharType="end"/>
      </w:r>
    </w:p>
    <w:p w14:paraId="7E3DEDE0" w14:textId="118DC9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fldLock="1"/>
      </w:r>
      <w:r>
        <w:rPr>
          <w:noProof/>
        </w:rPr>
        <w:instrText xml:space="preserve"> PAGEREF _Toc200702843 \h </w:instrText>
      </w:r>
      <w:r>
        <w:rPr>
          <w:noProof/>
        </w:rPr>
      </w:r>
      <w:r>
        <w:rPr>
          <w:noProof/>
        </w:rPr>
        <w:fldChar w:fldCharType="separate"/>
      </w:r>
      <w:r>
        <w:rPr>
          <w:noProof/>
        </w:rPr>
        <w:t>73</w:t>
      </w:r>
      <w:r>
        <w:rPr>
          <w:noProof/>
        </w:rPr>
        <w:fldChar w:fldCharType="end"/>
      </w:r>
    </w:p>
    <w:p w14:paraId="28DBB73E" w14:textId="5801063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_Toc200702844 \h </w:instrText>
      </w:r>
      <w:r>
        <w:rPr>
          <w:noProof/>
        </w:rPr>
      </w:r>
      <w:r>
        <w:rPr>
          <w:noProof/>
        </w:rPr>
        <w:fldChar w:fldCharType="separate"/>
      </w:r>
      <w:r>
        <w:rPr>
          <w:noProof/>
        </w:rPr>
        <w:t>73</w:t>
      </w:r>
      <w:r>
        <w:rPr>
          <w:noProof/>
        </w:rPr>
        <w:fldChar w:fldCharType="end"/>
      </w:r>
    </w:p>
    <w:p w14:paraId="10118B96" w14:textId="49456D0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_Toc200702845 \h </w:instrText>
      </w:r>
      <w:r>
        <w:rPr>
          <w:noProof/>
        </w:rPr>
      </w:r>
      <w:r>
        <w:rPr>
          <w:noProof/>
        </w:rPr>
        <w:fldChar w:fldCharType="separate"/>
      </w:r>
      <w:r>
        <w:rPr>
          <w:noProof/>
        </w:rPr>
        <w:t>73</w:t>
      </w:r>
      <w:r>
        <w:rPr>
          <w:noProof/>
        </w:rPr>
        <w:fldChar w:fldCharType="end"/>
      </w:r>
    </w:p>
    <w:p w14:paraId="0C24A69A" w14:textId="52011BB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fldLock="1"/>
      </w:r>
      <w:r>
        <w:rPr>
          <w:noProof/>
        </w:rPr>
        <w:instrText xml:space="preserve"> PAGEREF _Toc200702846 \h </w:instrText>
      </w:r>
      <w:r>
        <w:rPr>
          <w:noProof/>
        </w:rPr>
      </w:r>
      <w:r>
        <w:rPr>
          <w:noProof/>
        </w:rPr>
        <w:fldChar w:fldCharType="separate"/>
      </w:r>
      <w:r>
        <w:rPr>
          <w:noProof/>
        </w:rPr>
        <w:t>74</w:t>
      </w:r>
      <w:r>
        <w:rPr>
          <w:noProof/>
        </w:rPr>
        <w:fldChar w:fldCharType="end"/>
      </w:r>
    </w:p>
    <w:p w14:paraId="751822C1" w14:textId="693B03C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_Toc200702847 \h </w:instrText>
      </w:r>
      <w:r>
        <w:rPr>
          <w:noProof/>
        </w:rPr>
      </w:r>
      <w:r>
        <w:rPr>
          <w:noProof/>
        </w:rPr>
        <w:fldChar w:fldCharType="separate"/>
      </w:r>
      <w:r>
        <w:rPr>
          <w:noProof/>
        </w:rPr>
        <w:t>74</w:t>
      </w:r>
      <w:r>
        <w:rPr>
          <w:noProof/>
        </w:rPr>
        <w:fldChar w:fldCharType="end"/>
      </w:r>
    </w:p>
    <w:p w14:paraId="39FA4AE3" w14:textId="5609A4E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_Toc200702848 \h </w:instrText>
      </w:r>
      <w:r>
        <w:rPr>
          <w:noProof/>
        </w:rPr>
      </w:r>
      <w:r>
        <w:rPr>
          <w:noProof/>
        </w:rPr>
        <w:fldChar w:fldCharType="separate"/>
      </w:r>
      <w:r>
        <w:rPr>
          <w:noProof/>
        </w:rPr>
        <w:t>74</w:t>
      </w:r>
      <w:r>
        <w:rPr>
          <w:noProof/>
        </w:rPr>
        <w:fldChar w:fldCharType="end"/>
      </w:r>
    </w:p>
    <w:p w14:paraId="5217BB35" w14:textId="40D2671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_Toc200702849 \h </w:instrText>
      </w:r>
      <w:r>
        <w:rPr>
          <w:noProof/>
        </w:rPr>
      </w:r>
      <w:r>
        <w:rPr>
          <w:noProof/>
        </w:rPr>
        <w:fldChar w:fldCharType="separate"/>
      </w:r>
      <w:r>
        <w:rPr>
          <w:noProof/>
        </w:rPr>
        <w:t>74</w:t>
      </w:r>
      <w:r>
        <w:rPr>
          <w:noProof/>
        </w:rPr>
        <w:fldChar w:fldCharType="end"/>
      </w:r>
    </w:p>
    <w:p w14:paraId="7375CACD" w14:textId="6252E02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fldLock="1"/>
      </w:r>
      <w:r>
        <w:rPr>
          <w:noProof/>
        </w:rPr>
        <w:instrText xml:space="preserve"> PAGEREF _Toc200702850 \h </w:instrText>
      </w:r>
      <w:r>
        <w:rPr>
          <w:noProof/>
        </w:rPr>
      </w:r>
      <w:r>
        <w:rPr>
          <w:noProof/>
        </w:rPr>
        <w:fldChar w:fldCharType="separate"/>
      </w:r>
      <w:r>
        <w:rPr>
          <w:noProof/>
        </w:rPr>
        <w:t>74</w:t>
      </w:r>
      <w:r>
        <w:rPr>
          <w:noProof/>
        </w:rPr>
        <w:fldChar w:fldCharType="end"/>
      </w:r>
    </w:p>
    <w:p w14:paraId="08F1FF8E" w14:textId="3DEDC4E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fldLock="1"/>
      </w:r>
      <w:r>
        <w:rPr>
          <w:noProof/>
        </w:rPr>
        <w:instrText xml:space="preserve"> PAGEREF _Toc200702851 \h </w:instrText>
      </w:r>
      <w:r>
        <w:rPr>
          <w:noProof/>
        </w:rPr>
      </w:r>
      <w:r>
        <w:rPr>
          <w:noProof/>
        </w:rPr>
        <w:fldChar w:fldCharType="separate"/>
      </w:r>
      <w:r>
        <w:rPr>
          <w:noProof/>
        </w:rPr>
        <w:t>75</w:t>
      </w:r>
      <w:r>
        <w:rPr>
          <w:noProof/>
        </w:rPr>
        <w:fldChar w:fldCharType="end"/>
      </w:r>
    </w:p>
    <w:p w14:paraId="46E59F69" w14:textId="3064814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rFonts w:cs="Arial"/>
          <w:noProof/>
          <w:lang w:eastAsia="zh-CN"/>
        </w:rPr>
        <w:t>Pc5QoSPara</w:t>
      </w:r>
      <w:r>
        <w:rPr>
          <w:noProof/>
        </w:rPr>
        <w:tab/>
      </w:r>
      <w:r>
        <w:rPr>
          <w:noProof/>
        </w:rPr>
        <w:fldChar w:fldCharType="begin" w:fldLock="1"/>
      </w:r>
      <w:r>
        <w:rPr>
          <w:noProof/>
        </w:rPr>
        <w:instrText xml:space="preserve"> PAGEREF _Toc200702852 \h </w:instrText>
      </w:r>
      <w:r>
        <w:rPr>
          <w:noProof/>
        </w:rPr>
      </w:r>
      <w:r>
        <w:rPr>
          <w:noProof/>
        </w:rPr>
        <w:fldChar w:fldCharType="separate"/>
      </w:r>
      <w:r>
        <w:rPr>
          <w:noProof/>
        </w:rPr>
        <w:t>75</w:t>
      </w:r>
      <w:r>
        <w:rPr>
          <w:noProof/>
        </w:rPr>
        <w:fldChar w:fldCharType="end"/>
      </w:r>
    </w:p>
    <w:p w14:paraId="72215B27" w14:textId="1DFA105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fldLock="1"/>
      </w:r>
      <w:r>
        <w:rPr>
          <w:noProof/>
        </w:rPr>
        <w:instrText xml:space="preserve"> PAGEREF _Toc200702853 \h </w:instrText>
      </w:r>
      <w:r>
        <w:rPr>
          <w:noProof/>
        </w:rPr>
      </w:r>
      <w:r>
        <w:rPr>
          <w:noProof/>
        </w:rPr>
        <w:fldChar w:fldCharType="separate"/>
      </w:r>
      <w:r>
        <w:rPr>
          <w:noProof/>
        </w:rPr>
        <w:t>75</w:t>
      </w:r>
      <w:r>
        <w:rPr>
          <w:noProof/>
        </w:rPr>
        <w:fldChar w:fldCharType="end"/>
      </w:r>
    </w:p>
    <w:p w14:paraId="04B2E979" w14:textId="7895973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rFonts w:eastAsia="Batang" w:cs="Arial"/>
          <w:noProof/>
          <w:lang w:eastAsia="ja-JP"/>
        </w:rPr>
        <w:t>Pc5FlowBitRates</w:t>
      </w:r>
      <w:r>
        <w:rPr>
          <w:noProof/>
        </w:rPr>
        <w:tab/>
      </w:r>
      <w:r>
        <w:rPr>
          <w:noProof/>
        </w:rPr>
        <w:fldChar w:fldCharType="begin" w:fldLock="1"/>
      </w:r>
      <w:r>
        <w:rPr>
          <w:noProof/>
        </w:rPr>
        <w:instrText xml:space="preserve"> PAGEREF _Toc200702854 \h </w:instrText>
      </w:r>
      <w:r>
        <w:rPr>
          <w:noProof/>
        </w:rPr>
      </w:r>
      <w:r>
        <w:rPr>
          <w:noProof/>
        </w:rPr>
        <w:fldChar w:fldCharType="separate"/>
      </w:r>
      <w:r>
        <w:rPr>
          <w:noProof/>
        </w:rPr>
        <w:t>75</w:t>
      </w:r>
      <w:r>
        <w:rPr>
          <w:noProof/>
        </w:rPr>
        <w:fldChar w:fldCharType="end"/>
      </w:r>
    </w:p>
    <w:p w14:paraId="5EB375A3" w14:textId="26530F5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fldLock="1"/>
      </w:r>
      <w:r>
        <w:rPr>
          <w:noProof/>
        </w:rPr>
        <w:instrText xml:space="preserve"> PAGEREF _Toc200702855 \h </w:instrText>
      </w:r>
      <w:r>
        <w:rPr>
          <w:noProof/>
        </w:rPr>
      </w:r>
      <w:r>
        <w:rPr>
          <w:noProof/>
        </w:rPr>
        <w:fldChar w:fldCharType="separate"/>
      </w:r>
      <w:r>
        <w:rPr>
          <w:noProof/>
        </w:rPr>
        <w:t>76</w:t>
      </w:r>
      <w:r>
        <w:rPr>
          <w:noProof/>
        </w:rPr>
        <w:fldChar w:fldCharType="end"/>
      </w:r>
    </w:p>
    <w:p w14:paraId="25B4CE46" w14:textId="076D17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fldLock="1"/>
      </w:r>
      <w:r>
        <w:rPr>
          <w:noProof/>
        </w:rPr>
        <w:instrText xml:space="preserve"> PAGEREF _Toc200702856 \h </w:instrText>
      </w:r>
      <w:r>
        <w:rPr>
          <w:noProof/>
        </w:rPr>
      </w:r>
      <w:r>
        <w:rPr>
          <w:noProof/>
        </w:rPr>
        <w:fldChar w:fldCharType="separate"/>
      </w:r>
      <w:r>
        <w:rPr>
          <w:noProof/>
        </w:rPr>
        <w:t>77</w:t>
      </w:r>
      <w:r>
        <w:rPr>
          <w:noProof/>
        </w:rPr>
        <w:fldChar w:fldCharType="end"/>
      </w:r>
    </w:p>
    <w:p w14:paraId="245A2807" w14:textId="115CC42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fldLock="1"/>
      </w:r>
      <w:r>
        <w:rPr>
          <w:noProof/>
        </w:rPr>
        <w:instrText xml:space="preserve"> PAGEREF _Toc200702857 \h </w:instrText>
      </w:r>
      <w:r>
        <w:rPr>
          <w:noProof/>
        </w:rPr>
      </w:r>
      <w:r>
        <w:rPr>
          <w:noProof/>
        </w:rPr>
        <w:fldChar w:fldCharType="separate"/>
      </w:r>
      <w:r>
        <w:rPr>
          <w:noProof/>
        </w:rPr>
        <w:t>77</w:t>
      </w:r>
      <w:r>
        <w:rPr>
          <w:noProof/>
        </w:rPr>
        <w:fldChar w:fldCharType="end"/>
      </w:r>
    </w:p>
    <w:p w14:paraId="31BE4ACB" w14:textId="4255959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fldLock="1"/>
      </w:r>
      <w:r>
        <w:rPr>
          <w:noProof/>
        </w:rPr>
        <w:instrText xml:space="preserve"> PAGEREF _Toc200702858 \h </w:instrText>
      </w:r>
      <w:r>
        <w:rPr>
          <w:noProof/>
        </w:rPr>
      </w:r>
      <w:r>
        <w:rPr>
          <w:noProof/>
        </w:rPr>
        <w:fldChar w:fldCharType="separate"/>
      </w:r>
      <w:r>
        <w:rPr>
          <w:noProof/>
        </w:rPr>
        <w:t>78</w:t>
      </w:r>
      <w:r>
        <w:rPr>
          <w:noProof/>
        </w:rPr>
        <w:fldChar w:fldCharType="end"/>
      </w:r>
    </w:p>
    <w:p w14:paraId="6C4814B3" w14:textId="14B863D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fldLock="1"/>
      </w:r>
      <w:r>
        <w:rPr>
          <w:noProof/>
        </w:rPr>
        <w:instrText xml:space="preserve"> PAGEREF _Toc200702859 \h </w:instrText>
      </w:r>
      <w:r>
        <w:rPr>
          <w:noProof/>
        </w:rPr>
      </w:r>
      <w:r>
        <w:rPr>
          <w:noProof/>
        </w:rPr>
        <w:fldChar w:fldCharType="separate"/>
      </w:r>
      <w:r>
        <w:rPr>
          <w:noProof/>
        </w:rPr>
        <w:t>78</w:t>
      </w:r>
      <w:r>
        <w:rPr>
          <w:noProof/>
        </w:rPr>
        <w:fldChar w:fldCharType="end"/>
      </w:r>
    </w:p>
    <w:p w14:paraId="244F17C2" w14:textId="66081EE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fldLock="1"/>
      </w:r>
      <w:r>
        <w:rPr>
          <w:noProof/>
        </w:rPr>
        <w:instrText xml:space="preserve"> PAGEREF _Toc200702860 \h </w:instrText>
      </w:r>
      <w:r>
        <w:rPr>
          <w:noProof/>
        </w:rPr>
      </w:r>
      <w:r>
        <w:rPr>
          <w:noProof/>
        </w:rPr>
        <w:fldChar w:fldCharType="separate"/>
      </w:r>
      <w:r>
        <w:rPr>
          <w:noProof/>
        </w:rPr>
        <w:t>78</w:t>
      </w:r>
      <w:r>
        <w:rPr>
          <w:noProof/>
        </w:rPr>
        <w:fldChar w:fldCharType="end"/>
      </w:r>
    </w:p>
    <w:p w14:paraId="094F235B" w14:textId="0879D6C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_Toc200702861 \h </w:instrText>
      </w:r>
      <w:r>
        <w:rPr>
          <w:noProof/>
        </w:rPr>
      </w:r>
      <w:r>
        <w:rPr>
          <w:noProof/>
        </w:rPr>
        <w:fldChar w:fldCharType="separate"/>
      </w:r>
      <w:r>
        <w:rPr>
          <w:noProof/>
        </w:rPr>
        <w:t>78</w:t>
      </w:r>
      <w:r>
        <w:rPr>
          <w:noProof/>
        </w:rPr>
        <w:fldChar w:fldCharType="end"/>
      </w:r>
    </w:p>
    <w:p w14:paraId="3C0BFE2D" w14:textId="4B092FA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_Toc200702862 \h </w:instrText>
      </w:r>
      <w:r>
        <w:rPr>
          <w:noProof/>
        </w:rPr>
      </w:r>
      <w:r>
        <w:rPr>
          <w:noProof/>
        </w:rPr>
        <w:fldChar w:fldCharType="separate"/>
      </w:r>
      <w:r>
        <w:rPr>
          <w:noProof/>
        </w:rPr>
        <w:t>78</w:t>
      </w:r>
      <w:r>
        <w:rPr>
          <w:noProof/>
        </w:rPr>
        <w:fldChar w:fldCharType="end"/>
      </w:r>
    </w:p>
    <w:p w14:paraId="3322CCF4" w14:textId="508D972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fldLock="1"/>
      </w:r>
      <w:r>
        <w:rPr>
          <w:noProof/>
        </w:rPr>
        <w:instrText xml:space="preserve"> PAGEREF _Toc200702863 \h </w:instrText>
      </w:r>
      <w:r>
        <w:rPr>
          <w:noProof/>
        </w:rPr>
      </w:r>
      <w:r>
        <w:rPr>
          <w:noProof/>
        </w:rPr>
        <w:fldChar w:fldCharType="separate"/>
      </w:r>
      <w:r>
        <w:rPr>
          <w:noProof/>
        </w:rPr>
        <w:t>79</w:t>
      </w:r>
      <w:r>
        <w:rPr>
          <w:noProof/>
        </w:rPr>
        <w:fldChar w:fldCharType="end"/>
      </w:r>
    </w:p>
    <w:p w14:paraId="591D86DA" w14:textId="441A146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fldLock="1"/>
      </w:r>
      <w:r>
        <w:rPr>
          <w:noProof/>
        </w:rPr>
        <w:instrText xml:space="preserve"> PAGEREF _Toc200702864 \h </w:instrText>
      </w:r>
      <w:r>
        <w:rPr>
          <w:noProof/>
        </w:rPr>
      </w:r>
      <w:r>
        <w:rPr>
          <w:noProof/>
        </w:rPr>
        <w:fldChar w:fldCharType="separate"/>
      </w:r>
      <w:r>
        <w:rPr>
          <w:noProof/>
        </w:rPr>
        <w:t>79</w:t>
      </w:r>
      <w:r>
        <w:rPr>
          <w:noProof/>
        </w:rPr>
        <w:fldChar w:fldCharType="end"/>
      </w:r>
    </w:p>
    <w:p w14:paraId="5CCB4DB5" w14:textId="64897D0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_Toc200702865 \h </w:instrText>
      </w:r>
      <w:r>
        <w:rPr>
          <w:noProof/>
        </w:rPr>
      </w:r>
      <w:r>
        <w:rPr>
          <w:noProof/>
        </w:rPr>
        <w:fldChar w:fldCharType="separate"/>
      </w:r>
      <w:r>
        <w:rPr>
          <w:noProof/>
        </w:rPr>
        <w:t>79</w:t>
      </w:r>
      <w:r>
        <w:rPr>
          <w:noProof/>
        </w:rPr>
        <w:fldChar w:fldCharType="end"/>
      </w:r>
    </w:p>
    <w:p w14:paraId="7E7103E6" w14:textId="7F8E78C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fldLock="1"/>
      </w:r>
      <w:r>
        <w:rPr>
          <w:noProof/>
        </w:rPr>
        <w:instrText xml:space="preserve"> PAGEREF _Toc200702866 \h </w:instrText>
      </w:r>
      <w:r>
        <w:rPr>
          <w:noProof/>
        </w:rPr>
      </w:r>
      <w:r>
        <w:rPr>
          <w:noProof/>
        </w:rPr>
        <w:fldChar w:fldCharType="separate"/>
      </w:r>
      <w:r>
        <w:rPr>
          <w:noProof/>
        </w:rPr>
        <w:t>79</w:t>
      </w:r>
      <w:r>
        <w:rPr>
          <w:noProof/>
        </w:rPr>
        <w:fldChar w:fldCharType="end"/>
      </w:r>
    </w:p>
    <w:p w14:paraId="50AF8504" w14:textId="50D1963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_Toc200702867 \h </w:instrText>
      </w:r>
      <w:r>
        <w:rPr>
          <w:noProof/>
        </w:rPr>
      </w:r>
      <w:r>
        <w:rPr>
          <w:noProof/>
        </w:rPr>
        <w:fldChar w:fldCharType="separate"/>
      </w:r>
      <w:r>
        <w:rPr>
          <w:noProof/>
        </w:rPr>
        <w:t>80</w:t>
      </w:r>
      <w:r>
        <w:rPr>
          <w:noProof/>
        </w:rPr>
        <w:fldChar w:fldCharType="end"/>
      </w:r>
    </w:p>
    <w:p w14:paraId="788ECB08" w14:textId="1B23803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fldLock="1"/>
      </w:r>
      <w:r>
        <w:rPr>
          <w:noProof/>
        </w:rPr>
        <w:instrText xml:space="preserve"> PAGEREF _Toc200702868 \h </w:instrText>
      </w:r>
      <w:r>
        <w:rPr>
          <w:noProof/>
        </w:rPr>
      </w:r>
      <w:r>
        <w:rPr>
          <w:noProof/>
        </w:rPr>
        <w:fldChar w:fldCharType="separate"/>
      </w:r>
      <w:r>
        <w:rPr>
          <w:noProof/>
        </w:rPr>
        <w:t>80</w:t>
      </w:r>
      <w:r>
        <w:rPr>
          <w:noProof/>
        </w:rPr>
        <w:fldChar w:fldCharType="end"/>
      </w:r>
    </w:p>
    <w:p w14:paraId="190FF748" w14:textId="23BA6A6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fldLock="1"/>
      </w:r>
      <w:r>
        <w:rPr>
          <w:noProof/>
        </w:rPr>
        <w:instrText xml:space="preserve"> PAGEREF _Toc200702869 \h </w:instrText>
      </w:r>
      <w:r>
        <w:rPr>
          <w:noProof/>
        </w:rPr>
      </w:r>
      <w:r>
        <w:rPr>
          <w:noProof/>
        </w:rPr>
        <w:fldChar w:fldCharType="separate"/>
      </w:r>
      <w:r>
        <w:rPr>
          <w:noProof/>
        </w:rPr>
        <w:t>80</w:t>
      </w:r>
      <w:r>
        <w:rPr>
          <w:noProof/>
        </w:rPr>
        <w:fldChar w:fldCharType="end"/>
      </w:r>
    </w:p>
    <w:p w14:paraId="148E44EC" w14:textId="61DD56F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fldLock="1"/>
      </w:r>
      <w:r>
        <w:rPr>
          <w:noProof/>
        </w:rPr>
        <w:instrText xml:space="preserve"> PAGEREF _Toc200702870 \h </w:instrText>
      </w:r>
      <w:r>
        <w:rPr>
          <w:noProof/>
        </w:rPr>
      </w:r>
      <w:r>
        <w:rPr>
          <w:noProof/>
        </w:rPr>
        <w:fldChar w:fldCharType="separate"/>
      </w:r>
      <w:r>
        <w:rPr>
          <w:noProof/>
        </w:rPr>
        <w:t>80</w:t>
      </w:r>
      <w:r>
        <w:rPr>
          <w:noProof/>
        </w:rPr>
        <w:fldChar w:fldCharType="end"/>
      </w:r>
    </w:p>
    <w:p w14:paraId="30F6DB51" w14:textId="50B1D60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_Toc200702871 \h </w:instrText>
      </w:r>
      <w:r>
        <w:rPr>
          <w:noProof/>
        </w:rPr>
      </w:r>
      <w:r>
        <w:rPr>
          <w:noProof/>
        </w:rPr>
        <w:fldChar w:fldCharType="separate"/>
      </w:r>
      <w:r>
        <w:rPr>
          <w:noProof/>
        </w:rPr>
        <w:t>81</w:t>
      </w:r>
      <w:r>
        <w:rPr>
          <w:noProof/>
        </w:rPr>
        <w:fldChar w:fldCharType="end"/>
      </w:r>
    </w:p>
    <w:p w14:paraId="09487424" w14:textId="659A526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_Toc200702872 \h </w:instrText>
      </w:r>
      <w:r>
        <w:rPr>
          <w:noProof/>
        </w:rPr>
      </w:r>
      <w:r>
        <w:rPr>
          <w:noProof/>
        </w:rPr>
        <w:fldChar w:fldCharType="separate"/>
      </w:r>
      <w:r>
        <w:rPr>
          <w:noProof/>
        </w:rPr>
        <w:t>81</w:t>
      </w:r>
      <w:r>
        <w:rPr>
          <w:noProof/>
        </w:rPr>
        <w:fldChar w:fldCharType="end"/>
      </w:r>
    </w:p>
    <w:p w14:paraId="3B9C4805" w14:textId="7B05E54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_Toc200702873 \h </w:instrText>
      </w:r>
      <w:r>
        <w:rPr>
          <w:noProof/>
        </w:rPr>
      </w:r>
      <w:r>
        <w:rPr>
          <w:noProof/>
        </w:rPr>
        <w:fldChar w:fldCharType="separate"/>
      </w:r>
      <w:r>
        <w:rPr>
          <w:noProof/>
        </w:rPr>
        <w:t>82</w:t>
      </w:r>
      <w:r>
        <w:rPr>
          <w:noProof/>
        </w:rPr>
        <w:fldChar w:fldCharType="end"/>
      </w:r>
    </w:p>
    <w:p w14:paraId="7583B178" w14:textId="1C8EB6A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_Toc200702874 \h </w:instrText>
      </w:r>
      <w:r>
        <w:rPr>
          <w:noProof/>
        </w:rPr>
      </w:r>
      <w:r>
        <w:rPr>
          <w:noProof/>
        </w:rPr>
        <w:fldChar w:fldCharType="separate"/>
      </w:r>
      <w:r>
        <w:rPr>
          <w:noProof/>
        </w:rPr>
        <w:t>82</w:t>
      </w:r>
      <w:r>
        <w:rPr>
          <w:noProof/>
        </w:rPr>
        <w:fldChar w:fldCharType="end"/>
      </w:r>
    </w:p>
    <w:p w14:paraId="583C37A3" w14:textId="6855EB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_Toc200702875 \h </w:instrText>
      </w:r>
      <w:r>
        <w:rPr>
          <w:noProof/>
        </w:rPr>
      </w:r>
      <w:r>
        <w:rPr>
          <w:noProof/>
        </w:rPr>
        <w:fldChar w:fldCharType="separate"/>
      </w:r>
      <w:r>
        <w:rPr>
          <w:noProof/>
        </w:rPr>
        <w:t>83</w:t>
      </w:r>
      <w:r>
        <w:rPr>
          <w:noProof/>
        </w:rPr>
        <w:fldChar w:fldCharType="end"/>
      </w:r>
    </w:p>
    <w:p w14:paraId="192F498D" w14:textId="589630C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_Toc200702876 \h </w:instrText>
      </w:r>
      <w:r>
        <w:rPr>
          <w:noProof/>
        </w:rPr>
      </w:r>
      <w:r>
        <w:rPr>
          <w:noProof/>
        </w:rPr>
        <w:fldChar w:fldCharType="separate"/>
      </w:r>
      <w:r>
        <w:rPr>
          <w:noProof/>
        </w:rPr>
        <w:t>86</w:t>
      </w:r>
      <w:r>
        <w:rPr>
          <w:noProof/>
        </w:rPr>
        <w:fldChar w:fldCharType="end"/>
      </w:r>
    </w:p>
    <w:p w14:paraId="462557D3" w14:textId="46515D7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rFonts w:eastAsia="Malgun Gothic"/>
          <w:noProof/>
        </w:rPr>
        <w:t>SpatialValidityCond</w:t>
      </w:r>
      <w:r>
        <w:rPr>
          <w:noProof/>
        </w:rPr>
        <w:tab/>
      </w:r>
      <w:r>
        <w:rPr>
          <w:noProof/>
        </w:rPr>
        <w:fldChar w:fldCharType="begin" w:fldLock="1"/>
      </w:r>
      <w:r>
        <w:rPr>
          <w:noProof/>
        </w:rPr>
        <w:instrText xml:space="preserve"> PAGEREF _Toc200702877 \h </w:instrText>
      </w:r>
      <w:r>
        <w:rPr>
          <w:noProof/>
        </w:rPr>
      </w:r>
      <w:r>
        <w:rPr>
          <w:noProof/>
        </w:rPr>
        <w:fldChar w:fldCharType="separate"/>
      </w:r>
      <w:r>
        <w:rPr>
          <w:noProof/>
        </w:rPr>
        <w:t>86</w:t>
      </w:r>
      <w:r>
        <w:rPr>
          <w:noProof/>
        </w:rPr>
        <w:fldChar w:fldCharType="end"/>
      </w:r>
    </w:p>
    <w:p w14:paraId="21A71CEF" w14:textId="0EB976D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rFonts w:eastAsia="Malgun Gothic"/>
          <w:noProof/>
        </w:rPr>
        <w:t>SpatialValidityCond</w:t>
      </w:r>
      <w:r>
        <w:rPr>
          <w:noProof/>
        </w:rPr>
        <w:t>Rm</w:t>
      </w:r>
      <w:r>
        <w:rPr>
          <w:noProof/>
        </w:rPr>
        <w:tab/>
      </w:r>
      <w:r>
        <w:rPr>
          <w:noProof/>
        </w:rPr>
        <w:fldChar w:fldCharType="begin" w:fldLock="1"/>
      </w:r>
      <w:r>
        <w:rPr>
          <w:noProof/>
        </w:rPr>
        <w:instrText xml:space="preserve"> PAGEREF _Toc200702878 \h </w:instrText>
      </w:r>
      <w:r>
        <w:rPr>
          <w:noProof/>
        </w:rPr>
      </w:r>
      <w:r>
        <w:rPr>
          <w:noProof/>
        </w:rPr>
        <w:fldChar w:fldCharType="separate"/>
      </w:r>
      <w:r>
        <w:rPr>
          <w:noProof/>
        </w:rPr>
        <w:t>86</w:t>
      </w:r>
      <w:r>
        <w:rPr>
          <w:noProof/>
        </w:rPr>
        <w:fldChar w:fldCharType="end"/>
      </w:r>
    </w:p>
    <w:p w14:paraId="230DCA27" w14:textId="275EB83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_Toc200702879 \h </w:instrText>
      </w:r>
      <w:r>
        <w:rPr>
          <w:noProof/>
        </w:rPr>
      </w:r>
      <w:r>
        <w:rPr>
          <w:noProof/>
        </w:rPr>
        <w:fldChar w:fldCharType="separate"/>
      </w:r>
      <w:r>
        <w:rPr>
          <w:noProof/>
        </w:rPr>
        <w:t>86</w:t>
      </w:r>
      <w:r>
        <w:rPr>
          <w:noProof/>
        </w:rPr>
        <w:fldChar w:fldCharType="end"/>
      </w:r>
    </w:p>
    <w:p w14:paraId="6310FF06" w14:textId="728B8AC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fldLock="1"/>
      </w:r>
      <w:r>
        <w:rPr>
          <w:noProof/>
        </w:rPr>
        <w:instrText xml:space="preserve"> PAGEREF _Toc200702880 \h </w:instrText>
      </w:r>
      <w:r>
        <w:rPr>
          <w:noProof/>
        </w:rPr>
      </w:r>
      <w:r>
        <w:rPr>
          <w:noProof/>
        </w:rPr>
        <w:fldChar w:fldCharType="separate"/>
      </w:r>
      <w:r>
        <w:rPr>
          <w:noProof/>
        </w:rPr>
        <w:t>87</w:t>
      </w:r>
      <w:r>
        <w:rPr>
          <w:noProof/>
        </w:rPr>
        <w:fldChar w:fldCharType="end"/>
      </w:r>
    </w:p>
    <w:p w14:paraId="1E14869D" w14:textId="5581F1D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fldLock="1"/>
      </w:r>
      <w:r>
        <w:rPr>
          <w:noProof/>
        </w:rPr>
        <w:instrText xml:space="preserve"> PAGEREF _Toc200702881 \h </w:instrText>
      </w:r>
      <w:r>
        <w:rPr>
          <w:noProof/>
        </w:rPr>
      </w:r>
      <w:r>
        <w:rPr>
          <w:noProof/>
        </w:rPr>
        <w:fldChar w:fldCharType="separate"/>
      </w:r>
      <w:r>
        <w:rPr>
          <w:noProof/>
        </w:rPr>
        <w:t>87</w:t>
      </w:r>
      <w:r>
        <w:rPr>
          <w:noProof/>
        </w:rPr>
        <w:fldChar w:fldCharType="end"/>
      </w:r>
    </w:p>
    <w:p w14:paraId="147CEB10" w14:textId="11E5284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_Toc200702882 \h </w:instrText>
      </w:r>
      <w:r>
        <w:rPr>
          <w:noProof/>
        </w:rPr>
      </w:r>
      <w:r>
        <w:rPr>
          <w:noProof/>
        </w:rPr>
        <w:fldChar w:fldCharType="separate"/>
      </w:r>
      <w:r>
        <w:rPr>
          <w:noProof/>
        </w:rPr>
        <w:t>87</w:t>
      </w:r>
      <w:r>
        <w:rPr>
          <w:noProof/>
        </w:rPr>
        <w:fldChar w:fldCharType="end"/>
      </w:r>
    </w:p>
    <w:p w14:paraId="175276DE" w14:textId="0067F7C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fldLock="1"/>
      </w:r>
      <w:r>
        <w:rPr>
          <w:noProof/>
        </w:rPr>
        <w:instrText xml:space="preserve"> PAGEREF _Toc200702883 \h </w:instrText>
      </w:r>
      <w:r>
        <w:rPr>
          <w:noProof/>
        </w:rPr>
      </w:r>
      <w:r>
        <w:rPr>
          <w:noProof/>
        </w:rPr>
        <w:fldChar w:fldCharType="separate"/>
      </w:r>
      <w:r>
        <w:rPr>
          <w:noProof/>
        </w:rPr>
        <w:t>87</w:t>
      </w:r>
      <w:r>
        <w:rPr>
          <w:noProof/>
        </w:rPr>
        <w:fldChar w:fldCharType="end"/>
      </w:r>
    </w:p>
    <w:p w14:paraId="51A6E303" w14:textId="7E05412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_Toc200702884 \h </w:instrText>
      </w:r>
      <w:r>
        <w:rPr>
          <w:noProof/>
        </w:rPr>
      </w:r>
      <w:r>
        <w:rPr>
          <w:noProof/>
        </w:rPr>
        <w:fldChar w:fldCharType="separate"/>
      </w:r>
      <w:r>
        <w:rPr>
          <w:noProof/>
        </w:rPr>
        <w:t>88</w:t>
      </w:r>
      <w:r>
        <w:rPr>
          <w:noProof/>
        </w:rPr>
        <w:fldChar w:fldCharType="end"/>
      </w:r>
    </w:p>
    <w:p w14:paraId="0A5FC50E" w14:textId="2400440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fldLock="1"/>
      </w:r>
      <w:r>
        <w:rPr>
          <w:noProof/>
        </w:rPr>
        <w:instrText xml:space="preserve"> PAGEREF _Toc200702885 \h </w:instrText>
      </w:r>
      <w:r>
        <w:rPr>
          <w:noProof/>
        </w:rPr>
      </w:r>
      <w:r>
        <w:rPr>
          <w:noProof/>
        </w:rPr>
        <w:fldChar w:fldCharType="separate"/>
      </w:r>
      <w:r>
        <w:rPr>
          <w:noProof/>
        </w:rPr>
        <w:t>88</w:t>
      </w:r>
      <w:r>
        <w:rPr>
          <w:noProof/>
        </w:rPr>
        <w:fldChar w:fldCharType="end"/>
      </w:r>
    </w:p>
    <w:p w14:paraId="17177132" w14:textId="6038B0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fldLock="1"/>
      </w:r>
      <w:r>
        <w:rPr>
          <w:noProof/>
        </w:rPr>
        <w:instrText xml:space="preserve"> PAGEREF _Toc200702886 \h </w:instrText>
      </w:r>
      <w:r>
        <w:rPr>
          <w:noProof/>
        </w:rPr>
      </w:r>
      <w:r>
        <w:rPr>
          <w:noProof/>
        </w:rPr>
        <w:fldChar w:fldCharType="separate"/>
      </w:r>
      <w:r>
        <w:rPr>
          <w:noProof/>
        </w:rPr>
        <w:t>88</w:t>
      </w:r>
      <w:r>
        <w:rPr>
          <w:noProof/>
        </w:rPr>
        <w:fldChar w:fldCharType="end"/>
      </w:r>
    </w:p>
    <w:p w14:paraId="795E4D19" w14:textId="40C5D45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fldLock="1"/>
      </w:r>
      <w:r>
        <w:rPr>
          <w:noProof/>
        </w:rPr>
        <w:instrText xml:space="preserve"> PAGEREF _Toc200702887 \h </w:instrText>
      </w:r>
      <w:r>
        <w:rPr>
          <w:noProof/>
        </w:rPr>
      </w:r>
      <w:r>
        <w:rPr>
          <w:noProof/>
        </w:rPr>
        <w:fldChar w:fldCharType="separate"/>
      </w:r>
      <w:r>
        <w:rPr>
          <w:noProof/>
        </w:rPr>
        <w:t>88</w:t>
      </w:r>
      <w:r>
        <w:rPr>
          <w:noProof/>
        </w:rPr>
        <w:fldChar w:fldCharType="end"/>
      </w:r>
    </w:p>
    <w:p w14:paraId="31C0B24B" w14:textId="0D6A93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fldLock="1"/>
      </w:r>
      <w:r>
        <w:rPr>
          <w:noProof/>
        </w:rPr>
        <w:instrText xml:space="preserve"> PAGEREF _Toc200702888 \h </w:instrText>
      </w:r>
      <w:r>
        <w:rPr>
          <w:noProof/>
        </w:rPr>
      </w:r>
      <w:r>
        <w:rPr>
          <w:noProof/>
        </w:rPr>
        <w:fldChar w:fldCharType="separate"/>
      </w:r>
      <w:r>
        <w:rPr>
          <w:noProof/>
        </w:rPr>
        <w:t>89</w:t>
      </w:r>
      <w:r>
        <w:rPr>
          <w:noProof/>
        </w:rPr>
        <w:fldChar w:fldCharType="end"/>
      </w:r>
    </w:p>
    <w:p w14:paraId="4884A49D" w14:textId="2CAA426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fldLock="1"/>
      </w:r>
      <w:r>
        <w:rPr>
          <w:noProof/>
        </w:rPr>
        <w:instrText xml:space="preserve"> PAGEREF _Toc200702889 \h </w:instrText>
      </w:r>
      <w:r>
        <w:rPr>
          <w:noProof/>
        </w:rPr>
      </w:r>
      <w:r>
        <w:rPr>
          <w:noProof/>
        </w:rPr>
        <w:fldChar w:fldCharType="separate"/>
      </w:r>
      <w:r>
        <w:rPr>
          <w:noProof/>
        </w:rPr>
        <w:t>89</w:t>
      </w:r>
      <w:r>
        <w:rPr>
          <w:noProof/>
        </w:rPr>
        <w:fldChar w:fldCharType="end"/>
      </w:r>
    </w:p>
    <w:p w14:paraId="23ABEBCF" w14:textId="3A3968B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fldLock="1"/>
      </w:r>
      <w:r>
        <w:rPr>
          <w:noProof/>
        </w:rPr>
        <w:instrText xml:space="preserve"> PAGEREF _Toc200702890 \h </w:instrText>
      </w:r>
      <w:r>
        <w:rPr>
          <w:noProof/>
        </w:rPr>
      </w:r>
      <w:r>
        <w:rPr>
          <w:noProof/>
        </w:rPr>
        <w:fldChar w:fldCharType="separate"/>
      </w:r>
      <w:r>
        <w:rPr>
          <w:noProof/>
        </w:rPr>
        <w:t>90</w:t>
      </w:r>
      <w:r>
        <w:rPr>
          <w:noProof/>
        </w:rPr>
        <w:fldChar w:fldCharType="end"/>
      </w:r>
    </w:p>
    <w:p w14:paraId="158236B3" w14:textId="0086EE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fldLock="1"/>
      </w:r>
      <w:r>
        <w:rPr>
          <w:noProof/>
        </w:rPr>
        <w:instrText xml:space="preserve"> PAGEREF _Toc200702891 \h </w:instrText>
      </w:r>
      <w:r>
        <w:rPr>
          <w:noProof/>
        </w:rPr>
      </w:r>
      <w:r>
        <w:rPr>
          <w:noProof/>
        </w:rPr>
        <w:fldChar w:fldCharType="separate"/>
      </w:r>
      <w:r>
        <w:rPr>
          <w:noProof/>
        </w:rPr>
        <w:t>90</w:t>
      </w:r>
      <w:r>
        <w:rPr>
          <w:noProof/>
        </w:rPr>
        <w:fldChar w:fldCharType="end"/>
      </w:r>
    </w:p>
    <w:p w14:paraId="3F7923FB" w14:textId="52F330C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0A5EC6">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fldLock="1"/>
      </w:r>
      <w:r>
        <w:rPr>
          <w:noProof/>
        </w:rPr>
        <w:instrText xml:space="preserve"> PAGEREF _Toc200702892 \h </w:instrText>
      </w:r>
      <w:r>
        <w:rPr>
          <w:noProof/>
        </w:rPr>
      </w:r>
      <w:r>
        <w:rPr>
          <w:noProof/>
        </w:rPr>
        <w:fldChar w:fldCharType="separate"/>
      </w:r>
      <w:r>
        <w:rPr>
          <w:noProof/>
        </w:rPr>
        <w:t>90</w:t>
      </w:r>
      <w:r>
        <w:rPr>
          <w:noProof/>
        </w:rPr>
        <w:fldChar w:fldCharType="end"/>
      </w:r>
    </w:p>
    <w:p w14:paraId="25661B71" w14:textId="657B5B9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0A5EC6">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fldLock="1"/>
      </w:r>
      <w:r>
        <w:rPr>
          <w:noProof/>
        </w:rPr>
        <w:instrText xml:space="preserve"> PAGEREF _Toc200702893 \h </w:instrText>
      </w:r>
      <w:r>
        <w:rPr>
          <w:noProof/>
        </w:rPr>
      </w:r>
      <w:r>
        <w:rPr>
          <w:noProof/>
        </w:rPr>
        <w:fldChar w:fldCharType="separate"/>
      </w:r>
      <w:r>
        <w:rPr>
          <w:noProof/>
        </w:rPr>
        <w:t>90</w:t>
      </w:r>
      <w:r>
        <w:rPr>
          <w:noProof/>
        </w:rPr>
        <w:fldChar w:fldCharType="end"/>
      </w:r>
    </w:p>
    <w:p w14:paraId="59378DEC" w14:textId="020C24A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fldLock="1"/>
      </w:r>
      <w:r>
        <w:rPr>
          <w:noProof/>
        </w:rPr>
        <w:instrText xml:space="preserve"> PAGEREF _Toc200702894 \h </w:instrText>
      </w:r>
      <w:r>
        <w:rPr>
          <w:noProof/>
        </w:rPr>
      </w:r>
      <w:r>
        <w:rPr>
          <w:noProof/>
        </w:rPr>
        <w:fldChar w:fldCharType="separate"/>
      </w:r>
      <w:r>
        <w:rPr>
          <w:noProof/>
        </w:rPr>
        <w:t>91</w:t>
      </w:r>
      <w:r>
        <w:rPr>
          <w:noProof/>
        </w:rPr>
        <w:fldChar w:fldCharType="end"/>
      </w:r>
    </w:p>
    <w:p w14:paraId="434C88B3" w14:textId="11DF5B7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fldLock="1"/>
      </w:r>
      <w:r>
        <w:rPr>
          <w:noProof/>
        </w:rPr>
        <w:instrText xml:space="preserve"> PAGEREF _Toc200702895 \h </w:instrText>
      </w:r>
      <w:r>
        <w:rPr>
          <w:noProof/>
        </w:rPr>
      </w:r>
      <w:r>
        <w:rPr>
          <w:noProof/>
        </w:rPr>
        <w:fldChar w:fldCharType="separate"/>
      </w:r>
      <w:r>
        <w:rPr>
          <w:noProof/>
        </w:rPr>
        <w:t>91</w:t>
      </w:r>
      <w:r>
        <w:rPr>
          <w:noProof/>
        </w:rPr>
        <w:fldChar w:fldCharType="end"/>
      </w:r>
    </w:p>
    <w:p w14:paraId="6A251F6E" w14:textId="16D39A9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fldLock="1"/>
      </w:r>
      <w:r>
        <w:rPr>
          <w:noProof/>
        </w:rPr>
        <w:instrText xml:space="preserve"> PAGEREF _Toc200702896 \h </w:instrText>
      </w:r>
      <w:r>
        <w:rPr>
          <w:noProof/>
        </w:rPr>
      </w:r>
      <w:r>
        <w:rPr>
          <w:noProof/>
        </w:rPr>
        <w:fldChar w:fldCharType="separate"/>
      </w:r>
      <w:r>
        <w:rPr>
          <w:noProof/>
        </w:rPr>
        <w:t>91</w:t>
      </w:r>
      <w:r>
        <w:rPr>
          <w:noProof/>
        </w:rPr>
        <w:fldChar w:fldCharType="end"/>
      </w:r>
    </w:p>
    <w:p w14:paraId="2D33A816" w14:textId="110FF01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fldLock="1"/>
      </w:r>
      <w:r>
        <w:rPr>
          <w:noProof/>
        </w:rPr>
        <w:instrText xml:space="preserve"> PAGEREF _Toc200702897 \h </w:instrText>
      </w:r>
      <w:r>
        <w:rPr>
          <w:noProof/>
        </w:rPr>
      </w:r>
      <w:r>
        <w:rPr>
          <w:noProof/>
        </w:rPr>
        <w:fldChar w:fldCharType="separate"/>
      </w:r>
      <w:r>
        <w:rPr>
          <w:noProof/>
        </w:rPr>
        <w:t>91</w:t>
      </w:r>
      <w:r>
        <w:rPr>
          <w:noProof/>
        </w:rPr>
        <w:fldChar w:fldCharType="end"/>
      </w:r>
    </w:p>
    <w:p w14:paraId="31C427C3" w14:textId="0701BBF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fldLock="1"/>
      </w:r>
      <w:r>
        <w:rPr>
          <w:noProof/>
        </w:rPr>
        <w:instrText xml:space="preserve"> PAGEREF _Toc200702898 \h </w:instrText>
      </w:r>
      <w:r>
        <w:rPr>
          <w:noProof/>
        </w:rPr>
      </w:r>
      <w:r>
        <w:rPr>
          <w:noProof/>
        </w:rPr>
        <w:fldChar w:fldCharType="separate"/>
      </w:r>
      <w:r>
        <w:rPr>
          <w:noProof/>
        </w:rPr>
        <w:t>92</w:t>
      </w:r>
      <w:r>
        <w:rPr>
          <w:noProof/>
        </w:rPr>
        <w:fldChar w:fldCharType="end"/>
      </w:r>
    </w:p>
    <w:p w14:paraId="4D364087" w14:textId="5708E3B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fldLock="1"/>
      </w:r>
      <w:r>
        <w:rPr>
          <w:noProof/>
        </w:rPr>
        <w:instrText xml:space="preserve"> PAGEREF _Toc200702899 \h </w:instrText>
      </w:r>
      <w:r>
        <w:rPr>
          <w:noProof/>
        </w:rPr>
      </w:r>
      <w:r>
        <w:rPr>
          <w:noProof/>
        </w:rPr>
        <w:fldChar w:fldCharType="separate"/>
      </w:r>
      <w:r>
        <w:rPr>
          <w:noProof/>
        </w:rPr>
        <w:t>92</w:t>
      </w:r>
      <w:r>
        <w:rPr>
          <w:noProof/>
        </w:rPr>
        <w:fldChar w:fldCharType="end"/>
      </w:r>
    </w:p>
    <w:p w14:paraId="355648F8" w14:textId="5E12DF40"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sidRPr="000A5EC6">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_Toc200702900 \h </w:instrText>
      </w:r>
      <w:r>
        <w:rPr>
          <w:noProof/>
        </w:rPr>
      </w:r>
      <w:r>
        <w:rPr>
          <w:noProof/>
        </w:rPr>
        <w:fldChar w:fldCharType="separate"/>
      </w:r>
      <w:r>
        <w:rPr>
          <w:noProof/>
        </w:rPr>
        <w:t>92</w:t>
      </w:r>
      <w:r>
        <w:rPr>
          <w:noProof/>
        </w:rPr>
        <w:fldChar w:fldCharType="end"/>
      </w:r>
    </w:p>
    <w:p w14:paraId="4A3A2856" w14:textId="585A6F0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fldLock="1"/>
      </w:r>
      <w:r>
        <w:rPr>
          <w:noProof/>
        </w:rPr>
        <w:instrText xml:space="preserve"> PAGEREF _Toc200702901 \h </w:instrText>
      </w:r>
      <w:r>
        <w:rPr>
          <w:noProof/>
        </w:rPr>
      </w:r>
      <w:r>
        <w:rPr>
          <w:noProof/>
        </w:rPr>
        <w:fldChar w:fldCharType="separate"/>
      </w:r>
      <w:r>
        <w:rPr>
          <w:noProof/>
        </w:rPr>
        <w:t>92</w:t>
      </w:r>
      <w:r>
        <w:rPr>
          <w:noProof/>
        </w:rPr>
        <w:fldChar w:fldCharType="end"/>
      </w:r>
    </w:p>
    <w:p w14:paraId="342A47B4" w14:textId="0164072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fldLock="1"/>
      </w:r>
      <w:r>
        <w:rPr>
          <w:noProof/>
        </w:rPr>
        <w:instrText xml:space="preserve"> PAGEREF _Toc200702902 \h </w:instrText>
      </w:r>
      <w:r>
        <w:rPr>
          <w:noProof/>
        </w:rPr>
      </w:r>
      <w:r>
        <w:rPr>
          <w:noProof/>
        </w:rPr>
        <w:fldChar w:fldCharType="separate"/>
      </w:r>
      <w:r>
        <w:rPr>
          <w:noProof/>
        </w:rPr>
        <w:t>93</w:t>
      </w:r>
      <w:r>
        <w:rPr>
          <w:noProof/>
        </w:rPr>
        <w:fldChar w:fldCharType="end"/>
      </w:r>
    </w:p>
    <w:p w14:paraId="550DA3C6" w14:textId="1922B97E"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_Toc200702903 \h </w:instrText>
      </w:r>
      <w:r>
        <w:rPr>
          <w:noProof/>
        </w:rPr>
      </w:r>
      <w:r>
        <w:rPr>
          <w:noProof/>
        </w:rPr>
        <w:fldChar w:fldCharType="separate"/>
      </w:r>
      <w:r>
        <w:rPr>
          <w:noProof/>
        </w:rPr>
        <w:t>93</w:t>
      </w:r>
      <w:r>
        <w:rPr>
          <w:noProof/>
        </w:rPr>
        <w:fldChar w:fldCharType="end"/>
      </w:r>
    </w:p>
    <w:p w14:paraId="0750C58A" w14:textId="1658558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_Toc200702904 \h </w:instrText>
      </w:r>
      <w:r>
        <w:rPr>
          <w:noProof/>
        </w:rPr>
      </w:r>
      <w:r>
        <w:rPr>
          <w:noProof/>
        </w:rPr>
        <w:fldChar w:fldCharType="separate"/>
      </w:r>
      <w:r>
        <w:rPr>
          <w:noProof/>
        </w:rPr>
        <w:t>93</w:t>
      </w:r>
      <w:r>
        <w:rPr>
          <w:noProof/>
        </w:rPr>
        <w:fldChar w:fldCharType="end"/>
      </w:r>
    </w:p>
    <w:p w14:paraId="40B6F41B" w14:textId="0502CE64"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_Toc200702905 \h </w:instrText>
      </w:r>
      <w:r>
        <w:rPr>
          <w:noProof/>
        </w:rPr>
      </w:r>
      <w:r>
        <w:rPr>
          <w:noProof/>
        </w:rPr>
        <w:fldChar w:fldCharType="separate"/>
      </w:r>
      <w:r>
        <w:rPr>
          <w:noProof/>
        </w:rPr>
        <w:t>93</w:t>
      </w:r>
      <w:r>
        <w:rPr>
          <w:noProof/>
        </w:rPr>
        <w:fldChar w:fldCharType="end"/>
      </w:r>
    </w:p>
    <w:p w14:paraId="45BF99C2" w14:textId="503EE97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_Toc200702906 \h </w:instrText>
      </w:r>
      <w:r>
        <w:rPr>
          <w:noProof/>
        </w:rPr>
      </w:r>
      <w:r>
        <w:rPr>
          <w:noProof/>
        </w:rPr>
        <w:fldChar w:fldCharType="separate"/>
      </w:r>
      <w:r>
        <w:rPr>
          <w:noProof/>
        </w:rPr>
        <w:t>97</w:t>
      </w:r>
      <w:r>
        <w:rPr>
          <w:noProof/>
        </w:rPr>
        <w:fldChar w:fldCharType="end"/>
      </w:r>
    </w:p>
    <w:p w14:paraId="627A7B2B" w14:textId="05004B7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_Toc200702907 \h </w:instrText>
      </w:r>
      <w:r>
        <w:rPr>
          <w:noProof/>
        </w:rPr>
      </w:r>
      <w:r>
        <w:rPr>
          <w:noProof/>
        </w:rPr>
        <w:fldChar w:fldCharType="separate"/>
      </w:r>
      <w:r>
        <w:rPr>
          <w:noProof/>
        </w:rPr>
        <w:t>97</w:t>
      </w:r>
      <w:r>
        <w:rPr>
          <w:noProof/>
        </w:rPr>
        <w:fldChar w:fldCharType="end"/>
      </w:r>
    </w:p>
    <w:p w14:paraId="0FD41CB5" w14:textId="6082ED7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_Toc200702908 \h </w:instrText>
      </w:r>
      <w:r>
        <w:rPr>
          <w:noProof/>
        </w:rPr>
      </w:r>
      <w:r>
        <w:rPr>
          <w:noProof/>
        </w:rPr>
        <w:fldChar w:fldCharType="separate"/>
      </w:r>
      <w:r>
        <w:rPr>
          <w:noProof/>
        </w:rPr>
        <w:t>97</w:t>
      </w:r>
      <w:r>
        <w:rPr>
          <w:noProof/>
        </w:rPr>
        <w:fldChar w:fldCharType="end"/>
      </w:r>
    </w:p>
    <w:p w14:paraId="575DF770" w14:textId="6073DB7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_Toc200702909 \h </w:instrText>
      </w:r>
      <w:r>
        <w:rPr>
          <w:noProof/>
        </w:rPr>
      </w:r>
      <w:r>
        <w:rPr>
          <w:noProof/>
        </w:rPr>
        <w:fldChar w:fldCharType="separate"/>
      </w:r>
      <w:r>
        <w:rPr>
          <w:noProof/>
        </w:rPr>
        <w:t>97</w:t>
      </w:r>
      <w:r>
        <w:rPr>
          <w:noProof/>
        </w:rPr>
        <w:fldChar w:fldCharType="end"/>
      </w:r>
    </w:p>
    <w:p w14:paraId="4AEA598E" w14:textId="4DCC968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_Toc200702910 \h </w:instrText>
      </w:r>
      <w:r>
        <w:rPr>
          <w:noProof/>
        </w:rPr>
      </w:r>
      <w:r>
        <w:rPr>
          <w:noProof/>
        </w:rPr>
        <w:fldChar w:fldCharType="separate"/>
      </w:r>
      <w:r>
        <w:rPr>
          <w:noProof/>
        </w:rPr>
        <w:t>97</w:t>
      </w:r>
      <w:r>
        <w:rPr>
          <w:noProof/>
        </w:rPr>
        <w:fldChar w:fldCharType="end"/>
      </w:r>
    </w:p>
    <w:p w14:paraId="1B7A7C92" w14:textId="2CFAC64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_Toc200702911 \h </w:instrText>
      </w:r>
      <w:r>
        <w:rPr>
          <w:noProof/>
        </w:rPr>
      </w:r>
      <w:r>
        <w:rPr>
          <w:noProof/>
        </w:rPr>
        <w:fldChar w:fldCharType="separate"/>
      </w:r>
      <w:r>
        <w:rPr>
          <w:noProof/>
        </w:rPr>
        <w:t>97</w:t>
      </w:r>
      <w:r>
        <w:rPr>
          <w:noProof/>
        </w:rPr>
        <w:fldChar w:fldCharType="end"/>
      </w:r>
    </w:p>
    <w:p w14:paraId="4509BAAA" w14:textId="1954FF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_Toc200702912 \h </w:instrText>
      </w:r>
      <w:r>
        <w:rPr>
          <w:noProof/>
        </w:rPr>
      </w:r>
      <w:r>
        <w:rPr>
          <w:noProof/>
        </w:rPr>
        <w:fldChar w:fldCharType="separate"/>
      </w:r>
      <w:r>
        <w:rPr>
          <w:noProof/>
        </w:rPr>
        <w:t>98</w:t>
      </w:r>
      <w:r>
        <w:rPr>
          <w:noProof/>
        </w:rPr>
        <w:fldChar w:fldCharType="end"/>
      </w:r>
    </w:p>
    <w:p w14:paraId="214AEC7E" w14:textId="0169AF0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_Toc200702913 \h </w:instrText>
      </w:r>
      <w:r>
        <w:rPr>
          <w:noProof/>
        </w:rPr>
      </w:r>
      <w:r>
        <w:rPr>
          <w:noProof/>
        </w:rPr>
        <w:fldChar w:fldCharType="separate"/>
      </w:r>
      <w:r>
        <w:rPr>
          <w:noProof/>
        </w:rPr>
        <w:t>98</w:t>
      </w:r>
      <w:r>
        <w:rPr>
          <w:noProof/>
        </w:rPr>
        <w:fldChar w:fldCharType="end"/>
      </w:r>
    </w:p>
    <w:p w14:paraId="525F645B" w14:textId="1A0AFA0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_Toc200702914 \h </w:instrText>
      </w:r>
      <w:r>
        <w:rPr>
          <w:noProof/>
        </w:rPr>
      </w:r>
      <w:r>
        <w:rPr>
          <w:noProof/>
        </w:rPr>
        <w:fldChar w:fldCharType="separate"/>
      </w:r>
      <w:r>
        <w:rPr>
          <w:noProof/>
        </w:rPr>
        <w:t>98</w:t>
      </w:r>
      <w:r>
        <w:rPr>
          <w:noProof/>
        </w:rPr>
        <w:fldChar w:fldCharType="end"/>
      </w:r>
    </w:p>
    <w:p w14:paraId="3099D4F2" w14:textId="79679E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_Toc200702915 \h </w:instrText>
      </w:r>
      <w:r>
        <w:rPr>
          <w:noProof/>
        </w:rPr>
      </w:r>
      <w:r>
        <w:rPr>
          <w:noProof/>
        </w:rPr>
        <w:fldChar w:fldCharType="separate"/>
      </w:r>
      <w:r>
        <w:rPr>
          <w:noProof/>
        </w:rPr>
        <w:t>98</w:t>
      </w:r>
      <w:r>
        <w:rPr>
          <w:noProof/>
        </w:rPr>
        <w:fldChar w:fldCharType="end"/>
      </w:r>
    </w:p>
    <w:p w14:paraId="188B123F" w14:textId="24C0D56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_Toc200702916 \h </w:instrText>
      </w:r>
      <w:r>
        <w:rPr>
          <w:noProof/>
        </w:rPr>
      </w:r>
      <w:r>
        <w:rPr>
          <w:noProof/>
        </w:rPr>
        <w:fldChar w:fldCharType="separate"/>
      </w:r>
      <w:r>
        <w:rPr>
          <w:noProof/>
        </w:rPr>
        <w:t>98</w:t>
      </w:r>
      <w:r>
        <w:rPr>
          <w:noProof/>
        </w:rPr>
        <w:fldChar w:fldCharType="end"/>
      </w:r>
    </w:p>
    <w:p w14:paraId="2A47B58F" w14:textId="585127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_Toc200702917 \h </w:instrText>
      </w:r>
      <w:r>
        <w:rPr>
          <w:noProof/>
        </w:rPr>
      </w:r>
      <w:r>
        <w:rPr>
          <w:noProof/>
        </w:rPr>
        <w:fldChar w:fldCharType="separate"/>
      </w:r>
      <w:r>
        <w:rPr>
          <w:noProof/>
        </w:rPr>
        <w:t>98</w:t>
      </w:r>
      <w:r>
        <w:rPr>
          <w:noProof/>
        </w:rPr>
        <w:fldChar w:fldCharType="end"/>
      </w:r>
    </w:p>
    <w:p w14:paraId="1C0CEB0B" w14:textId="5C296D2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_Toc200702918 \h </w:instrText>
      </w:r>
      <w:r>
        <w:rPr>
          <w:noProof/>
        </w:rPr>
      </w:r>
      <w:r>
        <w:rPr>
          <w:noProof/>
        </w:rPr>
        <w:fldChar w:fldCharType="separate"/>
      </w:r>
      <w:r>
        <w:rPr>
          <w:noProof/>
        </w:rPr>
        <w:t>98</w:t>
      </w:r>
      <w:r>
        <w:rPr>
          <w:noProof/>
        </w:rPr>
        <w:fldChar w:fldCharType="end"/>
      </w:r>
    </w:p>
    <w:p w14:paraId="36A1D266" w14:textId="2C1686C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_Toc200702919 \h </w:instrText>
      </w:r>
      <w:r>
        <w:rPr>
          <w:noProof/>
        </w:rPr>
      </w:r>
      <w:r>
        <w:rPr>
          <w:noProof/>
        </w:rPr>
        <w:fldChar w:fldCharType="separate"/>
      </w:r>
      <w:r>
        <w:rPr>
          <w:noProof/>
        </w:rPr>
        <w:t>99</w:t>
      </w:r>
      <w:r>
        <w:rPr>
          <w:noProof/>
        </w:rPr>
        <w:fldChar w:fldCharType="end"/>
      </w:r>
    </w:p>
    <w:p w14:paraId="79115EE1" w14:textId="2BD04FC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_Toc200702920 \h </w:instrText>
      </w:r>
      <w:r>
        <w:rPr>
          <w:noProof/>
        </w:rPr>
      </w:r>
      <w:r>
        <w:rPr>
          <w:noProof/>
        </w:rPr>
        <w:fldChar w:fldCharType="separate"/>
      </w:r>
      <w:r>
        <w:rPr>
          <w:noProof/>
        </w:rPr>
        <w:t>99</w:t>
      </w:r>
      <w:r>
        <w:rPr>
          <w:noProof/>
        </w:rPr>
        <w:fldChar w:fldCharType="end"/>
      </w:r>
    </w:p>
    <w:p w14:paraId="2A71D70D" w14:textId="696F679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fldLock="1"/>
      </w:r>
      <w:r>
        <w:rPr>
          <w:noProof/>
        </w:rPr>
        <w:instrText xml:space="preserve"> PAGEREF _Toc200702921 \h </w:instrText>
      </w:r>
      <w:r>
        <w:rPr>
          <w:noProof/>
        </w:rPr>
      </w:r>
      <w:r>
        <w:rPr>
          <w:noProof/>
        </w:rPr>
        <w:fldChar w:fldCharType="separate"/>
      </w:r>
      <w:r>
        <w:rPr>
          <w:noProof/>
        </w:rPr>
        <w:t>99</w:t>
      </w:r>
      <w:r>
        <w:rPr>
          <w:noProof/>
        </w:rPr>
        <w:fldChar w:fldCharType="end"/>
      </w:r>
    </w:p>
    <w:p w14:paraId="6C53C431" w14:textId="784BAEE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fldLock="1"/>
      </w:r>
      <w:r>
        <w:rPr>
          <w:noProof/>
        </w:rPr>
        <w:instrText xml:space="preserve"> PAGEREF _Toc200702922 \h </w:instrText>
      </w:r>
      <w:r>
        <w:rPr>
          <w:noProof/>
        </w:rPr>
      </w:r>
      <w:r>
        <w:rPr>
          <w:noProof/>
        </w:rPr>
        <w:fldChar w:fldCharType="separate"/>
      </w:r>
      <w:r>
        <w:rPr>
          <w:noProof/>
        </w:rPr>
        <w:t>99</w:t>
      </w:r>
      <w:r>
        <w:rPr>
          <w:noProof/>
        </w:rPr>
        <w:fldChar w:fldCharType="end"/>
      </w:r>
    </w:p>
    <w:p w14:paraId="649A8E06" w14:textId="456C0B7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fldLock="1"/>
      </w:r>
      <w:r>
        <w:rPr>
          <w:noProof/>
        </w:rPr>
        <w:instrText xml:space="preserve"> PAGEREF _Toc200702923 \h </w:instrText>
      </w:r>
      <w:r>
        <w:rPr>
          <w:noProof/>
        </w:rPr>
      </w:r>
      <w:r>
        <w:rPr>
          <w:noProof/>
        </w:rPr>
        <w:fldChar w:fldCharType="separate"/>
      </w:r>
      <w:r>
        <w:rPr>
          <w:noProof/>
        </w:rPr>
        <w:t>99</w:t>
      </w:r>
      <w:r>
        <w:rPr>
          <w:noProof/>
        </w:rPr>
        <w:fldChar w:fldCharType="end"/>
      </w:r>
    </w:p>
    <w:p w14:paraId="184770B2" w14:textId="5E7AC2A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fldLock="1"/>
      </w:r>
      <w:r>
        <w:rPr>
          <w:noProof/>
        </w:rPr>
        <w:instrText xml:space="preserve"> PAGEREF _Toc200702924 \h </w:instrText>
      </w:r>
      <w:r>
        <w:rPr>
          <w:noProof/>
        </w:rPr>
      </w:r>
      <w:r>
        <w:rPr>
          <w:noProof/>
        </w:rPr>
        <w:fldChar w:fldCharType="separate"/>
      </w:r>
      <w:r>
        <w:rPr>
          <w:noProof/>
        </w:rPr>
        <w:t>100</w:t>
      </w:r>
      <w:r>
        <w:rPr>
          <w:noProof/>
        </w:rPr>
        <w:fldChar w:fldCharType="end"/>
      </w:r>
    </w:p>
    <w:p w14:paraId="07BB2174" w14:textId="387510D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fldLock="1"/>
      </w:r>
      <w:r>
        <w:rPr>
          <w:noProof/>
        </w:rPr>
        <w:instrText xml:space="preserve"> PAGEREF _Toc200702925 \h </w:instrText>
      </w:r>
      <w:r>
        <w:rPr>
          <w:noProof/>
        </w:rPr>
      </w:r>
      <w:r>
        <w:rPr>
          <w:noProof/>
        </w:rPr>
        <w:fldChar w:fldCharType="separate"/>
      </w:r>
      <w:r>
        <w:rPr>
          <w:noProof/>
        </w:rPr>
        <w:t>100</w:t>
      </w:r>
      <w:r>
        <w:rPr>
          <w:noProof/>
        </w:rPr>
        <w:fldChar w:fldCharType="end"/>
      </w:r>
    </w:p>
    <w:p w14:paraId="30FF08E0" w14:textId="29A7DA5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fldLock="1"/>
      </w:r>
      <w:r>
        <w:rPr>
          <w:noProof/>
        </w:rPr>
        <w:instrText xml:space="preserve"> PAGEREF _Toc200702926 \h </w:instrText>
      </w:r>
      <w:r>
        <w:rPr>
          <w:noProof/>
        </w:rPr>
      </w:r>
      <w:r>
        <w:rPr>
          <w:noProof/>
        </w:rPr>
        <w:fldChar w:fldCharType="separate"/>
      </w:r>
      <w:r>
        <w:rPr>
          <w:noProof/>
        </w:rPr>
        <w:t>100</w:t>
      </w:r>
      <w:r>
        <w:rPr>
          <w:noProof/>
        </w:rPr>
        <w:fldChar w:fldCharType="end"/>
      </w:r>
    </w:p>
    <w:p w14:paraId="430459E2" w14:textId="2714D52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fldLock="1"/>
      </w:r>
      <w:r>
        <w:rPr>
          <w:noProof/>
        </w:rPr>
        <w:instrText xml:space="preserve"> PAGEREF _Toc200702927 \h </w:instrText>
      </w:r>
      <w:r>
        <w:rPr>
          <w:noProof/>
        </w:rPr>
      </w:r>
      <w:r>
        <w:rPr>
          <w:noProof/>
        </w:rPr>
        <w:fldChar w:fldCharType="separate"/>
      </w:r>
      <w:r>
        <w:rPr>
          <w:noProof/>
        </w:rPr>
        <w:t>100</w:t>
      </w:r>
      <w:r>
        <w:rPr>
          <w:noProof/>
        </w:rPr>
        <w:fldChar w:fldCharType="end"/>
      </w:r>
    </w:p>
    <w:p w14:paraId="18F90B25" w14:textId="1B6E358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fldLock="1"/>
      </w:r>
      <w:r>
        <w:rPr>
          <w:noProof/>
        </w:rPr>
        <w:instrText xml:space="preserve"> PAGEREF _Toc200702928 \h </w:instrText>
      </w:r>
      <w:r>
        <w:rPr>
          <w:noProof/>
        </w:rPr>
      </w:r>
      <w:r>
        <w:rPr>
          <w:noProof/>
        </w:rPr>
        <w:fldChar w:fldCharType="separate"/>
      </w:r>
      <w:r>
        <w:rPr>
          <w:noProof/>
        </w:rPr>
        <w:t>100</w:t>
      </w:r>
      <w:r>
        <w:rPr>
          <w:noProof/>
        </w:rPr>
        <w:fldChar w:fldCharType="end"/>
      </w:r>
    </w:p>
    <w:p w14:paraId="252D4E54" w14:textId="17519BB4"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_Toc200702929 \h </w:instrText>
      </w:r>
      <w:r>
        <w:rPr>
          <w:noProof/>
        </w:rPr>
      </w:r>
      <w:r>
        <w:rPr>
          <w:noProof/>
        </w:rPr>
        <w:fldChar w:fldCharType="separate"/>
      </w:r>
      <w:r>
        <w:rPr>
          <w:noProof/>
        </w:rPr>
        <w:t>100</w:t>
      </w:r>
      <w:r>
        <w:rPr>
          <w:noProof/>
        </w:rPr>
        <w:fldChar w:fldCharType="end"/>
      </w:r>
    </w:p>
    <w:p w14:paraId="5622B5B8" w14:textId="3C3E87E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fldLock="1"/>
      </w:r>
      <w:r>
        <w:rPr>
          <w:noProof/>
        </w:rPr>
        <w:instrText xml:space="preserve"> PAGEREF _Toc200702930 \h </w:instrText>
      </w:r>
      <w:r>
        <w:rPr>
          <w:noProof/>
        </w:rPr>
      </w:r>
      <w:r>
        <w:rPr>
          <w:noProof/>
        </w:rPr>
        <w:fldChar w:fldCharType="separate"/>
      </w:r>
      <w:r>
        <w:rPr>
          <w:noProof/>
        </w:rPr>
        <w:t>100</w:t>
      </w:r>
      <w:r>
        <w:rPr>
          <w:noProof/>
        </w:rPr>
        <w:fldChar w:fldCharType="end"/>
      </w:r>
    </w:p>
    <w:p w14:paraId="0CA23F72" w14:textId="0174EE7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fldLock="1"/>
      </w:r>
      <w:r>
        <w:rPr>
          <w:noProof/>
        </w:rPr>
        <w:instrText xml:space="preserve"> PAGEREF _Toc200702931 \h </w:instrText>
      </w:r>
      <w:r>
        <w:rPr>
          <w:noProof/>
        </w:rPr>
      </w:r>
      <w:r>
        <w:rPr>
          <w:noProof/>
        </w:rPr>
        <w:fldChar w:fldCharType="separate"/>
      </w:r>
      <w:r>
        <w:rPr>
          <w:noProof/>
        </w:rPr>
        <w:t>101</w:t>
      </w:r>
      <w:r>
        <w:rPr>
          <w:noProof/>
        </w:rPr>
        <w:fldChar w:fldCharType="end"/>
      </w:r>
    </w:p>
    <w:p w14:paraId="4768A598" w14:textId="4F628B7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fldLock="1"/>
      </w:r>
      <w:r>
        <w:rPr>
          <w:noProof/>
        </w:rPr>
        <w:instrText xml:space="preserve"> PAGEREF _Toc200702932 \h </w:instrText>
      </w:r>
      <w:r>
        <w:rPr>
          <w:noProof/>
        </w:rPr>
      </w:r>
      <w:r>
        <w:rPr>
          <w:noProof/>
        </w:rPr>
        <w:fldChar w:fldCharType="separate"/>
      </w:r>
      <w:r>
        <w:rPr>
          <w:noProof/>
        </w:rPr>
        <w:t>101</w:t>
      </w:r>
      <w:r>
        <w:rPr>
          <w:noProof/>
        </w:rPr>
        <w:fldChar w:fldCharType="end"/>
      </w:r>
    </w:p>
    <w:p w14:paraId="14A5A65E" w14:textId="79F588F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fldLock="1"/>
      </w:r>
      <w:r>
        <w:rPr>
          <w:noProof/>
        </w:rPr>
        <w:instrText xml:space="preserve"> PAGEREF _Toc200702933 \h </w:instrText>
      </w:r>
      <w:r>
        <w:rPr>
          <w:noProof/>
        </w:rPr>
      </w:r>
      <w:r>
        <w:rPr>
          <w:noProof/>
        </w:rPr>
        <w:fldChar w:fldCharType="separate"/>
      </w:r>
      <w:r>
        <w:rPr>
          <w:noProof/>
        </w:rPr>
        <w:t>102</w:t>
      </w:r>
      <w:r>
        <w:rPr>
          <w:noProof/>
        </w:rPr>
        <w:fldChar w:fldCharType="end"/>
      </w:r>
    </w:p>
    <w:p w14:paraId="31EC1813" w14:textId="0C840F9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fldLock="1"/>
      </w:r>
      <w:r>
        <w:rPr>
          <w:noProof/>
        </w:rPr>
        <w:instrText xml:space="preserve"> PAGEREF _Toc200702934 \h </w:instrText>
      </w:r>
      <w:r>
        <w:rPr>
          <w:noProof/>
        </w:rPr>
      </w:r>
      <w:r>
        <w:rPr>
          <w:noProof/>
        </w:rPr>
        <w:fldChar w:fldCharType="separate"/>
      </w:r>
      <w:r>
        <w:rPr>
          <w:noProof/>
        </w:rPr>
        <w:t>102</w:t>
      </w:r>
      <w:r>
        <w:rPr>
          <w:noProof/>
        </w:rPr>
        <w:fldChar w:fldCharType="end"/>
      </w:r>
    </w:p>
    <w:p w14:paraId="49646605" w14:textId="4C62E79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fldLock="1"/>
      </w:r>
      <w:r>
        <w:rPr>
          <w:noProof/>
        </w:rPr>
        <w:instrText xml:space="preserve"> PAGEREF _Toc200702935 \h </w:instrText>
      </w:r>
      <w:r>
        <w:rPr>
          <w:noProof/>
        </w:rPr>
      </w:r>
      <w:r>
        <w:rPr>
          <w:noProof/>
        </w:rPr>
        <w:fldChar w:fldCharType="separate"/>
      </w:r>
      <w:r>
        <w:rPr>
          <w:noProof/>
        </w:rPr>
        <w:t>102</w:t>
      </w:r>
      <w:r>
        <w:rPr>
          <w:noProof/>
        </w:rPr>
        <w:fldChar w:fldCharType="end"/>
      </w:r>
    </w:p>
    <w:p w14:paraId="2BAAB4D8" w14:textId="377ADB6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_Toc200702936 \h </w:instrText>
      </w:r>
      <w:r>
        <w:rPr>
          <w:noProof/>
        </w:rPr>
      </w:r>
      <w:r>
        <w:rPr>
          <w:noProof/>
        </w:rPr>
        <w:fldChar w:fldCharType="separate"/>
      </w:r>
      <w:r>
        <w:rPr>
          <w:noProof/>
        </w:rPr>
        <w:t>102</w:t>
      </w:r>
      <w:r>
        <w:rPr>
          <w:noProof/>
        </w:rPr>
        <w:fldChar w:fldCharType="end"/>
      </w:r>
    </w:p>
    <w:p w14:paraId="4EE892F1" w14:textId="54B5E76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_Toc200702937 \h </w:instrText>
      </w:r>
      <w:r>
        <w:rPr>
          <w:noProof/>
        </w:rPr>
      </w:r>
      <w:r>
        <w:rPr>
          <w:noProof/>
        </w:rPr>
        <w:fldChar w:fldCharType="separate"/>
      </w:r>
      <w:r>
        <w:rPr>
          <w:noProof/>
        </w:rPr>
        <w:t>103</w:t>
      </w:r>
      <w:r>
        <w:rPr>
          <w:noProof/>
        </w:rPr>
        <w:fldChar w:fldCharType="end"/>
      </w:r>
    </w:p>
    <w:p w14:paraId="4B5A0489" w14:textId="27F6B1D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fldLock="1"/>
      </w:r>
      <w:r>
        <w:rPr>
          <w:noProof/>
        </w:rPr>
        <w:instrText xml:space="preserve"> PAGEREF _Toc200702938 \h </w:instrText>
      </w:r>
      <w:r>
        <w:rPr>
          <w:noProof/>
        </w:rPr>
      </w:r>
      <w:r>
        <w:rPr>
          <w:noProof/>
        </w:rPr>
        <w:fldChar w:fldCharType="separate"/>
      </w:r>
      <w:r>
        <w:rPr>
          <w:noProof/>
        </w:rPr>
        <w:t>103</w:t>
      </w:r>
      <w:r>
        <w:rPr>
          <w:noProof/>
        </w:rPr>
        <w:fldChar w:fldCharType="end"/>
      </w:r>
    </w:p>
    <w:p w14:paraId="576CE591" w14:textId="44280DA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0A5EC6">
        <w:rPr>
          <w:rFonts w:eastAsia="DengXian"/>
          <w:noProof/>
        </w:rPr>
        <w:t>Type: SliceMbrRm</w:t>
      </w:r>
      <w:r>
        <w:rPr>
          <w:noProof/>
        </w:rPr>
        <w:tab/>
      </w:r>
      <w:r>
        <w:rPr>
          <w:noProof/>
        </w:rPr>
        <w:fldChar w:fldCharType="begin" w:fldLock="1"/>
      </w:r>
      <w:r>
        <w:rPr>
          <w:noProof/>
        </w:rPr>
        <w:instrText xml:space="preserve"> PAGEREF _Toc200702939 \h </w:instrText>
      </w:r>
      <w:r>
        <w:rPr>
          <w:noProof/>
        </w:rPr>
      </w:r>
      <w:r>
        <w:rPr>
          <w:noProof/>
        </w:rPr>
        <w:fldChar w:fldCharType="separate"/>
      </w:r>
      <w:r>
        <w:rPr>
          <w:noProof/>
        </w:rPr>
        <w:t>103</w:t>
      </w:r>
      <w:r>
        <w:rPr>
          <w:noProof/>
        </w:rPr>
        <w:fldChar w:fldCharType="end"/>
      </w:r>
    </w:p>
    <w:p w14:paraId="07AFD7CD" w14:textId="51E5FEF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fldLock="1"/>
      </w:r>
      <w:r>
        <w:rPr>
          <w:noProof/>
        </w:rPr>
        <w:instrText xml:space="preserve"> PAGEREF _Toc200702940 \h </w:instrText>
      </w:r>
      <w:r>
        <w:rPr>
          <w:noProof/>
        </w:rPr>
      </w:r>
      <w:r>
        <w:rPr>
          <w:noProof/>
        </w:rPr>
        <w:fldChar w:fldCharType="separate"/>
      </w:r>
      <w:r>
        <w:rPr>
          <w:noProof/>
        </w:rPr>
        <w:t>103</w:t>
      </w:r>
      <w:r>
        <w:rPr>
          <w:noProof/>
        </w:rPr>
        <w:fldChar w:fldCharType="end"/>
      </w:r>
    </w:p>
    <w:p w14:paraId="7FF68B11" w14:textId="1D34146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fldLock="1"/>
      </w:r>
      <w:r>
        <w:rPr>
          <w:noProof/>
        </w:rPr>
        <w:instrText xml:space="preserve"> PAGEREF _Toc200702941 \h </w:instrText>
      </w:r>
      <w:r>
        <w:rPr>
          <w:noProof/>
        </w:rPr>
      </w:r>
      <w:r>
        <w:rPr>
          <w:noProof/>
        </w:rPr>
        <w:fldChar w:fldCharType="separate"/>
      </w:r>
      <w:r>
        <w:rPr>
          <w:noProof/>
        </w:rPr>
        <w:t>103</w:t>
      </w:r>
      <w:r>
        <w:rPr>
          <w:noProof/>
        </w:rPr>
        <w:fldChar w:fldCharType="end"/>
      </w:r>
    </w:p>
    <w:p w14:paraId="304202D6" w14:textId="413B7AF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fldLock="1"/>
      </w:r>
      <w:r>
        <w:rPr>
          <w:noProof/>
        </w:rPr>
        <w:instrText xml:space="preserve"> PAGEREF _Toc200702942 \h </w:instrText>
      </w:r>
      <w:r>
        <w:rPr>
          <w:noProof/>
        </w:rPr>
      </w:r>
      <w:r>
        <w:rPr>
          <w:noProof/>
        </w:rPr>
        <w:fldChar w:fldCharType="separate"/>
      </w:r>
      <w:r>
        <w:rPr>
          <w:noProof/>
        </w:rPr>
        <w:t>104</w:t>
      </w:r>
      <w:r>
        <w:rPr>
          <w:noProof/>
        </w:rPr>
        <w:fldChar w:fldCharType="end"/>
      </w:r>
    </w:p>
    <w:p w14:paraId="6F73A8BA" w14:textId="77D552C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fldLock="1"/>
      </w:r>
      <w:r>
        <w:rPr>
          <w:noProof/>
        </w:rPr>
        <w:instrText xml:space="preserve"> PAGEREF _Toc200702943 \h </w:instrText>
      </w:r>
      <w:r>
        <w:rPr>
          <w:noProof/>
        </w:rPr>
      </w:r>
      <w:r>
        <w:rPr>
          <w:noProof/>
        </w:rPr>
        <w:fldChar w:fldCharType="separate"/>
      </w:r>
      <w:r>
        <w:rPr>
          <w:noProof/>
        </w:rPr>
        <w:t>104</w:t>
      </w:r>
      <w:r>
        <w:rPr>
          <w:noProof/>
        </w:rPr>
        <w:fldChar w:fldCharType="end"/>
      </w:r>
    </w:p>
    <w:p w14:paraId="431CD15F" w14:textId="39ADE1B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fldLock="1"/>
      </w:r>
      <w:r>
        <w:rPr>
          <w:noProof/>
        </w:rPr>
        <w:instrText xml:space="preserve"> PAGEREF _Toc200702944 \h </w:instrText>
      </w:r>
      <w:r>
        <w:rPr>
          <w:noProof/>
        </w:rPr>
      </w:r>
      <w:r>
        <w:rPr>
          <w:noProof/>
        </w:rPr>
        <w:fldChar w:fldCharType="separate"/>
      </w:r>
      <w:r>
        <w:rPr>
          <w:noProof/>
        </w:rPr>
        <w:t>105</w:t>
      </w:r>
      <w:r>
        <w:rPr>
          <w:noProof/>
        </w:rPr>
        <w:fldChar w:fldCharType="end"/>
      </w:r>
    </w:p>
    <w:p w14:paraId="4398EF45" w14:textId="7D4BFCD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fldLock="1"/>
      </w:r>
      <w:r>
        <w:rPr>
          <w:noProof/>
        </w:rPr>
        <w:instrText xml:space="preserve"> PAGEREF _Toc200702945 \h </w:instrText>
      </w:r>
      <w:r>
        <w:rPr>
          <w:noProof/>
        </w:rPr>
      </w:r>
      <w:r>
        <w:rPr>
          <w:noProof/>
        </w:rPr>
        <w:fldChar w:fldCharType="separate"/>
      </w:r>
      <w:r>
        <w:rPr>
          <w:noProof/>
        </w:rPr>
        <w:t>105</w:t>
      </w:r>
      <w:r>
        <w:rPr>
          <w:noProof/>
        </w:rPr>
        <w:fldChar w:fldCharType="end"/>
      </w:r>
    </w:p>
    <w:p w14:paraId="5D200806" w14:textId="58FD73D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fldLock="1"/>
      </w:r>
      <w:r>
        <w:rPr>
          <w:noProof/>
        </w:rPr>
        <w:instrText xml:space="preserve"> PAGEREF _Toc200702946 \h </w:instrText>
      </w:r>
      <w:r>
        <w:rPr>
          <w:noProof/>
        </w:rPr>
      </w:r>
      <w:r>
        <w:rPr>
          <w:noProof/>
        </w:rPr>
        <w:fldChar w:fldCharType="separate"/>
      </w:r>
      <w:r>
        <w:rPr>
          <w:noProof/>
        </w:rPr>
        <w:t>106</w:t>
      </w:r>
      <w:r>
        <w:rPr>
          <w:noProof/>
        </w:rPr>
        <w:fldChar w:fldCharType="end"/>
      </w:r>
    </w:p>
    <w:p w14:paraId="30E0C5D7" w14:textId="7D3B01A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fldLock="1"/>
      </w:r>
      <w:r>
        <w:rPr>
          <w:noProof/>
        </w:rPr>
        <w:instrText xml:space="preserve"> PAGEREF _Toc200702947 \h </w:instrText>
      </w:r>
      <w:r>
        <w:rPr>
          <w:noProof/>
        </w:rPr>
      </w:r>
      <w:r>
        <w:rPr>
          <w:noProof/>
        </w:rPr>
        <w:fldChar w:fldCharType="separate"/>
      </w:r>
      <w:r>
        <w:rPr>
          <w:noProof/>
        </w:rPr>
        <w:t>107</w:t>
      </w:r>
      <w:r>
        <w:rPr>
          <w:noProof/>
        </w:rPr>
        <w:fldChar w:fldCharType="end"/>
      </w:r>
    </w:p>
    <w:p w14:paraId="3A12A604" w14:textId="49CA94DE"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_Toc200702948 \h </w:instrText>
      </w:r>
      <w:r>
        <w:rPr>
          <w:noProof/>
        </w:rPr>
      </w:r>
      <w:r>
        <w:rPr>
          <w:noProof/>
        </w:rPr>
        <w:fldChar w:fldCharType="separate"/>
      </w:r>
      <w:r>
        <w:rPr>
          <w:noProof/>
        </w:rPr>
        <w:t>107</w:t>
      </w:r>
      <w:r>
        <w:rPr>
          <w:noProof/>
        </w:rPr>
        <w:fldChar w:fldCharType="end"/>
      </w:r>
    </w:p>
    <w:p w14:paraId="7877CA48" w14:textId="5B581C0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_Toc200702949 \h </w:instrText>
      </w:r>
      <w:r>
        <w:rPr>
          <w:noProof/>
        </w:rPr>
      </w:r>
      <w:r>
        <w:rPr>
          <w:noProof/>
        </w:rPr>
        <w:fldChar w:fldCharType="separate"/>
      </w:r>
      <w:r>
        <w:rPr>
          <w:noProof/>
        </w:rPr>
        <w:t>107</w:t>
      </w:r>
      <w:r>
        <w:rPr>
          <w:noProof/>
        </w:rPr>
        <w:fldChar w:fldCharType="end"/>
      </w:r>
    </w:p>
    <w:p w14:paraId="26981C67" w14:textId="23A1230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_Toc200702950 \h </w:instrText>
      </w:r>
      <w:r>
        <w:rPr>
          <w:noProof/>
        </w:rPr>
      </w:r>
      <w:r>
        <w:rPr>
          <w:noProof/>
        </w:rPr>
        <w:fldChar w:fldCharType="separate"/>
      </w:r>
      <w:r>
        <w:rPr>
          <w:noProof/>
        </w:rPr>
        <w:t>107</w:t>
      </w:r>
      <w:r>
        <w:rPr>
          <w:noProof/>
        </w:rPr>
        <w:fldChar w:fldCharType="end"/>
      </w:r>
    </w:p>
    <w:p w14:paraId="348652CA" w14:textId="0E8CD58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_Toc200702951 \h </w:instrText>
      </w:r>
      <w:r>
        <w:rPr>
          <w:noProof/>
        </w:rPr>
      </w:r>
      <w:r>
        <w:rPr>
          <w:noProof/>
        </w:rPr>
        <w:fldChar w:fldCharType="separate"/>
      </w:r>
      <w:r>
        <w:rPr>
          <w:noProof/>
        </w:rPr>
        <w:t>108</w:t>
      </w:r>
      <w:r>
        <w:rPr>
          <w:noProof/>
        </w:rPr>
        <w:fldChar w:fldCharType="end"/>
      </w:r>
    </w:p>
    <w:p w14:paraId="2022F224" w14:textId="72AADE8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fldLock="1"/>
      </w:r>
      <w:r>
        <w:rPr>
          <w:noProof/>
        </w:rPr>
        <w:instrText xml:space="preserve"> PAGEREF _Toc200702952 \h </w:instrText>
      </w:r>
      <w:r>
        <w:rPr>
          <w:noProof/>
        </w:rPr>
      </w:r>
      <w:r>
        <w:rPr>
          <w:noProof/>
        </w:rPr>
        <w:fldChar w:fldCharType="separate"/>
      </w:r>
      <w:r>
        <w:rPr>
          <w:noProof/>
        </w:rPr>
        <w:t>108</w:t>
      </w:r>
      <w:r>
        <w:rPr>
          <w:noProof/>
        </w:rPr>
        <w:fldChar w:fldCharType="end"/>
      </w:r>
    </w:p>
    <w:p w14:paraId="77B011FC" w14:textId="5EAAEAB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_Toc200702953 \h </w:instrText>
      </w:r>
      <w:r>
        <w:rPr>
          <w:noProof/>
        </w:rPr>
      </w:r>
      <w:r>
        <w:rPr>
          <w:noProof/>
        </w:rPr>
        <w:fldChar w:fldCharType="separate"/>
      </w:r>
      <w:r>
        <w:rPr>
          <w:noProof/>
        </w:rPr>
        <w:t>108</w:t>
      </w:r>
      <w:r>
        <w:rPr>
          <w:noProof/>
        </w:rPr>
        <w:fldChar w:fldCharType="end"/>
      </w:r>
    </w:p>
    <w:p w14:paraId="38AEF89E" w14:textId="7D2FDCC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_Toc200702954 \h </w:instrText>
      </w:r>
      <w:r>
        <w:rPr>
          <w:noProof/>
        </w:rPr>
      </w:r>
      <w:r>
        <w:rPr>
          <w:noProof/>
        </w:rPr>
        <w:fldChar w:fldCharType="separate"/>
      </w:r>
      <w:r>
        <w:rPr>
          <w:noProof/>
        </w:rPr>
        <w:t>108</w:t>
      </w:r>
      <w:r>
        <w:rPr>
          <w:noProof/>
        </w:rPr>
        <w:fldChar w:fldCharType="end"/>
      </w:r>
    </w:p>
    <w:p w14:paraId="2B8499D8" w14:textId="70AB877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_Toc200702955 \h </w:instrText>
      </w:r>
      <w:r>
        <w:rPr>
          <w:noProof/>
        </w:rPr>
      </w:r>
      <w:r>
        <w:rPr>
          <w:noProof/>
        </w:rPr>
        <w:fldChar w:fldCharType="separate"/>
      </w:r>
      <w:r>
        <w:rPr>
          <w:noProof/>
        </w:rPr>
        <w:t>109</w:t>
      </w:r>
      <w:r>
        <w:rPr>
          <w:noProof/>
        </w:rPr>
        <w:fldChar w:fldCharType="end"/>
      </w:r>
    </w:p>
    <w:p w14:paraId="190EC225" w14:textId="5EF8554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_Toc200702956 \h </w:instrText>
      </w:r>
      <w:r>
        <w:rPr>
          <w:noProof/>
        </w:rPr>
      </w:r>
      <w:r>
        <w:rPr>
          <w:noProof/>
        </w:rPr>
        <w:fldChar w:fldCharType="separate"/>
      </w:r>
      <w:r>
        <w:rPr>
          <w:noProof/>
        </w:rPr>
        <w:t>109</w:t>
      </w:r>
      <w:r>
        <w:rPr>
          <w:noProof/>
        </w:rPr>
        <w:fldChar w:fldCharType="end"/>
      </w:r>
    </w:p>
    <w:p w14:paraId="663AD4A3" w14:textId="1036404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_Toc200702957 \h </w:instrText>
      </w:r>
      <w:r>
        <w:rPr>
          <w:noProof/>
        </w:rPr>
      </w:r>
      <w:r>
        <w:rPr>
          <w:noProof/>
        </w:rPr>
        <w:fldChar w:fldCharType="separate"/>
      </w:r>
      <w:r>
        <w:rPr>
          <w:noProof/>
        </w:rPr>
        <w:t>109</w:t>
      </w:r>
      <w:r>
        <w:rPr>
          <w:noProof/>
        </w:rPr>
        <w:fldChar w:fldCharType="end"/>
      </w:r>
    </w:p>
    <w:p w14:paraId="79FC7130" w14:textId="1024A15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_Toc200702958 \h </w:instrText>
      </w:r>
      <w:r>
        <w:rPr>
          <w:noProof/>
        </w:rPr>
      </w:r>
      <w:r>
        <w:rPr>
          <w:noProof/>
        </w:rPr>
        <w:fldChar w:fldCharType="separate"/>
      </w:r>
      <w:r>
        <w:rPr>
          <w:noProof/>
        </w:rPr>
        <w:t>110</w:t>
      </w:r>
      <w:r>
        <w:rPr>
          <w:noProof/>
        </w:rPr>
        <w:fldChar w:fldCharType="end"/>
      </w:r>
    </w:p>
    <w:p w14:paraId="648F47EE" w14:textId="31BBBAD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_Toc200702959 \h </w:instrText>
      </w:r>
      <w:r>
        <w:rPr>
          <w:noProof/>
        </w:rPr>
      </w:r>
      <w:r>
        <w:rPr>
          <w:noProof/>
        </w:rPr>
        <w:fldChar w:fldCharType="separate"/>
      </w:r>
      <w:r>
        <w:rPr>
          <w:noProof/>
        </w:rPr>
        <w:t>110</w:t>
      </w:r>
      <w:r>
        <w:rPr>
          <w:noProof/>
        </w:rPr>
        <w:fldChar w:fldCharType="end"/>
      </w:r>
    </w:p>
    <w:p w14:paraId="67C75B49" w14:textId="0DC35EF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_Toc200702960 \h </w:instrText>
      </w:r>
      <w:r>
        <w:rPr>
          <w:noProof/>
        </w:rPr>
      </w:r>
      <w:r>
        <w:rPr>
          <w:noProof/>
        </w:rPr>
        <w:fldChar w:fldCharType="separate"/>
      </w:r>
      <w:r>
        <w:rPr>
          <w:noProof/>
        </w:rPr>
        <w:t>110</w:t>
      </w:r>
      <w:r>
        <w:rPr>
          <w:noProof/>
        </w:rPr>
        <w:fldChar w:fldCharType="end"/>
      </w:r>
    </w:p>
    <w:p w14:paraId="6605F9F3" w14:textId="27E3BED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_Toc200702961 \h </w:instrText>
      </w:r>
      <w:r>
        <w:rPr>
          <w:noProof/>
        </w:rPr>
      </w:r>
      <w:r>
        <w:rPr>
          <w:noProof/>
        </w:rPr>
        <w:fldChar w:fldCharType="separate"/>
      </w:r>
      <w:r>
        <w:rPr>
          <w:noProof/>
        </w:rPr>
        <w:t>111</w:t>
      </w:r>
      <w:r>
        <w:rPr>
          <w:noProof/>
        </w:rPr>
        <w:fldChar w:fldCharType="end"/>
      </w:r>
    </w:p>
    <w:p w14:paraId="0E52D7D7" w14:textId="73996CD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_Toc200702962 \h </w:instrText>
      </w:r>
      <w:r>
        <w:rPr>
          <w:noProof/>
        </w:rPr>
      </w:r>
      <w:r>
        <w:rPr>
          <w:noProof/>
        </w:rPr>
        <w:fldChar w:fldCharType="separate"/>
      </w:r>
      <w:r>
        <w:rPr>
          <w:noProof/>
        </w:rPr>
        <w:t>111</w:t>
      </w:r>
      <w:r>
        <w:rPr>
          <w:noProof/>
        </w:rPr>
        <w:fldChar w:fldCharType="end"/>
      </w:r>
    </w:p>
    <w:p w14:paraId="1B2F108D" w14:textId="4DF6F1E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_Toc200702963 \h </w:instrText>
      </w:r>
      <w:r>
        <w:rPr>
          <w:noProof/>
        </w:rPr>
      </w:r>
      <w:r>
        <w:rPr>
          <w:noProof/>
        </w:rPr>
        <w:fldChar w:fldCharType="separate"/>
      </w:r>
      <w:r>
        <w:rPr>
          <w:noProof/>
        </w:rPr>
        <w:t>111</w:t>
      </w:r>
      <w:r>
        <w:rPr>
          <w:noProof/>
        </w:rPr>
        <w:fldChar w:fldCharType="end"/>
      </w:r>
    </w:p>
    <w:p w14:paraId="779AA299" w14:textId="0A330A7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_Toc200702964 \h </w:instrText>
      </w:r>
      <w:r>
        <w:rPr>
          <w:noProof/>
        </w:rPr>
      </w:r>
      <w:r>
        <w:rPr>
          <w:noProof/>
        </w:rPr>
        <w:fldChar w:fldCharType="separate"/>
      </w:r>
      <w:r>
        <w:rPr>
          <w:noProof/>
        </w:rPr>
        <w:t>112</w:t>
      </w:r>
      <w:r>
        <w:rPr>
          <w:noProof/>
        </w:rPr>
        <w:fldChar w:fldCharType="end"/>
      </w:r>
    </w:p>
    <w:p w14:paraId="025CBC53" w14:textId="51119D8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_Toc200702965 \h </w:instrText>
      </w:r>
      <w:r>
        <w:rPr>
          <w:noProof/>
        </w:rPr>
      </w:r>
      <w:r>
        <w:rPr>
          <w:noProof/>
        </w:rPr>
        <w:fldChar w:fldCharType="separate"/>
      </w:r>
      <w:r>
        <w:rPr>
          <w:noProof/>
        </w:rPr>
        <w:t>112</w:t>
      </w:r>
      <w:r>
        <w:rPr>
          <w:noProof/>
        </w:rPr>
        <w:fldChar w:fldCharType="end"/>
      </w:r>
    </w:p>
    <w:p w14:paraId="3AB16FA1" w14:textId="39A995C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_Toc200702966 \h </w:instrText>
      </w:r>
      <w:r>
        <w:rPr>
          <w:noProof/>
        </w:rPr>
      </w:r>
      <w:r>
        <w:rPr>
          <w:noProof/>
        </w:rPr>
        <w:fldChar w:fldCharType="separate"/>
      </w:r>
      <w:r>
        <w:rPr>
          <w:noProof/>
        </w:rPr>
        <w:t>112</w:t>
      </w:r>
      <w:r>
        <w:rPr>
          <w:noProof/>
        </w:rPr>
        <w:fldChar w:fldCharType="end"/>
      </w:r>
    </w:p>
    <w:p w14:paraId="4414452A" w14:textId="7DB40C1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_Toc200702967 \h </w:instrText>
      </w:r>
      <w:r>
        <w:rPr>
          <w:noProof/>
        </w:rPr>
      </w:r>
      <w:r>
        <w:rPr>
          <w:noProof/>
        </w:rPr>
        <w:fldChar w:fldCharType="separate"/>
      </w:r>
      <w:r>
        <w:rPr>
          <w:noProof/>
        </w:rPr>
        <w:t>113</w:t>
      </w:r>
      <w:r>
        <w:rPr>
          <w:noProof/>
        </w:rPr>
        <w:fldChar w:fldCharType="end"/>
      </w:r>
    </w:p>
    <w:p w14:paraId="58AE2649" w14:textId="617BED1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_Toc200702968 \h </w:instrText>
      </w:r>
      <w:r>
        <w:rPr>
          <w:noProof/>
        </w:rPr>
      </w:r>
      <w:r>
        <w:rPr>
          <w:noProof/>
        </w:rPr>
        <w:fldChar w:fldCharType="separate"/>
      </w:r>
      <w:r>
        <w:rPr>
          <w:noProof/>
        </w:rPr>
        <w:t>113</w:t>
      </w:r>
      <w:r>
        <w:rPr>
          <w:noProof/>
        </w:rPr>
        <w:fldChar w:fldCharType="end"/>
      </w:r>
    </w:p>
    <w:p w14:paraId="2BFFAA0B" w14:textId="0A5B3AB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_Toc200702969 \h </w:instrText>
      </w:r>
      <w:r>
        <w:rPr>
          <w:noProof/>
        </w:rPr>
      </w:r>
      <w:r>
        <w:rPr>
          <w:noProof/>
        </w:rPr>
        <w:fldChar w:fldCharType="separate"/>
      </w:r>
      <w:r>
        <w:rPr>
          <w:noProof/>
        </w:rPr>
        <w:t>113</w:t>
      </w:r>
      <w:r>
        <w:rPr>
          <w:noProof/>
        </w:rPr>
        <w:fldChar w:fldCharType="end"/>
      </w:r>
    </w:p>
    <w:p w14:paraId="0A2B3494" w14:textId="0251F8C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_Toc200702970 \h </w:instrText>
      </w:r>
      <w:r>
        <w:rPr>
          <w:noProof/>
        </w:rPr>
      </w:r>
      <w:r>
        <w:rPr>
          <w:noProof/>
        </w:rPr>
        <w:fldChar w:fldCharType="separate"/>
      </w:r>
      <w:r>
        <w:rPr>
          <w:noProof/>
        </w:rPr>
        <w:t>114</w:t>
      </w:r>
      <w:r>
        <w:rPr>
          <w:noProof/>
        </w:rPr>
        <w:fldChar w:fldCharType="end"/>
      </w:r>
    </w:p>
    <w:p w14:paraId="368CB74E" w14:textId="3097868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_Toc200702971 \h </w:instrText>
      </w:r>
      <w:r>
        <w:rPr>
          <w:noProof/>
        </w:rPr>
      </w:r>
      <w:r>
        <w:rPr>
          <w:noProof/>
        </w:rPr>
        <w:fldChar w:fldCharType="separate"/>
      </w:r>
      <w:r>
        <w:rPr>
          <w:noProof/>
        </w:rPr>
        <w:t>114</w:t>
      </w:r>
      <w:r>
        <w:rPr>
          <w:noProof/>
        </w:rPr>
        <w:fldChar w:fldCharType="end"/>
      </w:r>
    </w:p>
    <w:p w14:paraId="4F610540" w14:textId="07ECD22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fldLock="1"/>
      </w:r>
      <w:r>
        <w:rPr>
          <w:noProof/>
        </w:rPr>
        <w:instrText xml:space="preserve"> PAGEREF _Toc200702972 \h </w:instrText>
      </w:r>
      <w:r>
        <w:rPr>
          <w:noProof/>
        </w:rPr>
      </w:r>
      <w:r>
        <w:rPr>
          <w:noProof/>
        </w:rPr>
        <w:fldChar w:fldCharType="separate"/>
      </w:r>
      <w:r>
        <w:rPr>
          <w:noProof/>
        </w:rPr>
        <w:t>114</w:t>
      </w:r>
      <w:r>
        <w:rPr>
          <w:noProof/>
        </w:rPr>
        <w:fldChar w:fldCharType="end"/>
      </w:r>
    </w:p>
    <w:p w14:paraId="581340E4" w14:textId="4DAE261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fldLock="1"/>
      </w:r>
      <w:r>
        <w:rPr>
          <w:noProof/>
        </w:rPr>
        <w:instrText xml:space="preserve"> PAGEREF _Toc200702973 \h </w:instrText>
      </w:r>
      <w:r>
        <w:rPr>
          <w:noProof/>
        </w:rPr>
      </w:r>
      <w:r>
        <w:rPr>
          <w:noProof/>
        </w:rPr>
        <w:fldChar w:fldCharType="separate"/>
      </w:r>
      <w:r>
        <w:rPr>
          <w:noProof/>
        </w:rPr>
        <w:t>115</w:t>
      </w:r>
      <w:r>
        <w:rPr>
          <w:noProof/>
        </w:rPr>
        <w:fldChar w:fldCharType="end"/>
      </w:r>
    </w:p>
    <w:p w14:paraId="75AD4018" w14:textId="53D0AAD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fldLock="1"/>
      </w:r>
      <w:r>
        <w:rPr>
          <w:noProof/>
        </w:rPr>
        <w:instrText xml:space="preserve"> PAGEREF _Toc200702974 \h </w:instrText>
      </w:r>
      <w:r>
        <w:rPr>
          <w:noProof/>
        </w:rPr>
      </w:r>
      <w:r>
        <w:rPr>
          <w:noProof/>
        </w:rPr>
        <w:fldChar w:fldCharType="separate"/>
      </w:r>
      <w:r>
        <w:rPr>
          <w:noProof/>
        </w:rPr>
        <w:t>115</w:t>
      </w:r>
      <w:r>
        <w:rPr>
          <w:noProof/>
        </w:rPr>
        <w:fldChar w:fldCharType="end"/>
      </w:r>
    </w:p>
    <w:p w14:paraId="1280CDAF" w14:textId="49D8C85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_Toc200702975 \h </w:instrText>
      </w:r>
      <w:r>
        <w:rPr>
          <w:noProof/>
        </w:rPr>
      </w:r>
      <w:r>
        <w:rPr>
          <w:noProof/>
        </w:rPr>
        <w:fldChar w:fldCharType="separate"/>
      </w:r>
      <w:r>
        <w:rPr>
          <w:noProof/>
        </w:rPr>
        <w:t>116</w:t>
      </w:r>
      <w:r>
        <w:rPr>
          <w:noProof/>
        </w:rPr>
        <w:fldChar w:fldCharType="end"/>
      </w:r>
    </w:p>
    <w:p w14:paraId="725F7AE1" w14:textId="709B982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fldLock="1"/>
      </w:r>
      <w:r>
        <w:rPr>
          <w:noProof/>
        </w:rPr>
        <w:instrText xml:space="preserve"> PAGEREF _Toc200702976 \h </w:instrText>
      </w:r>
      <w:r>
        <w:rPr>
          <w:noProof/>
        </w:rPr>
      </w:r>
      <w:r>
        <w:rPr>
          <w:noProof/>
        </w:rPr>
        <w:fldChar w:fldCharType="separate"/>
      </w:r>
      <w:r>
        <w:rPr>
          <w:noProof/>
        </w:rPr>
        <w:t>116</w:t>
      </w:r>
      <w:r>
        <w:rPr>
          <w:noProof/>
        </w:rPr>
        <w:fldChar w:fldCharType="end"/>
      </w:r>
    </w:p>
    <w:p w14:paraId="53F9EE71" w14:textId="7D85B5C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fldLock="1"/>
      </w:r>
      <w:r>
        <w:rPr>
          <w:noProof/>
        </w:rPr>
        <w:instrText xml:space="preserve"> PAGEREF _Toc200702977 \h </w:instrText>
      </w:r>
      <w:r>
        <w:rPr>
          <w:noProof/>
        </w:rPr>
      </w:r>
      <w:r>
        <w:rPr>
          <w:noProof/>
        </w:rPr>
        <w:fldChar w:fldCharType="separate"/>
      </w:r>
      <w:r>
        <w:rPr>
          <w:noProof/>
        </w:rPr>
        <w:t>119</w:t>
      </w:r>
      <w:r>
        <w:rPr>
          <w:noProof/>
        </w:rPr>
        <w:fldChar w:fldCharType="end"/>
      </w:r>
    </w:p>
    <w:p w14:paraId="363D43B0" w14:textId="640982E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fldLock="1"/>
      </w:r>
      <w:r>
        <w:rPr>
          <w:noProof/>
        </w:rPr>
        <w:instrText xml:space="preserve"> PAGEREF _Toc200702978 \h </w:instrText>
      </w:r>
      <w:r>
        <w:rPr>
          <w:noProof/>
        </w:rPr>
      </w:r>
      <w:r>
        <w:rPr>
          <w:noProof/>
        </w:rPr>
        <w:fldChar w:fldCharType="separate"/>
      </w:r>
      <w:r>
        <w:rPr>
          <w:noProof/>
        </w:rPr>
        <w:t>124</w:t>
      </w:r>
      <w:r>
        <w:rPr>
          <w:noProof/>
        </w:rPr>
        <w:fldChar w:fldCharType="end"/>
      </w:r>
    </w:p>
    <w:p w14:paraId="675A7A39" w14:textId="69C8092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_Toc200702979 \h </w:instrText>
      </w:r>
      <w:r>
        <w:rPr>
          <w:noProof/>
        </w:rPr>
      </w:r>
      <w:r>
        <w:rPr>
          <w:noProof/>
        </w:rPr>
        <w:fldChar w:fldCharType="separate"/>
      </w:r>
      <w:r>
        <w:rPr>
          <w:noProof/>
        </w:rPr>
        <w:t>124</w:t>
      </w:r>
      <w:r>
        <w:rPr>
          <w:noProof/>
        </w:rPr>
        <w:fldChar w:fldCharType="end"/>
      </w:r>
    </w:p>
    <w:p w14:paraId="150FBAE5" w14:textId="61B4E78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fldLock="1"/>
      </w:r>
      <w:r>
        <w:rPr>
          <w:noProof/>
        </w:rPr>
        <w:instrText xml:space="preserve"> PAGEREF _Toc200702980 \h </w:instrText>
      </w:r>
      <w:r>
        <w:rPr>
          <w:noProof/>
        </w:rPr>
      </w:r>
      <w:r>
        <w:rPr>
          <w:noProof/>
        </w:rPr>
        <w:fldChar w:fldCharType="separate"/>
      </w:r>
      <w:r>
        <w:rPr>
          <w:noProof/>
        </w:rPr>
        <w:t>124</w:t>
      </w:r>
      <w:r>
        <w:rPr>
          <w:noProof/>
        </w:rPr>
        <w:fldChar w:fldCharType="end"/>
      </w:r>
    </w:p>
    <w:p w14:paraId="1781A308" w14:textId="25A51A0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_Toc200702981 \h </w:instrText>
      </w:r>
      <w:r>
        <w:rPr>
          <w:noProof/>
        </w:rPr>
      </w:r>
      <w:r>
        <w:rPr>
          <w:noProof/>
        </w:rPr>
        <w:fldChar w:fldCharType="separate"/>
      </w:r>
      <w:r>
        <w:rPr>
          <w:noProof/>
        </w:rPr>
        <w:t>125</w:t>
      </w:r>
      <w:r>
        <w:rPr>
          <w:noProof/>
        </w:rPr>
        <w:fldChar w:fldCharType="end"/>
      </w:r>
    </w:p>
    <w:p w14:paraId="63583A74" w14:textId="67A0E62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fldLock="1"/>
      </w:r>
      <w:r>
        <w:rPr>
          <w:noProof/>
        </w:rPr>
        <w:instrText xml:space="preserve"> PAGEREF _Toc200702982 \h </w:instrText>
      </w:r>
      <w:r>
        <w:rPr>
          <w:noProof/>
        </w:rPr>
      </w:r>
      <w:r>
        <w:rPr>
          <w:noProof/>
        </w:rPr>
        <w:fldChar w:fldCharType="separate"/>
      </w:r>
      <w:r>
        <w:rPr>
          <w:noProof/>
        </w:rPr>
        <w:t>126</w:t>
      </w:r>
      <w:r>
        <w:rPr>
          <w:noProof/>
        </w:rPr>
        <w:fldChar w:fldCharType="end"/>
      </w:r>
    </w:p>
    <w:p w14:paraId="4AC75818" w14:textId="31AB478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fldLock="1"/>
      </w:r>
      <w:r>
        <w:rPr>
          <w:noProof/>
        </w:rPr>
        <w:instrText xml:space="preserve"> PAGEREF _Toc200702983 \h </w:instrText>
      </w:r>
      <w:r>
        <w:rPr>
          <w:noProof/>
        </w:rPr>
      </w:r>
      <w:r>
        <w:rPr>
          <w:noProof/>
        </w:rPr>
        <w:fldChar w:fldCharType="separate"/>
      </w:r>
      <w:r>
        <w:rPr>
          <w:noProof/>
        </w:rPr>
        <w:t>127</w:t>
      </w:r>
      <w:r>
        <w:rPr>
          <w:noProof/>
        </w:rPr>
        <w:fldChar w:fldCharType="end"/>
      </w:r>
    </w:p>
    <w:p w14:paraId="5C8B7665" w14:textId="781199D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fldLock="1"/>
      </w:r>
      <w:r>
        <w:rPr>
          <w:noProof/>
        </w:rPr>
        <w:instrText xml:space="preserve"> PAGEREF _Toc200702984 \h </w:instrText>
      </w:r>
      <w:r>
        <w:rPr>
          <w:noProof/>
        </w:rPr>
      </w:r>
      <w:r>
        <w:rPr>
          <w:noProof/>
        </w:rPr>
        <w:fldChar w:fldCharType="separate"/>
      </w:r>
      <w:r>
        <w:rPr>
          <w:noProof/>
        </w:rPr>
        <w:t>127</w:t>
      </w:r>
      <w:r>
        <w:rPr>
          <w:noProof/>
        </w:rPr>
        <w:fldChar w:fldCharType="end"/>
      </w:r>
    </w:p>
    <w:p w14:paraId="6D49ED2F" w14:textId="03F7DA0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fldLock="1"/>
      </w:r>
      <w:r>
        <w:rPr>
          <w:noProof/>
        </w:rPr>
        <w:instrText xml:space="preserve"> PAGEREF _Toc200702985 \h </w:instrText>
      </w:r>
      <w:r>
        <w:rPr>
          <w:noProof/>
        </w:rPr>
      </w:r>
      <w:r>
        <w:rPr>
          <w:noProof/>
        </w:rPr>
        <w:fldChar w:fldCharType="separate"/>
      </w:r>
      <w:r>
        <w:rPr>
          <w:noProof/>
        </w:rPr>
        <w:t>127</w:t>
      </w:r>
      <w:r>
        <w:rPr>
          <w:noProof/>
        </w:rPr>
        <w:fldChar w:fldCharType="end"/>
      </w:r>
    </w:p>
    <w:p w14:paraId="481D24E0" w14:textId="7C00F27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fldLock="1"/>
      </w:r>
      <w:r>
        <w:rPr>
          <w:noProof/>
        </w:rPr>
        <w:instrText xml:space="preserve"> PAGEREF _Toc200702986 \h </w:instrText>
      </w:r>
      <w:r>
        <w:rPr>
          <w:noProof/>
        </w:rPr>
      </w:r>
      <w:r>
        <w:rPr>
          <w:noProof/>
        </w:rPr>
        <w:fldChar w:fldCharType="separate"/>
      </w:r>
      <w:r>
        <w:rPr>
          <w:noProof/>
        </w:rPr>
        <w:t>127</w:t>
      </w:r>
      <w:r>
        <w:rPr>
          <w:noProof/>
        </w:rPr>
        <w:fldChar w:fldCharType="end"/>
      </w:r>
    </w:p>
    <w:p w14:paraId="211C8882" w14:textId="051081D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fldLock="1"/>
      </w:r>
      <w:r>
        <w:rPr>
          <w:noProof/>
        </w:rPr>
        <w:instrText xml:space="preserve"> PAGEREF _Toc200702987 \h </w:instrText>
      </w:r>
      <w:r>
        <w:rPr>
          <w:noProof/>
        </w:rPr>
      </w:r>
      <w:r>
        <w:rPr>
          <w:noProof/>
        </w:rPr>
        <w:fldChar w:fldCharType="separate"/>
      </w:r>
      <w:r>
        <w:rPr>
          <w:noProof/>
        </w:rPr>
        <w:t>128</w:t>
      </w:r>
      <w:r>
        <w:rPr>
          <w:noProof/>
        </w:rPr>
        <w:fldChar w:fldCharType="end"/>
      </w:r>
    </w:p>
    <w:p w14:paraId="5EADA29D" w14:textId="2C2F9EF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0A5EC6">
        <w:rPr>
          <w:rFonts w:eastAsiaTheme="minorEastAsia"/>
          <w:noProof/>
        </w:rPr>
        <w:t xml:space="preserve">Type: </w:t>
      </w:r>
      <w:r w:rsidRPr="000A5EC6">
        <w:rPr>
          <w:rFonts w:eastAsiaTheme="minorEastAsia"/>
          <w:noProof/>
          <w:lang w:eastAsia="zh-CN"/>
        </w:rPr>
        <w:t>CellIdNidInfo</w:t>
      </w:r>
      <w:r>
        <w:rPr>
          <w:noProof/>
        </w:rPr>
        <w:tab/>
      </w:r>
      <w:r>
        <w:rPr>
          <w:noProof/>
        </w:rPr>
        <w:fldChar w:fldCharType="begin" w:fldLock="1"/>
      </w:r>
      <w:r>
        <w:rPr>
          <w:noProof/>
        </w:rPr>
        <w:instrText xml:space="preserve"> PAGEREF _Toc200702988 \h </w:instrText>
      </w:r>
      <w:r>
        <w:rPr>
          <w:noProof/>
        </w:rPr>
      </w:r>
      <w:r>
        <w:rPr>
          <w:noProof/>
        </w:rPr>
        <w:fldChar w:fldCharType="separate"/>
      </w:r>
      <w:r>
        <w:rPr>
          <w:noProof/>
        </w:rPr>
        <w:t>128</w:t>
      </w:r>
      <w:r>
        <w:rPr>
          <w:noProof/>
        </w:rPr>
        <w:fldChar w:fldCharType="end"/>
      </w:r>
    </w:p>
    <w:p w14:paraId="46445480" w14:textId="4CED5A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0A5EC6">
        <w:rPr>
          <w:rFonts w:eastAsiaTheme="minorEastAsia"/>
          <w:noProof/>
        </w:rPr>
        <w:t xml:space="preserve">Type: </w:t>
      </w:r>
      <w:r w:rsidRPr="000A5EC6">
        <w:rPr>
          <w:rFonts w:eastAsiaTheme="minorEastAsia"/>
          <w:noProof/>
          <w:lang w:eastAsia="zh-CN"/>
        </w:rPr>
        <w:t>CellIdNid</w:t>
      </w:r>
      <w:r>
        <w:rPr>
          <w:noProof/>
        </w:rPr>
        <w:tab/>
      </w:r>
      <w:r>
        <w:rPr>
          <w:noProof/>
        </w:rPr>
        <w:fldChar w:fldCharType="begin" w:fldLock="1"/>
      </w:r>
      <w:r>
        <w:rPr>
          <w:noProof/>
        </w:rPr>
        <w:instrText xml:space="preserve"> PAGEREF _Toc200702989 \h </w:instrText>
      </w:r>
      <w:r>
        <w:rPr>
          <w:noProof/>
        </w:rPr>
      </w:r>
      <w:r>
        <w:rPr>
          <w:noProof/>
        </w:rPr>
        <w:fldChar w:fldCharType="separate"/>
      </w:r>
      <w:r>
        <w:rPr>
          <w:noProof/>
        </w:rPr>
        <w:t>128</w:t>
      </w:r>
      <w:r>
        <w:rPr>
          <w:noProof/>
        </w:rPr>
        <w:fldChar w:fldCharType="end"/>
      </w:r>
    </w:p>
    <w:p w14:paraId="466A88D1" w14:textId="7292509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Theme="minorEastAsia"/>
          <w:noProof/>
        </w:rPr>
        <w:t>5.6.4.</w:t>
      </w:r>
      <w:r w:rsidRPr="000A5EC6">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0A5EC6">
        <w:rPr>
          <w:rFonts w:eastAsiaTheme="minorEastAsia"/>
          <w:noProof/>
        </w:rPr>
        <w:t xml:space="preserve">Type: </w:t>
      </w:r>
      <w:r w:rsidRPr="000A5EC6">
        <w:rPr>
          <w:rFonts w:eastAsiaTheme="minorEastAsia"/>
          <w:noProof/>
          <w:lang w:eastAsia="zh-CN"/>
        </w:rPr>
        <w:t>TacNidInfo</w:t>
      </w:r>
      <w:r>
        <w:rPr>
          <w:noProof/>
        </w:rPr>
        <w:tab/>
      </w:r>
      <w:r>
        <w:rPr>
          <w:noProof/>
        </w:rPr>
        <w:fldChar w:fldCharType="begin" w:fldLock="1"/>
      </w:r>
      <w:r>
        <w:rPr>
          <w:noProof/>
        </w:rPr>
        <w:instrText xml:space="preserve"> PAGEREF _Toc200702990 \h </w:instrText>
      </w:r>
      <w:r>
        <w:rPr>
          <w:noProof/>
        </w:rPr>
      </w:r>
      <w:r>
        <w:rPr>
          <w:noProof/>
        </w:rPr>
        <w:fldChar w:fldCharType="separate"/>
      </w:r>
      <w:r>
        <w:rPr>
          <w:noProof/>
        </w:rPr>
        <w:t>128</w:t>
      </w:r>
      <w:r>
        <w:rPr>
          <w:noProof/>
        </w:rPr>
        <w:fldChar w:fldCharType="end"/>
      </w:r>
    </w:p>
    <w:p w14:paraId="000F9D5C" w14:textId="0ED7177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sidRPr="000A5EC6">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0A5EC6">
        <w:rPr>
          <w:rFonts w:eastAsiaTheme="minorEastAsia"/>
          <w:noProof/>
        </w:rPr>
        <w:t xml:space="preserve">Type: </w:t>
      </w:r>
      <w:r w:rsidRPr="000A5EC6">
        <w:rPr>
          <w:rFonts w:eastAsiaTheme="minorEastAsia"/>
          <w:noProof/>
          <w:lang w:eastAsia="zh-CN"/>
        </w:rPr>
        <w:t>TacNid</w:t>
      </w:r>
      <w:r>
        <w:rPr>
          <w:noProof/>
        </w:rPr>
        <w:tab/>
      </w:r>
      <w:r>
        <w:rPr>
          <w:noProof/>
        </w:rPr>
        <w:fldChar w:fldCharType="begin" w:fldLock="1"/>
      </w:r>
      <w:r>
        <w:rPr>
          <w:noProof/>
        </w:rPr>
        <w:instrText xml:space="preserve"> PAGEREF _Toc200702991 \h </w:instrText>
      </w:r>
      <w:r>
        <w:rPr>
          <w:noProof/>
        </w:rPr>
      </w:r>
      <w:r>
        <w:rPr>
          <w:noProof/>
        </w:rPr>
        <w:fldChar w:fldCharType="separate"/>
      </w:r>
      <w:r>
        <w:rPr>
          <w:noProof/>
        </w:rPr>
        <w:t>128</w:t>
      </w:r>
      <w:r>
        <w:rPr>
          <w:noProof/>
        </w:rPr>
        <w:fldChar w:fldCharType="end"/>
      </w:r>
    </w:p>
    <w:p w14:paraId="72148752" w14:textId="6FA90B22"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_Toc200702992 \h </w:instrText>
      </w:r>
      <w:r>
        <w:rPr>
          <w:noProof/>
        </w:rPr>
      </w:r>
      <w:r>
        <w:rPr>
          <w:noProof/>
        </w:rPr>
        <w:fldChar w:fldCharType="separate"/>
      </w:r>
      <w:r>
        <w:rPr>
          <w:noProof/>
        </w:rPr>
        <w:t>129</w:t>
      </w:r>
      <w:r>
        <w:rPr>
          <w:noProof/>
        </w:rPr>
        <w:fldChar w:fldCharType="end"/>
      </w:r>
    </w:p>
    <w:p w14:paraId="189837C6" w14:textId="29C4E425"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_Toc200702993 \h </w:instrText>
      </w:r>
      <w:r>
        <w:rPr>
          <w:noProof/>
        </w:rPr>
      </w:r>
      <w:r>
        <w:rPr>
          <w:noProof/>
        </w:rPr>
        <w:fldChar w:fldCharType="separate"/>
      </w:r>
      <w:r>
        <w:rPr>
          <w:noProof/>
        </w:rPr>
        <w:t>129</w:t>
      </w:r>
      <w:r>
        <w:rPr>
          <w:noProof/>
        </w:rPr>
        <w:fldChar w:fldCharType="end"/>
      </w:r>
    </w:p>
    <w:p w14:paraId="22A06619" w14:textId="47BA7FE6"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_Toc200702994 \h </w:instrText>
      </w:r>
      <w:r>
        <w:rPr>
          <w:noProof/>
        </w:rPr>
      </w:r>
      <w:r>
        <w:rPr>
          <w:noProof/>
        </w:rPr>
        <w:fldChar w:fldCharType="separate"/>
      </w:r>
      <w:r>
        <w:rPr>
          <w:noProof/>
        </w:rPr>
        <w:t>129</w:t>
      </w:r>
      <w:r>
        <w:rPr>
          <w:noProof/>
        </w:rPr>
        <w:fldChar w:fldCharType="end"/>
      </w:r>
    </w:p>
    <w:p w14:paraId="7E798546" w14:textId="14E728B0"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_Toc200702995 \h </w:instrText>
      </w:r>
      <w:r>
        <w:rPr>
          <w:noProof/>
        </w:rPr>
      </w:r>
      <w:r>
        <w:rPr>
          <w:noProof/>
        </w:rPr>
        <w:fldChar w:fldCharType="separate"/>
      </w:r>
      <w:r>
        <w:rPr>
          <w:noProof/>
        </w:rPr>
        <w:t>129</w:t>
      </w:r>
      <w:r>
        <w:rPr>
          <w:noProof/>
        </w:rPr>
        <w:fldChar w:fldCharType="end"/>
      </w:r>
    </w:p>
    <w:p w14:paraId="16FAD77A" w14:textId="1C776D8E"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0A5EC6">
        <w:rPr>
          <w:noProof/>
          <w:lang w:val="en-US"/>
        </w:rPr>
        <w:t>RoamingOdb</w:t>
      </w:r>
      <w:r>
        <w:rPr>
          <w:noProof/>
        </w:rPr>
        <w:tab/>
      </w:r>
      <w:r>
        <w:rPr>
          <w:noProof/>
        </w:rPr>
        <w:fldChar w:fldCharType="begin" w:fldLock="1"/>
      </w:r>
      <w:r>
        <w:rPr>
          <w:noProof/>
        </w:rPr>
        <w:instrText xml:space="preserve"> PAGEREF _Toc200702996 \h </w:instrText>
      </w:r>
      <w:r>
        <w:rPr>
          <w:noProof/>
        </w:rPr>
      </w:r>
      <w:r>
        <w:rPr>
          <w:noProof/>
        </w:rPr>
        <w:fldChar w:fldCharType="separate"/>
      </w:r>
      <w:r>
        <w:rPr>
          <w:noProof/>
        </w:rPr>
        <w:t>129</w:t>
      </w:r>
      <w:r>
        <w:rPr>
          <w:noProof/>
        </w:rPr>
        <w:fldChar w:fldCharType="end"/>
      </w:r>
    </w:p>
    <w:p w14:paraId="30291F57" w14:textId="00C93F1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0A5EC6">
        <w:rPr>
          <w:noProof/>
          <w:lang w:val="en-US"/>
        </w:rPr>
        <w:t>OdbPacketServices</w:t>
      </w:r>
      <w:r>
        <w:rPr>
          <w:noProof/>
        </w:rPr>
        <w:tab/>
      </w:r>
      <w:r>
        <w:rPr>
          <w:noProof/>
        </w:rPr>
        <w:fldChar w:fldCharType="begin" w:fldLock="1"/>
      </w:r>
      <w:r>
        <w:rPr>
          <w:noProof/>
        </w:rPr>
        <w:instrText xml:space="preserve"> PAGEREF _Toc200702997 \h </w:instrText>
      </w:r>
      <w:r>
        <w:rPr>
          <w:noProof/>
        </w:rPr>
      </w:r>
      <w:r>
        <w:rPr>
          <w:noProof/>
        </w:rPr>
        <w:fldChar w:fldCharType="separate"/>
      </w:r>
      <w:r>
        <w:rPr>
          <w:noProof/>
        </w:rPr>
        <w:t>129</w:t>
      </w:r>
      <w:r>
        <w:rPr>
          <w:noProof/>
        </w:rPr>
        <w:fldChar w:fldCharType="end"/>
      </w:r>
    </w:p>
    <w:p w14:paraId="34A4130A" w14:textId="71B143C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_Toc200702998 \h </w:instrText>
      </w:r>
      <w:r>
        <w:rPr>
          <w:noProof/>
        </w:rPr>
      </w:r>
      <w:r>
        <w:rPr>
          <w:noProof/>
        </w:rPr>
        <w:fldChar w:fldCharType="separate"/>
      </w:r>
      <w:r>
        <w:rPr>
          <w:noProof/>
        </w:rPr>
        <w:t>129</w:t>
      </w:r>
      <w:r>
        <w:rPr>
          <w:noProof/>
        </w:rPr>
        <w:fldChar w:fldCharType="end"/>
      </w:r>
    </w:p>
    <w:p w14:paraId="157B3696" w14:textId="375D6CC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A5EC6">
        <w:rPr>
          <w:noProof/>
          <w:lang w:val="en-US"/>
        </w:rPr>
        <w:t>OdbData</w:t>
      </w:r>
      <w:r>
        <w:rPr>
          <w:noProof/>
        </w:rPr>
        <w:tab/>
      </w:r>
      <w:r>
        <w:rPr>
          <w:noProof/>
        </w:rPr>
        <w:fldChar w:fldCharType="begin" w:fldLock="1"/>
      </w:r>
      <w:r>
        <w:rPr>
          <w:noProof/>
        </w:rPr>
        <w:instrText xml:space="preserve"> PAGEREF _Toc200702999 \h </w:instrText>
      </w:r>
      <w:r>
        <w:rPr>
          <w:noProof/>
        </w:rPr>
      </w:r>
      <w:r>
        <w:rPr>
          <w:noProof/>
        </w:rPr>
        <w:fldChar w:fldCharType="separate"/>
      </w:r>
      <w:r>
        <w:rPr>
          <w:noProof/>
        </w:rPr>
        <w:t>129</w:t>
      </w:r>
      <w:r>
        <w:rPr>
          <w:noProof/>
        </w:rPr>
        <w:fldChar w:fldCharType="end"/>
      </w:r>
    </w:p>
    <w:p w14:paraId="32E9C4B3" w14:textId="518C8EBC"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_Toc200703000 \h </w:instrText>
      </w:r>
      <w:r>
        <w:rPr>
          <w:noProof/>
        </w:rPr>
      </w:r>
      <w:r>
        <w:rPr>
          <w:noProof/>
        </w:rPr>
        <w:fldChar w:fldCharType="separate"/>
      </w:r>
      <w:r>
        <w:rPr>
          <w:noProof/>
        </w:rPr>
        <w:t>130</w:t>
      </w:r>
      <w:r>
        <w:rPr>
          <w:noProof/>
        </w:rPr>
        <w:fldChar w:fldCharType="end"/>
      </w:r>
    </w:p>
    <w:p w14:paraId="4D2BE74F" w14:textId="27E78819"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_Toc200703001 \h </w:instrText>
      </w:r>
      <w:r>
        <w:rPr>
          <w:noProof/>
        </w:rPr>
      </w:r>
      <w:r>
        <w:rPr>
          <w:noProof/>
        </w:rPr>
        <w:fldChar w:fldCharType="separate"/>
      </w:r>
      <w:r>
        <w:rPr>
          <w:noProof/>
        </w:rPr>
        <w:t>130</w:t>
      </w:r>
      <w:r>
        <w:rPr>
          <w:noProof/>
        </w:rPr>
        <w:fldChar w:fldCharType="end"/>
      </w:r>
    </w:p>
    <w:p w14:paraId="2855AB33" w14:textId="760294F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_Toc200703002 \h </w:instrText>
      </w:r>
      <w:r>
        <w:rPr>
          <w:noProof/>
        </w:rPr>
      </w:r>
      <w:r>
        <w:rPr>
          <w:noProof/>
        </w:rPr>
        <w:fldChar w:fldCharType="separate"/>
      </w:r>
      <w:r>
        <w:rPr>
          <w:noProof/>
        </w:rPr>
        <w:t>130</w:t>
      </w:r>
      <w:r>
        <w:rPr>
          <w:noProof/>
        </w:rPr>
        <w:fldChar w:fldCharType="end"/>
      </w:r>
    </w:p>
    <w:p w14:paraId="799593C6" w14:textId="619339E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_Toc200703003 \h </w:instrText>
      </w:r>
      <w:r>
        <w:rPr>
          <w:noProof/>
        </w:rPr>
      </w:r>
      <w:r>
        <w:rPr>
          <w:noProof/>
        </w:rPr>
        <w:fldChar w:fldCharType="separate"/>
      </w:r>
      <w:r>
        <w:rPr>
          <w:noProof/>
        </w:rPr>
        <w:t>130</w:t>
      </w:r>
      <w:r>
        <w:rPr>
          <w:noProof/>
        </w:rPr>
        <w:fldChar w:fldCharType="end"/>
      </w:r>
    </w:p>
    <w:p w14:paraId="7A53015F" w14:textId="3A111CBF"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_Toc200703004 \h </w:instrText>
      </w:r>
      <w:r>
        <w:rPr>
          <w:noProof/>
        </w:rPr>
      </w:r>
      <w:r>
        <w:rPr>
          <w:noProof/>
        </w:rPr>
        <w:fldChar w:fldCharType="separate"/>
      </w:r>
      <w:r>
        <w:rPr>
          <w:noProof/>
        </w:rPr>
        <w:t>130</w:t>
      </w:r>
      <w:r>
        <w:rPr>
          <w:noProof/>
        </w:rPr>
        <w:fldChar w:fldCharType="end"/>
      </w:r>
    </w:p>
    <w:p w14:paraId="5D688FD2" w14:textId="51180CA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_Toc200703005 \h </w:instrText>
      </w:r>
      <w:r>
        <w:rPr>
          <w:noProof/>
        </w:rPr>
      </w:r>
      <w:r>
        <w:rPr>
          <w:noProof/>
        </w:rPr>
        <w:fldChar w:fldCharType="separate"/>
      </w:r>
      <w:r>
        <w:rPr>
          <w:noProof/>
        </w:rPr>
        <w:t>130</w:t>
      </w:r>
      <w:r>
        <w:rPr>
          <w:noProof/>
        </w:rPr>
        <w:fldChar w:fldCharType="end"/>
      </w:r>
    </w:p>
    <w:p w14:paraId="0F62644D" w14:textId="7D49E40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fldLock="1"/>
      </w:r>
      <w:r>
        <w:rPr>
          <w:noProof/>
        </w:rPr>
        <w:instrText xml:space="preserve"> PAGEREF _Toc200703006 \h </w:instrText>
      </w:r>
      <w:r>
        <w:rPr>
          <w:noProof/>
        </w:rPr>
      </w:r>
      <w:r>
        <w:rPr>
          <w:noProof/>
        </w:rPr>
        <w:fldChar w:fldCharType="separate"/>
      </w:r>
      <w:r>
        <w:rPr>
          <w:noProof/>
        </w:rPr>
        <w:t>131</w:t>
      </w:r>
      <w:r>
        <w:rPr>
          <w:noProof/>
        </w:rPr>
        <w:fldChar w:fldCharType="end"/>
      </w:r>
    </w:p>
    <w:p w14:paraId="4CAE9EDC" w14:textId="5FA5005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_Toc200703007 \h </w:instrText>
      </w:r>
      <w:r>
        <w:rPr>
          <w:noProof/>
        </w:rPr>
      </w:r>
      <w:r>
        <w:rPr>
          <w:noProof/>
        </w:rPr>
        <w:fldChar w:fldCharType="separate"/>
      </w:r>
      <w:r>
        <w:rPr>
          <w:noProof/>
        </w:rPr>
        <w:t>131</w:t>
      </w:r>
      <w:r>
        <w:rPr>
          <w:noProof/>
        </w:rPr>
        <w:fldChar w:fldCharType="end"/>
      </w:r>
    </w:p>
    <w:p w14:paraId="6211434C" w14:textId="7451871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fldLock="1"/>
      </w:r>
      <w:r>
        <w:rPr>
          <w:noProof/>
        </w:rPr>
        <w:instrText xml:space="preserve"> PAGEREF _Toc200703008 \h </w:instrText>
      </w:r>
      <w:r>
        <w:rPr>
          <w:noProof/>
        </w:rPr>
      </w:r>
      <w:r>
        <w:rPr>
          <w:noProof/>
        </w:rPr>
        <w:fldChar w:fldCharType="separate"/>
      </w:r>
      <w:r>
        <w:rPr>
          <w:noProof/>
        </w:rPr>
        <w:t>131</w:t>
      </w:r>
      <w:r>
        <w:rPr>
          <w:noProof/>
        </w:rPr>
        <w:fldChar w:fldCharType="end"/>
      </w:r>
    </w:p>
    <w:p w14:paraId="4B4FB198" w14:textId="03119277"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_Toc200703009 \h </w:instrText>
      </w:r>
      <w:r>
        <w:rPr>
          <w:noProof/>
        </w:rPr>
      </w:r>
      <w:r>
        <w:rPr>
          <w:noProof/>
        </w:rPr>
        <w:fldChar w:fldCharType="separate"/>
      </w:r>
      <w:r>
        <w:rPr>
          <w:noProof/>
        </w:rPr>
        <w:t>131</w:t>
      </w:r>
      <w:r>
        <w:rPr>
          <w:noProof/>
        </w:rPr>
        <w:fldChar w:fldCharType="end"/>
      </w:r>
    </w:p>
    <w:p w14:paraId="4B5CFF24" w14:textId="0A03E12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_Toc200703010 \h </w:instrText>
      </w:r>
      <w:r>
        <w:rPr>
          <w:noProof/>
        </w:rPr>
      </w:r>
      <w:r>
        <w:rPr>
          <w:noProof/>
        </w:rPr>
        <w:fldChar w:fldCharType="separate"/>
      </w:r>
      <w:r>
        <w:rPr>
          <w:noProof/>
        </w:rPr>
        <w:t>131</w:t>
      </w:r>
      <w:r>
        <w:rPr>
          <w:noProof/>
        </w:rPr>
        <w:fldChar w:fldCharType="end"/>
      </w:r>
    </w:p>
    <w:p w14:paraId="49B4E9A2" w14:textId="40037A92"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_Toc200703011 \h </w:instrText>
      </w:r>
      <w:r>
        <w:rPr>
          <w:noProof/>
        </w:rPr>
      </w:r>
      <w:r>
        <w:rPr>
          <w:noProof/>
        </w:rPr>
        <w:fldChar w:fldCharType="separate"/>
      </w:r>
      <w:r>
        <w:rPr>
          <w:noProof/>
        </w:rPr>
        <w:t>131</w:t>
      </w:r>
      <w:r>
        <w:rPr>
          <w:noProof/>
        </w:rPr>
        <w:fldChar w:fldCharType="end"/>
      </w:r>
    </w:p>
    <w:p w14:paraId="3C73D8B9" w14:textId="02D180BA"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_Toc200703012 \h </w:instrText>
      </w:r>
      <w:r>
        <w:rPr>
          <w:noProof/>
        </w:rPr>
      </w:r>
      <w:r>
        <w:rPr>
          <w:noProof/>
        </w:rPr>
        <w:fldChar w:fldCharType="separate"/>
      </w:r>
      <w:r>
        <w:rPr>
          <w:noProof/>
        </w:rPr>
        <w:t>132</w:t>
      </w:r>
      <w:r>
        <w:rPr>
          <w:noProof/>
        </w:rPr>
        <w:fldChar w:fldCharType="end"/>
      </w:r>
    </w:p>
    <w:p w14:paraId="434E0820" w14:textId="5F6E641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_Toc200703013 \h </w:instrText>
      </w:r>
      <w:r>
        <w:rPr>
          <w:noProof/>
        </w:rPr>
      </w:r>
      <w:r>
        <w:rPr>
          <w:noProof/>
        </w:rPr>
        <w:fldChar w:fldCharType="separate"/>
      </w:r>
      <w:r>
        <w:rPr>
          <w:noProof/>
        </w:rPr>
        <w:t>132</w:t>
      </w:r>
      <w:r>
        <w:rPr>
          <w:noProof/>
        </w:rPr>
        <w:fldChar w:fldCharType="end"/>
      </w:r>
    </w:p>
    <w:p w14:paraId="239A8214" w14:textId="6994332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_Toc200703014 \h </w:instrText>
      </w:r>
      <w:r>
        <w:rPr>
          <w:noProof/>
        </w:rPr>
      </w:r>
      <w:r>
        <w:rPr>
          <w:noProof/>
        </w:rPr>
        <w:fldChar w:fldCharType="separate"/>
      </w:r>
      <w:r>
        <w:rPr>
          <w:noProof/>
        </w:rPr>
        <w:t>132</w:t>
      </w:r>
      <w:r>
        <w:rPr>
          <w:noProof/>
        </w:rPr>
        <w:fldChar w:fldCharType="end"/>
      </w:r>
    </w:p>
    <w:p w14:paraId="797CF38F" w14:textId="03CF4DD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_Toc200703015 \h </w:instrText>
      </w:r>
      <w:r>
        <w:rPr>
          <w:noProof/>
        </w:rPr>
      </w:r>
      <w:r>
        <w:rPr>
          <w:noProof/>
        </w:rPr>
        <w:fldChar w:fldCharType="separate"/>
      </w:r>
      <w:r>
        <w:rPr>
          <w:noProof/>
        </w:rPr>
        <w:t>133</w:t>
      </w:r>
      <w:r>
        <w:rPr>
          <w:noProof/>
        </w:rPr>
        <w:fldChar w:fldCharType="end"/>
      </w:r>
    </w:p>
    <w:p w14:paraId="49989AED" w14:textId="0C35798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_Toc200703016 \h </w:instrText>
      </w:r>
      <w:r>
        <w:rPr>
          <w:noProof/>
        </w:rPr>
      </w:r>
      <w:r>
        <w:rPr>
          <w:noProof/>
        </w:rPr>
        <w:fldChar w:fldCharType="separate"/>
      </w:r>
      <w:r>
        <w:rPr>
          <w:noProof/>
        </w:rPr>
        <w:t>133</w:t>
      </w:r>
      <w:r>
        <w:rPr>
          <w:noProof/>
        </w:rPr>
        <w:fldChar w:fldCharType="end"/>
      </w:r>
    </w:p>
    <w:p w14:paraId="7E7C582D" w14:textId="3EA6BA5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fldLock="1"/>
      </w:r>
      <w:r>
        <w:rPr>
          <w:noProof/>
        </w:rPr>
        <w:instrText xml:space="preserve"> PAGEREF _Toc200703017 \h </w:instrText>
      </w:r>
      <w:r>
        <w:rPr>
          <w:noProof/>
        </w:rPr>
      </w:r>
      <w:r>
        <w:rPr>
          <w:noProof/>
        </w:rPr>
        <w:fldChar w:fldCharType="separate"/>
      </w:r>
      <w:r>
        <w:rPr>
          <w:noProof/>
        </w:rPr>
        <w:t>133</w:t>
      </w:r>
      <w:r>
        <w:rPr>
          <w:noProof/>
        </w:rPr>
        <w:fldChar w:fldCharType="end"/>
      </w:r>
    </w:p>
    <w:p w14:paraId="034FADA3" w14:textId="5AA0EC6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_Toc200703018 \h </w:instrText>
      </w:r>
      <w:r>
        <w:rPr>
          <w:noProof/>
        </w:rPr>
      </w:r>
      <w:r>
        <w:rPr>
          <w:noProof/>
        </w:rPr>
        <w:fldChar w:fldCharType="separate"/>
      </w:r>
      <w:r>
        <w:rPr>
          <w:noProof/>
        </w:rPr>
        <w:t>133</w:t>
      </w:r>
      <w:r>
        <w:rPr>
          <w:noProof/>
        </w:rPr>
        <w:fldChar w:fldCharType="end"/>
      </w:r>
    </w:p>
    <w:p w14:paraId="22C50049" w14:textId="0C4EFE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fldLock="1"/>
      </w:r>
      <w:r>
        <w:rPr>
          <w:noProof/>
        </w:rPr>
        <w:instrText xml:space="preserve"> PAGEREF _Toc200703019 \h </w:instrText>
      </w:r>
      <w:r>
        <w:rPr>
          <w:noProof/>
        </w:rPr>
      </w:r>
      <w:r>
        <w:rPr>
          <w:noProof/>
        </w:rPr>
        <w:fldChar w:fldCharType="separate"/>
      </w:r>
      <w:r>
        <w:rPr>
          <w:noProof/>
        </w:rPr>
        <w:t>133</w:t>
      </w:r>
      <w:r>
        <w:rPr>
          <w:noProof/>
        </w:rPr>
        <w:fldChar w:fldCharType="end"/>
      </w:r>
    </w:p>
    <w:p w14:paraId="7AA8C197" w14:textId="48E5EB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fldLock="1"/>
      </w:r>
      <w:r>
        <w:rPr>
          <w:noProof/>
        </w:rPr>
        <w:instrText xml:space="preserve"> PAGEREF _Toc200703020 \h </w:instrText>
      </w:r>
      <w:r>
        <w:rPr>
          <w:noProof/>
        </w:rPr>
      </w:r>
      <w:r>
        <w:rPr>
          <w:noProof/>
        </w:rPr>
        <w:fldChar w:fldCharType="separate"/>
      </w:r>
      <w:r>
        <w:rPr>
          <w:noProof/>
        </w:rPr>
        <w:t>134</w:t>
      </w:r>
      <w:r>
        <w:rPr>
          <w:noProof/>
        </w:rPr>
        <w:fldChar w:fldCharType="end"/>
      </w:r>
    </w:p>
    <w:p w14:paraId="3717C33B" w14:textId="71E911D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fldLock="1"/>
      </w:r>
      <w:r>
        <w:rPr>
          <w:noProof/>
        </w:rPr>
        <w:instrText xml:space="preserve"> PAGEREF _Toc200703021 \h </w:instrText>
      </w:r>
      <w:r>
        <w:rPr>
          <w:noProof/>
        </w:rPr>
      </w:r>
      <w:r>
        <w:rPr>
          <w:noProof/>
        </w:rPr>
        <w:fldChar w:fldCharType="separate"/>
      </w:r>
      <w:r>
        <w:rPr>
          <w:noProof/>
        </w:rPr>
        <w:t>134</w:t>
      </w:r>
      <w:r>
        <w:rPr>
          <w:noProof/>
        </w:rPr>
        <w:fldChar w:fldCharType="end"/>
      </w:r>
    </w:p>
    <w:p w14:paraId="25A96E33" w14:textId="5FDF8F5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fldLock="1"/>
      </w:r>
      <w:r>
        <w:rPr>
          <w:noProof/>
        </w:rPr>
        <w:instrText xml:space="preserve"> PAGEREF _Toc200703022 \h </w:instrText>
      </w:r>
      <w:r>
        <w:rPr>
          <w:noProof/>
        </w:rPr>
      </w:r>
      <w:r>
        <w:rPr>
          <w:noProof/>
        </w:rPr>
        <w:fldChar w:fldCharType="separate"/>
      </w:r>
      <w:r>
        <w:rPr>
          <w:noProof/>
        </w:rPr>
        <w:t>134</w:t>
      </w:r>
      <w:r>
        <w:rPr>
          <w:noProof/>
        </w:rPr>
        <w:fldChar w:fldCharType="end"/>
      </w:r>
    </w:p>
    <w:p w14:paraId="6FF5641B" w14:textId="7C164FF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fldLock="1"/>
      </w:r>
      <w:r>
        <w:rPr>
          <w:noProof/>
        </w:rPr>
        <w:instrText xml:space="preserve"> PAGEREF _Toc200703023 \h </w:instrText>
      </w:r>
      <w:r>
        <w:rPr>
          <w:noProof/>
        </w:rPr>
      </w:r>
      <w:r>
        <w:rPr>
          <w:noProof/>
        </w:rPr>
        <w:fldChar w:fldCharType="separate"/>
      </w:r>
      <w:r>
        <w:rPr>
          <w:noProof/>
        </w:rPr>
        <w:t>134</w:t>
      </w:r>
      <w:r>
        <w:rPr>
          <w:noProof/>
        </w:rPr>
        <w:fldChar w:fldCharType="end"/>
      </w:r>
    </w:p>
    <w:p w14:paraId="340E47E3" w14:textId="6FA4741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fldLock="1"/>
      </w:r>
      <w:r>
        <w:rPr>
          <w:noProof/>
        </w:rPr>
        <w:instrText xml:space="preserve"> PAGEREF _Toc200703024 \h </w:instrText>
      </w:r>
      <w:r>
        <w:rPr>
          <w:noProof/>
        </w:rPr>
      </w:r>
      <w:r>
        <w:rPr>
          <w:noProof/>
        </w:rPr>
        <w:fldChar w:fldCharType="separate"/>
      </w:r>
      <w:r>
        <w:rPr>
          <w:noProof/>
        </w:rPr>
        <w:t>135</w:t>
      </w:r>
      <w:r>
        <w:rPr>
          <w:noProof/>
        </w:rPr>
        <w:fldChar w:fldCharType="end"/>
      </w:r>
    </w:p>
    <w:p w14:paraId="22E88E7B" w14:textId="11C4B7D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_Toc200703025 \h </w:instrText>
      </w:r>
      <w:r>
        <w:rPr>
          <w:noProof/>
        </w:rPr>
      </w:r>
      <w:r>
        <w:rPr>
          <w:noProof/>
        </w:rPr>
        <w:fldChar w:fldCharType="separate"/>
      </w:r>
      <w:r>
        <w:rPr>
          <w:noProof/>
        </w:rPr>
        <w:t>139</w:t>
      </w:r>
      <w:r>
        <w:rPr>
          <w:noProof/>
        </w:rPr>
        <w:fldChar w:fldCharType="end"/>
      </w:r>
    </w:p>
    <w:p w14:paraId="4EAED54E" w14:textId="278C44A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_Toc200703026 \h </w:instrText>
      </w:r>
      <w:r>
        <w:rPr>
          <w:noProof/>
        </w:rPr>
      </w:r>
      <w:r>
        <w:rPr>
          <w:noProof/>
        </w:rPr>
        <w:fldChar w:fldCharType="separate"/>
      </w:r>
      <w:r>
        <w:rPr>
          <w:noProof/>
        </w:rPr>
        <w:t>139</w:t>
      </w:r>
      <w:r>
        <w:rPr>
          <w:noProof/>
        </w:rPr>
        <w:fldChar w:fldCharType="end"/>
      </w:r>
    </w:p>
    <w:p w14:paraId="2439FC43" w14:textId="37A5385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fldLock="1"/>
      </w:r>
      <w:r>
        <w:rPr>
          <w:noProof/>
        </w:rPr>
        <w:instrText xml:space="preserve"> PAGEREF _Toc200703027 \h </w:instrText>
      </w:r>
      <w:r>
        <w:rPr>
          <w:noProof/>
        </w:rPr>
      </w:r>
      <w:r>
        <w:rPr>
          <w:noProof/>
        </w:rPr>
        <w:fldChar w:fldCharType="separate"/>
      </w:r>
      <w:r>
        <w:rPr>
          <w:noProof/>
        </w:rPr>
        <w:t>140</w:t>
      </w:r>
      <w:r>
        <w:rPr>
          <w:noProof/>
        </w:rPr>
        <w:fldChar w:fldCharType="end"/>
      </w:r>
    </w:p>
    <w:p w14:paraId="5F8F5188" w14:textId="0AEB53A0"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_Toc200703028 \h </w:instrText>
      </w:r>
      <w:r>
        <w:rPr>
          <w:noProof/>
        </w:rPr>
      </w:r>
      <w:r>
        <w:rPr>
          <w:noProof/>
        </w:rPr>
        <w:fldChar w:fldCharType="separate"/>
      </w:r>
      <w:r>
        <w:rPr>
          <w:noProof/>
        </w:rPr>
        <w:t>140</w:t>
      </w:r>
      <w:r>
        <w:rPr>
          <w:noProof/>
        </w:rPr>
        <w:fldChar w:fldCharType="end"/>
      </w:r>
    </w:p>
    <w:p w14:paraId="1837BB48" w14:textId="12E1377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_Toc200703029 \h </w:instrText>
      </w:r>
      <w:r>
        <w:rPr>
          <w:noProof/>
        </w:rPr>
      </w:r>
      <w:r>
        <w:rPr>
          <w:noProof/>
        </w:rPr>
        <w:fldChar w:fldCharType="separate"/>
      </w:r>
      <w:r>
        <w:rPr>
          <w:noProof/>
        </w:rPr>
        <w:t>140</w:t>
      </w:r>
      <w:r>
        <w:rPr>
          <w:noProof/>
        </w:rPr>
        <w:fldChar w:fldCharType="end"/>
      </w:r>
    </w:p>
    <w:p w14:paraId="2D1869B6" w14:textId="3D27126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fldLock="1"/>
      </w:r>
      <w:r>
        <w:rPr>
          <w:noProof/>
        </w:rPr>
        <w:instrText xml:space="preserve"> PAGEREF _Toc200703030 \h </w:instrText>
      </w:r>
      <w:r>
        <w:rPr>
          <w:noProof/>
        </w:rPr>
      </w:r>
      <w:r>
        <w:rPr>
          <w:noProof/>
        </w:rPr>
        <w:fldChar w:fldCharType="separate"/>
      </w:r>
      <w:r>
        <w:rPr>
          <w:noProof/>
        </w:rPr>
        <w:t>140</w:t>
      </w:r>
      <w:r>
        <w:rPr>
          <w:noProof/>
        </w:rPr>
        <w:fldChar w:fldCharType="end"/>
      </w:r>
    </w:p>
    <w:p w14:paraId="1C9C3992" w14:textId="53DFD9A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fldLock="1"/>
      </w:r>
      <w:r>
        <w:rPr>
          <w:noProof/>
        </w:rPr>
        <w:instrText xml:space="preserve"> PAGEREF _Toc200703031 \h </w:instrText>
      </w:r>
      <w:r>
        <w:rPr>
          <w:noProof/>
        </w:rPr>
      </w:r>
      <w:r>
        <w:rPr>
          <w:noProof/>
        </w:rPr>
        <w:fldChar w:fldCharType="separate"/>
      </w:r>
      <w:r>
        <w:rPr>
          <w:noProof/>
        </w:rPr>
        <w:t>141</w:t>
      </w:r>
      <w:r>
        <w:rPr>
          <w:noProof/>
        </w:rPr>
        <w:fldChar w:fldCharType="end"/>
      </w:r>
    </w:p>
    <w:p w14:paraId="30595056" w14:textId="21F2C97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fldLock="1"/>
      </w:r>
      <w:r>
        <w:rPr>
          <w:noProof/>
        </w:rPr>
        <w:instrText xml:space="preserve"> PAGEREF _Toc200703032 \h </w:instrText>
      </w:r>
      <w:r>
        <w:rPr>
          <w:noProof/>
        </w:rPr>
      </w:r>
      <w:r>
        <w:rPr>
          <w:noProof/>
        </w:rPr>
        <w:fldChar w:fldCharType="separate"/>
      </w:r>
      <w:r>
        <w:rPr>
          <w:noProof/>
        </w:rPr>
        <w:t>141</w:t>
      </w:r>
      <w:r>
        <w:rPr>
          <w:noProof/>
        </w:rPr>
        <w:fldChar w:fldCharType="end"/>
      </w:r>
    </w:p>
    <w:p w14:paraId="6D6BB2DB" w14:textId="3DBA511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fldLock="1"/>
      </w:r>
      <w:r>
        <w:rPr>
          <w:noProof/>
        </w:rPr>
        <w:instrText xml:space="preserve"> PAGEREF _Toc200703033 \h </w:instrText>
      </w:r>
      <w:r>
        <w:rPr>
          <w:noProof/>
        </w:rPr>
      </w:r>
      <w:r>
        <w:rPr>
          <w:noProof/>
        </w:rPr>
        <w:fldChar w:fldCharType="separate"/>
      </w:r>
      <w:r>
        <w:rPr>
          <w:noProof/>
        </w:rPr>
        <w:t>142</w:t>
      </w:r>
      <w:r>
        <w:rPr>
          <w:noProof/>
        </w:rPr>
        <w:fldChar w:fldCharType="end"/>
      </w:r>
    </w:p>
    <w:p w14:paraId="57B95D90" w14:textId="62B0F22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fldLock="1"/>
      </w:r>
      <w:r>
        <w:rPr>
          <w:noProof/>
        </w:rPr>
        <w:instrText xml:space="preserve"> PAGEREF _Toc200703034 \h </w:instrText>
      </w:r>
      <w:r>
        <w:rPr>
          <w:noProof/>
        </w:rPr>
      </w:r>
      <w:r>
        <w:rPr>
          <w:noProof/>
        </w:rPr>
        <w:fldChar w:fldCharType="separate"/>
      </w:r>
      <w:r>
        <w:rPr>
          <w:noProof/>
        </w:rPr>
        <w:t>142</w:t>
      </w:r>
      <w:r>
        <w:rPr>
          <w:noProof/>
        </w:rPr>
        <w:fldChar w:fldCharType="end"/>
      </w:r>
    </w:p>
    <w:p w14:paraId="7D474DA0" w14:textId="6E8E3E1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fldLock="1"/>
      </w:r>
      <w:r>
        <w:rPr>
          <w:noProof/>
        </w:rPr>
        <w:instrText xml:space="preserve"> PAGEREF _Toc200703035 \h </w:instrText>
      </w:r>
      <w:r>
        <w:rPr>
          <w:noProof/>
        </w:rPr>
      </w:r>
      <w:r>
        <w:rPr>
          <w:noProof/>
        </w:rPr>
        <w:fldChar w:fldCharType="separate"/>
      </w:r>
      <w:r>
        <w:rPr>
          <w:noProof/>
        </w:rPr>
        <w:t>142</w:t>
      </w:r>
      <w:r>
        <w:rPr>
          <w:noProof/>
        </w:rPr>
        <w:fldChar w:fldCharType="end"/>
      </w:r>
    </w:p>
    <w:p w14:paraId="3379FE0B" w14:textId="3EC2E4A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fldLock="1"/>
      </w:r>
      <w:r>
        <w:rPr>
          <w:noProof/>
        </w:rPr>
        <w:instrText xml:space="preserve"> PAGEREF _Toc200703036 \h </w:instrText>
      </w:r>
      <w:r>
        <w:rPr>
          <w:noProof/>
        </w:rPr>
      </w:r>
      <w:r>
        <w:rPr>
          <w:noProof/>
        </w:rPr>
        <w:fldChar w:fldCharType="separate"/>
      </w:r>
      <w:r>
        <w:rPr>
          <w:noProof/>
        </w:rPr>
        <w:t>142</w:t>
      </w:r>
      <w:r>
        <w:rPr>
          <w:noProof/>
        </w:rPr>
        <w:fldChar w:fldCharType="end"/>
      </w:r>
    </w:p>
    <w:p w14:paraId="6A13BCD7" w14:textId="47E28B39"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fldLock="1"/>
      </w:r>
      <w:r>
        <w:rPr>
          <w:noProof/>
        </w:rPr>
        <w:instrText xml:space="preserve"> PAGEREF _Toc200703037 \h </w:instrText>
      </w:r>
      <w:r>
        <w:rPr>
          <w:noProof/>
        </w:rPr>
      </w:r>
      <w:r>
        <w:rPr>
          <w:noProof/>
        </w:rPr>
        <w:fldChar w:fldCharType="separate"/>
      </w:r>
      <w:r>
        <w:rPr>
          <w:noProof/>
        </w:rPr>
        <w:t>143</w:t>
      </w:r>
      <w:r>
        <w:rPr>
          <w:noProof/>
        </w:rPr>
        <w:fldChar w:fldCharType="end"/>
      </w:r>
    </w:p>
    <w:p w14:paraId="124083F0" w14:textId="121D700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fldLock="1"/>
      </w:r>
      <w:r>
        <w:rPr>
          <w:noProof/>
        </w:rPr>
        <w:instrText xml:space="preserve"> PAGEREF _Toc200703038 \h </w:instrText>
      </w:r>
      <w:r>
        <w:rPr>
          <w:noProof/>
        </w:rPr>
      </w:r>
      <w:r>
        <w:rPr>
          <w:noProof/>
        </w:rPr>
        <w:fldChar w:fldCharType="separate"/>
      </w:r>
      <w:r>
        <w:rPr>
          <w:noProof/>
        </w:rPr>
        <w:t>143</w:t>
      </w:r>
      <w:r>
        <w:rPr>
          <w:noProof/>
        </w:rPr>
        <w:fldChar w:fldCharType="end"/>
      </w:r>
    </w:p>
    <w:p w14:paraId="50123D04" w14:textId="0685BBAF"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_Toc200703039 \h </w:instrText>
      </w:r>
      <w:r>
        <w:rPr>
          <w:noProof/>
        </w:rPr>
      </w:r>
      <w:r>
        <w:rPr>
          <w:noProof/>
        </w:rPr>
        <w:fldChar w:fldCharType="separate"/>
      </w:r>
      <w:r>
        <w:rPr>
          <w:noProof/>
        </w:rPr>
        <w:t>143</w:t>
      </w:r>
      <w:r>
        <w:rPr>
          <w:noProof/>
        </w:rPr>
        <w:fldChar w:fldCharType="end"/>
      </w:r>
    </w:p>
    <w:p w14:paraId="66BBB072" w14:textId="7AD578E0" w:rsidR="00762BA8" w:rsidRDefault="00762BA8">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fldLock="1"/>
      </w:r>
      <w:r>
        <w:rPr>
          <w:noProof/>
        </w:rPr>
        <w:instrText xml:space="preserve"> PAGEREF _Toc200703040 \h </w:instrText>
      </w:r>
      <w:r>
        <w:rPr>
          <w:noProof/>
        </w:rPr>
      </w:r>
      <w:r>
        <w:rPr>
          <w:noProof/>
        </w:rPr>
        <w:fldChar w:fldCharType="separate"/>
      </w:r>
      <w:r>
        <w:rPr>
          <w:noProof/>
        </w:rPr>
        <w:t>143</w:t>
      </w:r>
      <w:r>
        <w:rPr>
          <w:noProof/>
        </w:rPr>
        <w:fldChar w:fldCharType="end"/>
      </w:r>
    </w:p>
    <w:p w14:paraId="496CF821" w14:textId="10B7F8E2"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fldLock="1"/>
      </w:r>
      <w:r>
        <w:rPr>
          <w:noProof/>
        </w:rPr>
        <w:instrText xml:space="preserve"> PAGEREF _Toc200703041 \h </w:instrText>
      </w:r>
      <w:r>
        <w:rPr>
          <w:noProof/>
        </w:rPr>
      </w:r>
      <w:r>
        <w:rPr>
          <w:noProof/>
        </w:rPr>
        <w:fldChar w:fldCharType="separate"/>
      </w:r>
      <w:r>
        <w:rPr>
          <w:noProof/>
        </w:rPr>
        <w:t>143</w:t>
      </w:r>
      <w:r>
        <w:rPr>
          <w:noProof/>
        </w:rPr>
        <w:fldChar w:fldCharType="end"/>
      </w:r>
    </w:p>
    <w:p w14:paraId="7477E759" w14:textId="248DABAE"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_Toc200703042 \h </w:instrText>
      </w:r>
      <w:r>
        <w:rPr>
          <w:noProof/>
        </w:rPr>
      </w:r>
      <w:r>
        <w:rPr>
          <w:noProof/>
        </w:rPr>
        <w:fldChar w:fldCharType="separate"/>
      </w:r>
      <w:r>
        <w:rPr>
          <w:noProof/>
        </w:rPr>
        <w:t>143</w:t>
      </w:r>
      <w:r>
        <w:rPr>
          <w:noProof/>
        </w:rPr>
        <w:fldChar w:fldCharType="end"/>
      </w:r>
    </w:p>
    <w:p w14:paraId="36F3279C" w14:textId="1943D9D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_Toc200703043 \h </w:instrText>
      </w:r>
      <w:r>
        <w:rPr>
          <w:noProof/>
        </w:rPr>
      </w:r>
      <w:r>
        <w:rPr>
          <w:noProof/>
        </w:rPr>
        <w:fldChar w:fldCharType="separate"/>
      </w:r>
      <w:r>
        <w:rPr>
          <w:noProof/>
        </w:rPr>
        <w:t>143</w:t>
      </w:r>
      <w:r>
        <w:rPr>
          <w:noProof/>
        </w:rPr>
        <w:fldChar w:fldCharType="end"/>
      </w:r>
    </w:p>
    <w:p w14:paraId="29436344" w14:textId="6F8672EC"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_Toc200703044 \h </w:instrText>
      </w:r>
      <w:r>
        <w:rPr>
          <w:noProof/>
        </w:rPr>
      </w:r>
      <w:r>
        <w:rPr>
          <w:noProof/>
        </w:rPr>
        <w:fldChar w:fldCharType="separate"/>
      </w:r>
      <w:r>
        <w:rPr>
          <w:noProof/>
        </w:rPr>
        <w:t>144</w:t>
      </w:r>
      <w:r>
        <w:rPr>
          <w:noProof/>
        </w:rPr>
        <w:fldChar w:fldCharType="end"/>
      </w:r>
    </w:p>
    <w:p w14:paraId="1943E825" w14:textId="4F2E0AF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fldLock="1"/>
      </w:r>
      <w:r>
        <w:rPr>
          <w:noProof/>
        </w:rPr>
        <w:instrText xml:space="preserve"> PAGEREF _Toc200703045 \h </w:instrText>
      </w:r>
      <w:r>
        <w:rPr>
          <w:noProof/>
        </w:rPr>
      </w:r>
      <w:r>
        <w:rPr>
          <w:noProof/>
        </w:rPr>
        <w:fldChar w:fldCharType="separate"/>
      </w:r>
      <w:r>
        <w:rPr>
          <w:noProof/>
        </w:rPr>
        <w:t>144</w:t>
      </w:r>
      <w:r>
        <w:rPr>
          <w:noProof/>
        </w:rPr>
        <w:fldChar w:fldCharType="end"/>
      </w:r>
    </w:p>
    <w:p w14:paraId="5D2D8F02" w14:textId="5A71A89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fldLock="1"/>
      </w:r>
      <w:r>
        <w:rPr>
          <w:noProof/>
        </w:rPr>
        <w:instrText xml:space="preserve"> PAGEREF _Toc200703046 \h </w:instrText>
      </w:r>
      <w:r>
        <w:rPr>
          <w:noProof/>
        </w:rPr>
      </w:r>
      <w:r>
        <w:rPr>
          <w:noProof/>
        </w:rPr>
        <w:fldChar w:fldCharType="separate"/>
      </w:r>
      <w:r>
        <w:rPr>
          <w:noProof/>
        </w:rPr>
        <w:t>144</w:t>
      </w:r>
      <w:r>
        <w:rPr>
          <w:noProof/>
        </w:rPr>
        <w:fldChar w:fldCharType="end"/>
      </w:r>
    </w:p>
    <w:p w14:paraId="37D42914" w14:textId="38D31856"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fldLock="1"/>
      </w:r>
      <w:r>
        <w:rPr>
          <w:noProof/>
        </w:rPr>
        <w:instrText xml:space="preserve"> PAGEREF _Toc200703047 \h </w:instrText>
      </w:r>
      <w:r>
        <w:rPr>
          <w:noProof/>
        </w:rPr>
      </w:r>
      <w:r>
        <w:rPr>
          <w:noProof/>
        </w:rPr>
        <w:fldChar w:fldCharType="separate"/>
      </w:r>
      <w:r>
        <w:rPr>
          <w:noProof/>
        </w:rPr>
        <w:t>144</w:t>
      </w:r>
      <w:r>
        <w:rPr>
          <w:noProof/>
        </w:rPr>
        <w:fldChar w:fldCharType="end"/>
      </w:r>
    </w:p>
    <w:p w14:paraId="6138A693" w14:textId="398EB0F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fldLock="1"/>
      </w:r>
      <w:r>
        <w:rPr>
          <w:noProof/>
        </w:rPr>
        <w:instrText xml:space="preserve"> PAGEREF _Toc200703048 \h </w:instrText>
      </w:r>
      <w:r>
        <w:rPr>
          <w:noProof/>
        </w:rPr>
      </w:r>
      <w:r>
        <w:rPr>
          <w:noProof/>
        </w:rPr>
        <w:fldChar w:fldCharType="separate"/>
      </w:r>
      <w:r>
        <w:rPr>
          <w:noProof/>
        </w:rPr>
        <w:t>144</w:t>
      </w:r>
      <w:r>
        <w:rPr>
          <w:noProof/>
        </w:rPr>
        <w:fldChar w:fldCharType="end"/>
      </w:r>
    </w:p>
    <w:p w14:paraId="555B4C16" w14:textId="7304DDA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_Toc200703049 \h </w:instrText>
      </w:r>
      <w:r>
        <w:rPr>
          <w:noProof/>
        </w:rPr>
      </w:r>
      <w:r>
        <w:rPr>
          <w:noProof/>
        </w:rPr>
        <w:fldChar w:fldCharType="separate"/>
      </w:r>
      <w:r>
        <w:rPr>
          <w:noProof/>
        </w:rPr>
        <w:t>144</w:t>
      </w:r>
      <w:r>
        <w:rPr>
          <w:noProof/>
        </w:rPr>
        <w:fldChar w:fldCharType="end"/>
      </w:r>
    </w:p>
    <w:p w14:paraId="2A82DD68" w14:textId="5892340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fldLock="1"/>
      </w:r>
      <w:r>
        <w:rPr>
          <w:noProof/>
        </w:rPr>
        <w:instrText xml:space="preserve"> PAGEREF _Toc200703050 \h </w:instrText>
      </w:r>
      <w:r>
        <w:rPr>
          <w:noProof/>
        </w:rPr>
      </w:r>
      <w:r>
        <w:rPr>
          <w:noProof/>
        </w:rPr>
        <w:fldChar w:fldCharType="separate"/>
      </w:r>
      <w:r>
        <w:rPr>
          <w:noProof/>
        </w:rPr>
        <w:t>144</w:t>
      </w:r>
      <w:r>
        <w:rPr>
          <w:noProof/>
        </w:rPr>
        <w:fldChar w:fldCharType="end"/>
      </w:r>
    </w:p>
    <w:p w14:paraId="7974AA75" w14:textId="254790C4"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fldLock="1"/>
      </w:r>
      <w:r>
        <w:rPr>
          <w:noProof/>
        </w:rPr>
        <w:instrText xml:space="preserve"> PAGEREF _Toc200703051 \h </w:instrText>
      </w:r>
      <w:r>
        <w:rPr>
          <w:noProof/>
        </w:rPr>
      </w:r>
      <w:r>
        <w:rPr>
          <w:noProof/>
        </w:rPr>
        <w:fldChar w:fldCharType="separate"/>
      </w:r>
      <w:r>
        <w:rPr>
          <w:noProof/>
        </w:rPr>
        <w:t>145</w:t>
      </w:r>
      <w:r>
        <w:rPr>
          <w:noProof/>
        </w:rPr>
        <w:fldChar w:fldCharType="end"/>
      </w:r>
    </w:p>
    <w:p w14:paraId="0BBC35E1" w14:textId="5BD1058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fldLock="1"/>
      </w:r>
      <w:r>
        <w:rPr>
          <w:noProof/>
        </w:rPr>
        <w:instrText xml:space="preserve"> PAGEREF _Toc200703052 \h </w:instrText>
      </w:r>
      <w:r>
        <w:rPr>
          <w:noProof/>
        </w:rPr>
      </w:r>
      <w:r>
        <w:rPr>
          <w:noProof/>
        </w:rPr>
        <w:fldChar w:fldCharType="separate"/>
      </w:r>
      <w:r>
        <w:rPr>
          <w:noProof/>
        </w:rPr>
        <w:t>145</w:t>
      </w:r>
      <w:r>
        <w:rPr>
          <w:noProof/>
        </w:rPr>
        <w:fldChar w:fldCharType="end"/>
      </w:r>
    </w:p>
    <w:p w14:paraId="4E6BB774" w14:textId="04E4C8C7"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fldLock="1"/>
      </w:r>
      <w:r>
        <w:rPr>
          <w:noProof/>
        </w:rPr>
        <w:instrText xml:space="preserve"> PAGEREF _Toc200703053 \h </w:instrText>
      </w:r>
      <w:r>
        <w:rPr>
          <w:noProof/>
        </w:rPr>
      </w:r>
      <w:r>
        <w:rPr>
          <w:noProof/>
        </w:rPr>
        <w:fldChar w:fldCharType="separate"/>
      </w:r>
      <w:r>
        <w:rPr>
          <w:noProof/>
        </w:rPr>
        <w:t>145</w:t>
      </w:r>
      <w:r>
        <w:rPr>
          <w:noProof/>
        </w:rPr>
        <w:fldChar w:fldCharType="end"/>
      </w:r>
    </w:p>
    <w:p w14:paraId="1569B842" w14:textId="01B6C01C" w:rsidR="00762BA8" w:rsidRDefault="00762BA8">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fldLock="1"/>
      </w:r>
      <w:r>
        <w:rPr>
          <w:noProof/>
        </w:rPr>
        <w:instrText xml:space="preserve"> PAGEREF _Toc200703054 \h </w:instrText>
      </w:r>
      <w:r>
        <w:rPr>
          <w:noProof/>
        </w:rPr>
      </w:r>
      <w:r>
        <w:rPr>
          <w:noProof/>
        </w:rPr>
        <w:fldChar w:fldCharType="separate"/>
      </w:r>
      <w:r>
        <w:rPr>
          <w:noProof/>
        </w:rPr>
        <w:t>146</w:t>
      </w:r>
      <w:r>
        <w:rPr>
          <w:noProof/>
        </w:rPr>
        <w:fldChar w:fldCharType="end"/>
      </w:r>
    </w:p>
    <w:p w14:paraId="13CE6AA9" w14:textId="6FF7B0E7"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_Toc200703055 \h </w:instrText>
      </w:r>
      <w:r>
        <w:rPr>
          <w:noProof/>
        </w:rPr>
      </w:r>
      <w:r>
        <w:rPr>
          <w:noProof/>
        </w:rPr>
        <w:fldChar w:fldCharType="separate"/>
      </w:r>
      <w:r>
        <w:rPr>
          <w:noProof/>
        </w:rPr>
        <w:t>146</w:t>
      </w:r>
      <w:r>
        <w:rPr>
          <w:noProof/>
        </w:rPr>
        <w:fldChar w:fldCharType="end"/>
      </w:r>
    </w:p>
    <w:p w14:paraId="70DE8F16" w14:textId="6B3622B1"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_Toc200703056 \h </w:instrText>
      </w:r>
      <w:r>
        <w:rPr>
          <w:noProof/>
        </w:rPr>
      </w:r>
      <w:r>
        <w:rPr>
          <w:noProof/>
        </w:rPr>
        <w:fldChar w:fldCharType="separate"/>
      </w:r>
      <w:r>
        <w:rPr>
          <w:noProof/>
        </w:rPr>
        <w:t>146</w:t>
      </w:r>
      <w:r>
        <w:rPr>
          <w:noProof/>
        </w:rPr>
        <w:fldChar w:fldCharType="end"/>
      </w:r>
    </w:p>
    <w:p w14:paraId="252439F4" w14:textId="1A7B611E"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_Toc200703057 \h </w:instrText>
      </w:r>
      <w:r>
        <w:rPr>
          <w:noProof/>
        </w:rPr>
      </w:r>
      <w:r>
        <w:rPr>
          <w:noProof/>
        </w:rPr>
        <w:fldChar w:fldCharType="separate"/>
      </w:r>
      <w:r>
        <w:rPr>
          <w:noProof/>
        </w:rPr>
        <w:t>147</w:t>
      </w:r>
      <w:r>
        <w:rPr>
          <w:noProof/>
        </w:rPr>
        <w:fldChar w:fldCharType="end"/>
      </w:r>
    </w:p>
    <w:p w14:paraId="79CFFBF6" w14:textId="384194B3"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fldLock="1"/>
      </w:r>
      <w:r>
        <w:rPr>
          <w:noProof/>
        </w:rPr>
        <w:instrText xml:space="preserve"> PAGEREF _Toc200703058 \h </w:instrText>
      </w:r>
      <w:r>
        <w:rPr>
          <w:noProof/>
        </w:rPr>
      </w:r>
      <w:r>
        <w:rPr>
          <w:noProof/>
        </w:rPr>
        <w:fldChar w:fldCharType="separate"/>
      </w:r>
      <w:r>
        <w:rPr>
          <w:noProof/>
        </w:rPr>
        <w:t>147</w:t>
      </w:r>
      <w:r>
        <w:rPr>
          <w:noProof/>
        </w:rPr>
        <w:fldChar w:fldCharType="end"/>
      </w:r>
    </w:p>
    <w:p w14:paraId="3B0200A8" w14:textId="429D2751"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fldLock="1"/>
      </w:r>
      <w:r>
        <w:rPr>
          <w:noProof/>
        </w:rPr>
        <w:instrText xml:space="preserve"> PAGEREF _Toc200703059 \h </w:instrText>
      </w:r>
      <w:r>
        <w:rPr>
          <w:noProof/>
        </w:rPr>
      </w:r>
      <w:r>
        <w:rPr>
          <w:noProof/>
        </w:rPr>
        <w:fldChar w:fldCharType="separate"/>
      </w:r>
      <w:r>
        <w:rPr>
          <w:noProof/>
        </w:rPr>
        <w:t>147</w:t>
      </w:r>
      <w:r>
        <w:rPr>
          <w:noProof/>
        </w:rPr>
        <w:fldChar w:fldCharType="end"/>
      </w:r>
    </w:p>
    <w:p w14:paraId="56E00346" w14:textId="473E77E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fldLock="1"/>
      </w:r>
      <w:r>
        <w:rPr>
          <w:noProof/>
        </w:rPr>
        <w:instrText xml:space="preserve"> PAGEREF _Toc200703060 \h </w:instrText>
      </w:r>
      <w:r>
        <w:rPr>
          <w:noProof/>
        </w:rPr>
      </w:r>
      <w:r>
        <w:rPr>
          <w:noProof/>
        </w:rPr>
        <w:fldChar w:fldCharType="separate"/>
      </w:r>
      <w:r>
        <w:rPr>
          <w:noProof/>
        </w:rPr>
        <w:t>148</w:t>
      </w:r>
      <w:r>
        <w:rPr>
          <w:noProof/>
        </w:rPr>
        <w:fldChar w:fldCharType="end"/>
      </w:r>
    </w:p>
    <w:p w14:paraId="6AEA70E4" w14:textId="2AA56C7C"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fldLock="1"/>
      </w:r>
      <w:r>
        <w:rPr>
          <w:noProof/>
        </w:rPr>
        <w:instrText xml:space="preserve"> PAGEREF _Toc200703061 \h </w:instrText>
      </w:r>
      <w:r>
        <w:rPr>
          <w:noProof/>
        </w:rPr>
      </w:r>
      <w:r>
        <w:rPr>
          <w:noProof/>
        </w:rPr>
        <w:fldChar w:fldCharType="separate"/>
      </w:r>
      <w:r>
        <w:rPr>
          <w:noProof/>
        </w:rPr>
        <w:t>148</w:t>
      </w:r>
      <w:r>
        <w:rPr>
          <w:noProof/>
        </w:rPr>
        <w:fldChar w:fldCharType="end"/>
      </w:r>
    </w:p>
    <w:p w14:paraId="3EF9BA36" w14:textId="4221BB3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fldLock="1"/>
      </w:r>
      <w:r>
        <w:rPr>
          <w:noProof/>
        </w:rPr>
        <w:instrText xml:space="preserve"> PAGEREF _Toc200703062 \h </w:instrText>
      </w:r>
      <w:r>
        <w:rPr>
          <w:noProof/>
        </w:rPr>
      </w:r>
      <w:r>
        <w:rPr>
          <w:noProof/>
        </w:rPr>
        <w:fldChar w:fldCharType="separate"/>
      </w:r>
      <w:r>
        <w:rPr>
          <w:noProof/>
        </w:rPr>
        <w:t>148</w:t>
      </w:r>
      <w:r>
        <w:rPr>
          <w:noProof/>
        </w:rPr>
        <w:fldChar w:fldCharType="end"/>
      </w:r>
    </w:p>
    <w:p w14:paraId="0D698C4D" w14:textId="1B050C5D" w:rsidR="00762BA8" w:rsidRDefault="00762BA8">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_Toc200703063 \h </w:instrText>
      </w:r>
      <w:r>
        <w:rPr>
          <w:noProof/>
        </w:rPr>
      </w:r>
      <w:r>
        <w:rPr>
          <w:noProof/>
        </w:rPr>
        <w:fldChar w:fldCharType="separate"/>
      </w:r>
      <w:r>
        <w:rPr>
          <w:noProof/>
        </w:rPr>
        <w:t>149</w:t>
      </w:r>
      <w:r>
        <w:rPr>
          <w:noProof/>
        </w:rPr>
        <w:fldChar w:fldCharType="end"/>
      </w:r>
    </w:p>
    <w:p w14:paraId="253821EB" w14:textId="7DBDFB1A"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fldLock="1"/>
      </w:r>
      <w:r>
        <w:rPr>
          <w:noProof/>
        </w:rPr>
        <w:instrText xml:space="preserve"> PAGEREF _Toc200703064 \h </w:instrText>
      </w:r>
      <w:r>
        <w:rPr>
          <w:noProof/>
        </w:rPr>
      </w:r>
      <w:r>
        <w:rPr>
          <w:noProof/>
        </w:rPr>
        <w:fldChar w:fldCharType="separate"/>
      </w:r>
      <w:r>
        <w:rPr>
          <w:noProof/>
        </w:rPr>
        <w:t>149</w:t>
      </w:r>
      <w:r>
        <w:rPr>
          <w:noProof/>
        </w:rPr>
        <w:fldChar w:fldCharType="end"/>
      </w:r>
    </w:p>
    <w:p w14:paraId="7579F3D5" w14:textId="48ACEE5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fldLock="1"/>
      </w:r>
      <w:r>
        <w:rPr>
          <w:noProof/>
        </w:rPr>
        <w:instrText xml:space="preserve"> PAGEREF _Toc200703065 \h </w:instrText>
      </w:r>
      <w:r>
        <w:rPr>
          <w:noProof/>
        </w:rPr>
      </w:r>
      <w:r>
        <w:rPr>
          <w:noProof/>
        </w:rPr>
        <w:fldChar w:fldCharType="separate"/>
      </w:r>
      <w:r>
        <w:rPr>
          <w:noProof/>
        </w:rPr>
        <w:t>149</w:t>
      </w:r>
      <w:r>
        <w:rPr>
          <w:noProof/>
        </w:rPr>
        <w:fldChar w:fldCharType="end"/>
      </w:r>
    </w:p>
    <w:p w14:paraId="628C2CCF" w14:textId="593E0DAD"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fldLock="1"/>
      </w:r>
      <w:r>
        <w:rPr>
          <w:noProof/>
        </w:rPr>
        <w:instrText xml:space="preserve"> PAGEREF _Toc200703066 \h </w:instrText>
      </w:r>
      <w:r>
        <w:rPr>
          <w:noProof/>
        </w:rPr>
      </w:r>
      <w:r>
        <w:rPr>
          <w:noProof/>
        </w:rPr>
        <w:fldChar w:fldCharType="separate"/>
      </w:r>
      <w:r>
        <w:rPr>
          <w:noProof/>
        </w:rPr>
        <w:t>150</w:t>
      </w:r>
      <w:r>
        <w:rPr>
          <w:noProof/>
        </w:rPr>
        <w:fldChar w:fldCharType="end"/>
      </w:r>
    </w:p>
    <w:p w14:paraId="369FF9E9" w14:textId="2559F5E2"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fldLock="1"/>
      </w:r>
      <w:r>
        <w:rPr>
          <w:noProof/>
        </w:rPr>
        <w:instrText xml:space="preserve"> PAGEREF _Toc200703067 \h </w:instrText>
      </w:r>
      <w:r>
        <w:rPr>
          <w:noProof/>
        </w:rPr>
      </w:r>
      <w:r>
        <w:rPr>
          <w:noProof/>
        </w:rPr>
        <w:fldChar w:fldCharType="separate"/>
      </w:r>
      <w:r>
        <w:rPr>
          <w:noProof/>
        </w:rPr>
        <w:t>150</w:t>
      </w:r>
      <w:r>
        <w:rPr>
          <w:noProof/>
        </w:rPr>
        <w:fldChar w:fldCharType="end"/>
      </w:r>
    </w:p>
    <w:p w14:paraId="32432B06" w14:textId="73891918"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fldLock="1"/>
      </w:r>
      <w:r>
        <w:rPr>
          <w:noProof/>
        </w:rPr>
        <w:instrText xml:space="preserve"> PAGEREF _Toc200703068 \h </w:instrText>
      </w:r>
      <w:r>
        <w:rPr>
          <w:noProof/>
        </w:rPr>
      </w:r>
      <w:r>
        <w:rPr>
          <w:noProof/>
        </w:rPr>
        <w:fldChar w:fldCharType="separate"/>
      </w:r>
      <w:r>
        <w:rPr>
          <w:noProof/>
        </w:rPr>
        <w:t>150</w:t>
      </w:r>
      <w:r>
        <w:rPr>
          <w:noProof/>
        </w:rPr>
        <w:fldChar w:fldCharType="end"/>
      </w:r>
    </w:p>
    <w:p w14:paraId="55D654AD" w14:textId="488B1FEB"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fldLock="1"/>
      </w:r>
      <w:r>
        <w:rPr>
          <w:noProof/>
        </w:rPr>
        <w:instrText xml:space="preserve"> PAGEREF _Toc200703069 \h </w:instrText>
      </w:r>
      <w:r>
        <w:rPr>
          <w:noProof/>
        </w:rPr>
      </w:r>
      <w:r>
        <w:rPr>
          <w:noProof/>
        </w:rPr>
        <w:fldChar w:fldCharType="separate"/>
      </w:r>
      <w:r>
        <w:rPr>
          <w:noProof/>
        </w:rPr>
        <w:t>150</w:t>
      </w:r>
      <w:r>
        <w:rPr>
          <w:noProof/>
        </w:rPr>
        <w:fldChar w:fldCharType="end"/>
      </w:r>
    </w:p>
    <w:p w14:paraId="1A7B6656" w14:textId="427F7205" w:rsidR="00762BA8" w:rsidRDefault="00762BA8">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fldLock="1"/>
      </w:r>
      <w:r>
        <w:rPr>
          <w:noProof/>
        </w:rPr>
        <w:instrText xml:space="preserve"> PAGEREF _Toc200703070 \h </w:instrText>
      </w:r>
      <w:r>
        <w:rPr>
          <w:noProof/>
        </w:rPr>
      </w:r>
      <w:r>
        <w:rPr>
          <w:noProof/>
        </w:rPr>
        <w:fldChar w:fldCharType="separate"/>
      </w:r>
      <w:r>
        <w:rPr>
          <w:noProof/>
        </w:rPr>
        <w:t>151</w:t>
      </w:r>
      <w:r>
        <w:rPr>
          <w:noProof/>
        </w:rPr>
        <w:fldChar w:fldCharType="end"/>
      </w:r>
    </w:p>
    <w:p w14:paraId="0B11C3E4" w14:textId="77BFE3D1" w:rsidR="00762BA8" w:rsidRDefault="00762BA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_Toc200703071 \h </w:instrText>
      </w:r>
      <w:r>
        <w:rPr>
          <w:noProof/>
        </w:rPr>
      </w:r>
      <w:r>
        <w:rPr>
          <w:noProof/>
        </w:rPr>
        <w:fldChar w:fldCharType="separate"/>
      </w:r>
      <w:r>
        <w:rPr>
          <w:noProof/>
        </w:rPr>
        <w:t>152</w:t>
      </w:r>
      <w:r>
        <w:rPr>
          <w:noProof/>
        </w:rPr>
        <w:fldChar w:fldCharType="end"/>
      </w:r>
    </w:p>
    <w:p w14:paraId="4394C2B7" w14:textId="19DF7A90"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_Toc200703072 \h </w:instrText>
      </w:r>
      <w:r>
        <w:rPr>
          <w:noProof/>
        </w:rPr>
      </w:r>
      <w:r>
        <w:rPr>
          <w:noProof/>
        </w:rPr>
        <w:fldChar w:fldCharType="separate"/>
      </w:r>
      <w:r>
        <w:rPr>
          <w:noProof/>
        </w:rPr>
        <w:t>152</w:t>
      </w:r>
      <w:r>
        <w:rPr>
          <w:noProof/>
        </w:rPr>
        <w:fldChar w:fldCharType="end"/>
      </w:r>
    </w:p>
    <w:p w14:paraId="3CFECBDC" w14:textId="0F3CA1AB" w:rsidR="00762BA8" w:rsidRDefault="00762BA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_Toc200703073 \h </w:instrText>
      </w:r>
      <w:r>
        <w:rPr>
          <w:noProof/>
        </w:rPr>
      </w:r>
      <w:r>
        <w:rPr>
          <w:noProof/>
        </w:rPr>
        <w:fldChar w:fldCharType="separate"/>
      </w:r>
      <w:r>
        <w:rPr>
          <w:noProof/>
        </w:rPr>
        <w:t>152</w:t>
      </w:r>
      <w:r>
        <w:rPr>
          <w:noProof/>
        </w:rPr>
        <w:fldChar w:fldCharType="end"/>
      </w:r>
    </w:p>
    <w:p w14:paraId="15DF878C" w14:textId="1C3E813D" w:rsidR="00762BA8" w:rsidRDefault="00762BA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_Toc200703074 \h </w:instrText>
      </w:r>
      <w:r>
        <w:rPr>
          <w:noProof/>
        </w:rPr>
      </w:r>
      <w:r>
        <w:rPr>
          <w:noProof/>
        </w:rPr>
        <w:fldChar w:fldCharType="separate"/>
      </w:r>
      <w:r>
        <w:rPr>
          <w:noProof/>
        </w:rPr>
        <w:t>240</w:t>
      </w:r>
      <w:r>
        <w:rPr>
          <w:noProof/>
        </w:rPr>
        <w:fldChar w:fldCharType="end"/>
      </w:r>
    </w:p>
    <w:p w14:paraId="28B910C9" w14:textId="3B5FCA6B" w:rsidR="00080512" w:rsidRPr="004D3578" w:rsidRDefault="00BE2D26">
      <w:r>
        <w:rPr>
          <w:noProof/>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7314"/>
      <w:bookmarkStart w:id="26" w:name="_Toc200702698"/>
      <w:bookmarkEnd w:id="10"/>
      <w:r w:rsidRPr="004D3578">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4BA5176" w14:textId="77777777" w:rsidR="00080512" w:rsidRPr="004D3578" w:rsidRDefault="00080512">
      <w:r w:rsidRPr="004D3578">
        <w:t xml:space="preserve">This Technical </w:t>
      </w:r>
      <w:bookmarkStart w:id="27" w:name="spectype3"/>
      <w:r w:rsidRPr="00E92CBF">
        <w:t>Specification</w:t>
      </w:r>
      <w:bookmarkEnd w:id="27"/>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8" w:name="introduction"/>
      <w:bookmarkStart w:id="29" w:name="_Toc24925762"/>
      <w:bookmarkStart w:id="30" w:name="_Toc24925940"/>
      <w:bookmarkStart w:id="31" w:name="_Toc24926116"/>
      <w:bookmarkStart w:id="32" w:name="_Toc33963969"/>
      <w:bookmarkStart w:id="33" w:name="_Toc33980725"/>
      <w:bookmarkStart w:id="34" w:name="_Toc36462525"/>
      <w:bookmarkStart w:id="35" w:name="_Toc36462721"/>
      <w:bookmarkStart w:id="36" w:name="_Toc43025960"/>
      <w:bookmarkStart w:id="37" w:name="_Toc49763494"/>
      <w:bookmarkStart w:id="38" w:name="_Toc56754190"/>
      <w:bookmarkStart w:id="39" w:name="_Toc88742956"/>
      <w:bookmarkStart w:id="40" w:name="_Toc101253865"/>
      <w:bookmarkStart w:id="41" w:name="_Toc101254304"/>
      <w:bookmarkStart w:id="42" w:name="_Toc104112016"/>
      <w:bookmarkStart w:id="43" w:name="_Toc104192193"/>
      <w:bookmarkStart w:id="44" w:name="_Toc104192753"/>
      <w:bookmarkStart w:id="45" w:name="_Toc133336128"/>
      <w:bookmarkStart w:id="46" w:name="_Toc143984615"/>
      <w:bookmarkStart w:id="47" w:name="_Toc144147391"/>
      <w:bookmarkStart w:id="48" w:name="_Toc153885185"/>
      <w:bookmarkStart w:id="49" w:name="_Toc177547315"/>
      <w:bookmarkStart w:id="50" w:name="_Toc200702699"/>
      <w:bookmarkEnd w:id="28"/>
      <w:r w:rsidRPr="001D2CEF">
        <w:t>1</w:t>
      </w:r>
      <w:r w:rsidRPr="001D2CEF">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1" w:name="_Toc24925763"/>
      <w:bookmarkStart w:id="52" w:name="_Toc24925941"/>
      <w:bookmarkStart w:id="53" w:name="_Toc24926117"/>
      <w:bookmarkStart w:id="54" w:name="_Toc33963970"/>
      <w:bookmarkStart w:id="55" w:name="_Toc33980726"/>
      <w:bookmarkStart w:id="56" w:name="_Toc36462526"/>
      <w:bookmarkStart w:id="57" w:name="_Toc36462722"/>
      <w:bookmarkStart w:id="58" w:name="_Toc43025961"/>
      <w:bookmarkStart w:id="59" w:name="_Toc49763495"/>
      <w:bookmarkStart w:id="60" w:name="_Toc56754191"/>
      <w:bookmarkStart w:id="61" w:name="_Toc88742957"/>
      <w:bookmarkStart w:id="62" w:name="_Toc101253866"/>
      <w:bookmarkStart w:id="63" w:name="_Toc101254305"/>
      <w:bookmarkStart w:id="64" w:name="_Toc104112017"/>
      <w:bookmarkStart w:id="65" w:name="_Toc104192194"/>
      <w:bookmarkStart w:id="66" w:name="_Toc104192754"/>
      <w:bookmarkStart w:id="67" w:name="_Toc133336129"/>
      <w:bookmarkStart w:id="68" w:name="_Toc143984616"/>
      <w:bookmarkStart w:id="69" w:name="_Toc144147392"/>
      <w:bookmarkStart w:id="70" w:name="_Toc153885186"/>
      <w:bookmarkStart w:id="71" w:name="_Toc177547316"/>
      <w:bookmarkStart w:id="72" w:name="_Toc200702700"/>
      <w:r w:rsidRPr="001D2CEF">
        <w:t>2</w:t>
      </w:r>
      <w:r w:rsidRPr="001D2CEF">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3"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3"/>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74"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4"/>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5"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76" w:name="OLE_LINK2"/>
      <w:bookmarkStart w:id="77" w:name="OLE_LINK4"/>
      <w:r w:rsidR="004A246B" w:rsidRPr="001B7C50">
        <w:t>]</w:t>
      </w:r>
      <w:bookmarkEnd w:id="76"/>
      <w:bookmarkEnd w:id="77"/>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5"/>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321E28D7" w:rsidR="00EC26D2" w:rsidRPr="00D204FB" w:rsidRDefault="00EC26D2" w:rsidP="00EC26D2">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78" w:name="_Toc24925764"/>
      <w:bookmarkStart w:id="79" w:name="_Toc24925942"/>
      <w:bookmarkStart w:id="80" w:name="_Toc24926118"/>
      <w:bookmarkStart w:id="81" w:name="_Toc33963971"/>
      <w:bookmarkStart w:id="82" w:name="_Toc33980727"/>
      <w:bookmarkStart w:id="83" w:name="_Toc36462527"/>
      <w:bookmarkStart w:id="84" w:name="_Toc36462723"/>
      <w:bookmarkStart w:id="85" w:name="_Toc43025962"/>
      <w:bookmarkStart w:id="86" w:name="_Toc49763496"/>
      <w:bookmarkStart w:id="87" w:name="_Toc56754192"/>
      <w:bookmarkStart w:id="88" w:name="_Toc88742958"/>
      <w:bookmarkStart w:id="89" w:name="_Toc101253867"/>
      <w:bookmarkStart w:id="90" w:name="_Toc101254306"/>
      <w:bookmarkStart w:id="91" w:name="_Toc104112018"/>
      <w:bookmarkStart w:id="92" w:name="_Toc104192195"/>
      <w:bookmarkStart w:id="93" w:name="_Toc104192755"/>
      <w:bookmarkStart w:id="94" w:name="_Toc133336130"/>
      <w:bookmarkStart w:id="95" w:name="_Toc143984617"/>
      <w:bookmarkStart w:id="96" w:name="_Toc144147393"/>
      <w:bookmarkStart w:id="97" w:name="_Toc153885187"/>
      <w:bookmarkStart w:id="98" w:name="_Toc177547317"/>
      <w:bookmarkStart w:id="99" w:name="_Toc200702701"/>
      <w:r w:rsidRPr="001D2CEF">
        <w:t>3</w:t>
      </w:r>
      <w:r w:rsidRPr="001D2CEF">
        <w:tab/>
        <w:t>Definitions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75F1A1A" w14:textId="77777777" w:rsidR="00E92CBF" w:rsidRPr="001D2CEF" w:rsidRDefault="00E92CBF" w:rsidP="00D362EB">
      <w:pPr>
        <w:pStyle w:val="Heading2"/>
      </w:pPr>
      <w:bookmarkStart w:id="100" w:name="_Toc24925765"/>
      <w:bookmarkStart w:id="101" w:name="_Toc24925943"/>
      <w:bookmarkStart w:id="102" w:name="_Toc24926119"/>
      <w:bookmarkStart w:id="103" w:name="_Toc33963972"/>
      <w:bookmarkStart w:id="104" w:name="_Toc33980728"/>
      <w:bookmarkStart w:id="105" w:name="_Toc36462528"/>
      <w:bookmarkStart w:id="106" w:name="_Toc36462724"/>
      <w:bookmarkStart w:id="107" w:name="_Toc43025963"/>
      <w:bookmarkStart w:id="108" w:name="_Toc49763497"/>
      <w:bookmarkStart w:id="109" w:name="_Toc56754193"/>
      <w:bookmarkStart w:id="110" w:name="_Toc88742959"/>
      <w:bookmarkStart w:id="111" w:name="_Toc101253868"/>
      <w:bookmarkStart w:id="112" w:name="_Toc101254307"/>
      <w:bookmarkStart w:id="113" w:name="_Toc104112019"/>
      <w:bookmarkStart w:id="114" w:name="_Toc104192196"/>
      <w:bookmarkStart w:id="115" w:name="_Toc104192756"/>
      <w:bookmarkStart w:id="116" w:name="_Toc133336131"/>
      <w:bookmarkStart w:id="117" w:name="_Toc143984618"/>
      <w:bookmarkStart w:id="118" w:name="_Toc144147394"/>
      <w:bookmarkStart w:id="119" w:name="_Toc153885188"/>
      <w:bookmarkStart w:id="120" w:name="_Toc177547318"/>
      <w:bookmarkStart w:id="121" w:name="_Toc200702702"/>
      <w:r w:rsidRPr="001D2CEF">
        <w:t>3.1</w:t>
      </w:r>
      <w:r w:rsidRPr="001D2CEF">
        <w:tab/>
        <w:t>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22" w:name="_Toc24925766"/>
      <w:bookmarkStart w:id="123" w:name="_Toc24925944"/>
      <w:bookmarkStart w:id="124" w:name="_Toc24926120"/>
      <w:bookmarkStart w:id="125" w:name="_Toc33963973"/>
      <w:bookmarkStart w:id="126" w:name="_Toc33980729"/>
      <w:bookmarkStart w:id="127" w:name="_Toc36462529"/>
      <w:bookmarkStart w:id="128" w:name="_Toc36462725"/>
      <w:bookmarkStart w:id="129" w:name="_Toc43025964"/>
      <w:bookmarkStart w:id="130" w:name="_Toc49763498"/>
      <w:bookmarkStart w:id="131" w:name="_Toc56754194"/>
      <w:bookmarkStart w:id="132" w:name="_Toc88742960"/>
      <w:bookmarkStart w:id="133" w:name="_Toc101253869"/>
      <w:bookmarkStart w:id="134" w:name="_Toc101254308"/>
      <w:bookmarkStart w:id="135" w:name="_Toc104112020"/>
      <w:bookmarkStart w:id="136" w:name="_Toc104192197"/>
      <w:bookmarkStart w:id="137" w:name="_Toc104192757"/>
      <w:bookmarkStart w:id="138" w:name="_Toc133336132"/>
      <w:bookmarkStart w:id="139" w:name="_Toc143984619"/>
      <w:bookmarkStart w:id="140" w:name="_Toc144147395"/>
      <w:bookmarkStart w:id="141" w:name="_Toc153885189"/>
      <w:bookmarkStart w:id="142" w:name="_Toc177547319"/>
      <w:bookmarkStart w:id="143" w:name="_Toc200702703"/>
      <w:r w:rsidRPr="001D2CEF">
        <w:t>3.2</w:t>
      </w:r>
      <w:r w:rsidRPr="001D2CEF">
        <w:tab/>
        <w:t>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44" w:name="_Toc24925767"/>
      <w:bookmarkStart w:id="145" w:name="_Toc24925945"/>
      <w:bookmarkStart w:id="146" w:name="_Toc24926121"/>
      <w:bookmarkStart w:id="147" w:name="_Toc33963974"/>
      <w:bookmarkStart w:id="148" w:name="_Toc33980730"/>
      <w:bookmarkStart w:id="149" w:name="_Toc36462530"/>
      <w:bookmarkStart w:id="150" w:name="_Toc36462726"/>
      <w:bookmarkStart w:id="151" w:name="_Toc43025965"/>
      <w:bookmarkStart w:id="152" w:name="_Toc49763499"/>
      <w:bookmarkStart w:id="153" w:name="_Toc56754195"/>
      <w:bookmarkStart w:id="154" w:name="_Toc88742961"/>
      <w:bookmarkStart w:id="155" w:name="_Toc101253870"/>
      <w:bookmarkStart w:id="156" w:name="_Toc101254309"/>
      <w:bookmarkStart w:id="157" w:name="_Toc104112021"/>
      <w:bookmarkStart w:id="158" w:name="_Toc104192198"/>
      <w:bookmarkStart w:id="159" w:name="_Toc104192758"/>
      <w:bookmarkStart w:id="160" w:name="_Toc133336133"/>
      <w:bookmarkStart w:id="161" w:name="_Toc143984620"/>
      <w:bookmarkStart w:id="162" w:name="_Toc144147396"/>
      <w:bookmarkStart w:id="163" w:name="_Toc153885190"/>
      <w:bookmarkStart w:id="164" w:name="_Toc177547320"/>
      <w:bookmarkStart w:id="165" w:name="_Toc200702704"/>
      <w:r w:rsidRPr="001D2CEF">
        <w:t>4</w:t>
      </w:r>
      <w:r w:rsidRPr="001D2CEF">
        <w:tab/>
        <w:t>Overview</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66" w:name="_Toc24925768"/>
      <w:bookmarkStart w:id="167" w:name="_Toc24925946"/>
      <w:bookmarkStart w:id="168" w:name="_Toc24926122"/>
      <w:bookmarkStart w:id="169" w:name="_Toc33963975"/>
      <w:bookmarkStart w:id="170" w:name="_Toc33980731"/>
      <w:bookmarkStart w:id="171" w:name="_Toc36462531"/>
      <w:bookmarkStart w:id="172" w:name="_Toc36462727"/>
      <w:bookmarkStart w:id="173" w:name="_Toc43025966"/>
      <w:bookmarkStart w:id="174" w:name="_Toc49763500"/>
      <w:bookmarkStart w:id="175" w:name="_Toc56754196"/>
      <w:bookmarkStart w:id="176" w:name="_Toc88742962"/>
      <w:bookmarkStart w:id="177" w:name="_Toc101253871"/>
      <w:bookmarkStart w:id="178" w:name="_Toc101254310"/>
      <w:bookmarkStart w:id="179" w:name="_Toc104112022"/>
      <w:bookmarkStart w:id="180" w:name="_Toc104192199"/>
      <w:bookmarkStart w:id="181" w:name="_Toc104192759"/>
      <w:bookmarkStart w:id="182" w:name="_Toc133336134"/>
      <w:bookmarkStart w:id="183" w:name="_Toc143984621"/>
      <w:bookmarkStart w:id="184" w:name="_Toc144147397"/>
      <w:bookmarkStart w:id="185" w:name="_Toc153885191"/>
      <w:bookmarkStart w:id="186" w:name="_Toc177547321"/>
      <w:bookmarkStart w:id="187" w:name="_Toc200702705"/>
      <w:r w:rsidRPr="001D2CEF">
        <w:t>5</w:t>
      </w:r>
      <w:r w:rsidRPr="001D2CEF">
        <w:tab/>
        <w:t>Common Data Types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4FA7B91" w14:textId="77777777" w:rsidR="00E92CBF" w:rsidRPr="001D2CEF" w:rsidRDefault="00E92CBF" w:rsidP="00D362EB">
      <w:pPr>
        <w:pStyle w:val="Heading2"/>
      </w:pPr>
      <w:bookmarkStart w:id="188" w:name="_Toc24925769"/>
      <w:bookmarkStart w:id="189" w:name="_Toc24925947"/>
      <w:bookmarkStart w:id="190" w:name="_Toc24926123"/>
      <w:bookmarkStart w:id="191" w:name="_Toc33963976"/>
      <w:bookmarkStart w:id="192" w:name="_Toc33980732"/>
      <w:bookmarkStart w:id="193" w:name="_Toc36462532"/>
      <w:bookmarkStart w:id="194" w:name="_Toc36462728"/>
      <w:bookmarkStart w:id="195" w:name="_Toc43025967"/>
      <w:bookmarkStart w:id="196" w:name="_Toc49763501"/>
      <w:bookmarkStart w:id="197" w:name="_Toc56754197"/>
      <w:bookmarkStart w:id="198" w:name="_Toc88742963"/>
      <w:bookmarkStart w:id="199" w:name="_Toc101253872"/>
      <w:bookmarkStart w:id="200" w:name="_Toc101254311"/>
      <w:bookmarkStart w:id="201" w:name="_Toc104112023"/>
      <w:bookmarkStart w:id="202" w:name="_Toc104192200"/>
      <w:bookmarkStart w:id="203" w:name="_Toc104192760"/>
      <w:bookmarkStart w:id="204" w:name="_Toc133336135"/>
      <w:bookmarkStart w:id="205" w:name="_Toc143984622"/>
      <w:bookmarkStart w:id="206" w:name="_Toc144147398"/>
      <w:bookmarkStart w:id="207" w:name="_Toc153885192"/>
      <w:bookmarkStart w:id="208" w:name="_Toc177547322"/>
      <w:bookmarkStart w:id="209" w:name="_Toc200702706"/>
      <w:r w:rsidRPr="001D2CEF">
        <w:t>5.1</w:t>
      </w:r>
      <w:r w:rsidRPr="001D2CEF">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10" w:name="_Toc24925770"/>
      <w:bookmarkStart w:id="211" w:name="_Toc24925948"/>
      <w:bookmarkStart w:id="212" w:name="_Toc24926124"/>
      <w:bookmarkStart w:id="213" w:name="_Toc33963977"/>
      <w:bookmarkStart w:id="214" w:name="_Toc33980733"/>
      <w:bookmarkStart w:id="215" w:name="_Toc36462533"/>
      <w:bookmarkStart w:id="216" w:name="_Toc36462729"/>
      <w:bookmarkStart w:id="217" w:name="_Toc43025968"/>
      <w:bookmarkStart w:id="218" w:name="_Toc49763502"/>
      <w:bookmarkStart w:id="219" w:name="_Toc56754198"/>
      <w:bookmarkStart w:id="220" w:name="_Toc88742964"/>
      <w:bookmarkStart w:id="221" w:name="_Toc101253873"/>
      <w:bookmarkStart w:id="222" w:name="_Toc101254312"/>
      <w:bookmarkStart w:id="223" w:name="_Toc104112024"/>
      <w:bookmarkStart w:id="224" w:name="_Toc104192201"/>
      <w:bookmarkStart w:id="225" w:name="_Toc104192761"/>
      <w:bookmarkStart w:id="226" w:name="_Toc133336136"/>
      <w:bookmarkStart w:id="227" w:name="_Toc143984623"/>
      <w:bookmarkStart w:id="228" w:name="_Toc144147399"/>
      <w:bookmarkStart w:id="229" w:name="_Toc153885193"/>
      <w:bookmarkStart w:id="230" w:name="_Toc177547323"/>
      <w:bookmarkStart w:id="231" w:name="_Toc200702707"/>
      <w:r w:rsidRPr="001D2CEF">
        <w:t>5.2</w:t>
      </w:r>
      <w:r w:rsidRPr="001D2CEF">
        <w:tab/>
        <w:t>Data Types for Generic Usage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81CD6D" w14:textId="77777777" w:rsidR="00E92CBF" w:rsidRPr="001D2CEF" w:rsidRDefault="00E92CBF" w:rsidP="00D362EB">
      <w:pPr>
        <w:pStyle w:val="Heading3"/>
      </w:pPr>
      <w:bookmarkStart w:id="232" w:name="_Toc24925771"/>
      <w:bookmarkStart w:id="233" w:name="_Toc24925949"/>
      <w:bookmarkStart w:id="234" w:name="_Toc24926125"/>
      <w:bookmarkStart w:id="235" w:name="_Toc33963978"/>
      <w:bookmarkStart w:id="236" w:name="_Toc33980734"/>
      <w:bookmarkStart w:id="237" w:name="_Toc36462534"/>
      <w:bookmarkStart w:id="238" w:name="_Toc36462730"/>
      <w:bookmarkStart w:id="239" w:name="_Toc43025969"/>
      <w:bookmarkStart w:id="240" w:name="_Toc49763503"/>
      <w:bookmarkStart w:id="241" w:name="_Toc56754199"/>
      <w:bookmarkStart w:id="242" w:name="_Toc88742965"/>
      <w:bookmarkStart w:id="243" w:name="_Toc101253874"/>
      <w:bookmarkStart w:id="244" w:name="_Toc101254313"/>
      <w:bookmarkStart w:id="245" w:name="_Toc104112025"/>
      <w:bookmarkStart w:id="246" w:name="_Toc104192202"/>
      <w:bookmarkStart w:id="247" w:name="_Toc104192762"/>
      <w:bookmarkStart w:id="248" w:name="_Toc133336137"/>
      <w:bookmarkStart w:id="249" w:name="_Toc143984624"/>
      <w:bookmarkStart w:id="250" w:name="_Toc144147400"/>
      <w:bookmarkStart w:id="251" w:name="_Toc153885194"/>
      <w:bookmarkStart w:id="252" w:name="_Toc177547324"/>
      <w:bookmarkStart w:id="253" w:name="_Toc200702708"/>
      <w:r w:rsidRPr="001D2CEF">
        <w:t>5.2.1</w:t>
      </w:r>
      <w:r w:rsidRPr="001D2CEF">
        <w:tab/>
        <w:t>Introduction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54" w:name="_Toc24925772"/>
      <w:bookmarkStart w:id="255" w:name="_Toc24925950"/>
      <w:bookmarkStart w:id="256" w:name="_Toc24926126"/>
      <w:bookmarkStart w:id="257" w:name="_Toc33963979"/>
      <w:bookmarkStart w:id="258" w:name="_Toc33980735"/>
      <w:bookmarkStart w:id="259" w:name="_Toc36462535"/>
      <w:bookmarkStart w:id="260" w:name="_Toc36462731"/>
      <w:bookmarkStart w:id="261" w:name="_Toc43025970"/>
      <w:bookmarkStart w:id="262" w:name="_Toc49763504"/>
      <w:bookmarkStart w:id="263" w:name="_Toc56754200"/>
      <w:bookmarkStart w:id="264" w:name="_Toc88742966"/>
      <w:bookmarkStart w:id="265" w:name="_Toc101253875"/>
      <w:bookmarkStart w:id="266" w:name="_Toc101254314"/>
      <w:bookmarkStart w:id="267" w:name="_Toc104112026"/>
      <w:bookmarkStart w:id="268" w:name="_Toc104192203"/>
      <w:bookmarkStart w:id="269" w:name="_Toc104192763"/>
      <w:bookmarkStart w:id="270" w:name="_Toc133336138"/>
      <w:bookmarkStart w:id="271" w:name="_Toc143984625"/>
      <w:bookmarkStart w:id="272" w:name="_Toc144147401"/>
      <w:bookmarkStart w:id="273" w:name="_Toc153885195"/>
      <w:bookmarkStart w:id="274" w:name="_Toc177547325"/>
      <w:bookmarkStart w:id="275" w:name="_Toc200702709"/>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76" w:name="_Toc24925773"/>
      <w:bookmarkStart w:id="277" w:name="_Toc24925951"/>
      <w:bookmarkStart w:id="278" w:name="_Toc24926127"/>
      <w:bookmarkStart w:id="279" w:name="_Toc33963980"/>
      <w:bookmarkStart w:id="280" w:name="_Toc33980736"/>
      <w:bookmarkStart w:id="281" w:name="_Toc36462536"/>
      <w:bookmarkStart w:id="282" w:name="_Toc36462732"/>
      <w:bookmarkStart w:id="283" w:name="_Toc43025971"/>
      <w:bookmarkStart w:id="284" w:name="_Toc49763505"/>
      <w:bookmarkStart w:id="285" w:name="_Toc56754201"/>
      <w:bookmarkStart w:id="286" w:name="_Toc88742967"/>
      <w:bookmarkStart w:id="287" w:name="_Toc101253876"/>
      <w:bookmarkStart w:id="288" w:name="_Toc101254315"/>
      <w:bookmarkStart w:id="289" w:name="_Toc104112027"/>
      <w:bookmarkStart w:id="290" w:name="_Toc104192204"/>
      <w:bookmarkStart w:id="291" w:name="_Toc104192764"/>
      <w:bookmarkStart w:id="292" w:name="_Toc133336139"/>
      <w:bookmarkStart w:id="293" w:name="_Toc143984626"/>
      <w:bookmarkStart w:id="294" w:name="_Toc144147402"/>
      <w:bookmarkStart w:id="295" w:name="_Toc153885196"/>
      <w:bookmarkStart w:id="296" w:name="_Toc177547326"/>
      <w:bookmarkStart w:id="297" w:name="_Toc200702710"/>
      <w:r w:rsidRPr="001D2CEF">
        <w:t>5.2.2</w:t>
      </w:r>
      <w:r w:rsidRPr="001D2CEF">
        <w:tab/>
        <w:t>Simple Data Types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27EEE"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98" w:name="_Toc24925774"/>
      <w:bookmarkStart w:id="299" w:name="_Toc24925952"/>
      <w:bookmarkStart w:id="300" w:name="_Toc24926128"/>
      <w:bookmarkStart w:id="301" w:name="_Toc33963981"/>
      <w:bookmarkStart w:id="302" w:name="_Toc33980737"/>
      <w:bookmarkStart w:id="303" w:name="_Toc36462537"/>
      <w:bookmarkStart w:id="304" w:name="_Toc36462733"/>
      <w:bookmarkStart w:id="305" w:name="_Toc43025972"/>
      <w:bookmarkStart w:id="306" w:name="_Toc49763506"/>
      <w:bookmarkStart w:id="307" w:name="_Toc56754202"/>
      <w:bookmarkStart w:id="308" w:name="_Toc88742968"/>
      <w:bookmarkStart w:id="309" w:name="_Toc101253877"/>
      <w:bookmarkStart w:id="310" w:name="_Toc101254316"/>
      <w:bookmarkStart w:id="311" w:name="_Toc104112028"/>
      <w:bookmarkStart w:id="312" w:name="_Toc104192205"/>
      <w:bookmarkStart w:id="313" w:name="_Toc104192765"/>
      <w:bookmarkStart w:id="314" w:name="_Toc133336140"/>
      <w:bookmarkStart w:id="315" w:name="_Toc143984627"/>
      <w:bookmarkStart w:id="316" w:name="_Toc144147403"/>
      <w:bookmarkStart w:id="317" w:name="_Toc153885197"/>
      <w:bookmarkStart w:id="318" w:name="_Toc177547327"/>
      <w:bookmarkStart w:id="319" w:name="_Toc200702711"/>
      <w:r w:rsidRPr="001D2CEF">
        <w:t>5.2.3</w:t>
      </w:r>
      <w:r w:rsidRPr="001D2CEF">
        <w:tab/>
        <w:t>Enumerations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366F364" w14:textId="77777777" w:rsidR="00E92CBF" w:rsidRPr="001D2CEF" w:rsidRDefault="00E92CBF" w:rsidP="00D362EB">
      <w:pPr>
        <w:pStyle w:val="Heading4"/>
      </w:pPr>
      <w:bookmarkStart w:id="320" w:name="_Toc24925775"/>
      <w:bookmarkStart w:id="321" w:name="_Toc24925953"/>
      <w:bookmarkStart w:id="322" w:name="_Toc24926129"/>
      <w:bookmarkStart w:id="323" w:name="_Toc33963982"/>
      <w:bookmarkStart w:id="324" w:name="_Toc33980738"/>
      <w:bookmarkStart w:id="325" w:name="_Toc36462538"/>
      <w:bookmarkStart w:id="326" w:name="_Toc36462734"/>
      <w:bookmarkStart w:id="327" w:name="_Toc43025973"/>
      <w:bookmarkStart w:id="328" w:name="_Toc49763507"/>
      <w:bookmarkStart w:id="329" w:name="_Toc56754203"/>
      <w:bookmarkStart w:id="330" w:name="_Toc88742969"/>
      <w:bookmarkStart w:id="331" w:name="_Toc101253878"/>
      <w:bookmarkStart w:id="332" w:name="_Toc101254317"/>
      <w:bookmarkStart w:id="333" w:name="_Toc104112029"/>
      <w:bookmarkStart w:id="334" w:name="_Toc104192206"/>
      <w:bookmarkStart w:id="335" w:name="_Toc104192766"/>
      <w:bookmarkStart w:id="336" w:name="_Toc133336141"/>
      <w:bookmarkStart w:id="337" w:name="_Toc143984628"/>
      <w:bookmarkStart w:id="338" w:name="_Toc144147404"/>
      <w:bookmarkStart w:id="339" w:name="_Toc153885198"/>
      <w:bookmarkStart w:id="340" w:name="_Toc177547328"/>
      <w:bookmarkStart w:id="341" w:name="_Toc200702712"/>
      <w:r w:rsidRPr="001D2CEF">
        <w:t>5.2.3.1</w:t>
      </w:r>
      <w:r w:rsidRPr="001D2CEF">
        <w:tab/>
        <w:t>Enumeration: PatchOperation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42" w:name="_Toc24925776"/>
      <w:bookmarkStart w:id="343" w:name="_Toc24925954"/>
      <w:bookmarkStart w:id="344" w:name="_Toc24926130"/>
      <w:bookmarkStart w:id="345" w:name="_Toc33963983"/>
      <w:bookmarkStart w:id="346" w:name="_Toc33980739"/>
      <w:bookmarkStart w:id="347" w:name="_Toc36462539"/>
      <w:bookmarkStart w:id="348" w:name="_Toc36462735"/>
      <w:bookmarkStart w:id="349" w:name="_Toc43025974"/>
      <w:bookmarkStart w:id="350" w:name="_Toc49763508"/>
      <w:bookmarkStart w:id="351" w:name="_Toc56754204"/>
      <w:bookmarkStart w:id="352" w:name="_Toc88742970"/>
      <w:bookmarkStart w:id="353" w:name="_Toc101253879"/>
      <w:bookmarkStart w:id="354" w:name="_Toc101254318"/>
      <w:bookmarkStart w:id="355" w:name="_Toc104112030"/>
      <w:bookmarkStart w:id="356" w:name="_Toc104192207"/>
      <w:bookmarkStart w:id="357" w:name="_Toc104192767"/>
      <w:bookmarkStart w:id="358" w:name="_Toc133336142"/>
      <w:bookmarkStart w:id="359" w:name="_Toc143984629"/>
      <w:bookmarkStart w:id="360" w:name="_Toc144147405"/>
      <w:bookmarkStart w:id="361" w:name="_Toc153885199"/>
      <w:bookmarkStart w:id="362" w:name="_Toc177547329"/>
      <w:bookmarkStart w:id="363" w:name="_Toc200702713"/>
      <w:r w:rsidRPr="001D2CEF">
        <w:t>5.2.3.2</w:t>
      </w:r>
      <w:r w:rsidRPr="001D2CEF">
        <w:tab/>
        <w:t>Enumeration: UriScheme</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64" w:name="_Toc24925777"/>
      <w:bookmarkStart w:id="365" w:name="_Toc24925955"/>
      <w:bookmarkStart w:id="366" w:name="_Toc24926131"/>
      <w:bookmarkStart w:id="367" w:name="_Toc33963984"/>
      <w:bookmarkStart w:id="368" w:name="_Toc33980740"/>
      <w:bookmarkStart w:id="369" w:name="_Toc36462540"/>
      <w:bookmarkStart w:id="370" w:name="_Toc36462736"/>
      <w:bookmarkStart w:id="371" w:name="_Toc43025975"/>
      <w:bookmarkStart w:id="372" w:name="_Toc49763509"/>
      <w:bookmarkStart w:id="373" w:name="_Toc56754205"/>
      <w:bookmarkStart w:id="374" w:name="_Toc88742971"/>
      <w:bookmarkStart w:id="375" w:name="_Toc101253880"/>
      <w:bookmarkStart w:id="376" w:name="_Toc101254319"/>
      <w:bookmarkStart w:id="377" w:name="_Toc104112031"/>
      <w:bookmarkStart w:id="378" w:name="_Toc104192208"/>
      <w:bookmarkStart w:id="379" w:name="_Toc104192768"/>
      <w:bookmarkStart w:id="380" w:name="_Toc133336143"/>
      <w:bookmarkStart w:id="381" w:name="_Toc143984630"/>
      <w:bookmarkStart w:id="382" w:name="_Toc144147406"/>
      <w:bookmarkStart w:id="383" w:name="_Toc153885200"/>
      <w:bookmarkStart w:id="384" w:name="_Toc177547330"/>
      <w:bookmarkStart w:id="385" w:name="_Toc200702714"/>
      <w:r w:rsidRPr="001D2CEF">
        <w:t>5.2.3.</w:t>
      </w:r>
      <w:r w:rsidRPr="001D2CEF">
        <w:rPr>
          <w:lang w:eastAsia="zh-CN"/>
        </w:rPr>
        <w:t>3</w:t>
      </w:r>
      <w:r w:rsidRPr="001D2CEF">
        <w:tab/>
        <w:t xml:space="preserve">Enumeration: </w:t>
      </w:r>
      <w:r w:rsidRPr="001D2CEF">
        <w:rPr>
          <w:rFonts w:hint="eastAsia"/>
          <w:lang w:eastAsia="zh-CN"/>
        </w:rPr>
        <w:t>ChangeType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86" w:name="_Toc3974156"/>
      <w:bookmarkStart w:id="387" w:name="_Toc24925778"/>
      <w:bookmarkStart w:id="388" w:name="_Toc24925956"/>
      <w:bookmarkStart w:id="389" w:name="_Toc24926132"/>
      <w:bookmarkStart w:id="390" w:name="_Toc33963985"/>
      <w:bookmarkStart w:id="391" w:name="_Toc33980741"/>
      <w:bookmarkStart w:id="392" w:name="_Toc36462541"/>
      <w:bookmarkStart w:id="393" w:name="_Toc36462737"/>
      <w:bookmarkStart w:id="394" w:name="_Toc43025976"/>
      <w:bookmarkStart w:id="395" w:name="_Toc49763510"/>
      <w:bookmarkStart w:id="396" w:name="_Toc56754206"/>
      <w:bookmarkStart w:id="397" w:name="_Toc88742972"/>
      <w:bookmarkStart w:id="398" w:name="_Toc101253881"/>
      <w:bookmarkStart w:id="399" w:name="_Toc101254320"/>
      <w:bookmarkStart w:id="400" w:name="_Toc104112032"/>
      <w:bookmarkStart w:id="401" w:name="_Toc104192209"/>
      <w:bookmarkStart w:id="402" w:name="_Toc104192769"/>
      <w:bookmarkStart w:id="403" w:name="_Toc133336144"/>
      <w:bookmarkStart w:id="404" w:name="_Toc143984631"/>
      <w:bookmarkStart w:id="405" w:name="_Toc144147407"/>
      <w:bookmarkStart w:id="406" w:name="_Toc153885201"/>
      <w:bookmarkStart w:id="407" w:name="_Toc177547331"/>
      <w:bookmarkStart w:id="408" w:name="_Toc200702715"/>
      <w:r w:rsidRPr="001D2CEF">
        <w:t>5.2.3.</w:t>
      </w:r>
      <w:r w:rsidRPr="001D2CEF">
        <w:rPr>
          <w:lang w:eastAsia="zh-CN"/>
        </w:rPr>
        <w:t>4</w:t>
      </w:r>
      <w:r w:rsidRPr="001D2CEF">
        <w:tab/>
        <w:t xml:space="preserve">Enumeration: </w:t>
      </w:r>
      <w:bookmarkEnd w:id="386"/>
      <w:r w:rsidRPr="001D2CEF">
        <w:rPr>
          <w:rFonts w:hint="eastAsia"/>
          <w:lang w:eastAsia="zh-CN"/>
        </w:rPr>
        <w:t>HttpMethod</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09" w:name="_Toc27592771"/>
      <w:bookmarkStart w:id="410" w:name="_Toc36462542"/>
      <w:bookmarkStart w:id="411" w:name="_Toc36462738"/>
      <w:bookmarkStart w:id="412" w:name="_Toc43025977"/>
      <w:bookmarkStart w:id="413" w:name="_Toc49763511"/>
      <w:bookmarkStart w:id="414" w:name="_Toc56754207"/>
      <w:bookmarkStart w:id="415" w:name="_Toc88742973"/>
      <w:bookmarkStart w:id="416" w:name="_Toc101253882"/>
      <w:bookmarkStart w:id="417" w:name="_Toc101254321"/>
      <w:bookmarkStart w:id="418" w:name="_Toc104112033"/>
      <w:bookmarkStart w:id="419" w:name="_Toc104192210"/>
      <w:bookmarkStart w:id="420" w:name="_Toc104192770"/>
      <w:bookmarkStart w:id="421" w:name="_Toc133336145"/>
      <w:bookmarkStart w:id="422" w:name="_Toc143984632"/>
      <w:bookmarkStart w:id="423" w:name="_Toc144147408"/>
      <w:bookmarkStart w:id="424" w:name="_Toc153885202"/>
      <w:bookmarkStart w:id="425" w:name="_Toc177547332"/>
      <w:bookmarkStart w:id="426" w:name="_Toc200702716"/>
      <w:r w:rsidRPr="001D2CEF">
        <w:t>5.2.3.5</w:t>
      </w:r>
      <w:r w:rsidRPr="001D2CEF">
        <w:tab/>
        <w:t xml:space="preserve">Enumeration: </w:t>
      </w:r>
      <w:bookmarkEnd w:id="409"/>
      <w:r w:rsidRPr="001D2CEF">
        <w:rPr>
          <w:lang w:eastAsia="zh-CN"/>
        </w:rPr>
        <w:t>NullValue</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27" w:name="_Toc104192771"/>
      <w:bookmarkStart w:id="428" w:name="_Toc133336146"/>
      <w:bookmarkStart w:id="429" w:name="_Toc143984633"/>
      <w:bookmarkStart w:id="430" w:name="_Toc144147409"/>
      <w:bookmarkStart w:id="431" w:name="_Toc153885203"/>
      <w:bookmarkStart w:id="432" w:name="_Toc177547333"/>
      <w:bookmarkStart w:id="433" w:name="_Toc200702717"/>
      <w:r>
        <w:rPr>
          <w:rFonts w:eastAsia="SimSun"/>
        </w:rPr>
        <w:t>5.2.3.6</w:t>
      </w:r>
      <w:r>
        <w:rPr>
          <w:rFonts w:eastAsia="SimSun"/>
        </w:rPr>
        <w:tab/>
        <w:t xml:space="preserve">Enumeration: </w:t>
      </w:r>
      <w:r>
        <w:rPr>
          <w:rFonts w:eastAsia="Malgun Gothic"/>
        </w:rPr>
        <w:t>MatchingOperator</w:t>
      </w:r>
      <w:bookmarkEnd w:id="427"/>
      <w:bookmarkEnd w:id="428"/>
      <w:bookmarkEnd w:id="429"/>
      <w:bookmarkEnd w:id="430"/>
      <w:bookmarkEnd w:id="431"/>
      <w:bookmarkEnd w:id="432"/>
      <w:bookmarkEnd w:id="433"/>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34" w:name="_Toc24925779"/>
      <w:bookmarkStart w:id="435" w:name="_Toc24925957"/>
      <w:bookmarkStart w:id="436" w:name="_Toc24926133"/>
      <w:bookmarkStart w:id="437" w:name="_Toc33963986"/>
      <w:bookmarkStart w:id="438" w:name="_Toc33980742"/>
      <w:bookmarkStart w:id="439" w:name="_Toc36462543"/>
      <w:bookmarkStart w:id="440" w:name="_Toc36462739"/>
      <w:bookmarkStart w:id="441" w:name="_Toc43025978"/>
      <w:bookmarkStart w:id="442" w:name="_Toc49763512"/>
      <w:bookmarkStart w:id="443" w:name="_Toc56754208"/>
      <w:bookmarkStart w:id="444" w:name="_Toc88742974"/>
      <w:bookmarkStart w:id="445" w:name="_Toc101253883"/>
      <w:bookmarkStart w:id="446" w:name="_Toc101254322"/>
      <w:bookmarkStart w:id="447" w:name="_Toc104112034"/>
      <w:bookmarkStart w:id="448" w:name="_Toc104192211"/>
      <w:bookmarkStart w:id="449" w:name="_Toc104192772"/>
      <w:bookmarkStart w:id="450" w:name="_Toc133336147"/>
      <w:bookmarkStart w:id="451" w:name="_Toc143984634"/>
      <w:bookmarkStart w:id="452" w:name="_Toc144147410"/>
      <w:bookmarkStart w:id="453" w:name="_Toc153885204"/>
      <w:bookmarkStart w:id="454" w:name="_Toc177547334"/>
      <w:bookmarkStart w:id="455" w:name="_Toc200702718"/>
      <w:r w:rsidRPr="001D2CEF">
        <w:t>5.2.4</w:t>
      </w:r>
      <w:r w:rsidRPr="001D2CEF">
        <w:tab/>
        <w:t>Structured Data Types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623011F" w14:textId="77777777" w:rsidR="00E92CBF" w:rsidRPr="001D2CEF" w:rsidRDefault="00E92CBF" w:rsidP="00D362EB">
      <w:pPr>
        <w:pStyle w:val="Heading4"/>
      </w:pPr>
      <w:bookmarkStart w:id="456" w:name="_Toc24925780"/>
      <w:bookmarkStart w:id="457" w:name="_Toc24925958"/>
      <w:bookmarkStart w:id="458" w:name="_Toc24926134"/>
      <w:bookmarkStart w:id="459" w:name="_Toc33963987"/>
      <w:bookmarkStart w:id="460" w:name="_Toc33980743"/>
      <w:bookmarkStart w:id="461" w:name="_Toc36462544"/>
      <w:bookmarkStart w:id="462" w:name="_Toc36462740"/>
      <w:bookmarkStart w:id="463" w:name="_Toc43025979"/>
      <w:bookmarkStart w:id="464" w:name="_Toc49763513"/>
      <w:bookmarkStart w:id="465" w:name="_Toc56754209"/>
      <w:bookmarkStart w:id="466" w:name="_Toc88742975"/>
      <w:bookmarkStart w:id="467" w:name="_Toc101253884"/>
      <w:bookmarkStart w:id="468" w:name="_Toc101254323"/>
      <w:bookmarkStart w:id="469" w:name="_Toc104112035"/>
      <w:bookmarkStart w:id="470" w:name="_Toc104192212"/>
      <w:bookmarkStart w:id="471" w:name="_Toc104192773"/>
      <w:bookmarkStart w:id="472" w:name="_Toc133336148"/>
      <w:bookmarkStart w:id="473" w:name="_Toc143984635"/>
      <w:bookmarkStart w:id="474" w:name="_Toc144147411"/>
      <w:bookmarkStart w:id="475" w:name="_Toc153885205"/>
      <w:bookmarkStart w:id="476" w:name="_Toc177547335"/>
      <w:bookmarkStart w:id="477" w:name="_Toc200702719"/>
      <w:r w:rsidRPr="001D2CEF">
        <w:t>5.2.4.1</w:t>
      </w:r>
      <w:r w:rsidRPr="001D2CEF">
        <w:tab/>
        <w:t>Type: ProblemDetails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78" w:name="_Hlk117203490"/>
            <w:r>
              <w:t>supportedApiVersions</w:t>
            </w:r>
            <w:bookmarkEnd w:id="478"/>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79" w:name="_Toc24925781"/>
      <w:bookmarkStart w:id="480" w:name="_Toc24925959"/>
      <w:bookmarkStart w:id="481" w:name="_Toc24926135"/>
      <w:bookmarkStart w:id="482" w:name="_Toc33963988"/>
      <w:bookmarkStart w:id="483" w:name="_Toc33980744"/>
      <w:bookmarkStart w:id="484" w:name="_Toc36462545"/>
      <w:bookmarkStart w:id="485" w:name="_Toc36462741"/>
      <w:bookmarkStart w:id="486" w:name="_Toc43025980"/>
      <w:bookmarkStart w:id="487" w:name="_Toc49763514"/>
      <w:bookmarkStart w:id="488" w:name="_Toc56754210"/>
      <w:bookmarkStart w:id="489" w:name="_Toc88742976"/>
      <w:bookmarkStart w:id="490" w:name="_Toc101253885"/>
      <w:bookmarkStart w:id="491" w:name="_Toc101254324"/>
      <w:bookmarkStart w:id="492" w:name="_Toc104112036"/>
      <w:bookmarkStart w:id="493" w:name="_Toc104192213"/>
      <w:bookmarkStart w:id="494" w:name="_Toc104192774"/>
      <w:bookmarkStart w:id="495" w:name="_Toc133336149"/>
      <w:bookmarkStart w:id="496" w:name="_Toc143984636"/>
      <w:bookmarkStart w:id="497" w:name="_Toc144147412"/>
      <w:bookmarkStart w:id="498" w:name="_Toc153885206"/>
      <w:bookmarkStart w:id="499" w:name="_Toc177547336"/>
      <w:bookmarkStart w:id="500" w:name="_Toc200702720"/>
      <w:r w:rsidRPr="001D2CEF">
        <w:t>5.2.4.2</w:t>
      </w:r>
      <w:r w:rsidRPr="001D2CEF">
        <w:tab/>
        <w:t>Type: Link</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01" w:name="_Toc24925782"/>
      <w:bookmarkStart w:id="502" w:name="_Toc24925960"/>
      <w:bookmarkStart w:id="503" w:name="_Toc24926136"/>
      <w:bookmarkStart w:id="504" w:name="_Toc33963989"/>
      <w:bookmarkStart w:id="505" w:name="_Toc33980745"/>
      <w:bookmarkStart w:id="506" w:name="_Toc36462546"/>
      <w:bookmarkStart w:id="507" w:name="_Toc36462742"/>
      <w:bookmarkStart w:id="508" w:name="_Toc43025981"/>
      <w:bookmarkStart w:id="509" w:name="_Toc49763515"/>
      <w:bookmarkStart w:id="510" w:name="_Toc56754211"/>
      <w:bookmarkStart w:id="511" w:name="_Toc88742977"/>
      <w:bookmarkStart w:id="512" w:name="_Toc101253886"/>
      <w:bookmarkStart w:id="513" w:name="_Toc101254325"/>
      <w:bookmarkStart w:id="514" w:name="_Toc104112037"/>
      <w:bookmarkStart w:id="515" w:name="_Toc104192214"/>
      <w:bookmarkStart w:id="516" w:name="_Toc104192775"/>
      <w:bookmarkStart w:id="517" w:name="_Toc133336150"/>
      <w:bookmarkStart w:id="518" w:name="_Toc143984637"/>
      <w:bookmarkStart w:id="519" w:name="_Toc144147413"/>
      <w:bookmarkStart w:id="520" w:name="_Toc153885207"/>
      <w:bookmarkStart w:id="521" w:name="_Toc177547337"/>
      <w:bookmarkStart w:id="522" w:name="_Toc200702721"/>
      <w:r w:rsidRPr="001D2CEF">
        <w:t>5.2.4.3</w:t>
      </w:r>
      <w:r w:rsidRPr="001D2CEF">
        <w:tab/>
        <w:t>Type PatchItem</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23" w:name="_Toc24925783"/>
      <w:bookmarkStart w:id="524" w:name="_Toc24925961"/>
      <w:bookmarkStart w:id="525" w:name="_Toc24926137"/>
      <w:bookmarkStart w:id="526" w:name="_Toc33963990"/>
      <w:bookmarkStart w:id="527" w:name="_Toc33980746"/>
      <w:bookmarkStart w:id="528" w:name="_Toc36462547"/>
      <w:bookmarkStart w:id="529" w:name="_Toc36462743"/>
      <w:bookmarkStart w:id="530" w:name="_Toc43025982"/>
      <w:bookmarkStart w:id="531" w:name="_Toc49763516"/>
      <w:bookmarkStart w:id="532" w:name="_Toc56754212"/>
      <w:bookmarkStart w:id="533" w:name="_Toc88742978"/>
      <w:bookmarkStart w:id="534" w:name="_Toc101253887"/>
      <w:bookmarkStart w:id="535" w:name="_Toc101254326"/>
      <w:bookmarkStart w:id="536" w:name="_Toc104112038"/>
      <w:bookmarkStart w:id="537" w:name="_Toc104192215"/>
      <w:bookmarkStart w:id="538" w:name="_Toc104192776"/>
      <w:bookmarkStart w:id="539" w:name="_Toc133336151"/>
      <w:bookmarkStart w:id="540" w:name="_Toc143984638"/>
      <w:bookmarkStart w:id="541" w:name="_Toc144147414"/>
      <w:bookmarkStart w:id="542" w:name="_Toc153885208"/>
      <w:bookmarkStart w:id="543" w:name="_Toc177547338"/>
      <w:bookmarkStart w:id="544" w:name="_Toc200702722"/>
      <w:r w:rsidRPr="001D2CEF">
        <w:rPr>
          <w:lang w:val="en-US"/>
        </w:rPr>
        <w:t>5.2.4.4</w:t>
      </w:r>
      <w:r w:rsidRPr="001D2CEF">
        <w:rPr>
          <w:lang w:val="en-US"/>
        </w:rPr>
        <w:tab/>
        <w:t>Type: LinksValueSchema</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45" w:name="_Toc24925784"/>
      <w:bookmarkStart w:id="546" w:name="_Toc24925962"/>
      <w:bookmarkStart w:id="547" w:name="_Toc24926138"/>
      <w:bookmarkStart w:id="548" w:name="_Toc33963991"/>
      <w:bookmarkStart w:id="549" w:name="_Toc33980747"/>
      <w:bookmarkStart w:id="550" w:name="_Toc36462548"/>
      <w:bookmarkStart w:id="551" w:name="_Toc36462744"/>
      <w:bookmarkStart w:id="552" w:name="_Toc43025983"/>
      <w:bookmarkStart w:id="553" w:name="_Toc49763517"/>
      <w:bookmarkStart w:id="554" w:name="_Toc56754213"/>
      <w:bookmarkStart w:id="555" w:name="_Toc88742979"/>
      <w:bookmarkStart w:id="556" w:name="_Toc101253888"/>
      <w:bookmarkStart w:id="557" w:name="_Toc101254327"/>
      <w:bookmarkStart w:id="558" w:name="_Toc104112039"/>
      <w:bookmarkStart w:id="559" w:name="_Toc104192216"/>
      <w:bookmarkStart w:id="560" w:name="_Toc104192777"/>
      <w:bookmarkStart w:id="561" w:name="_Toc133336152"/>
      <w:bookmarkStart w:id="562" w:name="_Toc143984639"/>
      <w:bookmarkStart w:id="563" w:name="_Toc144147415"/>
      <w:bookmarkStart w:id="564" w:name="_Toc153885209"/>
      <w:bookmarkStart w:id="565" w:name="_Toc177547339"/>
      <w:bookmarkStart w:id="566" w:name="_Toc200702723"/>
      <w:r w:rsidRPr="001D2CEF">
        <w:rPr>
          <w:lang w:val="en-US"/>
        </w:rPr>
        <w:t>5.2.4.5</w:t>
      </w:r>
      <w:r w:rsidRPr="001D2CEF">
        <w:rPr>
          <w:lang w:val="en-US"/>
        </w:rPr>
        <w:tab/>
        <w:t>Type: SelfLink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67" w:name="_Toc24925785"/>
      <w:bookmarkStart w:id="568" w:name="_Toc24925963"/>
      <w:bookmarkStart w:id="569" w:name="_Toc24926139"/>
      <w:bookmarkStart w:id="570" w:name="_Toc33963992"/>
      <w:bookmarkStart w:id="571" w:name="_Toc33980748"/>
      <w:bookmarkStart w:id="572" w:name="_Toc36462549"/>
      <w:bookmarkStart w:id="573" w:name="_Toc36462745"/>
      <w:bookmarkStart w:id="574" w:name="_Toc43025984"/>
      <w:bookmarkStart w:id="575" w:name="_Toc49763518"/>
      <w:bookmarkStart w:id="576" w:name="_Toc56754214"/>
      <w:bookmarkStart w:id="577" w:name="_Toc88742980"/>
      <w:bookmarkStart w:id="578" w:name="_Toc101253889"/>
      <w:bookmarkStart w:id="579" w:name="_Toc101254328"/>
      <w:bookmarkStart w:id="580" w:name="_Toc104112040"/>
      <w:bookmarkStart w:id="581" w:name="_Toc104192217"/>
      <w:bookmarkStart w:id="582" w:name="_Toc104192778"/>
      <w:bookmarkStart w:id="583" w:name="_Toc133336153"/>
      <w:bookmarkStart w:id="584" w:name="_Toc143984640"/>
      <w:bookmarkStart w:id="585" w:name="_Toc144147416"/>
      <w:bookmarkStart w:id="586" w:name="_Toc153885210"/>
      <w:bookmarkStart w:id="587" w:name="_Toc177547340"/>
      <w:bookmarkStart w:id="588" w:name="_Toc200702724"/>
      <w:r w:rsidRPr="001D2CEF">
        <w:t>5.2.4.6</w:t>
      </w:r>
      <w:r w:rsidRPr="001D2CEF">
        <w:tab/>
        <w:t>Type: InvalidParam</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89" w:name="_Toc24925786"/>
      <w:bookmarkStart w:id="590" w:name="_Toc24925964"/>
      <w:bookmarkStart w:id="591" w:name="_Toc24926140"/>
      <w:bookmarkStart w:id="592" w:name="_Toc33963993"/>
      <w:bookmarkStart w:id="593" w:name="_Toc33980749"/>
      <w:bookmarkStart w:id="594" w:name="_Toc36462550"/>
      <w:bookmarkStart w:id="595" w:name="_Toc36462746"/>
      <w:bookmarkStart w:id="596" w:name="_Toc43025985"/>
      <w:bookmarkStart w:id="597" w:name="_Toc49763519"/>
      <w:bookmarkStart w:id="598" w:name="_Toc56754215"/>
      <w:bookmarkStart w:id="599" w:name="_Toc88742981"/>
      <w:bookmarkStart w:id="600" w:name="_Toc101253890"/>
      <w:bookmarkStart w:id="601" w:name="_Toc101254329"/>
      <w:bookmarkStart w:id="602" w:name="_Toc104112041"/>
      <w:bookmarkStart w:id="603" w:name="_Toc104192218"/>
      <w:bookmarkStart w:id="604" w:name="_Toc104192779"/>
      <w:bookmarkStart w:id="605" w:name="_Toc133336154"/>
      <w:bookmarkStart w:id="606" w:name="_Toc143984641"/>
      <w:bookmarkStart w:id="607" w:name="_Toc144147417"/>
      <w:bookmarkStart w:id="608" w:name="_Toc153885211"/>
      <w:bookmarkStart w:id="609" w:name="_Toc177547341"/>
      <w:bookmarkStart w:id="610" w:name="_Toc200702725"/>
      <w:r w:rsidRPr="001D2CEF">
        <w:t>5.2.4.7</w:t>
      </w:r>
      <w:r w:rsidRPr="001D2CEF">
        <w:tab/>
        <w:t>Type: LinkRm</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11" w:name="_Toc24925787"/>
      <w:bookmarkStart w:id="612" w:name="_Toc24925965"/>
      <w:bookmarkStart w:id="613" w:name="_Toc24926141"/>
      <w:bookmarkStart w:id="614" w:name="_Toc33963994"/>
      <w:bookmarkStart w:id="615" w:name="_Toc33980750"/>
      <w:bookmarkStart w:id="616" w:name="_Toc36462551"/>
      <w:bookmarkStart w:id="617" w:name="_Toc36462747"/>
      <w:bookmarkStart w:id="618" w:name="_Toc43025986"/>
      <w:bookmarkStart w:id="619" w:name="_Toc49763520"/>
      <w:bookmarkStart w:id="620" w:name="_Toc56754216"/>
      <w:bookmarkStart w:id="621" w:name="_Toc88742982"/>
      <w:bookmarkStart w:id="622" w:name="_Toc101253891"/>
      <w:bookmarkStart w:id="623" w:name="_Toc101254330"/>
      <w:bookmarkStart w:id="624" w:name="_Toc104112042"/>
      <w:bookmarkStart w:id="625" w:name="_Toc104192219"/>
      <w:bookmarkStart w:id="626" w:name="_Toc104192780"/>
      <w:bookmarkStart w:id="627" w:name="_Toc133336155"/>
      <w:bookmarkStart w:id="628" w:name="_Toc143984642"/>
      <w:bookmarkStart w:id="629" w:name="_Toc144147418"/>
      <w:bookmarkStart w:id="630" w:name="_Toc153885212"/>
      <w:bookmarkStart w:id="631" w:name="_Toc177547342"/>
      <w:bookmarkStart w:id="632" w:name="_Toc200702726"/>
      <w:r w:rsidRPr="001D2CEF">
        <w:t>5.2.4.</w:t>
      </w:r>
      <w:r w:rsidRPr="001D2CEF">
        <w:rPr>
          <w:lang w:eastAsia="zh-CN"/>
        </w:rPr>
        <w:t>8</w:t>
      </w:r>
      <w:r w:rsidRPr="001D2CEF">
        <w:tab/>
        <w:t xml:space="preserve">Type </w:t>
      </w:r>
      <w:r w:rsidRPr="001D2CEF">
        <w:rPr>
          <w:rFonts w:hint="eastAsia"/>
          <w:lang w:eastAsia="zh-CN"/>
        </w:rPr>
        <w:t>ChangeItem</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33" w:name="_Toc24925788"/>
      <w:bookmarkStart w:id="634" w:name="_Toc24925966"/>
      <w:bookmarkStart w:id="635" w:name="_Toc24926142"/>
      <w:bookmarkStart w:id="636" w:name="_Toc33963995"/>
      <w:bookmarkStart w:id="637" w:name="_Toc33980751"/>
      <w:bookmarkStart w:id="638" w:name="_Toc36462552"/>
      <w:bookmarkStart w:id="639" w:name="_Toc36462748"/>
      <w:bookmarkStart w:id="640" w:name="_Toc43025987"/>
      <w:bookmarkStart w:id="641" w:name="_Toc49763521"/>
      <w:bookmarkStart w:id="642" w:name="_Toc56754217"/>
      <w:bookmarkStart w:id="643" w:name="_Toc88742983"/>
      <w:bookmarkStart w:id="644" w:name="_Toc101253892"/>
      <w:bookmarkStart w:id="645" w:name="_Toc101254331"/>
      <w:bookmarkStart w:id="646" w:name="_Toc104112043"/>
      <w:bookmarkStart w:id="647" w:name="_Toc104192220"/>
      <w:bookmarkStart w:id="648" w:name="_Toc104192781"/>
      <w:bookmarkStart w:id="649" w:name="_Toc133336156"/>
      <w:bookmarkStart w:id="650" w:name="_Toc143984643"/>
      <w:bookmarkStart w:id="651" w:name="_Toc144147419"/>
      <w:bookmarkStart w:id="652" w:name="_Toc153885213"/>
      <w:bookmarkStart w:id="653" w:name="_Toc177547343"/>
      <w:bookmarkStart w:id="654" w:name="_Toc200702727"/>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55" w:name="_Toc24925789"/>
      <w:bookmarkStart w:id="656" w:name="_Toc24925967"/>
      <w:bookmarkStart w:id="657" w:name="_Toc24926143"/>
      <w:bookmarkStart w:id="658" w:name="_Toc33963996"/>
      <w:bookmarkStart w:id="659" w:name="_Toc33980752"/>
      <w:bookmarkStart w:id="660" w:name="_Toc36462553"/>
      <w:bookmarkStart w:id="661" w:name="_Toc36462749"/>
      <w:bookmarkStart w:id="662" w:name="_Toc43025988"/>
      <w:bookmarkStart w:id="663" w:name="_Toc49763522"/>
      <w:bookmarkStart w:id="664" w:name="_Toc56754218"/>
      <w:bookmarkStart w:id="665" w:name="_Toc88742984"/>
      <w:bookmarkStart w:id="666" w:name="_Toc101253893"/>
      <w:bookmarkStart w:id="667" w:name="_Toc101254332"/>
      <w:bookmarkStart w:id="668" w:name="_Toc104112044"/>
      <w:bookmarkStart w:id="669" w:name="_Toc104192221"/>
      <w:bookmarkStart w:id="670" w:name="_Toc104192782"/>
      <w:bookmarkStart w:id="671" w:name="_Toc133336157"/>
      <w:bookmarkStart w:id="672" w:name="_Toc143984644"/>
      <w:bookmarkStart w:id="673" w:name="_Toc144147420"/>
      <w:bookmarkStart w:id="674" w:name="_Toc153885214"/>
      <w:bookmarkStart w:id="675" w:name="_Toc177547344"/>
      <w:bookmarkStart w:id="676" w:name="_Toc200702728"/>
      <w:r w:rsidRPr="001D2CEF">
        <w:t>5.2.4.</w:t>
      </w:r>
      <w:r w:rsidRPr="001D2CEF">
        <w:rPr>
          <w:lang w:eastAsia="zh-CN"/>
        </w:rPr>
        <w:t>10</w:t>
      </w:r>
      <w:r w:rsidRPr="001D2CEF">
        <w:tab/>
        <w:t xml:space="preserve">Type: </w:t>
      </w:r>
      <w:r w:rsidRPr="001D2CEF">
        <w:rPr>
          <w:rFonts w:hint="eastAsia"/>
          <w:lang w:eastAsia="zh-CN"/>
        </w:rPr>
        <w:t>ComplexQuery</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77" w:name="_Toc24925790"/>
      <w:bookmarkStart w:id="678" w:name="_Toc24925968"/>
      <w:bookmarkStart w:id="679" w:name="_Toc24926144"/>
      <w:bookmarkStart w:id="680" w:name="_Toc33963997"/>
      <w:bookmarkStart w:id="681" w:name="_Toc33980753"/>
      <w:bookmarkStart w:id="682" w:name="_Toc36462554"/>
      <w:bookmarkStart w:id="683" w:name="_Toc36462750"/>
      <w:bookmarkStart w:id="684" w:name="_Toc43025989"/>
      <w:bookmarkStart w:id="685" w:name="_Toc49763523"/>
      <w:bookmarkStart w:id="686" w:name="_Toc56754219"/>
      <w:bookmarkStart w:id="687" w:name="_Toc88742985"/>
      <w:bookmarkStart w:id="688" w:name="_Toc101253894"/>
      <w:bookmarkStart w:id="689" w:name="_Toc101254333"/>
      <w:bookmarkStart w:id="690" w:name="_Toc104112045"/>
      <w:bookmarkStart w:id="691" w:name="_Toc104192222"/>
      <w:bookmarkStart w:id="692" w:name="_Toc104192783"/>
      <w:bookmarkStart w:id="693" w:name="_Toc133336158"/>
      <w:bookmarkStart w:id="694" w:name="_Toc143984645"/>
      <w:bookmarkStart w:id="695" w:name="_Toc144147421"/>
      <w:bookmarkStart w:id="696" w:name="_Toc153885215"/>
      <w:bookmarkStart w:id="697" w:name="_Toc177547345"/>
      <w:bookmarkStart w:id="698" w:name="_Toc200702729"/>
      <w:r w:rsidRPr="001D2CEF">
        <w:t>5.2.4.</w:t>
      </w:r>
      <w:r w:rsidRPr="001D2CEF">
        <w:rPr>
          <w:lang w:eastAsia="zh-CN"/>
        </w:rPr>
        <w:t>11</w:t>
      </w:r>
      <w:r w:rsidRPr="001D2CEF">
        <w:tab/>
        <w:t xml:space="preserve">Type: </w:t>
      </w:r>
      <w:r w:rsidRPr="001D2CEF">
        <w:rPr>
          <w:rFonts w:hint="eastAsia"/>
          <w:lang w:eastAsia="zh-CN"/>
        </w:rPr>
        <w:t>Cnf</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699" w:name="_Toc24925791"/>
      <w:bookmarkStart w:id="700" w:name="_Toc24925969"/>
      <w:bookmarkStart w:id="701" w:name="_Toc24926145"/>
      <w:bookmarkStart w:id="702" w:name="_Toc33963998"/>
      <w:bookmarkStart w:id="703" w:name="_Toc33980754"/>
      <w:bookmarkStart w:id="704" w:name="_Toc36462555"/>
      <w:bookmarkStart w:id="705" w:name="_Toc36462751"/>
      <w:bookmarkStart w:id="706" w:name="_Toc43025990"/>
      <w:bookmarkStart w:id="707" w:name="_Toc49763524"/>
      <w:bookmarkStart w:id="708" w:name="_Toc56754220"/>
      <w:bookmarkStart w:id="709" w:name="_Toc88742986"/>
      <w:bookmarkStart w:id="710" w:name="_Toc101253895"/>
      <w:bookmarkStart w:id="711" w:name="_Toc101254334"/>
      <w:bookmarkStart w:id="712" w:name="_Toc104112046"/>
      <w:bookmarkStart w:id="713" w:name="_Toc104192223"/>
      <w:bookmarkStart w:id="714" w:name="_Toc104192784"/>
      <w:bookmarkStart w:id="715" w:name="_Toc133336159"/>
      <w:bookmarkStart w:id="716" w:name="_Toc143984646"/>
      <w:bookmarkStart w:id="717" w:name="_Toc144147422"/>
      <w:bookmarkStart w:id="718" w:name="_Toc153885216"/>
      <w:bookmarkStart w:id="719" w:name="_Toc177547346"/>
      <w:bookmarkStart w:id="720" w:name="_Toc200702730"/>
      <w:r w:rsidRPr="001D2CEF">
        <w:t>5.2.4.</w:t>
      </w:r>
      <w:r w:rsidRPr="001D2CEF">
        <w:rPr>
          <w:lang w:eastAsia="zh-CN"/>
        </w:rPr>
        <w:t>12</w:t>
      </w:r>
      <w:r w:rsidRPr="001D2CEF">
        <w:tab/>
        <w:t xml:space="preserve">Type: </w:t>
      </w:r>
      <w:r w:rsidRPr="001D2CEF">
        <w:rPr>
          <w:rFonts w:hint="eastAsia"/>
          <w:lang w:eastAsia="zh-CN"/>
        </w:rPr>
        <w:t>Dnf</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721" w:name="_Toc24925792"/>
      <w:bookmarkStart w:id="722" w:name="_Toc24925970"/>
      <w:bookmarkStart w:id="723" w:name="_Toc24926146"/>
      <w:bookmarkStart w:id="724" w:name="_Toc33963999"/>
      <w:bookmarkStart w:id="725" w:name="_Toc33980755"/>
      <w:bookmarkStart w:id="726" w:name="_Toc36462556"/>
      <w:bookmarkStart w:id="727" w:name="_Toc36462752"/>
      <w:bookmarkStart w:id="728" w:name="_Toc43025991"/>
      <w:bookmarkStart w:id="729" w:name="_Toc49763525"/>
      <w:bookmarkStart w:id="730" w:name="_Toc56754221"/>
      <w:bookmarkStart w:id="731" w:name="_Toc88742987"/>
      <w:bookmarkStart w:id="732" w:name="_Toc101253896"/>
      <w:bookmarkStart w:id="733" w:name="_Toc101254335"/>
      <w:bookmarkStart w:id="734" w:name="_Toc104112047"/>
      <w:bookmarkStart w:id="735" w:name="_Toc104192224"/>
      <w:bookmarkStart w:id="736" w:name="_Toc104192785"/>
      <w:bookmarkStart w:id="737" w:name="_Toc133336160"/>
      <w:bookmarkStart w:id="738" w:name="_Toc143984647"/>
      <w:bookmarkStart w:id="739" w:name="_Toc144147423"/>
      <w:bookmarkStart w:id="740" w:name="_Toc153885217"/>
      <w:bookmarkStart w:id="741" w:name="_Toc177547347"/>
      <w:bookmarkStart w:id="742" w:name="_Toc200702731"/>
      <w:r w:rsidRPr="001D2CEF">
        <w:t>5.2.4.</w:t>
      </w:r>
      <w:r w:rsidRPr="001D2CEF">
        <w:rPr>
          <w:lang w:eastAsia="zh-CN"/>
        </w:rPr>
        <w:t>13</w:t>
      </w:r>
      <w:r w:rsidRPr="001D2CEF">
        <w:tab/>
        <w:t xml:space="preserve">Type: </w:t>
      </w:r>
      <w:r w:rsidRPr="001D2CEF">
        <w:rPr>
          <w:rFonts w:hint="eastAsia"/>
          <w:lang w:eastAsia="zh-CN"/>
        </w:rPr>
        <w:t>CnfUnit</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43" w:name="_Toc24925793"/>
      <w:bookmarkStart w:id="744" w:name="_Toc24925971"/>
      <w:bookmarkStart w:id="745" w:name="_Toc24926147"/>
      <w:bookmarkStart w:id="746" w:name="_Toc33964000"/>
      <w:bookmarkStart w:id="747" w:name="_Toc33980756"/>
      <w:bookmarkStart w:id="748" w:name="_Toc36462557"/>
      <w:bookmarkStart w:id="749" w:name="_Toc36462753"/>
      <w:bookmarkStart w:id="750" w:name="_Toc43025992"/>
      <w:bookmarkStart w:id="751" w:name="_Toc49763526"/>
      <w:bookmarkStart w:id="752" w:name="_Toc56754222"/>
      <w:bookmarkStart w:id="753" w:name="_Toc88742988"/>
      <w:bookmarkStart w:id="754" w:name="_Toc101253897"/>
      <w:bookmarkStart w:id="755" w:name="_Toc101254336"/>
      <w:bookmarkStart w:id="756" w:name="_Toc104112048"/>
      <w:bookmarkStart w:id="757" w:name="_Toc104192225"/>
      <w:bookmarkStart w:id="758" w:name="_Toc104192786"/>
      <w:bookmarkStart w:id="759" w:name="_Toc133336161"/>
      <w:bookmarkStart w:id="760" w:name="_Toc143984648"/>
      <w:bookmarkStart w:id="761" w:name="_Toc144147424"/>
      <w:bookmarkStart w:id="762" w:name="_Toc153885218"/>
      <w:bookmarkStart w:id="763" w:name="_Toc177547348"/>
      <w:bookmarkStart w:id="764" w:name="_Toc200702732"/>
      <w:r w:rsidRPr="001D2CEF">
        <w:t>5.2.4.</w:t>
      </w:r>
      <w:r w:rsidRPr="001D2CEF">
        <w:rPr>
          <w:lang w:eastAsia="zh-CN"/>
        </w:rPr>
        <w:t>14</w:t>
      </w:r>
      <w:r w:rsidRPr="001D2CEF">
        <w:tab/>
        <w:t xml:space="preserve">Type: </w:t>
      </w:r>
      <w:r w:rsidRPr="001D2CEF">
        <w:rPr>
          <w:rFonts w:hint="eastAsia"/>
          <w:lang w:eastAsia="zh-CN"/>
        </w:rPr>
        <w:t>DnfUnit</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65" w:name="_Toc24925794"/>
      <w:bookmarkStart w:id="766" w:name="_Toc24925972"/>
      <w:bookmarkStart w:id="767" w:name="_Toc24926148"/>
      <w:bookmarkStart w:id="768" w:name="_Toc33964001"/>
      <w:bookmarkStart w:id="769" w:name="_Toc33980757"/>
      <w:bookmarkStart w:id="770" w:name="_Toc36462558"/>
      <w:bookmarkStart w:id="771" w:name="_Toc36462754"/>
      <w:bookmarkStart w:id="772" w:name="_Toc43025993"/>
      <w:bookmarkStart w:id="773" w:name="_Toc49763527"/>
      <w:bookmarkStart w:id="774" w:name="_Toc56754223"/>
      <w:bookmarkStart w:id="775" w:name="_Toc88742989"/>
      <w:bookmarkStart w:id="776" w:name="_Toc101253898"/>
      <w:bookmarkStart w:id="777" w:name="_Toc101254337"/>
      <w:bookmarkStart w:id="778" w:name="_Toc104112049"/>
      <w:bookmarkStart w:id="779" w:name="_Toc104192226"/>
      <w:bookmarkStart w:id="780" w:name="_Toc104192787"/>
      <w:bookmarkStart w:id="781" w:name="_Toc133336162"/>
      <w:bookmarkStart w:id="782" w:name="_Toc143984649"/>
      <w:bookmarkStart w:id="783" w:name="_Toc144147425"/>
      <w:bookmarkStart w:id="784" w:name="_Toc153885219"/>
      <w:bookmarkStart w:id="785" w:name="_Toc177547349"/>
      <w:bookmarkStart w:id="786" w:name="_Toc200702733"/>
      <w:r w:rsidRPr="001D2CEF">
        <w:t>5.2.4.</w:t>
      </w:r>
      <w:r w:rsidRPr="001D2CEF">
        <w:rPr>
          <w:lang w:eastAsia="zh-CN"/>
        </w:rPr>
        <w:t>15</w:t>
      </w:r>
      <w:r w:rsidRPr="001D2CEF">
        <w:tab/>
        <w:t xml:space="preserve">Type: </w:t>
      </w:r>
      <w:r w:rsidRPr="001D2CEF">
        <w:rPr>
          <w:rFonts w:hint="eastAsia"/>
          <w:lang w:eastAsia="zh-CN"/>
        </w:rPr>
        <w:t>Atom</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87" w:name="_Toc24925795"/>
      <w:bookmarkStart w:id="788" w:name="_Toc24925973"/>
      <w:bookmarkStart w:id="789" w:name="_Toc24926149"/>
      <w:bookmarkStart w:id="790" w:name="_Toc33964002"/>
      <w:bookmarkStart w:id="791" w:name="_Toc33980758"/>
      <w:bookmarkStart w:id="792" w:name="_Toc36462559"/>
      <w:bookmarkStart w:id="793" w:name="_Toc36462755"/>
      <w:bookmarkStart w:id="794" w:name="_Toc43025994"/>
      <w:bookmarkStart w:id="795" w:name="_Toc49763528"/>
      <w:bookmarkStart w:id="796" w:name="_Toc56754224"/>
      <w:bookmarkStart w:id="797" w:name="_Toc88742990"/>
      <w:bookmarkStart w:id="798" w:name="_Toc101253899"/>
      <w:bookmarkStart w:id="799" w:name="_Toc101254338"/>
      <w:bookmarkStart w:id="800" w:name="_Toc104112050"/>
      <w:bookmarkStart w:id="801" w:name="_Toc104192227"/>
      <w:bookmarkStart w:id="802" w:name="_Toc104192788"/>
      <w:bookmarkStart w:id="803" w:name="_Toc133336163"/>
      <w:bookmarkStart w:id="804" w:name="_Toc143984650"/>
      <w:bookmarkStart w:id="805" w:name="_Toc144147426"/>
      <w:bookmarkStart w:id="806" w:name="_Toc153885220"/>
      <w:bookmarkStart w:id="807" w:name="_Toc177547350"/>
      <w:bookmarkStart w:id="808" w:name="_Toc200702734"/>
      <w:r w:rsidRPr="001D2CEF">
        <w:t>5.2.4.</w:t>
      </w:r>
      <w:r w:rsidRPr="001D2CEF">
        <w:rPr>
          <w:lang w:eastAsia="zh-CN"/>
        </w:rPr>
        <w:t>16</w:t>
      </w:r>
      <w:r w:rsidRPr="001D2CEF">
        <w:tab/>
        <w:t>Void</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153E8666" w14:textId="77777777" w:rsidR="00E92CBF" w:rsidRPr="001D2CEF" w:rsidRDefault="00E92CBF" w:rsidP="00D362EB">
      <w:pPr>
        <w:pStyle w:val="Heading4"/>
        <w:rPr>
          <w:lang w:eastAsia="zh-CN"/>
        </w:rPr>
      </w:pPr>
      <w:bookmarkStart w:id="809" w:name="_Toc24925798"/>
      <w:bookmarkStart w:id="810" w:name="_Toc24925974"/>
      <w:bookmarkStart w:id="811" w:name="_Toc24926150"/>
      <w:bookmarkStart w:id="812" w:name="_Toc33964003"/>
      <w:bookmarkStart w:id="813" w:name="_Toc33980759"/>
      <w:bookmarkStart w:id="814" w:name="_Toc36462560"/>
      <w:bookmarkStart w:id="815" w:name="_Toc36462756"/>
      <w:bookmarkStart w:id="816" w:name="_Toc43025995"/>
      <w:bookmarkStart w:id="817" w:name="_Toc49763529"/>
      <w:bookmarkStart w:id="818" w:name="_Toc56754225"/>
      <w:bookmarkStart w:id="819" w:name="_Toc88742991"/>
      <w:bookmarkStart w:id="820" w:name="_Toc101253900"/>
      <w:bookmarkStart w:id="821" w:name="_Toc101254339"/>
      <w:bookmarkStart w:id="822" w:name="_Toc104112051"/>
      <w:bookmarkStart w:id="823" w:name="_Toc104192228"/>
      <w:bookmarkStart w:id="824" w:name="_Toc104192789"/>
      <w:bookmarkStart w:id="825" w:name="_Toc133336164"/>
      <w:bookmarkStart w:id="826" w:name="_Toc143984651"/>
      <w:bookmarkStart w:id="827" w:name="_Toc144147427"/>
      <w:bookmarkStart w:id="828" w:name="_Toc153885221"/>
      <w:bookmarkStart w:id="829" w:name="_Toc177547351"/>
      <w:bookmarkStart w:id="830" w:name="_Toc200702735"/>
      <w:r w:rsidRPr="001D2CEF">
        <w:t>5.2.4.</w:t>
      </w:r>
      <w:r w:rsidRPr="001D2CEF">
        <w:rPr>
          <w:lang w:eastAsia="zh-CN"/>
        </w:rPr>
        <w:t>17</w:t>
      </w:r>
      <w:r w:rsidRPr="001D2CEF">
        <w:tab/>
        <w:t xml:space="preserve">Type: </w:t>
      </w:r>
      <w:r w:rsidRPr="001D2CEF">
        <w:rPr>
          <w:rFonts w:hint="eastAsia"/>
          <w:lang w:eastAsia="zh-CN"/>
        </w:rPr>
        <w:t>PatchResult</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831" w:name="_Toc24925799"/>
      <w:bookmarkStart w:id="832" w:name="_Toc24925975"/>
      <w:bookmarkStart w:id="833" w:name="_Toc24926151"/>
      <w:bookmarkStart w:id="834" w:name="_Toc33964004"/>
      <w:bookmarkStart w:id="835" w:name="_Toc33980760"/>
      <w:bookmarkStart w:id="836" w:name="_Toc36462561"/>
      <w:bookmarkStart w:id="837" w:name="_Toc36462757"/>
      <w:bookmarkStart w:id="838" w:name="_Toc43025996"/>
      <w:bookmarkStart w:id="839" w:name="_Toc49763530"/>
      <w:bookmarkStart w:id="840" w:name="_Toc56754226"/>
      <w:bookmarkStart w:id="841" w:name="_Toc88742992"/>
      <w:bookmarkStart w:id="842" w:name="_Toc101253901"/>
      <w:bookmarkStart w:id="843" w:name="_Toc101254340"/>
      <w:bookmarkStart w:id="844" w:name="_Toc104112052"/>
      <w:bookmarkStart w:id="845" w:name="_Toc104192229"/>
      <w:bookmarkStart w:id="846" w:name="_Toc104192790"/>
      <w:bookmarkStart w:id="847" w:name="_Toc133336165"/>
      <w:bookmarkStart w:id="848" w:name="_Toc143984652"/>
      <w:bookmarkStart w:id="849" w:name="_Toc144147428"/>
      <w:bookmarkStart w:id="850" w:name="_Toc153885222"/>
      <w:bookmarkStart w:id="851" w:name="_Toc177547352"/>
      <w:bookmarkStart w:id="852" w:name="_Toc200702736"/>
      <w:r w:rsidRPr="001D2CEF">
        <w:t>5.2.4.</w:t>
      </w:r>
      <w:r w:rsidRPr="001D2CEF">
        <w:rPr>
          <w:lang w:eastAsia="zh-CN"/>
        </w:rPr>
        <w:t>18</w:t>
      </w:r>
      <w:r w:rsidRPr="001D2CEF">
        <w:tab/>
        <w:t xml:space="preserve">Type: </w:t>
      </w:r>
      <w:r w:rsidRPr="001D2CEF">
        <w:rPr>
          <w:rFonts w:hint="eastAsia"/>
          <w:lang w:eastAsia="zh-CN"/>
        </w:rPr>
        <w:t>ReportItem</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53" w:name="_Toc24925796"/>
      <w:bookmarkStart w:id="854" w:name="_Toc24925976"/>
      <w:bookmarkStart w:id="855" w:name="_Toc24926152"/>
      <w:bookmarkStart w:id="856" w:name="_Toc33964005"/>
      <w:bookmarkStart w:id="857" w:name="_Toc33980761"/>
      <w:bookmarkStart w:id="858" w:name="_Toc36462562"/>
      <w:bookmarkStart w:id="859" w:name="_Toc36462758"/>
      <w:bookmarkStart w:id="860" w:name="_Toc43025997"/>
      <w:bookmarkStart w:id="861" w:name="_Toc49763531"/>
      <w:bookmarkStart w:id="862" w:name="_Toc56754227"/>
      <w:bookmarkStart w:id="863" w:name="_Toc88742993"/>
      <w:bookmarkStart w:id="864" w:name="_Toc101253902"/>
      <w:bookmarkStart w:id="865" w:name="_Toc101254341"/>
      <w:bookmarkStart w:id="866" w:name="_Toc104112053"/>
      <w:bookmarkStart w:id="867" w:name="_Toc104192230"/>
      <w:bookmarkStart w:id="868" w:name="_Toc104192791"/>
      <w:bookmarkStart w:id="869" w:name="_Toc133336166"/>
      <w:bookmarkStart w:id="870" w:name="_Toc143984653"/>
      <w:bookmarkStart w:id="871" w:name="_Toc144147429"/>
      <w:bookmarkStart w:id="872" w:name="_Toc153885223"/>
      <w:bookmarkStart w:id="873" w:name="_Toc177547353"/>
      <w:bookmarkStart w:id="874" w:name="_Toc200702737"/>
      <w:r w:rsidRPr="001D2CEF">
        <w:t>5.2.4.</w:t>
      </w:r>
      <w:r w:rsidRPr="001D2CEF">
        <w:rPr>
          <w:lang w:eastAsia="zh-CN"/>
        </w:rPr>
        <w:t>19</w:t>
      </w:r>
      <w:r w:rsidRPr="001D2CEF">
        <w:tab/>
        <w:t xml:space="preserve">Type: </w:t>
      </w:r>
      <w:r w:rsidRPr="001D2CEF">
        <w:rPr>
          <w:rFonts w:hint="eastAsia"/>
          <w:lang w:eastAsia="zh-CN"/>
        </w:rPr>
        <w:t>HalTemplate</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75" w:name="_Toc24925797"/>
      <w:bookmarkStart w:id="876" w:name="_Toc24925977"/>
      <w:bookmarkStart w:id="877" w:name="_Toc24926153"/>
      <w:bookmarkStart w:id="878" w:name="_Toc33964006"/>
      <w:bookmarkStart w:id="879" w:name="_Toc33980762"/>
      <w:bookmarkStart w:id="880" w:name="_Toc36462563"/>
      <w:bookmarkStart w:id="881" w:name="_Toc36462759"/>
      <w:bookmarkStart w:id="882" w:name="_Toc43025998"/>
      <w:bookmarkStart w:id="883" w:name="_Toc49763532"/>
      <w:bookmarkStart w:id="884" w:name="_Toc56754228"/>
      <w:bookmarkStart w:id="885" w:name="_Toc88742994"/>
      <w:bookmarkStart w:id="886" w:name="_Toc101253903"/>
      <w:bookmarkStart w:id="887" w:name="_Toc101254342"/>
      <w:bookmarkStart w:id="888" w:name="_Toc104112054"/>
      <w:bookmarkStart w:id="889" w:name="_Toc104192231"/>
      <w:bookmarkStart w:id="890" w:name="_Toc104192792"/>
      <w:bookmarkStart w:id="891" w:name="_Toc133336167"/>
      <w:bookmarkStart w:id="892" w:name="_Toc143984654"/>
      <w:bookmarkStart w:id="893" w:name="_Toc144147430"/>
      <w:bookmarkStart w:id="894" w:name="_Toc153885224"/>
      <w:bookmarkStart w:id="895" w:name="_Toc177547354"/>
      <w:bookmarkStart w:id="896" w:name="_Toc200702738"/>
      <w:r w:rsidRPr="001D2CEF">
        <w:t>5.2.4.</w:t>
      </w:r>
      <w:r w:rsidRPr="001D2CEF">
        <w:rPr>
          <w:lang w:eastAsia="zh-CN"/>
        </w:rPr>
        <w:t>20</w:t>
      </w:r>
      <w:r w:rsidRPr="001D2CEF">
        <w:tab/>
        <w:t>Type:</w:t>
      </w:r>
      <w:r w:rsidRPr="001D2CEF">
        <w:rPr>
          <w:rFonts w:hint="eastAsia"/>
          <w:lang w:eastAsia="zh-CN"/>
        </w:rPr>
        <w:t xml:space="preserve"> Property</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897" w:name="_Toc88742995"/>
      <w:bookmarkStart w:id="898" w:name="_Toc101253904"/>
      <w:bookmarkStart w:id="899" w:name="_Toc101254343"/>
      <w:bookmarkStart w:id="900" w:name="_Toc104112055"/>
      <w:bookmarkStart w:id="901" w:name="_Toc104192232"/>
      <w:bookmarkStart w:id="902" w:name="_Toc104192793"/>
      <w:bookmarkStart w:id="903" w:name="_Toc133336168"/>
      <w:bookmarkStart w:id="904" w:name="_Toc143984655"/>
      <w:bookmarkStart w:id="905" w:name="_Toc144147431"/>
      <w:bookmarkStart w:id="906" w:name="_Toc153885225"/>
      <w:bookmarkStart w:id="907" w:name="_Toc177547355"/>
      <w:bookmarkStart w:id="908" w:name="_Toc200702739"/>
      <w:r w:rsidRPr="001D2CEF">
        <w:t>5.2.4.</w:t>
      </w:r>
      <w:r>
        <w:t>21</w:t>
      </w:r>
      <w:r w:rsidRPr="001D2CEF">
        <w:tab/>
        <w:t xml:space="preserve">Type: </w:t>
      </w:r>
      <w:r>
        <w:t>RedirectResponse</w:t>
      </w:r>
      <w:bookmarkEnd w:id="897"/>
      <w:bookmarkEnd w:id="898"/>
      <w:bookmarkEnd w:id="899"/>
      <w:bookmarkEnd w:id="900"/>
      <w:bookmarkEnd w:id="901"/>
      <w:bookmarkEnd w:id="902"/>
      <w:bookmarkEnd w:id="903"/>
      <w:bookmarkEnd w:id="904"/>
      <w:bookmarkEnd w:id="905"/>
      <w:bookmarkEnd w:id="906"/>
      <w:bookmarkEnd w:id="907"/>
      <w:bookmarkEnd w:id="908"/>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909" w:name="_Toc101253905"/>
      <w:bookmarkStart w:id="910" w:name="_Toc101254344"/>
      <w:bookmarkStart w:id="911" w:name="_Toc104112056"/>
      <w:bookmarkStart w:id="912" w:name="_Toc104192233"/>
      <w:bookmarkStart w:id="913" w:name="_Toc104192794"/>
      <w:bookmarkStart w:id="914" w:name="_Toc133336169"/>
      <w:bookmarkStart w:id="915" w:name="_Toc143984656"/>
      <w:bookmarkStart w:id="916" w:name="_Toc144147432"/>
      <w:bookmarkStart w:id="917" w:name="_Toc153885226"/>
      <w:bookmarkStart w:id="918" w:name="_Toc177547356"/>
      <w:bookmarkStart w:id="919" w:name="_Toc200702740"/>
      <w:r>
        <w:t>5.2.4.22</w:t>
      </w:r>
      <w:r>
        <w:tab/>
        <w:t>Type: TunnelAddress</w:t>
      </w:r>
      <w:bookmarkEnd w:id="909"/>
      <w:bookmarkEnd w:id="910"/>
      <w:bookmarkEnd w:id="911"/>
      <w:bookmarkEnd w:id="912"/>
      <w:bookmarkEnd w:id="913"/>
      <w:bookmarkEnd w:id="914"/>
      <w:bookmarkEnd w:id="915"/>
      <w:bookmarkEnd w:id="916"/>
      <w:bookmarkEnd w:id="917"/>
      <w:bookmarkEnd w:id="918"/>
      <w:bookmarkEnd w:id="919"/>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920" w:name="_Toc104192795"/>
      <w:bookmarkStart w:id="921" w:name="_Toc133336170"/>
      <w:bookmarkStart w:id="922" w:name="_Toc143984657"/>
      <w:bookmarkStart w:id="923" w:name="_Toc144147433"/>
      <w:bookmarkStart w:id="924" w:name="_Toc153885227"/>
      <w:bookmarkStart w:id="925" w:name="_Toc177547357"/>
      <w:bookmarkStart w:id="926" w:name="_Toc200702741"/>
      <w:r>
        <w:rPr>
          <w:rFonts w:eastAsia="SimSun"/>
        </w:rPr>
        <w:t>5.2.4.2</w:t>
      </w:r>
      <w:r w:rsidR="00887456">
        <w:rPr>
          <w:rFonts w:eastAsia="SimSun"/>
        </w:rPr>
        <w:t>3</w:t>
      </w:r>
      <w:r>
        <w:rPr>
          <w:rFonts w:eastAsia="SimSun"/>
        </w:rPr>
        <w:tab/>
        <w:t>Type: FqdnPatternMatchingRule</w:t>
      </w:r>
      <w:bookmarkEnd w:id="920"/>
      <w:bookmarkEnd w:id="921"/>
      <w:bookmarkEnd w:id="922"/>
      <w:bookmarkEnd w:id="923"/>
      <w:bookmarkEnd w:id="924"/>
      <w:bookmarkEnd w:id="925"/>
      <w:bookmarkEnd w:id="926"/>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927" w:name="_Toc104192796"/>
      <w:bookmarkStart w:id="928" w:name="_Toc133336171"/>
      <w:bookmarkStart w:id="929" w:name="_Toc143984658"/>
      <w:bookmarkStart w:id="930" w:name="_Toc144147434"/>
      <w:bookmarkStart w:id="931" w:name="_Toc153885228"/>
      <w:bookmarkStart w:id="932" w:name="_Toc177547358"/>
      <w:bookmarkStart w:id="933" w:name="_Toc200702742"/>
      <w:r>
        <w:rPr>
          <w:rFonts w:eastAsia="SimSun"/>
        </w:rPr>
        <w:t>5.2.4.2</w:t>
      </w:r>
      <w:r w:rsidR="00887456">
        <w:rPr>
          <w:rFonts w:eastAsia="SimSun"/>
        </w:rPr>
        <w:t>4</w:t>
      </w:r>
      <w:r>
        <w:rPr>
          <w:rFonts w:eastAsia="SimSun"/>
        </w:rPr>
        <w:tab/>
        <w:t>Type: StringMatchingRule</w:t>
      </w:r>
      <w:bookmarkEnd w:id="927"/>
      <w:bookmarkEnd w:id="928"/>
      <w:bookmarkEnd w:id="929"/>
      <w:bookmarkEnd w:id="930"/>
      <w:bookmarkEnd w:id="931"/>
      <w:bookmarkEnd w:id="932"/>
      <w:bookmarkEnd w:id="933"/>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934" w:name="_Toc104192797"/>
      <w:bookmarkStart w:id="935" w:name="_Toc133336172"/>
      <w:bookmarkStart w:id="936" w:name="_Toc143984659"/>
      <w:bookmarkStart w:id="937" w:name="_Toc144147435"/>
      <w:bookmarkStart w:id="938" w:name="_Toc153885229"/>
      <w:bookmarkStart w:id="939" w:name="_Toc177547359"/>
      <w:bookmarkStart w:id="940" w:name="_Toc200702743"/>
      <w:r>
        <w:rPr>
          <w:rFonts w:eastAsia="SimSun"/>
        </w:rPr>
        <w:t>5.2.4.2</w:t>
      </w:r>
      <w:r w:rsidR="00887456">
        <w:rPr>
          <w:rFonts w:eastAsia="SimSun"/>
        </w:rPr>
        <w:t>5</w:t>
      </w:r>
      <w:r>
        <w:rPr>
          <w:rFonts w:eastAsia="SimSun"/>
        </w:rPr>
        <w:tab/>
        <w:t>Type: StringMatchingCondition</w:t>
      </w:r>
      <w:bookmarkEnd w:id="934"/>
      <w:bookmarkEnd w:id="935"/>
      <w:bookmarkEnd w:id="936"/>
      <w:bookmarkEnd w:id="937"/>
      <w:bookmarkEnd w:id="938"/>
      <w:bookmarkEnd w:id="939"/>
      <w:bookmarkEnd w:id="940"/>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941" w:name="_Toc24937673"/>
      <w:bookmarkStart w:id="942" w:name="_Toc33962488"/>
      <w:bookmarkStart w:id="943" w:name="_Toc42883250"/>
      <w:bookmarkStart w:id="944" w:name="_Toc49733118"/>
      <w:bookmarkStart w:id="945" w:name="_Toc56690743"/>
      <w:bookmarkStart w:id="946" w:name="_Toc130820776"/>
      <w:bookmarkStart w:id="947" w:name="_Toc133336173"/>
      <w:bookmarkStart w:id="948" w:name="_Toc143984660"/>
      <w:bookmarkStart w:id="949" w:name="_Toc144147436"/>
      <w:bookmarkStart w:id="950" w:name="_Toc153885230"/>
      <w:bookmarkStart w:id="951" w:name="_Toc177547360"/>
      <w:bookmarkStart w:id="952" w:name="_Toc200702744"/>
      <w:r>
        <w:rPr>
          <w:rFonts w:eastAsia="SimSun"/>
        </w:rPr>
        <w:t>5.2.4.</w:t>
      </w:r>
      <w:r w:rsidR="00347FEC" w:rsidRPr="000F0C82">
        <w:rPr>
          <w:rFonts w:eastAsia="SimSun"/>
        </w:rPr>
        <w:t>26</w:t>
      </w:r>
      <w:r>
        <w:tab/>
        <w:t>Type: Ipv4AddressRange</w:t>
      </w:r>
      <w:bookmarkEnd w:id="941"/>
      <w:bookmarkEnd w:id="942"/>
      <w:bookmarkEnd w:id="943"/>
      <w:bookmarkEnd w:id="944"/>
      <w:bookmarkEnd w:id="945"/>
      <w:bookmarkEnd w:id="946"/>
      <w:bookmarkEnd w:id="947"/>
      <w:bookmarkEnd w:id="948"/>
      <w:bookmarkEnd w:id="949"/>
      <w:bookmarkEnd w:id="950"/>
      <w:bookmarkEnd w:id="951"/>
      <w:bookmarkEnd w:id="952"/>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53" w:name="_Toc133336174"/>
      <w:bookmarkStart w:id="954" w:name="_Toc143984661"/>
      <w:bookmarkStart w:id="955" w:name="_Toc144147437"/>
      <w:bookmarkStart w:id="956" w:name="_Toc153885231"/>
      <w:bookmarkStart w:id="957" w:name="_Toc177547361"/>
      <w:bookmarkStart w:id="958" w:name="_Toc200702745"/>
      <w:r>
        <w:rPr>
          <w:rFonts w:eastAsia="SimSun"/>
        </w:rPr>
        <w:t>5.2.4.</w:t>
      </w:r>
      <w:r w:rsidR="00347FEC" w:rsidRPr="000F0C82">
        <w:rPr>
          <w:rFonts w:eastAsia="SimSun"/>
        </w:rPr>
        <w:t>27</w:t>
      </w:r>
      <w:r>
        <w:tab/>
        <w:t>Type: Ipv6AddressRange</w:t>
      </w:r>
      <w:bookmarkEnd w:id="953"/>
      <w:bookmarkEnd w:id="954"/>
      <w:bookmarkEnd w:id="955"/>
      <w:bookmarkEnd w:id="956"/>
      <w:bookmarkEnd w:id="957"/>
      <w:bookmarkEnd w:id="958"/>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59" w:name="_Toc133336175"/>
      <w:bookmarkStart w:id="960" w:name="_Toc143984662"/>
      <w:bookmarkStart w:id="961" w:name="_Toc144147438"/>
      <w:bookmarkStart w:id="962" w:name="_Toc153885232"/>
      <w:bookmarkStart w:id="963" w:name="_Toc177547362"/>
      <w:bookmarkStart w:id="964" w:name="_Toc200702746"/>
      <w:r>
        <w:rPr>
          <w:rFonts w:eastAsia="SimSun"/>
        </w:rPr>
        <w:t>5.2.4.</w:t>
      </w:r>
      <w:r w:rsidR="00347FEC" w:rsidRPr="000F0C82">
        <w:rPr>
          <w:rFonts w:eastAsia="SimSun"/>
        </w:rPr>
        <w:t>28</w:t>
      </w:r>
      <w:r>
        <w:tab/>
        <w:t>Type: Ipv6PrefixRange</w:t>
      </w:r>
      <w:bookmarkEnd w:id="959"/>
      <w:bookmarkEnd w:id="960"/>
      <w:bookmarkEnd w:id="961"/>
      <w:bookmarkEnd w:id="962"/>
      <w:bookmarkEnd w:id="963"/>
      <w:bookmarkEnd w:id="964"/>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65" w:name="_Toc24925800"/>
      <w:bookmarkStart w:id="966" w:name="_Toc24925978"/>
      <w:bookmarkStart w:id="967" w:name="_Toc24926154"/>
      <w:bookmarkStart w:id="968" w:name="_Toc33964007"/>
      <w:bookmarkStart w:id="969" w:name="_Toc33980763"/>
      <w:bookmarkStart w:id="970" w:name="_Toc36462564"/>
      <w:bookmarkStart w:id="971" w:name="_Toc36462760"/>
      <w:bookmarkStart w:id="972" w:name="_Toc43025999"/>
      <w:bookmarkStart w:id="973" w:name="_Toc49763533"/>
      <w:bookmarkStart w:id="974" w:name="_Toc56754229"/>
      <w:bookmarkStart w:id="975" w:name="_Toc88742996"/>
      <w:bookmarkStart w:id="976" w:name="_Toc101253906"/>
      <w:bookmarkStart w:id="977" w:name="_Toc101254345"/>
      <w:bookmarkStart w:id="978" w:name="_Toc104112057"/>
      <w:bookmarkStart w:id="979" w:name="_Toc104192234"/>
      <w:bookmarkStart w:id="980" w:name="_Toc104192798"/>
      <w:bookmarkStart w:id="981" w:name="_Toc133336176"/>
      <w:bookmarkStart w:id="982" w:name="_Toc143984663"/>
      <w:bookmarkStart w:id="983" w:name="_Toc144147439"/>
      <w:bookmarkStart w:id="984" w:name="_Toc153885233"/>
      <w:bookmarkStart w:id="985" w:name="_Toc177547363"/>
      <w:bookmarkStart w:id="986" w:name="_Toc200702747"/>
      <w:r w:rsidRPr="001D2CEF">
        <w:t>5.3</w:t>
      </w:r>
      <w:r w:rsidRPr="001D2CEF">
        <w:tab/>
        <w:t>Data Types related to Subscription, Identification and Numbering</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1A0E818" w14:textId="77777777" w:rsidR="00E92CBF" w:rsidRPr="001D2CEF" w:rsidRDefault="00E92CBF" w:rsidP="00D362EB">
      <w:pPr>
        <w:pStyle w:val="Heading3"/>
      </w:pPr>
      <w:bookmarkStart w:id="987" w:name="_Toc24925801"/>
      <w:bookmarkStart w:id="988" w:name="_Toc24925979"/>
      <w:bookmarkStart w:id="989" w:name="_Toc24926155"/>
      <w:bookmarkStart w:id="990" w:name="_Toc33964008"/>
      <w:bookmarkStart w:id="991" w:name="_Toc33980764"/>
      <w:bookmarkStart w:id="992" w:name="_Toc36462565"/>
      <w:bookmarkStart w:id="993" w:name="_Toc36462761"/>
      <w:bookmarkStart w:id="994" w:name="_Toc43026000"/>
      <w:bookmarkStart w:id="995" w:name="_Toc49763534"/>
      <w:bookmarkStart w:id="996" w:name="_Toc56754230"/>
      <w:bookmarkStart w:id="997" w:name="_Toc88742997"/>
      <w:bookmarkStart w:id="998" w:name="_Toc101253907"/>
      <w:bookmarkStart w:id="999" w:name="_Toc101254346"/>
      <w:bookmarkStart w:id="1000" w:name="_Toc104112058"/>
      <w:bookmarkStart w:id="1001" w:name="_Toc104192235"/>
      <w:bookmarkStart w:id="1002" w:name="_Toc104192799"/>
      <w:bookmarkStart w:id="1003" w:name="_Toc133336177"/>
      <w:bookmarkStart w:id="1004" w:name="_Toc143984664"/>
      <w:bookmarkStart w:id="1005" w:name="_Toc144147440"/>
      <w:bookmarkStart w:id="1006" w:name="_Toc153885234"/>
      <w:bookmarkStart w:id="1007" w:name="_Toc177547364"/>
      <w:bookmarkStart w:id="1008" w:name="_Toc200702748"/>
      <w:r w:rsidRPr="001D2CEF">
        <w:t>5.3.1</w:t>
      </w:r>
      <w:r w:rsidRPr="001D2CEF">
        <w:tab/>
        <w:t>Introduction</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009" w:name="_Toc24925802"/>
      <w:bookmarkStart w:id="1010" w:name="_Toc24925980"/>
      <w:bookmarkStart w:id="1011" w:name="_Toc24926156"/>
      <w:bookmarkStart w:id="1012" w:name="_Toc33964009"/>
      <w:bookmarkStart w:id="1013" w:name="_Toc33980765"/>
      <w:bookmarkStart w:id="1014" w:name="_Toc36462566"/>
      <w:bookmarkStart w:id="1015" w:name="_Toc36462762"/>
      <w:bookmarkStart w:id="1016" w:name="_Toc43026001"/>
      <w:bookmarkStart w:id="1017" w:name="_Toc49763535"/>
      <w:bookmarkStart w:id="1018" w:name="_Toc56754231"/>
      <w:bookmarkStart w:id="1019" w:name="_Toc88742998"/>
      <w:bookmarkStart w:id="1020" w:name="_Toc101253908"/>
      <w:bookmarkStart w:id="1021" w:name="_Toc101254347"/>
      <w:bookmarkStart w:id="1022" w:name="_Toc104112059"/>
      <w:bookmarkStart w:id="1023" w:name="_Toc104192236"/>
      <w:bookmarkStart w:id="1024" w:name="_Toc104192800"/>
      <w:bookmarkStart w:id="1025" w:name="_Toc133336178"/>
      <w:bookmarkStart w:id="1026" w:name="_Toc143984665"/>
      <w:bookmarkStart w:id="1027" w:name="_Toc144147441"/>
      <w:bookmarkStart w:id="1028" w:name="_Toc153885235"/>
      <w:bookmarkStart w:id="1029" w:name="_Toc177547365"/>
      <w:bookmarkStart w:id="1030" w:name="_Toc200702749"/>
      <w:r w:rsidRPr="001D2CEF">
        <w:t>5.3.2</w:t>
      </w:r>
      <w:r w:rsidRPr="001D2CEF">
        <w:tab/>
        <w:t>Simple Data Types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9F338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031" w:name="_PERM_MCCTEMPBM_CRPT84370009___2" w:colFirst="2" w:colLast="2"/>
            <w:r w:rsidRPr="001D2CEF">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032"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032"/>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031"/>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033"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034" w:name="_PERM_MCCTEMPBM_CRPT84370011___7"/>
            <w:bookmarkEnd w:id="1033"/>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034"/>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1035"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036" w:name="_Toc68196428"/>
            <w:bookmarkStart w:id="1037" w:name="_Toc59209096"/>
            <w:bookmarkStart w:id="1038" w:name="_Toc51951319"/>
            <w:bookmarkStart w:id="1039" w:name="_Toc45882769"/>
            <w:bookmarkStart w:id="1040" w:name="_Toc45282383"/>
            <w:bookmarkStart w:id="1041" w:name="_Toc34404487"/>
            <w:bookmarkStart w:id="1042" w:name="_Toc34388716"/>
            <w:bookmarkStart w:id="1043" w:name="_Toc138361565"/>
            <w:r>
              <w:t xml:space="preserve">is same as the </w:t>
            </w:r>
            <w:r w:rsidRPr="00C33F68">
              <w:t>Application layer ID</w:t>
            </w:r>
            <w:bookmarkEnd w:id="1035"/>
            <w:bookmarkEnd w:id="1036"/>
            <w:bookmarkEnd w:id="1037"/>
            <w:bookmarkEnd w:id="1038"/>
            <w:bookmarkEnd w:id="1039"/>
            <w:bookmarkEnd w:id="1040"/>
            <w:bookmarkEnd w:id="1041"/>
            <w:bookmarkEnd w:id="1042"/>
            <w:bookmarkEnd w:id="1043"/>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1044" w:name="_Toc24925803"/>
      <w:bookmarkStart w:id="1045" w:name="_Toc24925981"/>
      <w:bookmarkStart w:id="1046" w:name="_Toc24926157"/>
      <w:bookmarkStart w:id="1047" w:name="_Toc33964010"/>
      <w:bookmarkStart w:id="1048" w:name="_Toc33980766"/>
      <w:bookmarkStart w:id="1049" w:name="_Toc36462567"/>
      <w:bookmarkStart w:id="1050" w:name="_Toc36462763"/>
      <w:bookmarkStart w:id="1051" w:name="_Toc43026002"/>
      <w:bookmarkStart w:id="1052" w:name="_Toc49763536"/>
      <w:bookmarkStart w:id="1053" w:name="_Toc56754232"/>
      <w:bookmarkStart w:id="1054" w:name="_Toc88742999"/>
      <w:bookmarkStart w:id="1055" w:name="_Toc101253909"/>
      <w:bookmarkStart w:id="1056" w:name="_Toc101254348"/>
      <w:bookmarkStart w:id="1057" w:name="_Toc104112060"/>
      <w:bookmarkStart w:id="1058" w:name="_Toc104192237"/>
      <w:bookmarkStart w:id="1059" w:name="_Toc104192801"/>
      <w:bookmarkStart w:id="1060" w:name="_Toc133336179"/>
      <w:bookmarkStart w:id="1061" w:name="_Toc143984666"/>
      <w:bookmarkStart w:id="1062" w:name="_Toc144147442"/>
      <w:bookmarkStart w:id="1063" w:name="_Toc153885236"/>
      <w:bookmarkStart w:id="1064" w:name="_Toc177547366"/>
      <w:bookmarkStart w:id="1065" w:name="_Toc200702750"/>
      <w:r w:rsidRPr="001D2CEF">
        <w:t>5.3.3</w:t>
      </w:r>
      <w:r w:rsidRPr="001D2CEF">
        <w:tab/>
        <w:t>Enumerations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C33B67C" w14:textId="25EC8FAE" w:rsidR="00841A03" w:rsidRDefault="00841A03" w:rsidP="004B0F6D">
      <w:pPr>
        <w:pStyle w:val="Heading4"/>
      </w:pPr>
      <w:bookmarkStart w:id="1066" w:name="_Toc143984667"/>
      <w:bookmarkStart w:id="1067" w:name="_Toc144147443"/>
      <w:bookmarkStart w:id="1068" w:name="_Toc153885237"/>
      <w:bookmarkStart w:id="1069" w:name="_Toc177547367"/>
      <w:bookmarkStart w:id="1070" w:name="_Toc200702751"/>
      <w:r>
        <w:t>5.3.3.</w:t>
      </w:r>
      <w:r w:rsidRPr="00496DB9">
        <w:rPr>
          <w:lang w:eastAsia="zh-CN"/>
        </w:rPr>
        <w:t>1</w:t>
      </w:r>
      <w:r>
        <w:tab/>
        <w:t>Enumeration: GroupServiceId</w:t>
      </w:r>
      <w:bookmarkEnd w:id="1066"/>
      <w:bookmarkEnd w:id="1067"/>
      <w:bookmarkEnd w:id="1068"/>
      <w:bookmarkEnd w:id="1069"/>
      <w:bookmarkEnd w:id="1070"/>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71" w:name="_Toc24925804"/>
      <w:bookmarkStart w:id="1072" w:name="_Toc24925982"/>
      <w:bookmarkStart w:id="1073" w:name="_Toc24926158"/>
      <w:bookmarkStart w:id="1074" w:name="_Toc33964011"/>
      <w:bookmarkStart w:id="1075" w:name="_Toc33980767"/>
      <w:bookmarkStart w:id="1076" w:name="_Toc36462568"/>
      <w:bookmarkStart w:id="1077" w:name="_Toc36462764"/>
      <w:bookmarkStart w:id="1078" w:name="_Toc43026003"/>
      <w:bookmarkStart w:id="1079" w:name="_Toc49763537"/>
      <w:bookmarkStart w:id="1080" w:name="_Toc56754233"/>
      <w:bookmarkStart w:id="1081" w:name="_Toc88743000"/>
      <w:bookmarkStart w:id="1082" w:name="_Toc101253910"/>
      <w:bookmarkStart w:id="1083" w:name="_Toc101254349"/>
      <w:bookmarkStart w:id="1084" w:name="_Toc104112061"/>
      <w:bookmarkStart w:id="1085" w:name="_Toc104192238"/>
      <w:bookmarkStart w:id="1086" w:name="_Toc104192802"/>
      <w:bookmarkStart w:id="1087" w:name="_Toc133336180"/>
      <w:bookmarkStart w:id="1088" w:name="_Toc143984668"/>
      <w:bookmarkStart w:id="1089" w:name="_Toc144147444"/>
      <w:bookmarkStart w:id="1090" w:name="_Toc153885238"/>
      <w:bookmarkStart w:id="1091" w:name="_Toc177547368"/>
      <w:bookmarkStart w:id="1092" w:name="_Toc200702752"/>
      <w:r w:rsidRPr="001D2CEF">
        <w:t>5.3.4</w:t>
      </w:r>
      <w:r w:rsidRPr="001D2CEF">
        <w:tab/>
        <w:t>Structured Data Types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35B6D825" w14:textId="77777777" w:rsidR="00E92CBF" w:rsidRPr="001D2CEF" w:rsidRDefault="00E92CBF" w:rsidP="00D362EB">
      <w:pPr>
        <w:pStyle w:val="Heading4"/>
      </w:pPr>
      <w:bookmarkStart w:id="1093" w:name="_Toc24925805"/>
      <w:bookmarkStart w:id="1094" w:name="_Toc24925983"/>
      <w:bookmarkStart w:id="1095" w:name="_Toc24926159"/>
      <w:bookmarkStart w:id="1096" w:name="_Toc33964012"/>
      <w:bookmarkStart w:id="1097" w:name="_Toc33980768"/>
      <w:bookmarkStart w:id="1098" w:name="_Toc36462569"/>
      <w:bookmarkStart w:id="1099" w:name="_Toc36462765"/>
      <w:bookmarkStart w:id="1100" w:name="_Toc43026004"/>
      <w:bookmarkStart w:id="1101" w:name="_Toc49763538"/>
      <w:bookmarkStart w:id="1102" w:name="_Toc56754234"/>
      <w:bookmarkStart w:id="1103" w:name="_Toc88743001"/>
      <w:bookmarkStart w:id="1104" w:name="_Toc101253911"/>
      <w:bookmarkStart w:id="1105" w:name="_Toc101254350"/>
      <w:bookmarkStart w:id="1106" w:name="_Toc104112062"/>
      <w:bookmarkStart w:id="1107" w:name="_Toc104192239"/>
      <w:bookmarkStart w:id="1108" w:name="_Toc104192803"/>
      <w:bookmarkStart w:id="1109" w:name="_Toc133336181"/>
      <w:bookmarkStart w:id="1110" w:name="_Toc143984669"/>
      <w:bookmarkStart w:id="1111" w:name="_Toc144147445"/>
      <w:bookmarkStart w:id="1112" w:name="_Toc153885239"/>
      <w:bookmarkStart w:id="1113" w:name="_Toc177547369"/>
      <w:bookmarkStart w:id="1114" w:name="_Toc200702753"/>
      <w:r w:rsidRPr="001D2CEF">
        <w:t>5.3.4.1</w:t>
      </w:r>
      <w:r w:rsidRPr="001D2CEF">
        <w:tab/>
        <w:t>Type: Guami</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115" w:name="_Toc24925806"/>
      <w:bookmarkStart w:id="1116" w:name="_Toc24925984"/>
      <w:bookmarkStart w:id="1117" w:name="_Toc24926160"/>
      <w:bookmarkStart w:id="1118" w:name="_Toc33964013"/>
      <w:bookmarkStart w:id="1119" w:name="_Toc33980769"/>
      <w:bookmarkStart w:id="1120" w:name="_Toc36462570"/>
      <w:bookmarkStart w:id="1121" w:name="_Toc36462766"/>
      <w:bookmarkStart w:id="1122" w:name="_Toc43026005"/>
      <w:bookmarkStart w:id="1123" w:name="_Toc49763539"/>
      <w:bookmarkStart w:id="1124" w:name="_Toc56754235"/>
      <w:bookmarkStart w:id="1125" w:name="_Toc88743002"/>
      <w:bookmarkStart w:id="1126" w:name="_Toc101253912"/>
      <w:bookmarkStart w:id="1127" w:name="_Toc101254351"/>
      <w:bookmarkStart w:id="1128" w:name="_Toc104112063"/>
      <w:bookmarkStart w:id="1129" w:name="_Toc104192240"/>
      <w:bookmarkStart w:id="1130" w:name="_Toc104192804"/>
      <w:bookmarkStart w:id="1131" w:name="_Toc133336182"/>
      <w:bookmarkStart w:id="1132" w:name="_Toc143984670"/>
      <w:bookmarkStart w:id="1133" w:name="_Toc144147446"/>
      <w:bookmarkStart w:id="1134" w:name="_Toc153885240"/>
      <w:bookmarkStart w:id="1135" w:name="_Toc177547370"/>
      <w:bookmarkStart w:id="1136" w:name="_Toc200702754"/>
      <w:r w:rsidRPr="001D2CEF">
        <w:t>5.3.4.2</w:t>
      </w:r>
      <w:r w:rsidRPr="001D2CEF">
        <w:tab/>
        <w:t>Type: NetworkId</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137" w:name="_Toc24925807"/>
      <w:bookmarkStart w:id="1138" w:name="_Toc24925985"/>
      <w:bookmarkStart w:id="1139" w:name="_Toc24926161"/>
      <w:bookmarkStart w:id="1140" w:name="_Toc33964014"/>
      <w:bookmarkStart w:id="1141" w:name="_Toc33980770"/>
      <w:bookmarkStart w:id="1142" w:name="_Toc36462571"/>
      <w:bookmarkStart w:id="1143" w:name="_Toc36462767"/>
      <w:bookmarkStart w:id="1144" w:name="_Toc43026006"/>
      <w:bookmarkStart w:id="1145" w:name="_Toc49763540"/>
      <w:bookmarkStart w:id="1146" w:name="_Toc56754236"/>
      <w:bookmarkStart w:id="1147" w:name="_Toc88743003"/>
      <w:bookmarkStart w:id="1148" w:name="_Toc101253913"/>
      <w:bookmarkStart w:id="1149" w:name="_Toc101254352"/>
      <w:bookmarkStart w:id="1150" w:name="_Toc104112064"/>
      <w:bookmarkStart w:id="1151" w:name="_Toc104192241"/>
      <w:bookmarkStart w:id="1152" w:name="_Toc104192805"/>
      <w:bookmarkStart w:id="1153" w:name="_Toc133336183"/>
      <w:bookmarkStart w:id="1154" w:name="_Toc143984671"/>
      <w:bookmarkStart w:id="1155" w:name="_Toc144147447"/>
      <w:bookmarkStart w:id="1156" w:name="_Toc153885241"/>
      <w:bookmarkStart w:id="1157" w:name="_Toc177547371"/>
      <w:bookmarkStart w:id="1158" w:name="_Toc200702755"/>
      <w:r w:rsidRPr="001D2CEF">
        <w:t>5.3.4.3</w:t>
      </w:r>
      <w:r w:rsidRPr="001D2CEF">
        <w:tab/>
        <w:t>Type: GuamiRm</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59" w:name="_Toc24925808"/>
      <w:bookmarkStart w:id="1160" w:name="_Toc24925986"/>
      <w:bookmarkStart w:id="1161" w:name="_Toc24926162"/>
      <w:bookmarkStart w:id="1162" w:name="_Toc33964015"/>
      <w:bookmarkStart w:id="1163" w:name="_Toc33980771"/>
      <w:bookmarkStart w:id="1164" w:name="_Toc36462572"/>
      <w:bookmarkStart w:id="1165" w:name="_Toc36462768"/>
      <w:bookmarkStart w:id="1166" w:name="_Toc43026007"/>
      <w:bookmarkStart w:id="1167" w:name="_Toc49763541"/>
      <w:bookmarkStart w:id="1168" w:name="_Toc56754237"/>
      <w:bookmarkStart w:id="1169" w:name="_Toc88743004"/>
      <w:bookmarkStart w:id="1170" w:name="_Toc101253914"/>
      <w:bookmarkStart w:id="1171" w:name="_Toc101254353"/>
      <w:bookmarkStart w:id="1172" w:name="_Toc104112065"/>
      <w:bookmarkStart w:id="1173" w:name="_Toc104192242"/>
      <w:bookmarkStart w:id="1174" w:name="_Toc104192806"/>
      <w:bookmarkStart w:id="1175" w:name="_Toc133336184"/>
      <w:bookmarkStart w:id="1176" w:name="_Toc143984672"/>
      <w:bookmarkStart w:id="1177" w:name="_Toc144147448"/>
      <w:bookmarkStart w:id="1178" w:name="_Toc153885242"/>
      <w:bookmarkStart w:id="1179" w:name="_Toc177547372"/>
      <w:bookmarkStart w:id="1180" w:name="_Toc200702756"/>
      <w:r w:rsidRPr="001D2CEF">
        <w:t>5.4</w:t>
      </w:r>
      <w:r w:rsidRPr="001D2CEF">
        <w:tab/>
        <w:t>Data Types related to 5G Network</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8D737C5" w14:textId="77777777" w:rsidR="00E92CBF" w:rsidRPr="001D2CEF" w:rsidRDefault="00E92CBF" w:rsidP="00D362EB">
      <w:pPr>
        <w:pStyle w:val="Heading3"/>
      </w:pPr>
      <w:bookmarkStart w:id="1181" w:name="_Toc24925809"/>
      <w:bookmarkStart w:id="1182" w:name="_Toc24925987"/>
      <w:bookmarkStart w:id="1183" w:name="_Toc24926163"/>
      <w:bookmarkStart w:id="1184" w:name="_Toc33964016"/>
      <w:bookmarkStart w:id="1185" w:name="_Toc33980772"/>
      <w:bookmarkStart w:id="1186" w:name="_Toc36462573"/>
      <w:bookmarkStart w:id="1187" w:name="_Toc36462769"/>
      <w:bookmarkStart w:id="1188" w:name="_Toc43026008"/>
      <w:bookmarkStart w:id="1189" w:name="_Toc49763542"/>
      <w:bookmarkStart w:id="1190" w:name="_Toc56754238"/>
      <w:bookmarkStart w:id="1191" w:name="_Toc88743005"/>
      <w:bookmarkStart w:id="1192" w:name="_Toc101253915"/>
      <w:bookmarkStart w:id="1193" w:name="_Toc101254354"/>
      <w:bookmarkStart w:id="1194" w:name="_Toc104112066"/>
      <w:bookmarkStart w:id="1195" w:name="_Toc104192243"/>
      <w:bookmarkStart w:id="1196" w:name="_Toc104192807"/>
      <w:bookmarkStart w:id="1197" w:name="_Toc133336185"/>
      <w:bookmarkStart w:id="1198" w:name="_Toc143984673"/>
      <w:bookmarkStart w:id="1199" w:name="_Toc144147449"/>
      <w:bookmarkStart w:id="1200" w:name="_Toc153885243"/>
      <w:bookmarkStart w:id="1201" w:name="_Toc177547373"/>
      <w:bookmarkStart w:id="1202" w:name="_Toc200702757"/>
      <w:r w:rsidRPr="001D2CEF">
        <w:t>5.4.1</w:t>
      </w:r>
      <w:r w:rsidRPr="001D2CEF">
        <w:tab/>
        <w:t>Introduction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203" w:name="_Toc24925810"/>
      <w:bookmarkStart w:id="1204" w:name="_Toc24925988"/>
      <w:bookmarkStart w:id="1205" w:name="_Toc24926164"/>
      <w:bookmarkStart w:id="1206" w:name="_Toc33964017"/>
      <w:bookmarkStart w:id="1207" w:name="_Toc33980773"/>
      <w:bookmarkStart w:id="1208" w:name="_Toc36462574"/>
      <w:bookmarkStart w:id="1209" w:name="_Toc36462770"/>
      <w:bookmarkStart w:id="1210" w:name="_Toc43026009"/>
      <w:bookmarkStart w:id="1211" w:name="_Toc49763543"/>
      <w:bookmarkStart w:id="1212" w:name="_Toc56754239"/>
      <w:bookmarkStart w:id="1213" w:name="_Toc88743006"/>
      <w:bookmarkStart w:id="1214" w:name="_Toc101253916"/>
      <w:bookmarkStart w:id="1215" w:name="_Toc101254355"/>
      <w:bookmarkStart w:id="1216" w:name="_Toc104112067"/>
      <w:bookmarkStart w:id="1217" w:name="_Toc104192244"/>
      <w:bookmarkStart w:id="1218" w:name="_Toc104192808"/>
      <w:bookmarkStart w:id="1219" w:name="_Toc133336186"/>
      <w:bookmarkStart w:id="1220" w:name="_Toc143984674"/>
      <w:bookmarkStart w:id="1221" w:name="_Toc144147450"/>
      <w:bookmarkStart w:id="1222" w:name="_Toc153885244"/>
      <w:bookmarkStart w:id="1223" w:name="_Toc177547374"/>
      <w:bookmarkStart w:id="1224" w:name="_Toc200702758"/>
      <w:r w:rsidRPr="001D2CEF">
        <w:t>5.4.2</w:t>
      </w:r>
      <w:r w:rsidRPr="001D2CEF">
        <w:tab/>
        <w:t>Simple Data Types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225"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225"/>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226"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226"/>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227"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228" w:name="_MCCTEMPBM_CRPT84370017___2"/>
            <w:bookmarkEnd w:id="1227"/>
          </w:p>
          <w:bookmarkEnd w:id="1228"/>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229"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229"/>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230"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230"/>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231"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231"/>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F338A"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8577E3" w:rsidRDefault="008577E3" w:rsidP="008577E3">
            <w:pPr>
              <w:pStyle w:val="TAN"/>
            </w:pPr>
            <w:r w:rsidRPr="001D2CEF">
              <w:t>NOTE</w:t>
            </w:r>
            <w:r w:rsidR="00FA13FE">
              <w:t> 1</w:t>
            </w:r>
            <w:r w:rsidRPr="001D2CEF">
              <w:t>:</w:t>
            </w:r>
            <w:r w:rsidRPr="001D2CEF">
              <w:tab/>
              <w:t>For a PDN connection established via MME</w:t>
            </w:r>
            <w:r w:rsidR="00BE3163">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rsidR="00BE3163">
              <w:t>; f</w:t>
            </w:r>
            <w:r w:rsidR="00BE3163" w:rsidRPr="00E53112">
              <w:t xml:space="preserve">or a PDN connection established via </w:t>
            </w:r>
            <w:r w:rsidR="00BE3163">
              <w:t>Gn-</w:t>
            </w:r>
            <w:r w:rsidR="00BE3163" w:rsidRPr="00E53112">
              <w:t>SGSN, the PDU Session ID value is set to 64 plus the NSAPI of the primary PDP Context of the PDN connection</w:t>
            </w:r>
            <w:r w:rsidRPr="001D2CEF">
              <w:t>.</w:t>
            </w:r>
          </w:p>
          <w:p w14:paraId="638BF6CF" w14:textId="097A022E" w:rsidR="00FA13FE" w:rsidRDefault="00FA13FE" w:rsidP="00FA13FE">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FA13FE" w:rsidRPr="001D2CEF" w:rsidRDefault="00FA13FE" w:rsidP="008577E3">
            <w:pPr>
              <w:pStyle w:val="TAN"/>
              <w:rPr>
                <w:rFonts w:cs="Arial"/>
                <w:szCs w:val="18"/>
              </w:rPr>
            </w:pP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232" w:name="_Toc24925811"/>
      <w:bookmarkStart w:id="1233" w:name="_Toc24925989"/>
      <w:bookmarkStart w:id="1234" w:name="_Toc24926165"/>
      <w:bookmarkStart w:id="1235" w:name="_Toc33964018"/>
      <w:bookmarkStart w:id="1236" w:name="_Toc33980774"/>
      <w:bookmarkStart w:id="1237" w:name="_Toc36462575"/>
      <w:bookmarkStart w:id="1238" w:name="_Toc36462771"/>
      <w:bookmarkStart w:id="1239" w:name="_Toc43026010"/>
      <w:bookmarkStart w:id="1240" w:name="_Toc49763544"/>
      <w:bookmarkStart w:id="1241" w:name="_Toc56754240"/>
      <w:bookmarkStart w:id="1242" w:name="_Toc88743007"/>
      <w:bookmarkStart w:id="1243" w:name="_Toc101253917"/>
      <w:bookmarkStart w:id="1244" w:name="_Toc101254356"/>
      <w:bookmarkStart w:id="1245" w:name="_Toc104112068"/>
      <w:bookmarkStart w:id="1246" w:name="_Toc104192245"/>
      <w:bookmarkStart w:id="1247" w:name="_Toc104192809"/>
      <w:bookmarkStart w:id="1248" w:name="_Toc133336187"/>
      <w:bookmarkStart w:id="1249" w:name="_Toc143984675"/>
      <w:bookmarkStart w:id="1250" w:name="_Toc144147451"/>
      <w:bookmarkStart w:id="1251" w:name="_Toc153885245"/>
      <w:bookmarkStart w:id="1252" w:name="_Toc177547375"/>
      <w:bookmarkStart w:id="1253" w:name="_Toc200702759"/>
      <w:r w:rsidRPr="00F11966">
        <w:t>5.4.3</w:t>
      </w:r>
      <w:r w:rsidRPr="00F11966">
        <w:tab/>
        <w:t>Enumerations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617D6F02" w14:textId="77777777" w:rsidR="00E92CBF" w:rsidRPr="00F11966" w:rsidRDefault="00E92CBF" w:rsidP="00D362EB">
      <w:pPr>
        <w:pStyle w:val="Heading4"/>
      </w:pPr>
      <w:bookmarkStart w:id="1254" w:name="_Toc24925812"/>
      <w:bookmarkStart w:id="1255" w:name="_Toc24925990"/>
      <w:bookmarkStart w:id="1256" w:name="_Toc24926166"/>
      <w:bookmarkStart w:id="1257" w:name="_Toc33964019"/>
      <w:bookmarkStart w:id="1258" w:name="_Toc33980775"/>
      <w:bookmarkStart w:id="1259" w:name="_Toc36462576"/>
      <w:bookmarkStart w:id="1260" w:name="_Toc36462772"/>
      <w:bookmarkStart w:id="1261" w:name="_Toc43026011"/>
      <w:bookmarkStart w:id="1262" w:name="_Toc49763545"/>
      <w:bookmarkStart w:id="1263" w:name="_Toc56754241"/>
      <w:bookmarkStart w:id="1264" w:name="_Toc88743008"/>
      <w:bookmarkStart w:id="1265" w:name="_Toc101253918"/>
      <w:bookmarkStart w:id="1266" w:name="_Toc101254357"/>
      <w:bookmarkStart w:id="1267" w:name="_Toc104112069"/>
      <w:bookmarkStart w:id="1268" w:name="_Toc104192246"/>
      <w:bookmarkStart w:id="1269" w:name="_Toc104192810"/>
      <w:bookmarkStart w:id="1270" w:name="_Toc133336188"/>
      <w:bookmarkStart w:id="1271" w:name="_Toc143984676"/>
      <w:bookmarkStart w:id="1272" w:name="_Toc144147452"/>
      <w:bookmarkStart w:id="1273" w:name="_Toc153885246"/>
      <w:bookmarkStart w:id="1274" w:name="_Toc177547376"/>
      <w:bookmarkStart w:id="1275" w:name="_Toc200702760"/>
      <w:r w:rsidRPr="00F11966">
        <w:t>5.4.3.1</w:t>
      </w:r>
      <w:r w:rsidRPr="00F11966">
        <w:tab/>
        <w:t>Enumeration: AccessType</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76" w:name="_Toc24925813"/>
      <w:bookmarkStart w:id="1277" w:name="_Toc24925991"/>
      <w:bookmarkStart w:id="1278" w:name="_Toc24926167"/>
      <w:bookmarkStart w:id="1279" w:name="_Toc33964020"/>
      <w:bookmarkStart w:id="1280" w:name="_Toc33980776"/>
      <w:bookmarkStart w:id="1281" w:name="_Toc36462577"/>
      <w:bookmarkStart w:id="1282" w:name="_Toc36462773"/>
      <w:bookmarkStart w:id="1283" w:name="_Toc43026012"/>
      <w:bookmarkStart w:id="1284" w:name="_Toc49763546"/>
      <w:bookmarkStart w:id="1285" w:name="_Toc56754242"/>
      <w:bookmarkStart w:id="1286" w:name="_Toc88743009"/>
      <w:bookmarkStart w:id="1287" w:name="_Toc101253919"/>
      <w:bookmarkStart w:id="1288" w:name="_Toc101254358"/>
      <w:bookmarkStart w:id="1289" w:name="_Toc104112070"/>
      <w:bookmarkStart w:id="1290" w:name="_Toc104192247"/>
      <w:bookmarkStart w:id="1291" w:name="_Toc104192811"/>
      <w:bookmarkStart w:id="1292" w:name="_Toc133336189"/>
      <w:bookmarkStart w:id="1293" w:name="_Toc143984677"/>
      <w:bookmarkStart w:id="1294" w:name="_Toc144147453"/>
      <w:bookmarkStart w:id="1295" w:name="_Toc153885247"/>
      <w:bookmarkStart w:id="1296" w:name="_Toc177547377"/>
      <w:bookmarkStart w:id="1297" w:name="_Toc200702761"/>
      <w:r w:rsidRPr="00F11966">
        <w:t>5.4.3.2</w:t>
      </w:r>
      <w:r w:rsidRPr="00F11966">
        <w:tab/>
        <w:t>Enumeration: RatType</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93EA389" w:rsidR="0029425E" w:rsidRDefault="0029425E" w:rsidP="0029425E">
            <w:pPr>
              <w:pStyle w:val="TAL"/>
              <w:rPr>
                <w:lang w:eastAsia="zh-CN"/>
              </w:rPr>
            </w:pPr>
            <w:r>
              <w:t>NB-IoT</w:t>
            </w:r>
            <w:r>
              <w:rPr>
                <w:lang w:val="en-US"/>
              </w:rPr>
              <w:t xml:space="preserve"> (LEO)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2E7B1387" w:rsidR="0029425E" w:rsidRDefault="0029425E" w:rsidP="0029425E">
            <w:pPr>
              <w:pStyle w:val="TAL"/>
              <w:rPr>
                <w:lang w:eastAsia="zh-CN"/>
              </w:rPr>
            </w:pPr>
            <w:r>
              <w:t>NB-IoT</w:t>
            </w:r>
            <w:r>
              <w:rPr>
                <w:lang w:val="en-US"/>
              </w:rPr>
              <w:t xml:space="preserve"> (MEO)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42A8F3CA" w:rsidR="0029425E" w:rsidRDefault="0029425E" w:rsidP="0029425E">
            <w:pPr>
              <w:pStyle w:val="TAL"/>
              <w:rPr>
                <w:lang w:eastAsia="zh-CN"/>
              </w:rPr>
            </w:pPr>
            <w:r>
              <w:t>NB-IoT</w:t>
            </w:r>
            <w:r>
              <w:rPr>
                <w:lang w:val="en-US"/>
              </w:rPr>
              <w:t xml:space="preserve"> (GEO)</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69D6CBD" w:rsidR="0029425E" w:rsidRDefault="0029425E" w:rsidP="0029425E">
            <w:pPr>
              <w:pStyle w:val="TAL"/>
              <w:rPr>
                <w:lang w:eastAsia="zh-CN"/>
              </w:rPr>
            </w:pPr>
            <w:r>
              <w:t>NB-IoT</w:t>
            </w:r>
            <w:r>
              <w:rPr>
                <w:lang w:val="en-US"/>
              </w:rPr>
              <w:t xml:space="preserve"> (OTHERSAT)</w:t>
            </w:r>
            <w:r>
              <w:t xml:space="preserve"> satellite access type</w:t>
            </w:r>
            <w:r w:rsidR="002D22D2">
              <w:t xml:space="preserve"> </w:t>
            </w:r>
            <w:r w:rsidR="002D22D2">
              <w:rPr>
                <w:lang w:val="en-US"/>
              </w:rPr>
              <w:t>(NOTE </w:t>
            </w:r>
            <w:r w:rsidR="002D22D2">
              <w:t>5</w:t>
            </w:r>
            <w:r w:rsidR="002D22D2">
              <w:rPr>
                <w:lang w:val="en-US"/>
              </w:rPr>
              <w:t>)</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B07045A" w:rsidR="0029425E" w:rsidRDefault="0029425E" w:rsidP="0029425E">
            <w:pPr>
              <w:pStyle w:val="TAL"/>
              <w:rPr>
                <w:lang w:eastAsia="zh-CN"/>
              </w:rPr>
            </w:pPr>
            <w:r>
              <w:rPr>
                <w:lang w:val="en-US"/>
              </w:rPr>
              <w:t>LTE-M (LEO)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E310B24" w:rsidR="0029425E" w:rsidRDefault="0029425E" w:rsidP="0029425E">
            <w:pPr>
              <w:pStyle w:val="TAL"/>
              <w:rPr>
                <w:lang w:eastAsia="zh-CN"/>
              </w:rPr>
            </w:pPr>
            <w:r>
              <w:rPr>
                <w:lang w:val="en-US"/>
              </w:rPr>
              <w:t>LTE-M (MEO)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1A853B99" w:rsidR="0029425E" w:rsidRDefault="0029425E" w:rsidP="0029425E">
            <w:pPr>
              <w:pStyle w:val="TAL"/>
              <w:rPr>
                <w:lang w:eastAsia="zh-CN"/>
              </w:rPr>
            </w:pPr>
            <w:r>
              <w:rPr>
                <w:lang w:val="en-US"/>
              </w:rPr>
              <w:t>LTE-M (GEO)</w:t>
            </w:r>
            <w:r>
              <w:t xml:space="preserve"> satellite access type</w:t>
            </w:r>
            <w:r w:rsidR="002D22D2">
              <w:t xml:space="preserve"> </w:t>
            </w:r>
            <w:r w:rsidR="002D22D2">
              <w:rPr>
                <w:lang w:val="en-US"/>
              </w:rPr>
              <w:t>(NOTE </w:t>
            </w:r>
            <w:r w:rsidR="002D22D2">
              <w:t>6</w:t>
            </w:r>
            <w:r w:rsidR="002D22D2">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44C2D0F" w:rsidR="0029425E" w:rsidRDefault="0029425E" w:rsidP="0029425E">
            <w:pPr>
              <w:pStyle w:val="TAL"/>
              <w:rPr>
                <w:lang w:eastAsia="zh-CN"/>
              </w:rPr>
            </w:pPr>
            <w:r>
              <w:rPr>
                <w:lang w:val="en-US"/>
              </w:rPr>
              <w:t>LTE-M (OTHERSAT)</w:t>
            </w:r>
            <w:r>
              <w:t xml:space="preserve"> satellite access type</w:t>
            </w:r>
            <w:r w:rsidR="002D22D2">
              <w:t xml:space="preserve"> </w:t>
            </w:r>
            <w:r w:rsidR="002D22D2">
              <w:rPr>
                <w:lang w:val="en-US"/>
              </w:rPr>
              <w:t>(NOTE </w:t>
            </w:r>
            <w:r w:rsidR="002D22D2">
              <w:t>6</w:t>
            </w:r>
            <w:r w:rsidR="002D22D2">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7A15FD"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 xml:space="preserve">with reduced radio capability </w:t>
            </w:r>
            <w:r w:rsidR="00C35DE2">
              <w:t xml:space="preserve">(RedCap) </w:t>
            </w:r>
            <w:r>
              <w:t>provided to the NG-RAN</w:t>
            </w:r>
            <w:r w:rsidRPr="00F11966">
              <w:t>.</w:t>
            </w:r>
          </w:p>
          <w:p w14:paraId="3C453FCB" w14:textId="77777777" w:rsidR="00C35DE2" w:rsidRDefault="00C35DE2" w:rsidP="007A15FD">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015780C6" w14:textId="647ACCA0" w:rsidR="002D22D2" w:rsidRDefault="002D22D2" w:rsidP="002D22D2">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68F1AA64" w:rsidR="002D22D2" w:rsidRPr="00F11966" w:rsidRDefault="002D22D2" w:rsidP="002D22D2">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298" w:name="_Toc24925814"/>
      <w:bookmarkStart w:id="1299" w:name="_Toc24925992"/>
      <w:bookmarkStart w:id="1300" w:name="_Toc24926168"/>
      <w:bookmarkStart w:id="1301" w:name="_Toc33964021"/>
      <w:bookmarkStart w:id="1302" w:name="_Toc33980777"/>
      <w:bookmarkStart w:id="1303" w:name="_Toc36462578"/>
      <w:bookmarkStart w:id="1304" w:name="_Toc36462774"/>
      <w:bookmarkStart w:id="1305" w:name="_Toc43026013"/>
      <w:bookmarkStart w:id="1306" w:name="_Toc49763547"/>
      <w:bookmarkStart w:id="1307" w:name="_Toc56754243"/>
      <w:bookmarkStart w:id="1308" w:name="_Toc88743010"/>
      <w:bookmarkStart w:id="1309" w:name="_Toc101253920"/>
      <w:bookmarkStart w:id="1310" w:name="_Toc101254359"/>
      <w:bookmarkStart w:id="1311" w:name="_Toc104112071"/>
      <w:bookmarkStart w:id="1312" w:name="_Toc104192248"/>
      <w:bookmarkStart w:id="1313" w:name="_Toc104192812"/>
      <w:bookmarkStart w:id="1314" w:name="_Toc133336190"/>
      <w:bookmarkStart w:id="1315" w:name="_Toc143984678"/>
      <w:bookmarkStart w:id="1316" w:name="_Toc144147454"/>
      <w:bookmarkStart w:id="1317" w:name="_Toc153885248"/>
      <w:bookmarkStart w:id="1318" w:name="_Toc177547378"/>
      <w:bookmarkStart w:id="1319" w:name="_Toc200702762"/>
      <w:r w:rsidRPr="00F11966">
        <w:t>5.4.3.3</w:t>
      </w:r>
      <w:r w:rsidRPr="00F11966">
        <w:tab/>
        <w:t>Enumeration: PduSessionType</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320" w:name="_Toc24925815"/>
      <w:bookmarkStart w:id="1321" w:name="_Toc24925993"/>
      <w:bookmarkStart w:id="1322" w:name="_Toc24926169"/>
      <w:bookmarkStart w:id="1323" w:name="_Toc33964022"/>
      <w:bookmarkStart w:id="1324" w:name="_Toc33980778"/>
      <w:bookmarkStart w:id="1325" w:name="_Toc36462579"/>
      <w:bookmarkStart w:id="1326" w:name="_Toc36462775"/>
      <w:bookmarkStart w:id="1327" w:name="_Toc43026014"/>
      <w:bookmarkStart w:id="1328" w:name="_Toc49763548"/>
      <w:bookmarkStart w:id="1329" w:name="_Toc56754244"/>
      <w:bookmarkStart w:id="1330" w:name="_Toc88743011"/>
      <w:bookmarkStart w:id="1331" w:name="_Toc101253921"/>
      <w:bookmarkStart w:id="1332" w:name="_Toc101254360"/>
      <w:bookmarkStart w:id="1333" w:name="_Toc104112072"/>
      <w:bookmarkStart w:id="1334" w:name="_Toc104192249"/>
      <w:bookmarkStart w:id="1335" w:name="_Toc104192813"/>
      <w:bookmarkStart w:id="1336" w:name="_Toc133336191"/>
      <w:bookmarkStart w:id="1337" w:name="_Toc143984679"/>
      <w:bookmarkStart w:id="1338" w:name="_Toc144147455"/>
      <w:bookmarkStart w:id="1339" w:name="_Toc153885249"/>
      <w:bookmarkStart w:id="1340" w:name="_Toc177547379"/>
      <w:bookmarkStart w:id="1341" w:name="_Toc200702763"/>
      <w:r w:rsidRPr="00F11966">
        <w:t>5.4.3.4</w:t>
      </w:r>
      <w:r w:rsidRPr="00F11966">
        <w:tab/>
        <w:t>Enumeration: UpIntegrity</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342" w:name="_Toc24925816"/>
      <w:bookmarkStart w:id="1343" w:name="_Toc24925994"/>
      <w:bookmarkStart w:id="1344" w:name="_Toc24926170"/>
      <w:bookmarkStart w:id="1345" w:name="_Toc33964023"/>
      <w:bookmarkStart w:id="1346" w:name="_Toc33980779"/>
      <w:bookmarkStart w:id="1347" w:name="_Toc36462580"/>
      <w:bookmarkStart w:id="1348" w:name="_Toc36462776"/>
      <w:bookmarkStart w:id="1349" w:name="_Toc43026015"/>
      <w:bookmarkStart w:id="1350" w:name="_Toc49763549"/>
      <w:bookmarkStart w:id="1351" w:name="_Toc56754245"/>
      <w:bookmarkStart w:id="1352" w:name="_Toc88743012"/>
      <w:bookmarkStart w:id="1353" w:name="_Toc101253922"/>
      <w:bookmarkStart w:id="1354" w:name="_Toc101254361"/>
      <w:bookmarkStart w:id="1355" w:name="_Toc104112073"/>
      <w:bookmarkStart w:id="1356" w:name="_Toc104192250"/>
      <w:bookmarkStart w:id="1357" w:name="_Toc104192814"/>
      <w:bookmarkStart w:id="1358" w:name="_Toc133336192"/>
      <w:bookmarkStart w:id="1359" w:name="_Toc143984680"/>
      <w:bookmarkStart w:id="1360" w:name="_Toc144147456"/>
      <w:bookmarkStart w:id="1361" w:name="_Toc153885250"/>
      <w:bookmarkStart w:id="1362" w:name="_Toc177547380"/>
      <w:bookmarkStart w:id="1363" w:name="_Toc200702764"/>
      <w:r w:rsidRPr="00F11966">
        <w:t>5.4.3.5</w:t>
      </w:r>
      <w:r w:rsidRPr="00F11966">
        <w:tab/>
        <w:t>Enumeration: UpConfidentiality</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364" w:name="_Toc24925817"/>
      <w:bookmarkStart w:id="1365" w:name="_Toc24925995"/>
      <w:bookmarkStart w:id="1366" w:name="_Toc24926171"/>
      <w:bookmarkStart w:id="1367" w:name="_Toc33964024"/>
      <w:bookmarkStart w:id="1368" w:name="_Toc33980780"/>
      <w:bookmarkStart w:id="1369" w:name="_Toc36462581"/>
      <w:bookmarkStart w:id="1370" w:name="_Toc36462777"/>
      <w:bookmarkStart w:id="1371" w:name="_Toc43026016"/>
      <w:bookmarkStart w:id="1372" w:name="_Toc49763550"/>
      <w:bookmarkStart w:id="1373" w:name="_Toc56754246"/>
      <w:bookmarkStart w:id="1374" w:name="_Toc88743013"/>
      <w:bookmarkStart w:id="1375" w:name="_Toc101253923"/>
      <w:bookmarkStart w:id="1376" w:name="_Toc101254362"/>
      <w:bookmarkStart w:id="1377" w:name="_Toc104112074"/>
      <w:bookmarkStart w:id="1378" w:name="_Toc104192251"/>
      <w:bookmarkStart w:id="1379" w:name="_Toc104192815"/>
      <w:bookmarkStart w:id="1380" w:name="_Toc133336193"/>
      <w:bookmarkStart w:id="1381" w:name="_Toc143984681"/>
      <w:bookmarkStart w:id="1382" w:name="_Toc144147457"/>
      <w:bookmarkStart w:id="1383" w:name="_Toc153885251"/>
      <w:bookmarkStart w:id="1384" w:name="_Toc177547381"/>
      <w:bookmarkStart w:id="1385" w:name="_Toc200702765"/>
      <w:r w:rsidRPr="00F11966">
        <w:t>5.4.3.6</w:t>
      </w:r>
      <w:r w:rsidRPr="00F11966">
        <w:tab/>
        <w:t>Enumeration: SscMode</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86" w:name="_Toc24925818"/>
      <w:bookmarkStart w:id="1387" w:name="_Toc24925996"/>
      <w:bookmarkStart w:id="1388" w:name="_Toc24926172"/>
      <w:bookmarkStart w:id="1389" w:name="_Toc33964025"/>
      <w:bookmarkStart w:id="1390" w:name="_Toc33980781"/>
      <w:bookmarkStart w:id="1391" w:name="_Toc36462582"/>
      <w:bookmarkStart w:id="1392" w:name="_Toc36462778"/>
      <w:bookmarkStart w:id="1393" w:name="_Toc43026017"/>
      <w:bookmarkStart w:id="1394" w:name="_Toc49763551"/>
      <w:bookmarkStart w:id="1395" w:name="_Toc56754247"/>
      <w:bookmarkStart w:id="1396" w:name="_Toc88743014"/>
      <w:bookmarkStart w:id="1397" w:name="_Toc101253924"/>
      <w:bookmarkStart w:id="1398" w:name="_Toc101254363"/>
      <w:bookmarkStart w:id="1399" w:name="_Toc104112075"/>
      <w:bookmarkStart w:id="1400" w:name="_Toc104192252"/>
      <w:bookmarkStart w:id="1401" w:name="_Toc104192816"/>
      <w:bookmarkStart w:id="1402" w:name="_Toc133336194"/>
      <w:bookmarkStart w:id="1403" w:name="_Toc143984682"/>
      <w:bookmarkStart w:id="1404" w:name="_Toc144147458"/>
      <w:bookmarkStart w:id="1405" w:name="_Toc153885252"/>
      <w:bookmarkStart w:id="1406" w:name="_Toc177547382"/>
      <w:bookmarkStart w:id="1407" w:name="_Toc200702766"/>
      <w:r w:rsidRPr="00F11966">
        <w:rPr>
          <w:noProof/>
        </w:rPr>
        <w:t>5.4.3.7</w:t>
      </w:r>
      <w:r w:rsidRPr="00F11966">
        <w:rPr>
          <w:noProof/>
        </w:rPr>
        <w:tab/>
        <w:t>Enumeration: DnaiChangeType</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408" w:name="_Toc24925819"/>
      <w:bookmarkStart w:id="1409" w:name="_Toc24925997"/>
      <w:bookmarkStart w:id="1410" w:name="_Toc24926173"/>
      <w:bookmarkStart w:id="1411" w:name="_Toc33964026"/>
      <w:bookmarkStart w:id="1412" w:name="_Toc33980782"/>
      <w:bookmarkStart w:id="1413" w:name="_Toc36462583"/>
      <w:bookmarkStart w:id="1414" w:name="_Toc36462779"/>
      <w:bookmarkStart w:id="1415" w:name="_Toc43026018"/>
      <w:bookmarkStart w:id="1416" w:name="_Toc49763552"/>
      <w:bookmarkStart w:id="1417" w:name="_Toc56754248"/>
      <w:bookmarkStart w:id="1418" w:name="_Toc88743015"/>
      <w:bookmarkStart w:id="1419" w:name="_Toc101253925"/>
      <w:bookmarkStart w:id="1420" w:name="_Toc101254364"/>
      <w:bookmarkStart w:id="1421" w:name="_Toc104112076"/>
      <w:bookmarkStart w:id="1422" w:name="_Toc104192253"/>
      <w:bookmarkStart w:id="1423" w:name="_Toc104192817"/>
      <w:bookmarkStart w:id="1424" w:name="_Toc133336195"/>
      <w:bookmarkStart w:id="1425" w:name="_Toc143984683"/>
      <w:bookmarkStart w:id="1426" w:name="_Toc144147459"/>
      <w:bookmarkStart w:id="1427" w:name="_Toc153885253"/>
      <w:bookmarkStart w:id="1428" w:name="_Toc177547383"/>
      <w:bookmarkStart w:id="1429" w:name="_Toc200702767"/>
      <w:r w:rsidRPr="00F11966">
        <w:t>5.4.3.8</w:t>
      </w:r>
      <w:r w:rsidRPr="00F11966">
        <w:tab/>
        <w:t>Enumeration: RestrictionType</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430" w:name="_Toc24925820"/>
      <w:bookmarkStart w:id="1431" w:name="_Toc24925998"/>
      <w:bookmarkStart w:id="1432" w:name="_Toc24926174"/>
      <w:bookmarkStart w:id="1433" w:name="_Toc33964027"/>
      <w:bookmarkStart w:id="1434" w:name="_Toc33980783"/>
      <w:bookmarkStart w:id="1435" w:name="_Toc36462584"/>
      <w:bookmarkStart w:id="1436" w:name="_Toc36462780"/>
      <w:bookmarkStart w:id="1437" w:name="_Toc43026019"/>
      <w:bookmarkStart w:id="1438" w:name="_Toc49763553"/>
      <w:bookmarkStart w:id="1439" w:name="_Toc56754249"/>
      <w:bookmarkStart w:id="1440" w:name="_Toc88743016"/>
      <w:bookmarkStart w:id="1441" w:name="_Toc101253926"/>
      <w:bookmarkStart w:id="1442" w:name="_Toc101254365"/>
      <w:bookmarkStart w:id="1443" w:name="_Toc104112077"/>
      <w:bookmarkStart w:id="1444" w:name="_Toc104192254"/>
      <w:bookmarkStart w:id="1445" w:name="_Toc104192818"/>
      <w:bookmarkStart w:id="1446" w:name="_Toc133336196"/>
      <w:bookmarkStart w:id="1447" w:name="_Toc143984684"/>
      <w:bookmarkStart w:id="1448" w:name="_Toc144147460"/>
      <w:bookmarkStart w:id="1449" w:name="_Toc153885254"/>
      <w:bookmarkStart w:id="1450" w:name="_Toc177547384"/>
      <w:bookmarkStart w:id="1451" w:name="_Toc200702768"/>
      <w:r w:rsidRPr="00F11966">
        <w:t>5.4.3.9</w:t>
      </w:r>
      <w:r w:rsidRPr="00F11966">
        <w:tab/>
        <w:t>Enumeration: CoreNetworkType</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452" w:name="_Toc24925821"/>
      <w:bookmarkStart w:id="1453" w:name="_Toc24925999"/>
      <w:bookmarkStart w:id="1454" w:name="_Toc24926175"/>
      <w:bookmarkStart w:id="1455" w:name="_Toc33964028"/>
      <w:bookmarkStart w:id="1456" w:name="_Toc33980784"/>
      <w:bookmarkStart w:id="1457" w:name="_Toc36462585"/>
      <w:bookmarkStart w:id="1458" w:name="_Toc36462781"/>
      <w:bookmarkStart w:id="1459" w:name="_Toc43026020"/>
      <w:bookmarkStart w:id="1460" w:name="_Toc49763554"/>
      <w:bookmarkStart w:id="1461" w:name="_Toc56754250"/>
      <w:bookmarkStart w:id="1462" w:name="_Toc88743017"/>
      <w:bookmarkStart w:id="1463" w:name="_Toc101253927"/>
      <w:bookmarkStart w:id="1464" w:name="_Toc101254366"/>
      <w:bookmarkStart w:id="1465" w:name="_Toc104112078"/>
      <w:bookmarkStart w:id="1466" w:name="_Toc104192255"/>
      <w:bookmarkStart w:id="1467" w:name="_Toc104192819"/>
      <w:bookmarkStart w:id="1468" w:name="_Toc133336197"/>
      <w:bookmarkStart w:id="1469" w:name="_Toc143984685"/>
      <w:bookmarkStart w:id="1470" w:name="_Toc144147461"/>
      <w:bookmarkStart w:id="1471" w:name="_Toc153885255"/>
      <w:bookmarkStart w:id="1472" w:name="_Toc177547385"/>
      <w:bookmarkStart w:id="1473" w:name="_Toc200702769"/>
      <w:r w:rsidRPr="00F11966">
        <w:t>5.4.3.10</w:t>
      </w:r>
      <w:r w:rsidRPr="00F11966">
        <w:tab/>
        <w:t>Enumeration: AccessTypeRm</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474" w:name="_Toc24925822"/>
      <w:bookmarkStart w:id="1475" w:name="_Toc24926000"/>
      <w:bookmarkStart w:id="1476" w:name="_Toc24926176"/>
      <w:bookmarkStart w:id="1477" w:name="_Toc33964029"/>
      <w:bookmarkStart w:id="1478" w:name="_Toc33980785"/>
      <w:bookmarkStart w:id="1479" w:name="_Toc36462586"/>
      <w:bookmarkStart w:id="1480" w:name="_Toc36462782"/>
      <w:bookmarkStart w:id="1481" w:name="_Toc43026021"/>
      <w:bookmarkStart w:id="1482" w:name="_Toc49763555"/>
      <w:bookmarkStart w:id="1483" w:name="_Toc56754251"/>
      <w:bookmarkStart w:id="1484" w:name="_Toc88743018"/>
      <w:bookmarkStart w:id="1485" w:name="_Toc101253928"/>
      <w:bookmarkStart w:id="1486" w:name="_Toc101254367"/>
      <w:bookmarkStart w:id="1487" w:name="_Toc104112079"/>
      <w:bookmarkStart w:id="1488" w:name="_Toc104192256"/>
      <w:bookmarkStart w:id="1489" w:name="_Toc104192820"/>
      <w:bookmarkStart w:id="1490" w:name="_Toc133336198"/>
      <w:bookmarkStart w:id="1491" w:name="_Toc143984686"/>
      <w:bookmarkStart w:id="1492" w:name="_Toc144147462"/>
      <w:bookmarkStart w:id="1493" w:name="_Toc153885256"/>
      <w:bookmarkStart w:id="1494" w:name="_Toc177547386"/>
      <w:bookmarkStart w:id="1495" w:name="_Toc200702770"/>
      <w:r w:rsidRPr="00F11966">
        <w:t>5.4.3.11</w:t>
      </w:r>
      <w:r w:rsidRPr="00F11966">
        <w:tab/>
        <w:t>Enumeration: RatTypeRm</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496" w:name="_Toc24925823"/>
      <w:bookmarkStart w:id="1497" w:name="_Toc24926001"/>
      <w:bookmarkStart w:id="1498" w:name="_Toc24926177"/>
      <w:bookmarkStart w:id="1499" w:name="_Toc33964030"/>
      <w:bookmarkStart w:id="1500" w:name="_Toc33980786"/>
      <w:bookmarkStart w:id="1501" w:name="_Toc36462587"/>
      <w:bookmarkStart w:id="1502" w:name="_Toc36462783"/>
      <w:bookmarkStart w:id="1503" w:name="_Toc43026022"/>
      <w:bookmarkStart w:id="1504" w:name="_Toc49763556"/>
      <w:bookmarkStart w:id="1505" w:name="_Toc56754252"/>
      <w:bookmarkStart w:id="1506" w:name="_Toc88743019"/>
      <w:bookmarkStart w:id="1507" w:name="_Toc101253929"/>
      <w:bookmarkStart w:id="1508" w:name="_Toc101254368"/>
      <w:bookmarkStart w:id="1509" w:name="_Toc104112080"/>
      <w:bookmarkStart w:id="1510" w:name="_Toc104192257"/>
      <w:bookmarkStart w:id="1511" w:name="_Toc104192821"/>
      <w:bookmarkStart w:id="1512" w:name="_Toc133336199"/>
      <w:bookmarkStart w:id="1513" w:name="_Toc143984687"/>
      <w:bookmarkStart w:id="1514" w:name="_Toc144147463"/>
      <w:bookmarkStart w:id="1515" w:name="_Toc153885257"/>
      <w:bookmarkStart w:id="1516" w:name="_Toc177547387"/>
      <w:bookmarkStart w:id="1517" w:name="_Toc200702771"/>
      <w:r w:rsidRPr="00F11966">
        <w:t>5.4.3.12</w:t>
      </w:r>
      <w:r w:rsidRPr="00F11966">
        <w:tab/>
        <w:t>Enumeration: PduSessionTypeRm</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518" w:name="_Toc24925824"/>
      <w:bookmarkStart w:id="1519" w:name="_Toc24926002"/>
      <w:bookmarkStart w:id="1520" w:name="_Toc24926178"/>
      <w:bookmarkStart w:id="1521" w:name="_Toc33964031"/>
      <w:bookmarkStart w:id="1522" w:name="_Toc33980787"/>
      <w:bookmarkStart w:id="1523" w:name="_Toc36462588"/>
      <w:bookmarkStart w:id="1524" w:name="_Toc36462784"/>
      <w:bookmarkStart w:id="1525" w:name="_Toc43026023"/>
      <w:bookmarkStart w:id="1526" w:name="_Toc49763557"/>
      <w:bookmarkStart w:id="1527" w:name="_Toc56754253"/>
      <w:bookmarkStart w:id="1528" w:name="_Toc88743020"/>
      <w:bookmarkStart w:id="1529" w:name="_Toc101253930"/>
      <w:bookmarkStart w:id="1530" w:name="_Toc101254369"/>
      <w:bookmarkStart w:id="1531" w:name="_Toc104112081"/>
      <w:bookmarkStart w:id="1532" w:name="_Toc104192258"/>
      <w:bookmarkStart w:id="1533" w:name="_Toc104192822"/>
      <w:bookmarkStart w:id="1534" w:name="_Toc133336200"/>
      <w:bookmarkStart w:id="1535" w:name="_Toc143984688"/>
      <w:bookmarkStart w:id="1536" w:name="_Toc144147464"/>
      <w:bookmarkStart w:id="1537" w:name="_Toc153885258"/>
      <w:bookmarkStart w:id="1538" w:name="_Toc177547388"/>
      <w:bookmarkStart w:id="1539" w:name="_Toc200702772"/>
      <w:r w:rsidRPr="00F11966">
        <w:t>5.4.3.13</w:t>
      </w:r>
      <w:r w:rsidRPr="00F11966">
        <w:tab/>
        <w:t>Enumeration: UpIntegrityRm</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540" w:name="_Toc24925825"/>
      <w:bookmarkStart w:id="1541" w:name="_Toc24926003"/>
      <w:bookmarkStart w:id="1542" w:name="_Toc24926179"/>
      <w:bookmarkStart w:id="1543" w:name="_Toc33964032"/>
      <w:bookmarkStart w:id="1544" w:name="_Toc33980788"/>
      <w:bookmarkStart w:id="1545" w:name="_Toc36462589"/>
      <w:bookmarkStart w:id="1546" w:name="_Toc36462785"/>
      <w:bookmarkStart w:id="1547" w:name="_Toc43026024"/>
      <w:bookmarkStart w:id="1548" w:name="_Toc49763558"/>
      <w:bookmarkStart w:id="1549" w:name="_Toc56754254"/>
      <w:bookmarkStart w:id="1550" w:name="_Toc88743021"/>
      <w:bookmarkStart w:id="1551" w:name="_Toc101253931"/>
      <w:bookmarkStart w:id="1552" w:name="_Toc101254370"/>
      <w:bookmarkStart w:id="1553" w:name="_Toc104112082"/>
      <w:bookmarkStart w:id="1554" w:name="_Toc104192259"/>
      <w:bookmarkStart w:id="1555" w:name="_Toc104192823"/>
      <w:bookmarkStart w:id="1556" w:name="_Toc133336201"/>
      <w:bookmarkStart w:id="1557" w:name="_Toc143984689"/>
      <w:bookmarkStart w:id="1558" w:name="_Toc144147465"/>
      <w:bookmarkStart w:id="1559" w:name="_Toc153885259"/>
      <w:bookmarkStart w:id="1560" w:name="_Toc177547389"/>
      <w:bookmarkStart w:id="1561" w:name="_Toc200702773"/>
      <w:r w:rsidRPr="00F11966">
        <w:t>5.4.3.14</w:t>
      </w:r>
      <w:r w:rsidRPr="00F11966">
        <w:tab/>
        <w:t>Enumeration: UpConfidentialityRm</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562" w:name="_Toc24925826"/>
      <w:bookmarkStart w:id="1563" w:name="_Toc24926004"/>
      <w:bookmarkStart w:id="1564" w:name="_Toc24926180"/>
      <w:bookmarkStart w:id="1565" w:name="_Toc33964033"/>
      <w:bookmarkStart w:id="1566" w:name="_Toc33980789"/>
      <w:bookmarkStart w:id="1567" w:name="_Toc36462590"/>
      <w:bookmarkStart w:id="1568" w:name="_Toc36462786"/>
      <w:bookmarkStart w:id="1569" w:name="_Toc43026025"/>
      <w:bookmarkStart w:id="1570" w:name="_Toc49763559"/>
      <w:bookmarkStart w:id="1571" w:name="_Toc56754255"/>
      <w:bookmarkStart w:id="1572" w:name="_Toc88743022"/>
      <w:bookmarkStart w:id="1573" w:name="_Toc101253932"/>
      <w:bookmarkStart w:id="1574" w:name="_Toc101254371"/>
      <w:bookmarkStart w:id="1575" w:name="_Toc104112083"/>
      <w:bookmarkStart w:id="1576" w:name="_Toc104192260"/>
      <w:bookmarkStart w:id="1577" w:name="_Toc104192824"/>
      <w:bookmarkStart w:id="1578" w:name="_Toc133336202"/>
      <w:bookmarkStart w:id="1579" w:name="_Toc143984690"/>
      <w:bookmarkStart w:id="1580" w:name="_Toc144147466"/>
      <w:bookmarkStart w:id="1581" w:name="_Toc153885260"/>
      <w:bookmarkStart w:id="1582" w:name="_Toc177547390"/>
      <w:bookmarkStart w:id="1583" w:name="_Toc200702774"/>
      <w:r w:rsidRPr="00F11966">
        <w:t>5.4.3.15</w:t>
      </w:r>
      <w:r w:rsidRPr="00F11966">
        <w:tab/>
        <w:t>Enumeration: SscModeRm</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584" w:name="_Toc24925827"/>
      <w:bookmarkStart w:id="1585" w:name="_Toc24926005"/>
      <w:bookmarkStart w:id="1586" w:name="_Toc24926181"/>
      <w:bookmarkStart w:id="1587" w:name="_Toc33964034"/>
      <w:bookmarkStart w:id="1588" w:name="_Toc33980790"/>
      <w:bookmarkStart w:id="1589" w:name="_Toc36462591"/>
      <w:bookmarkStart w:id="1590" w:name="_Toc36462787"/>
      <w:bookmarkStart w:id="1591" w:name="_Toc43026026"/>
      <w:bookmarkStart w:id="1592" w:name="_Toc49763560"/>
      <w:bookmarkStart w:id="1593" w:name="_Toc56754256"/>
      <w:bookmarkStart w:id="1594" w:name="_Toc88743023"/>
      <w:bookmarkStart w:id="1595" w:name="_Toc101253933"/>
      <w:bookmarkStart w:id="1596" w:name="_Toc101254372"/>
      <w:bookmarkStart w:id="1597" w:name="_Toc104112084"/>
      <w:bookmarkStart w:id="1598" w:name="_Toc104192261"/>
      <w:bookmarkStart w:id="1599" w:name="_Toc104192825"/>
      <w:bookmarkStart w:id="1600" w:name="_Toc133336203"/>
      <w:bookmarkStart w:id="1601" w:name="_Toc143984691"/>
      <w:bookmarkStart w:id="1602" w:name="_Toc144147467"/>
      <w:bookmarkStart w:id="1603" w:name="_Toc153885261"/>
      <w:bookmarkStart w:id="1604" w:name="_Toc177547391"/>
      <w:bookmarkStart w:id="1605" w:name="_Toc200702775"/>
      <w:r w:rsidRPr="00F11966">
        <w:rPr>
          <w:noProof/>
        </w:rPr>
        <w:t>5.4.3.17</w:t>
      </w:r>
      <w:r w:rsidRPr="00F11966">
        <w:rPr>
          <w:noProof/>
        </w:rPr>
        <w:tab/>
        <w:t>Enumeration: DnaiChangeTypeRm</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606" w:name="_Toc24925828"/>
      <w:bookmarkStart w:id="1607" w:name="_Toc24926006"/>
      <w:bookmarkStart w:id="1608" w:name="_Toc24926182"/>
      <w:bookmarkStart w:id="1609" w:name="_Toc33964035"/>
      <w:bookmarkStart w:id="1610" w:name="_Toc33980791"/>
      <w:bookmarkStart w:id="1611" w:name="_Toc36462592"/>
      <w:bookmarkStart w:id="1612" w:name="_Toc36462788"/>
      <w:bookmarkStart w:id="1613" w:name="_Toc43026027"/>
      <w:bookmarkStart w:id="1614" w:name="_Toc49763561"/>
      <w:bookmarkStart w:id="1615" w:name="_Toc56754257"/>
      <w:bookmarkStart w:id="1616" w:name="_Toc88743024"/>
      <w:bookmarkStart w:id="1617" w:name="_Toc101253934"/>
      <w:bookmarkStart w:id="1618" w:name="_Toc101254373"/>
      <w:bookmarkStart w:id="1619" w:name="_Toc104112085"/>
      <w:bookmarkStart w:id="1620" w:name="_Toc104192262"/>
      <w:bookmarkStart w:id="1621" w:name="_Toc104192826"/>
      <w:bookmarkStart w:id="1622" w:name="_Toc133336204"/>
      <w:bookmarkStart w:id="1623" w:name="_Toc143984692"/>
      <w:bookmarkStart w:id="1624" w:name="_Toc144147468"/>
      <w:bookmarkStart w:id="1625" w:name="_Toc153885262"/>
      <w:bookmarkStart w:id="1626" w:name="_Toc177547392"/>
      <w:bookmarkStart w:id="1627" w:name="_Toc200702776"/>
      <w:r w:rsidRPr="00F11966">
        <w:t>5.4.3.18</w:t>
      </w:r>
      <w:r w:rsidRPr="00F11966">
        <w:tab/>
        <w:t>Enumeration: RestrictionTypeRm</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628" w:name="_Toc24925829"/>
      <w:bookmarkStart w:id="1629" w:name="_Toc24926007"/>
      <w:bookmarkStart w:id="1630" w:name="_Toc24926183"/>
      <w:bookmarkStart w:id="1631" w:name="_Toc33964036"/>
      <w:bookmarkStart w:id="1632" w:name="_Toc33980792"/>
      <w:bookmarkStart w:id="1633" w:name="_Toc36462593"/>
      <w:bookmarkStart w:id="1634" w:name="_Toc36462789"/>
      <w:bookmarkStart w:id="1635" w:name="_Toc43026028"/>
      <w:bookmarkStart w:id="1636" w:name="_Toc49763562"/>
      <w:bookmarkStart w:id="1637" w:name="_Toc56754258"/>
      <w:bookmarkStart w:id="1638" w:name="_Toc88743025"/>
      <w:bookmarkStart w:id="1639" w:name="_Toc101253935"/>
      <w:bookmarkStart w:id="1640" w:name="_Toc101254374"/>
      <w:bookmarkStart w:id="1641" w:name="_Toc104112086"/>
      <w:bookmarkStart w:id="1642" w:name="_Toc104192263"/>
      <w:bookmarkStart w:id="1643" w:name="_Toc104192827"/>
      <w:bookmarkStart w:id="1644" w:name="_Toc133336205"/>
      <w:bookmarkStart w:id="1645" w:name="_Toc143984693"/>
      <w:bookmarkStart w:id="1646" w:name="_Toc144147469"/>
      <w:bookmarkStart w:id="1647" w:name="_Toc153885263"/>
      <w:bookmarkStart w:id="1648" w:name="_Toc177547393"/>
      <w:bookmarkStart w:id="1649" w:name="_Toc200702777"/>
      <w:r w:rsidRPr="00F11966">
        <w:t>5.4.3.19</w:t>
      </w:r>
      <w:r w:rsidRPr="00F11966">
        <w:tab/>
        <w:t>Enumeration: CoreNetworkType</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650" w:name="_Toc24925830"/>
      <w:bookmarkStart w:id="1651" w:name="_Toc24926008"/>
      <w:bookmarkStart w:id="1652" w:name="_Toc24926184"/>
      <w:bookmarkStart w:id="1653" w:name="_Toc33964037"/>
      <w:bookmarkStart w:id="1654" w:name="_Toc33980793"/>
      <w:bookmarkStart w:id="1655" w:name="_Toc36462594"/>
      <w:bookmarkStart w:id="1656" w:name="_Toc36462790"/>
      <w:bookmarkStart w:id="1657" w:name="_Toc43026029"/>
      <w:bookmarkStart w:id="1658" w:name="_Toc49763563"/>
      <w:bookmarkStart w:id="1659" w:name="_Toc56754259"/>
      <w:bookmarkStart w:id="1660" w:name="_Toc88743026"/>
      <w:bookmarkStart w:id="1661" w:name="_Toc101253936"/>
      <w:bookmarkStart w:id="1662" w:name="_Toc101254375"/>
      <w:bookmarkStart w:id="1663" w:name="_Toc104112087"/>
      <w:bookmarkStart w:id="1664" w:name="_Toc104192264"/>
      <w:bookmarkStart w:id="1665" w:name="_Toc104192828"/>
      <w:bookmarkStart w:id="1666" w:name="_Toc133336206"/>
      <w:bookmarkStart w:id="1667" w:name="_Toc143984694"/>
      <w:bookmarkStart w:id="1668" w:name="_Toc144147470"/>
      <w:bookmarkStart w:id="1669" w:name="_Toc153885264"/>
      <w:bookmarkStart w:id="1670" w:name="_Toc177547394"/>
      <w:bookmarkStart w:id="1671" w:name="_Toc200702778"/>
      <w:r w:rsidRPr="00F11966">
        <w:t>5.4.3.20</w:t>
      </w:r>
      <w:r w:rsidRPr="00F11966">
        <w:tab/>
        <w:t>Enumeration: PresenceState</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672" w:name="_Toc24925831"/>
      <w:bookmarkStart w:id="1673" w:name="_Toc24926009"/>
      <w:bookmarkStart w:id="1674" w:name="_Toc24926185"/>
      <w:bookmarkStart w:id="1675" w:name="_Toc33964038"/>
      <w:bookmarkStart w:id="1676" w:name="_Toc33980794"/>
      <w:bookmarkStart w:id="1677" w:name="_Toc36462595"/>
      <w:bookmarkStart w:id="1678" w:name="_Toc36462791"/>
      <w:bookmarkStart w:id="1679" w:name="_Toc43026030"/>
      <w:bookmarkStart w:id="1680" w:name="_Toc49763564"/>
      <w:bookmarkStart w:id="1681" w:name="_Toc56754260"/>
      <w:bookmarkStart w:id="1682" w:name="_Toc88743027"/>
      <w:bookmarkStart w:id="1683" w:name="_Toc101253937"/>
      <w:bookmarkStart w:id="1684" w:name="_Toc101254376"/>
      <w:bookmarkStart w:id="1685" w:name="_Toc104112088"/>
      <w:bookmarkStart w:id="1686" w:name="_Toc104192265"/>
      <w:bookmarkStart w:id="1687" w:name="_Toc104192829"/>
      <w:bookmarkStart w:id="1688" w:name="_Toc133336207"/>
      <w:bookmarkStart w:id="1689" w:name="_Toc143984695"/>
      <w:bookmarkStart w:id="1690" w:name="_Toc144147471"/>
      <w:bookmarkStart w:id="1691" w:name="_Toc153885265"/>
      <w:bookmarkStart w:id="1692" w:name="_Toc177547395"/>
      <w:bookmarkStart w:id="1693" w:name="_Toc200702779"/>
      <w:r w:rsidRPr="00F11966">
        <w:t>5.4.3.21</w:t>
      </w:r>
      <w:r w:rsidRPr="00F11966">
        <w:tab/>
        <w:t>Enumeration: StationaryIndication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694" w:name="_Toc24925832"/>
      <w:bookmarkStart w:id="1695" w:name="_Toc24926010"/>
      <w:bookmarkStart w:id="1696" w:name="_Toc24926186"/>
      <w:bookmarkStart w:id="1697" w:name="_Toc33964039"/>
      <w:bookmarkStart w:id="1698" w:name="_Toc33980795"/>
      <w:bookmarkStart w:id="1699" w:name="_Toc36462596"/>
      <w:bookmarkStart w:id="1700" w:name="_Toc36462792"/>
      <w:bookmarkStart w:id="1701" w:name="_Toc43026031"/>
      <w:bookmarkStart w:id="1702" w:name="_Toc49763565"/>
      <w:bookmarkStart w:id="1703" w:name="_Toc56754261"/>
      <w:bookmarkStart w:id="1704" w:name="_Toc88743028"/>
      <w:bookmarkStart w:id="1705" w:name="_Toc101253938"/>
      <w:bookmarkStart w:id="1706" w:name="_Toc101254377"/>
      <w:bookmarkStart w:id="1707" w:name="_Toc104112089"/>
      <w:bookmarkStart w:id="1708" w:name="_Toc104192266"/>
      <w:bookmarkStart w:id="1709" w:name="_Toc104192830"/>
      <w:bookmarkStart w:id="1710" w:name="_Toc133336208"/>
      <w:bookmarkStart w:id="1711" w:name="_Toc143984696"/>
      <w:bookmarkStart w:id="1712" w:name="_Toc144147472"/>
      <w:bookmarkStart w:id="1713" w:name="_Toc153885266"/>
      <w:bookmarkStart w:id="1714" w:name="_Toc177547396"/>
      <w:bookmarkStart w:id="1715" w:name="_Toc200702780"/>
      <w:r w:rsidRPr="00F11966">
        <w:t>5.4.3.22</w:t>
      </w:r>
      <w:r w:rsidRPr="00F11966">
        <w:tab/>
        <w:t>Enumeration: StationaryIndicationRm</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716" w:name="_Toc24925833"/>
      <w:bookmarkStart w:id="1717" w:name="_Toc24926011"/>
      <w:bookmarkStart w:id="1718" w:name="_Toc24926187"/>
      <w:bookmarkStart w:id="1719" w:name="_Toc33964040"/>
      <w:bookmarkStart w:id="1720" w:name="_Toc33980796"/>
      <w:bookmarkStart w:id="1721" w:name="_Toc36462597"/>
      <w:bookmarkStart w:id="1722" w:name="_Toc36462793"/>
      <w:bookmarkStart w:id="1723" w:name="_Toc43026032"/>
      <w:bookmarkStart w:id="1724" w:name="_Toc49763566"/>
      <w:bookmarkStart w:id="1725" w:name="_Toc56754262"/>
      <w:bookmarkStart w:id="1726" w:name="_Toc88743029"/>
      <w:bookmarkStart w:id="1727" w:name="_Toc101253939"/>
      <w:bookmarkStart w:id="1728" w:name="_Toc101254378"/>
      <w:bookmarkStart w:id="1729" w:name="_Toc104112090"/>
      <w:bookmarkStart w:id="1730" w:name="_Toc104192267"/>
      <w:bookmarkStart w:id="1731" w:name="_Toc104192831"/>
      <w:bookmarkStart w:id="1732" w:name="_Toc133336209"/>
      <w:bookmarkStart w:id="1733" w:name="_Toc143984697"/>
      <w:bookmarkStart w:id="1734" w:name="_Toc144147473"/>
      <w:bookmarkStart w:id="1735" w:name="_Toc153885267"/>
      <w:bookmarkStart w:id="1736" w:name="_Toc177547397"/>
      <w:bookmarkStart w:id="1737" w:name="_Toc200702781"/>
      <w:r w:rsidRPr="00F11966">
        <w:t>5.4.3.23</w:t>
      </w:r>
      <w:r w:rsidRPr="00F11966">
        <w:tab/>
        <w:t>Enumeration: ScheduledCommunicationType</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738" w:name="_Toc24925834"/>
      <w:bookmarkStart w:id="1739" w:name="_Toc24926012"/>
      <w:bookmarkStart w:id="1740" w:name="_Toc24926188"/>
      <w:bookmarkStart w:id="1741" w:name="_Toc33964041"/>
      <w:bookmarkStart w:id="1742" w:name="_Toc33980797"/>
      <w:bookmarkStart w:id="1743" w:name="_Toc36462598"/>
      <w:bookmarkStart w:id="1744" w:name="_Toc36462794"/>
      <w:bookmarkStart w:id="1745" w:name="_Toc43026033"/>
      <w:bookmarkStart w:id="1746" w:name="_Toc49763567"/>
      <w:bookmarkStart w:id="1747" w:name="_Toc56754263"/>
      <w:bookmarkStart w:id="1748" w:name="_Toc88743030"/>
      <w:bookmarkStart w:id="1749" w:name="_Toc101253940"/>
      <w:bookmarkStart w:id="1750" w:name="_Toc101254379"/>
      <w:bookmarkStart w:id="1751" w:name="_Toc104112091"/>
      <w:bookmarkStart w:id="1752" w:name="_Toc104192268"/>
      <w:bookmarkStart w:id="1753" w:name="_Toc104192832"/>
      <w:bookmarkStart w:id="1754" w:name="_Toc133336210"/>
      <w:bookmarkStart w:id="1755" w:name="_Toc143984698"/>
      <w:bookmarkStart w:id="1756" w:name="_Toc144147474"/>
      <w:bookmarkStart w:id="1757" w:name="_Toc153885268"/>
      <w:bookmarkStart w:id="1758" w:name="_Toc177547398"/>
      <w:bookmarkStart w:id="1759" w:name="_Toc200702782"/>
      <w:r w:rsidRPr="00F11966">
        <w:t>5.4.3.24</w:t>
      </w:r>
      <w:r w:rsidRPr="00F11966">
        <w:tab/>
        <w:t>Enumeration: ScheduledCommunicationTypeRm</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760" w:name="_Toc24925835"/>
      <w:bookmarkStart w:id="1761" w:name="_Toc24926013"/>
      <w:bookmarkStart w:id="1762" w:name="_Toc24926189"/>
      <w:bookmarkStart w:id="1763" w:name="_Toc33964042"/>
      <w:bookmarkStart w:id="1764" w:name="_Toc33980798"/>
      <w:bookmarkStart w:id="1765" w:name="_Toc36462599"/>
      <w:bookmarkStart w:id="1766" w:name="_Toc36462795"/>
      <w:bookmarkStart w:id="1767" w:name="_Toc43026034"/>
      <w:bookmarkStart w:id="1768" w:name="_Toc49763568"/>
      <w:bookmarkStart w:id="1769" w:name="_Toc56754264"/>
      <w:bookmarkStart w:id="1770" w:name="_Toc88743031"/>
      <w:bookmarkStart w:id="1771" w:name="_Toc101253941"/>
      <w:bookmarkStart w:id="1772" w:name="_Toc101254380"/>
      <w:bookmarkStart w:id="1773" w:name="_Toc104112092"/>
      <w:bookmarkStart w:id="1774" w:name="_Toc104192269"/>
      <w:bookmarkStart w:id="1775" w:name="_Toc104192833"/>
      <w:bookmarkStart w:id="1776" w:name="_Toc133336211"/>
      <w:bookmarkStart w:id="1777" w:name="_Toc143984699"/>
      <w:bookmarkStart w:id="1778" w:name="_Toc144147475"/>
      <w:bookmarkStart w:id="1779" w:name="_Toc153885269"/>
      <w:bookmarkStart w:id="1780" w:name="_Toc177547399"/>
      <w:bookmarkStart w:id="1781" w:name="_Toc200702783"/>
      <w:r w:rsidRPr="00F11966">
        <w:t>5.4.3.25</w:t>
      </w:r>
      <w:r w:rsidRPr="00F11966">
        <w:tab/>
        <w:t>Enumeration: TrafficProfile</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782" w:name="_Toc24925836"/>
      <w:bookmarkStart w:id="1783" w:name="_Toc24926014"/>
      <w:bookmarkStart w:id="1784" w:name="_Toc24926190"/>
      <w:bookmarkStart w:id="1785" w:name="_Toc33964043"/>
      <w:bookmarkStart w:id="1786" w:name="_Toc33980799"/>
      <w:bookmarkStart w:id="1787" w:name="_Toc36462600"/>
      <w:bookmarkStart w:id="1788" w:name="_Toc36462796"/>
      <w:bookmarkStart w:id="1789" w:name="_Toc43026035"/>
      <w:bookmarkStart w:id="1790" w:name="_Toc49763569"/>
      <w:bookmarkStart w:id="1791" w:name="_Toc56754265"/>
      <w:bookmarkStart w:id="1792" w:name="_Toc88743032"/>
      <w:bookmarkStart w:id="1793" w:name="_Toc101253942"/>
      <w:bookmarkStart w:id="1794" w:name="_Toc101254381"/>
      <w:bookmarkStart w:id="1795" w:name="_Toc104112093"/>
      <w:bookmarkStart w:id="1796" w:name="_Toc104192270"/>
      <w:bookmarkStart w:id="1797" w:name="_Toc104192834"/>
      <w:bookmarkStart w:id="1798" w:name="_Toc133336212"/>
      <w:bookmarkStart w:id="1799" w:name="_Toc143984700"/>
      <w:bookmarkStart w:id="1800" w:name="_Toc144147476"/>
      <w:bookmarkStart w:id="1801" w:name="_Toc153885270"/>
      <w:bookmarkStart w:id="1802" w:name="_Toc177547400"/>
      <w:bookmarkStart w:id="1803" w:name="_Toc200702784"/>
      <w:r w:rsidRPr="00F11966">
        <w:t>5.4.3.26</w:t>
      </w:r>
      <w:r w:rsidRPr="00F11966">
        <w:tab/>
        <w:t>Enumeration: TrafficProfileRm</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804" w:name="_Toc33964044"/>
      <w:bookmarkStart w:id="1805" w:name="_Toc33980800"/>
      <w:bookmarkStart w:id="1806" w:name="_Toc36462601"/>
      <w:bookmarkStart w:id="1807" w:name="_Toc36462797"/>
      <w:bookmarkStart w:id="1808" w:name="_Toc43026036"/>
      <w:bookmarkStart w:id="1809" w:name="_Toc49763570"/>
      <w:bookmarkStart w:id="1810" w:name="_Toc56754266"/>
      <w:bookmarkStart w:id="1811" w:name="_Toc88743033"/>
      <w:bookmarkStart w:id="1812" w:name="_Toc101253943"/>
      <w:bookmarkStart w:id="1813" w:name="_Toc101254382"/>
      <w:bookmarkStart w:id="1814" w:name="_Toc104112094"/>
      <w:bookmarkStart w:id="1815" w:name="_Toc104192271"/>
      <w:bookmarkStart w:id="1816" w:name="_Toc104192835"/>
      <w:bookmarkStart w:id="1817" w:name="_Toc133336213"/>
      <w:bookmarkStart w:id="1818" w:name="_Toc143984701"/>
      <w:bookmarkStart w:id="1819" w:name="_Toc144147477"/>
      <w:bookmarkStart w:id="1820" w:name="_Toc153885271"/>
      <w:bookmarkStart w:id="1821" w:name="_Toc177547401"/>
      <w:bookmarkStart w:id="1822" w:name="_Toc200702785"/>
      <w:r w:rsidRPr="00F11966">
        <w:t>5.4.3.27</w:t>
      </w:r>
      <w:r w:rsidRPr="00F11966">
        <w:tab/>
        <w:t>Enumeration: LcsServiceAuth</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823" w:name="_Toc20148658"/>
      <w:bookmarkStart w:id="1824" w:name="_Toc33964045"/>
      <w:bookmarkStart w:id="1825" w:name="_Toc33980801"/>
      <w:bookmarkStart w:id="1826" w:name="_Toc36462602"/>
      <w:bookmarkStart w:id="1827" w:name="_Toc36462798"/>
      <w:bookmarkStart w:id="1828" w:name="_Toc43026037"/>
      <w:bookmarkStart w:id="1829" w:name="_Toc49763571"/>
      <w:bookmarkStart w:id="1830" w:name="_Toc56754267"/>
      <w:bookmarkStart w:id="1831" w:name="_Toc88743034"/>
      <w:bookmarkStart w:id="1832" w:name="_Toc101253944"/>
      <w:bookmarkStart w:id="1833" w:name="_Toc101254383"/>
      <w:bookmarkStart w:id="1834" w:name="_Toc104112095"/>
      <w:bookmarkStart w:id="1835" w:name="_Toc104192272"/>
      <w:bookmarkStart w:id="1836" w:name="_Toc104192836"/>
      <w:bookmarkStart w:id="1837" w:name="_Toc133336214"/>
      <w:bookmarkStart w:id="1838" w:name="_Toc143984702"/>
      <w:bookmarkStart w:id="1839" w:name="_Toc144147478"/>
      <w:bookmarkStart w:id="1840" w:name="_Toc153885272"/>
      <w:bookmarkStart w:id="1841" w:name="_Toc177547402"/>
      <w:bookmarkStart w:id="1842" w:name="_Toc200702786"/>
      <w:r w:rsidRPr="00F11966">
        <w:t>5.4.3.28</w:t>
      </w:r>
      <w:r w:rsidRPr="00F11966">
        <w:tab/>
        <w:t xml:space="preserve">Enumeration: </w:t>
      </w:r>
      <w:bookmarkEnd w:id="1823"/>
      <w:r w:rsidRPr="00F11966">
        <w:t>UeAuth</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843" w:name="_Toc33964046"/>
      <w:bookmarkStart w:id="1844" w:name="_Toc33980802"/>
      <w:bookmarkStart w:id="1845" w:name="_Toc36462603"/>
      <w:bookmarkStart w:id="1846" w:name="_Toc36462799"/>
      <w:bookmarkStart w:id="1847" w:name="_Toc43026038"/>
      <w:bookmarkStart w:id="1848" w:name="_Toc49763572"/>
      <w:bookmarkStart w:id="1849" w:name="_Toc56754268"/>
      <w:bookmarkStart w:id="1850" w:name="_Toc88743035"/>
      <w:bookmarkStart w:id="1851" w:name="_Toc101253945"/>
      <w:bookmarkStart w:id="1852" w:name="_Toc101254384"/>
      <w:bookmarkStart w:id="1853" w:name="_Toc104112096"/>
      <w:bookmarkStart w:id="1854" w:name="_Toc104192273"/>
      <w:bookmarkStart w:id="1855" w:name="_Toc104192837"/>
      <w:bookmarkStart w:id="1856" w:name="_Toc133336215"/>
      <w:bookmarkStart w:id="1857" w:name="_Toc143984703"/>
      <w:bookmarkStart w:id="1858" w:name="_Toc144147479"/>
      <w:bookmarkStart w:id="1859" w:name="_Toc153885273"/>
      <w:bookmarkStart w:id="1860" w:name="_Toc177547403"/>
      <w:bookmarkStart w:id="1861" w:name="_Toc200702787"/>
      <w:r w:rsidRPr="00F11966">
        <w:t>5.4.3.29</w:t>
      </w:r>
      <w:r w:rsidRPr="00F11966">
        <w:tab/>
        <w:t xml:space="preserve">Enumeration: </w:t>
      </w:r>
      <w:r w:rsidRPr="00F11966">
        <w:rPr>
          <w:noProof/>
          <w:lang w:eastAsia="zh-CN"/>
        </w:rPr>
        <w:t>DlDataDeliveryStatus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862" w:name="_Toc33964047"/>
      <w:bookmarkStart w:id="1863" w:name="_Toc33980803"/>
      <w:bookmarkStart w:id="1864" w:name="_Toc36462604"/>
      <w:bookmarkStart w:id="1865" w:name="_Toc36462800"/>
      <w:bookmarkStart w:id="1866" w:name="_Toc43026039"/>
      <w:bookmarkStart w:id="1867" w:name="_Toc49763573"/>
      <w:bookmarkStart w:id="1868" w:name="_Toc56754269"/>
      <w:bookmarkStart w:id="1869" w:name="_Toc88743036"/>
      <w:bookmarkStart w:id="1870" w:name="_Toc101253946"/>
      <w:bookmarkStart w:id="1871" w:name="_Toc101254385"/>
      <w:bookmarkStart w:id="1872" w:name="_Toc104112097"/>
      <w:bookmarkStart w:id="1873" w:name="_Toc104192274"/>
      <w:bookmarkStart w:id="1874" w:name="_Toc104192838"/>
      <w:bookmarkStart w:id="1875" w:name="_Toc133336216"/>
      <w:bookmarkStart w:id="1876" w:name="_Toc143984704"/>
      <w:bookmarkStart w:id="1877" w:name="_Toc144147480"/>
      <w:bookmarkStart w:id="1878" w:name="_Toc153885274"/>
      <w:bookmarkStart w:id="1879" w:name="_Toc177547404"/>
      <w:bookmarkStart w:id="1880" w:name="_Toc200702788"/>
      <w:r w:rsidRPr="00F11966">
        <w:t>5.4.3.30</w:t>
      </w:r>
      <w:r w:rsidRPr="00F11966">
        <w:tab/>
        <w:t>Enumeration: DlDataDelivery</w:t>
      </w:r>
      <w:r w:rsidRPr="00F11966">
        <w:rPr>
          <w:noProof/>
        </w:rPr>
        <w:t>Status</w:t>
      </w:r>
      <w:r w:rsidRPr="00F11966">
        <w:t>Rm</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881" w:name="_Toc33964049"/>
      <w:bookmarkStart w:id="1882" w:name="_Toc33980804"/>
      <w:bookmarkStart w:id="1883" w:name="_Toc36462605"/>
      <w:bookmarkStart w:id="1884" w:name="_Toc36462801"/>
      <w:bookmarkStart w:id="1885" w:name="_Toc43026040"/>
      <w:bookmarkStart w:id="1886" w:name="_Toc49763574"/>
      <w:bookmarkStart w:id="1887" w:name="_Toc56754270"/>
      <w:bookmarkStart w:id="1888" w:name="_Toc88743037"/>
      <w:bookmarkStart w:id="1889" w:name="_Toc101253947"/>
      <w:bookmarkStart w:id="1890" w:name="_Toc101254386"/>
      <w:bookmarkStart w:id="1891" w:name="_Toc104112098"/>
      <w:bookmarkStart w:id="1892" w:name="_Toc104192275"/>
      <w:bookmarkStart w:id="1893" w:name="_Toc104192839"/>
      <w:bookmarkStart w:id="1894" w:name="_Toc133336217"/>
      <w:bookmarkStart w:id="1895" w:name="_Toc143984705"/>
      <w:bookmarkStart w:id="1896" w:name="_Toc144147481"/>
      <w:bookmarkStart w:id="1897" w:name="_Toc153885275"/>
      <w:bookmarkStart w:id="1898" w:name="_Toc177547405"/>
      <w:bookmarkStart w:id="1899" w:name="_Toc200702789"/>
      <w:r w:rsidRPr="00F11966">
        <w:t>5.4.3.31</w:t>
      </w:r>
      <w:r w:rsidRPr="00F11966">
        <w:tab/>
      </w:r>
      <w:bookmarkEnd w:id="1881"/>
      <w:bookmarkEnd w:id="1882"/>
      <w:bookmarkEnd w:id="1883"/>
      <w:bookmarkEnd w:id="1884"/>
      <w:r w:rsidR="00F445D2" w:rsidRPr="00F11966">
        <w:t>Void</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900" w:name="_Toc43026041"/>
      <w:bookmarkStart w:id="1901" w:name="_Toc49763575"/>
      <w:bookmarkStart w:id="1902" w:name="_Toc56754271"/>
      <w:bookmarkStart w:id="1903" w:name="_Toc88743038"/>
      <w:bookmarkStart w:id="1904" w:name="_Toc101253948"/>
      <w:bookmarkStart w:id="1905" w:name="_Toc101254387"/>
      <w:bookmarkStart w:id="1906" w:name="_Toc104112099"/>
      <w:bookmarkStart w:id="1907" w:name="_Toc104192276"/>
      <w:bookmarkStart w:id="1908" w:name="_Toc104192840"/>
      <w:bookmarkStart w:id="1909" w:name="_Toc133336218"/>
      <w:bookmarkStart w:id="1910" w:name="_Toc143984706"/>
      <w:bookmarkStart w:id="1911" w:name="_Toc144147482"/>
      <w:bookmarkStart w:id="1912" w:name="_Toc153885276"/>
      <w:bookmarkStart w:id="1913" w:name="_Toc177547406"/>
      <w:bookmarkStart w:id="1914" w:name="_Toc200702790"/>
      <w:r w:rsidRPr="00F11966">
        <w:t>5.4.3.32</w:t>
      </w:r>
      <w:r w:rsidRPr="00F11966">
        <w:tab/>
        <w:t>Enumeration: AuthStatus</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915" w:name="_Toc27592828"/>
      <w:bookmarkStart w:id="1916" w:name="_Toc43026042"/>
      <w:bookmarkStart w:id="1917" w:name="_Toc49763576"/>
      <w:bookmarkStart w:id="1918" w:name="_Toc56754272"/>
      <w:bookmarkStart w:id="1919" w:name="_Toc88743039"/>
      <w:bookmarkStart w:id="1920" w:name="_Toc101253949"/>
      <w:bookmarkStart w:id="1921" w:name="_Toc101254388"/>
      <w:bookmarkStart w:id="1922" w:name="_Toc104112100"/>
      <w:bookmarkStart w:id="1923" w:name="_Toc104192277"/>
      <w:bookmarkStart w:id="1924" w:name="_Toc104192841"/>
      <w:bookmarkStart w:id="1925" w:name="_Toc133336219"/>
      <w:bookmarkStart w:id="1926" w:name="_Toc143984707"/>
      <w:bookmarkStart w:id="1927" w:name="_Toc144147483"/>
      <w:bookmarkStart w:id="1928" w:name="_Toc153885277"/>
      <w:bookmarkStart w:id="1929" w:name="_Toc177547407"/>
      <w:bookmarkStart w:id="1930" w:name="_Toc200702791"/>
      <w:r w:rsidRPr="00F11966">
        <w:t>5.4.3.33</w:t>
      </w:r>
      <w:r w:rsidRPr="00F11966">
        <w:tab/>
        <w:t xml:space="preserve">Enumeration: </w:t>
      </w:r>
      <w:bookmarkEnd w:id="1915"/>
      <w:r w:rsidRPr="00F11966">
        <w:t>LineType</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931" w:name="_Toc27592829"/>
      <w:bookmarkStart w:id="1932" w:name="_Toc43026043"/>
      <w:bookmarkStart w:id="1933" w:name="_Toc49763577"/>
      <w:bookmarkStart w:id="1934" w:name="_Toc56754273"/>
      <w:bookmarkStart w:id="1935" w:name="_Toc88743040"/>
      <w:bookmarkStart w:id="1936" w:name="_Toc101253950"/>
      <w:bookmarkStart w:id="1937" w:name="_Toc101254389"/>
      <w:bookmarkStart w:id="1938" w:name="_Toc104112101"/>
      <w:bookmarkStart w:id="1939" w:name="_Toc104192278"/>
      <w:bookmarkStart w:id="1940" w:name="_Toc104192842"/>
      <w:bookmarkStart w:id="1941" w:name="_Toc133336220"/>
      <w:bookmarkStart w:id="1942" w:name="_Toc143984708"/>
      <w:bookmarkStart w:id="1943" w:name="_Toc144147484"/>
      <w:bookmarkStart w:id="1944" w:name="_Toc153885278"/>
      <w:bookmarkStart w:id="1945" w:name="_Toc177547408"/>
      <w:bookmarkStart w:id="1946" w:name="_Toc200702792"/>
      <w:r w:rsidRPr="00F11966">
        <w:t>5.4.3.34</w:t>
      </w:r>
      <w:r w:rsidRPr="00F11966">
        <w:tab/>
        <w:t xml:space="preserve">Enumeration: </w:t>
      </w:r>
      <w:bookmarkEnd w:id="1931"/>
      <w:r w:rsidRPr="00F11966">
        <w:t>LineTypeRm</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947" w:name="_Toc43026044"/>
      <w:bookmarkStart w:id="1948" w:name="_Toc49763578"/>
      <w:bookmarkStart w:id="1949" w:name="_Toc56754274"/>
      <w:bookmarkStart w:id="1950" w:name="_Toc88743041"/>
      <w:bookmarkStart w:id="1951" w:name="_Toc101253951"/>
      <w:bookmarkStart w:id="1952" w:name="_Toc101254390"/>
      <w:bookmarkStart w:id="1953" w:name="_Toc104112102"/>
      <w:bookmarkStart w:id="1954" w:name="_Toc104192279"/>
      <w:bookmarkStart w:id="1955" w:name="_Toc104192843"/>
      <w:bookmarkStart w:id="1956" w:name="_Toc133336221"/>
      <w:bookmarkStart w:id="1957" w:name="_Toc143984709"/>
      <w:bookmarkStart w:id="1958" w:name="_Toc144147485"/>
      <w:bookmarkStart w:id="1959" w:name="_Toc153885279"/>
      <w:bookmarkStart w:id="1960" w:name="_Toc177547409"/>
      <w:bookmarkStart w:id="1961" w:name="_Toc200702793"/>
      <w:r w:rsidRPr="00F23CD7">
        <w:t>5.4.3.35</w:t>
      </w:r>
      <w:r w:rsidRPr="00F23CD7">
        <w:tab/>
      </w:r>
      <w:r w:rsidR="00863648" w:rsidRPr="00202CB2">
        <w:t>Void</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5F5FB74B" w14:textId="77777777" w:rsidR="002922AB" w:rsidRPr="00813CE7" w:rsidRDefault="002922AB" w:rsidP="00D362EB">
      <w:pPr>
        <w:pStyle w:val="Heading4"/>
      </w:pPr>
      <w:bookmarkStart w:id="1962" w:name="_Toc43026045"/>
      <w:bookmarkStart w:id="1963" w:name="_Toc49763579"/>
      <w:bookmarkStart w:id="1964" w:name="_Toc56754275"/>
      <w:bookmarkStart w:id="1965" w:name="_Toc88743042"/>
      <w:bookmarkStart w:id="1966" w:name="_Toc101253952"/>
      <w:bookmarkStart w:id="1967" w:name="_Toc101254391"/>
      <w:bookmarkStart w:id="1968" w:name="_Toc104112103"/>
      <w:bookmarkStart w:id="1969" w:name="_Toc104192280"/>
      <w:bookmarkStart w:id="1970" w:name="_Toc104192844"/>
      <w:bookmarkStart w:id="1971" w:name="_Toc133336222"/>
      <w:bookmarkStart w:id="1972" w:name="_Toc143984710"/>
      <w:bookmarkStart w:id="1973" w:name="_Toc144147486"/>
      <w:bookmarkStart w:id="1974" w:name="_Toc153885280"/>
      <w:bookmarkStart w:id="1975" w:name="_Toc177547410"/>
      <w:bookmarkStart w:id="1976" w:name="_Toc200702794"/>
      <w:r w:rsidRPr="00F23CD7">
        <w:t>5.4.3.36</w:t>
      </w:r>
      <w:r w:rsidRPr="00F23CD7">
        <w:tab/>
      </w:r>
      <w:r w:rsidR="00863648" w:rsidRPr="00202CB2">
        <w:t>Void</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76079F32" w14:textId="77777777" w:rsidR="00822329" w:rsidRDefault="00822329" w:rsidP="00D362EB">
      <w:pPr>
        <w:pStyle w:val="Heading4"/>
        <w:rPr>
          <w:noProof/>
        </w:rPr>
      </w:pPr>
      <w:bookmarkStart w:id="1977" w:name="_Toc88743043"/>
      <w:bookmarkStart w:id="1978" w:name="_Toc101253953"/>
      <w:bookmarkStart w:id="1979" w:name="_Toc101254392"/>
      <w:bookmarkStart w:id="1980" w:name="_Toc104112104"/>
      <w:bookmarkStart w:id="1981" w:name="_Toc104192281"/>
      <w:bookmarkStart w:id="1982" w:name="_Toc104192845"/>
      <w:bookmarkStart w:id="1983" w:name="_Toc133336223"/>
      <w:bookmarkStart w:id="1984" w:name="_Toc143984711"/>
      <w:bookmarkStart w:id="1985" w:name="_Toc144147487"/>
      <w:bookmarkStart w:id="1986" w:name="_Toc153885281"/>
      <w:bookmarkStart w:id="1987" w:name="_Toc177547411"/>
      <w:bookmarkStart w:id="1988" w:name="_Toc200702795"/>
      <w:r w:rsidRPr="00F11966">
        <w:t>5.4.3.</w:t>
      </w:r>
      <w:r>
        <w:t>37</w:t>
      </w:r>
      <w:r w:rsidRPr="00F11966">
        <w:tab/>
      </w:r>
      <w:r>
        <w:rPr>
          <w:noProof/>
        </w:rPr>
        <w:t xml:space="preserve">Enumeration: </w:t>
      </w:r>
      <w:r>
        <w:rPr>
          <w:rFonts w:hint="eastAsia"/>
          <w:lang w:eastAsia="zh-CN"/>
        </w:rPr>
        <w:t>N</w:t>
      </w:r>
      <w:r>
        <w:rPr>
          <w:lang w:eastAsia="zh-CN"/>
        </w:rPr>
        <w:t>otificationFlag</w:t>
      </w:r>
      <w:bookmarkEnd w:id="1977"/>
      <w:bookmarkEnd w:id="1978"/>
      <w:bookmarkEnd w:id="1979"/>
      <w:bookmarkEnd w:id="1980"/>
      <w:bookmarkEnd w:id="1981"/>
      <w:bookmarkEnd w:id="1982"/>
      <w:bookmarkEnd w:id="1983"/>
      <w:bookmarkEnd w:id="1984"/>
      <w:bookmarkEnd w:id="1985"/>
      <w:bookmarkEnd w:id="1986"/>
      <w:bookmarkEnd w:id="1987"/>
      <w:bookmarkEnd w:id="1988"/>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989" w:name="_Toc88743044"/>
      <w:bookmarkStart w:id="1990" w:name="_Toc101253954"/>
      <w:bookmarkStart w:id="1991" w:name="_Toc101254393"/>
      <w:bookmarkStart w:id="1992" w:name="_Toc104112105"/>
      <w:bookmarkStart w:id="1993" w:name="_Toc104192282"/>
      <w:bookmarkStart w:id="1994" w:name="_Toc104192846"/>
      <w:bookmarkStart w:id="1995" w:name="_Toc133336224"/>
      <w:bookmarkStart w:id="1996" w:name="_Toc143984712"/>
      <w:bookmarkStart w:id="1997" w:name="_Toc144147488"/>
      <w:bookmarkStart w:id="1998" w:name="_Toc153885282"/>
      <w:bookmarkStart w:id="1999" w:name="_Toc177547412"/>
      <w:bookmarkStart w:id="2000" w:name="_Toc200702796"/>
      <w:r w:rsidRPr="00F11966">
        <w:t>5.4.3.</w:t>
      </w:r>
      <w:r>
        <w:t>38</w:t>
      </w:r>
      <w:r w:rsidRPr="00F11966">
        <w:tab/>
        <w:t xml:space="preserve">Enumeration: </w:t>
      </w:r>
      <w:r>
        <w:t>TransportProtocol</w:t>
      </w:r>
      <w:bookmarkEnd w:id="1989"/>
      <w:bookmarkEnd w:id="1990"/>
      <w:bookmarkEnd w:id="1991"/>
      <w:bookmarkEnd w:id="1992"/>
      <w:bookmarkEnd w:id="1993"/>
      <w:bookmarkEnd w:id="1994"/>
      <w:bookmarkEnd w:id="1995"/>
      <w:bookmarkEnd w:id="1996"/>
      <w:bookmarkEnd w:id="1997"/>
      <w:bookmarkEnd w:id="1998"/>
      <w:bookmarkEnd w:id="1999"/>
      <w:bookmarkEnd w:id="2000"/>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001" w:name="_Toc88743045"/>
      <w:bookmarkStart w:id="2002" w:name="_Toc101253955"/>
      <w:bookmarkStart w:id="2003" w:name="_Toc101254394"/>
      <w:bookmarkStart w:id="2004" w:name="_Toc104112106"/>
      <w:bookmarkStart w:id="2005" w:name="_Toc104192283"/>
      <w:bookmarkStart w:id="2006" w:name="_Toc104192847"/>
      <w:bookmarkStart w:id="2007" w:name="_Toc133336225"/>
      <w:bookmarkStart w:id="2008" w:name="_Toc143984713"/>
      <w:bookmarkStart w:id="2009" w:name="_Toc144147489"/>
      <w:bookmarkStart w:id="2010" w:name="_Toc153885283"/>
      <w:bookmarkStart w:id="2011" w:name="_Toc177547413"/>
      <w:bookmarkStart w:id="2012" w:name="_Toc200702797"/>
      <w:r w:rsidRPr="00F11966">
        <w:t>5.4.3.</w:t>
      </w:r>
      <w:r w:rsidRPr="00BC0053">
        <w:t>39</w:t>
      </w:r>
      <w:r w:rsidRPr="00F11966">
        <w:tab/>
        <w:t xml:space="preserve">Enumeration: </w:t>
      </w:r>
      <w:r>
        <w:t>SatelliteBackhaulCategory</w:t>
      </w:r>
      <w:bookmarkEnd w:id="2001"/>
      <w:bookmarkEnd w:id="2002"/>
      <w:bookmarkEnd w:id="2003"/>
      <w:bookmarkEnd w:id="2004"/>
      <w:bookmarkEnd w:id="2005"/>
      <w:bookmarkEnd w:id="2006"/>
      <w:bookmarkEnd w:id="2007"/>
      <w:bookmarkEnd w:id="2008"/>
      <w:bookmarkEnd w:id="2009"/>
      <w:bookmarkEnd w:id="2010"/>
      <w:bookmarkEnd w:id="2011"/>
      <w:bookmarkEnd w:id="201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013" w:name="_Toc88743046"/>
      <w:bookmarkStart w:id="2014" w:name="_Toc101253956"/>
      <w:bookmarkStart w:id="2015" w:name="_Toc101254395"/>
      <w:bookmarkStart w:id="2016" w:name="_Toc104112107"/>
      <w:bookmarkStart w:id="2017" w:name="_Toc104192284"/>
      <w:bookmarkStart w:id="2018" w:name="_Toc104192848"/>
      <w:bookmarkStart w:id="2019" w:name="_Toc133336226"/>
      <w:bookmarkStart w:id="2020" w:name="_Toc143984714"/>
      <w:bookmarkStart w:id="2021" w:name="_Toc144147490"/>
      <w:bookmarkStart w:id="2022" w:name="_Toc153885284"/>
      <w:bookmarkStart w:id="2023" w:name="_Toc177547414"/>
      <w:bookmarkStart w:id="2024" w:name="_Toc200702798"/>
      <w:r w:rsidRPr="00F11966">
        <w:t>5.4.3.</w:t>
      </w:r>
      <w:r>
        <w:t>40</w:t>
      </w:r>
      <w:r w:rsidRPr="00F11966">
        <w:tab/>
        <w:t xml:space="preserve">Enumeration: </w:t>
      </w:r>
      <w:r>
        <w:t>SatelliteBackhaulCategoryRm</w:t>
      </w:r>
      <w:bookmarkEnd w:id="2013"/>
      <w:bookmarkEnd w:id="2014"/>
      <w:bookmarkEnd w:id="2015"/>
      <w:bookmarkEnd w:id="2016"/>
      <w:bookmarkEnd w:id="2017"/>
      <w:bookmarkEnd w:id="2018"/>
      <w:bookmarkEnd w:id="2019"/>
      <w:bookmarkEnd w:id="2020"/>
      <w:bookmarkEnd w:id="2021"/>
      <w:bookmarkEnd w:id="2022"/>
      <w:bookmarkEnd w:id="2023"/>
      <w:bookmarkEnd w:id="2024"/>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025" w:name="_Toc25156504"/>
      <w:bookmarkStart w:id="2026" w:name="_Toc34124809"/>
      <w:bookmarkStart w:id="2027" w:name="_Toc43207936"/>
      <w:bookmarkStart w:id="2028" w:name="_Toc49857409"/>
      <w:bookmarkStart w:id="2029" w:name="_Toc56677252"/>
      <w:bookmarkStart w:id="2030" w:name="_Toc56691775"/>
      <w:bookmarkStart w:id="2031" w:name="_Toc56699039"/>
      <w:bookmarkStart w:id="2032" w:name="_Toc89035294"/>
      <w:bookmarkStart w:id="2033" w:name="_Toc89065092"/>
      <w:bookmarkStart w:id="2034" w:name="_Toc89180391"/>
      <w:bookmarkStart w:id="2035" w:name="_Toc97072075"/>
      <w:bookmarkStart w:id="2036" w:name="_Toc120051480"/>
      <w:bookmarkStart w:id="2037" w:name="_Toc122025843"/>
      <w:bookmarkStart w:id="2038" w:name="_Toc133336227"/>
      <w:bookmarkStart w:id="2039" w:name="_Toc143984715"/>
      <w:bookmarkStart w:id="2040" w:name="_Toc144147491"/>
      <w:bookmarkStart w:id="2041" w:name="_Toc153885285"/>
      <w:bookmarkStart w:id="2042" w:name="_Toc177547415"/>
      <w:bookmarkStart w:id="2043" w:name="_Toc200702799"/>
      <w:r w:rsidRPr="00F11966">
        <w:t>5.4.3.</w:t>
      </w:r>
      <w:r>
        <w:t>41</w:t>
      </w:r>
      <w:r w:rsidRPr="003B2883">
        <w:tab/>
        <w:t xml:space="preserve">Enumeration: </w:t>
      </w:r>
      <w:bookmarkStart w:id="2044" w:name="_Hlk125569815"/>
      <w:bookmarkEnd w:id="2025"/>
      <w:bookmarkEnd w:id="2026"/>
      <w:bookmarkEnd w:id="2027"/>
      <w:bookmarkEnd w:id="2028"/>
      <w:bookmarkEnd w:id="2029"/>
      <w:bookmarkEnd w:id="2030"/>
      <w:bookmarkEnd w:id="2031"/>
      <w:bookmarkEnd w:id="2032"/>
      <w:bookmarkEnd w:id="2033"/>
      <w:bookmarkEnd w:id="2034"/>
      <w:bookmarkEnd w:id="2035"/>
      <w:bookmarkEnd w:id="2036"/>
      <w:bookmarkEnd w:id="2037"/>
      <w:r>
        <w:t>BufferedNotifications</w:t>
      </w:r>
      <w:bookmarkEnd w:id="2044"/>
      <w:r>
        <w:t>Action</w:t>
      </w:r>
      <w:bookmarkEnd w:id="2038"/>
      <w:bookmarkEnd w:id="2039"/>
      <w:bookmarkEnd w:id="2040"/>
      <w:bookmarkEnd w:id="2041"/>
      <w:bookmarkEnd w:id="2042"/>
      <w:bookmarkEnd w:id="2043"/>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2045" w:name="_Toc133336228"/>
      <w:bookmarkStart w:id="2046" w:name="_Toc143984716"/>
      <w:bookmarkStart w:id="2047" w:name="_Toc144147492"/>
      <w:bookmarkStart w:id="2048" w:name="_Toc153885286"/>
      <w:bookmarkStart w:id="2049" w:name="_Toc177547416"/>
      <w:bookmarkStart w:id="2050" w:name="_Toc200702800"/>
      <w:r w:rsidRPr="00F11966">
        <w:t>5.4.3.</w:t>
      </w:r>
      <w:r>
        <w:t>42</w:t>
      </w:r>
      <w:r w:rsidRPr="003B2883">
        <w:tab/>
        <w:t xml:space="preserve">Enumeration: </w:t>
      </w:r>
      <w:r>
        <w:t>S</w:t>
      </w:r>
      <w:r w:rsidRPr="00A741E3">
        <w:t>ubscriptio</w:t>
      </w:r>
      <w:r>
        <w:t>nAction</w:t>
      </w:r>
      <w:bookmarkEnd w:id="2045"/>
      <w:bookmarkEnd w:id="2046"/>
      <w:bookmarkEnd w:id="2047"/>
      <w:bookmarkEnd w:id="2048"/>
      <w:bookmarkEnd w:id="2049"/>
      <w:bookmarkEnd w:id="2050"/>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051" w:name="_Toc144147493"/>
      <w:bookmarkStart w:id="2052" w:name="_Toc153885287"/>
      <w:bookmarkStart w:id="2053" w:name="_Toc177547417"/>
      <w:bookmarkStart w:id="2054" w:name="_Toc200702801"/>
      <w:r w:rsidRPr="00D16387">
        <w:t>5.4.3.</w:t>
      </w:r>
      <w:r w:rsidR="00894973" w:rsidRPr="000F0C82">
        <w:t>43</w:t>
      </w:r>
      <w:r w:rsidRPr="00D16387">
        <w:tab/>
        <w:t xml:space="preserve">Enumeration: </w:t>
      </w:r>
      <w:bookmarkStart w:id="2055" w:name="_Hlk132825517"/>
      <w:r w:rsidRPr="006D7DC8">
        <w:t>SnssaiStatus</w:t>
      </w:r>
      <w:bookmarkEnd w:id="2051"/>
      <w:bookmarkEnd w:id="2052"/>
      <w:bookmarkEnd w:id="2053"/>
      <w:bookmarkEnd w:id="2054"/>
      <w:bookmarkEnd w:id="2055"/>
    </w:p>
    <w:p w14:paraId="4DB70273" w14:textId="0FD0CE0F" w:rsidR="008E7BA1" w:rsidRPr="00D16387" w:rsidRDefault="008E7BA1" w:rsidP="008E7BA1">
      <w:pPr>
        <w:keepNext/>
        <w:keepLines/>
        <w:spacing w:before="60"/>
        <w:jc w:val="center"/>
        <w:rPr>
          <w:rFonts w:ascii="Arial" w:hAnsi="Arial"/>
          <w:b/>
        </w:rPr>
      </w:pPr>
      <w:bookmarkStart w:id="2056"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056"/>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2057" w:name="_Hlk132826888"/>
            <w:r w:rsidRPr="00D16387">
              <w:rPr>
                <w:rFonts w:ascii="Arial" w:hAnsi="Arial"/>
                <w:sz w:val="18"/>
              </w:rPr>
              <w:t>AVAILABLE</w:t>
            </w:r>
            <w:bookmarkEnd w:id="2057"/>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058" w:name="_Toc143984717"/>
      <w:bookmarkStart w:id="2059" w:name="_Toc144147494"/>
      <w:bookmarkStart w:id="2060" w:name="_Toc153885288"/>
      <w:bookmarkStart w:id="2061" w:name="_Toc177547418"/>
      <w:bookmarkStart w:id="2062" w:name="_Toc200702802"/>
      <w:bookmarkStart w:id="2063" w:name="_Hlk142403576"/>
      <w:r w:rsidRPr="001B6C38">
        <w:t>5.4.3.</w:t>
      </w:r>
      <w:r w:rsidRPr="00496DB9">
        <w:t>44</w:t>
      </w:r>
      <w:r w:rsidRPr="001B6C38">
        <w:tab/>
        <w:t>Enumeration: Termin</w:t>
      </w:r>
      <w:r>
        <w:t>ation</w:t>
      </w:r>
      <w:r w:rsidRPr="001B6C38">
        <w:t>Ind</w:t>
      </w:r>
      <w:r>
        <w:t>ication</w:t>
      </w:r>
      <w:bookmarkEnd w:id="2058"/>
      <w:bookmarkEnd w:id="2059"/>
      <w:bookmarkEnd w:id="2060"/>
      <w:bookmarkEnd w:id="2061"/>
      <w:bookmarkEnd w:id="2062"/>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2063"/>
    </w:tbl>
    <w:p w14:paraId="27B9F511" w14:textId="77777777" w:rsidR="00804B0E" w:rsidRPr="00496DB9" w:rsidRDefault="00804B0E" w:rsidP="00E92CBF"/>
    <w:p w14:paraId="047FC232" w14:textId="77777777" w:rsidR="00E92CBF" w:rsidRPr="00F11966" w:rsidRDefault="00E92CBF" w:rsidP="00D362EB">
      <w:pPr>
        <w:pStyle w:val="Heading3"/>
      </w:pPr>
      <w:bookmarkStart w:id="2064" w:name="_Toc24925837"/>
      <w:bookmarkStart w:id="2065" w:name="_Toc24926015"/>
      <w:bookmarkStart w:id="2066" w:name="_Toc24926191"/>
      <w:bookmarkStart w:id="2067" w:name="_Toc33964051"/>
      <w:bookmarkStart w:id="2068" w:name="_Toc33980805"/>
      <w:bookmarkStart w:id="2069" w:name="_Toc36462606"/>
      <w:bookmarkStart w:id="2070" w:name="_Toc36462802"/>
      <w:bookmarkStart w:id="2071" w:name="_Toc43026046"/>
      <w:bookmarkStart w:id="2072" w:name="_Toc49763580"/>
      <w:bookmarkStart w:id="2073" w:name="_Toc56754276"/>
      <w:bookmarkStart w:id="2074" w:name="_Toc88743047"/>
      <w:bookmarkStart w:id="2075" w:name="_Toc101253957"/>
      <w:bookmarkStart w:id="2076" w:name="_Toc101254396"/>
      <w:bookmarkStart w:id="2077" w:name="_Toc104112108"/>
      <w:bookmarkStart w:id="2078" w:name="_Toc104192285"/>
      <w:bookmarkStart w:id="2079" w:name="_Toc104192849"/>
      <w:bookmarkStart w:id="2080" w:name="_Toc133336229"/>
      <w:bookmarkStart w:id="2081" w:name="_Toc143984718"/>
      <w:bookmarkStart w:id="2082" w:name="_Toc144147495"/>
      <w:bookmarkStart w:id="2083" w:name="_Toc153885289"/>
      <w:bookmarkStart w:id="2084" w:name="_Toc177547419"/>
      <w:bookmarkStart w:id="2085" w:name="_Toc200702803"/>
      <w:r w:rsidRPr="00F11966">
        <w:t>5.4.4</w:t>
      </w:r>
      <w:r w:rsidRPr="00F11966">
        <w:tab/>
        <w:t>Structured Data Types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3449B4DB" w14:textId="77777777" w:rsidR="00E92CBF" w:rsidRPr="00F11966" w:rsidRDefault="00E92CBF" w:rsidP="00D362EB">
      <w:pPr>
        <w:pStyle w:val="Heading4"/>
      </w:pPr>
      <w:bookmarkStart w:id="2086" w:name="_Toc24925838"/>
      <w:bookmarkStart w:id="2087" w:name="_Toc24926016"/>
      <w:bookmarkStart w:id="2088" w:name="_Toc24926192"/>
      <w:bookmarkStart w:id="2089" w:name="_Toc33964052"/>
      <w:bookmarkStart w:id="2090" w:name="_Toc33980806"/>
      <w:bookmarkStart w:id="2091" w:name="_Toc36462607"/>
      <w:bookmarkStart w:id="2092" w:name="_Toc36462803"/>
      <w:bookmarkStart w:id="2093" w:name="_Toc43026047"/>
      <w:bookmarkStart w:id="2094" w:name="_Toc49763581"/>
      <w:bookmarkStart w:id="2095" w:name="_Toc56754277"/>
      <w:bookmarkStart w:id="2096" w:name="_Toc88743048"/>
      <w:bookmarkStart w:id="2097" w:name="_Toc101253958"/>
      <w:bookmarkStart w:id="2098" w:name="_Toc101254397"/>
      <w:bookmarkStart w:id="2099" w:name="_Toc104112109"/>
      <w:bookmarkStart w:id="2100" w:name="_Toc104192286"/>
      <w:bookmarkStart w:id="2101" w:name="_Toc104192850"/>
      <w:bookmarkStart w:id="2102" w:name="_Toc133336230"/>
      <w:bookmarkStart w:id="2103" w:name="_Toc143984719"/>
      <w:bookmarkStart w:id="2104" w:name="_Toc144147496"/>
      <w:bookmarkStart w:id="2105" w:name="_Toc153885290"/>
      <w:bookmarkStart w:id="2106" w:name="_Toc177547420"/>
      <w:bookmarkStart w:id="2107" w:name="_Toc200702804"/>
      <w:r w:rsidRPr="00F11966">
        <w:t>5.4.4.1</w:t>
      </w:r>
      <w:r w:rsidRPr="00F11966">
        <w:tab/>
        <w:t>Type: SubscribedDefaultQos</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108" w:name="_Toc24925839"/>
      <w:bookmarkStart w:id="2109" w:name="_Toc24926017"/>
      <w:bookmarkStart w:id="2110" w:name="_Toc24926193"/>
      <w:bookmarkStart w:id="2111" w:name="_Toc33964053"/>
      <w:bookmarkStart w:id="2112" w:name="_Toc33980807"/>
      <w:bookmarkStart w:id="2113" w:name="_Toc36462608"/>
      <w:bookmarkStart w:id="2114" w:name="_Toc36462804"/>
      <w:bookmarkStart w:id="2115" w:name="_Toc43026048"/>
      <w:bookmarkStart w:id="2116" w:name="_Toc49763582"/>
      <w:bookmarkStart w:id="2117" w:name="_Toc56754278"/>
      <w:bookmarkStart w:id="2118" w:name="_Toc88743049"/>
      <w:bookmarkStart w:id="2119" w:name="_Toc101253959"/>
      <w:bookmarkStart w:id="2120" w:name="_Toc101254398"/>
      <w:bookmarkStart w:id="2121" w:name="_Toc104112110"/>
      <w:bookmarkStart w:id="2122" w:name="_Toc104192287"/>
      <w:bookmarkStart w:id="2123" w:name="_Toc104192851"/>
      <w:bookmarkStart w:id="2124" w:name="_Toc133336231"/>
      <w:bookmarkStart w:id="2125" w:name="_Toc143984720"/>
      <w:bookmarkStart w:id="2126" w:name="_Toc144147497"/>
      <w:bookmarkStart w:id="2127" w:name="_Toc153885291"/>
      <w:bookmarkStart w:id="2128" w:name="_Toc177547421"/>
      <w:bookmarkStart w:id="2129" w:name="_Toc200702805"/>
      <w:r w:rsidRPr="00F11966">
        <w:t>5.4.4.2</w:t>
      </w:r>
      <w:r w:rsidRPr="00F11966">
        <w:tab/>
        <w:t>Type: Snssai</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130" w:name="_Toc24925840"/>
      <w:bookmarkStart w:id="2131" w:name="_Toc24926018"/>
      <w:bookmarkStart w:id="2132" w:name="_Toc24926194"/>
      <w:bookmarkStart w:id="2133" w:name="_Toc33964054"/>
      <w:bookmarkStart w:id="2134" w:name="_Toc33980808"/>
      <w:bookmarkStart w:id="2135" w:name="_Toc36462609"/>
      <w:bookmarkStart w:id="2136" w:name="_Toc36462805"/>
      <w:bookmarkStart w:id="2137" w:name="_Toc43026049"/>
      <w:bookmarkStart w:id="2138" w:name="_Toc49763583"/>
      <w:bookmarkStart w:id="2139" w:name="_Toc56754279"/>
      <w:bookmarkStart w:id="2140" w:name="_Toc88743050"/>
      <w:bookmarkStart w:id="2141" w:name="_Toc101253960"/>
      <w:bookmarkStart w:id="2142" w:name="_Toc101254399"/>
      <w:bookmarkStart w:id="2143" w:name="_Toc104112111"/>
      <w:bookmarkStart w:id="2144" w:name="_Toc104192288"/>
      <w:bookmarkStart w:id="2145" w:name="_Toc104192852"/>
      <w:bookmarkStart w:id="2146" w:name="_Toc133336232"/>
      <w:bookmarkStart w:id="2147" w:name="_Toc143984721"/>
      <w:bookmarkStart w:id="2148" w:name="_Toc144147498"/>
      <w:bookmarkStart w:id="2149" w:name="_Toc153885292"/>
      <w:bookmarkStart w:id="2150" w:name="_Toc177547422"/>
      <w:bookmarkStart w:id="2151" w:name="_Toc200702806"/>
      <w:r w:rsidRPr="00F11966">
        <w:t>5.4.4.3</w:t>
      </w:r>
      <w:r w:rsidRPr="00F11966">
        <w:tab/>
        <w:t>Type: PlmnId</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152" w:name="_Toc24925841"/>
      <w:bookmarkStart w:id="2153" w:name="_Toc24926019"/>
      <w:bookmarkStart w:id="2154" w:name="_Toc24926195"/>
      <w:bookmarkStart w:id="2155" w:name="_Toc33964055"/>
      <w:bookmarkStart w:id="2156" w:name="_Toc33980809"/>
      <w:bookmarkStart w:id="2157" w:name="_Toc36462610"/>
      <w:bookmarkStart w:id="2158" w:name="_Toc36462806"/>
      <w:bookmarkStart w:id="2159" w:name="_Toc43026050"/>
      <w:bookmarkStart w:id="2160" w:name="_Toc49763584"/>
      <w:bookmarkStart w:id="2161" w:name="_Toc56754280"/>
      <w:bookmarkStart w:id="2162" w:name="_Toc88743051"/>
      <w:bookmarkStart w:id="2163" w:name="_Toc101253961"/>
      <w:bookmarkStart w:id="2164" w:name="_Toc101254400"/>
      <w:bookmarkStart w:id="2165" w:name="_Toc104112112"/>
      <w:bookmarkStart w:id="2166" w:name="_Toc104192289"/>
      <w:bookmarkStart w:id="2167" w:name="_Toc104192853"/>
      <w:bookmarkStart w:id="2168" w:name="_Toc133336233"/>
      <w:bookmarkStart w:id="2169" w:name="_Toc143984722"/>
      <w:bookmarkStart w:id="2170" w:name="_Toc144147499"/>
      <w:bookmarkStart w:id="2171" w:name="_Toc153885293"/>
      <w:bookmarkStart w:id="2172" w:name="_Toc177547423"/>
      <w:bookmarkStart w:id="2173" w:name="_Toc200702807"/>
      <w:r w:rsidRPr="00F11966">
        <w:t>5.4.4.4</w:t>
      </w:r>
      <w:r w:rsidRPr="00F11966">
        <w:tab/>
        <w:t>Type: Tai</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174" w:name="_Toc24925842"/>
      <w:bookmarkStart w:id="2175" w:name="_Toc24926020"/>
      <w:bookmarkStart w:id="2176" w:name="_Toc24926196"/>
      <w:bookmarkStart w:id="2177" w:name="_Toc33964056"/>
      <w:bookmarkStart w:id="2178" w:name="_Toc33980810"/>
      <w:bookmarkStart w:id="2179" w:name="_Toc36462611"/>
      <w:bookmarkStart w:id="2180" w:name="_Toc36462807"/>
      <w:bookmarkStart w:id="2181" w:name="_Toc43026051"/>
      <w:bookmarkStart w:id="2182" w:name="_Toc49763585"/>
      <w:bookmarkStart w:id="2183" w:name="_Toc56754281"/>
      <w:bookmarkStart w:id="2184" w:name="_Toc88743052"/>
      <w:bookmarkStart w:id="2185" w:name="_Toc101253962"/>
      <w:bookmarkStart w:id="2186" w:name="_Toc101254401"/>
      <w:bookmarkStart w:id="2187" w:name="_Toc104112113"/>
      <w:bookmarkStart w:id="2188" w:name="_Toc104192290"/>
      <w:bookmarkStart w:id="2189" w:name="_Toc104192854"/>
      <w:bookmarkStart w:id="2190" w:name="_Toc133336234"/>
      <w:bookmarkStart w:id="2191" w:name="_Toc143984723"/>
      <w:bookmarkStart w:id="2192" w:name="_Toc144147500"/>
      <w:bookmarkStart w:id="2193" w:name="_Toc153885294"/>
      <w:bookmarkStart w:id="2194" w:name="_Toc177547424"/>
      <w:bookmarkStart w:id="2195" w:name="_Toc200702808"/>
      <w:r w:rsidRPr="00F11966">
        <w:t>5.4.4.5</w:t>
      </w:r>
      <w:r w:rsidRPr="00F11966">
        <w:tab/>
        <w:t>Type: Ecgi</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196" w:name="_Toc24925843"/>
      <w:bookmarkStart w:id="2197" w:name="_Toc24926021"/>
      <w:bookmarkStart w:id="2198" w:name="_Toc24926197"/>
      <w:bookmarkStart w:id="2199" w:name="_Toc33964057"/>
      <w:bookmarkStart w:id="2200" w:name="_Toc33980811"/>
      <w:bookmarkStart w:id="2201" w:name="_Toc36462612"/>
      <w:bookmarkStart w:id="2202" w:name="_Toc36462808"/>
      <w:bookmarkStart w:id="2203" w:name="_Toc43026052"/>
      <w:bookmarkStart w:id="2204" w:name="_Toc49763586"/>
      <w:bookmarkStart w:id="2205" w:name="_Toc56754282"/>
      <w:bookmarkStart w:id="2206" w:name="_Toc88743053"/>
      <w:bookmarkStart w:id="2207" w:name="_Toc101253963"/>
      <w:bookmarkStart w:id="2208" w:name="_Toc101254402"/>
      <w:bookmarkStart w:id="2209" w:name="_Toc104112114"/>
      <w:bookmarkStart w:id="2210" w:name="_Toc104192291"/>
      <w:bookmarkStart w:id="2211" w:name="_Toc104192855"/>
      <w:bookmarkStart w:id="2212" w:name="_Toc133336235"/>
      <w:bookmarkStart w:id="2213" w:name="_Toc143984724"/>
      <w:bookmarkStart w:id="2214" w:name="_Toc144147501"/>
      <w:bookmarkStart w:id="2215" w:name="_Toc153885295"/>
      <w:bookmarkStart w:id="2216" w:name="_Toc177547425"/>
      <w:bookmarkStart w:id="2217" w:name="_Toc200702809"/>
      <w:r w:rsidRPr="00F11966">
        <w:t>5.4.4.6</w:t>
      </w:r>
      <w:r w:rsidRPr="00F11966">
        <w:tab/>
        <w:t>Type: Ncgi</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218" w:name="_Toc24925844"/>
      <w:bookmarkStart w:id="2219" w:name="_Toc24926022"/>
      <w:bookmarkStart w:id="2220" w:name="_Toc24926198"/>
      <w:bookmarkStart w:id="2221" w:name="_Toc33964058"/>
      <w:bookmarkStart w:id="2222" w:name="_Toc33980812"/>
      <w:bookmarkStart w:id="2223" w:name="_Toc36462613"/>
      <w:bookmarkStart w:id="2224" w:name="_Toc36462809"/>
      <w:bookmarkStart w:id="2225" w:name="_Toc43026053"/>
      <w:bookmarkStart w:id="2226" w:name="_Toc49763587"/>
      <w:bookmarkStart w:id="2227" w:name="_Toc56754283"/>
      <w:bookmarkStart w:id="2228" w:name="_Toc88743054"/>
      <w:bookmarkStart w:id="2229" w:name="_Toc101253964"/>
      <w:bookmarkStart w:id="2230" w:name="_Toc101254403"/>
      <w:bookmarkStart w:id="2231" w:name="_Toc104112115"/>
      <w:bookmarkStart w:id="2232" w:name="_Toc104192292"/>
      <w:bookmarkStart w:id="2233" w:name="_Toc104192856"/>
      <w:bookmarkStart w:id="2234" w:name="_Toc133336236"/>
      <w:bookmarkStart w:id="2235" w:name="_Toc143984725"/>
      <w:bookmarkStart w:id="2236" w:name="_Toc144147502"/>
      <w:bookmarkStart w:id="2237" w:name="_Toc153885296"/>
      <w:bookmarkStart w:id="2238" w:name="_Toc177547426"/>
      <w:bookmarkStart w:id="2239" w:name="_Toc200702810"/>
      <w:r w:rsidRPr="00F11966">
        <w:t>5.4.4.7</w:t>
      </w:r>
      <w:r w:rsidRPr="00F11966">
        <w:tab/>
        <w:t>Type: UserLocation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240" w:name="_Toc24925845"/>
      <w:bookmarkStart w:id="2241" w:name="_Toc24926023"/>
      <w:bookmarkStart w:id="2242" w:name="_Toc24926199"/>
      <w:bookmarkStart w:id="2243" w:name="_Toc33964059"/>
      <w:bookmarkStart w:id="2244" w:name="_Toc33980813"/>
      <w:bookmarkStart w:id="2245" w:name="_Toc36462614"/>
      <w:bookmarkStart w:id="2246" w:name="_Toc36462810"/>
      <w:bookmarkStart w:id="2247" w:name="_Toc43026054"/>
      <w:bookmarkStart w:id="2248" w:name="_Toc49763588"/>
      <w:bookmarkStart w:id="2249" w:name="_Toc56754284"/>
      <w:bookmarkStart w:id="2250" w:name="_Toc88743055"/>
      <w:bookmarkStart w:id="2251" w:name="_Toc101253965"/>
      <w:bookmarkStart w:id="2252" w:name="_Toc101254404"/>
      <w:bookmarkStart w:id="2253" w:name="_Toc104112116"/>
      <w:bookmarkStart w:id="2254" w:name="_Toc104192293"/>
      <w:bookmarkStart w:id="2255" w:name="_Toc104192857"/>
      <w:bookmarkStart w:id="2256" w:name="_Toc133336237"/>
      <w:bookmarkStart w:id="2257" w:name="_Toc143984726"/>
      <w:bookmarkStart w:id="2258" w:name="_Toc144147503"/>
      <w:bookmarkStart w:id="2259" w:name="_Toc153885297"/>
      <w:bookmarkStart w:id="2260" w:name="_Toc177547427"/>
      <w:bookmarkStart w:id="2261" w:name="_Toc200702811"/>
      <w:r w:rsidRPr="00F11966">
        <w:t>5.4.4.8</w:t>
      </w:r>
      <w:r w:rsidRPr="00F11966">
        <w:tab/>
        <w:t>Type: EutraLocation</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262" w:name="_Toc24925846"/>
      <w:bookmarkStart w:id="2263" w:name="_Toc24926024"/>
      <w:bookmarkStart w:id="2264" w:name="_Toc24926200"/>
      <w:bookmarkStart w:id="2265" w:name="_Toc33964060"/>
      <w:bookmarkStart w:id="2266" w:name="_Toc33980814"/>
      <w:bookmarkStart w:id="2267" w:name="_Toc36462615"/>
      <w:bookmarkStart w:id="2268" w:name="_Toc36462811"/>
      <w:bookmarkStart w:id="2269" w:name="_Toc43026055"/>
      <w:bookmarkStart w:id="2270" w:name="_Toc49763589"/>
      <w:bookmarkStart w:id="2271" w:name="_Toc56754285"/>
      <w:bookmarkStart w:id="2272" w:name="_Toc88743056"/>
      <w:bookmarkStart w:id="2273" w:name="_Toc101253966"/>
      <w:bookmarkStart w:id="2274" w:name="_Toc101254405"/>
      <w:bookmarkStart w:id="2275" w:name="_Toc104112117"/>
      <w:bookmarkStart w:id="2276" w:name="_Toc104192294"/>
      <w:bookmarkStart w:id="2277" w:name="_Toc104192858"/>
      <w:bookmarkStart w:id="2278" w:name="_Toc133336238"/>
      <w:bookmarkStart w:id="2279" w:name="_Toc143984727"/>
      <w:bookmarkStart w:id="2280" w:name="_Toc144147504"/>
      <w:bookmarkStart w:id="2281" w:name="_Toc153885298"/>
      <w:bookmarkStart w:id="2282" w:name="_Toc177547428"/>
      <w:bookmarkStart w:id="2283" w:name="_Toc200702812"/>
      <w:r w:rsidRPr="00F11966">
        <w:t>5.4.4.9</w:t>
      </w:r>
      <w:r w:rsidRPr="00F11966">
        <w:tab/>
        <w:t>Type: NrLocation</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284"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284"/>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285" w:name="_Toc24925847"/>
      <w:bookmarkStart w:id="2286" w:name="_Toc24926025"/>
      <w:bookmarkStart w:id="2287" w:name="_Toc24926201"/>
      <w:bookmarkStart w:id="2288" w:name="_Toc33964061"/>
      <w:bookmarkStart w:id="2289" w:name="_Toc33980815"/>
      <w:bookmarkStart w:id="2290" w:name="_Toc36462616"/>
      <w:bookmarkStart w:id="2291" w:name="_Toc36462812"/>
      <w:bookmarkStart w:id="2292" w:name="_Toc43026056"/>
      <w:bookmarkStart w:id="2293" w:name="_Toc49763590"/>
      <w:bookmarkStart w:id="2294" w:name="_Toc56754286"/>
      <w:bookmarkStart w:id="2295" w:name="_Toc88743057"/>
      <w:bookmarkStart w:id="2296" w:name="_Toc101253967"/>
      <w:bookmarkStart w:id="2297" w:name="_Toc101254406"/>
      <w:bookmarkStart w:id="2298" w:name="_Toc104112118"/>
      <w:bookmarkStart w:id="2299" w:name="_Toc104192295"/>
      <w:bookmarkStart w:id="2300" w:name="_Toc104192859"/>
      <w:bookmarkStart w:id="2301" w:name="_Toc133336239"/>
      <w:bookmarkStart w:id="2302" w:name="_Toc143984728"/>
      <w:bookmarkStart w:id="2303" w:name="_Toc144147505"/>
      <w:bookmarkStart w:id="2304" w:name="_Toc153885299"/>
      <w:bookmarkStart w:id="2305" w:name="_Toc177547429"/>
      <w:bookmarkStart w:id="2306" w:name="_Toc200702813"/>
      <w:r w:rsidRPr="00F11966">
        <w:t>5.4.4.10</w:t>
      </w:r>
      <w:r w:rsidRPr="00F11966">
        <w:tab/>
        <w:t>Type: N3gaLocation</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0E2DE8F0"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C173F5">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21BA76BB"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35B1087C" w:rsidR="00E92CBF" w:rsidRPr="00F11966" w:rsidRDefault="00E92CBF" w:rsidP="00AA7DB8">
            <w:pPr>
              <w:pStyle w:val="TAL"/>
              <w:rPr>
                <w:rFonts w:cs="Arial"/>
                <w:szCs w:val="18"/>
              </w:rPr>
            </w:pPr>
            <w:r w:rsidRPr="00F11966">
              <w:rPr>
                <w:rFonts w:cs="Arial"/>
                <w:szCs w:val="18"/>
              </w:rPr>
              <w:t xml:space="preserve">The </w:t>
            </w:r>
            <w:r w:rsidR="00C173F5" w:rsidRPr="00F11966">
              <w:rPr>
                <w:rFonts w:cs="Arial"/>
                <w:szCs w:val="18"/>
              </w:rPr>
              <w:t>ueI</w:t>
            </w:r>
            <w:r w:rsidR="00C173F5">
              <w:rPr>
                <w:rFonts w:cs="Arial"/>
                <w:szCs w:val="18"/>
              </w:rPr>
              <w:t>p</w:t>
            </w:r>
            <w:r w:rsidR="00C173F5" w:rsidRPr="00F11966">
              <w:rPr>
                <w:rFonts w:cs="Arial"/>
                <w:szCs w:val="18"/>
              </w:rPr>
              <w:t xml:space="preserve">v4Addr </w:t>
            </w:r>
            <w:r w:rsidRPr="00F11966">
              <w:rPr>
                <w:rFonts w:cs="Arial"/>
                <w:szCs w:val="18"/>
              </w:rPr>
              <w:t xml:space="preserve">or the </w:t>
            </w:r>
            <w:r w:rsidR="00C173F5" w:rsidRPr="00F11966">
              <w:rPr>
                <w:rFonts w:cs="Arial"/>
                <w:szCs w:val="18"/>
              </w:rPr>
              <w:t>ueI</w:t>
            </w:r>
            <w:r w:rsidR="00C173F5">
              <w:rPr>
                <w:rFonts w:cs="Arial"/>
                <w:szCs w:val="18"/>
              </w:rPr>
              <w:t>p</w:t>
            </w:r>
            <w:r w:rsidR="00C173F5"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6E71FAE2" w:rsidR="00E92CBF" w:rsidRPr="00F11966" w:rsidRDefault="00E92CBF" w:rsidP="00AA7DB8">
            <w:pPr>
              <w:pStyle w:val="TAL"/>
              <w:rPr>
                <w:rFonts w:cs="Arial"/>
                <w:szCs w:val="18"/>
              </w:rPr>
            </w:pPr>
            <w:r w:rsidRPr="00F11966">
              <w:rPr>
                <w:rFonts w:cs="Arial"/>
                <w:szCs w:val="18"/>
              </w:rPr>
              <w:t>UDP or TCP source port number. It shall be present if the UE</w:t>
            </w:r>
            <w:r w:rsidR="00C173F5">
              <w:rPr>
                <w:rFonts w:cs="Arial"/>
                <w:szCs w:val="18"/>
              </w:rPr>
              <w:t>/</w:t>
            </w:r>
            <w:r w:rsidR="00C173F5" w:rsidRPr="00F11966">
              <w:rPr>
                <w:rFonts w:cs="Arial"/>
                <w:szCs w:val="18"/>
              </w:rPr>
              <w:t>N5CW</w:t>
            </w:r>
            <w:r w:rsidRPr="00F11966">
              <w:rPr>
                <w:rFonts w:cs="Arial"/>
                <w:szCs w:val="18"/>
              </w:rPr>
              <w:t xml:space="preserve"> is accessing the 5GC via a trusted or untrusted non-3GPP access and NAT is detected</w:t>
            </w:r>
            <w:r w:rsidR="00C173F5">
              <w:rPr>
                <w:rFonts w:cs="Arial"/>
                <w:szCs w:val="18"/>
              </w:rPr>
              <w:t xml:space="preserve"> and the </w:t>
            </w:r>
            <w:r w:rsidR="00C173F5"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209927FC" w:rsidR="00DD3687" w:rsidRPr="00F11966" w:rsidRDefault="00DD3687" w:rsidP="00DD3687">
            <w:pPr>
              <w:pStyle w:val="TAL"/>
              <w:rPr>
                <w:rFonts w:cs="Arial"/>
                <w:szCs w:val="18"/>
              </w:rPr>
            </w:pPr>
            <w:r>
              <w:rPr>
                <w:rFonts w:cs="Arial"/>
                <w:szCs w:val="18"/>
              </w:rPr>
              <w:t>The absence of this IE indicates that the transport protocol used by the UE</w:t>
            </w:r>
            <w:r w:rsidR="00C173F5" w:rsidRPr="00F11966">
              <w:rPr>
                <w:rFonts w:cs="Arial"/>
                <w:szCs w:val="18"/>
              </w:rPr>
              <w:t>/N5CW</w:t>
            </w:r>
            <w:r>
              <w:rPr>
                <w:rFonts w:cs="Arial"/>
                <w:szCs w:val="18"/>
              </w:rPr>
              <w:t xml:space="preserv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0158E942"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C173F5">
              <w:rPr>
                <w:rFonts w:cs="Arial"/>
                <w:szCs w:val="18"/>
              </w:rPr>
              <w:t xml:space="preserve"> </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307" w:name="_Toc24925848"/>
      <w:bookmarkStart w:id="2308" w:name="_Toc24926026"/>
      <w:bookmarkStart w:id="2309" w:name="_Toc24926202"/>
      <w:bookmarkStart w:id="2310" w:name="_Toc33964062"/>
      <w:bookmarkStart w:id="2311" w:name="_Toc33980816"/>
      <w:bookmarkStart w:id="2312" w:name="_Toc36462617"/>
      <w:bookmarkStart w:id="2313" w:name="_Toc36462813"/>
      <w:bookmarkStart w:id="2314" w:name="_Toc43026057"/>
      <w:bookmarkStart w:id="2315" w:name="_Toc49763591"/>
      <w:bookmarkStart w:id="2316" w:name="_Toc56754287"/>
      <w:bookmarkStart w:id="2317" w:name="_Toc88743058"/>
      <w:bookmarkStart w:id="2318" w:name="_Toc101253968"/>
      <w:bookmarkStart w:id="2319" w:name="_Toc101254407"/>
      <w:bookmarkStart w:id="2320" w:name="_Toc104112119"/>
      <w:bookmarkStart w:id="2321" w:name="_Toc104192296"/>
      <w:bookmarkStart w:id="2322" w:name="_Toc104192860"/>
      <w:bookmarkStart w:id="2323" w:name="_Toc133336240"/>
      <w:bookmarkStart w:id="2324" w:name="_Toc143984729"/>
      <w:bookmarkStart w:id="2325" w:name="_Toc144147506"/>
      <w:bookmarkStart w:id="2326" w:name="_Toc153885300"/>
      <w:bookmarkStart w:id="2327" w:name="_Toc177547430"/>
      <w:bookmarkStart w:id="2328" w:name="_Toc200702814"/>
      <w:r w:rsidRPr="00F11966">
        <w:t>5.4.4.11</w:t>
      </w:r>
      <w:r w:rsidRPr="00F11966">
        <w:tab/>
        <w:t>Type: UpSecurity</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329" w:name="_Toc24925849"/>
      <w:bookmarkStart w:id="2330" w:name="_Toc24926027"/>
      <w:bookmarkStart w:id="2331" w:name="_Toc24926203"/>
      <w:bookmarkStart w:id="2332" w:name="_Toc33964063"/>
      <w:bookmarkStart w:id="2333" w:name="_Toc33980817"/>
      <w:bookmarkStart w:id="2334" w:name="_Toc36462618"/>
      <w:bookmarkStart w:id="2335" w:name="_Toc36462814"/>
      <w:bookmarkStart w:id="2336" w:name="_Toc43026058"/>
      <w:bookmarkStart w:id="2337" w:name="_Toc49763592"/>
      <w:bookmarkStart w:id="2338" w:name="_Toc56754288"/>
      <w:bookmarkStart w:id="2339" w:name="_Toc88743059"/>
      <w:bookmarkStart w:id="2340" w:name="_Toc101253969"/>
      <w:bookmarkStart w:id="2341" w:name="_Toc101254408"/>
      <w:bookmarkStart w:id="2342" w:name="_Toc104112120"/>
      <w:bookmarkStart w:id="2343" w:name="_Toc104192297"/>
      <w:bookmarkStart w:id="2344" w:name="_Toc104192861"/>
      <w:bookmarkStart w:id="2345" w:name="_Toc133336241"/>
      <w:bookmarkStart w:id="2346" w:name="_Toc143984730"/>
      <w:bookmarkStart w:id="2347" w:name="_Toc144147507"/>
      <w:bookmarkStart w:id="2348" w:name="_Toc153885301"/>
      <w:bookmarkStart w:id="2349" w:name="_Toc177547431"/>
      <w:bookmarkStart w:id="2350" w:name="_Toc200702815"/>
      <w:r w:rsidRPr="00F11966">
        <w:t>5.4.4.12</w:t>
      </w:r>
      <w:r w:rsidRPr="00F11966">
        <w:tab/>
        <w:t xml:space="preserve">Type: </w:t>
      </w:r>
      <w:r w:rsidRPr="00F11966">
        <w:rPr>
          <w:lang w:eastAsia="zh-CN"/>
        </w:rPr>
        <w:t>NgApCause</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351"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351"/>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352" w:name="_Toc24925850"/>
      <w:bookmarkStart w:id="2353" w:name="_Toc24926028"/>
      <w:bookmarkStart w:id="2354" w:name="_Toc24926204"/>
      <w:bookmarkStart w:id="2355" w:name="_Toc33964064"/>
      <w:bookmarkStart w:id="2356" w:name="_Toc33980818"/>
      <w:bookmarkStart w:id="2357" w:name="_Toc36462619"/>
      <w:bookmarkStart w:id="2358" w:name="_Toc36462815"/>
      <w:bookmarkStart w:id="2359" w:name="_Toc43026059"/>
      <w:bookmarkStart w:id="2360" w:name="_Toc49763593"/>
      <w:bookmarkStart w:id="2361" w:name="_Toc56754289"/>
      <w:bookmarkStart w:id="2362" w:name="_Toc88743060"/>
      <w:bookmarkStart w:id="2363" w:name="_Toc101253970"/>
      <w:bookmarkStart w:id="2364" w:name="_Toc101254409"/>
      <w:bookmarkStart w:id="2365" w:name="_Toc104112121"/>
      <w:bookmarkStart w:id="2366" w:name="_Toc104192298"/>
      <w:bookmarkStart w:id="2367" w:name="_Toc104192862"/>
      <w:bookmarkStart w:id="2368" w:name="_Toc133336242"/>
      <w:bookmarkStart w:id="2369" w:name="_Toc143984731"/>
      <w:bookmarkStart w:id="2370" w:name="_Toc144147508"/>
      <w:bookmarkStart w:id="2371" w:name="_Toc153885302"/>
      <w:bookmarkStart w:id="2372" w:name="_Toc177547432"/>
      <w:bookmarkStart w:id="2373" w:name="_Toc200702816"/>
      <w:r w:rsidRPr="00F11966">
        <w:t>5.4.4.13</w:t>
      </w:r>
      <w:r w:rsidRPr="00F11966">
        <w:tab/>
        <w:t xml:space="preserve">Type: </w:t>
      </w:r>
      <w:r w:rsidRPr="00F11966">
        <w:rPr>
          <w:noProof/>
        </w:rPr>
        <w:t>BackupAmfInfo</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374" w:name="_Toc24925851"/>
      <w:bookmarkStart w:id="2375" w:name="_Toc24926029"/>
      <w:bookmarkStart w:id="2376" w:name="_Toc24926205"/>
      <w:bookmarkStart w:id="2377" w:name="_Toc33964065"/>
      <w:bookmarkStart w:id="2378" w:name="_Toc33980819"/>
      <w:bookmarkStart w:id="2379" w:name="_Toc36462620"/>
      <w:bookmarkStart w:id="2380" w:name="_Toc36462816"/>
      <w:bookmarkStart w:id="2381" w:name="_Toc43026060"/>
      <w:bookmarkStart w:id="2382" w:name="_Toc49763594"/>
      <w:bookmarkStart w:id="2383" w:name="_Toc56754290"/>
      <w:bookmarkStart w:id="2384" w:name="_Toc88743061"/>
      <w:bookmarkStart w:id="2385" w:name="_Toc101253971"/>
      <w:bookmarkStart w:id="2386" w:name="_Toc101254410"/>
      <w:bookmarkStart w:id="2387" w:name="_Toc104112122"/>
      <w:bookmarkStart w:id="2388" w:name="_Toc104192299"/>
      <w:bookmarkStart w:id="2389" w:name="_Toc104192863"/>
      <w:bookmarkStart w:id="2390" w:name="_Toc133336243"/>
      <w:bookmarkStart w:id="2391" w:name="_Toc143984732"/>
      <w:bookmarkStart w:id="2392" w:name="_Toc144147509"/>
      <w:bookmarkStart w:id="2393" w:name="_Toc153885303"/>
      <w:bookmarkStart w:id="2394" w:name="_Toc177547433"/>
      <w:bookmarkStart w:id="2395" w:name="_Toc200702817"/>
      <w:r w:rsidRPr="00F11966">
        <w:t>5.4.4.14</w:t>
      </w:r>
      <w:r w:rsidRPr="00F11966">
        <w:tab/>
        <w:t xml:space="preserve">Type: </w:t>
      </w:r>
      <w:r w:rsidRPr="00F11966">
        <w:rPr>
          <w:lang w:eastAsia="zh-CN"/>
        </w:rPr>
        <w:t>RefToBinaryData</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396" w:name="_Toc24925852"/>
      <w:bookmarkStart w:id="2397" w:name="_Toc24926030"/>
      <w:bookmarkStart w:id="2398" w:name="_Toc24926206"/>
      <w:bookmarkStart w:id="2399" w:name="_Toc33964066"/>
      <w:bookmarkStart w:id="2400" w:name="_Toc33980820"/>
      <w:bookmarkStart w:id="2401" w:name="_Toc36462621"/>
      <w:bookmarkStart w:id="2402" w:name="_Toc36462817"/>
      <w:bookmarkStart w:id="2403" w:name="_Toc43026061"/>
      <w:bookmarkStart w:id="2404" w:name="_Toc49763595"/>
      <w:bookmarkStart w:id="2405" w:name="_Toc56754291"/>
      <w:bookmarkStart w:id="2406" w:name="_Toc88743062"/>
      <w:bookmarkStart w:id="2407" w:name="_Toc101253972"/>
      <w:bookmarkStart w:id="2408" w:name="_Toc101254411"/>
      <w:bookmarkStart w:id="2409" w:name="_Toc104112123"/>
      <w:bookmarkStart w:id="2410" w:name="_Toc104192300"/>
      <w:bookmarkStart w:id="2411" w:name="_Toc104192864"/>
      <w:bookmarkStart w:id="2412" w:name="_Toc133336244"/>
      <w:bookmarkStart w:id="2413" w:name="_Toc143984733"/>
      <w:bookmarkStart w:id="2414" w:name="_Toc144147510"/>
      <w:bookmarkStart w:id="2415" w:name="_Toc153885304"/>
      <w:bookmarkStart w:id="2416" w:name="_Toc177547434"/>
      <w:bookmarkStart w:id="2417" w:name="_Toc200702818"/>
      <w:r w:rsidRPr="00F11966">
        <w:t>5.4.4.15</w:t>
      </w:r>
      <w:r w:rsidRPr="00F11966">
        <w:tab/>
        <w:t>Type RouteToLocation</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418" w:name="_Toc24925853"/>
      <w:bookmarkStart w:id="2419" w:name="_Toc24926031"/>
      <w:bookmarkStart w:id="2420" w:name="_Toc24926207"/>
      <w:bookmarkStart w:id="2421" w:name="_Toc33964067"/>
      <w:bookmarkStart w:id="2422" w:name="_Toc33980821"/>
      <w:bookmarkStart w:id="2423" w:name="_Toc36462622"/>
      <w:bookmarkStart w:id="2424" w:name="_Toc36462818"/>
      <w:bookmarkStart w:id="2425" w:name="_Toc43026062"/>
      <w:bookmarkStart w:id="2426" w:name="_Toc49763596"/>
      <w:bookmarkStart w:id="2427" w:name="_Toc56754292"/>
      <w:bookmarkStart w:id="2428" w:name="_Toc88743063"/>
      <w:bookmarkStart w:id="2429" w:name="_Toc101253973"/>
      <w:bookmarkStart w:id="2430" w:name="_Toc101254412"/>
      <w:bookmarkStart w:id="2431" w:name="_Toc104112124"/>
      <w:bookmarkStart w:id="2432" w:name="_Toc104192301"/>
      <w:bookmarkStart w:id="2433" w:name="_Toc104192865"/>
      <w:bookmarkStart w:id="2434" w:name="_Toc133336245"/>
      <w:bookmarkStart w:id="2435" w:name="_Toc143984734"/>
      <w:bookmarkStart w:id="2436" w:name="_Toc144147511"/>
      <w:bookmarkStart w:id="2437" w:name="_Toc153885305"/>
      <w:bookmarkStart w:id="2438" w:name="_Toc177547435"/>
      <w:bookmarkStart w:id="2439" w:name="_Toc200702819"/>
      <w:r w:rsidRPr="00F11966">
        <w:t>5.4.4.16</w:t>
      </w:r>
      <w:r w:rsidRPr="00F11966">
        <w:tab/>
        <w:t>Type RouteInformation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440" w:name="_Toc24925854"/>
      <w:bookmarkStart w:id="2441" w:name="_Toc24926032"/>
      <w:bookmarkStart w:id="2442" w:name="_Toc24926208"/>
      <w:bookmarkStart w:id="2443" w:name="_Toc33964068"/>
      <w:bookmarkStart w:id="2444" w:name="_Toc33980822"/>
      <w:bookmarkStart w:id="2445" w:name="_Toc36462623"/>
      <w:bookmarkStart w:id="2446" w:name="_Toc36462819"/>
      <w:bookmarkStart w:id="2447" w:name="_Toc43026063"/>
      <w:bookmarkStart w:id="2448" w:name="_Toc49763597"/>
      <w:bookmarkStart w:id="2449" w:name="_Toc56754293"/>
      <w:bookmarkStart w:id="2450" w:name="_Toc88743064"/>
      <w:bookmarkStart w:id="2451" w:name="_Toc101253974"/>
      <w:bookmarkStart w:id="2452" w:name="_Toc101254413"/>
      <w:bookmarkStart w:id="2453" w:name="_Toc104112125"/>
      <w:bookmarkStart w:id="2454" w:name="_Toc104192302"/>
      <w:bookmarkStart w:id="2455" w:name="_Toc104192866"/>
      <w:bookmarkStart w:id="2456" w:name="_Toc133336246"/>
      <w:bookmarkStart w:id="2457" w:name="_Toc143984735"/>
      <w:bookmarkStart w:id="2458" w:name="_Toc144147512"/>
      <w:bookmarkStart w:id="2459" w:name="_Toc153885306"/>
      <w:bookmarkStart w:id="2460" w:name="_Toc177547436"/>
      <w:bookmarkStart w:id="2461" w:name="_Toc200702820"/>
      <w:r w:rsidRPr="00F11966">
        <w:t>5.4.4.17</w:t>
      </w:r>
      <w:r w:rsidRPr="00F11966">
        <w:tab/>
        <w:t>Type: Area</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462" w:name="_Toc24925855"/>
      <w:bookmarkStart w:id="2463" w:name="_Toc24926033"/>
      <w:bookmarkStart w:id="2464" w:name="_Toc24926209"/>
      <w:bookmarkStart w:id="2465" w:name="_Toc33964069"/>
      <w:bookmarkStart w:id="2466" w:name="_Toc33980823"/>
      <w:bookmarkStart w:id="2467" w:name="_Toc36462624"/>
      <w:bookmarkStart w:id="2468" w:name="_Toc36462820"/>
      <w:bookmarkStart w:id="2469" w:name="_Toc43026064"/>
      <w:bookmarkStart w:id="2470" w:name="_Toc49763598"/>
      <w:bookmarkStart w:id="2471" w:name="_Toc56754294"/>
      <w:bookmarkStart w:id="2472" w:name="_Toc88743065"/>
      <w:bookmarkStart w:id="2473" w:name="_Toc101253975"/>
      <w:bookmarkStart w:id="2474" w:name="_Toc101254414"/>
      <w:bookmarkStart w:id="2475" w:name="_Toc104112126"/>
      <w:bookmarkStart w:id="2476" w:name="_Toc104192303"/>
      <w:bookmarkStart w:id="2477" w:name="_Toc104192867"/>
      <w:bookmarkStart w:id="2478" w:name="_Toc133336247"/>
      <w:bookmarkStart w:id="2479" w:name="_Toc143984736"/>
      <w:bookmarkStart w:id="2480" w:name="_Toc144147513"/>
      <w:bookmarkStart w:id="2481" w:name="_Toc153885307"/>
      <w:bookmarkStart w:id="2482" w:name="_Toc177547437"/>
      <w:bookmarkStart w:id="2483" w:name="_Toc200702821"/>
      <w:r w:rsidRPr="00F11966">
        <w:t>5.4.4.18</w:t>
      </w:r>
      <w:r w:rsidRPr="00F11966">
        <w:tab/>
        <w:t>Type: ServiceAreaRestriction</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484"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485" w:name="_MCCTEMPBM_CRPT84370048___2"/>
            <w:bookmarkEnd w:id="2484"/>
            <w:bookmarkEnd w:id="2485"/>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486" w:name="_Toc24925856"/>
      <w:bookmarkStart w:id="2487" w:name="_Toc24926034"/>
      <w:bookmarkStart w:id="2488" w:name="_Toc24926210"/>
      <w:bookmarkStart w:id="2489" w:name="_Toc33964070"/>
      <w:bookmarkStart w:id="2490" w:name="_Toc33980824"/>
      <w:bookmarkStart w:id="2491" w:name="_Toc36462625"/>
      <w:bookmarkStart w:id="2492" w:name="_Toc36462821"/>
      <w:bookmarkStart w:id="2493" w:name="_Toc43026065"/>
      <w:bookmarkStart w:id="2494" w:name="_Toc49763599"/>
      <w:bookmarkStart w:id="2495" w:name="_Toc56754295"/>
      <w:bookmarkStart w:id="2496" w:name="_Toc88743066"/>
      <w:bookmarkStart w:id="2497" w:name="_Toc101253976"/>
      <w:bookmarkStart w:id="2498" w:name="_Toc101254415"/>
      <w:bookmarkStart w:id="2499" w:name="_Toc104112127"/>
      <w:bookmarkStart w:id="2500" w:name="_Toc104192304"/>
      <w:bookmarkStart w:id="2501" w:name="_Toc104192868"/>
      <w:bookmarkStart w:id="2502" w:name="_Toc133336248"/>
      <w:bookmarkStart w:id="2503" w:name="_Toc143984737"/>
      <w:bookmarkStart w:id="2504" w:name="_Toc144147514"/>
      <w:bookmarkStart w:id="2505" w:name="_Toc153885308"/>
      <w:bookmarkStart w:id="2506" w:name="_Toc177547438"/>
      <w:bookmarkStart w:id="2507" w:name="_Toc200702822"/>
      <w:r w:rsidRPr="00F11966">
        <w:t>5.4.4.19</w:t>
      </w:r>
      <w:r w:rsidRPr="00F11966">
        <w:tab/>
        <w:t>Type: PlmnIdRm</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508" w:name="_Toc24925857"/>
      <w:bookmarkStart w:id="2509" w:name="_Toc24926035"/>
      <w:bookmarkStart w:id="2510" w:name="_Toc24926211"/>
      <w:bookmarkStart w:id="2511" w:name="_Toc33964071"/>
      <w:bookmarkStart w:id="2512" w:name="_Toc33980825"/>
      <w:bookmarkStart w:id="2513" w:name="_Toc36462626"/>
      <w:bookmarkStart w:id="2514" w:name="_Toc36462822"/>
      <w:bookmarkStart w:id="2515" w:name="_Toc43026066"/>
      <w:bookmarkStart w:id="2516" w:name="_Toc49763600"/>
      <w:bookmarkStart w:id="2517" w:name="_Toc56754296"/>
      <w:bookmarkStart w:id="2518" w:name="_Toc88743067"/>
      <w:bookmarkStart w:id="2519" w:name="_Toc101253977"/>
      <w:bookmarkStart w:id="2520" w:name="_Toc101254416"/>
      <w:bookmarkStart w:id="2521" w:name="_Toc104112128"/>
      <w:bookmarkStart w:id="2522" w:name="_Toc104192305"/>
      <w:bookmarkStart w:id="2523" w:name="_Toc104192869"/>
      <w:bookmarkStart w:id="2524" w:name="_Toc133336249"/>
      <w:bookmarkStart w:id="2525" w:name="_Toc143984738"/>
      <w:bookmarkStart w:id="2526" w:name="_Toc144147515"/>
      <w:bookmarkStart w:id="2527" w:name="_Toc153885309"/>
      <w:bookmarkStart w:id="2528" w:name="_Toc177547439"/>
      <w:bookmarkStart w:id="2529" w:name="_Toc200702823"/>
      <w:r w:rsidRPr="00F11966">
        <w:t>5.4.4.20</w:t>
      </w:r>
      <w:r w:rsidRPr="00F11966">
        <w:tab/>
        <w:t>Type: TaiRm</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530" w:name="_Toc24925858"/>
      <w:bookmarkStart w:id="2531" w:name="_Toc24926036"/>
      <w:bookmarkStart w:id="2532" w:name="_Toc24926212"/>
      <w:bookmarkStart w:id="2533" w:name="_Toc33964072"/>
      <w:bookmarkStart w:id="2534" w:name="_Toc33980826"/>
      <w:bookmarkStart w:id="2535" w:name="_Toc36462627"/>
      <w:bookmarkStart w:id="2536" w:name="_Toc36462823"/>
      <w:bookmarkStart w:id="2537" w:name="_Toc43026067"/>
      <w:bookmarkStart w:id="2538" w:name="_Toc49763601"/>
      <w:bookmarkStart w:id="2539" w:name="_Toc56754297"/>
      <w:bookmarkStart w:id="2540" w:name="_Toc88743068"/>
      <w:bookmarkStart w:id="2541" w:name="_Toc101253978"/>
      <w:bookmarkStart w:id="2542" w:name="_Toc101254417"/>
      <w:bookmarkStart w:id="2543" w:name="_Toc104112129"/>
      <w:bookmarkStart w:id="2544" w:name="_Toc104192306"/>
      <w:bookmarkStart w:id="2545" w:name="_Toc104192870"/>
      <w:bookmarkStart w:id="2546" w:name="_Toc133336250"/>
      <w:bookmarkStart w:id="2547" w:name="_Toc143984739"/>
      <w:bookmarkStart w:id="2548" w:name="_Toc144147516"/>
      <w:bookmarkStart w:id="2549" w:name="_Toc153885310"/>
      <w:bookmarkStart w:id="2550" w:name="_Toc177547440"/>
      <w:bookmarkStart w:id="2551" w:name="_Toc200702824"/>
      <w:r w:rsidRPr="00F11966">
        <w:t>5.4.4.21</w:t>
      </w:r>
      <w:r w:rsidRPr="00F11966">
        <w:tab/>
        <w:t>Type: EcgiRm</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552" w:name="_Toc24925859"/>
      <w:bookmarkStart w:id="2553" w:name="_Toc24926037"/>
      <w:bookmarkStart w:id="2554" w:name="_Toc24926213"/>
      <w:bookmarkStart w:id="2555" w:name="_Toc33964073"/>
      <w:bookmarkStart w:id="2556" w:name="_Toc33980827"/>
      <w:bookmarkStart w:id="2557" w:name="_Toc36462628"/>
      <w:bookmarkStart w:id="2558" w:name="_Toc36462824"/>
      <w:bookmarkStart w:id="2559" w:name="_Toc43026068"/>
      <w:bookmarkStart w:id="2560" w:name="_Toc49763602"/>
      <w:bookmarkStart w:id="2561" w:name="_Toc56754298"/>
      <w:bookmarkStart w:id="2562" w:name="_Toc88743069"/>
      <w:bookmarkStart w:id="2563" w:name="_Toc101253979"/>
      <w:bookmarkStart w:id="2564" w:name="_Toc101254418"/>
      <w:bookmarkStart w:id="2565" w:name="_Toc104112130"/>
      <w:bookmarkStart w:id="2566" w:name="_Toc104192307"/>
      <w:bookmarkStart w:id="2567" w:name="_Toc104192871"/>
      <w:bookmarkStart w:id="2568" w:name="_Toc133336251"/>
      <w:bookmarkStart w:id="2569" w:name="_Toc143984740"/>
      <w:bookmarkStart w:id="2570" w:name="_Toc144147517"/>
      <w:bookmarkStart w:id="2571" w:name="_Toc153885311"/>
      <w:bookmarkStart w:id="2572" w:name="_Toc177547441"/>
      <w:bookmarkStart w:id="2573" w:name="_Toc200702825"/>
      <w:r w:rsidRPr="00F11966">
        <w:t>5.4.4.22</w:t>
      </w:r>
      <w:r w:rsidRPr="00F11966">
        <w:tab/>
        <w:t>Type: NcgiRm</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574" w:name="_Toc24925860"/>
      <w:bookmarkStart w:id="2575" w:name="_Toc24926038"/>
      <w:bookmarkStart w:id="2576" w:name="_Toc24926214"/>
      <w:bookmarkStart w:id="2577" w:name="_Toc33964074"/>
      <w:bookmarkStart w:id="2578" w:name="_Toc33980828"/>
      <w:bookmarkStart w:id="2579" w:name="_Toc36462629"/>
      <w:bookmarkStart w:id="2580" w:name="_Toc36462825"/>
      <w:bookmarkStart w:id="2581" w:name="_Toc43026069"/>
      <w:bookmarkStart w:id="2582" w:name="_Toc49763603"/>
      <w:bookmarkStart w:id="2583" w:name="_Toc56754299"/>
      <w:bookmarkStart w:id="2584" w:name="_Toc88743070"/>
      <w:bookmarkStart w:id="2585" w:name="_Toc101253980"/>
      <w:bookmarkStart w:id="2586" w:name="_Toc101254419"/>
      <w:bookmarkStart w:id="2587" w:name="_Toc104112131"/>
      <w:bookmarkStart w:id="2588" w:name="_Toc104192308"/>
      <w:bookmarkStart w:id="2589" w:name="_Toc104192872"/>
      <w:bookmarkStart w:id="2590" w:name="_Toc133336252"/>
      <w:bookmarkStart w:id="2591" w:name="_Toc143984741"/>
      <w:bookmarkStart w:id="2592" w:name="_Toc144147518"/>
      <w:bookmarkStart w:id="2593" w:name="_Toc153885312"/>
      <w:bookmarkStart w:id="2594" w:name="_Toc177547442"/>
      <w:bookmarkStart w:id="2595" w:name="_Toc200702826"/>
      <w:r w:rsidRPr="00F11966">
        <w:t>5.4.4.23</w:t>
      </w:r>
      <w:r w:rsidRPr="00F11966">
        <w:tab/>
        <w:t>Type: EutraLocationRm</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596" w:name="_Toc24925861"/>
      <w:bookmarkStart w:id="2597" w:name="_Toc24926039"/>
      <w:bookmarkStart w:id="2598" w:name="_Toc24926215"/>
      <w:bookmarkStart w:id="2599" w:name="_Toc33964075"/>
      <w:bookmarkStart w:id="2600" w:name="_Toc33980829"/>
      <w:bookmarkStart w:id="2601" w:name="_Toc36462630"/>
      <w:bookmarkStart w:id="2602" w:name="_Toc36462826"/>
      <w:bookmarkStart w:id="2603" w:name="_Toc43026070"/>
      <w:bookmarkStart w:id="2604" w:name="_Toc49763604"/>
      <w:bookmarkStart w:id="2605" w:name="_Toc56754300"/>
      <w:bookmarkStart w:id="2606" w:name="_Toc88743071"/>
      <w:bookmarkStart w:id="2607" w:name="_Toc101253981"/>
      <w:bookmarkStart w:id="2608" w:name="_Toc101254420"/>
      <w:bookmarkStart w:id="2609" w:name="_Toc104112132"/>
      <w:bookmarkStart w:id="2610" w:name="_Toc104192309"/>
      <w:bookmarkStart w:id="2611" w:name="_Toc104192873"/>
      <w:bookmarkStart w:id="2612" w:name="_Toc133336253"/>
      <w:bookmarkStart w:id="2613" w:name="_Toc143984742"/>
      <w:bookmarkStart w:id="2614" w:name="_Toc144147519"/>
      <w:bookmarkStart w:id="2615" w:name="_Toc153885313"/>
      <w:bookmarkStart w:id="2616" w:name="_Toc177547443"/>
      <w:bookmarkStart w:id="2617" w:name="_Toc200702827"/>
      <w:r w:rsidRPr="00F11966">
        <w:t>5.4.4.24</w:t>
      </w:r>
      <w:r w:rsidRPr="00F11966">
        <w:tab/>
        <w:t>Type: NrLocationRm</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618" w:name="_Toc24925862"/>
      <w:bookmarkStart w:id="2619" w:name="_Toc24926040"/>
      <w:bookmarkStart w:id="2620" w:name="_Toc24926216"/>
      <w:bookmarkStart w:id="2621" w:name="_Toc33964076"/>
      <w:bookmarkStart w:id="2622" w:name="_Toc33980830"/>
      <w:bookmarkStart w:id="2623" w:name="_Toc36462631"/>
      <w:bookmarkStart w:id="2624" w:name="_Toc36462827"/>
      <w:bookmarkStart w:id="2625" w:name="_Toc43026071"/>
      <w:bookmarkStart w:id="2626" w:name="_Toc49763605"/>
      <w:bookmarkStart w:id="2627" w:name="_Toc56754301"/>
      <w:bookmarkStart w:id="2628" w:name="_Toc88743072"/>
      <w:bookmarkStart w:id="2629" w:name="_Toc101253982"/>
      <w:bookmarkStart w:id="2630" w:name="_Toc101254421"/>
      <w:bookmarkStart w:id="2631" w:name="_Toc104112133"/>
      <w:bookmarkStart w:id="2632" w:name="_Toc104192310"/>
      <w:bookmarkStart w:id="2633" w:name="_Toc104192874"/>
      <w:bookmarkStart w:id="2634" w:name="_Toc133336254"/>
      <w:bookmarkStart w:id="2635" w:name="_Toc143984743"/>
      <w:bookmarkStart w:id="2636" w:name="_Toc144147520"/>
      <w:bookmarkStart w:id="2637" w:name="_Toc153885314"/>
      <w:bookmarkStart w:id="2638" w:name="_Toc177547444"/>
      <w:bookmarkStart w:id="2639" w:name="_Toc200702828"/>
      <w:r w:rsidRPr="00F11966">
        <w:t>5.4.4.25</w:t>
      </w:r>
      <w:r w:rsidRPr="00F11966">
        <w:tab/>
        <w:t>Type: UpSecurityRm</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640" w:name="_Toc24925863"/>
      <w:bookmarkStart w:id="2641" w:name="_Toc24926041"/>
      <w:bookmarkStart w:id="2642" w:name="_Toc24926217"/>
      <w:bookmarkStart w:id="2643" w:name="_Toc33964077"/>
      <w:bookmarkStart w:id="2644" w:name="_Toc33980831"/>
      <w:bookmarkStart w:id="2645" w:name="_Toc36462632"/>
      <w:bookmarkStart w:id="2646" w:name="_Toc36462828"/>
      <w:bookmarkStart w:id="2647" w:name="_Toc43026072"/>
      <w:bookmarkStart w:id="2648" w:name="_Toc49763606"/>
      <w:bookmarkStart w:id="2649" w:name="_Toc56754302"/>
      <w:bookmarkStart w:id="2650" w:name="_Toc88743073"/>
      <w:bookmarkStart w:id="2651" w:name="_Toc101253983"/>
      <w:bookmarkStart w:id="2652" w:name="_Toc101254422"/>
      <w:bookmarkStart w:id="2653" w:name="_Toc104112134"/>
      <w:bookmarkStart w:id="2654" w:name="_Toc104192311"/>
      <w:bookmarkStart w:id="2655" w:name="_Toc104192875"/>
      <w:bookmarkStart w:id="2656" w:name="_Toc133336255"/>
      <w:bookmarkStart w:id="2657" w:name="_Toc143984744"/>
      <w:bookmarkStart w:id="2658" w:name="_Toc144147521"/>
      <w:bookmarkStart w:id="2659" w:name="_Toc153885315"/>
      <w:bookmarkStart w:id="2660" w:name="_Toc177547445"/>
      <w:bookmarkStart w:id="2661" w:name="_Toc200702829"/>
      <w:r w:rsidRPr="00F11966">
        <w:t>5.4.4.26</w:t>
      </w:r>
      <w:r w:rsidRPr="00F11966">
        <w:tab/>
        <w:t xml:space="preserve">Type: </w:t>
      </w:r>
      <w:r w:rsidRPr="00F11966">
        <w:rPr>
          <w:lang w:eastAsia="zh-CN"/>
        </w:rPr>
        <w:t>RefToBinaryDataRm</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662" w:name="_Toc24925864"/>
      <w:bookmarkStart w:id="2663" w:name="_Toc24926042"/>
      <w:bookmarkStart w:id="2664" w:name="_Toc24926218"/>
      <w:bookmarkStart w:id="2665" w:name="_Toc33964078"/>
      <w:bookmarkStart w:id="2666" w:name="_Toc33980832"/>
      <w:bookmarkStart w:id="2667" w:name="_Toc36462633"/>
      <w:bookmarkStart w:id="2668" w:name="_Toc36462829"/>
      <w:bookmarkStart w:id="2669" w:name="_Toc43026073"/>
      <w:bookmarkStart w:id="2670" w:name="_Toc49763607"/>
      <w:bookmarkStart w:id="2671" w:name="_Toc56754303"/>
      <w:bookmarkStart w:id="2672" w:name="_Toc88743074"/>
      <w:bookmarkStart w:id="2673" w:name="_Toc101253984"/>
      <w:bookmarkStart w:id="2674" w:name="_Toc101254423"/>
      <w:bookmarkStart w:id="2675" w:name="_Toc104112135"/>
      <w:bookmarkStart w:id="2676" w:name="_Toc104192312"/>
      <w:bookmarkStart w:id="2677" w:name="_Toc104192876"/>
      <w:bookmarkStart w:id="2678" w:name="_Toc133336256"/>
      <w:bookmarkStart w:id="2679" w:name="_Toc143984745"/>
      <w:bookmarkStart w:id="2680" w:name="_Toc144147522"/>
      <w:bookmarkStart w:id="2681" w:name="_Toc153885316"/>
      <w:bookmarkStart w:id="2682" w:name="_Toc177547446"/>
      <w:bookmarkStart w:id="2683" w:name="_Toc200702830"/>
      <w:r w:rsidRPr="00F11966">
        <w:t>5.4.4.27</w:t>
      </w:r>
      <w:r w:rsidRPr="00F11966">
        <w:tab/>
        <w:t>Type: PresenceInfo</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684" w:name="_Toc24925865"/>
      <w:bookmarkStart w:id="2685" w:name="_Toc24926043"/>
      <w:bookmarkStart w:id="2686" w:name="_Toc24926219"/>
      <w:bookmarkStart w:id="2687" w:name="_Toc33964079"/>
      <w:bookmarkStart w:id="2688" w:name="_Toc33980833"/>
      <w:bookmarkStart w:id="2689" w:name="_Toc36462634"/>
      <w:bookmarkStart w:id="2690" w:name="_Toc36462830"/>
      <w:bookmarkStart w:id="2691" w:name="_Toc43026074"/>
      <w:bookmarkStart w:id="2692" w:name="_Toc49763608"/>
      <w:bookmarkStart w:id="2693" w:name="_Toc56754304"/>
      <w:bookmarkStart w:id="2694" w:name="_Toc88743075"/>
      <w:bookmarkStart w:id="2695" w:name="_Toc101253985"/>
      <w:bookmarkStart w:id="2696" w:name="_Toc101254424"/>
      <w:bookmarkStart w:id="2697" w:name="_Toc104112136"/>
      <w:bookmarkStart w:id="2698" w:name="_Toc104192313"/>
      <w:bookmarkStart w:id="2699" w:name="_Toc104192877"/>
      <w:bookmarkStart w:id="2700" w:name="_Toc133336257"/>
      <w:bookmarkStart w:id="2701" w:name="_Toc143984746"/>
      <w:bookmarkStart w:id="2702" w:name="_Toc144147523"/>
      <w:bookmarkStart w:id="2703" w:name="_Toc153885317"/>
      <w:bookmarkStart w:id="2704" w:name="_Toc177547447"/>
      <w:bookmarkStart w:id="2705" w:name="_Toc200702831"/>
      <w:r w:rsidRPr="00F11966">
        <w:t>5.4.4.28</w:t>
      </w:r>
      <w:r w:rsidRPr="00F11966">
        <w:tab/>
        <w:t>Type: GlobalRanNodeId</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706" w:name="_Toc24925866"/>
      <w:bookmarkStart w:id="2707" w:name="_Toc24926044"/>
      <w:bookmarkStart w:id="2708" w:name="_Toc24926220"/>
      <w:bookmarkStart w:id="2709" w:name="_Toc33964080"/>
      <w:bookmarkStart w:id="2710" w:name="_Toc33980834"/>
      <w:bookmarkStart w:id="2711" w:name="_Toc36462635"/>
      <w:bookmarkStart w:id="2712" w:name="_Toc36462831"/>
      <w:bookmarkStart w:id="2713" w:name="_Toc43026075"/>
      <w:bookmarkStart w:id="2714" w:name="_Toc49763609"/>
      <w:bookmarkStart w:id="2715" w:name="_Toc56754305"/>
      <w:bookmarkStart w:id="2716" w:name="_Toc88743076"/>
      <w:bookmarkStart w:id="2717" w:name="_Toc101253986"/>
      <w:bookmarkStart w:id="2718" w:name="_Toc101254425"/>
      <w:bookmarkStart w:id="2719" w:name="_Toc104112137"/>
      <w:bookmarkStart w:id="2720" w:name="_Toc104192314"/>
      <w:bookmarkStart w:id="2721" w:name="_Toc104192878"/>
      <w:bookmarkStart w:id="2722" w:name="_Toc133336258"/>
      <w:bookmarkStart w:id="2723" w:name="_Toc143984747"/>
      <w:bookmarkStart w:id="2724" w:name="_Toc144147524"/>
      <w:bookmarkStart w:id="2725" w:name="_Toc153885318"/>
      <w:bookmarkStart w:id="2726" w:name="_Toc177547448"/>
      <w:bookmarkStart w:id="2727" w:name="_Toc200702832"/>
      <w:r w:rsidRPr="00F11966">
        <w:t>5.4.4.29</w:t>
      </w:r>
      <w:r w:rsidRPr="00F11966">
        <w:tab/>
        <w:t>Type: GNbId</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728" w:name="_Toc24925867"/>
      <w:bookmarkStart w:id="2729" w:name="_Toc24926045"/>
      <w:bookmarkStart w:id="2730" w:name="_Toc24926221"/>
      <w:bookmarkStart w:id="2731" w:name="_Toc33964081"/>
      <w:bookmarkStart w:id="2732" w:name="_Toc33980835"/>
      <w:bookmarkStart w:id="2733" w:name="_Toc36462636"/>
      <w:bookmarkStart w:id="2734" w:name="_Toc36462832"/>
      <w:bookmarkStart w:id="2735" w:name="_Toc43026076"/>
      <w:bookmarkStart w:id="2736" w:name="_Toc49763610"/>
      <w:bookmarkStart w:id="2737" w:name="_Toc56754306"/>
      <w:bookmarkStart w:id="2738" w:name="_Toc88743077"/>
      <w:bookmarkStart w:id="2739" w:name="_Toc101253987"/>
      <w:bookmarkStart w:id="2740" w:name="_Toc101254426"/>
      <w:bookmarkStart w:id="2741" w:name="_Toc104112138"/>
      <w:bookmarkStart w:id="2742" w:name="_Toc104192315"/>
      <w:bookmarkStart w:id="2743" w:name="_Toc104192879"/>
      <w:bookmarkStart w:id="2744" w:name="_Toc133336259"/>
      <w:bookmarkStart w:id="2745" w:name="_Toc143984748"/>
      <w:bookmarkStart w:id="2746" w:name="_Toc144147525"/>
      <w:bookmarkStart w:id="2747" w:name="_Toc153885319"/>
      <w:bookmarkStart w:id="2748" w:name="_Toc177547449"/>
      <w:bookmarkStart w:id="2749" w:name="_Toc200702833"/>
      <w:r w:rsidRPr="00F11966">
        <w:t>5.4.4.30</w:t>
      </w:r>
      <w:r w:rsidRPr="00F11966">
        <w:tab/>
        <w:t>Type: PresenceInfoRm</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750" w:name="_Toc24925868"/>
      <w:bookmarkStart w:id="2751" w:name="_Toc24926046"/>
      <w:bookmarkStart w:id="2752" w:name="_Toc24926222"/>
      <w:bookmarkStart w:id="2753" w:name="_Toc33964082"/>
      <w:bookmarkStart w:id="2754" w:name="_Toc33980836"/>
      <w:bookmarkStart w:id="2755" w:name="_Toc36462637"/>
      <w:bookmarkStart w:id="2756" w:name="_Toc36462833"/>
      <w:bookmarkStart w:id="2757" w:name="_Toc43026077"/>
      <w:bookmarkStart w:id="2758" w:name="_Toc49763611"/>
      <w:bookmarkStart w:id="2759" w:name="_Toc56754307"/>
      <w:bookmarkStart w:id="2760" w:name="_Toc88743078"/>
      <w:bookmarkStart w:id="2761" w:name="_Toc101253988"/>
      <w:bookmarkStart w:id="2762" w:name="_Toc101254427"/>
      <w:bookmarkStart w:id="2763" w:name="_Toc104112139"/>
      <w:bookmarkStart w:id="2764" w:name="_Toc104192316"/>
      <w:bookmarkStart w:id="2765" w:name="_Toc104192880"/>
      <w:bookmarkStart w:id="2766" w:name="_Toc133336260"/>
      <w:bookmarkStart w:id="2767" w:name="_Toc143984749"/>
      <w:bookmarkStart w:id="2768" w:name="_Toc144147526"/>
      <w:bookmarkStart w:id="2769" w:name="_Toc153885320"/>
      <w:bookmarkStart w:id="2770" w:name="_Toc177547450"/>
      <w:bookmarkStart w:id="2771" w:name="_Toc200702834"/>
      <w:r w:rsidRPr="00F11966">
        <w:t>5.4.4.</w:t>
      </w:r>
      <w:r w:rsidRPr="00F11966">
        <w:rPr>
          <w:lang w:eastAsia="zh-CN"/>
        </w:rPr>
        <w:t>31</w:t>
      </w:r>
      <w:r w:rsidRPr="00F11966">
        <w:tab/>
      </w:r>
      <w:bookmarkEnd w:id="2750"/>
      <w:bookmarkEnd w:id="2751"/>
      <w:bookmarkEnd w:id="2752"/>
      <w:r w:rsidRPr="00F11966">
        <w:t>Void</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772" w:name="_Toc24925869"/>
      <w:bookmarkStart w:id="2773" w:name="_Toc24926047"/>
      <w:bookmarkStart w:id="2774" w:name="_Toc24926223"/>
      <w:bookmarkStart w:id="2775" w:name="_Toc33964083"/>
      <w:bookmarkStart w:id="2776" w:name="_Toc33980837"/>
      <w:bookmarkStart w:id="2777" w:name="_Toc36462638"/>
      <w:bookmarkStart w:id="2778" w:name="_Toc36462834"/>
      <w:bookmarkStart w:id="2779" w:name="_Toc43026078"/>
      <w:bookmarkStart w:id="2780" w:name="_Toc49763612"/>
      <w:bookmarkStart w:id="2781" w:name="_Toc56754308"/>
      <w:bookmarkStart w:id="2782" w:name="_Toc88743079"/>
      <w:bookmarkStart w:id="2783" w:name="_Toc101253989"/>
      <w:bookmarkStart w:id="2784" w:name="_Toc101254428"/>
      <w:bookmarkStart w:id="2785" w:name="_Toc104112140"/>
      <w:bookmarkStart w:id="2786" w:name="_Toc104192317"/>
      <w:bookmarkStart w:id="2787" w:name="_Toc104192881"/>
      <w:bookmarkStart w:id="2788" w:name="_Toc133336261"/>
      <w:bookmarkStart w:id="2789" w:name="_Toc143984750"/>
      <w:bookmarkStart w:id="2790" w:name="_Toc144147527"/>
      <w:bookmarkStart w:id="2791" w:name="_Toc153885321"/>
      <w:bookmarkStart w:id="2792" w:name="_Toc177547451"/>
      <w:bookmarkStart w:id="2793" w:name="_Toc200702835"/>
      <w:r w:rsidRPr="00F11966">
        <w:t>5.4.4.</w:t>
      </w:r>
      <w:r w:rsidRPr="00F11966">
        <w:rPr>
          <w:lang w:eastAsia="zh-CN"/>
        </w:rPr>
        <w:t>32</w:t>
      </w:r>
      <w:r w:rsidRPr="00F11966">
        <w:tab/>
        <w:t xml:space="preserve">Type: </w:t>
      </w:r>
      <w:r w:rsidRPr="00F11966">
        <w:rPr>
          <w:rFonts w:hint="eastAsia"/>
          <w:lang w:eastAsia="zh-CN"/>
        </w:rPr>
        <w:t>AtsssCapability</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7777777"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794" w:name="_Toc24925870"/>
      <w:bookmarkStart w:id="2795" w:name="_Toc24926048"/>
      <w:bookmarkStart w:id="2796" w:name="_Toc24926224"/>
      <w:bookmarkStart w:id="2797" w:name="_Toc33964084"/>
      <w:bookmarkStart w:id="2798" w:name="_Toc33980838"/>
      <w:bookmarkStart w:id="2799" w:name="_Toc36462639"/>
      <w:bookmarkStart w:id="2800" w:name="_Toc36462835"/>
      <w:bookmarkStart w:id="2801" w:name="_Toc43026079"/>
      <w:bookmarkStart w:id="2802" w:name="_Toc49763613"/>
      <w:bookmarkStart w:id="2803" w:name="_Toc56754309"/>
      <w:bookmarkStart w:id="2804" w:name="_Toc88743080"/>
      <w:bookmarkStart w:id="2805" w:name="_Toc101253990"/>
      <w:bookmarkStart w:id="2806" w:name="_Toc101254429"/>
      <w:bookmarkStart w:id="2807" w:name="_Toc104112141"/>
      <w:bookmarkStart w:id="2808" w:name="_Toc104192318"/>
      <w:bookmarkStart w:id="2809" w:name="_Toc104192882"/>
      <w:bookmarkStart w:id="2810" w:name="_Toc133336262"/>
      <w:bookmarkStart w:id="2811" w:name="_Toc143984751"/>
      <w:bookmarkStart w:id="2812" w:name="_Toc144147528"/>
      <w:bookmarkStart w:id="2813" w:name="_Toc153885322"/>
      <w:bookmarkStart w:id="2814" w:name="_Toc177547452"/>
      <w:bookmarkStart w:id="2815" w:name="_Toc200702836"/>
      <w:r w:rsidRPr="00F11966">
        <w:t>5.4.4.33</w:t>
      </w:r>
      <w:r w:rsidRPr="00F11966">
        <w:tab/>
        <w:t>Type: PlmnIdNid</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816" w:name="_Toc24925871"/>
      <w:bookmarkStart w:id="2817" w:name="_Toc24926049"/>
      <w:bookmarkStart w:id="2818" w:name="_Toc24926225"/>
      <w:bookmarkStart w:id="2819" w:name="_Toc33964085"/>
      <w:bookmarkStart w:id="2820" w:name="_Toc33980839"/>
      <w:bookmarkStart w:id="2821" w:name="_Toc36462640"/>
      <w:bookmarkStart w:id="2822" w:name="_Toc36462836"/>
      <w:bookmarkStart w:id="2823" w:name="_Toc43026080"/>
      <w:bookmarkStart w:id="2824" w:name="_Toc49763614"/>
      <w:bookmarkStart w:id="2825" w:name="_Toc56754310"/>
      <w:bookmarkStart w:id="2826" w:name="_Toc88743081"/>
      <w:bookmarkStart w:id="2827" w:name="_Toc101253991"/>
      <w:bookmarkStart w:id="2828" w:name="_Toc101254430"/>
      <w:bookmarkStart w:id="2829" w:name="_Toc104112142"/>
      <w:bookmarkStart w:id="2830" w:name="_Toc104192319"/>
      <w:bookmarkStart w:id="2831" w:name="_Toc104192883"/>
      <w:bookmarkStart w:id="2832" w:name="_Toc133336263"/>
      <w:bookmarkStart w:id="2833" w:name="_Toc143984752"/>
      <w:bookmarkStart w:id="2834" w:name="_Toc144147529"/>
      <w:bookmarkStart w:id="2835" w:name="_Toc153885323"/>
      <w:bookmarkStart w:id="2836" w:name="_Toc177547453"/>
      <w:bookmarkStart w:id="2837" w:name="_Toc200702837"/>
      <w:r w:rsidRPr="00F11966">
        <w:t>5.4.4.34</w:t>
      </w:r>
      <w:r w:rsidRPr="00F11966">
        <w:tab/>
        <w:t>Type: PlmnIdNidRm</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838" w:name="_Toc24925872"/>
      <w:bookmarkStart w:id="2839" w:name="_Toc24926050"/>
      <w:bookmarkStart w:id="2840" w:name="_Toc24926226"/>
      <w:bookmarkStart w:id="2841" w:name="_Toc33964086"/>
      <w:bookmarkStart w:id="2842" w:name="_Toc33980840"/>
      <w:bookmarkStart w:id="2843" w:name="_Toc36462641"/>
      <w:bookmarkStart w:id="2844" w:name="_Toc36462837"/>
      <w:bookmarkStart w:id="2845" w:name="_Toc43026081"/>
      <w:bookmarkStart w:id="2846" w:name="_Toc49763615"/>
      <w:bookmarkStart w:id="2847" w:name="_Toc56754311"/>
      <w:bookmarkStart w:id="2848" w:name="_Toc88743082"/>
      <w:bookmarkStart w:id="2849" w:name="_Toc101253992"/>
      <w:bookmarkStart w:id="2850" w:name="_Toc101254431"/>
      <w:bookmarkStart w:id="2851" w:name="_Toc104112143"/>
      <w:bookmarkStart w:id="2852" w:name="_Toc104192320"/>
      <w:bookmarkStart w:id="2853" w:name="_Toc104192884"/>
      <w:bookmarkStart w:id="2854" w:name="_Toc133336264"/>
      <w:bookmarkStart w:id="2855" w:name="_Toc143984753"/>
      <w:bookmarkStart w:id="2856" w:name="_Toc144147530"/>
      <w:bookmarkStart w:id="2857" w:name="_Toc153885324"/>
      <w:bookmarkStart w:id="2858" w:name="_Toc177547454"/>
      <w:bookmarkStart w:id="2859" w:name="_Toc200702838"/>
      <w:r w:rsidRPr="00F11966">
        <w:t>5.4.4.35</w:t>
      </w:r>
      <w:r w:rsidRPr="00F11966">
        <w:tab/>
        <w:t xml:space="preserve">Type: </w:t>
      </w:r>
      <w:r w:rsidRPr="00F11966">
        <w:rPr>
          <w:noProof/>
          <w:lang w:eastAsia="zh-CN"/>
        </w:rPr>
        <w:t>SmallDataRateStatus</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860" w:name="_Toc24925873"/>
      <w:bookmarkStart w:id="2861" w:name="_Toc24926051"/>
      <w:bookmarkStart w:id="2862" w:name="_Toc24926227"/>
      <w:bookmarkStart w:id="2863" w:name="_Toc33964087"/>
      <w:bookmarkStart w:id="2864" w:name="_Toc33980841"/>
      <w:bookmarkStart w:id="2865" w:name="_Toc36462642"/>
      <w:bookmarkStart w:id="2866" w:name="_Toc36462838"/>
      <w:bookmarkStart w:id="2867" w:name="_Toc43026082"/>
      <w:bookmarkStart w:id="2868" w:name="_Toc49763616"/>
      <w:bookmarkStart w:id="2869" w:name="_Toc56754312"/>
      <w:bookmarkStart w:id="2870" w:name="_Toc88743083"/>
      <w:bookmarkStart w:id="2871" w:name="_Toc101253993"/>
      <w:bookmarkStart w:id="2872" w:name="_Toc101254432"/>
      <w:bookmarkStart w:id="2873" w:name="_Toc104112144"/>
      <w:bookmarkStart w:id="2874" w:name="_Toc104192321"/>
      <w:bookmarkStart w:id="2875" w:name="_Toc104192885"/>
      <w:bookmarkStart w:id="2876" w:name="_Toc133336265"/>
      <w:bookmarkStart w:id="2877" w:name="_Toc143984754"/>
      <w:bookmarkStart w:id="2878" w:name="_Toc144147531"/>
      <w:bookmarkStart w:id="2879" w:name="_Toc153885325"/>
      <w:bookmarkStart w:id="2880" w:name="_Toc177547455"/>
      <w:bookmarkStart w:id="2881" w:name="_Toc200702839"/>
      <w:r w:rsidRPr="00F11966">
        <w:t>5.4.4.36</w:t>
      </w:r>
      <w:r w:rsidRPr="00F11966">
        <w:tab/>
        <w:t>Type: HfcNodeId</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882" w:name="_Toc24925874"/>
      <w:bookmarkStart w:id="2883" w:name="_Toc24926052"/>
      <w:bookmarkStart w:id="2884" w:name="_Toc24926228"/>
      <w:bookmarkStart w:id="2885" w:name="_Toc33964088"/>
      <w:bookmarkStart w:id="2886" w:name="_Toc33980842"/>
      <w:bookmarkStart w:id="2887" w:name="_Toc36462643"/>
      <w:bookmarkStart w:id="2888" w:name="_Toc36462839"/>
      <w:bookmarkStart w:id="2889" w:name="_Toc43026083"/>
      <w:bookmarkStart w:id="2890" w:name="_Toc49763617"/>
      <w:bookmarkStart w:id="2891" w:name="_Toc56754313"/>
      <w:bookmarkStart w:id="2892" w:name="_Toc88743084"/>
      <w:bookmarkStart w:id="2893" w:name="_Toc101253994"/>
      <w:bookmarkStart w:id="2894" w:name="_Toc101254433"/>
      <w:bookmarkStart w:id="2895" w:name="_Toc104112145"/>
      <w:bookmarkStart w:id="2896" w:name="_Toc104192322"/>
      <w:bookmarkStart w:id="2897" w:name="_Toc104192886"/>
      <w:bookmarkStart w:id="2898" w:name="_Toc133336266"/>
      <w:bookmarkStart w:id="2899" w:name="_Toc143984755"/>
      <w:bookmarkStart w:id="2900" w:name="_Toc144147532"/>
      <w:bookmarkStart w:id="2901" w:name="_Toc153885326"/>
      <w:bookmarkStart w:id="2902" w:name="_Toc177547456"/>
      <w:bookmarkStart w:id="2903" w:name="_Toc200702840"/>
      <w:r w:rsidRPr="00F11966">
        <w:t>5.4.4.37</w:t>
      </w:r>
      <w:r w:rsidRPr="00F11966">
        <w:tab/>
        <w:t>Type: HfcNodeIdRm</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904" w:name="_Toc24925875"/>
      <w:bookmarkStart w:id="2905" w:name="_Toc24926053"/>
      <w:bookmarkStart w:id="2906" w:name="_Toc24926229"/>
      <w:bookmarkStart w:id="2907" w:name="_Toc33964089"/>
      <w:bookmarkStart w:id="2908" w:name="_Toc33980843"/>
      <w:bookmarkStart w:id="2909" w:name="_Toc36462644"/>
      <w:bookmarkStart w:id="2910" w:name="_Toc36462840"/>
      <w:bookmarkStart w:id="2911" w:name="_Toc43026084"/>
      <w:bookmarkStart w:id="2912" w:name="_Toc49763618"/>
      <w:bookmarkStart w:id="2913" w:name="_Toc56754314"/>
      <w:bookmarkStart w:id="2914" w:name="_Toc88743085"/>
      <w:bookmarkStart w:id="2915" w:name="_Toc101253995"/>
      <w:bookmarkStart w:id="2916" w:name="_Toc101254434"/>
      <w:bookmarkStart w:id="2917" w:name="_Toc104112146"/>
      <w:bookmarkStart w:id="2918" w:name="_Toc104192323"/>
      <w:bookmarkStart w:id="2919" w:name="_Toc104192887"/>
      <w:bookmarkStart w:id="2920" w:name="_Toc133336267"/>
      <w:bookmarkStart w:id="2921" w:name="_Toc143984756"/>
      <w:bookmarkStart w:id="2922" w:name="_Toc144147533"/>
      <w:bookmarkStart w:id="2923" w:name="_Toc153885327"/>
      <w:bookmarkStart w:id="2924" w:name="_Toc177547457"/>
      <w:bookmarkStart w:id="2925" w:name="_Toc200702841"/>
      <w:r w:rsidRPr="00F11966">
        <w:t>5.4.4.38</w:t>
      </w:r>
      <w:r w:rsidRPr="00F11966">
        <w:tab/>
        <w:t>Type: WirelineArea</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926" w:name="_Toc24925876"/>
      <w:bookmarkStart w:id="2927" w:name="_Toc24926054"/>
      <w:bookmarkStart w:id="2928" w:name="_Toc24926230"/>
      <w:bookmarkStart w:id="2929" w:name="_Toc33964090"/>
      <w:bookmarkStart w:id="2930" w:name="_Toc33980844"/>
      <w:bookmarkStart w:id="2931" w:name="_Toc36462645"/>
      <w:bookmarkStart w:id="2932" w:name="_Toc36462841"/>
      <w:bookmarkStart w:id="2933" w:name="_Toc43026085"/>
      <w:bookmarkStart w:id="2934" w:name="_Toc49763619"/>
      <w:bookmarkStart w:id="2935" w:name="_Toc56754315"/>
      <w:bookmarkStart w:id="2936" w:name="_Toc88743086"/>
      <w:bookmarkStart w:id="2937" w:name="_Toc101253996"/>
      <w:bookmarkStart w:id="2938" w:name="_Toc101254435"/>
      <w:bookmarkStart w:id="2939" w:name="_Toc104112147"/>
      <w:bookmarkStart w:id="2940" w:name="_Toc104192324"/>
      <w:bookmarkStart w:id="2941" w:name="_Toc104192888"/>
      <w:bookmarkStart w:id="2942" w:name="_Toc133336268"/>
      <w:bookmarkStart w:id="2943" w:name="_Toc143984757"/>
      <w:bookmarkStart w:id="2944" w:name="_Toc144147534"/>
      <w:bookmarkStart w:id="2945" w:name="_Toc153885328"/>
      <w:bookmarkStart w:id="2946" w:name="_Toc177547458"/>
      <w:bookmarkStart w:id="2947" w:name="_Toc200702842"/>
      <w:r w:rsidRPr="00F11966">
        <w:t>5.4.4.39</w:t>
      </w:r>
      <w:r w:rsidRPr="00F11966">
        <w:tab/>
        <w:t>Type: WirelineServiceAreaRestriction</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948"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948"/>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949" w:name="_MCCTEMPBM_CRPT84370060___2"/>
            <w:bookmarkEnd w:id="2949"/>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950" w:name="_Toc24925877"/>
      <w:bookmarkStart w:id="2951" w:name="_Toc24926055"/>
      <w:bookmarkStart w:id="2952" w:name="_Toc24926231"/>
      <w:bookmarkStart w:id="2953" w:name="_Toc33964091"/>
      <w:bookmarkStart w:id="2954" w:name="_Toc33980845"/>
      <w:bookmarkStart w:id="2955" w:name="_Toc36462646"/>
      <w:bookmarkStart w:id="2956" w:name="_Toc36462842"/>
      <w:bookmarkStart w:id="2957" w:name="_Toc43026086"/>
      <w:bookmarkStart w:id="2958" w:name="_Toc49763620"/>
      <w:bookmarkStart w:id="2959" w:name="_Toc56754316"/>
      <w:bookmarkStart w:id="2960" w:name="_Toc88743087"/>
      <w:bookmarkStart w:id="2961" w:name="_Toc101253997"/>
      <w:bookmarkStart w:id="2962" w:name="_Toc101254436"/>
      <w:bookmarkStart w:id="2963" w:name="_Toc104112148"/>
      <w:bookmarkStart w:id="2964" w:name="_Toc104192325"/>
      <w:bookmarkStart w:id="2965" w:name="_Toc104192889"/>
      <w:bookmarkStart w:id="2966" w:name="_Toc133336269"/>
      <w:bookmarkStart w:id="2967" w:name="_Toc143984758"/>
      <w:bookmarkStart w:id="2968" w:name="_Toc144147535"/>
      <w:bookmarkStart w:id="2969" w:name="_Toc153885329"/>
      <w:bookmarkStart w:id="2970" w:name="_Toc177547459"/>
      <w:bookmarkStart w:id="2971" w:name="_Toc200702843"/>
      <w:r w:rsidRPr="00F11966">
        <w:t>5.4.4.40</w:t>
      </w:r>
      <w:r w:rsidRPr="00F11966">
        <w:tab/>
        <w:t>Type: ApnRateStatus</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972" w:name="_Toc24925878"/>
      <w:bookmarkStart w:id="2973" w:name="_Toc24926056"/>
      <w:bookmarkStart w:id="2974" w:name="_Toc24926232"/>
      <w:bookmarkStart w:id="2975" w:name="_Toc33964092"/>
      <w:bookmarkStart w:id="2976" w:name="_Toc33980846"/>
      <w:bookmarkStart w:id="2977" w:name="_Toc36462647"/>
      <w:bookmarkStart w:id="2978" w:name="_Toc36462843"/>
      <w:bookmarkStart w:id="2979" w:name="_Toc43026087"/>
      <w:bookmarkStart w:id="2980" w:name="_Toc49763621"/>
      <w:bookmarkStart w:id="2981" w:name="_Toc56754317"/>
      <w:bookmarkStart w:id="2982" w:name="_Toc88743088"/>
      <w:bookmarkStart w:id="2983" w:name="_Toc101253998"/>
      <w:bookmarkStart w:id="2984" w:name="_Toc101254437"/>
      <w:bookmarkStart w:id="2985" w:name="_Toc104112149"/>
      <w:bookmarkStart w:id="2986" w:name="_Toc104192326"/>
      <w:bookmarkStart w:id="2987" w:name="_Toc104192890"/>
      <w:bookmarkStart w:id="2988" w:name="_Toc133336270"/>
      <w:bookmarkStart w:id="2989" w:name="_Toc143984759"/>
      <w:bookmarkStart w:id="2990" w:name="_Toc144147536"/>
      <w:bookmarkStart w:id="2991" w:name="_Toc153885330"/>
      <w:bookmarkStart w:id="2992" w:name="_Toc177547460"/>
      <w:bookmarkStart w:id="2993" w:name="_Toc200702844"/>
      <w:r w:rsidRPr="00F11966">
        <w:t>5.4.4.41</w:t>
      </w:r>
      <w:r w:rsidRPr="00F11966">
        <w:tab/>
        <w:t>Type: ScheduledCommunicationTime</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994" w:name="_Toc24925879"/>
      <w:bookmarkStart w:id="2995" w:name="_Toc24926057"/>
      <w:bookmarkStart w:id="2996" w:name="_Toc24926233"/>
      <w:bookmarkStart w:id="2997" w:name="_Toc33964093"/>
      <w:bookmarkStart w:id="2998" w:name="_Toc33980847"/>
      <w:bookmarkStart w:id="2999" w:name="_Toc36462648"/>
      <w:bookmarkStart w:id="3000" w:name="_Toc36462844"/>
      <w:bookmarkStart w:id="3001" w:name="_Toc43026088"/>
      <w:bookmarkStart w:id="3002" w:name="_Toc49763622"/>
      <w:bookmarkStart w:id="3003" w:name="_Toc56754318"/>
      <w:bookmarkStart w:id="3004" w:name="_Toc88743089"/>
      <w:bookmarkStart w:id="3005" w:name="_Toc101253999"/>
      <w:bookmarkStart w:id="3006" w:name="_Toc101254438"/>
      <w:bookmarkStart w:id="3007" w:name="_Toc104112150"/>
      <w:bookmarkStart w:id="3008" w:name="_Toc104192327"/>
      <w:bookmarkStart w:id="3009" w:name="_Toc104192891"/>
      <w:bookmarkStart w:id="3010" w:name="_Toc133336271"/>
      <w:bookmarkStart w:id="3011" w:name="_Toc143984760"/>
      <w:bookmarkStart w:id="3012" w:name="_Toc144147537"/>
      <w:bookmarkStart w:id="3013" w:name="_Toc153885331"/>
      <w:bookmarkStart w:id="3014" w:name="_Toc177547461"/>
      <w:bookmarkStart w:id="3015" w:name="_Toc200702845"/>
      <w:r w:rsidRPr="00F11966">
        <w:t>5.4.4.42</w:t>
      </w:r>
      <w:r w:rsidRPr="00F11966">
        <w:tab/>
        <w:t>Type: ScheduledCommunicationTimeRm</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016" w:name="_Toc24925880"/>
      <w:bookmarkStart w:id="3017" w:name="_Toc24926058"/>
      <w:bookmarkStart w:id="3018" w:name="_Toc24926234"/>
      <w:bookmarkStart w:id="3019" w:name="_Toc33964094"/>
      <w:bookmarkStart w:id="3020" w:name="_Toc33980848"/>
      <w:bookmarkStart w:id="3021" w:name="_Toc36462649"/>
      <w:bookmarkStart w:id="3022" w:name="_Toc36462845"/>
      <w:bookmarkStart w:id="3023" w:name="_Toc43026089"/>
      <w:bookmarkStart w:id="3024" w:name="_Toc49763623"/>
      <w:bookmarkStart w:id="3025" w:name="_Toc56754319"/>
      <w:bookmarkStart w:id="3026" w:name="_Toc88743090"/>
      <w:bookmarkStart w:id="3027" w:name="_Toc101254000"/>
      <w:bookmarkStart w:id="3028" w:name="_Toc101254439"/>
      <w:bookmarkStart w:id="3029" w:name="_Toc104112151"/>
      <w:bookmarkStart w:id="3030" w:name="_Toc104192328"/>
      <w:bookmarkStart w:id="3031" w:name="_Toc104192892"/>
      <w:bookmarkStart w:id="3032" w:name="_Toc133336272"/>
      <w:bookmarkStart w:id="3033" w:name="_Toc143984761"/>
      <w:bookmarkStart w:id="3034" w:name="_Toc144147538"/>
      <w:bookmarkStart w:id="3035" w:name="_Toc153885332"/>
      <w:bookmarkStart w:id="3036" w:name="_Toc177547462"/>
      <w:bookmarkStart w:id="3037" w:name="_Toc200702846"/>
      <w:r w:rsidRPr="00F11966">
        <w:t>5.4.4.43</w:t>
      </w:r>
      <w:r w:rsidRPr="00F11966">
        <w:tab/>
        <w:t>Type: BatteryIndication</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038" w:name="_Toc24925881"/>
      <w:bookmarkStart w:id="3039" w:name="_Toc24926059"/>
      <w:bookmarkStart w:id="3040" w:name="_Toc24926235"/>
      <w:bookmarkStart w:id="3041" w:name="_Toc33964095"/>
      <w:bookmarkStart w:id="3042" w:name="_Toc33980849"/>
      <w:bookmarkStart w:id="3043" w:name="_Toc36462650"/>
      <w:bookmarkStart w:id="3044" w:name="_Toc36462846"/>
      <w:bookmarkStart w:id="3045" w:name="_Toc43026090"/>
      <w:bookmarkStart w:id="3046" w:name="_Toc49763624"/>
      <w:bookmarkStart w:id="3047" w:name="_Toc56754320"/>
      <w:bookmarkStart w:id="3048" w:name="_Toc88743091"/>
      <w:bookmarkStart w:id="3049" w:name="_Toc101254001"/>
      <w:bookmarkStart w:id="3050" w:name="_Toc101254440"/>
      <w:bookmarkStart w:id="3051" w:name="_Toc104112152"/>
      <w:bookmarkStart w:id="3052" w:name="_Toc104192329"/>
      <w:bookmarkStart w:id="3053" w:name="_Toc104192893"/>
      <w:bookmarkStart w:id="3054" w:name="_Toc133336273"/>
      <w:bookmarkStart w:id="3055" w:name="_Toc143984762"/>
      <w:bookmarkStart w:id="3056" w:name="_Toc144147539"/>
      <w:bookmarkStart w:id="3057" w:name="_Toc153885333"/>
      <w:bookmarkStart w:id="3058" w:name="_Toc177547463"/>
      <w:bookmarkStart w:id="3059" w:name="_Toc200702847"/>
      <w:r w:rsidRPr="00F11966">
        <w:t>5.4.4.44</w:t>
      </w:r>
      <w:r w:rsidRPr="00F11966">
        <w:tab/>
        <w:t>Type: BatteryIndicationRm</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060" w:name="_Toc24925882"/>
      <w:bookmarkStart w:id="3061" w:name="_Toc24926060"/>
      <w:bookmarkStart w:id="3062" w:name="_Toc24926236"/>
      <w:bookmarkStart w:id="3063" w:name="_Toc33964096"/>
      <w:bookmarkStart w:id="3064" w:name="_Toc33980850"/>
      <w:bookmarkStart w:id="3065" w:name="_Toc36462651"/>
      <w:bookmarkStart w:id="3066" w:name="_Toc36462847"/>
      <w:bookmarkStart w:id="3067" w:name="_Toc43026091"/>
      <w:bookmarkStart w:id="3068" w:name="_Toc49763625"/>
      <w:bookmarkStart w:id="3069" w:name="_Toc56754321"/>
      <w:bookmarkStart w:id="3070" w:name="_Toc88743092"/>
      <w:bookmarkStart w:id="3071" w:name="_Toc101254002"/>
      <w:bookmarkStart w:id="3072" w:name="_Toc101254441"/>
      <w:bookmarkStart w:id="3073" w:name="_Toc104112153"/>
      <w:bookmarkStart w:id="3074" w:name="_Toc104192330"/>
      <w:bookmarkStart w:id="3075" w:name="_Toc104192894"/>
      <w:bookmarkStart w:id="3076" w:name="_Toc133336274"/>
      <w:bookmarkStart w:id="3077" w:name="_Toc143984763"/>
      <w:bookmarkStart w:id="3078" w:name="_Toc144147540"/>
      <w:bookmarkStart w:id="3079" w:name="_Toc153885334"/>
      <w:bookmarkStart w:id="3080" w:name="_Toc177547464"/>
      <w:bookmarkStart w:id="3081" w:name="_Toc200702848"/>
      <w:r w:rsidRPr="00F11966">
        <w:t>5.4.4.45</w:t>
      </w:r>
      <w:r w:rsidRPr="00F11966">
        <w:tab/>
        <w:t xml:space="preserve">Type: </w:t>
      </w:r>
      <w:r w:rsidRPr="00F11966">
        <w:rPr>
          <w:noProof/>
          <w:lang w:eastAsia="zh-CN"/>
        </w:rPr>
        <w:t>AcsInfo</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082" w:name="_Toc24925883"/>
      <w:bookmarkStart w:id="3083" w:name="_Toc24926061"/>
      <w:bookmarkStart w:id="3084" w:name="_Toc24926237"/>
      <w:bookmarkStart w:id="3085" w:name="_Toc33964097"/>
      <w:bookmarkStart w:id="3086" w:name="_Toc33980851"/>
      <w:bookmarkStart w:id="3087" w:name="_Toc36462652"/>
      <w:bookmarkStart w:id="3088" w:name="_Toc36462848"/>
      <w:bookmarkStart w:id="3089" w:name="_Toc43026092"/>
      <w:bookmarkStart w:id="3090" w:name="_Toc49763626"/>
      <w:bookmarkStart w:id="3091" w:name="_Toc56754322"/>
      <w:bookmarkStart w:id="3092" w:name="_Toc88743093"/>
      <w:bookmarkStart w:id="3093" w:name="_Toc101254003"/>
      <w:bookmarkStart w:id="3094" w:name="_Toc101254442"/>
      <w:bookmarkStart w:id="3095" w:name="_Toc104112154"/>
      <w:bookmarkStart w:id="3096" w:name="_Toc104192331"/>
      <w:bookmarkStart w:id="3097" w:name="_Toc104192895"/>
      <w:bookmarkStart w:id="3098" w:name="_Toc133336275"/>
      <w:bookmarkStart w:id="3099" w:name="_Toc143984764"/>
      <w:bookmarkStart w:id="3100" w:name="_Toc144147541"/>
      <w:bookmarkStart w:id="3101" w:name="_Toc153885335"/>
      <w:bookmarkStart w:id="3102" w:name="_Toc177547465"/>
      <w:bookmarkStart w:id="3103" w:name="_Toc200702849"/>
      <w:r w:rsidRPr="00F11966">
        <w:t>5.4.4.46</w:t>
      </w:r>
      <w:r w:rsidRPr="00F11966">
        <w:tab/>
        <w:t xml:space="preserve">Type: </w:t>
      </w:r>
      <w:r w:rsidRPr="00F11966">
        <w:rPr>
          <w:noProof/>
          <w:lang w:eastAsia="zh-CN"/>
        </w:rPr>
        <w:t>AcsInfoRm</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104" w:name="_Toc33980852"/>
      <w:bookmarkStart w:id="3105" w:name="_Toc36462653"/>
      <w:bookmarkStart w:id="3106" w:name="_Toc36462849"/>
      <w:bookmarkStart w:id="3107" w:name="_Toc43026093"/>
      <w:bookmarkStart w:id="3108" w:name="_Toc49763627"/>
      <w:bookmarkStart w:id="3109" w:name="_Toc56754323"/>
      <w:bookmarkStart w:id="3110" w:name="_Toc88743094"/>
      <w:bookmarkStart w:id="3111" w:name="_Toc101254004"/>
      <w:bookmarkStart w:id="3112" w:name="_Toc101254443"/>
      <w:bookmarkStart w:id="3113" w:name="_Toc104112155"/>
      <w:bookmarkStart w:id="3114" w:name="_Toc104192332"/>
      <w:bookmarkStart w:id="3115" w:name="_Toc104192896"/>
      <w:bookmarkStart w:id="3116" w:name="_Toc133336276"/>
      <w:bookmarkStart w:id="3117" w:name="_Toc143984765"/>
      <w:bookmarkStart w:id="3118" w:name="_Toc144147542"/>
      <w:bookmarkStart w:id="3119" w:name="_Toc153885336"/>
      <w:bookmarkStart w:id="3120" w:name="_Toc177547466"/>
      <w:bookmarkStart w:id="3121" w:name="_Toc200702850"/>
      <w:r w:rsidRPr="00F11966">
        <w:t>5.4.4.47</w:t>
      </w:r>
      <w:r w:rsidRPr="00F11966">
        <w:tab/>
        <w:t>Type: NrV2xAuth</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3122" w:name="_Toc33980853"/>
      <w:bookmarkStart w:id="3123" w:name="_Toc36462654"/>
      <w:bookmarkStart w:id="3124" w:name="_Toc36462850"/>
      <w:bookmarkStart w:id="3125" w:name="_Toc43026094"/>
      <w:bookmarkStart w:id="3126" w:name="_Toc49763628"/>
      <w:bookmarkStart w:id="3127" w:name="_Toc56754324"/>
      <w:bookmarkStart w:id="3128" w:name="_Toc88743095"/>
      <w:bookmarkStart w:id="3129" w:name="_Toc101254005"/>
      <w:bookmarkStart w:id="3130" w:name="_Toc101254444"/>
      <w:bookmarkStart w:id="3131" w:name="_Toc104112156"/>
      <w:bookmarkStart w:id="3132" w:name="_Toc104192333"/>
      <w:bookmarkStart w:id="3133" w:name="_Toc104192897"/>
      <w:bookmarkStart w:id="3134" w:name="_Toc133336277"/>
      <w:bookmarkStart w:id="3135" w:name="_Toc143984766"/>
      <w:bookmarkStart w:id="3136" w:name="_Toc144147543"/>
      <w:bookmarkStart w:id="3137" w:name="_Toc153885337"/>
      <w:bookmarkStart w:id="3138" w:name="_Toc177547467"/>
      <w:bookmarkStart w:id="3139" w:name="_Toc200702851"/>
      <w:r w:rsidRPr="00F11966">
        <w:t>5.4.4.48</w:t>
      </w:r>
      <w:r w:rsidRPr="00F11966">
        <w:tab/>
        <w:t>Type: LteV2xAuth</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3140" w:name="_Toc33980854"/>
      <w:bookmarkStart w:id="3141" w:name="_Toc36462655"/>
      <w:bookmarkStart w:id="3142" w:name="_Toc36462851"/>
      <w:bookmarkStart w:id="3143" w:name="_Toc43026095"/>
      <w:bookmarkStart w:id="3144" w:name="_Toc49763629"/>
      <w:bookmarkStart w:id="3145" w:name="_Toc56754325"/>
      <w:bookmarkStart w:id="3146" w:name="_Toc88743096"/>
      <w:bookmarkStart w:id="3147" w:name="_Toc101254006"/>
      <w:bookmarkStart w:id="3148" w:name="_Toc101254445"/>
      <w:bookmarkStart w:id="3149" w:name="_Toc104112157"/>
      <w:bookmarkStart w:id="3150" w:name="_Toc104192334"/>
      <w:bookmarkStart w:id="3151" w:name="_Toc104192898"/>
      <w:bookmarkStart w:id="3152" w:name="_Toc133336278"/>
      <w:bookmarkStart w:id="3153" w:name="_Toc143984767"/>
      <w:bookmarkStart w:id="3154" w:name="_Toc144147544"/>
      <w:bookmarkStart w:id="3155" w:name="_Toc153885338"/>
      <w:bookmarkStart w:id="3156" w:name="_Toc177547468"/>
      <w:bookmarkStart w:id="3157" w:name="_Toc20070285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158" w:name="_Toc33980855"/>
      <w:bookmarkStart w:id="3159" w:name="_Toc36462656"/>
      <w:bookmarkStart w:id="3160" w:name="_Toc36462852"/>
      <w:bookmarkStart w:id="3161" w:name="_Toc43026096"/>
      <w:bookmarkStart w:id="3162" w:name="_Toc49763630"/>
      <w:bookmarkStart w:id="3163" w:name="_Toc56754326"/>
      <w:bookmarkStart w:id="3164" w:name="_Toc88743097"/>
      <w:bookmarkStart w:id="3165" w:name="_Toc101254007"/>
      <w:bookmarkStart w:id="3166" w:name="_Toc101254446"/>
      <w:bookmarkStart w:id="3167" w:name="_Toc104112158"/>
      <w:bookmarkStart w:id="3168" w:name="_Toc104192335"/>
      <w:bookmarkStart w:id="3169" w:name="_Toc104192899"/>
      <w:bookmarkStart w:id="3170" w:name="_Toc133336279"/>
      <w:bookmarkStart w:id="3171" w:name="_Toc143984768"/>
      <w:bookmarkStart w:id="3172" w:name="_Toc144147545"/>
      <w:bookmarkStart w:id="3173" w:name="_Toc153885339"/>
      <w:bookmarkStart w:id="3174" w:name="_Toc177547469"/>
      <w:bookmarkStart w:id="3175" w:name="_Toc200702853"/>
      <w:r w:rsidRPr="00F11966">
        <w:t>5.4.4.50</w:t>
      </w:r>
      <w:r w:rsidRPr="00F11966">
        <w:tab/>
        <w:t>Type: Pc5QosFlowItem</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176" w:name="_Toc33980856"/>
      <w:bookmarkStart w:id="3177" w:name="_Toc36462657"/>
      <w:bookmarkStart w:id="3178" w:name="_Toc36462853"/>
      <w:bookmarkStart w:id="3179" w:name="_Toc43026097"/>
      <w:bookmarkStart w:id="3180" w:name="_Toc49763631"/>
      <w:bookmarkStart w:id="3181" w:name="_Toc56754327"/>
      <w:bookmarkStart w:id="3182" w:name="_Toc88743098"/>
      <w:bookmarkStart w:id="3183" w:name="_Toc101254008"/>
      <w:bookmarkStart w:id="3184" w:name="_Toc101254447"/>
      <w:bookmarkStart w:id="3185" w:name="_Toc104112159"/>
      <w:bookmarkStart w:id="3186" w:name="_Toc104192336"/>
      <w:bookmarkStart w:id="3187" w:name="_Toc104192900"/>
      <w:bookmarkStart w:id="3188" w:name="_Toc133336280"/>
      <w:bookmarkStart w:id="3189" w:name="_Toc143984769"/>
      <w:bookmarkStart w:id="3190" w:name="_Toc144147546"/>
      <w:bookmarkStart w:id="3191" w:name="_Toc153885340"/>
      <w:bookmarkStart w:id="3192" w:name="_Toc177547470"/>
      <w:bookmarkStart w:id="3193" w:name="_Toc200702854"/>
      <w:r w:rsidRPr="00F11966">
        <w:t>5.4.4.51</w:t>
      </w:r>
      <w:r w:rsidRPr="00F11966">
        <w:tab/>
        <w:t xml:space="preserve">Type: </w:t>
      </w:r>
      <w:r w:rsidRPr="00F11966">
        <w:rPr>
          <w:rFonts w:eastAsia="Batang" w:cs="Arial"/>
          <w:szCs w:val="18"/>
          <w:lang w:eastAsia="ja-JP"/>
        </w:rPr>
        <w:t>Pc5FlowBitRates</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194" w:name="_Toc33980857"/>
      <w:bookmarkStart w:id="3195" w:name="_Toc36462658"/>
      <w:bookmarkStart w:id="3196" w:name="_Toc36462854"/>
      <w:bookmarkStart w:id="3197" w:name="_Toc43026098"/>
      <w:bookmarkStart w:id="3198" w:name="_Toc49763632"/>
      <w:bookmarkStart w:id="3199" w:name="_Toc56754328"/>
      <w:bookmarkStart w:id="3200" w:name="_Toc88743099"/>
      <w:bookmarkStart w:id="3201" w:name="_Toc101254009"/>
      <w:bookmarkStart w:id="3202" w:name="_Toc101254448"/>
      <w:bookmarkStart w:id="3203" w:name="_Toc104112160"/>
      <w:bookmarkStart w:id="3204" w:name="_Toc104192337"/>
      <w:bookmarkStart w:id="3205" w:name="_Toc104192901"/>
      <w:bookmarkStart w:id="3206" w:name="_Toc133336281"/>
      <w:bookmarkStart w:id="3207" w:name="_Toc143984770"/>
      <w:bookmarkStart w:id="3208" w:name="_Toc144147547"/>
      <w:bookmarkStart w:id="3209" w:name="_Toc153885341"/>
      <w:bookmarkStart w:id="3210" w:name="_Toc177547471"/>
      <w:bookmarkStart w:id="3211" w:name="_Toc200702855"/>
      <w:r w:rsidRPr="00F11966">
        <w:t>5.4.4.52</w:t>
      </w:r>
      <w:r w:rsidRPr="00F11966">
        <w:tab/>
        <w:t>Type: UtraLocation</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212" w:name="_Toc33980858"/>
      <w:bookmarkStart w:id="3213" w:name="_Toc36462659"/>
      <w:bookmarkStart w:id="3214" w:name="_Toc36462855"/>
      <w:bookmarkStart w:id="3215" w:name="_Toc43026099"/>
      <w:bookmarkStart w:id="3216" w:name="_Toc49763633"/>
      <w:bookmarkStart w:id="3217" w:name="_Toc56754329"/>
      <w:bookmarkStart w:id="3218" w:name="_Toc88743100"/>
      <w:bookmarkStart w:id="3219" w:name="_Toc101254010"/>
      <w:bookmarkStart w:id="3220" w:name="_Toc101254449"/>
      <w:bookmarkStart w:id="3221" w:name="_Toc104112161"/>
      <w:bookmarkStart w:id="3222" w:name="_Toc104192338"/>
      <w:bookmarkStart w:id="3223" w:name="_Toc104192902"/>
      <w:bookmarkStart w:id="3224" w:name="_Toc133336282"/>
      <w:bookmarkStart w:id="3225" w:name="_Toc143984771"/>
      <w:bookmarkStart w:id="3226" w:name="_Toc144147548"/>
      <w:bookmarkStart w:id="3227" w:name="_Toc153885342"/>
      <w:bookmarkStart w:id="3228" w:name="_Toc177547472"/>
      <w:bookmarkStart w:id="3229" w:name="_Toc200702856"/>
      <w:r w:rsidRPr="00F11966">
        <w:t>5.4.4.53</w:t>
      </w:r>
      <w:r w:rsidRPr="00F11966">
        <w:tab/>
        <w:t>Type: GeraLocation</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230" w:name="_Toc33980859"/>
      <w:bookmarkStart w:id="3231" w:name="_Toc36462660"/>
      <w:bookmarkStart w:id="3232" w:name="_Toc36462856"/>
      <w:bookmarkStart w:id="3233" w:name="_Toc43026100"/>
      <w:bookmarkStart w:id="3234" w:name="_Toc49763634"/>
      <w:bookmarkStart w:id="3235" w:name="_Toc56754330"/>
      <w:bookmarkStart w:id="3236" w:name="_Toc88743101"/>
      <w:bookmarkStart w:id="3237" w:name="_Toc101254011"/>
      <w:bookmarkStart w:id="3238" w:name="_Toc101254450"/>
      <w:bookmarkStart w:id="3239" w:name="_Toc104112162"/>
      <w:bookmarkStart w:id="3240" w:name="_Toc104192339"/>
      <w:bookmarkStart w:id="3241" w:name="_Toc104192903"/>
      <w:bookmarkStart w:id="3242" w:name="_Toc133336283"/>
      <w:bookmarkStart w:id="3243" w:name="_Toc143984772"/>
      <w:bookmarkStart w:id="3244" w:name="_Toc144147549"/>
      <w:bookmarkStart w:id="3245" w:name="_Toc153885343"/>
      <w:bookmarkStart w:id="3246" w:name="_Toc177547473"/>
      <w:bookmarkStart w:id="3247" w:name="_Toc200702857"/>
      <w:r w:rsidRPr="00F11966">
        <w:t>5.4.4.54</w:t>
      </w:r>
      <w:r w:rsidRPr="00F11966">
        <w:tab/>
        <w:t>Type: CellGlobalId</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248" w:name="_Toc33980860"/>
      <w:bookmarkStart w:id="3249" w:name="_Toc36462661"/>
      <w:bookmarkStart w:id="3250" w:name="_Toc36462857"/>
      <w:bookmarkStart w:id="3251" w:name="_Toc43026101"/>
      <w:bookmarkStart w:id="3252" w:name="_Toc49763635"/>
      <w:bookmarkStart w:id="3253" w:name="_Toc56754331"/>
      <w:bookmarkStart w:id="3254" w:name="_Toc88743102"/>
      <w:bookmarkStart w:id="3255" w:name="_Toc101254012"/>
      <w:bookmarkStart w:id="3256" w:name="_Toc101254451"/>
      <w:bookmarkStart w:id="3257" w:name="_Toc104112163"/>
      <w:bookmarkStart w:id="3258" w:name="_Toc104192340"/>
      <w:bookmarkStart w:id="3259" w:name="_Toc104192904"/>
      <w:bookmarkStart w:id="3260" w:name="_Toc133336284"/>
      <w:bookmarkStart w:id="3261" w:name="_Toc143984773"/>
      <w:bookmarkStart w:id="3262" w:name="_Toc144147550"/>
      <w:bookmarkStart w:id="3263" w:name="_Toc153885344"/>
      <w:bookmarkStart w:id="3264" w:name="_Toc177547474"/>
      <w:bookmarkStart w:id="3265" w:name="_Toc200702858"/>
      <w:r w:rsidRPr="00F11966">
        <w:t>5.4.4.55</w:t>
      </w:r>
      <w:r w:rsidRPr="00F11966">
        <w:tab/>
        <w:t>Type: ServiceAreaId</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266" w:name="_Toc33980861"/>
      <w:bookmarkStart w:id="3267" w:name="_Toc36462662"/>
      <w:bookmarkStart w:id="3268" w:name="_Toc36462858"/>
      <w:bookmarkStart w:id="3269" w:name="_Toc43026102"/>
      <w:bookmarkStart w:id="3270" w:name="_Toc49763636"/>
      <w:bookmarkStart w:id="3271" w:name="_Toc56754332"/>
      <w:bookmarkStart w:id="3272" w:name="_Toc88743103"/>
      <w:bookmarkStart w:id="3273" w:name="_Toc101254013"/>
      <w:bookmarkStart w:id="3274" w:name="_Toc101254452"/>
      <w:bookmarkStart w:id="3275" w:name="_Toc104112164"/>
      <w:bookmarkStart w:id="3276" w:name="_Toc104192341"/>
      <w:bookmarkStart w:id="3277" w:name="_Toc104192905"/>
      <w:bookmarkStart w:id="3278" w:name="_Toc133336285"/>
      <w:bookmarkStart w:id="3279" w:name="_Toc143984774"/>
      <w:bookmarkStart w:id="3280" w:name="_Toc144147551"/>
      <w:bookmarkStart w:id="3281" w:name="_Toc153885345"/>
      <w:bookmarkStart w:id="3282" w:name="_Toc177547475"/>
      <w:bookmarkStart w:id="3283" w:name="_Toc200702859"/>
      <w:r w:rsidRPr="00F11966">
        <w:t>5.4.4.56</w:t>
      </w:r>
      <w:r w:rsidRPr="00F11966">
        <w:tab/>
        <w:t>Type: LocationAreaId</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284" w:name="_Toc33980862"/>
      <w:bookmarkStart w:id="3285" w:name="_Toc36462663"/>
      <w:bookmarkStart w:id="3286" w:name="_Toc36462859"/>
      <w:bookmarkStart w:id="3287" w:name="_Toc43026103"/>
      <w:bookmarkStart w:id="3288" w:name="_Toc49763637"/>
      <w:bookmarkStart w:id="3289" w:name="_Toc56754333"/>
      <w:bookmarkStart w:id="3290" w:name="_Toc88743104"/>
      <w:bookmarkStart w:id="3291" w:name="_Toc101254014"/>
      <w:bookmarkStart w:id="3292" w:name="_Toc101254453"/>
      <w:bookmarkStart w:id="3293" w:name="_Toc104112165"/>
      <w:bookmarkStart w:id="3294" w:name="_Toc104192342"/>
      <w:bookmarkStart w:id="3295" w:name="_Toc104192906"/>
      <w:bookmarkStart w:id="3296" w:name="_Toc133336286"/>
      <w:bookmarkStart w:id="3297" w:name="_Toc143984775"/>
      <w:bookmarkStart w:id="3298" w:name="_Toc144147552"/>
      <w:bookmarkStart w:id="3299" w:name="_Toc153885346"/>
      <w:bookmarkStart w:id="3300" w:name="_Toc177547476"/>
      <w:bookmarkStart w:id="3301" w:name="_Toc200702860"/>
      <w:r w:rsidRPr="00F11966">
        <w:t>5.4.4.57</w:t>
      </w:r>
      <w:r w:rsidRPr="00F11966">
        <w:tab/>
        <w:t>Type: RoutingAreaId</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302" w:name="_Toc33980863"/>
      <w:bookmarkStart w:id="3303" w:name="_Toc36462664"/>
      <w:bookmarkStart w:id="3304" w:name="_Toc36462860"/>
      <w:bookmarkStart w:id="3305" w:name="_Toc43026104"/>
      <w:bookmarkStart w:id="3306" w:name="_Toc49763638"/>
      <w:bookmarkStart w:id="3307" w:name="_Toc56754334"/>
      <w:bookmarkStart w:id="3308" w:name="_Toc88743105"/>
      <w:bookmarkStart w:id="3309" w:name="_Toc101254015"/>
      <w:bookmarkStart w:id="3310" w:name="_Toc101254454"/>
      <w:bookmarkStart w:id="3311" w:name="_Toc104112166"/>
      <w:bookmarkStart w:id="3312" w:name="_Toc104192343"/>
      <w:bookmarkStart w:id="3313" w:name="_Toc104192907"/>
      <w:bookmarkStart w:id="3314" w:name="_Toc133336287"/>
      <w:bookmarkStart w:id="3315" w:name="_Toc143984776"/>
      <w:bookmarkStart w:id="3316" w:name="_Toc144147553"/>
      <w:bookmarkStart w:id="3317" w:name="_Toc153885347"/>
      <w:bookmarkStart w:id="3318" w:name="_Toc177547477"/>
      <w:bookmarkStart w:id="3319" w:name="_Toc200702861"/>
      <w:bookmarkStart w:id="3320" w:name="_Toc33964050"/>
      <w:r w:rsidRPr="00F11966">
        <w:t>5.4.4.58</w:t>
      </w:r>
      <w:r w:rsidRPr="00F11966">
        <w:tab/>
        <w:t>Type: DddTrafficDescriptor</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321" w:name="_Toc33980864"/>
      <w:bookmarkStart w:id="3322" w:name="_Toc36462665"/>
      <w:bookmarkStart w:id="3323" w:name="_Toc36462861"/>
      <w:bookmarkStart w:id="3324" w:name="_Toc43026105"/>
      <w:bookmarkStart w:id="3325" w:name="_Toc49763639"/>
      <w:bookmarkStart w:id="3326" w:name="_Toc56754335"/>
      <w:bookmarkStart w:id="3327" w:name="_Toc88743106"/>
      <w:bookmarkStart w:id="3328" w:name="_Toc101254016"/>
      <w:bookmarkStart w:id="3329" w:name="_Toc101254455"/>
      <w:bookmarkStart w:id="3330" w:name="_Toc104112167"/>
      <w:bookmarkStart w:id="3331" w:name="_Toc104192344"/>
      <w:bookmarkStart w:id="3332" w:name="_Toc104192908"/>
      <w:bookmarkStart w:id="3333" w:name="_Toc133336288"/>
      <w:bookmarkStart w:id="3334" w:name="_Toc143984777"/>
      <w:bookmarkStart w:id="3335" w:name="_Toc144147554"/>
      <w:bookmarkStart w:id="3336" w:name="_Toc153885348"/>
      <w:bookmarkStart w:id="3337" w:name="_Toc177547478"/>
      <w:bookmarkStart w:id="3338" w:name="_Toc200702862"/>
      <w:r w:rsidRPr="00F11966">
        <w:t>5.4.4.59</w:t>
      </w:r>
      <w:r w:rsidRPr="00F11966">
        <w:tab/>
        <w:t xml:space="preserve">Type: </w:t>
      </w:r>
      <w:r w:rsidRPr="00F11966">
        <w:rPr>
          <w:lang w:eastAsia="zh-CN"/>
        </w:rPr>
        <w:t>M</w:t>
      </w:r>
      <w:r w:rsidRPr="00F11966">
        <w:rPr>
          <w:rFonts w:hint="eastAsia"/>
          <w:lang w:eastAsia="zh-CN"/>
        </w:rPr>
        <w:t>oExpDataCounter</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339" w:name="_Toc43026106"/>
      <w:bookmarkStart w:id="3340" w:name="_Toc49763640"/>
      <w:bookmarkStart w:id="3341" w:name="_Toc56754336"/>
      <w:bookmarkStart w:id="3342" w:name="_Toc88743107"/>
      <w:bookmarkStart w:id="3343" w:name="_Toc101254017"/>
      <w:bookmarkStart w:id="3344" w:name="_Toc101254456"/>
      <w:bookmarkStart w:id="3345" w:name="_Toc104112168"/>
      <w:bookmarkStart w:id="3346" w:name="_Toc104192345"/>
      <w:bookmarkStart w:id="3347" w:name="_Toc104192909"/>
      <w:bookmarkStart w:id="3348" w:name="_Toc133336289"/>
      <w:bookmarkStart w:id="3349" w:name="_Toc143984778"/>
      <w:bookmarkStart w:id="3350" w:name="_Toc144147555"/>
      <w:bookmarkStart w:id="3351" w:name="_Toc153885349"/>
      <w:bookmarkStart w:id="3352" w:name="_Toc177547479"/>
      <w:bookmarkStart w:id="3353" w:name="_Toc200702863"/>
      <w:r w:rsidRPr="00F11966">
        <w:t>5.4.4.60</w:t>
      </w:r>
      <w:r w:rsidRPr="00F11966">
        <w:tab/>
        <w:t xml:space="preserve">Type: </w:t>
      </w:r>
      <w:r w:rsidRPr="00F11966">
        <w:rPr>
          <w:noProof/>
        </w:rPr>
        <w:t>NssaaStatus</w:t>
      </w:r>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354" w:name="_Toc43026107"/>
      <w:bookmarkStart w:id="3355" w:name="_Toc49763641"/>
      <w:bookmarkStart w:id="3356" w:name="_Toc56754337"/>
      <w:bookmarkStart w:id="3357" w:name="_Toc88743108"/>
      <w:bookmarkStart w:id="3358" w:name="_Toc101254018"/>
      <w:bookmarkStart w:id="3359" w:name="_Toc101254457"/>
      <w:bookmarkStart w:id="3360" w:name="_Toc104112169"/>
      <w:bookmarkStart w:id="3361" w:name="_Toc104192346"/>
      <w:bookmarkStart w:id="3362" w:name="_Toc104192910"/>
      <w:bookmarkStart w:id="3363" w:name="_Toc133336290"/>
      <w:bookmarkStart w:id="3364" w:name="_Toc143984779"/>
      <w:bookmarkStart w:id="3365" w:name="_Toc144147556"/>
      <w:bookmarkStart w:id="3366" w:name="_Toc153885350"/>
      <w:bookmarkStart w:id="3367" w:name="_Toc177547480"/>
      <w:bookmarkStart w:id="3368" w:name="_Toc200702864"/>
      <w:r w:rsidRPr="00F11966">
        <w:t>5.4.4.61</w:t>
      </w:r>
      <w:r w:rsidRPr="00F11966">
        <w:tab/>
        <w:t xml:space="preserve">Type: </w:t>
      </w:r>
      <w:r w:rsidRPr="00F11966">
        <w:rPr>
          <w:noProof/>
        </w:rPr>
        <w:t>NssaaStatusRm</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369" w:name="_Toc43026108"/>
      <w:bookmarkStart w:id="3370" w:name="_Toc49763642"/>
      <w:bookmarkStart w:id="3371" w:name="_Toc56754338"/>
      <w:bookmarkStart w:id="3372" w:name="_Toc88743109"/>
      <w:bookmarkStart w:id="3373" w:name="_Toc101254019"/>
      <w:bookmarkStart w:id="3374" w:name="_Toc101254458"/>
      <w:bookmarkStart w:id="3375" w:name="_Toc104112170"/>
      <w:bookmarkStart w:id="3376" w:name="_Toc104192347"/>
      <w:bookmarkStart w:id="3377" w:name="_Toc104192911"/>
      <w:bookmarkStart w:id="3378" w:name="_Toc133336291"/>
      <w:bookmarkStart w:id="3379" w:name="_Toc143984780"/>
      <w:bookmarkStart w:id="3380" w:name="_Toc144147557"/>
      <w:bookmarkStart w:id="3381" w:name="_Toc153885351"/>
      <w:bookmarkStart w:id="3382" w:name="_Toc177547481"/>
      <w:bookmarkStart w:id="3383" w:name="_Toc200702865"/>
      <w:bookmarkStart w:id="3384" w:name="_Toc27592875"/>
      <w:r w:rsidRPr="00F11966">
        <w:t>5.4.4.62</w:t>
      </w:r>
      <w:r w:rsidRPr="00F11966">
        <w:tab/>
        <w:t xml:space="preserve">Type: </w:t>
      </w:r>
      <w:r w:rsidRPr="00F11966">
        <w:rPr>
          <w:noProof/>
          <w:lang w:eastAsia="zh-CN"/>
        </w:rPr>
        <w:t>TnapId</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385" w:name="_Toc43026109"/>
      <w:bookmarkStart w:id="3386" w:name="_Toc49763643"/>
      <w:bookmarkStart w:id="3387" w:name="_Toc56754339"/>
      <w:bookmarkStart w:id="3388" w:name="_Toc88743110"/>
      <w:bookmarkStart w:id="3389" w:name="_Toc101254020"/>
      <w:bookmarkStart w:id="3390" w:name="_Toc101254459"/>
      <w:bookmarkStart w:id="3391" w:name="_Toc104112171"/>
      <w:bookmarkStart w:id="3392" w:name="_Toc104192348"/>
      <w:bookmarkStart w:id="3393" w:name="_Toc104192912"/>
      <w:bookmarkStart w:id="3394" w:name="_Toc133336292"/>
      <w:bookmarkStart w:id="3395" w:name="_Toc143984781"/>
      <w:bookmarkStart w:id="3396" w:name="_Toc144147558"/>
      <w:bookmarkStart w:id="3397" w:name="_Toc153885352"/>
      <w:bookmarkStart w:id="3398" w:name="_Toc177547482"/>
      <w:bookmarkStart w:id="3399" w:name="_Toc200702866"/>
      <w:r w:rsidRPr="00F11966">
        <w:t>5.4.4.63</w:t>
      </w:r>
      <w:r w:rsidRPr="00F11966">
        <w:tab/>
        <w:t>Type: TnapIdRm</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400" w:name="_Toc43026110"/>
      <w:bookmarkStart w:id="3401" w:name="_Toc49763644"/>
      <w:bookmarkStart w:id="3402" w:name="_Toc56754340"/>
      <w:bookmarkStart w:id="3403" w:name="_Toc88743111"/>
      <w:bookmarkStart w:id="3404" w:name="_Toc101254021"/>
      <w:bookmarkStart w:id="3405" w:name="_Toc101254460"/>
      <w:bookmarkStart w:id="3406" w:name="_Toc104112172"/>
      <w:bookmarkStart w:id="3407" w:name="_Toc104192349"/>
      <w:bookmarkStart w:id="3408" w:name="_Toc104192913"/>
      <w:bookmarkStart w:id="3409" w:name="_Toc133336293"/>
      <w:bookmarkStart w:id="3410" w:name="_Toc143984782"/>
      <w:bookmarkStart w:id="3411" w:name="_Toc144147559"/>
      <w:bookmarkStart w:id="3412" w:name="_Toc153885353"/>
      <w:bookmarkStart w:id="3413" w:name="_Toc177547483"/>
      <w:bookmarkStart w:id="3414" w:name="_Toc200702867"/>
      <w:r w:rsidRPr="00F11966">
        <w:t>5.4.4.64</w:t>
      </w:r>
      <w:r w:rsidRPr="00F11966">
        <w:tab/>
        <w:t xml:space="preserve">Type: </w:t>
      </w:r>
      <w:r w:rsidRPr="00F11966">
        <w:rPr>
          <w:noProof/>
          <w:lang w:eastAsia="zh-CN"/>
        </w:rPr>
        <w:t>TwapId</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415" w:name="_Toc43026111"/>
      <w:bookmarkStart w:id="3416" w:name="_Toc49763645"/>
      <w:bookmarkStart w:id="3417" w:name="_Toc56754341"/>
      <w:bookmarkStart w:id="3418" w:name="_Toc88743112"/>
      <w:bookmarkStart w:id="3419" w:name="_Toc101254022"/>
      <w:bookmarkStart w:id="3420" w:name="_Toc101254461"/>
      <w:bookmarkStart w:id="3421" w:name="_Toc104112173"/>
      <w:bookmarkStart w:id="3422" w:name="_Toc104192350"/>
      <w:bookmarkStart w:id="3423" w:name="_Toc104192914"/>
      <w:bookmarkStart w:id="3424" w:name="_Toc133336294"/>
      <w:bookmarkStart w:id="3425" w:name="_Toc143984783"/>
      <w:bookmarkStart w:id="3426" w:name="_Toc144147560"/>
      <w:bookmarkStart w:id="3427" w:name="_Toc153885354"/>
      <w:bookmarkStart w:id="3428" w:name="_Toc177547484"/>
      <w:bookmarkStart w:id="3429" w:name="_Toc200702868"/>
      <w:r w:rsidRPr="00F11966">
        <w:t>5.4.4.65</w:t>
      </w:r>
      <w:r w:rsidRPr="00F11966">
        <w:tab/>
        <w:t>Type: TwapIdRm</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384"/>
    <w:p w14:paraId="18304B4B" w14:textId="77777777" w:rsidR="00306531" w:rsidRPr="00F11966" w:rsidRDefault="00306531" w:rsidP="00E92CBF"/>
    <w:p w14:paraId="0FC538A4" w14:textId="77777777" w:rsidR="006B7CA9" w:rsidRPr="00F11966" w:rsidRDefault="006B7CA9" w:rsidP="00D362EB">
      <w:pPr>
        <w:pStyle w:val="Heading4"/>
      </w:pPr>
      <w:bookmarkStart w:id="3430" w:name="_Toc4121137"/>
      <w:bookmarkStart w:id="3431" w:name="_Toc33962529"/>
      <w:bookmarkStart w:id="3432" w:name="_Toc43026112"/>
      <w:bookmarkStart w:id="3433" w:name="_Toc49763646"/>
      <w:bookmarkStart w:id="3434" w:name="_Toc56754342"/>
      <w:bookmarkStart w:id="3435" w:name="_Toc88743113"/>
      <w:bookmarkStart w:id="3436" w:name="_Toc101254023"/>
      <w:bookmarkStart w:id="3437" w:name="_Toc101254462"/>
      <w:bookmarkStart w:id="3438" w:name="_Toc104112174"/>
      <w:bookmarkStart w:id="3439" w:name="_Toc104192351"/>
      <w:bookmarkStart w:id="3440" w:name="_Toc104192915"/>
      <w:bookmarkStart w:id="3441" w:name="_Toc133336295"/>
      <w:bookmarkStart w:id="3442" w:name="_Toc143984784"/>
      <w:bookmarkStart w:id="3443" w:name="_Toc144147561"/>
      <w:bookmarkStart w:id="3444" w:name="_Toc153885355"/>
      <w:bookmarkStart w:id="3445" w:name="_Toc177547485"/>
      <w:bookmarkStart w:id="3446" w:name="_Toc200702869"/>
      <w:r w:rsidRPr="00F11966">
        <w:t>5.4.4.66</w:t>
      </w:r>
      <w:r w:rsidRPr="00F11966">
        <w:tab/>
        <w:t xml:space="preserve">Type: </w:t>
      </w:r>
      <w:bookmarkEnd w:id="3430"/>
      <w:bookmarkEnd w:id="3431"/>
      <w:r w:rsidRPr="00F11966">
        <w:t>SnssaiExtension</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447" w:name="_Toc24937661"/>
      <w:bookmarkStart w:id="3448" w:name="_Toc33962476"/>
      <w:bookmarkStart w:id="3449" w:name="_Toc43026113"/>
      <w:bookmarkStart w:id="3450" w:name="_Toc49763647"/>
      <w:bookmarkStart w:id="3451" w:name="_Toc56754343"/>
      <w:bookmarkStart w:id="3452" w:name="_Toc88743114"/>
      <w:bookmarkStart w:id="3453" w:name="_Toc101254024"/>
      <w:bookmarkStart w:id="3454" w:name="_Toc101254463"/>
      <w:bookmarkStart w:id="3455" w:name="_Toc104112175"/>
      <w:bookmarkStart w:id="3456" w:name="_Toc104192352"/>
      <w:bookmarkStart w:id="3457" w:name="_Toc104192916"/>
      <w:bookmarkStart w:id="3458" w:name="_Toc133336296"/>
      <w:bookmarkStart w:id="3459" w:name="_Toc143984785"/>
      <w:bookmarkStart w:id="3460" w:name="_Toc144147562"/>
      <w:bookmarkStart w:id="3461" w:name="_Toc153885356"/>
      <w:bookmarkStart w:id="3462" w:name="_Toc177547486"/>
      <w:bookmarkStart w:id="3463" w:name="_Toc200702870"/>
      <w:r w:rsidRPr="00F11966">
        <w:t>5.4.4.67</w:t>
      </w:r>
      <w:r w:rsidRPr="00F11966">
        <w:tab/>
        <w:t>Type: SdRange</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464" w:name="_Toc56754091"/>
      <w:bookmarkStart w:id="3465" w:name="_Toc58587925"/>
      <w:bookmarkStart w:id="3466" w:name="_Toc88743115"/>
      <w:bookmarkStart w:id="3467" w:name="_Toc101254025"/>
      <w:bookmarkStart w:id="3468" w:name="_Toc101254464"/>
      <w:bookmarkStart w:id="3469" w:name="_Toc104112176"/>
      <w:bookmarkStart w:id="3470" w:name="_Toc104192353"/>
      <w:bookmarkStart w:id="3471" w:name="_Toc104192917"/>
      <w:bookmarkStart w:id="3472" w:name="_Toc133336297"/>
      <w:bookmarkStart w:id="3473" w:name="_Toc143984786"/>
      <w:bookmarkStart w:id="3474" w:name="_Toc144147563"/>
      <w:bookmarkStart w:id="3475" w:name="_Toc153885357"/>
      <w:bookmarkStart w:id="3476" w:name="_Toc177547487"/>
      <w:bookmarkStart w:id="3477" w:name="_Toc200702871"/>
      <w:r w:rsidRPr="00F11966">
        <w:t>5.4.4.</w:t>
      </w:r>
      <w:r>
        <w:rPr>
          <w:lang w:eastAsia="zh-CN"/>
        </w:rPr>
        <w:t>68</w:t>
      </w:r>
      <w:r w:rsidRPr="00F11966">
        <w:tab/>
        <w:t xml:space="preserve">Type: </w:t>
      </w:r>
      <w:bookmarkEnd w:id="3464"/>
      <w:bookmarkEnd w:id="3465"/>
      <w:r w:rsidRPr="004E12F6">
        <w:rPr>
          <w:lang w:eastAsia="zh-CN"/>
        </w:rPr>
        <w:t>ProseServiceAuth</w:t>
      </w:r>
      <w:bookmarkEnd w:id="3466"/>
      <w:bookmarkEnd w:id="3467"/>
      <w:bookmarkEnd w:id="3468"/>
      <w:bookmarkEnd w:id="3469"/>
      <w:bookmarkEnd w:id="3470"/>
      <w:bookmarkEnd w:id="3471"/>
      <w:bookmarkEnd w:id="3472"/>
      <w:bookmarkEnd w:id="3473"/>
      <w:bookmarkEnd w:id="3474"/>
      <w:bookmarkEnd w:id="3475"/>
      <w:bookmarkEnd w:id="3476"/>
      <w:bookmarkEnd w:id="3477"/>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478" w:name="_Toc88743116"/>
      <w:bookmarkStart w:id="3479" w:name="_Toc101254026"/>
      <w:bookmarkStart w:id="3480" w:name="_Toc101254465"/>
      <w:bookmarkStart w:id="3481" w:name="_Toc104112177"/>
      <w:bookmarkStart w:id="3482" w:name="_Toc104192354"/>
      <w:bookmarkStart w:id="3483" w:name="_Toc104192918"/>
      <w:bookmarkStart w:id="3484" w:name="_Toc133336298"/>
      <w:bookmarkStart w:id="3485" w:name="_Toc143984787"/>
      <w:bookmarkStart w:id="3486" w:name="_Toc144147564"/>
      <w:bookmarkStart w:id="3487" w:name="_Toc153885358"/>
      <w:bookmarkStart w:id="3488" w:name="_Toc177547488"/>
      <w:bookmarkStart w:id="3489" w:name="_Toc200702872"/>
      <w:r w:rsidRPr="00F11966">
        <w:t>5.4.4.</w:t>
      </w:r>
      <w:r>
        <w:t>69</w:t>
      </w:r>
      <w:r w:rsidRPr="00F11966">
        <w:tab/>
        <w:t xml:space="preserve">Type: </w:t>
      </w:r>
      <w:r>
        <w:rPr>
          <w:rFonts w:hint="eastAsia"/>
          <w:lang w:eastAsia="zh-CN"/>
        </w:rPr>
        <w:t>E</w:t>
      </w:r>
      <w:r>
        <w:rPr>
          <w:lang w:eastAsia="zh-CN"/>
        </w:rPr>
        <w:t>csServerAddr</w:t>
      </w:r>
      <w:bookmarkEnd w:id="3478"/>
      <w:bookmarkEnd w:id="3479"/>
      <w:bookmarkEnd w:id="3480"/>
      <w:bookmarkEnd w:id="3481"/>
      <w:bookmarkEnd w:id="3482"/>
      <w:bookmarkEnd w:id="3483"/>
      <w:bookmarkEnd w:id="3484"/>
      <w:bookmarkEnd w:id="3485"/>
      <w:bookmarkEnd w:id="3486"/>
      <w:bookmarkEnd w:id="3487"/>
      <w:bookmarkEnd w:id="3488"/>
      <w:bookmarkEnd w:id="3489"/>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490" w:name="_Toc88743117"/>
      <w:bookmarkStart w:id="3491" w:name="_Toc101254027"/>
      <w:bookmarkStart w:id="3492" w:name="_Toc101254466"/>
      <w:bookmarkStart w:id="3493" w:name="_Toc104112178"/>
      <w:bookmarkStart w:id="3494" w:name="_Toc104192355"/>
      <w:bookmarkStart w:id="3495" w:name="_Toc104192919"/>
      <w:bookmarkStart w:id="3496" w:name="_Toc133336299"/>
      <w:bookmarkStart w:id="3497" w:name="_Toc143984788"/>
      <w:bookmarkStart w:id="3498" w:name="_Toc144147565"/>
      <w:bookmarkStart w:id="3499" w:name="_Toc153885359"/>
      <w:bookmarkStart w:id="3500" w:name="_Toc177547489"/>
      <w:bookmarkStart w:id="3501" w:name="_Toc200702873"/>
      <w:r w:rsidRPr="00F11966">
        <w:t>5.4.4.</w:t>
      </w:r>
      <w:r>
        <w:t>70</w:t>
      </w:r>
      <w:r w:rsidRPr="00F11966">
        <w:tab/>
        <w:t xml:space="preserve">Type: </w:t>
      </w:r>
      <w:r>
        <w:rPr>
          <w:rFonts w:hint="eastAsia"/>
          <w:lang w:eastAsia="zh-CN"/>
        </w:rPr>
        <w:t>E</w:t>
      </w:r>
      <w:r>
        <w:rPr>
          <w:lang w:eastAsia="zh-CN"/>
        </w:rPr>
        <w:t>csServerAddr</w:t>
      </w:r>
      <w:r w:rsidRPr="00F11966">
        <w:t>Rm</w:t>
      </w:r>
      <w:bookmarkEnd w:id="3490"/>
      <w:bookmarkEnd w:id="3491"/>
      <w:bookmarkEnd w:id="3492"/>
      <w:bookmarkEnd w:id="3493"/>
      <w:bookmarkEnd w:id="3494"/>
      <w:bookmarkEnd w:id="3495"/>
      <w:bookmarkEnd w:id="3496"/>
      <w:bookmarkEnd w:id="3497"/>
      <w:bookmarkEnd w:id="3498"/>
      <w:bookmarkEnd w:id="3499"/>
      <w:bookmarkEnd w:id="3500"/>
      <w:bookmarkEnd w:id="3501"/>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502" w:name="_Toc88743118"/>
      <w:bookmarkStart w:id="3503" w:name="_Toc101254028"/>
      <w:bookmarkStart w:id="3504" w:name="_Toc101254467"/>
      <w:bookmarkStart w:id="3505" w:name="_Toc104112179"/>
      <w:bookmarkStart w:id="3506" w:name="_Toc104192356"/>
      <w:bookmarkStart w:id="3507" w:name="_Toc104192920"/>
      <w:bookmarkStart w:id="3508" w:name="_Toc133336300"/>
      <w:bookmarkStart w:id="3509" w:name="_Toc143984789"/>
      <w:bookmarkStart w:id="3510" w:name="_Toc144147566"/>
      <w:bookmarkStart w:id="3511" w:name="_Toc153885360"/>
      <w:bookmarkStart w:id="3512" w:name="_Toc177547490"/>
      <w:bookmarkStart w:id="3513" w:name="_Toc200702874"/>
      <w:r w:rsidRPr="00F11966">
        <w:t>5.4.4.</w:t>
      </w:r>
      <w:r>
        <w:t>71</w:t>
      </w:r>
      <w:r w:rsidRPr="00F11966">
        <w:tab/>
        <w:t xml:space="preserve">Type: </w:t>
      </w:r>
      <w:r>
        <w:rPr>
          <w:lang w:eastAsia="zh-CN"/>
        </w:rPr>
        <w:t>IpAddr</w:t>
      </w:r>
      <w:bookmarkEnd w:id="3502"/>
      <w:bookmarkEnd w:id="3503"/>
      <w:bookmarkEnd w:id="3504"/>
      <w:bookmarkEnd w:id="3505"/>
      <w:bookmarkEnd w:id="3506"/>
      <w:bookmarkEnd w:id="3507"/>
      <w:bookmarkEnd w:id="3508"/>
      <w:bookmarkEnd w:id="3509"/>
      <w:bookmarkEnd w:id="3510"/>
      <w:bookmarkEnd w:id="3511"/>
      <w:bookmarkEnd w:id="3512"/>
      <w:bookmarkEnd w:id="3513"/>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514" w:name="_Toc67731498"/>
      <w:bookmarkStart w:id="3515" w:name="_Toc88743119"/>
      <w:bookmarkStart w:id="3516" w:name="_Toc101254029"/>
      <w:bookmarkStart w:id="3517" w:name="_Toc101254468"/>
      <w:bookmarkStart w:id="3518" w:name="_Toc104112180"/>
      <w:bookmarkStart w:id="3519" w:name="_Toc104192357"/>
      <w:bookmarkStart w:id="3520" w:name="_Toc104192921"/>
      <w:bookmarkStart w:id="3521" w:name="_Toc133336301"/>
      <w:bookmarkStart w:id="3522" w:name="_Toc143984790"/>
      <w:bookmarkStart w:id="3523" w:name="_Toc144147567"/>
      <w:bookmarkStart w:id="3524" w:name="_Toc153885361"/>
      <w:bookmarkStart w:id="3525" w:name="_Toc177547491"/>
      <w:bookmarkStart w:id="3526" w:name="_Toc200702875"/>
      <w:bookmarkStart w:id="3527" w:name="_Toc28013417"/>
      <w:bookmarkStart w:id="3528" w:name="_Toc34222330"/>
      <w:bookmarkStart w:id="3529" w:name="_Toc36040513"/>
      <w:bookmarkStart w:id="3530" w:name="_Toc39134442"/>
      <w:bookmarkStart w:id="3531" w:name="_Toc43283389"/>
      <w:bookmarkStart w:id="3532" w:name="_Toc45134429"/>
      <w:bookmarkStart w:id="3533" w:name="_Toc49931760"/>
      <w:bookmarkStart w:id="3534" w:name="_Toc51763541"/>
      <w:bookmarkStart w:id="3535" w:name="_Toc493774024"/>
      <w:bookmarkStart w:id="3536" w:name="_Toc494194773"/>
      <w:bookmarkStart w:id="3537" w:name="_Toc528159067"/>
      <w:bookmarkStart w:id="3538" w:name="_Toc532198029"/>
      <w:bookmarkStart w:id="3539" w:name="_Toc34123783"/>
      <w:bookmarkStart w:id="3540" w:name="_Toc36038527"/>
      <w:bookmarkStart w:id="3541" w:name="_Toc36038615"/>
      <w:bookmarkStart w:id="3542" w:name="_Toc36038806"/>
      <w:bookmarkStart w:id="3543" w:name="_Toc44680746"/>
      <w:bookmarkStart w:id="3544" w:name="_Toc45133658"/>
      <w:bookmarkStart w:id="3545" w:name="_Toc45133749"/>
      <w:bookmarkStart w:id="3546" w:name="_Toc49417447"/>
      <w:bookmarkStart w:id="3547" w:name="_Toc51762414"/>
      <w:bookmarkStart w:id="3548" w:name="_Toc20408087"/>
      <w:bookmarkStart w:id="3549" w:name="_Toc39068125"/>
      <w:bookmarkStart w:id="3550" w:name="_Toc43273318"/>
      <w:bookmarkStart w:id="3551" w:name="_Toc45134856"/>
      <w:bookmarkStart w:id="3552" w:name="_Toc49939192"/>
      <w:bookmarkStart w:id="3553" w:name="_Toc51764216"/>
      <w:r w:rsidRPr="00F11966">
        <w:t>5.4.4.</w:t>
      </w:r>
      <w:r>
        <w:t>72</w:t>
      </w:r>
      <w:r w:rsidRPr="00F11966">
        <w:tab/>
        <w:t xml:space="preserve">Type: </w:t>
      </w:r>
      <w:bookmarkEnd w:id="3514"/>
      <w:r>
        <w:rPr>
          <w:lang w:eastAsia="zh-CN"/>
        </w:rPr>
        <w:t>SACInfo</w:t>
      </w:r>
      <w:bookmarkEnd w:id="3515"/>
      <w:bookmarkEnd w:id="3516"/>
      <w:bookmarkEnd w:id="3517"/>
      <w:bookmarkEnd w:id="3518"/>
      <w:bookmarkEnd w:id="3519"/>
      <w:bookmarkEnd w:id="3520"/>
      <w:bookmarkEnd w:id="3521"/>
      <w:bookmarkEnd w:id="3522"/>
      <w:bookmarkEnd w:id="3523"/>
      <w:bookmarkEnd w:id="3524"/>
      <w:bookmarkEnd w:id="3525"/>
      <w:bookmarkEnd w:id="3526"/>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554" w:name="_Toc88743120"/>
      <w:bookmarkStart w:id="3555" w:name="_Toc101254030"/>
      <w:bookmarkStart w:id="3556" w:name="_Toc101254469"/>
      <w:bookmarkStart w:id="3557" w:name="_Toc104112181"/>
      <w:bookmarkStart w:id="3558" w:name="_Toc104192358"/>
      <w:bookmarkStart w:id="3559" w:name="_Toc104192922"/>
      <w:bookmarkStart w:id="3560" w:name="_Toc133336302"/>
      <w:bookmarkStart w:id="3561" w:name="_Toc143984791"/>
      <w:bookmarkStart w:id="3562" w:name="_Toc144147568"/>
      <w:bookmarkStart w:id="3563" w:name="_Toc153885362"/>
      <w:bookmarkStart w:id="3564" w:name="_Toc177547492"/>
      <w:bookmarkStart w:id="3565" w:name="_Toc20070287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r w:rsidRPr="00F11966">
        <w:t>5.4.4.</w:t>
      </w:r>
      <w:r>
        <w:t>73</w:t>
      </w:r>
      <w:r w:rsidRPr="00F11966">
        <w:tab/>
        <w:t xml:space="preserve">Type: </w:t>
      </w:r>
      <w:r>
        <w:rPr>
          <w:lang w:eastAsia="zh-CN"/>
        </w:rPr>
        <w:t>SACEventStatus</w:t>
      </w:r>
      <w:bookmarkEnd w:id="3554"/>
      <w:bookmarkEnd w:id="3555"/>
      <w:bookmarkEnd w:id="3556"/>
      <w:bookmarkEnd w:id="3557"/>
      <w:bookmarkEnd w:id="3558"/>
      <w:bookmarkEnd w:id="3559"/>
      <w:bookmarkEnd w:id="3560"/>
      <w:bookmarkEnd w:id="3561"/>
      <w:bookmarkEnd w:id="3562"/>
      <w:bookmarkEnd w:id="3563"/>
      <w:bookmarkEnd w:id="3564"/>
      <w:bookmarkEnd w:id="3565"/>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566" w:name="_Toc88743121"/>
      <w:bookmarkStart w:id="3567" w:name="_Toc101254031"/>
      <w:bookmarkStart w:id="3568" w:name="_Toc101254470"/>
      <w:bookmarkStart w:id="3569" w:name="_Toc104112182"/>
      <w:bookmarkStart w:id="3570" w:name="_Toc104192359"/>
      <w:bookmarkStart w:id="3571" w:name="_Toc104192923"/>
      <w:bookmarkStart w:id="3572" w:name="_Toc133336303"/>
      <w:bookmarkStart w:id="3573" w:name="_Toc143984792"/>
      <w:bookmarkStart w:id="3574" w:name="_Toc144147569"/>
      <w:bookmarkStart w:id="3575" w:name="_Toc153885363"/>
      <w:bookmarkStart w:id="3576" w:name="_Toc177547493"/>
      <w:bookmarkStart w:id="3577" w:name="_Toc200702877"/>
      <w:r w:rsidRPr="00F11966">
        <w:t>5.4.4.</w:t>
      </w:r>
      <w:r>
        <w:t>74</w:t>
      </w:r>
      <w:r w:rsidRPr="00F11966">
        <w:tab/>
        <w:t xml:space="preserve">Type: </w:t>
      </w:r>
      <w:r>
        <w:rPr>
          <w:rFonts w:eastAsia="Malgun Gothic"/>
        </w:rPr>
        <w:t>SpatialValidityCond</w:t>
      </w:r>
      <w:bookmarkEnd w:id="3566"/>
      <w:bookmarkEnd w:id="3567"/>
      <w:bookmarkEnd w:id="3568"/>
      <w:bookmarkEnd w:id="3569"/>
      <w:bookmarkEnd w:id="3570"/>
      <w:bookmarkEnd w:id="3571"/>
      <w:bookmarkEnd w:id="3572"/>
      <w:bookmarkEnd w:id="3573"/>
      <w:bookmarkEnd w:id="3574"/>
      <w:bookmarkEnd w:id="3575"/>
      <w:bookmarkEnd w:id="3576"/>
      <w:bookmarkEnd w:id="3577"/>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578" w:name="_Toc88743122"/>
      <w:bookmarkStart w:id="3579" w:name="_Toc101254032"/>
      <w:bookmarkStart w:id="3580" w:name="_Toc101254471"/>
      <w:bookmarkStart w:id="3581" w:name="_Toc104112183"/>
      <w:bookmarkStart w:id="3582" w:name="_Toc104192360"/>
      <w:bookmarkStart w:id="3583" w:name="_Toc104192924"/>
      <w:bookmarkStart w:id="3584" w:name="_Toc133336304"/>
      <w:bookmarkStart w:id="3585" w:name="_Toc143984793"/>
      <w:bookmarkStart w:id="3586" w:name="_Toc144147570"/>
      <w:bookmarkStart w:id="3587" w:name="_Toc153885364"/>
      <w:bookmarkStart w:id="3588" w:name="_Toc177547494"/>
      <w:bookmarkStart w:id="3589" w:name="_Toc200702878"/>
      <w:r w:rsidRPr="00F11966">
        <w:t>5.4.4.</w:t>
      </w:r>
      <w:r>
        <w:t>75</w:t>
      </w:r>
      <w:r w:rsidRPr="00F11966">
        <w:tab/>
        <w:t xml:space="preserve">Type: </w:t>
      </w:r>
      <w:r>
        <w:rPr>
          <w:rFonts w:eastAsia="Malgun Gothic"/>
        </w:rPr>
        <w:t>SpatialValidityCond</w:t>
      </w:r>
      <w:r w:rsidRPr="00F11966">
        <w:t>Rm</w:t>
      </w:r>
      <w:bookmarkEnd w:id="3578"/>
      <w:bookmarkEnd w:id="3579"/>
      <w:bookmarkEnd w:id="3580"/>
      <w:bookmarkEnd w:id="3581"/>
      <w:bookmarkEnd w:id="3582"/>
      <w:bookmarkEnd w:id="3583"/>
      <w:bookmarkEnd w:id="3584"/>
      <w:bookmarkEnd w:id="3585"/>
      <w:bookmarkEnd w:id="3586"/>
      <w:bookmarkEnd w:id="3587"/>
      <w:bookmarkEnd w:id="3588"/>
      <w:bookmarkEnd w:id="3589"/>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590" w:name="_Toc88743123"/>
      <w:bookmarkStart w:id="3591" w:name="_Toc101254033"/>
      <w:bookmarkStart w:id="3592" w:name="_Toc101254472"/>
      <w:bookmarkStart w:id="3593" w:name="_Toc104112184"/>
      <w:bookmarkStart w:id="3594" w:name="_Toc104192361"/>
      <w:bookmarkStart w:id="3595" w:name="_Toc104192925"/>
      <w:bookmarkStart w:id="3596" w:name="_Toc133336305"/>
      <w:bookmarkStart w:id="3597" w:name="_Toc143984794"/>
      <w:bookmarkStart w:id="3598" w:name="_Toc144147571"/>
      <w:bookmarkStart w:id="3599" w:name="_Toc153885365"/>
      <w:bookmarkStart w:id="3600" w:name="_Toc177547495"/>
      <w:bookmarkStart w:id="3601" w:name="_Toc200702879"/>
      <w:r w:rsidRPr="00F11966">
        <w:t>5.4.4.</w:t>
      </w:r>
      <w:r>
        <w:t>76</w:t>
      </w:r>
      <w:r w:rsidRPr="00F11966">
        <w:tab/>
      </w:r>
      <w:bookmarkStart w:id="3602" w:name="_Toc24937703"/>
      <w:bookmarkStart w:id="3603" w:name="_Toc33962518"/>
      <w:bookmarkStart w:id="3604" w:name="_Toc42883280"/>
      <w:bookmarkStart w:id="3605" w:name="_Toc49733148"/>
      <w:bookmarkStart w:id="3606" w:name="_Toc56690773"/>
      <w:bookmarkStart w:id="3607" w:name="_Toc80997822"/>
      <w:r>
        <w:t xml:space="preserve">Type: </w:t>
      </w:r>
      <w:r w:rsidR="00525A8F">
        <w:rPr>
          <w:lang w:eastAsia="zh-CN"/>
        </w:rPr>
        <w:t>ServerAddressingInfo</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608" w:name="_Toc88743124"/>
      <w:bookmarkStart w:id="3609" w:name="_Toc101254034"/>
      <w:bookmarkStart w:id="3610" w:name="_Toc101254473"/>
      <w:bookmarkStart w:id="3611" w:name="_Toc104112185"/>
      <w:bookmarkStart w:id="3612" w:name="_Toc104192362"/>
      <w:bookmarkStart w:id="3613" w:name="_Toc104192926"/>
      <w:bookmarkStart w:id="3614" w:name="_Toc133336306"/>
      <w:bookmarkStart w:id="3615" w:name="_Toc143984795"/>
      <w:bookmarkStart w:id="3616" w:name="_Toc144147572"/>
      <w:bookmarkStart w:id="3617" w:name="_Toc153885366"/>
      <w:bookmarkStart w:id="3618" w:name="_Toc177547496"/>
      <w:bookmarkStart w:id="3619" w:name="_Toc200702880"/>
      <w:r>
        <w:t>5.4.4.77</w:t>
      </w:r>
      <w:r>
        <w:tab/>
        <w:t>Type PcfUeCallbackInfo</w:t>
      </w:r>
      <w:bookmarkEnd w:id="3608"/>
      <w:bookmarkEnd w:id="3609"/>
      <w:bookmarkEnd w:id="3610"/>
      <w:bookmarkEnd w:id="3611"/>
      <w:bookmarkEnd w:id="3612"/>
      <w:bookmarkEnd w:id="3613"/>
      <w:bookmarkEnd w:id="3614"/>
      <w:bookmarkEnd w:id="3615"/>
      <w:bookmarkEnd w:id="3616"/>
      <w:bookmarkEnd w:id="3617"/>
      <w:bookmarkEnd w:id="3618"/>
      <w:bookmarkEnd w:id="3619"/>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620" w:name="_Toc88743125"/>
      <w:bookmarkStart w:id="3621" w:name="_Toc101254035"/>
      <w:bookmarkStart w:id="3622" w:name="_Toc101254474"/>
      <w:bookmarkStart w:id="3623" w:name="_Toc104112186"/>
      <w:bookmarkStart w:id="3624" w:name="_Toc104192363"/>
      <w:bookmarkStart w:id="3625" w:name="_Toc104192927"/>
      <w:bookmarkStart w:id="3626" w:name="_Toc133336307"/>
      <w:bookmarkStart w:id="3627" w:name="_Toc143984796"/>
      <w:bookmarkStart w:id="3628" w:name="_Toc144147573"/>
      <w:bookmarkStart w:id="3629" w:name="_Toc153885367"/>
      <w:bookmarkStart w:id="3630" w:name="_Toc177547497"/>
      <w:bookmarkStart w:id="3631" w:name="_Toc200702881"/>
      <w:r>
        <w:rPr>
          <w:noProof/>
        </w:rPr>
        <w:t>5.4.4.78</w:t>
      </w:r>
      <w:r>
        <w:rPr>
          <w:noProof/>
        </w:rPr>
        <w:tab/>
        <w:t>Type PduSessionInfo</w:t>
      </w:r>
      <w:bookmarkEnd w:id="3620"/>
      <w:bookmarkEnd w:id="3621"/>
      <w:bookmarkEnd w:id="3622"/>
      <w:bookmarkEnd w:id="3623"/>
      <w:bookmarkEnd w:id="3624"/>
      <w:bookmarkEnd w:id="3625"/>
      <w:bookmarkEnd w:id="3626"/>
      <w:bookmarkEnd w:id="3627"/>
      <w:bookmarkEnd w:id="3628"/>
      <w:bookmarkEnd w:id="3629"/>
      <w:bookmarkEnd w:id="3630"/>
      <w:bookmarkEnd w:id="3631"/>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632" w:name="_Toc28013390"/>
      <w:bookmarkStart w:id="3633" w:name="_Toc36040146"/>
      <w:bookmarkStart w:id="3634" w:name="_Toc44692763"/>
      <w:bookmarkStart w:id="3635" w:name="_Toc45134224"/>
      <w:bookmarkStart w:id="3636" w:name="_Toc49607288"/>
      <w:bookmarkStart w:id="3637" w:name="_Toc51763260"/>
      <w:bookmarkStart w:id="3638" w:name="_Toc58850158"/>
      <w:bookmarkStart w:id="3639" w:name="_Toc59018538"/>
      <w:bookmarkStart w:id="3640" w:name="_Toc68169544"/>
      <w:bookmarkStart w:id="3641" w:name="_Toc82747091"/>
      <w:bookmarkStart w:id="3642" w:name="_Toc88743126"/>
      <w:bookmarkStart w:id="3643" w:name="_Toc101254036"/>
      <w:bookmarkStart w:id="3644" w:name="_Toc101254475"/>
      <w:bookmarkStart w:id="3645" w:name="_Toc104112187"/>
      <w:bookmarkStart w:id="3646" w:name="_Toc104192364"/>
      <w:bookmarkStart w:id="3647" w:name="_Toc104192928"/>
      <w:bookmarkStart w:id="3648" w:name="_Toc133336308"/>
      <w:bookmarkStart w:id="3649" w:name="_Toc143984797"/>
      <w:bookmarkStart w:id="3650" w:name="_Toc144147574"/>
      <w:bookmarkStart w:id="3651" w:name="_Toc153885368"/>
      <w:bookmarkStart w:id="3652" w:name="_Toc177547498"/>
      <w:bookmarkStart w:id="3653" w:name="_Toc200702882"/>
      <w:r>
        <w:rPr>
          <w:noProof/>
        </w:rPr>
        <w:t>5.4.4.79</w:t>
      </w:r>
      <w:r>
        <w:rPr>
          <w:noProof/>
        </w:rPr>
        <w:tab/>
        <w:t>Type EasIpReplacementInfo</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654" w:name="_Toc88743127"/>
      <w:bookmarkStart w:id="3655" w:name="_Toc101254037"/>
      <w:bookmarkStart w:id="3656" w:name="_Toc101254476"/>
      <w:bookmarkStart w:id="3657" w:name="_Toc104112188"/>
      <w:bookmarkStart w:id="3658" w:name="_Toc104192365"/>
      <w:bookmarkStart w:id="3659" w:name="_Toc104192929"/>
      <w:bookmarkStart w:id="3660" w:name="_Toc133336309"/>
      <w:bookmarkStart w:id="3661" w:name="_Toc143984798"/>
      <w:bookmarkStart w:id="3662" w:name="_Toc144147575"/>
      <w:bookmarkStart w:id="3663" w:name="_Toc153885369"/>
      <w:bookmarkStart w:id="3664" w:name="_Toc177547499"/>
      <w:bookmarkStart w:id="3665" w:name="_Toc200702883"/>
      <w:r>
        <w:rPr>
          <w:noProof/>
        </w:rPr>
        <w:t>5.4.4.80</w:t>
      </w:r>
      <w:r>
        <w:rPr>
          <w:noProof/>
        </w:rPr>
        <w:tab/>
        <w:t>Type EasServerAddress</w:t>
      </w:r>
      <w:bookmarkEnd w:id="3654"/>
      <w:bookmarkEnd w:id="3655"/>
      <w:bookmarkEnd w:id="3656"/>
      <w:bookmarkEnd w:id="3657"/>
      <w:bookmarkEnd w:id="3658"/>
      <w:bookmarkEnd w:id="3659"/>
      <w:bookmarkEnd w:id="3660"/>
      <w:bookmarkEnd w:id="3661"/>
      <w:bookmarkEnd w:id="3662"/>
      <w:bookmarkEnd w:id="3663"/>
      <w:bookmarkEnd w:id="3664"/>
      <w:bookmarkEnd w:id="3665"/>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666" w:name="_Toc101254038"/>
      <w:bookmarkStart w:id="3667" w:name="_Toc101254477"/>
      <w:bookmarkStart w:id="3668" w:name="_Toc104112189"/>
      <w:bookmarkStart w:id="3669" w:name="_Toc104192366"/>
      <w:bookmarkStart w:id="3670" w:name="_Toc104192930"/>
      <w:bookmarkStart w:id="3671" w:name="_Toc133336310"/>
      <w:bookmarkStart w:id="3672" w:name="_Toc143984799"/>
      <w:bookmarkStart w:id="3673" w:name="_Toc144147576"/>
      <w:bookmarkStart w:id="3674" w:name="_Toc153885370"/>
      <w:bookmarkStart w:id="3675" w:name="_Toc177547500"/>
      <w:bookmarkStart w:id="3676" w:name="_Toc200702884"/>
      <w:r>
        <w:rPr>
          <w:noProof/>
        </w:rPr>
        <w:t>5.4.4.81</w:t>
      </w:r>
      <w:r>
        <w:rPr>
          <w:noProof/>
        </w:rPr>
        <w:tab/>
        <w:t>Type RoamingRestrictions</w:t>
      </w:r>
      <w:bookmarkEnd w:id="3666"/>
      <w:bookmarkEnd w:id="3667"/>
      <w:bookmarkEnd w:id="3668"/>
      <w:bookmarkEnd w:id="3669"/>
      <w:bookmarkEnd w:id="3670"/>
      <w:bookmarkEnd w:id="3671"/>
      <w:bookmarkEnd w:id="3672"/>
      <w:bookmarkEnd w:id="3673"/>
      <w:bookmarkEnd w:id="3674"/>
      <w:bookmarkEnd w:id="3675"/>
      <w:bookmarkEnd w:id="3676"/>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677" w:name="_Toc133336311"/>
      <w:bookmarkStart w:id="3678" w:name="_Toc143984800"/>
      <w:bookmarkStart w:id="3679" w:name="_Toc144147577"/>
      <w:bookmarkStart w:id="3680" w:name="_Toc153885371"/>
      <w:bookmarkStart w:id="3681" w:name="_Toc177547501"/>
      <w:bookmarkStart w:id="3682" w:name="_Toc200702885"/>
      <w:bookmarkStart w:id="3683" w:name="_Hlk107213646"/>
      <w:r w:rsidRPr="00F11966">
        <w:t>5.</w:t>
      </w:r>
      <w:r>
        <w:t>4</w:t>
      </w:r>
      <w:r w:rsidRPr="00F11966">
        <w:t>.4.</w:t>
      </w:r>
      <w:r>
        <w:t>82</w:t>
      </w:r>
      <w:r w:rsidRPr="00F11966">
        <w:tab/>
        <w:t xml:space="preserve">Type: </w:t>
      </w:r>
      <w:r>
        <w:t>GeoServiceArea</w:t>
      </w:r>
      <w:bookmarkEnd w:id="3677"/>
      <w:bookmarkEnd w:id="3678"/>
      <w:bookmarkEnd w:id="3679"/>
      <w:bookmarkEnd w:id="3680"/>
      <w:bookmarkEnd w:id="3681"/>
      <w:bookmarkEnd w:id="3682"/>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684" w:name="_Toc133336312"/>
      <w:bookmarkStart w:id="3685" w:name="_Toc143984801"/>
      <w:bookmarkStart w:id="3686" w:name="_Toc144147578"/>
      <w:bookmarkStart w:id="3687" w:name="_Toc153885372"/>
      <w:bookmarkStart w:id="3688" w:name="_Toc177547502"/>
      <w:bookmarkStart w:id="3689" w:name="_Toc200702886"/>
      <w:bookmarkEnd w:id="3683"/>
      <w:r w:rsidRPr="00F11966">
        <w:t>5.4.4.</w:t>
      </w:r>
      <w:r>
        <w:t>83</w:t>
      </w:r>
      <w:r w:rsidRPr="00F11966">
        <w:tab/>
        <w:t xml:space="preserve">Type: </w:t>
      </w:r>
      <w:r>
        <w:t>MutingExceptionInstructions</w:t>
      </w:r>
      <w:bookmarkEnd w:id="3684"/>
      <w:bookmarkEnd w:id="3685"/>
      <w:bookmarkEnd w:id="3686"/>
      <w:bookmarkEnd w:id="3687"/>
      <w:bookmarkEnd w:id="3688"/>
      <w:bookmarkEnd w:id="3689"/>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690" w:name="_Toc133336313"/>
      <w:bookmarkStart w:id="3691" w:name="_Toc143984802"/>
      <w:bookmarkStart w:id="3692" w:name="_Toc144147579"/>
      <w:bookmarkStart w:id="3693" w:name="_Toc153885373"/>
      <w:bookmarkStart w:id="3694" w:name="_Toc177547503"/>
      <w:bookmarkStart w:id="3695" w:name="_Toc200702887"/>
      <w:r w:rsidRPr="00F11966">
        <w:t>5.</w:t>
      </w:r>
      <w:r>
        <w:t>4</w:t>
      </w:r>
      <w:r w:rsidRPr="00F11966">
        <w:t>.4.</w:t>
      </w:r>
      <w:r>
        <w:t>84</w:t>
      </w:r>
      <w:r w:rsidRPr="00F11966">
        <w:tab/>
        <w:t xml:space="preserve">Type: </w:t>
      </w:r>
      <w:r>
        <w:t>MutingNotificationsSettings</w:t>
      </w:r>
      <w:bookmarkEnd w:id="3690"/>
      <w:bookmarkEnd w:id="3691"/>
      <w:bookmarkEnd w:id="3692"/>
      <w:bookmarkEnd w:id="3693"/>
      <w:bookmarkEnd w:id="3694"/>
      <w:bookmarkEnd w:id="3695"/>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696" w:name="_Toc133336314"/>
      <w:bookmarkStart w:id="3697" w:name="_Toc143984803"/>
      <w:bookmarkStart w:id="3698" w:name="_Toc144147580"/>
      <w:bookmarkStart w:id="3699" w:name="_Toc153885374"/>
      <w:bookmarkStart w:id="3700" w:name="_Toc177547504"/>
      <w:bookmarkStart w:id="3701" w:name="_Toc200702888"/>
      <w:r w:rsidRPr="00F11966">
        <w:t>5.</w:t>
      </w:r>
      <w:r>
        <w:t>4</w:t>
      </w:r>
      <w:r w:rsidRPr="00F11966">
        <w:t>.4.</w:t>
      </w:r>
      <w:r w:rsidR="00347FEC">
        <w:t>85</w:t>
      </w:r>
      <w:r w:rsidRPr="00F11966">
        <w:tab/>
        <w:t xml:space="preserve">Type: </w:t>
      </w:r>
      <w:r>
        <w:t>VplmnOffloadingInfo</w:t>
      </w:r>
      <w:bookmarkEnd w:id="3696"/>
      <w:bookmarkEnd w:id="3697"/>
      <w:bookmarkEnd w:id="3698"/>
      <w:bookmarkEnd w:id="3699"/>
      <w:bookmarkEnd w:id="3700"/>
      <w:bookmarkEnd w:id="3701"/>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702" w:name="_Toc143984804"/>
      <w:bookmarkStart w:id="3703" w:name="_Toc144147581"/>
      <w:bookmarkStart w:id="3704" w:name="_Toc153885375"/>
      <w:bookmarkStart w:id="3705" w:name="_Toc177547505"/>
      <w:bookmarkStart w:id="3706" w:name="_Toc200702889"/>
      <w:bookmarkStart w:id="3707" w:name="_Toc42953841"/>
      <w:bookmarkStart w:id="3708" w:name="_Toc43463158"/>
      <w:bookmarkStart w:id="3709" w:name="_Toc49847770"/>
      <w:bookmarkStart w:id="3710" w:name="_Toc56497899"/>
      <w:r w:rsidRPr="00F11966">
        <w:t>5.4.4.</w:t>
      </w:r>
      <w:r>
        <w:t>86</w:t>
      </w:r>
      <w:r w:rsidRPr="00F11966">
        <w:tab/>
        <w:t xml:space="preserve">Type: </w:t>
      </w:r>
      <w:r>
        <w:t>PartiallyAllowed</w:t>
      </w:r>
      <w:r w:rsidRPr="00F11966">
        <w:t>Snssai</w:t>
      </w:r>
      <w:bookmarkEnd w:id="3702"/>
      <w:bookmarkEnd w:id="3703"/>
      <w:bookmarkEnd w:id="3704"/>
      <w:bookmarkEnd w:id="3705"/>
      <w:bookmarkEnd w:id="3706"/>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711" w:name="_Toc143984805"/>
      <w:bookmarkStart w:id="3712" w:name="_Toc144147582"/>
      <w:bookmarkStart w:id="3713" w:name="_Toc153885376"/>
      <w:bookmarkStart w:id="3714" w:name="_Toc177547506"/>
      <w:bookmarkStart w:id="3715" w:name="_Toc200702890"/>
      <w:bookmarkEnd w:id="3707"/>
      <w:bookmarkEnd w:id="3708"/>
      <w:bookmarkEnd w:id="3709"/>
      <w:bookmarkEnd w:id="3710"/>
      <w:r w:rsidRPr="00F11966">
        <w:t>5.</w:t>
      </w:r>
      <w:r>
        <w:t>4</w:t>
      </w:r>
      <w:r w:rsidRPr="00F11966">
        <w:t>.4.</w:t>
      </w:r>
      <w:r>
        <w:t>87</w:t>
      </w:r>
      <w:r w:rsidRPr="00F11966">
        <w:tab/>
        <w:t xml:space="preserve">Type: </w:t>
      </w:r>
      <w:r>
        <w:rPr>
          <w:lang w:eastAsia="zh-CN"/>
        </w:rPr>
        <w:t>V</w:t>
      </w:r>
      <w:r w:rsidRPr="00BE5D3F">
        <w:t>ar</w:t>
      </w:r>
      <w:r>
        <w:t>R</w:t>
      </w:r>
      <w:r w:rsidRPr="005B1EEB">
        <w:t>ep</w:t>
      </w:r>
      <w:r>
        <w:t>Period</w:t>
      </w:r>
      <w:bookmarkEnd w:id="3711"/>
      <w:bookmarkEnd w:id="3712"/>
      <w:bookmarkEnd w:id="3713"/>
      <w:bookmarkEnd w:id="3714"/>
      <w:bookmarkEnd w:id="3715"/>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716" w:name="_Toc143984806"/>
      <w:bookmarkStart w:id="3717" w:name="_Toc144147583"/>
      <w:bookmarkStart w:id="3718" w:name="_Toc153885377"/>
      <w:bookmarkStart w:id="3719" w:name="_Toc177547507"/>
      <w:bookmarkStart w:id="3720" w:name="_Toc200702891"/>
      <w:r>
        <w:t>5.4.4.</w:t>
      </w:r>
      <w:r w:rsidR="00D43F9F">
        <w:rPr>
          <w:lang w:eastAsia="zh-CN"/>
        </w:rPr>
        <w:t>88</w:t>
      </w:r>
      <w:r>
        <w:tab/>
        <w:t>Type: RangingSlPosAuth</w:t>
      </w:r>
      <w:bookmarkEnd w:id="3716"/>
      <w:bookmarkEnd w:id="3717"/>
      <w:bookmarkEnd w:id="3718"/>
      <w:bookmarkEnd w:id="3719"/>
      <w:bookmarkEnd w:id="3720"/>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721" w:name="_Toc143984807"/>
      <w:bookmarkStart w:id="3722" w:name="_Toc144147584"/>
      <w:bookmarkStart w:id="3723" w:name="_Toc153885378"/>
      <w:bookmarkStart w:id="3724" w:name="_Toc177547508"/>
      <w:bookmarkStart w:id="3725" w:name="_Toc200702892"/>
      <w:r w:rsidRPr="00320584">
        <w:t>5.4.4.</w:t>
      </w:r>
      <w:r w:rsidRPr="00496DB9">
        <w:rPr>
          <w:rFonts w:eastAsiaTheme="minorEastAsia"/>
        </w:rPr>
        <w:t>89</w:t>
      </w:r>
      <w:r w:rsidRPr="00320584">
        <w:tab/>
        <w:t>Type: NrA2xAuth</w:t>
      </w:r>
      <w:bookmarkEnd w:id="3721"/>
      <w:bookmarkEnd w:id="3722"/>
      <w:bookmarkEnd w:id="3723"/>
      <w:bookmarkEnd w:id="3724"/>
      <w:bookmarkEnd w:id="3725"/>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726" w:name="_Toc143984808"/>
      <w:bookmarkStart w:id="3727" w:name="_Toc144147585"/>
      <w:bookmarkStart w:id="3728" w:name="_Toc153885379"/>
      <w:bookmarkStart w:id="3729" w:name="_Toc177547509"/>
      <w:bookmarkStart w:id="3730" w:name="_Toc200702893"/>
      <w:r w:rsidRPr="00320584">
        <w:t>5.4.4.</w:t>
      </w:r>
      <w:r w:rsidRPr="00496DB9">
        <w:rPr>
          <w:rFonts w:eastAsiaTheme="minorEastAsia"/>
        </w:rPr>
        <w:t>90</w:t>
      </w:r>
      <w:r w:rsidRPr="00320584">
        <w:tab/>
        <w:t>Type: LteA2xAuth</w:t>
      </w:r>
      <w:bookmarkEnd w:id="3726"/>
      <w:bookmarkEnd w:id="3727"/>
      <w:bookmarkEnd w:id="3728"/>
      <w:bookmarkEnd w:id="3729"/>
      <w:bookmarkEnd w:id="3730"/>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731" w:name="_Toc143984809"/>
      <w:bookmarkStart w:id="3732" w:name="_Toc144147586"/>
      <w:bookmarkStart w:id="3733" w:name="_Toc153885380"/>
      <w:bookmarkStart w:id="3734" w:name="_Toc177547510"/>
      <w:bookmarkStart w:id="3735" w:name="_Toc200702894"/>
      <w:r>
        <w:t>5.4.4.</w:t>
      </w:r>
      <w:r>
        <w:rPr>
          <w:lang w:eastAsia="zh-CN"/>
        </w:rPr>
        <w:t>91</w:t>
      </w:r>
      <w:r>
        <w:tab/>
        <w:t xml:space="preserve">Type: </w:t>
      </w:r>
      <w:r>
        <w:rPr>
          <w:lang w:eastAsia="zh-CN"/>
        </w:rPr>
        <w:t>SliceUsageControlInfo</w:t>
      </w:r>
      <w:bookmarkEnd w:id="3731"/>
      <w:bookmarkEnd w:id="3732"/>
      <w:bookmarkEnd w:id="3733"/>
      <w:bookmarkEnd w:id="3734"/>
      <w:bookmarkEnd w:id="3735"/>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736" w:name="_Toc153885381"/>
      <w:bookmarkStart w:id="3737" w:name="_Toc177547511"/>
      <w:bookmarkStart w:id="3738" w:name="_Toc200702895"/>
      <w:r w:rsidRPr="00F11966">
        <w:t>5.4.4.</w:t>
      </w:r>
      <w:r>
        <w:t>92</w:t>
      </w:r>
      <w:r w:rsidRPr="00F11966">
        <w:tab/>
        <w:t xml:space="preserve">Type: </w:t>
      </w:r>
      <w:r>
        <w:rPr>
          <w:lang w:eastAsia="zh-CN"/>
        </w:rPr>
        <w:t>CombGciAndHfcNIds</w:t>
      </w:r>
      <w:bookmarkEnd w:id="3736"/>
      <w:bookmarkEnd w:id="3737"/>
      <w:bookmarkEnd w:id="3738"/>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739" w:name="_Toc153885382"/>
      <w:bookmarkStart w:id="3740" w:name="_Toc177547512"/>
      <w:bookmarkStart w:id="3741" w:name="_Toc200702896"/>
      <w:r>
        <w:t>5.4.4.93</w:t>
      </w:r>
      <w:r>
        <w:tab/>
        <w:t>Type: SnssaiDnnItem</w:t>
      </w:r>
      <w:bookmarkEnd w:id="3739"/>
      <w:bookmarkEnd w:id="3740"/>
      <w:bookmarkEnd w:id="3741"/>
    </w:p>
    <w:p w14:paraId="2DDC61C6" w14:textId="732D8105" w:rsidR="00653385" w:rsidRPr="003B2883" w:rsidRDefault="00653385" w:rsidP="00653385">
      <w:pPr>
        <w:pStyle w:val="TH"/>
      </w:pPr>
      <w:bookmarkStart w:id="3742"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743" w:name="_Toc153885383"/>
      <w:bookmarkStart w:id="3744" w:name="_Toc177547513"/>
      <w:bookmarkStart w:id="3745" w:name="_Toc200702897"/>
      <w:bookmarkEnd w:id="3742"/>
      <w:r>
        <w:t>5.4.4.94</w:t>
      </w:r>
      <w:r>
        <w:tab/>
        <w:t>Type: NtnTaiInfo</w:t>
      </w:r>
      <w:bookmarkEnd w:id="3743"/>
      <w:bookmarkEnd w:id="3744"/>
      <w:bookmarkEnd w:id="3745"/>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746" w:name="_Toc177547514"/>
      <w:bookmarkStart w:id="3747" w:name="_Toc200702898"/>
      <w:r>
        <w:t>5.4.4.</w:t>
      </w:r>
      <w:r w:rsidRPr="003665D8">
        <w:t>95</w:t>
      </w:r>
      <w:r>
        <w:tab/>
        <w:t>Type: MitigationInfo</w:t>
      </w:r>
      <w:bookmarkEnd w:id="3746"/>
      <w:bookmarkEnd w:id="3747"/>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3748" w:name="_Toc177547515"/>
      <w:bookmarkStart w:id="3749" w:name="_Toc200702899"/>
      <w:r>
        <w:t>5.4.4.</w:t>
      </w:r>
      <w:r w:rsidRPr="003423DA">
        <w:t>96</w:t>
      </w:r>
      <w:r>
        <w:tab/>
        <w:t>Type: VplmnDlAmbr</w:t>
      </w:r>
      <w:bookmarkEnd w:id="3748"/>
      <w:bookmarkEnd w:id="3749"/>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750" w:name="_Toc510696643"/>
      <w:bookmarkStart w:id="3751" w:name="_Toc43026114"/>
      <w:bookmarkStart w:id="3752" w:name="_Toc49763648"/>
      <w:bookmarkStart w:id="3753" w:name="_Toc56754344"/>
      <w:bookmarkStart w:id="3754" w:name="_Toc88743128"/>
      <w:bookmarkStart w:id="3755" w:name="_Toc101254039"/>
      <w:bookmarkStart w:id="3756" w:name="_Toc101254478"/>
      <w:bookmarkStart w:id="3757" w:name="_Toc104112190"/>
      <w:bookmarkStart w:id="3758" w:name="_Toc104192367"/>
      <w:bookmarkStart w:id="3759" w:name="_Toc104192931"/>
      <w:bookmarkStart w:id="3760" w:name="_Toc133336315"/>
      <w:bookmarkStart w:id="3761" w:name="_Toc143984810"/>
      <w:bookmarkStart w:id="3762" w:name="_Toc144147587"/>
      <w:bookmarkStart w:id="3763" w:name="_Toc153885384"/>
      <w:bookmarkStart w:id="3764" w:name="_Toc177547516"/>
      <w:bookmarkStart w:id="3765" w:name="_Toc200702900"/>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19ECCB9C" w14:textId="77777777" w:rsidR="00577C3C" w:rsidRPr="00F11966" w:rsidRDefault="00577C3C" w:rsidP="00D362EB">
      <w:pPr>
        <w:pStyle w:val="Heading4"/>
      </w:pPr>
      <w:bookmarkStart w:id="3766" w:name="_Toc510696644"/>
      <w:bookmarkStart w:id="3767" w:name="_Toc43026115"/>
      <w:bookmarkStart w:id="3768" w:name="_Toc49763649"/>
      <w:bookmarkStart w:id="3769" w:name="_Toc56754345"/>
      <w:bookmarkStart w:id="3770" w:name="_Toc88743129"/>
      <w:bookmarkStart w:id="3771" w:name="_Toc101254040"/>
      <w:bookmarkStart w:id="3772" w:name="_Toc101254479"/>
      <w:bookmarkStart w:id="3773" w:name="_Toc104112191"/>
      <w:bookmarkStart w:id="3774" w:name="_Toc104192368"/>
      <w:bookmarkStart w:id="3775" w:name="_Toc104192932"/>
      <w:bookmarkStart w:id="3776" w:name="_Toc133336316"/>
      <w:bookmarkStart w:id="3777" w:name="_Toc143984811"/>
      <w:bookmarkStart w:id="3778" w:name="_Toc144147588"/>
      <w:bookmarkStart w:id="3779" w:name="_Toc153885385"/>
      <w:bookmarkStart w:id="3780" w:name="_Toc177547517"/>
      <w:bookmarkStart w:id="3781" w:name="_Toc200702901"/>
      <w:r w:rsidRPr="00F11966">
        <w:t>5.4.5.1</w:t>
      </w:r>
      <w:r w:rsidRPr="00F11966">
        <w:tab/>
        <w:t xml:space="preserve">Type: </w:t>
      </w:r>
      <w:bookmarkEnd w:id="3766"/>
      <w:r w:rsidRPr="00F11966">
        <w:t>ExtSnssai</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782" w:name="_Toc153885386"/>
      <w:bookmarkStart w:id="3783" w:name="_Toc177547518"/>
      <w:bookmarkStart w:id="3784" w:name="_Toc200702902"/>
      <w:r w:rsidRPr="00E729A7">
        <w:t>5.4.5.</w:t>
      </w:r>
      <w:r w:rsidR="00960252">
        <w:t>2</w:t>
      </w:r>
      <w:r w:rsidRPr="00E729A7">
        <w:tab/>
        <w:t xml:space="preserve">Type: </w:t>
      </w:r>
      <w:bookmarkStart w:id="3785" w:name="_Hlk132827030"/>
      <w:r w:rsidRPr="00DE2688">
        <w:t>SnssaiReplaceInfo</w:t>
      </w:r>
      <w:bookmarkEnd w:id="3782"/>
      <w:bookmarkEnd w:id="3783"/>
      <w:bookmarkEnd w:id="3784"/>
      <w:bookmarkEnd w:id="3785"/>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786" w:name="_Hlk131615738"/>
            <w:r>
              <w:t>snssai</w:t>
            </w:r>
            <w:bookmarkEnd w:id="3786"/>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787" w:name="_Toc24925884"/>
      <w:bookmarkStart w:id="3788" w:name="_Toc24926062"/>
      <w:bookmarkStart w:id="3789" w:name="_Toc24926238"/>
      <w:bookmarkStart w:id="3790" w:name="_Toc33964098"/>
      <w:bookmarkStart w:id="3791" w:name="_Toc33980865"/>
      <w:bookmarkStart w:id="3792" w:name="_Toc36462666"/>
      <w:bookmarkStart w:id="3793" w:name="_Toc36462862"/>
      <w:bookmarkStart w:id="3794" w:name="_Toc43026116"/>
      <w:bookmarkStart w:id="3795" w:name="_Toc49763650"/>
      <w:bookmarkStart w:id="3796" w:name="_Toc56754346"/>
      <w:bookmarkStart w:id="3797" w:name="_Toc88743130"/>
      <w:bookmarkStart w:id="3798" w:name="_Toc101254041"/>
      <w:bookmarkStart w:id="3799" w:name="_Toc101254480"/>
      <w:bookmarkStart w:id="3800" w:name="_Toc104112192"/>
      <w:bookmarkStart w:id="3801" w:name="_Toc104192369"/>
      <w:bookmarkStart w:id="3802" w:name="_Toc104192933"/>
      <w:bookmarkStart w:id="3803" w:name="_Toc133336317"/>
      <w:bookmarkStart w:id="3804" w:name="_Toc143984812"/>
      <w:bookmarkStart w:id="3805" w:name="_Toc144147589"/>
      <w:bookmarkStart w:id="3806" w:name="_Toc153885387"/>
      <w:bookmarkStart w:id="3807" w:name="_Toc177547519"/>
      <w:bookmarkStart w:id="3808" w:name="_Toc200702903"/>
      <w:r w:rsidRPr="00F11966">
        <w:t>5.5</w:t>
      </w:r>
      <w:r w:rsidRPr="00F11966">
        <w:tab/>
        <w:t>Data Types related to 5G QoS</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581445C0" w14:textId="77777777" w:rsidR="00E92CBF" w:rsidRPr="00F11966" w:rsidRDefault="00E92CBF" w:rsidP="00D362EB">
      <w:pPr>
        <w:pStyle w:val="Heading3"/>
      </w:pPr>
      <w:bookmarkStart w:id="3809" w:name="_Toc24925885"/>
      <w:bookmarkStart w:id="3810" w:name="_Toc24926063"/>
      <w:bookmarkStart w:id="3811" w:name="_Toc24926239"/>
      <w:bookmarkStart w:id="3812" w:name="_Toc33964099"/>
      <w:bookmarkStart w:id="3813" w:name="_Toc33980866"/>
      <w:bookmarkStart w:id="3814" w:name="_Toc36462667"/>
      <w:bookmarkStart w:id="3815" w:name="_Toc36462863"/>
      <w:bookmarkStart w:id="3816" w:name="_Toc43026117"/>
      <w:bookmarkStart w:id="3817" w:name="_Toc49763651"/>
      <w:bookmarkStart w:id="3818" w:name="_Toc56754347"/>
      <w:bookmarkStart w:id="3819" w:name="_Toc88743131"/>
      <w:bookmarkStart w:id="3820" w:name="_Toc101254042"/>
      <w:bookmarkStart w:id="3821" w:name="_Toc101254481"/>
      <w:bookmarkStart w:id="3822" w:name="_Toc104112193"/>
      <w:bookmarkStart w:id="3823" w:name="_Toc104192370"/>
      <w:bookmarkStart w:id="3824" w:name="_Toc104192934"/>
      <w:bookmarkStart w:id="3825" w:name="_Toc133336318"/>
      <w:bookmarkStart w:id="3826" w:name="_Toc143984813"/>
      <w:bookmarkStart w:id="3827" w:name="_Toc144147590"/>
      <w:bookmarkStart w:id="3828" w:name="_Toc153885388"/>
      <w:bookmarkStart w:id="3829" w:name="_Toc177547520"/>
      <w:bookmarkStart w:id="3830" w:name="_Toc200702904"/>
      <w:r w:rsidRPr="00F11966">
        <w:t>5.5.1</w:t>
      </w:r>
      <w:r w:rsidRPr="00F11966">
        <w:tab/>
        <w:t>Introduction</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831" w:name="_Toc24925886"/>
      <w:bookmarkStart w:id="3832" w:name="_Toc24926064"/>
      <w:bookmarkStart w:id="3833" w:name="_Toc24926240"/>
      <w:bookmarkStart w:id="3834" w:name="_Toc33964100"/>
      <w:bookmarkStart w:id="3835" w:name="_Toc33980867"/>
      <w:bookmarkStart w:id="3836" w:name="_Toc36462668"/>
      <w:bookmarkStart w:id="3837" w:name="_Toc36462864"/>
      <w:bookmarkStart w:id="3838" w:name="_Toc43026118"/>
      <w:bookmarkStart w:id="3839" w:name="_Toc49763652"/>
      <w:bookmarkStart w:id="3840" w:name="_Toc56754348"/>
      <w:bookmarkStart w:id="3841" w:name="_Toc88743132"/>
      <w:bookmarkStart w:id="3842" w:name="_Toc101254043"/>
      <w:bookmarkStart w:id="3843" w:name="_Toc101254482"/>
      <w:bookmarkStart w:id="3844" w:name="_Toc104112194"/>
      <w:bookmarkStart w:id="3845" w:name="_Toc104192371"/>
      <w:bookmarkStart w:id="3846" w:name="_Toc104192935"/>
      <w:bookmarkStart w:id="3847" w:name="_Toc133336319"/>
      <w:bookmarkStart w:id="3848" w:name="_Toc143984814"/>
      <w:bookmarkStart w:id="3849" w:name="_Toc144147591"/>
      <w:bookmarkStart w:id="3850" w:name="_Toc153885389"/>
      <w:bookmarkStart w:id="3851" w:name="_Toc177547521"/>
      <w:bookmarkStart w:id="3852" w:name="_Toc200702905"/>
      <w:r w:rsidRPr="00F11966">
        <w:t>5.5.2</w:t>
      </w:r>
      <w:r w:rsidRPr="00F11966">
        <w:tab/>
        <w:t>Simple Data Types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853"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3853"/>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854" w:name="_Toc24925887"/>
      <w:bookmarkStart w:id="3855" w:name="_Toc24926065"/>
      <w:bookmarkStart w:id="3856" w:name="_Toc24926241"/>
      <w:bookmarkStart w:id="3857" w:name="_Toc33964101"/>
      <w:bookmarkStart w:id="3858" w:name="_Toc33980868"/>
      <w:bookmarkStart w:id="3859" w:name="_Toc36462669"/>
      <w:bookmarkStart w:id="3860" w:name="_Toc36462865"/>
      <w:bookmarkStart w:id="3861" w:name="_Toc43026119"/>
      <w:bookmarkStart w:id="3862" w:name="_Toc49763653"/>
      <w:bookmarkStart w:id="3863" w:name="_Toc56754349"/>
      <w:bookmarkStart w:id="3864" w:name="_Toc88743133"/>
      <w:bookmarkStart w:id="3865" w:name="_Toc101254044"/>
      <w:bookmarkStart w:id="3866" w:name="_Toc101254483"/>
      <w:bookmarkStart w:id="3867" w:name="_Toc104112195"/>
      <w:bookmarkStart w:id="3868" w:name="_Toc104192372"/>
      <w:bookmarkStart w:id="3869" w:name="_Toc104192936"/>
      <w:bookmarkStart w:id="3870" w:name="_Toc133336320"/>
      <w:bookmarkStart w:id="3871" w:name="_Toc143984815"/>
      <w:bookmarkStart w:id="3872" w:name="_Toc144147592"/>
      <w:bookmarkStart w:id="3873" w:name="_Toc153885390"/>
      <w:bookmarkStart w:id="3874" w:name="_Toc177547522"/>
      <w:bookmarkStart w:id="3875" w:name="_Toc200702906"/>
      <w:r w:rsidRPr="00F11966">
        <w:t>5.5.3</w:t>
      </w:r>
      <w:r w:rsidRPr="00F11966">
        <w:tab/>
        <w:t>Enumerations</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340FC3AC" w14:textId="77777777" w:rsidR="00E92CBF" w:rsidRPr="00F11966" w:rsidRDefault="00E92CBF" w:rsidP="00D362EB">
      <w:pPr>
        <w:pStyle w:val="Heading4"/>
      </w:pPr>
      <w:bookmarkStart w:id="3876" w:name="_Toc24925888"/>
      <w:bookmarkStart w:id="3877" w:name="_Toc24926066"/>
      <w:bookmarkStart w:id="3878" w:name="_Toc24926242"/>
      <w:bookmarkStart w:id="3879" w:name="_Toc33964102"/>
      <w:bookmarkStart w:id="3880" w:name="_Toc33980869"/>
      <w:bookmarkStart w:id="3881" w:name="_Toc36462670"/>
      <w:bookmarkStart w:id="3882" w:name="_Toc36462866"/>
      <w:bookmarkStart w:id="3883" w:name="_Toc43026120"/>
      <w:bookmarkStart w:id="3884" w:name="_Toc49763654"/>
      <w:bookmarkStart w:id="3885" w:name="_Toc56754350"/>
      <w:bookmarkStart w:id="3886" w:name="_Toc88743134"/>
      <w:bookmarkStart w:id="3887" w:name="_Toc101254045"/>
      <w:bookmarkStart w:id="3888" w:name="_Toc101254484"/>
      <w:bookmarkStart w:id="3889" w:name="_Toc104112196"/>
      <w:bookmarkStart w:id="3890" w:name="_Toc104192373"/>
      <w:bookmarkStart w:id="3891" w:name="_Toc104192937"/>
      <w:bookmarkStart w:id="3892" w:name="_Toc133336321"/>
      <w:bookmarkStart w:id="3893" w:name="_Toc143984816"/>
      <w:bookmarkStart w:id="3894" w:name="_Toc144147593"/>
      <w:bookmarkStart w:id="3895" w:name="_Toc153885391"/>
      <w:bookmarkStart w:id="3896" w:name="_Toc177547523"/>
      <w:bookmarkStart w:id="3897" w:name="_Toc200702907"/>
      <w:r w:rsidRPr="00F11966">
        <w:t>5.5.3.1</w:t>
      </w:r>
      <w:r w:rsidRPr="00F11966">
        <w:tab/>
        <w:t>Enumeration: PreemptionCapability</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898" w:name="_Toc24925889"/>
      <w:bookmarkStart w:id="3899" w:name="_Toc24926067"/>
      <w:bookmarkStart w:id="3900" w:name="_Toc24926243"/>
      <w:bookmarkStart w:id="3901" w:name="_Toc33964103"/>
      <w:bookmarkStart w:id="3902" w:name="_Toc33980870"/>
      <w:bookmarkStart w:id="3903" w:name="_Toc36462671"/>
      <w:bookmarkStart w:id="3904" w:name="_Toc36462867"/>
      <w:bookmarkStart w:id="3905" w:name="_Toc43026121"/>
      <w:bookmarkStart w:id="3906" w:name="_Toc49763655"/>
      <w:bookmarkStart w:id="3907" w:name="_Toc56754351"/>
      <w:bookmarkStart w:id="3908" w:name="_Toc88743135"/>
      <w:bookmarkStart w:id="3909" w:name="_Toc101254046"/>
      <w:bookmarkStart w:id="3910" w:name="_Toc101254485"/>
      <w:bookmarkStart w:id="3911" w:name="_Toc104112197"/>
      <w:bookmarkStart w:id="3912" w:name="_Toc104192374"/>
      <w:bookmarkStart w:id="3913" w:name="_Toc104192938"/>
      <w:bookmarkStart w:id="3914" w:name="_Toc133336322"/>
      <w:bookmarkStart w:id="3915" w:name="_Toc143984817"/>
      <w:bookmarkStart w:id="3916" w:name="_Toc144147594"/>
      <w:bookmarkStart w:id="3917" w:name="_Toc153885392"/>
      <w:bookmarkStart w:id="3918" w:name="_Toc177547524"/>
      <w:bookmarkStart w:id="3919" w:name="_Toc200702908"/>
      <w:r w:rsidRPr="00F11966">
        <w:t>5.5.3.2</w:t>
      </w:r>
      <w:r w:rsidRPr="00F11966">
        <w:tab/>
        <w:t>Enumeration: PreemptionVulnerability</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920" w:name="_Toc24925890"/>
      <w:bookmarkStart w:id="3921" w:name="_Toc24926068"/>
      <w:bookmarkStart w:id="3922" w:name="_Toc24926244"/>
      <w:bookmarkStart w:id="3923" w:name="_Toc33964104"/>
      <w:bookmarkStart w:id="3924" w:name="_Toc33980871"/>
      <w:bookmarkStart w:id="3925" w:name="_Toc36462672"/>
      <w:bookmarkStart w:id="3926" w:name="_Toc36462868"/>
      <w:bookmarkStart w:id="3927" w:name="_Toc43026122"/>
      <w:bookmarkStart w:id="3928" w:name="_Toc49763656"/>
      <w:bookmarkStart w:id="3929" w:name="_Toc56754352"/>
      <w:bookmarkStart w:id="3930" w:name="_Toc88743136"/>
      <w:bookmarkStart w:id="3931" w:name="_Toc101254047"/>
      <w:bookmarkStart w:id="3932" w:name="_Toc101254486"/>
      <w:bookmarkStart w:id="3933" w:name="_Toc104112198"/>
      <w:bookmarkStart w:id="3934" w:name="_Toc104192375"/>
      <w:bookmarkStart w:id="3935" w:name="_Toc104192939"/>
      <w:bookmarkStart w:id="3936" w:name="_Toc133336323"/>
      <w:bookmarkStart w:id="3937" w:name="_Toc143984818"/>
      <w:bookmarkStart w:id="3938" w:name="_Toc144147595"/>
      <w:bookmarkStart w:id="3939" w:name="_Toc153885393"/>
      <w:bookmarkStart w:id="3940" w:name="_Toc177547525"/>
      <w:bookmarkStart w:id="3941" w:name="_Toc200702909"/>
      <w:r w:rsidRPr="00F11966">
        <w:t>5.5.3.3</w:t>
      </w:r>
      <w:r w:rsidRPr="00F11966">
        <w:tab/>
        <w:t>Enumeration: ReflectiveQosAttribute</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942" w:name="_Toc24925891"/>
      <w:bookmarkStart w:id="3943" w:name="_Toc24926069"/>
      <w:bookmarkStart w:id="3944" w:name="_Toc24926245"/>
      <w:bookmarkStart w:id="3945" w:name="_Toc33964105"/>
      <w:bookmarkStart w:id="3946" w:name="_Toc33980872"/>
      <w:bookmarkStart w:id="3947" w:name="_Toc36462673"/>
      <w:bookmarkStart w:id="3948" w:name="_Toc36462869"/>
      <w:bookmarkStart w:id="3949" w:name="_Toc43026123"/>
      <w:bookmarkStart w:id="3950" w:name="_Toc49763657"/>
      <w:bookmarkStart w:id="3951" w:name="_Toc56754353"/>
      <w:bookmarkStart w:id="3952" w:name="_Toc88743137"/>
      <w:bookmarkStart w:id="3953" w:name="_Toc101254048"/>
      <w:bookmarkStart w:id="3954" w:name="_Toc101254487"/>
      <w:bookmarkStart w:id="3955" w:name="_Toc104112199"/>
      <w:bookmarkStart w:id="3956" w:name="_Toc104192376"/>
      <w:bookmarkStart w:id="3957" w:name="_Toc104192940"/>
      <w:bookmarkStart w:id="3958" w:name="_Toc133336324"/>
      <w:bookmarkStart w:id="3959" w:name="_Toc143984819"/>
      <w:bookmarkStart w:id="3960" w:name="_Toc144147596"/>
      <w:bookmarkStart w:id="3961" w:name="_Toc153885394"/>
      <w:bookmarkStart w:id="3962" w:name="_Toc177547526"/>
      <w:bookmarkStart w:id="3963" w:name="_Toc200702910"/>
      <w:r w:rsidRPr="00F11966">
        <w:t>5.5.3.4</w:t>
      </w:r>
      <w:r w:rsidRPr="00F11966">
        <w:tab/>
        <w:t>Void</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964" w:name="_Toc24925892"/>
      <w:bookmarkStart w:id="3965" w:name="_Toc24926070"/>
      <w:bookmarkStart w:id="3966" w:name="_Toc24926246"/>
      <w:bookmarkStart w:id="3967" w:name="_Toc33964106"/>
      <w:bookmarkStart w:id="3968" w:name="_Toc33980873"/>
      <w:bookmarkStart w:id="3969" w:name="_Toc36462674"/>
      <w:bookmarkStart w:id="3970" w:name="_Toc36462870"/>
      <w:bookmarkStart w:id="3971" w:name="_Toc43026124"/>
      <w:bookmarkStart w:id="3972" w:name="_Toc49763658"/>
      <w:bookmarkStart w:id="3973" w:name="_Toc56754354"/>
      <w:bookmarkStart w:id="3974" w:name="_Toc88743138"/>
      <w:bookmarkStart w:id="3975" w:name="_Toc101254049"/>
      <w:bookmarkStart w:id="3976" w:name="_Toc101254488"/>
      <w:bookmarkStart w:id="3977" w:name="_Toc104112200"/>
      <w:bookmarkStart w:id="3978" w:name="_Toc104192377"/>
      <w:bookmarkStart w:id="3979" w:name="_Toc104192941"/>
      <w:bookmarkStart w:id="3980" w:name="_Toc133336325"/>
      <w:bookmarkStart w:id="3981" w:name="_Toc143984820"/>
      <w:bookmarkStart w:id="3982" w:name="_Toc144147597"/>
      <w:bookmarkStart w:id="3983" w:name="_Toc153885395"/>
      <w:bookmarkStart w:id="3984" w:name="_Toc177547527"/>
      <w:bookmarkStart w:id="3985" w:name="_Toc200702911"/>
      <w:r w:rsidRPr="00F11966">
        <w:t>5.5.3.5</w:t>
      </w:r>
      <w:r w:rsidRPr="00F11966">
        <w:tab/>
        <w:t>Enumeration: NotificationControl</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986" w:name="_Toc24925893"/>
      <w:bookmarkStart w:id="3987" w:name="_Toc24926071"/>
      <w:bookmarkStart w:id="3988" w:name="_Toc24926247"/>
      <w:bookmarkStart w:id="3989" w:name="_Toc33964107"/>
      <w:bookmarkStart w:id="3990" w:name="_Toc33980874"/>
      <w:bookmarkStart w:id="3991" w:name="_Toc36462675"/>
      <w:bookmarkStart w:id="3992" w:name="_Toc36462871"/>
      <w:bookmarkStart w:id="3993" w:name="_Toc43026125"/>
      <w:bookmarkStart w:id="3994" w:name="_Toc49763659"/>
      <w:bookmarkStart w:id="3995" w:name="_Toc56754355"/>
      <w:bookmarkStart w:id="3996" w:name="_Toc88743139"/>
      <w:bookmarkStart w:id="3997" w:name="_Toc101254050"/>
      <w:bookmarkStart w:id="3998" w:name="_Toc101254489"/>
      <w:bookmarkStart w:id="3999" w:name="_Toc104112201"/>
      <w:bookmarkStart w:id="4000" w:name="_Toc104192378"/>
      <w:bookmarkStart w:id="4001" w:name="_Toc104192942"/>
      <w:bookmarkStart w:id="4002" w:name="_Toc133336326"/>
      <w:bookmarkStart w:id="4003" w:name="_Toc143984821"/>
      <w:bookmarkStart w:id="4004" w:name="_Toc144147598"/>
      <w:bookmarkStart w:id="4005" w:name="_Toc153885396"/>
      <w:bookmarkStart w:id="4006" w:name="_Toc177547528"/>
      <w:bookmarkStart w:id="4007" w:name="_Toc200702912"/>
      <w:r w:rsidRPr="00F11966">
        <w:t>5.5.3.6</w:t>
      </w:r>
      <w:r w:rsidRPr="00F11966">
        <w:tab/>
        <w:t>Enumeration: QosResourceType</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008" w:name="_Toc24925894"/>
      <w:bookmarkStart w:id="4009" w:name="_Toc24926072"/>
      <w:bookmarkStart w:id="4010" w:name="_Toc24926248"/>
      <w:bookmarkStart w:id="4011" w:name="_Toc33964108"/>
      <w:bookmarkStart w:id="4012" w:name="_Toc33980875"/>
      <w:bookmarkStart w:id="4013" w:name="_Toc36462676"/>
      <w:bookmarkStart w:id="4014" w:name="_Toc36462872"/>
      <w:bookmarkStart w:id="4015" w:name="_Toc43026126"/>
      <w:bookmarkStart w:id="4016" w:name="_Toc49763660"/>
      <w:bookmarkStart w:id="4017" w:name="_Toc56754356"/>
      <w:bookmarkStart w:id="4018" w:name="_Toc88743140"/>
      <w:bookmarkStart w:id="4019" w:name="_Toc101254051"/>
      <w:bookmarkStart w:id="4020" w:name="_Toc101254490"/>
      <w:bookmarkStart w:id="4021" w:name="_Toc104112202"/>
      <w:bookmarkStart w:id="4022" w:name="_Toc104192379"/>
      <w:bookmarkStart w:id="4023" w:name="_Toc104192943"/>
      <w:bookmarkStart w:id="4024" w:name="_Toc133336327"/>
      <w:bookmarkStart w:id="4025" w:name="_Toc143984822"/>
      <w:bookmarkStart w:id="4026" w:name="_Toc144147599"/>
      <w:bookmarkStart w:id="4027" w:name="_Toc153885397"/>
      <w:bookmarkStart w:id="4028" w:name="_Toc177547529"/>
      <w:bookmarkStart w:id="4029" w:name="_Toc200702913"/>
      <w:r w:rsidRPr="00F11966">
        <w:t>5.5.3.7</w:t>
      </w:r>
      <w:r w:rsidRPr="00F11966">
        <w:tab/>
        <w:t>Enumeration: PreemptionCapabilityRm</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030" w:name="_Toc24925895"/>
      <w:bookmarkStart w:id="4031" w:name="_Toc24926073"/>
      <w:bookmarkStart w:id="4032" w:name="_Toc24926249"/>
      <w:bookmarkStart w:id="4033" w:name="_Toc33964109"/>
      <w:bookmarkStart w:id="4034" w:name="_Toc33980876"/>
      <w:bookmarkStart w:id="4035" w:name="_Toc36462677"/>
      <w:bookmarkStart w:id="4036" w:name="_Toc36462873"/>
      <w:bookmarkStart w:id="4037" w:name="_Toc43026127"/>
      <w:bookmarkStart w:id="4038" w:name="_Toc49763661"/>
      <w:bookmarkStart w:id="4039" w:name="_Toc56754357"/>
      <w:bookmarkStart w:id="4040" w:name="_Toc88743141"/>
      <w:bookmarkStart w:id="4041" w:name="_Toc101254052"/>
      <w:bookmarkStart w:id="4042" w:name="_Toc101254491"/>
      <w:bookmarkStart w:id="4043" w:name="_Toc104112203"/>
      <w:bookmarkStart w:id="4044" w:name="_Toc104192380"/>
      <w:bookmarkStart w:id="4045" w:name="_Toc104192944"/>
      <w:bookmarkStart w:id="4046" w:name="_Toc133336328"/>
      <w:bookmarkStart w:id="4047" w:name="_Toc143984823"/>
      <w:bookmarkStart w:id="4048" w:name="_Toc144147600"/>
      <w:bookmarkStart w:id="4049" w:name="_Toc153885398"/>
      <w:bookmarkStart w:id="4050" w:name="_Toc177547530"/>
      <w:bookmarkStart w:id="4051" w:name="_Toc200702914"/>
      <w:r w:rsidRPr="00F11966">
        <w:t>5.5.3.8</w:t>
      </w:r>
      <w:r w:rsidRPr="00F11966">
        <w:tab/>
        <w:t>Enumeration: PreemptionVulnerabilityRm</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052" w:name="_Toc24925896"/>
      <w:bookmarkStart w:id="4053" w:name="_Toc24926074"/>
      <w:bookmarkStart w:id="4054" w:name="_Toc24926250"/>
      <w:bookmarkStart w:id="4055" w:name="_Toc33964110"/>
      <w:bookmarkStart w:id="4056" w:name="_Toc33980877"/>
      <w:bookmarkStart w:id="4057" w:name="_Toc36462678"/>
      <w:bookmarkStart w:id="4058" w:name="_Toc36462874"/>
      <w:bookmarkStart w:id="4059" w:name="_Toc43026128"/>
      <w:bookmarkStart w:id="4060" w:name="_Toc49763662"/>
      <w:bookmarkStart w:id="4061" w:name="_Toc56754358"/>
      <w:bookmarkStart w:id="4062" w:name="_Toc88743142"/>
      <w:bookmarkStart w:id="4063" w:name="_Toc101254053"/>
      <w:bookmarkStart w:id="4064" w:name="_Toc101254492"/>
      <w:bookmarkStart w:id="4065" w:name="_Toc104112204"/>
      <w:bookmarkStart w:id="4066" w:name="_Toc104192381"/>
      <w:bookmarkStart w:id="4067" w:name="_Toc104192945"/>
      <w:bookmarkStart w:id="4068" w:name="_Toc133336329"/>
      <w:bookmarkStart w:id="4069" w:name="_Toc143984824"/>
      <w:bookmarkStart w:id="4070" w:name="_Toc144147601"/>
      <w:bookmarkStart w:id="4071" w:name="_Toc153885399"/>
      <w:bookmarkStart w:id="4072" w:name="_Toc177547531"/>
      <w:bookmarkStart w:id="4073" w:name="_Toc200702915"/>
      <w:r w:rsidRPr="00F11966">
        <w:t>5.5.3.9</w:t>
      </w:r>
      <w:r w:rsidRPr="00F11966">
        <w:tab/>
        <w:t>Enumeration: ReflectiveQosAttributeRm</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074" w:name="_Toc24925897"/>
      <w:bookmarkStart w:id="4075" w:name="_Toc24926075"/>
      <w:bookmarkStart w:id="4076" w:name="_Toc24926251"/>
      <w:bookmarkStart w:id="4077" w:name="_Toc33964111"/>
      <w:bookmarkStart w:id="4078" w:name="_Toc33980878"/>
      <w:bookmarkStart w:id="4079" w:name="_Toc36462679"/>
      <w:bookmarkStart w:id="4080" w:name="_Toc36462875"/>
      <w:bookmarkStart w:id="4081" w:name="_Toc43026129"/>
      <w:bookmarkStart w:id="4082" w:name="_Toc49763663"/>
      <w:bookmarkStart w:id="4083" w:name="_Toc56754359"/>
      <w:bookmarkStart w:id="4084" w:name="_Toc88743143"/>
      <w:bookmarkStart w:id="4085" w:name="_Toc101254054"/>
      <w:bookmarkStart w:id="4086" w:name="_Toc101254493"/>
      <w:bookmarkStart w:id="4087" w:name="_Toc104112205"/>
      <w:bookmarkStart w:id="4088" w:name="_Toc104192382"/>
      <w:bookmarkStart w:id="4089" w:name="_Toc104192946"/>
      <w:bookmarkStart w:id="4090" w:name="_Toc133336330"/>
      <w:bookmarkStart w:id="4091" w:name="_Toc143984825"/>
      <w:bookmarkStart w:id="4092" w:name="_Toc144147602"/>
      <w:bookmarkStart w:id="4093" w:name="_Toc153885400"/>
      <w:bookmarkStart w:id="4094" w:name="_Toc177547532"/>
      <w:bookmarkStart w:id="4095" w:name="_Toc200702916"/>
      <w:r w:rsidRPr="00F11966">
        <w:t>5.5.3.10</w:t>
      </w:r>
      <w:r w:rsidRPr="00F11966">
        <w:tab/>
        <w:t>Enumeration: NotificationControlRm</w:t>
      </w:r>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096" w:name="_Toc24925898"/>
      <w:bookmarkStart w:id="4097" w:name="_Toc24926076"/>
      <w:bookmarkStart w:id="4098" w:name="_Toc24926252"/>
      <w:bookmarkStart w:id="4099" w:name="_Toc33964112"/>
      <w:bookmarkStart w:id="4100" w:name="_Toc33980879"/>
      <w:bookmarkStart w:id="4101" w:name="_Toc36462680"/>
      <w:bookmarkStart w:id="4102" w:name="_Toc36462876"/>
      <w:bookmarkStart w:id="4103" w:name="_Toc43026130"/>
      <w:bookmarkStart w:id="4104" w:name="_Toc49763664"/>
      <w:bookmarkStart w:id="4105" w:name="_Toc56754360"/>
      <w:bookmarkStart w:id="4106" w:name="_Toc88743144"/>
      <w:bookmarkStart w:id="4107" w:name="_Toc101254055"/>
      <w:bookmarkStart w:id="4108" w:name="_Toc101254494"/>
      <w:bookmarkStart w:id="4109" w:name="_Toc104112206"/>
      <w:bookmarkStart w:id="4110" w:name="_Toc104192383"/>
      <w:bookmarkStart w:id="4111" w:name="_Toc104192947"/>
      <w:bookmarkStart w:id="4112" w:name="_Toc133336331"/>
      <w:bookmarkStart w:id="4113" w:name="_Toc143984826"/>
      <w:bookmarkStart w:id="4114" w:name="_Toc144147603"/>
      <w:bookmarkStart w:id="4115" w:name="_Toc153885401"/>
      <w:bookmarkStart w:id="4116" w:name="_Toc177547533"/>
      <w:bookmarkStart w:id="4117" w:name="_Toc200702917"/>
      <w:r w:rsidRPr="00F11966">
        <w:t>5.5.3.11</w:t>
      </w:r>
      <w:r w:rsidRPr="00F11966">
        <w:tab/>
        <w:t>Enumeration: QosResourceTypeRm</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118" w:name="_Toc24925899"/>
      <w:bookmarkStart w:id="4119" w:name="_Toc24926077"/>
      <w:bookmarkStart w:id="4120" w:name="_Toc24926253"/>
      <w:bookmarkStart w:id="4121" w:name="_Toc33964113"/>
      <w:bookmarkStart w:id="4122" w:name="_Toc33980880"/>
      <w:bookmarkStart w:id="4123" w:name="_Toc36462681"/>
      <w:bookmarkStart w:id="4124" w:name="_Toc36462877"/>
      <w:bookmarkStart w:id="4125" w:name="_Toc43026131"/>
      <w:bookmarkStart w:id="4126" w:name="_Toc49763665"/>
      <w:bookmarkStart w:id="4127" w:name="_Toc56754361"/>
      <w:bookmarkStart w:id="4128" w:name="_Toc88743145"/>
      <w:bookmarkStart w:id="4129" w:name="_Toc101254056"/>
      <w:bookmarkStart w:id="4130" w:name="_Toc101254495"/>
      <w:bookmarkStart w:id="4131" w:name="_Toc104112207"/>
      <w:bookmarkStart w:id="4132" w:name="_Toc104192384"/>
      <w:bookmarkStart w:id="4133" w:name="_Toc104192948"/>
      <w:bookmarkStart w:id="4134" w:name="_Toc133336332"/>
      <w:bookmarkStart w:id="4135" w:name="_Toc143984827"/>
      <w:bookmarkStart w:id="4136" w:name="_Toc144147604"/>
      <w:bookmarkStart w:id="4137" w:name="_Toc153885402"/>
      <w:bookmarkStart w:id="4138" w:name="_Toc177547534"/>
      <w:bookmarkStart w:id="4139" w:name="_Toc200702918"/>
      <w:r w:rsidRPr="00F11966">
        <w:t>5.5.3.12</w:t>
      </w:r>
      <w:r w:rsidRPr="00F11966">
        <w:tab/>
        <w:t>Enumeration: AdditionalQosFlowInfo</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140" w:name="_Toc58588106"/>
      <w:bookmarkStart w:id="4141" w:name="_Toc88743146"/>
      <w:bookmarkStart w:id="4142" w:name="_Toc101254057"/>
      <w:bookmarkStart w:id="4143" w:name="_Toc101254496"/>
      <w:bookmarkStart w:id="4144" w:name="_Toc104112208"/>
      <w:bookmarkStart w:id="4145" w:name="_Toc104192385"/>
      <w:bookmarkStart w:id="4146" w:name="_Toc104192949"/>
      <w:bookmarkStart w:id="4147" w:name="_Toc133336333"/>
      <w:bookmarkStart w:id="4148" w:name="_Toc143984828"/>
      <w:bookmarkStart w:id="4149" w:name="_Toc144147605"/>
      <w:bookmarkStart w:id="4150" w:name="_Toc153885403"/>
      <w:bookmarkStart w:id="4151" w:name="_Toc177547535"/>
      <w:bookmarkStart w:id="4152" w:name="_Toc200702919"/>
      <w:r w:rsidRPr="00F11966">
        <w:t>5.5.3.</w:t>
      </w:r>
      <w:r>
        <w:t>13</w:t>
      </w:r>
      <w:r w:rsidRPr="00F11966">
        <w:tab/>
        <w:t xml:space="preserve">Enumeration: </w:t>
      </w:r>
      <w:bookmarkEnd w:id="4140"/>
      <w:r>
        <w:t>PartitioningCriteria</w:t>
      </w:r>
      <w:bookmarkEnd w:id="4141"/>
      <w:bookmarkEnd w:id="4142"/>
      <w:bookmarkEnd w:id="4143"/>
      <w:bookmarkEnd w:id="4144"/>
      <w:bookmarkEnd w:id="4145"/>
      <w:bookmarkEnd w:id="4146"/>
      <w:bookmarkEnd w:id="4147"/>
      <w:bookmarkEnd w:id="4148"/>
      <w:bookmarkEnd w:id="4149"/>
      <w:bookmarkEnd w:id="4150"/>
      <w:bookmarkEnd w:id="4151"/>
      <w:bookmarkEnd w:id="4152"/>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153" w:name="_Toc88743147"/>
      <w:bookmarkStart w:id="4154" w:name="_Toc101254058"/>
      <w:bookmarkStart w:id="4155" w:name="_Toc101254497"/>
      <w:bookmarkStart w:id="4156" w:name="_Toc104112209"/>
      <w:bookmarkStart w:id="4157" w:name="_Toc104192386"/>
      <w:bookmarkStart w:id="4158" w:name="_Toc104192950"/>
      <w:bookmarkStart w:id="4159" w:name="_Toc133336334"/>
      <w:bookmarkStart w:id="4160" w:name="_Toc143984829"/>
      <w:bookmarkStart w:id="4161" w:name="_Toc144147606"/>
      <w:bookmarkStart w:id="4162" w:name="_Toc153885404"/>
      <w:bookmarkStart w:id="4163" w:name="_Toc177547536"/>
      <w:bookmarkStart w:id="4164" w:name="_Toc200702920"/>
      <w:r w:rsidRPr="00F11966">
        <w:t>5.5.3.</w:t>
      </w:r>
      <w:r>
        <w:t>14</w:t>
      </w:r>
      <w:r w:rsidRPr="00F11966">
        <w:tab/>
        <w:t>Enumeration:</w:t>
      </w:r>
      <w:r>
        <w:t xml:space="preserve"> PartitioningCriteria</w:t>
      </w:r>
      <w:r w:rsidRPr="00F11966">
        <w:t>Rm</w:t>
      </w:r>
      <w:bookmarkEnd w:id="4153"/>
      <w:bookmarkEnd w:id="4154"/>
      <w:bookmarkEnd w:id="4155"/>
      <w:bookmarkEnd w:id="4156"/>
      <w:bookmarkEnd w:id="4157"/>
      <w:bookmarkEnd w:id="4158"/>
      <w:bookmarkEnd w:id="4159"/>
      <w:bookmarkEnd w:id="4160"/>
      <w:bookmarkEnd w:id="4161"/>
      <w:bookmarkEnd w:id="4162"/>
      <w:bookmarkEnd w:id="4163"/>
      <w:bookmarkEnd w:id="4164"/>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165" w:name="_Toc143984830"/>
      <w:bookmarkStart w:id="4166" w:name="_Toc144147607"/>
      <w:bookmarkStart w:id="4167" w:name="_Toc153885405"/>
      <w:bookmarkStart w:id="4168" w:name="_Toc177547537"/>
      <w:bookmarkStart w:id="4169" w:name="_Toc200702921"/>
      <w:r w:rsidRPr="00F11966">
        <w:t>5.5.3.</w:t>
      </w:r>
      <w:r>
        <w:t>15</w:t>
      </w:r>
      <w:r w:rsidRPr="00F11966">
        <w:tab/>
        <w:t xml:space="preserve">Enumeration: </w:t>
      </w:r>
      <w:r>
        <w:rPr>
          <w:lang w:eastAsia="zh-CN"/>
        </w:rPr>
        <w:t>PduSetHandlingInfo</w:t>
      </w:r>
      <w:bookmarkEnd w:id="4165"/>
      <w:bookmarkEnd w:id="4166"/>
      <w:bookmarkEnd w:id="4167"/>
      <w:bookmarkEnd w:id="4168"/>
      <w:bookmarkEnd w:id="4169"/>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170" w:name="_Toc153885406"/>
      <w:bookmarkStart w:id="4171" w:name="_Toc177547538"/>
      <w:bookmarkStart w:id="4172" w:name="_Toc200702922"/>
      <w:r>
        <w:t>5.5</w:t>
      </w:r>
      <w:r w:rsidRPr="00690A26">
        <w:t>.</w:t>
      </w:r>
      <w:r>
        <w:t>3</w:t>
      </w:r>
      <w:r w:rsidRPr="00690A26">
        <w:t>.</w:t>
      </w:r>
      <w:r>
        <w:t>16</w:t>
      </w:r>
      <w:r w:rsidRPr="00690A26">
        <w:tab/>
        <w:t xml:space="preserve">Enumeration: </w:t>
      </w:r>
      <w:r>
        <w:t>MediaTransportProto</w:t>
      </w:r>
      <w:bookmarkEnd w:id="4170"/>
      <w:bookmarkEnd w:id="4171"/>
      <w:bookmarkEnd w:id="4172"/>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4173" w:name="OLE_LINK5"/>
            <w:r w:rsidR="004A246B">
              <w:t>])</w:t>
            </w:r>
            <w:bookmarkEnd w:id="4173"/>
          </w:p>
        </w:tc>
      </w:tr>
    </w:tbl>
    <w:p w14:paraId="6C51AEC9" w14:textId="77777777" w:rsidR="00204278" w:rsidRDefault="00204278" w:rsidP="00204278"/>
    <w:p w14:paraId="0ADD49DF" w14:textId="3FAD7D05" w:rsidR="00204278" w:rsidRPr="00690A26" w:rsidRDefault="00204278" w:rsidP="0011294F">
      <w:pPr>
        <w:pStyle w:val="Heading4"/>
      </w:pPr>
      <w:bookmarkStart w:id="4174" w:name="_Toc153885407"/>
      <w:bookmarkStart w:id="4175" w:name="_Toc177547539"/>
      <w:bookmarkStart w:id="4176" w:name="_Toc200702923"/>
      <w:r>
        <w:t>5.5</w:t>
      </w:r>
      <w:r w:rsidRPr="00690A26">
        <w:t>.</w:t>
      </w:r>
      <w:r>
        <w:t>3</w:t>
      </w:r>
      <w:r w:rsidRPr="00690A26">
        <w:t>.</w:t>
      </w:r>
      <w:r>
        <w:t>1</w:t>
      </w:r>
      <w:r w:rsidR="00095998">
        <w:t>7</w:t>
      </w:r>
      <w:r w:rsidRPr="00690A26">
        <w:tab/>
        <w:t xml:space="preserve">Enumeration: </w:t>
      </w:r>
      <w:r>
        <w:t>RtpHeaderExtType</w:t>
      </w:r>
      <w:bookmarkEnd w:id="4174"/>
      <w:bookmarkEnd w:id="4175"/>
      <w:bookmarkEnd w:id="4176"/>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4177" w:name="_Toc153885408"/>
      <w:bookmarkStart w:id="4178" w:name="_Toc177547540"/>
      <w:bookmarkStart w:id="4179" w:name="_Toc200702924"/>
      <w:r>
        <w:t>5.5</w:t>
      </w:r>
      <w:r w:rsidRPr="00690A26">
        <w:t>.</w:t>
      </w:r>
      <w:r>
        <w:t>3</w:t>
      </w:r>
      <w:r w:rsidRPr="00690A26">
        <w:t>.</w:t>
      </w:r>
      <w:r w:rsidR="00095998">
        <w:t>18</w:t>
      </w:r>
      <w:r w:rsidRPr="00690A26">
        <w:tab/>
        <w:t xml:space="preserve">Enumeration: </w:t>
      </w:r>
      <w:r>
        <w:t>RtpPayloadFormat</w:t>
      </w:r>
      <w:bookmarkEnd w:id="4177"/>
      <w:bookmarkEnd w:id="4178"/>
      <w:bookmarkEnd w:id="4179"/>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180" w:name="_Toc177547541"/>
      <w:bookmarkStart w:id="4181" w:name="_Toc200702925"/>
      <w:r>
        <w:t>5.5</w:t>
      </w:r>
      <w:r w:rsidRPr="00690A26">
        <w:t>.</w:t>
      </w:r>
      <w:r>
        <w:t>3</w:t>
      </w:r>
      <w:r w:rsidRPr="00690A26">
        <w:t>.</w:t>
      </w:r>
      <w:r w:rsidRPr="003423DA">
        <w:t>19</w:t>
      </w:r>
      <w:r w:rsidRPr="00690A26">
        <w:tab/>
        <w:t xml:space="preserve">Enumeration: </w:t>
      </w:r>
      <w:r>
        <w:t>MediaTransportProtoRm</w:t>
      </w:r>
      <w:bookmarkEnd w:id="4180"/>
      <w:bookmarkEnd w:id="4181"/>
    </w:p>
    <w:p w14:paraId="479FDFBA" w14:textId="77777777" w:rsidR="000C0AB6" w:rsidRPr="00EA69A2" w:rsidRDefault="000C0AB6" w:rsidP="000C0AB6">
      <w:r>
        <w:t>This data type is defined in the same way as the "MediaTransportProto" data type, but with the OpenAPI "nullable: true" property.</w:t>
      </w:r>
    </w:p>
    <w:p w14:paraId="710DD2F9" w14:textId="77777777" w:rsidR="000C0AB6" w:rsidRDefault="000C0AB6" w:rsidP="003423DA"/>
    <w:p w14:paraId="2ABD4BDA" w14:textId="01DA9250" w:rsidR="000C0AB6" w:rsidRDefault="000C0AB6" w:rsidP="000C0AB6">
      <w:pPr>
        <w:pStyle w:val="Heading4"/>
      </w:pPr>
      <w:bookmarkStart w:id="4182" w:name="_Toc177547542"/>
      <w:bookmarkStart w:id="4183" w:name="_Toc200702926"/>
      <w:r>
        <w:t>5.5</w:t>
      </w:r>
      <w:r w:rsidRPr="00690A26">
        <w:t>.</w:t>
      </w:r>
      <w:r>
        <w:t>3</w:t>
      </w:r>
      <w:r w:rsidRPr="000C0AB6">
        <w:t>.</w:t>
      </w:r>
      <w:r w:rsidRPr="003423DA">
        <w:t>20</w:t>
      </w:r>
      <w:r w:rsidRPr="00690A26">
        <w:tab/>
        <w:t xml:space="preserve">Enumeration: </w:t>
      </w:r>
      <w:r>
        <w:t>RtpHeaderExtTypeRm</w:t>
      </w:r>
      <w:bookmarkEnd w:id="4182"/>
      <w:bookmarkEnd w:id="4183"/>
    </w:p>
    <w:p w14:paraId="3B13AC82" w14:textId="77777777" w:rsidR="000C0AB6" w:rsidRPr="00EA69A2" w:rsidRDefault="000C0AB6" w:rsidP="000C0AB6">
      <w:r>
        <w:t>This data type is defined in the same way as the "RtpHeaderExtType" data type, but with the OpenAPI "nullable: true" property.</w:t>
      </w:r>
    </w:p>
    <w:p w14:paraId="567F3AD1" w14:textId="77777777" w:rsidR="000C0AB6" w:rsidRDefault="000C0AB6" w:rsidP="003423DA"/>
    <w:p w14:paraId="6287B82E" w14:textId="42D30AEB" w:rsidR="000C0AB6" w:rsidRPr="00690A26" w:rsidRDefault="000C0AB6" w:rsidP="000C0AB6">
      <w:pPr>
        <w:pStyle w:val="Heading4"/>
      </w:pPr>
      <w:bookmarkStart w:id="4184" w:name="_Toc177547543"/>
      <w:bookmarkStart w:id="4185" w:name="_Toc200702927"/>
      <w:r>
        <w:t>5.5</w:t>
      </w:r>
      <w:r w:rsidRPr="00690A26">
        <w:t>.</w:t>
      </w:r>
      <w:r>
        <w:t>3</w:t>
      </w:r>
      <w:r w:rsidRPr="000C0AB6">
        <w:t>.</w:t>
      </w:r>
      <w:r w:rsidRPr="003423DA">
        <w:t>21</w:t>
      </w:r>
      <w:r w:rsidRPr="00690A26">
        <w:tab/>
        <w:t xml:space="preserve">Enumeration: </w:t>
      </w:r>
      <w:r>
        <w:t>RtpPayloadFormatRm</w:t>
      </w:r>
      <w:bookmarkEnd w:id="4184"/>
      <w:bookmarkEnd w:id="4185"/>
    </w:p>
    <w:p w14:paraId="0BB1AF21" w14:textId="77777777" w:rsidR="000C0AB6" w:rsidRPr="00EA69A2" w:rsidRDefault="000C0AB6" w:rsidP="000C0AB6">
      <w:r>
        <w:t>This data type is defined in the same way as the "RtpPayloadFormat" data type, but with the OpenAPI "nullable: true" property.</w:t>
      </w:r>
    </w:p>
    <w:p w14:paraId="3A98467A" w14:textId="77777777" w:rsidR="000C0AB6" w:rsidRPr="003262E3" w:rsidRDefault="000C0AB6" w:rsidP="000C0AB6"/>
    <w:p w14:paraId="26B903A5" w14:textId="2C6D0FD5" w:rsidR="00711ED7" w:rsidRDefault="00711ED7" w:rsidP="00711ED7">
      <w:pPr>
        <w:pStyle w:val="Heading4"/>
      </w:pPr>
      <w:bookmarkStart w:id="4186" w:name="_Toc177547544"/>
      <w:bookmarkStart w:id="4187" w:name="_Toc200702928"/>
      <w:r>
        <w:t>5.5.3.22</w:t>
      </w:r>
      <w:r>
        <w:tab/>
        <w:t xml:space="preserve">Enumeration: </w:t>
      </w:r>
      <w:r>
        <w:rPr>
          <w:lang w:eastAsia="zh-CN"/>
        </w:rPr>
        <w:t>PduSetHandlingInfoRm</w:t>
      </w:r>
      <w:bookmarkEnd w:id="4186"/>
      <w:bookmarkEnd w:id="4187"/>
    </w:p>
    <w:p w14:paraId="22CD986D" w14:textId="77777777" w:rsidR="00711ED7" w:rsidRDefault="00711ED7" w:rsidP="00711ED7">
      <w:pPr>
        <w:rPr>
          <w:lang w:val="en-US"/>
        </w:rPr>
      </w:pPr>
      <w:r>
        <w:t>This enumeration is defined in the same way as the "</w:t>
      </w:r>
      <w:r>
        <w:rPr>
          <w:lang w:eastAsia="zh-CN"/>
        </w:rPr>
        <w:t>PduSetHandlingInfo</w:t>
      </w:r>
      <w:r>
        <w:t>" enumeration, but with the OpenAPI "nullable: true" property.</w:t>
      </w:r>
    </w:p>
    <w:p w14:paraId="18CC2F6F" w14:textId="77777777" w:rsidR="00204278" w:rsidRPr="00711ED7" w:rsidRDefault="00204278" w:rsidP="00E92CBF">
      <w:pPr>
        <w:rPr>
          <w:lang w:val="en-US"/>
        </w:rPr>
      </w:pPr>
    </w:p>
    <w:p w14:paraId="2A1EE46B" w14:textId="77777777" w:rsidR="00E92CBF" w:rsidRPr="00F11966" w:rsidRDefault="00E92CBF" w:rsidP="00D362EB">
      <w:pPr>
        <w:pStyle w:val="Heading3"/>
      </w:pPr>
      <w:bookmarkStart w:id="4188" w:name="_Toc24925900"/>
      <w:bookmarkStart w:id="4189" w:name="_Toc24926078"/>
      <w:bookmarkStart w:id="4190" w:name="_Toc24926254"/>
      <w:bookmarkStart w:id="4191" w:name="_Toc33964114"/>
      <w:bookmarkStart w:id="4192" w:name="_Toc33980881"/>
      <w:bookmarkStart w:id="4193" w:name="_Toc36462682"/>
      <w:bookmarkStart w:id="4194" w:name="_Toc36462878"/>
      <w:bookmarkStart w:id="4195" w:name="_Toc43026132"/>
      <w:bookmarkStart w:id="4196" w:name="_Toc49763666"/>
      <w:bookmarkStart w:id="4197" w:name="_Toc56754362"/>
      <w:bookmarkStart w:id="4198" w:name="_Toc88743148"/>
      <w:bookmarkStart w:id="4199" w:name="_Toc101254059"/>
      <w:bookmarkStart w:id="4200" w:name="_Toc101254498"/>
      <w:bookmarkStart w:id="4201" w:name="_Toc104112210"/>
      <w:bookmarkStart w:id="4202" w:name="_Toc104192387"/>
      <w:bookmarkStart w:id="4203" w:name="_Toc104192951"/>
      <w:bookmarkStart w:id="4204" w:name="_Toc133336335"/>
      <w:bookmarkStart w:id="4205" w:name="_Toc143984831"/>
      <w:bookmarkStart w:id="4206" w:name="_Toc144147608"/>
      <w:bookmarkStart w:id="4207" w:name="_Toc153885409"/>
      <w:bookmarkStart w:id="4208" w:name="_Toc177547545"/>
      <w:bookmarkStart w:id="4209" w:name="_Toc200702929"/>
      <w:r w:rsidRPr="00F11966">
        <w:t>5.5.4</w:t>
      </w:r>
      <w:r w:rsidRPr="00F11966">
        <w:tab/>
        <w:t>Structured Data Types</w:t>
      </w:r>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7E2D98F6" w14:textId="77777777" w:rsidR="00E92CBF" w:rsidRPr="00F11966" w:rsidRDefault="00E92CBF" w:rsidP="00D362EB">
      <w:pPr>
        <w:pStyle w:val="Heading4"/>
      </w:pPr>
      <w:bookmarkStart w:id="4210" w:name="_Toc24925901"/>
      <w:bookmarkStart w:id="4211" w:name="_Toc24926079"/>
      <w:bookmarkStart w:id="4212" w:name="_Toc24926255"/>
      <w:bookmarkStart w:id="4213" w:name="_Toc33964115"/>
      <w:bookmarkStart w:id="4214" w:name="_Toc33980882"/>
      <w:bookmarkStart w:id="4215" w:name="_Toc36462683"/>
      <w:bookmarkStart w:id="4216" w:name="_Toc36462879"/>
      <w:bookmarkStart w:id="4217" w:name="_Toc43026133"/>
      <w:bookmarkStart w:id="4218" w:name="_Toc49763667"/>
      <w:bookmarkStart w:id="4219" w:name="_Toc56754363"/>
      <w:bookmarkStart w:id="4220" w:name="_Toc88743149"/>
      <w:bookmarkStart w:id="4221" w:name="_Toc101254060"/>
      <w:bookmarkStart w:id="4222" w:name="_Toc101254499"/>
      <w:bookmarkStart w:id="4223" w:name="_Toc104112211"/>
      <w:bookmarkStart w:id="4224" w:name="_Toc104192388"/>
      <w:bookmarkStart w:id="4225" w:name="_Toc104192952"/>
      <w:bookmarkStart w:id="4226" w:name="_Toc133336336"/>
      <w:bookmarkStart w:id="4227" w:name="_Toc143984832"/>
      <w:bookmarkStart w:id="4228" w:name="_Toc144147609"/>
      <w:bookmarkStart w:id="4229" w:name="_Toc153885410"/>
      <w:bookmarkStart w:id="4230" w:name="_Toc177547546"/>
      <w:bookmarkStart w:id="4231" w:name="_Toc200702930"/>
      <w:r w:rsidRPr="00F11966">
        <w:t>5.5.4.1</w:t>
      </w:r>
      <w:r w:rsidRPr="00F11966">
        <w:tab/>
        <w:t>Type: Arp</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232" w:name="_Toc24925902"/>
      <w:bookmarkStart w:id="4233" w:name="_Toc24926080"/>
      <w:bookmarkStart w:id="4234" w:name="_Toc24926256"/>
      <w:bookmarkStart w:id="4235" w:name="_Toc33964116"/>
      <w:bookmarkStart w:id="4236" w:name="_Toc33980883"/>
      <w:bookmarkStart w:id="4237" w:name="_Toc36462684"/>
      <w:bookmarkStart w:id="4238" w:name="_Toc36462880"/>
      <w:bookmarkStart w:id="4239" w:name="_Toc43026134"/>
      <w:bookmarkStart w:id="4240" w:name="_Toc49763668"/>
      <w:bookmarkStart w:id="4241" w:name="_Toc56754364"/>
      <w:bookmarkStart w:id="4242" w:name="_Toc88743150"/>
      <w:bookmarkStart w:id="4243" w:name="_Toc101254061"/>
      <w:bookmarkStart w:id="4244" w:name="_Toc101254500"/>
      <w:bookmarkStart w:id="4245" w:name="_Toc104112212"/>
      <w:bookmarkStart w:id="4246" w:name="_Toc104192389"/>
      <w:bookmarkStart w:id="4247" w:name="_Toc104192953"/>
      <w:bookmarkStart w:id="4248" w:name="_Toc133336337"/>
      <w:bookmarkStart w:id="4249" w:name="_Toc143984833"/>
      <w:bookmarkStart w:id="4250" w:name="_Toc144147610"/>
      <w:bookmarkStart w:id="4251" w:name="_Toc153885411"/>
      <w:bookmarkStart w:id="4252" w:name="_Toc177547547"/>
      <w:bookmarkStart w:id="4253" w:name="_Toc200702931"/>
      <w:r w:rsidRPr="00F11966">
        <w:t>5.5.4.2</w:t>
      </w:r>
      <w:r w:rsidRPr="00F11966">
        <w:tab/>
        <w:t>Type: Ambr</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254" w:name="_Toc24925903"/>
      <w:bookmarkStart w:id="4255" w:name="_Toc24926081"/>
      <w:bookmarkStart w:id="4256" w:name="_Toc24926257"/>
      <w:bookmarkStart w:id="4257" w:name="_Toc33964117"/>
      <w:bookmarkStart w:id="4258" w:name="_Toc33980884"/>
      <w:bookmarkStart w:id="4259" w:name="_Toc36462685"/>
      <w:bookmarkStart w:id="4260" w:name="_Toc36462881"/>
      <w:bookmarkStart w:id="4261" w:name="_Toc43026135"/>
      <w:bookmarkStart w:id="4262" w:name="_Toc49763669"/>
      <w:bookmarkStart w:id="4263" w:name="_Toc56754365"/>
      <w:bookmarkStart w:id="4264" w:name="_Toc88743151"/>
      <w:bookmarkStart w:id="4265" w:name="_Toc101254062"/>
      <w:bookmarkStart w:id="4266" w:name="_Toc101254501"/>
      <w:bookmarkStart w:id="4267" w:name="_Toc104112213"/>
      <w:bookmarkStart w:id="4268" w:name="_Toc104192390"/>
      <w:bookmarkStart w:id="4269" w:name="_Toc104192954"/>
      <w:bookmarkStart w:id="4270" w:name="_Toc133336338"/>
      <w:bookmarkStart w:id="4271" w:name="_Toc143984834"/>
      <w:bookmarkStart w:id="4272" w:name="_Toc144147611"/>
      <w:bookmarkStart w:id="4273" w:name="_Toc153885412"/>
      <w:bookmarkStart w:id="4274" w:name="_Toc177547548"/>
      <w:bookmarkStart w:id="4275" w:name="_Toc200702932"/>
      <w:r w:rsidRPr="00F11966">
        <w:t>5.5.4.3</w:t>
      </w:r>
      <w:r w:rsidRPr="00F11966">
        <w:tab/>
        <w:t>Type: Dynamic5Qi</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276" w:name="_Toc24925904"/>
      <w:bookmarkStart w:id="4277" w:name="_Toc24926082"/>
      <w:bookmarkStart w:id="4278" w:name="_Toc24926258"/>
      <w:bookmarkStart w:id="4279" w:name="_Toc33964118"/>
      <w:bookmarkStart w:id="4280" w:name="_Toc33980885"/>
      <w:bookmarkStart w:id="4281" w:name="_Toc36462686"/>
      <w:bookmarkStart w:id="4282" w:name="_Toc36462882"/>
      <w:bookmarkStart w:id="4283" w:name="_Toc43026136"/>
      <w:bookmarkStart w:id="4284" w:name="_Toc49763670"/>
      <w:bookmarkStart w:id="4285" w:name="_Toc56754366"/>
      <w:bookmarkStart w:id="4286" w:name="_Toc88743152"/>
      <w:bookmarkStart w:id="4287" w:name="_Toc101254063"/>
      <w:bookmarkStart w:id="4288" w:name="_Toc101254502"/>
      <w:bookmarkStart w:id="4289" w:name="_Toc104112214"/>
      <w:bookmarkStart w:id="4290" w:name="_Toc104192391"/>
      <w:bookmarkStart w:id="4291" w:name="_Toc104192955"/>
      <w:bookmarkStart w:id="4292" w:name="_Toc133336339"/>
      <w:bookmarkStart w:id="4293" w:name="_Toc143984835"/>
      <w:bookmarkStart w:id="4294" w:name="_Toc144147612"/>
      <w:bookmarkStart w:id="4295" w:name="_Toc153885413"/>
      <w:bookmarkStart w:id="4296" w:name="_Toc177547549"/>
      <w:bookmarkStart w:id="4297" w:name="_Toc200702933"/>
      <w:r w:rsidRPr="00F11966">
        <w:t>5.5.4.4</w:t>
      </w:r>
      <w:r w:rsidRPr="00F11966">
        <w:tab/>
        <w:t>Type: NonDynamic5Qi</w:t>
      </w:r>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298" w:name="_Toc24925905"/>
      <w:bookmarkStart w:id="4299" w:name="_Toc24926083"/>
      <w:bookmarkStart w:id="4300" w:name="_Toc24926259"/>
      <w:bookmarkStart w:id="4301" w:name="_Toc33964119"/>
      <w:bookmarkStart w:id="4302" w:name="_Toc33980886"/>
      <w:bookmarkStart w:id="4303" w:name="_Toc36462687"/>
      <w:bookmarkStart w:id="4304" w:name="_Toc36462883"/>
      <w:bookmarkStart w:id="4305" w:name="_Toc43026137"/>
      <w:bookmarkStart w:id="4306" w:name="_Toc49763671"/>
      <w:bookmarkStart w:id="4307" w:name="_Toc56754367"/>
      <w:bookmarkStart w:id="4308" w:name="_Toc88743153"/>
      <w:bookmarkStart w:id="4309" w:name="_Toc101254064"/>
      <w:bookmarkStart w:id="4310" w:name="_Toc101254503"/>
      <w:bookmarkStart w:id="4311" w:name="_Toc104112215"/>
      <w:bookmarkStart w:id="4312" w:name="_Toc104192392"/>
      <w:bookmarkStart w:id="4313" w:name="_Toc104192956"/>
      <w:bookmarkStart w:id="4314" w:name="_Toc133336340"/>
      <w:bookmarkStart w:id="4315" w:name="_Toc143984836"/>
      <w:bookmarkStart w:id="4316" w:name="_Toc144147613"/>
      <w:bookmarkStart w:id="4317" w:name="_Toc153885414"/>
      <w:bookmarkStart w:id="4318" w:name="_Toc177547550"/>
      <w:bookmarkStart w:id="4319" w:name="_Toc200702934"/>
      <w:r w:rsidRPr="00F11966">
        <w:t>5.5.4.5</w:t>
      </w:r>
      <w:r w:rsidRPr="00F11966">
        <w:tab/>
        <w:t>Type: ArpRm</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320" w:name="_Toc24925906"/>
      <w:bookmarkStart w:id="4321" w:name="_Toc24926084"/>
      <w:bookmarkStart w:id="4322" w:name="_Toc24926260"/>
      <w:bookmarkStart w:id="4323" w:name="_Toc33964120"/>
      <w:bookmarkStart w:id="4324" w:name="_Toc33980887"/>
      <w:bookmarkStart w:id="4325" w:name="_Toc36462688"/>
      <w:bookmarkStart w:id="4326" w:name="_Toc36462884"/>
      <w:bookmarkStart w:id="4327" w:name="_Toc43026138"/>
      <w:bookmarkStart w:id="4328" w:name="_Toc49763672"/>
      <w:bookmarkStart w:id="4329" w:name="_Toc56754368"/>
      <w:bookmarkStart w:id="4330" w:name="_Toc88743154"/>
      <w:bookmarkStart w:id="4331" w:name="_Toc101254065"/>
      <w:bookmarkStart w:id="4332" w:name="_Toc101254504"/>
      <w:bookmarkStart w:id="4333" w:name="_Toc104112216"/>
      <w:bookmarkStart w:id="4334" w:name="_Toc104192393"/>
      <w:bookmarkStart w:id="4335" w:name="_Toc104192957"/>
      <w:bookmarkStart w:id="4336" w:name="_Toc133336341"/>
      <w:bookmarkStart w:id="4337" w:name="_Toc143984837"/>
      <w:bookmarkStart w:id="4338" w:name="_Toc144147614"/>
      <w:bookmarkStart w:id="4339" w:name="_Toc153885415"/>
      <w:bookmarkStart w:id="4340" w:name="_Toc177547551"/>
      <w:bookmarkStart w:id="4341" w:name="_Toc200702935"/>
      <w:r w:rsidRPr="00F11966">
        <w:t>5.5.4.6</w:t>
      </w:r>
      <w:r w:rsidRPr="00F11966">
        <w:tab/>
        <w:t>Type: AmbrRm</w:t>
      </w:r>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342" w:name="_Toc24925907"/>
      <w:bookmarkStart w:id="4343" w:name="_Toc24926085"/>
      <w:bookmarkStart w:id="4344" w:name="_Toc24926261"/>
      <w:bookmarkStart w:id="4345" w:name="_Toc33964121"/>
      <w:bookmarkStart w:id="4346" w:name="_Toc33980888"/>
      <w:bookmarkStart w:id="4347" w:name="_Toc36462689"/>
      <w:bookmarkStart w:id="4348" w:name="_Toc36462885"/>
      <w:bookmarkStart w:id="4349" w:name="_Toc43026139"/>
      <w:bookmarkStart w:id="4350" w:name="_Toc49763673"/>
      <w:bookmarkStart w:id="4351" w:name="_Toc56754369"/>
      <w:bookmarkStart w:id="4352" w:name="_Toc88743155"/>
      <w:bookmarkStart w:id="4353" w:name="_Toc101254066"/>
      <w:bookmarkStart w:id="4354" w:name="_Toc101254505"/>
      <w:bookmarkStart w:id="4355" w:name="_Toc104112217"/>
      <w:bookmarkStart w:id="4356" w:name="_Toc104192394"/>
      <w:bookmarkStart w:id="4357" w:name="_Toc104192958"/>
      <w:bookmarkStart w:id="4358" w:name="_Toc133336342"/>
      <w:bookmarkStart w:id="4359" w:name="_Toc143984838"/>
      <w:bookmarkStart w:id="4360" w:name="_Toc144147615"/>
      <w:bookmarkStart w:id="4361" w:name="_Toc153885416"/>
      <w:bookmarkStart w:id="4362" w:name="_Toc177547552"/>
      <w:bookmarkStart w:id="4363" w:name="_Toc200702936"/>
      <w:r w:rsidRPr="00F11966">
        <w:t>5.5.4.7</w:t>
      </w:r>
      <w:r w:rsidRPr="00F11966">
        <w:tab/>
      </w:r>
      <w:bookmarkEnd w:id="4342"/>
      <w:bookmarkEnd w:id="4343"/>
      <w:bookmarkEnd w:id="4344"/>
      <w:bookmarkEnd w:id="4345"/>
      <w:bookmarkEnd w:id="4346"/>
      <w:bookmarkEnd w:id="4347"/>
      <w:bookmarkEnd w:id="4348"/>
      <w:r w:rsidR="002424D1" w:rsidRPr="00F11966">
        <w:t>Void</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490F3F42" w14:textId="77777777" w:rsidR="00E92CBF" w:rsidRPr="00F11966" w:rsidRDefault="00E92CBF" w:rsidP="00E92CBF"/>
    <w:p w14:paraId="68FAA203" w14:textId="77777777" w:rsidR="00E92CBF" w:rsidRPr="00F11966" w:rsidRDefault="00E92CBF" w:rsidP="00D362EB">
      <w:pPr>
        <w:pStyle w:val="Heading4"/>
      </w:pPr>
      <w:bookmarkStart w:id="4364" w:name="_Toc24925908"/>
      <w:bookmarkStart w:id="4365" w:name="_Toc24926086"/>
      <w:bookmarkStart w:id="4366" w:name="_Toc24926262"/>
      <w:bookmarkStart w:id="4367" w:name="_Toc33964122"/>
      <w:bookmarkStart w:id="4368" w:name="_Toc33980889"/>
      <w:bookmarkStart w:id="4369" w:name="_Toc36462690"/>
      <w:bookmarkStart w:id="4370" w:name="_Toc36462886"/>
      <w:bookmarkStart w:id="4371" w:name="_Toc43026140"/>
      <w:bookmarkStart w:id="4372" w:name="_Toc49763674"/>
      <w:bookmarkStart w:id="4373" w:name="_Toc56754370"/>
      <w:bookmarkStart w:id="4374" w:name="_Toc88743156"/>
      <w:bookmarkStart w:id="4375" w:name="_Toc101254067"/>
      <w:bookmarkStart w:id="4376" w:name="_Toc101254506"/>
      <w:bookmarkStart w:id="4377" w:name="_Toc104112218"/>
      <w:bookmarkStart w:id="4378" w:name="_Toc104192395"/>
      <w:bookmarkStart w:id="4379" w:name="_Toc104192959"/>
      <w:bookmarkStart w:id="4380" w:name="_Toc133336343"/>
      <w:bookmarkStart w:id="4381" w:name="_Toc143984839"/>
      <w:bookmarkStart w:id="4382" w:name="_Toc144147616"/>
      <w:bookmarkStart w:id="4383" w:name="_Toc153885417"/>
      <w:bookmarkStart w:id="4384" w:name="_Toc177547553"/>
      <w:bookmarkStart w:id="4385" w:name="_Toc200702937"/>
      <w:r w:rsidRPr="00F11966">
        <w:t>5.5.4.8</w:t>
      </w:r>
      <w:r w:rsidRPr="00F11966">
        <w:tab/>
      </w:r>
      <w:bookmarkEnd w:id="4364"/>
      <w:bookmarkEnd w:id="4365"/>
      <w:bookmarkEnd w:id="4366"/>
      <w:bookmarkEnd w:id="4367"/>
      <w:bookmarkEnd w:id="4368"/>
      <w:bookmarkEnd w:id="4369"/>
      <w:bookmarkEnd w:id="4370"/>
      <w:r w:rsidR="002424D1" w:rsidRPr="00F11966">
        <w:t>Void</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p>
    <w:p w14:paraId="72264187" w14:textId="77777777" w:rsidR="00DD1C4B" w:rsidRPr="00F11966" w:rsidRDefault="00DD1C4B" w:rsidP="00D362EB">
      <w:pPr>
        <w:pStyle w:val="Heading4"/>
      </w:pPr>
      <w:bookmarkStart w:id="4386" w:name="_Toc88743157"/>
      <w:bookmarkStart w:id="4387" w:name="_Toc101254068"/>
      <w:bookmarkStart w:id="4388" w:name="_Toc101254507"/>
      <w:bookmarkStart w:id="4389" w:name="_Toc104112219"/>
      <w:bookmarkStart w:id="4390" w:name="_Toc104192396"/>
      <w:bookmarkStart w:id="4391" w:name="_Toc104192960"/>
      <w:bookmarkStart w:id="4392" w:name="_Toc133336344"/>
      <w:bookmarkStart w:id="4393" w:name="_Toc143984840"/>
      <w:bookmarkStart w:id="4394" w:name="_Toc144147617"/>
      <w:bookmarkStart w:id="4395" w:name="_Toc153885418"/>
      <w:bookmarkStart w:id="4396" w:name="_Toc177547554"/>
      <w:bookmarkStart w:id="4397" w:name="_Toc200702938"/>
      <w:r w:rsidRPr="00F11966">
        <w:t>5.5.4.</w:t>
      </w:r>
      <w:r>
        <w:t>9</w:t>
      </w:r>
      <w:r w:rsidRPr="00F11966">
        <w:tab/>
        <w:t xml:space="preserve">Type: </w:t>
      </w:r>
      <w:r>
        <w:t>SliceMbr</w:t>
      </w:r>
      <w:bookmarkEnd w:id="4386"/>
      <w:bookmarkEnd w:id="4387"/>
      <w:bookmarkEnd w:id="4388"/>
      <w:bookmarkEnd w:id="4389"/>
      <w:bookmarkEnd w:id="4390"/>
      <w:bookmarkEnd w:id="4391"/>
      <w:bookmarkEnd w:id="4392"/>
      <w:bookmarkEnd w:id="4393"/>
      <w:bookmarkEnd w:id="4394"/>
      <w:bookmarkEnd w:id="4395"/>
      <w:bookmarkEnd w:id="4396"/>
      <w:bookmarkEnd w:id="4397"/>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398" w:name="_Toc101254069"/>
      <w:bookmarkStart w:id="4399" w:name="_Toc101254508"/>
      <w:bookmarkStart w:id="4400" w:name="_Toc104112220"/>
      <w:bookmarkStart w:id="4401" w:name="_Toc104192397"/>
      <w:bookmarkStart w:id="4402" w:name="_Toc104192961"/>
      <w:bookmarkStart w:id="4403" w:name="_Toc133336345"/>
      <w:bookmarkStart w:id="4404" w:name="_Toc143984841"/>
      <w:bookmarkStart w:id="4405" w:name="_Toc144147618"/>
      <w:bookmarkStart w:id="4406" w:name="_Toc153885419"/>
      <w:bookmarkStart w:id="4407" w:name="_Toc177547555"/>
      <w:bookmarkStart w:id="4408" w:name="_Toc200702939"/>
      <w:r w:rsidRPr="002366BD">
        <w:rPr>
          <w:rFonts w:eastAsia="DengXian"/>
        </w:rPr>
        <w:t>5.5.4.10</w:t>
      </w:r>
      <w:r w:rsidRPr="002366BD">
        <w:rPr>
          <w:rFonts w:eastAsia="DengXian"/>
        </w:rPr>
        <w:tab/>
        <w:t>Type: SliceMbrRm</w:t>
      </w:r>
      <w:bookmarkEnd w:id="4398"/>
      <w:bookmarkEnd w:id="4399"/>
      <w:bookmarkEnd w:id="4400"/>
      <w:bookmarkEnd w:id="4401"/>
      <w:bookmarkEnd w:id="4402"/>
      <w:bookmarkEnd w:id="4403"/>
      <w:bookmarkEnd w:id="4404"/>
      <w:bookmarkEnd w:id="4405"/>
      <w:bookmarkEnd w:id="4406"/>
      <w:bookmarkEnd w:id="4407"/>
      <w:bookmarkEnd w:id="4408"/>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4409" w:name="_Toc67731584"/>
    </w:p>
    <w:p w14:paraId="0A4EF70B" w14:textId="68E5A933" w:rsidR="00E04318" w:rsidRPr="00F11966" w:rsidRDefault="00E04318" w:rsidP="00E04318">
      <w:pPr>
        <w:pStyle w:val="Heading4"/>
      </w:pPr>
      <w:bookmarkStart w:id="4410" w:name="_Toc122095838"/>
      <w:bookmarkStart w:id="4411" w:name="_Toc133336346"/>
      <w:bookmarkStart w:id="4412" w:name="_Toc143984842"/>
      <w:bookmarkStart w:id="4413" w:name="_Toc144147619"/>
      <w:bookmarkStart w:id="4414" w:name="_Toc153885420"/>
      <w:bookmarkStart w:id="4415" w:name="_Toc177547556"/>
      <w:bookmarkStart w:id="4416" w:name="_Toc200702940"/>
      <w:bookmarkEnd w:id="4409"/>
      <w:r w:rsidRPr="00F11966">
        <w:t>5.5.4.</w:t>
      </w:r>
      <w:r w:rsidR="00347FEC" w:rsidRPr="000F0C82">
        <w:t>11</w:t>
      </w:r>
      <w:r w:rsidRPr="00F11966">
        <w:tab/>
        <w:t xml:space="preserve">Type: </w:t>
      </w:r>
      <w:bookmarkEnd w:id="4410"/>
      <w:r>
        <w:rPr>
          <w:rFonts w:hint="eastAsia"/>
          <w:lang w:eastAsia="zh-CN"/>
        </w:rPr>
        <w:t>P</w:t>
      </w:r>
      <w:r>
        <w:rPr>
          <w:lang w:eastAsia="zh-CN"/>
        </w:rPr>
        <w:t>duSetQosPara</w:t>
      </w:r>
      <w:bookmarkEnd w:id="4411"/>
      <w:bookmarkEnd w:id="4412"/>
      <w:bookmarkEnd w:id="4413"/>
      <w:bookmarkEnd w:id="4414"/>
      <w:bookmarkEnd w:id="4415"/>
      <w:bookmarkEnd w:id="4416"/>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4417" w:name="_Toc133336347"/>
      <w:bookmarkStart w:id="4418" w:name="_Toc143984843"/>
      <w:bookmarkStart w:id="4419" w:name="_Toc144147620"/>
      <w:bookmarkStart w:id="4420" w:name="_Toc153885421"/>
      <w:bookmarkStart w:id="4421" w:name="_Toc177547557"/>
      <w:bookmarkStart w:id="4422" w:name="_Toc200702941"/>
      <w:r w:rsidRPr="00F11966">
        <w:t>5.5.4.</w:t>
      </w:r>
      <w:r w:rsidR="00347FEC" w:rsidRPr="000F0C82">
        <w:t>12</w:t>
      </w:r>
      <w:r w:rsidRPr="00F11966">
        <w:tab/>
        <w:t xml:space="preserve">Type: </w:t>
      </w:r>
      <w:r>
        <w:rPr>
          <w:rFonts w:hint="eastAsia"/>
        </w:rPr>
        <w:t>P</w:t>
      </w:r>
      <w:r>
        <w:t>duSetQosParaRm</w:t>
      </w:r>
      <w:bookmarkEnd w:id="4417"/>
      <w:bookmarkEnd w:id="4418"/>
      <w:bookmarkEnd w:id="4419"/>
      <w:bookmarkEnd w:id="4420"/>
      <w:bookmarkEnd w:id="4421"/>
      <w:bookmarkEnd w:id="4422"/>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t>.</w:t>
      </w:r>
    </w:p>
    <w:p w14:paraId="3A093E89" w14:textId="27A4D231" w:rsidR="00204278" w:rsidRDefault="00204278" w:rsidP="00204278">
      <w:pPr>
        <w:pStyle w:val="Heading4"/>
      </w:pPr>
      <w:bookmarkStart w:id="4423" w:name="_Toc153885422"/>
      <w:bookmarkStart w:id="4424" w:name="_Toc177547558"/>
      <w:bookmarkStart w:id="4425" w:name="_Toc200702942"/>
      <w:r>
        <w:t>5.5.4.13</w:t>
      </w:r>
      <w:r>
        <w:tab/>
        <w:t>Type ProtocolDescription</w:t>
      </w:r>
      <w:bookmarkEnd w:id="4423"/>
      <w:bookmarkEnd w:id="4424"/>
      <w:bookmarkEnd w:id="4425"/>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0701498B" w14:textId="56A6F8D4" w:rsidR="0029152C" w:rsidRDefault="0029152C" w:rsidP="0029152C">
      <w:pPr>
        <w:pStyle w:val="Heading4"/>
      </w:pPr>
      <w:bookmarkStart w:id="4426" w:name="_Toc177547559"/>
      <w:bookmarkStart w:id="4427" w:name="_Toc200702943"/>
      <w:r>
        <w:t>5.5.4.</w:t>
      </w:r>
      <w:r w:rsidRPr="007F33E6">
        <w:t>1</w:t>
      </w:r>
      <w:r>
        <w:t>3A</w:t>
      </w:r>
      <w:r>
        <w:tab/>
        <w:t>Type ProtocolDescriptionRm</w:t>
      </w:r>
      <w:bookmarkEnd w:id="4426"/>
      <w:bookmarkEnd w:id="4427"/>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27E7FAAF" w:rsidR="0029152C" w:rsidRDefault="00810026" w:rsidP="00810026">
      <w:pPr>
        <w:pStyle w:val="B1"/>
      </w:pPr>
      <w:r>
        <w:t>-</w:t>
      </w:r>
      <w:r>
        <w:tab/>
      </w:r>
      <w:r w:rsidR="0029152C">
        <w:t>the removable attributes "transportProto" and "rtpHeaderExtInf" with the removable data types "MediaTransportProtoRm" and RtpHeaderExtInfoRm" 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77777777"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tc>
      </w:tr>
      <w:tr w:rsidR="0029152C" w14:paraId="1BDD92FC" w14:textId="77777777" w:rsidTr="00EC26D2">
        <w:trPr>
          <w:cantSplit/>
          <w:jc w:val="center"/>
        </w:trPr>
        <w:tc>
          <w:tcPr>
            <w:tcW w:w="2410" w:type="dxa"/>
            <w:shd w:val="clear" w:color="auto" w:fill="auto"/>
          </w:tcPr>
          <w:p w14:paraId="727B77AB" w14:textId="77777777" w:rsidR="0029152C" w:rsidRDefault="0029152C" w:rsidP="00EC26D2">
            <w:pPr>
              <w:pStyle w:val="TAL"/>
            </w:pPr>
            <w:r>
              <w:t>rtpPayloadInfoList</w:t>
            </w:r>
          </w:p>
        </w:tc>
        <w:tc>
          <w:tcPr>
            <w:tcW w:w="1855" w:type="dxa"/>
            <w:shd w:val="clear" w:color="auto" w:fill="auto"/>
          </w:tcPr>
          <w:p w14:paraId="05AACEF7" w14:textId="77777777" w:rsidR="0029152C" w:rsidRDefault="0029152C" w:rsidP="00EC26D2">
            <w:pPr>
              <w:pStyle w:val="TAL"/>
            </w:pPr>
            <w:r>
              <w:t>array(RtpPayloadInfo)</w:t>
            </w:r>
          </w:p>
        </w:tc>
        <w:tc>
          <w:tcPr>
            <w:tcW w:w="360" w:type="dxa"/>
          </w:tcPr>
          <w:p w14:paraId="04D28651" w14:textId="77777777" w:rsidR="0029152C" w:rsidRDefault="0029152C" w:rsidP="00EC26D2">
            <w:pPr>
              <w:pStyle w:val="TAL"/>
              <w:rPr>
                <w:lang w:eastAsia="zh-CN"/>
              </w:rPr>
            </w:pPr>
            <w:r>
              <w:rPr>
                <w:lang w:eastAsia="zh-CN"/>
              </w:rPr>
              <w:t>O</w:t>
            </w:r>
          </w:p>
        </w:tc>
        <w:tc>
          <w:tcPr>
            <w:tcW w:w="1093" w:type="dxa"/>
            <w:shd w:val="clear" w:color="auto" w:fill="auto"/>
          </w:tcPr>
          <w:p w14:paraId="1B7787D4" w14:textId="77777777" w:rsidR="0029152C" w:rsidRDefault="0029152C" w:rsidP="00EC26D2">
            <w:pPr>
              <w:pStyle w:val="TAL"/>
            </w:pPr>
            <w:r>
              <w:t>1..N</w:t>
            </w:r>
          </w:p>
        </w:tc>
        <w:tc>
          <w:tcPr>
            <w:tcW w:w="3780" w:type="dxa"/>
            <w:shd w:val="clear" w:color="auto" w:fill="auto"/>
          </w:tcPr>
          <w:p w14:paraId="53A27E8C" w14:textId="77777777" w:rsidR="0029152C" w:rsidRPr="001D2CEF" w:rsidRDefault="0029152C" w:rsidP="00EC26D2">
            <w:pPr>
              <w:pStyle w:val="TAL"/>
            </w:pPr>
            <w:r>
              <w:t>When present, it shall contain RTP Payload information for the RTP stream, which can be used to derive the PDU Set information and/or End of Data Burst marking.</w:t>
            </w:r>
          </w:p>
        </w:tc>
      </w:tr>
    </w:tbl>
    <w:p w14:paraId="1E5C8406" w14:textId="77777777" w:rsidR="0029152C" w:rsidRDefault="0029152C" w:rsidP="0029152C"/>
    <w:p w14:paraId="7AF489FF" w14:textId="77777777" w:rsidR="00204278" w:rsidRDefault="00204278" w:rsidP="00204278"/>
    <w:p w14:paraId="6151F474" w14:textId="4B58D5D3" w:rsidR="00204278" w:rsidRPr="00690A26" w:rsidRDefault="00204278" w:rsidP="0011294F">
      <w:pPr>
        <w:pStyle w:val="Heading4"/>
      </w:pPr>
      <w:bookmarkStart w:id="4428" w:name="_Toc153885423"/>
      <w:bookmarkStart w:id="4429" w:name="_Toc177547560"/>
      <w:bookmarkStart w:id="4430" w:name="_Toc200702944"/>
      <w:r>
        <w:t>5.5</w:t>
      </w:r>
      <w:r w:rsidRPr="00690A26">
        <w:t>.</w:t>
      </w:r>
      <w:r>
        <w:t>4</w:t>
      </w:r>
      <w:r w:rsidRPr="00690A26">
        <w:t>.</w:t>
      </w:r>
      <w:r>
        <w:t>14</w:t>
      </w:r>
      <w:r w:rsidRPr="00690A26">
        <w:tab/>
      </w:r>
      <w:r>
        <w:t>Type RtpHeaderExtInfo</w:t>
      </w:r>
      <w:bookmarkEnd w:id="4428"/>
      <w:bookmarkEnd w:id="4429"/>
      <w:bookmarkEnd w:id="4430"/>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714105" w:rsidRPr="00C424CC" w:rsidRDefault="00714105" w:rsidP="00714105">
            <w:pPr>
              <w:pStyle w:val="TAN"/>
            </w:pPr>
            <w:r w:rsidRPr="00C424CC">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4431" w:name="_Toc177547561"/>
      <w:bookmarkStart w:id="4432" w:name="_Toc200702945"/>
      <w:r>
        <w:t>5.5</w:t>
      </w:r>
      <w:r w:rsidRPr="00690A26">
        <w:t>.</w:t>
      </w:r>
      <w:r>
        <w:t>4</w:t>
      </w:r>
      <w:r w:rsidRPr="00690A26">
        <w:t>.</w:t>
      </w:r>
      <w:r w:rsidRPr="00AD5B98">
        <w:t>1</w:t>
      </w:r>
      <w:r>
        <w:t>4A</w:t>
      </w:r>
      <w:r w:rsidRPr="00690A26">
        <w:tab/>
      </w:r>
      <w:r>
        <w:t>Type RtpHeaderExtInfoRm</w:t>
      </w:r>
      <w:bookmarkEnd w:id="4431"/>
      <w:bookmarkEnd w:id="4432"/>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29152C"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29152C" w:rsidRPr="00C424CC" w:rsidRDefault="0029152C" w:rsidP="00EC26D2">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4433" w:name="_Toc153885424"/>
      <w:bookmarkStart w:id="4434" w:name="_Toc177547562"/>
      <w:bookmarkStart w:id="4435" w:name="_Toc200702946"/>
      <w:r>
        <w:t>5.5</w:t>
      </w:r>
      <w:r w:rsidRPr="00690A26">
        <w:t>.</w:t>
      </w:r>
      <w:r>
        <w:t>4</w:t>
      </w:r>
      <w:r w:rsidRPr="00690A26">
        <w:t>.</w:t>
      </w:r>
      <w:r>
        <w:t>15</w:t>
      </w:r>
      <w:r w:rsidRPr="00690A26">
        <w:tab/>
      </w:r>
      <w:r>
        <w:t>Type RtpPayloadInfo</w:t>
      </w:r>
      <w:bookmarkEnd w:id="4433"/>
      <w:bookmarkEnd w:id="4434"/>
      <w:bookmarkEnd w:id="4435"/>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rsidRPr="00504DDE">
              <w:rPr>
                <w:highlight w:val="yellow"/>
              </w:rPr>
              <w:t>1</w:t>
            </w:r>
            <w:r>
              <w:t>..N</w:t>
            </w:r>
          </w:p>
        </w:tc>
        <w:tc>
          <w:tcPr>
            <w:tcW w:w="3780" w:type="dxa"/>
            <w:shd w:val="clear" w:color="auto" w:fill="auto"/>
          </w:tcPr>
          <w:p w14:paraId="644D84FA" w14:textId="486CF4B2" w:rsidR="00204278" w:rsidRDefault="00204278" w:rsidP="00204278">
            <w:pPr>
              <w:pStyle w:val="TAL"/>
            </w:pPr>
            <w:r w:rsidRPr="001D2CEF">
              <w:t xml:space="preserve">Integer between and including </w:t>
            </w:r>
            <w:r w:rsidR="00342B85">
              <w:t>0</w:t>
            </w:r>
            <w:r w:rsidR="00342B8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4436" w:name="_Toc177547563"/>
      <w:bookmarkStart w:id="4437" w:name="_Toc200702947"/>
      <w:r>
        <w:t>5.5</w:t>
      </w:r>
      <w:r w:rsidRPr="00690A26">
        <w:t>.</w:t>
      </w:r>
      <w:r>
        <w:t>4</w:t>
      </w:r>
      <w:r w:rsidRPr="00D3678A">
        <w:t>.</w:t>
      </w:r>
      <w:r w:rsidRPr="003423DA">
        <w:t>1</w:t>
      </w:r>
      <w:r w:rsidR="0029152C">
        <w:t>6</w:t>
      </w:r>
      <w:r w:rsidRPr="00690A26">
        <w:tab/>
      </w:r>
      <w:r>
        <w:t>Type RtpPayloadInfoRm</w:t>
      </w:r>
      <w:bookmarkEnd w:id="4436"/>
      <w:bookmarkEnd w:id="4437"/>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rsidRPr="00504DDE">
              <w:rPr>
                <w:highlight w:val="yellow"/>
              </w:rPr>
              <w:t>1</w:t>
            </w:r>
            <w:r>
              <w:t>..N</w:t>
            </w:r>
          </w:p>
        </w:tc>
        <w:tc>
          <w:tcPr>
            <w:tcW w:w="3780" w:type="dxa"/>
            <w:shd w:val="clear" w:color="auto" w:fill="auto"/>
          </w:tcPr>
          <w:p w14:paraId="27D07C47" w14:textId="16F41E98" w:rsidR="000C0AB6" w:rsidRDefault="000C0AB6" w:rsidP="00EC26D2">
            <w:pPr>
              <w:pStyle w:val="TAL"/>
            </w:pPr>
            <w:r w:rsidRPr="001D2CEF">
              <w:t xml:space="preserve">Integer between and including </w:t>
            </w:r>
            <w:r w:rsidR="00342B85">
              <w:t>0</w:t>
            </w:r>
            <w:r w:rsidR="00342B85" w:rsidRPr="001D2CEF">
              <w:t xml:space="preserve"> </w:t>
            </w:r>
            <w:r w:rsidRPr="001D2CEF">
              <w:t xml:space="preserve">and </w:t>
            </w:r>
            <w:r>
              <w:t>127.</w:t>
            </w:r>
          </w:p>
          <w:p w14:paraId="043C73AF" w14:textId="77777777" w:rsidR="000C0AB6" w:rsidRDefault="000C0AB6" w:rsidP="00EC26D2">
            <w:pPr>
              <w:pStyle w:val="TAL"/>
            </w:pPr>
          </w:p>
          <w:p w14:paraId="1E2EA36B" w14:textId="77777777" w:rsidR="000C0AB6" w:rsidRDefault="000C0AB6" w:rsidP="00EC26D2">
            <w:pPr>
              <w:pStyle w:val="TAL"/>
            </w:pPr>
            <w:r>
              <w:t>When present, this IE shall contain the list of Payload Type (PT) values in the RTP header of RTP packets the UPF may parse to derive the PDU Set Information.</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20A6CCBD" w14:textId="77777777" w:rsidR="00204278" w:rsidRPr="007D2662" w:rsidRDefault="00204278" w:rsidP="000D4B2B"/>
    <w:p w14:paraId="4C411B23" w14:textId="77777777" w:rsidR="00E92CBF" w:rsidRPr="00F11966" w:rsidRDefault="00E92CBF" w:rsidP="00D362EB">
      <w:pPr>
        <w:pStyle w:val="Heading2"/>
      </w:pPr>
      <w:bookmarkStart w:id="4438" w:name="_Toc24925909"/>
      <w:bookmarkStart w:id="4439" w:name="_Toc24926087"/>
      <w:bookmarkStart w:id="4440" w:name="_Toc24926263"/>
      <w:bookmarkStart w:id="4441" w:name="_Toc33964123"/>
      <w:bookmarkStart w:id="4442" w:name="_Toc33980890"/>
      <w:bookmarkStart w:id="4443" w:name="_Toc36462691"/>
      <w:bookmarkStart w:id="4444" w:name="_Toc36462887"/>
      <w:bookmarkStart w:id="4445" w:name="_Toc43026141"/>
      <w:bookmarkStart w:id="4446" w:name="_Toc49763675"/>
      <w:bookmarkStart w:id="4447" w:name="_Toc56754371"/>
      <w:bookmarkStart w:id="4448" w:name="_Toc88743158"/>
      <w:bookmarkStart w:id="4449" w:name="_Toc101254070"/>
      <w:bookmarkStart w:id="4450" w:name="_Toc101254509"/>
      <w:bookmarkStart w:id="4451" w:name="_Toc104112221"/>
      <w:bookmarkStart w:id="4452" w:name="_Toc104192398"/>
      <w:bookmarkStart w:id="4453" w:name="_Toc104192962"/>
      <w:bookmarkStart w:id="4454" w:name="_Toc133336348"/>
      <w:bookmarkStart w:id="4455" w:name="_Toc143984844"/>
      <w:bookmarkStart w:id="4456" w:name="_Toc144147621"/>
      <w:bookmarkStart w:id="4457" w:name="_Toc153885425"/>
      <w:bookmarkStart w:id="4458" w:name="_Toc177547564"/>
      <w:bookmarkStart w:id="4459" w:name="_Toc200702948"/>
      <w:r w:rsidRPr="00F11966">
        <w:t>5.6</w:t>
      </w:r>
      <w:r w:rsidRPr="00F11966">
        <w:tab/>
        <w:t>Data Types related to 5G Trace</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78BAFE67" w14:textId="77777777" w:rsidR="00E92CBF" w:rsidRPr="00F11966" w:rsidRDefault="00E92CBF" w:rsidP="00D362EB">
      <w:pPr>
        <w:pStyle w:val="Heading3"/>
      </w:pPr>
      <w:bookmarkStart w:id="4460" w:name="_Toc24925910"/>
      <w:bookmarkStart w:id="4461" w:name="_Toc24926088"/>
      <w:bookmarkStart w:id="4462" w:name="_Toc24926264"/>
      <w:bookmarkStart w:id="4463" w:name="_Toc33964124"/>
      <w:bookmarkStart w:id="4464" w:name="_Toc33980891"/>
      <w:bookmarkStart w:id="4465" w:name="_Toc36462692"/>
      <w:bookmarkStart w:id="4466" w:name="_Toc36462888"/>
      <w:bookmarkStart w:id="4467" w:name="_Toc43026142"/>
      <w:bookmarkStart w:id="4468" w:name="_Toc49763676"/>
      <w:bookmarkStart w:id="4469" w:name="_Toc56754372"/>
      <w:bookmarkStart w:id="4470" w:name="_Toc88743159"/>
      <w:bookmarkStart w:id="4471" w:name="_Toc101254071"/>
      <w:bookmarkStart w:id="4472" w:name="_Toc101254510"/>
      <w:bookmarkStart w:id="4473" w:name="_Toc104112222"/>
      <w:bookmarkStart w:id="4474" w:name="_Toc104192399"/>
      <w:bookmarkStart w:id="4475" w:name="_Toc104192963"/>
      <w:bookmarkStart w:id="4476" w:name="_Toc133336349"/>
      <w:bookmarkStart w:id="4477" w:name="_Toc143984845"/>
      <w:bookmarkStart w:id="4478" w:name="_Toc144147622"/>
      <w:bookmarkStart w:id="4479" w:name="_Toc153885426"/>
      <w:bookmarkStart w:id="4480" w:name="_Toc177547565"/>
      <w:bookmarkStart w:id="4481" w:name="_Toc200702949"/>
      <w:r w:rsidRPr="00F11966">
        <w:t>5.6.1</w:t>
      </w:r>
      <w:r w:rsidRPr="00F11966">
        <w:tab/>
        <w:t>Introduction</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482" w:name="_Toc24925911"/>
      <w:bookmarkStart w:id="4483" w:name="_Toc24926089"/>
      <w:bookmarkStart w:id="4484" w:name="_Toc24926265"/>
      <w:bookmarkStart w:id="4485" w:name="_Toc33964125"/>
      <w:bookmarkStart w:id="4486" w:name="_Toc33980892"/>
      <w:bookmarkStart w:id="4487" w:name="_Toc36462693"/>
      <w:bookmarkStart w:id="4488" w:name="_Toc36462889"/>
      <w:bookmarkStart w:id="4489" w:name="_Toc43026143"/>
      <w:bookmarkStart w:id="4490" w:name="_Toc49763677"/>
      <w:bookmarkStart w:id="4491" w:name="_Toc56754373"/>
      <w:bookmarkStart w:id="4492" w:name="_Toc88743160"/>
      <w:bookmarkStart w:id="4493" w:name="_Toc101254072"/>
      <w:bookmarkStart w:id="4494" w:name="_Toc101254511"/>
      <w:bookmarkStart w:id="4495" w:name="_Toc104112223"/>
      <w:bookmarkStart w:id="4496" w:name="_Toc104192400"/>
      <w:bookmarkStart w:id="4497" w:name="_Toc104192964"/>
      <w:bookmarkStart w:id="4498" w:name="_Toc133336350"/>
      <w:bookmarkStart w:id="4499" w:name="_Toc143984846"/>
      <w:bookmarkStart w:id="4500" w:name="_Toc144147623"/>
      <w:bookmarkStart w:id="4501" w:name="_Toc153885427"/>
      <w:bookmarkStart w:id="4502" w:name="_Toc177547566"/>
      <w:bookmarkStart w:id="4503" w:name="_Toc200702950"/>
      <w:r w:rsidRPr="00F11966">
        <w:t>5.6.2</w:t>
      </w:r>
      <w:r w:rsidRPr="00F11966">
        <w:tab/>
        <w:t>Simple Data Types</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504" w:name="_Toc24925912"/>
      <w:bookmarkStart w:id="4505" w:name="_Toc24926090"/>
      <w:bookmarkStart w:id="4506" w:name="_Toc24926266"/>
      <w:bookmarkStart w:id="4507" w:name="_Toc33964126"/>
      <w:bookmarkStart w:id="4508" w:name="_Toc33980893"/>
      <w:bookmarkStart w:id="4509" w:name="_Toc36462694"/>
      <w:bookmarkStart w:id="4510" w:name="_Toc36462890"/>
      <w:bookmarkStart w:id="4511" w:name="_Toc43026144"/>
      <w:bookmarkStart w:id="4512" w:name="_Toc49763678"/>
      <w:bookmarkStart w:id="4513" w:name="_Toc56754374"/>
      <w:bookmarkStart w:id="4514" w:name="_Toc88743161"/>
      <w:bookmarkStart w:id="4515" w:name="_Toc101254073"/>
      <w:bookmarkStart w:id="4516" w:name="_Toc101254512"/>
      <w:bookmarkStart w:id="4517" w:name="_Toc104112224"/>
      <w:bookmarkStart w:id="4518" w:name="_Toc104192401"/>
      <w:bookmarkStart w:id="4519" w:name="_Toc104192965"/>
      <w:bookmarkStart w:id="4520" w:name="_Toc133336351"/>
      <w:bookmarkStart w:id="4521" w:name="_Toc143984847"/>
      <w:bookmarkStart w:id="4522" w:name="_Toc144147624"/>
      <w:bookmarkStart w:id="4523" w:name="_Toc153885428"/>
      <w:bookmarkStart w:id="4524" w:name="_Toc177547567"/>
      <w:bookmarkStart w:id="4525" w:name="_Toc200702951"/>
      <w:r w:rsidRPr="00F11966">
        <w:t>5.6.3</w:t>
      </w:r>
      <w:r w:rsidRPr="00F11966">
        <w:tab/>
        <w:t>Enumerations</w:t>
      </w:r>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p>
    <w:p w14:paraId="4F44ACEF" w14:textId="77777777" w:rsidR="00E92CBF" w:rsidRPr="00F11966" w:rsidRDefault="00E92CBF" w:rsidP="00D362EB">
      <w:pPr>
        <w:pStyle w:val="Heading4"/>
      </w:pPr>
      <w:bookmarkStart w:id="4526" w:name="_Toc24925913"/>
      <w:bookmarkStart w:id="4527" w:name="_Toc24926091"/>
      <w:bookmarkStart w:id="4528" w:name="_Toc24926267"/>
      <w:bookmarkStart w:id="4529" w:name="_Toc33964127"/>
      <w:bookmarkStart w:id="4530" w:name="_Toc33980894"/>
      <w:bookmarkStart w:id="4531" w:name="_Toc36462695"/>
      <w:bookmarkStart w:id="4532" w:name="_Toc36462891"/>
      <w:bookmarkStart w:id="4533" w:name="_Toc43026145"/>
      <w:bookmarkStart w:id="4534" w:name="_Toc49763679"/>
      <w:bookmarkStart w:id="4535" w:name="_Toc56754375"/>
      <w:bookmarkStart w:id="4536" w:name="_Toc88743162"/>
      <w:bookmarkStart w:id="4537" w:name="_Toc101254074"/>
      <w:bookmarkStart w:id="4538" w:name="_Toc101254513"/>
      <w:bookmarkStart w:id="4539" w:name="_Toc104112225"/>
      <w:bookmarkStart w:id="4540" w:name="_Toc104192402"/>
      <w:bookmarkStart w:id="4541" w:name="_Toc104192966"/>
      <w:bookmarkStart w:id="4542" w:name="_Toc133336352"/>
      <w:bookmarkStart w:id="4543" w:name="_Toc143984848"/>
      <w:bookmarkStart w:id="4544" w:name="_Toc144147625"/>
      <w:bookmarkStart w:id="4545" w:name="_Toc153885429"/>
      <w:bookmarkStart w:id="4546" w:name="_Toc177547568"/>
      <w:bookmarkStart w:id="4547" w:name="_Toc200702952"/>
      <w:r w:rsidRPr="00F11966">
        <w:t>5.6.3.1</w:t>
      </w:r>
      <w:r w:rsidRPr="00F11966">
        <w:tab/>
        <w:t>Enumeration: TraceDepth</w:t>
      </w:r>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548" w:name="_Toc24925914"/>
      <w:bookmarkStart w:id="4549" w:name="_Toc24926092"/>
      <w:bookmarkStart w:id="4550" w:name="_Toc24926268"/>
      <w:bookmarkStart w:id="4551" w:name="_Toc33964128"/>
      <w:bookmarkStart w:id="4552" w:name="_Toc33980895"/>
      <w:bookmarkStart w:id="4553" w:name="_Toc36462696"/>
      <w:bookmarkStart w:id="4554" w:name="_Toc36462892"/>
      <w:bookmarkStart w:id="4555" w:name="_Toc43026146"/>
      <w:bookmarkStart w:id="4556" w:name="_Toc49763680"/>
      <w:bookmarkStart w:id="4557" w:name="_Toc56754376"/>
      <w:bookmarkStart w:id="4558" w:name="_Toc88743163"/>
      <w:bookmarkStart w:id="4559" w:name="_Toc101254075"/>
      <w:bookmarkStart w:id="4560" w:name="_Toc101254514"/>
      <w:bookmarkStart w:id="4561" w:name="_Toc104112226"/>
      <w:bookmarkStart w:id="4562" w:name="_Toc104192403"/>
      <w:bookmarkStart w:id="4563" w:name="_Toc104192967"/>
      <w:bookmarkStart w:id="4564" w:name="_Toc133336353"/>
      <w:bookmarkStart w:id="4565" w:name="_Toc143984849"/>
      <w:bookmarkStart w:id="4566" w:name="_Toc144147626"/>
      <w:bookmarkStart w:id="4567" w:name="_Toc153885430"/>
      <w:bookmarkStart w:id="4568" w:name="_Toc177547569"/>
      <w:bookmarkStart w:id="4569" w:name="_Toc200702953"/>
      <w:r w:rsidRPr="00F11966">
        <w:t>5.6.3.2</w:t>
      </w:r>
      <w:r w:rsidRPr="00F11966">
        <w:tab/>
        <w:t>Enumeration: TraceDepthRm</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4570" w:name="_Toc27592906"/>
      <w:bookmarkStart w:id="4571" w:name="_Toc43026147"/>
      <w:bookmarkStart w:id="4572" w:name="_Toc49763681"/>
      <w:bookmarkStart w:id="4573" w:name="_Toc56754377"/>
      <w:bookmarkStart w:id="4574" w:name="_Toc88743164"/>
      <w:bookmarkStart w:id="4575" w:name="_Toc101254076"/>
      <w:bookmarkStart w:id="4576" w:name="_Toc101254515"/>
      <w:bookmarkStart w:id="4577" w:name="_Toc104112227"/>
      <w:bookmarkStart w:id="4578" w:name="_Toc104192404"/>
      <w:bookmarkStart w:id="4579" w:name="_Toc104192968"/>
      <w:bookmarkStart w:id="4580" w:name="_Toc133336354"/>
      <w:bookmarkStart w:id="4581" w:name="_Toc143984850"/>
      <w:bookmarkStart w:id="4582" w:name="_Toc144147627"/>
      <w:bookmarkStart w:id="4583" w:name="_Toc153885431"/>
      <w:bookmarkStart w:id="4584" w:name="_Toc177547570"/>
      <w:bookmarkStart w:id="4585" w:name="_Toc200702954"/>
      <w:r w:rsidRPr="00F11966">
        <w:t>5.6.3.3</w:t>
      </w:r>
      <w:r w:rsidRPr="00F11966">
        <w:tab/>
        <w:t xml:space="preserve">Enumeration: </w:t>
      </w:r>
      <w:bookmarkEnd w:id="4570"/>
      <w:r w:rsidRPr="00F11966">
        <w:rPr>
          <w:lang w:eastAsia="zh-CN"/>
        </w:rPr>
        <w:t>JobType</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586" w:name="_Toc43026148"/>
      <w:bookmarkStart w:id="4587" w:name="_Toc49763682"/>
      <w:bookmarkStart w:id="4588" w:name="_Toc56754378"/>
      <w:bookmarkStart w:id="4589" w:name="_Toc88743165"/>
      <w:bookmarkStart w:id="4590" w:name="_Toc101254077"/>
      <w:bookmarkStart w:id="4591" w:name="_Toc101254516"/>
      <w:bookmarkStart w:id="4592" w:name="_Toc104112228"/>
      <w:bookmarkStart w:id="4593" w:name="_Toc104192405"/>
      <w:bookmarkStart w:id="4594" w:name="_Toc104192969"/>
      <w:bookmarkStart w:id="4595" w:name="_Toc133336355"/>
      <w:bookmarkStart w:id="4596" w:name="_Toc143984851"/>
      <w:bookmarkStart w:id="4597" w:name="_Toc144147628"/>
      <w:bookmarkStart w:id="4598" w:name="_Toc153885432"/>
      <w:bookmarkStart w:id="4599" w:name="_Toc177547571"/>
      <w:bookmarkStart w:id="4600" w:name="_Toc200702955"/>
      <w:r w:rsidRPr="00F11966">
        <w:t>5.6.3.4</w:t>
      </w:r>
      <w:r w:rsidRPr="00F11966">
        <w:tab/>
        <w:t xml:space="preserve">Enumeration: </w:t>
      </w:r>
      <w:r w:rsidRPr="00F11966">
        <w:rPr>
          <w:rFonts w:hint="eastAsia"/>
          <w:lang w:eastAsia="zh-CN"/>
        </w:rPr>
        <w:t>ReportTypeMdt</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601" w:name="_Toc43026149"/>
      <w:bookmarkStart w:id="4602" w:name="_Toc49763683"/>
      <w:bookmarkStart w:id="4603" w:name="_Toc56754379"/>
      <w:bookmarkStart w:id="4604" w:name="_Toc88743166"/>
      <w:bookmarkStart w:id="4605" w:name="_Toc101254078"/>
      <w:bookmarkStart w:id="4606" w:name="_Toc101254517"/>
      <w:bookmarkStart w:id="4607" w:name="_Toc104112229"/>
      <w:bookmarkStart w:id="4608" w:name="_Toc104192406"/>
      <w:bookmarkStart w:id="4609" w:name="_Toc104192970"/>
      <w:bookmarkStart w:id="4610" w:name="_Toc133336356"/>
      <w:bookmarkStart w:id="4611" w:name="_Toc143984852"/>
      <w:bookmarkStart w:id="4612" w:name="_Toc144147629"/>
      <w:bookmarkStart w:id="4613" w:name="_Toc153885433"/>
      <w:bookmarkStart w:id="4614" w:name="_Toc177547572"/>
      <w:bookmarkStart w:id="4615" w:name="_Toc200702956"/>
      <w:r w:rsidRPr="00F11966">
        <w:t>5.6.3.5</w:t>
      </w:r>
      <w:r w:rsidRPr="00F11966">
        <w:tab/>
        <w:t>Enumeration: MeasurementLteForMdt</w:t>
      </w:r>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616" w:name="_Toc43026150"/>
      <w:bookmarkStart w:id="4617" w:name="_Toc49763684"/>
      <w:bookmarkStart w:id="4618" w:name="_Toc56754380"/>
      <w:bookmarkStart w:id="4619" w:name="_Toc88743167"/>
      <w:bookmarkStart w:id="4620" w:name="_Toc101254079"/>
      <w:bookmarkStart w:id="4621" w:name="_Toc101254518"/>
      <w:bookmarkStart w:id="4622" w:name="_Toc104112230"/>
      <w:bookmarkStart w:id="4623" w:name="_Toc104192407"/>
      <w:bookmarkStart w:id="4624" w:name="_Toc104192971"/>
      <w:bookmarkStart w:id="4625" w:name="_Toc133336357"/>
      <w:bookmarkStart w:id="4626" w:name="_Toc143984853"/>
      <w:bookmarkStart w:id="4627" w:name="_Toc144147630"/>
      <w:bookmarkStart w:id="4628" w:name="_Toc153885434"/>
      <w:bookmarkStart w:id="4629" w:name="_Toc177547573"/>
      <w:bookmarkStart w:id="4630" w:name="_Toc200702957"/>
      <w:r w:rsidRPr="00F11966">
        <w:t>5.6.3.6</w:t>
      </w:r>
      <w:r w:rsidRPr="00F11966">
        <w:tab/>
        <w:t>Enumeration: MeasurementNrForMdt</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631" w:name="_Toc43026151"/>
      <w:bookmarkStart w:id="4632" w:name="_Toc49763685"/>
      <w:bookmarkStart w:id="4633" w:name="_Toc56754381"/>
      <w:bookmarkStart w:id="4634" w:name="_Toc88743168"/>
      <w:bookmarkStart w:id="4635" w:name="_Toc101254080"/>
      <w:bookmarkStart w:id="4636" w:name="_Toc101254519"/>
      <w:bookmarkStart w:id="4637" w:name="_Toc104112231"/>
      <w:bookmarkStart w:id="4638" w:name="_Toc104192408"/>
      <w:bookmarkStart w:id="4639" w:name="_Toc104192972"/>
      <w:bookmarkStart w:id="4640" w:name="_Toc133336358"/>
      <w:bookmarkStart w:id="4641" w:name="_Toc143984854"/>
      <w:bookmarkStart w:id="4642" w:name="_Toc144147631"/>
      <w:bookmarkStart w:id="4643" w:name="_Toc153885435"/>
      <w:bookmarkStart w:id="4644" w:name="_Toc177547574"/>
      <w:bookmarkStart w:id="4645" w:name="_Toc200702958"/>
      <w:r w:rsidRPr="00F11966">
        <w:t>5.6.3.7</w:t>
      </w:r>
      <w:r w:rsidRPr="00F11966">
        <w:tab/>
        <w:t xml:space="preserve">Enumeration: </w:t>
      </w:r>
      <w:r w:rsidRPr="00F11966">
        <w:rPr>
          <w:lang w:eastAsia="zh-CN"/>
        </w:rPr>
        <w:t>SensorMeasurement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646" w:name="_Toc43026152"/>
      <w:bookmarkStart w:id="4647" w:name="_Toc49763686"/>
      <w:bookmarkStart w:id="4648" w:name="_Toc56754382"/>
      <w:bookmarkStart w:id="4649" w:name="_Toc88743169"/>
      <w:bookmarkStart w:id="4650" w:name="_Toc101254081"/>
      <w:bookmarkStart w:id="4651" w:name="_Toc101254520"/>
      <w:bookmarkStart w:id="4652" w:name="_Toc104112232"/>
      <w:bookmarkStart w:id="4653" w:name="_Toc104192409"/>
      <w:bookmarkStart w:id="4654" w:name="_Toc104192973"/>
      <w:bookmarkStart w:id="4655" w:name="_Toc133336359"/>
      <w:bookmarkStart w:id="4656" w:name="_Toc143984855"/>
      <w:bookmarkStart w:id="4657" w:name="_Toc144147632"/>
      <w:bookmarkStart w:id="4658" w:name="_Toc153885436"/>
      <w:bookmarkStart w:id="4659" w:name="_Toc177547575"/>
      <w:bookmarkStart w:id="4660" w:name="_Toc200702959"/>
      <w:r w:rsidRPr="00F11966">
        <w:t>5.6.3.8</w:t>
      </w:r>
      <w:r w:rsidRPr="00F11966">
        <w:tab/>
        <w:t>Enumeration: ReportingTrigger</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661" w:name="_Toc43026153"/>
      <w:bookmarkStart w:id="4662" w:name="_Toc49763687"/>
      <w:bookmarkStart w:id="4663" w:name="_Toc56754383"/>
      <w:bookmarkStart w:id="4664" w:name="_Toc88743170"/>
      <w:bookmarkStart w:id="4665" w:name="_Toc101254082"/>
      <w:bookmarkStart w:id="4666" w:name="_Toc101254521"/>
      <w:bookmarkStart w:id="4667" w:name="_Toc104112233"/>
      <w:bookmarkStart w:id="4668" w:name="_Toc104192410"/>
      <w:bookmarkStart w:id="4669" w:name="_Toc104192974"/>
      <w:bookmarkStart w:id="4670" w:name="_Toc133336360"/>
      <w:bookmarkStart w:id="4671" w:name="_Toc143984856"/>
      <w:bookmarkStart w:id="4672" w:name="_Toc144147633"/>
      <w:bookmarkStart w:id="4673" w:name="_Toc153885437"/>
      <w:bookmarkStart w:id="4674" w:name="_Toc177547576"/>
      <w:bookmarkStart w:id="4675" w:name="_Toc200702960"/>
      <w:r w:rsidRPr="00F11966">
        <w:t>5.6.3.9</w:t>
      </w:r>
      <w:r w:rsidRPr="00F11966">
        <w:tab/>
        <w:t>Enumeration: ReportIntervalMdt</w:t>
      </w:r>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676" w:name="_Toc43026154"/>
      <w:bookmarkStart w:id="4677" w:name="_Toc49763688"/>
      <w:bookmarkStart w:id="4678" w:name="_Toc56754384"/>
      <w:bookmarkStart w:id="4679" w:name="_Toc88743171"/>
      <w:bookmarkStart w:id="4680" w:name="_Toc101254083"/>
      <w:bookmarkStart w:id="4681" w:name="_Toc101254522"/>
      <w:bookmarkStart w:id="4682" w:name="_Toc104112234"/>
      <w:bookmarkStart w:id="4683" w:name="_Toc104192411"/>
      <w:bookmarkStart w:id="4684" w:name="_Toc104192975"/>
      <w:bookmarkStart w:id="4685" w:name="_Toc133336361"/>
      <w:bookmarkStart w:id="4686" w:name="_Toc143984857"/>
      <w:bookmarkStart w:id="4687" w:name="_Toc144147634"/>
      <w:bookmarkStart w:id="4688" w:name="_Toc153885438"/>
      <w:bookmarkStart w:id="4689" w:name="_Toc177547577"/>
      <w:bookmarkStart w:id="4690" w:name="_Toc200702961"/>
      <w:r w:rsidRPr="00F11966">
        <w:t>5.6.3.10</w:t>
      </w:r>
      <w:r w:rsidRPr="00F11966">
        <w:tab/>
        <w:t>Enumeration: ReportAmountMdt</w:t>
      </w:r>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691" w:name="_Toc43026155"/>
      <w:bookmarkStart w:id="4692" w:name="_Toc49763689"/>
      <w:bookmarkStart w:id="4693" w:name="_Toc56754385"/>
      <w:bookmarkStart w:id="4694" w:name="_Toc88743172"/>
      <w:bookmarkStart w:id="4695" w:name="_Toc101254084"/>
      <w:bookmarkStart w:id="4696" w:name="_Toc101254523"/>
      <w:bookmarkStart w:id="4697" w:name="_Toc104112235"/>
      <w:bookmarkStart w:id="4698" w:name="_Toc104192412"/>
      <w:bookmarkStart w:id="4699" w:name="_Toc104192976"/>
      <w:bookmarkStart w:id="4700" w:name="_Toc133336362"/>
      <w:bookmarkStart w:id="4701" w:name="_Toc143984858"/>
      <w:bookmarkStart w:id="4702" w:name="_Toc144147635"/>
      <w:bookmarkStart w:id="4703" w:name="_Toc153885439"/>
      <w:bookmarkStart w:id="4704" w:name="_Toc177547578"/>
      <w:bookmarkStart w:id="4705" w:name="_Toc200702962"/>
      <w:r w:rsidRPr="00F11966">
        <w:t>5.6.3.11</w:t>
      </w:r>
      <w:r w:rsidRPr="00F11966">
        <w:tab/>
        <w:t>Enumeration: E</w:t>
      </w:r>
      <w:r w:rsidRPr="00F11966">
        <w:rPr>
          <w:lang w:eastAsia="zh-CN"/>
        </w:rPr>
        <w:t>ventForMdt</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706" w:name="_Toc43026156"/>
      <w:bookmarkStart w:id="4707" w:name="_Toc49763690"/>
      <w:bookmarkStart w:id="4708" w:name="_Toc56754386"/>
      <w:bookmarkStart w:id="4709" w:name="_Toc88743173"/>
      <w:bookmarkStart w:id="4710" w:name="_Toc101254085"/>
      <w:bookmarkStart w:id="4711" w:name="_Toc101254524"/>
      <w:bookmarkStart w:id="4712" w:name="_Toc104112236"/>
      <w:bookmarkStart w:id="4713" w:name="_Toc104192413"/>
      <w:bookmarkStart w:id="4714" w:name="_Toc104192977"/>
      <w:bookmarkStart w:id="4715" w:name="_Toc133336363"/>
      <w:bookmarkStart w:id="4716" w:name="_Toc143984859"/>
      <w:bookmarkStart w:id="4717" w:name="_Toc144147636"/>
      <w:bookmarkStart w:id="4718" w:name="_Toc153885440"/>
      <w:bookmarkStart w:id="4719" w:name="_Toc177547579"/>
      <w:bookmarkStart w:id="4720" w:name="_Toc200702963"/>
      <w:r w:rsidRPr="00F11966">
        <w:t>5.6.3.12</w:t>
      </w:r>
      <w:r w:rsidRPr="00F11966">
        <w:tab/>
        <w:t>Enumeration: LoggingIntervalMdt</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721" w:name="_Toc43026157"/>
      <w:bookmarkStart w:id="4722" w:name="_Toc49763691"/>
      <w:bookmarkStart w:id="4723" w:name="_Toc56754387"/>
      <w:bookmarkStart w:id="4724" w:name="_Toc88743174"/>
      <w:bookmarkStart w:id="4725" w:name="_Toc101254086"/>
      <w:bookmarkStart w:id="4726" w:name="_Toc101254525"/>
      <w:bookmarkStart w:id="4727" w:name="_Toc104112237"/>
      <w:bookmarkStart w:id="4728" w:name="_Toc104192414"/>
      <w:bookmarkStart w:id="4729" w:name="_Toc104192978"/>
      <w:bookmarkStart w:id="4730" w:name="_Toc133336364"/>
      <w:bookmarkStart w:id="4731" w:name="_Toc143984860"/>
      <w:bookmarkStart w:id="4732" w:name="_Toc144147637"/>
      <w:bookmarkStart w:id="4733" w:name="_Toc153885441"/>
      <w:bookmarkStart w:id="4734" w:name="_Toc177547580"/>
      <w:bookmarkStart w:id="4735" w:name="_Toc200702964"/>
      <w:r w:rsidRPr="00F11966">
        <w:t>5.6.3.13</w:t>
      </w:r>
      <w:r w:rsidRPr="00F11966">
        <w:tab/>
        <w:t>Enumeration: LoggingDurationMdt</w:t>
      </w:r>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736" w:name="_Toc43026158"/>
      <w:bookmarkStart w:id="4737" w:name="_Toc49763692"/>
      <w:bookmarkStart w:id="4738" w:name="_Toc56754388"/>
      <w:bookmarkStart w:id="4739" w:name="_Toc88743175"/>
      <w:bookmarkStart w:id="4740" w:name="_Toc101254087"/>
      <w:bookmarkStart w:id="4741" w:name="_Toc101254526"/>
      <w:bookmarkStart w:id="4742" w:name="_Toc104112238"/>
      <w:bookmarkStart w:id="4743" w:name="_Toc104192415"/>
      <w:bookmarkStart w:id="4744" w:name="_Toc104192979"/>
      <w:bookmarkStart w:id="4745" w:name="_Toc133336365"/>
      <w:bookmarkStart w:id="4746" w:name="_Toc143984861"/>
      <w:bookmarkStart w:id="4747" w:name="_Toc144147638"/>
      <w:bookmarkStart w:id="4748" w:name="_Toc153885442"/>
      <w:bookmarkStart w:id="4749" w:name="_Toc177547581"/>
      <w:bookmarkStart w:id="4750" w:name="_Toc200702965"/>
      <w:r w:rsidRPr="00F11966">
        <w:t>5.6.3.14</w:t>
      </w:r>
      <w:r w:rsidRPr="00F11966">
        <w:tab/>
        <w:t>Enumeration: PositioningMethodMdt</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751" w:name="_Toc43026159"/>
      <w:bookmarkStart w:id="4752" w:name="_Toc49763693"/>
      <w:bookmarkStart w:id="4753" w:name="_Toc56754389"/>
      <w:bookmarkStart w:id="4754" w:name="_Toc88743176"/>
      <w:bookmarkStart w:id="4755" w:name="_Toc101254088"/>
      <w:bookmarkStart w:id="4756" w:name="_Toc101254527"/>
      <w:bookmarkStart w:id="4757" w:name="_Toc104112239"/>
      <w:bookmarkStart w:id="4758" w:name="_Toc104192416"/>
      <w:bookmarkStart w:id="4759" w:name="_Toc104192980"/>
      <w:bookmarkStart w:id="4760" w:name="_Toc133336366"/>
      <w:bookmarkStart w:id="4761" w:name="_Toc143984862"/>
      <w:bookmarkStart w:id="4762" w:name="_Toc144147639"/>
      <w:bookmarkStart w:id="4763" w:name="_Toc153885443"/>
      <w:bookmarkStart w:id="4764" w:name="_Toc177547582"/>
      <w:bookmarkStart w:id="4765" w:name="_Toc200702966"/>
      <w:r w:rsidRPr="00F11966">
        <w:t>5.6.3.15</w:t>
      </w:r>
      <w:r w:rsidRPr="00F11966">
        <w:tab/>
        <w:t>Enumeration: CollectionPeriodRmmLteMdt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766" w:name="_Toc43026160"/>
      <w:bookmarkStart w:id="4767" w:name="_Toc49763694"/>
      <w:bookmarkStart w:id="4768" w:name="_Toc56754390"/>
      <w:bookmarkStart w:id="4769" w:name="_Toc88743177"/>
      <w:bookmarkStart w:id="4770" w:name="_Toc101254089"/>
      <w:bookmarkStart w:id="4771" w:name="_Toc101254528"/>
      <w:bookmarkStart w:id="4772" w:name="_Toc104112240"/>
      <w:bookmarkStart w:id="4773" w:name="_Toc104192417"/>
      <w:bookmarkStart w:id="4774" w:name="_Toc104192981"/>
      <w:bookmarkStart w:id="4775" w:name="_Toc133336367"/>
      <w:bookmarkStart w:id="4776" w:name="_Toc143984863"/>
      <w:bookmarkStart w:id="4777" w:name="_Toc144147640"/>
      <w:bookmarkStart w:id="4778" w:name="_Toc153885444"/>
      <w:bookmarkStart w:id="4779" w:name="_Toc177547583"/>
      <w:bookmarkStart w:id="4780" w:name="_Toc200702967"/>
      <w:r w:rsidRPr="00F11966">
        <w:t>5.6.3.16</w:t>
      </w:r>
      <w:r w:rsidRPr="00F11966">
        <w:tab/>
        <w:t>Enumeration: MeasurementPeriodLteMdt</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781" w:name="_Toc56754391"/>
      <w:bookmarkStart w:id="4782" w:name="_Toc88743178"/>
      <w:bookmarkStart w:id="4783" w:name="_Toc101254090"/>
      <w:bookmarkStart w:id="4784" w:name="_Toc101254529"/>
      <w:bookmarkStart w:id="4785" w:name="_Toc104112241"/>
      <w:bookmarkStart w:id="4786" w:name="_Toc104192418"/>
      <w:bookmarkStart w:id="4787" w:name="_Toc104192982"/>
      <w:bookmarkStart w:id="4788" w:name="_Toc133336368"/>
      <w:bookmarkStart w:id="4789" w:name="_Toc143984864"/>
      <w:bookmarkStart w:id="4790" w:name="_Toc144147641"/>
      <w:bookmarkStart w:id="4791" w:name="_Toc153885445"/>
      <w:bookmarkStart w:id="4792" w:name="_Toc177547584"/>
      <w:bookmarkStart w:id="4793" w:name="_Toc200702968"/>
      <w:r w:rsidRPr="00F11966">
        <w:t>5.6.3.</w:t>
      </w:r>
      <w:r>
        <w:t>17</w:t>
      </w:r>
      <w:r w:rsidRPr="00F11966">
        <w:tab/>
        <w:t>Enumeration: ReportInterval</w:t>
      </w:r>
      <w:r>
        <w:t>Nr</w:t>
      </w:r>
      <w:r w:rsidRPr="00F11966">
        <w:t>Mdt</w:t>
      </w:r>
      <w:bookmarkEnd w:id="4781"/>
      <w:bookmarkEnd w:id="4782"/>
      <w:bookmarkEnd w:id="4783"/>
      <w:bookmarkEnd w:id="4784"/>
      <w:bookmarkEnd w:id="4785"/>
      <w:bookmarkEnd w:id="4786"/>
      <w:bookmarkEnd w:id="4787"/>
      <w:bookmarkEnd w:id="4788"/>
      <w:bookmarkEnd w:id="4789"/>
      <w:bookmarkEnd w:id="4790"/>
      <w:bookmarkEnd w:id="4791"/>
      <w:bookmarkEnd w:id="4792"/>
      <w:bookmarkEnd w:id="4793"/>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794" w:name="_Toc56754392"/>
      <w:bookmarkStart w:id="4795" w:name="_Toc88743179"/>
      <w:bookmarkStart w:id="4796" w:name="_Toc101254091"/>
      <w:bookmarkStart w:id="4797" w:name="_Toc101254530"/>
      <w:bookmarkStart w:id="4798" w:name="_Toc104112242"/>
      <w:bookmarkStart w:id="4799" w:name="_Toc104192419"/>
      <w:bookmarkStart w:id="4800" w:name="_Toc104192983"/>
      <w:bookmarkStart w:id="4801" w:name="_Toc133336369"/>
      <w:bookmarkStart w:id="4802" w:name="_Toc143984865"/>
      <w:bookmarkStart w:id="4803" w:name="_Toc144147642"/>
      <w:bookmarkStart w:id="4804" w:name="_Toc153885446"/>
      <w:bookmarkStart w:id="4805" w:name="_Toc177547585"/>
      <w:bookmarkStart w:id="4806" w:name="_Toc200702969"/>
      <w:r w:rsidRPr="00F11966">
        <w:t>5.6.3.</w:t>
      </w:r>
      <w:r>
        <w:t>18</w:t>
      </w:r>
      <w:r w:rsidRPr="00F11966">
        <w:tab/>
        <w:t>Enumeration: LoggingInterval</w:t>
      </w:r>
      <w:r>
        <w:t>Nr</w:t>
      </w:r>
      <w:r w:rsidRPr="00F11966">
        <w:t>Mdt</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807" w:name="_Toc56754393"/>
      <w:bookmarkStart w:id="4808" w:name="_Toc88743180"/>
      <w:bookmarkStart w:id="4809" w:name="_Toc101254092"/>
      <w:bookmarkStart w:id="4810" w:name="_Toc101254531"/>
      <w:bookmarkStart w:id="4811" w:name="_Toc104112243"/>
      <w:bookmarkStart w:id="4812" w:name="_Toc104192420"/>
      <w:bookmarkStart w:id="4813" w:name="_Toc104192984"/>
      <w:bookmarkStart w:id="4814" w:name="_Toc133336370"/>
      <w:bookmarkStart w:id="4815" w:name="_Toc143984866"/>
      <w:bookmarkStart w:id="4816" w:name="_Toc144147643"/>
      <w:bookmarkStart w:id="4817" w:name="_Toc153885447"/>
      <w:bookmarkStart w:id="4818" w:name="_Toc177547586"/>
      <w:bookmarkStart w:id="4819" w:name="_Toc200702970"/>
      <w:r w:rsidRPr="00F11966">
        <w:t>5.6.3.</w:t>
      </w:r>
      <w:r>
        <w:t>19</w:t>
      </w:r>
      <w:r w:rsidRPr="00F11966">
        <w:tab/>
        <w:t>Enumeration: CollectionPeriodRmm</w:t>
      </w:r>
      <w:r>
        <w:t>Nr</w:t>
      </w:r>
      <w:r w:rsidRPr="00F11966">
        <w:t>Mdt</w:t>
      </w:r>
      <w:bookmarkEnd w:id="4807"/>
      <w:bookmarkEnd w:id="4808"/>
      <w:bookmarkEnd w:id="4809"/>
      <w:bookmarkEnd w:id="4810"/>
      <w:bookmarkEnd w:id="4811"/>
      <w:bookmarkEnd w:id="4812"/>
      <w:bookmarkEnd w:id="4813"/>
      <w:bookmarkEnd w:id="4814"/>
      <w:bookmarkEnd w:id="4815"/>
      <w:bookmarkEnd w:id="4816"/>
      <w:bookmarkEnd w:id="4817"/>
      <w:bookmarkEnd w:id="4818"/>
      <w:bookmarkEnd w:id="4819"/>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820" w:name="_Toc56754394"/>
      <w:bookmarkStart w:id="4821" w:name="_Toc88743181"/>
      <w:bookmarkStart w:id="4822" w:name="_Toc101254093"/>
      <w:bookmarkStart w:id="4823" w:name="_Toc101254532"/>
      <w:bookmarkStart w:id="4824" w:name="_Toc104112244"/>
      <w:bookmarkStart w:id="4825" w:name="_Toc104192421"/>
      <w:bookmarkStart w:id="4826" w:name="_Toc104192985"/>
      <w:bookmarkStart w:id="4827" w:name="_Toc133336371"/>
      <w:bookmarkStart w:id="4828" w:name="_Toc143984867"/>
      <w:bookmarkStart w:id="4829" w:name="_Toc144147644"/>
      <w:bookmarkStart w:id="4830" w:name="_Toc153885448"/>
      <w:bookmarkStart w:id="4831" w:name="_Toc177547587"/>
      <w:bookmarkStart w:id="4832" w:name="_Toc200702971"/>
      <w:r w:rsidRPr="00F11966">
        <w:t>5.6.3.</w:t>
      </w:r>
      <w:r>
        <w:t>20</w:t>
      </w:r>
      <w:r w:rsidRPr="00F11966">
        <w:tab/>
        <w:t>Enumeration: LoggingDuration</w:t>
      </w:r>
      <w:r>
        <w:t>Nr</w:t>
      </w:r>
      <w:r w:rsidRPr="00F11966">
        <w:t>Mdt</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833" w:name="_Toc143984868"/>
      <w:bookmarkStart w:id="4834" w:name="_Toc144147645"/>
      <w:bookmarkStart w:id="4835" w:name="_Toc153885449"/>
      <w:bookmarkStart w:id="4836" w:name="_Toc177547588"/>
      <w:bookmarkStart w:id="4837" w:name="_Toc200702972"/>
      <w:r>
        <w:t>5.6.3.</w:t>
      </w:r>
      <w:r w:rsidRPr="00496DB9">
        <w:t>21</w:t>
      </w:r>
      <w:r w:rsidRPr="00BC662F">
        <w:tab/>
        <w:t xml:space="preserve">Enumeration: </w:t>
      </w:r>
      <w:r>
        <w:t>QoeServiceType</w:t>
      </w:r>
      <w:bookmarkEnd w:id="4833"/>
      <w:bookmarkEnd w:id="4834"/>
      <w:bookmarkEnd w:id="4835"/>
      <w:bookmarkEnd w:id="4836"/>
      <w:bookmarkEnd w:id="4837"/>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838" w:name="_Toc143984869"/>
      <w:bookmarkStart w:id="4839" w:name="_Toc144147646"/>
      <w:bookmarkStart w:id="4840" w:name="_Toc153885450"/>
      <w:bookmarkStart w:id="4841" w:name="_Toc177547589"/>
      <w:bookmarkStart w:id="4842" w:name="_Toc200702973"/>
      <w:r>
        <w:t>5.6.3.</w:t>
      </w:r>
      <w:r w:rsidRPr="00496DB9">
        <w:t>22</w:t>
      </w:r>
      <w:r w:rsidRPr="00BC662F">
        <w:tab/>
        <w:t xml:space="preserve">Enumeration: </w:t>
      </w:r>
      <w:r>
        <w:t>AvailableRanVisibleQoeMetric</w:t>
      </w:r>
      <w:bookmarkEnd w:id="4838"/>
      <w:bookmarkEnd w:id="4839"/>
      <w:bookmarkEnd w:id="4840"/>
      <w:bookmarkEnd w:id="4841"/>
      <w:bookmarkEnd w:id="4842"/>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4843" w:name="_Toc177547590"/>
      <w:bookmarkStart w:id="4844" w:name="_Toc200702974"/>
      <w:r w:rsidRPr="00F11966">
        <w:t>5.6.3.</w:t>
      </w:r>
      <w:r w:rsidRPr="003423DA">
        <w:rPr>
          <w:lang w:eastAsia="zh-CN"/>
        </w:rPr>
        <w:t>23</w:t>
      </w:r>
      <w:r w:rsidRPr="00F11966">
        <w:tab/>
        <w:t xml:space="preserve">Enumeration: </w:t>
      </w:r>
      <w:r>
        <w:rPr>
          <w:rFonts w:hint="eastAsia"/>
          <w:lang w:eastAsia="zh-CN"/>
        </w:rPr>
        <w:t>MeasurementType</w:t>
      </w:r>
      <w:bookmarkEnd w:id="4843"/>
      <w:bookmarkEnd w:id="4844"/>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650" w:type="pct"/>
        <w:jc w:val="center"/>
        <w:tblCellMar>
          <w:left w:w="0" w:type="dxa"/>
          <w:right w:w="0" w:type="dxa"/>
        </w:tblCellMar>
        <w:tblLook w:val="04A0" w:firstRow="1" w:lastRow="0" w:firstColumn="1" w:lastColumn="0" w:noHBand="0" w:noVBand="1"/>
      </w:tblPr>
      <w:tblGrid>
        <w:gridCol w:w="4886"/>
        <w:gridCol w:w="4178"/>
      </w:tblGrid>
      <w:tr w:rsidR="00EC26D2" w:rsidRPr="00F11966" w14:paraId="03CD9E5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4845" w:name="_Hlk164285957"/>
            <w:r w:rsidRPr="0097096E">
              <w:t>"GTP_DELAYDLPSAUPFUEMEAN_SNSSAI_QFI"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EC26D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bookmarkEnd w:id="4845"/>
    </w:tbl>
    <w:p w14:paraId="611DE2C0" w14:textId="77777777" w:rsidR="00EC26D2" w:rsidRPr="00F11966" w:rsidRDefault="00EC26D2" w:rsidP="00EC26D2">
      <w:pPr>
        <w:rPr>
          <w:lang w:eastAsia="zh-CN"/>
        </w:rPr>
      </w:pPr>
    </w:p>
    <w:p w14:paraId="5D100DB2" w14:textId="77777777" w:rsidR="002933AC" w:rsidRPr="00496DB9" w:rsidRDefault="002933AC" w:rsidP="00E92CBF"/>
    <w:p w14:paraId="4BEA577B" w14:textId="77777777" w:rsidR="00E92CBF" w:rsidRPr="00F11966" w:rsidRDefault="00E92CBF" w:rsidP="00D362EB">
      <w:pPr>
        <w:pStyle w:val="Heading3"/>
      </w:pPr>
      <w:bookmarkStart w:id="4846" w:name="_Toc24925915"/>
      <w:bookmarkStart w:id="4847" w:name="_Toc24926093"/>
      <w:bookmarkStart w:id="4848" w:name="_Toc24926269"/>
      <w:bookmarkStart w:id="4849" w:name="_Toc33964129"/>
      <w:bookmarkStart w:id="4850" w:name="_Toc33980896"/>
      <w:bookmarkStart w:id="4851" w:name="_Toc36462697"/>
      <w:bookmarkStart w:id="4852" w:name="_Toc36462893"/>
      <w:bookmarkStart w:id="4853" w:name="_Toc43026161"/>
      <w:bookmarkStart w:id="4854" w:name="_Toc49763695"/>
      <w:bookmarkStart w:id="4855" w:name="_Toc56754395"/>
      <w:bookmarkStart w:id="4856" w:name="_Toc88743182"/>
      <w:bookmarkStart w:id="4857" w:name="_Toc101254094"/>
      <w:bookmarkStart w:id="4858" w:name="_Toc101254533"/>
      <w:bookmarkStart w:id="4859" w:name="_Toc104112245"/>
      <w:bookmarkStart w:id="4860" w:name="_Toc104192422"/>
      <w:bookmarkStart w:id="4861" w:name="_Toc104192986"/>
      <w:bookmarkStart w:id="4862" w:name="_Toc133336372"/>
      <w:bookmarkStart w:id="4863" w:name="_Toc143984870"/>
      <w:bookmarkStart w:id="4864" w:name="_Toc144147647"/>
      <w:bookmarkStart w:id="4865" w:name="_Toc153885451"/>
      <w:bookmarkStart w:id="4866" w:name="_Toc177547591"/>
      <w:bookmarkStart w:id="4867" w:name="_Toc200702975"/>
      <w:r w:rsidRPr="00F11966">
        <w:t>5.6.4</w:t>
      </w:r>
      <w:r w:rsidRPr="00F11966">
        <w:tab/>
        <w:t>Structured Data Types</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p>
    <w:p w14:paraId="782AE026" w14:textId="77777777" w:rsidR="00E92CBF" w:rsidRPr="00F11966" w:rsidRDefault="00E92CBF" w:rsidP="00D362EB">
      <w:pPr>
        <w:pStyle w:val="Heading4"/>
      </w:pPr>
      <w:bookmarkStart w:id="4868" w:name="_Toc24925916"/>
      <w:bookmarkStart w:id="4869" w:name="_Toc24926094"/>
      <w:bookmarkStart w:id="4870" w:name="_Toc24926270"/>
      <w:bookmarkStart w:id="4871" w:name="_Toc33964130"/>
      <w:bookmarkStart w:id="4872" w:name="_Toc33980897"/>
      <w:bookmarkStart w:id="4873" w:name="_Toc36462698"/>
      <w:bookmarkStart w:id="4874" w:name="_Toc36462894"/>
      <w:bookmarkStart w:id="4875" w:name="_Toc43026162"/>
      <w:bookmarkStart w:id="4876" w:name="_Toc49763696"/>
      <w:bookmarkStart w:id="4877" w:name="_Toc56754396"/>
      <w:bookmarkStart w:id="4878" w:name="_Toc88743183"/>
      <w:bookmarkStart w:id="4879" w:name="_Toc101254095"/>
      <w:bookmarkStart w:id="4880" w:name="_Toc101254534"/>
      <w:bookmarkStart w:id="4881" w:name="_Toc104112246"/>
      <w:bookmarkStart w:id="4882" w:name="_Toc104192423"/>
      <w:bookmarkStart w:id="4883" w:name="_Toc104192987"/>
      <w:bookmarkStart w:id="4884" w:name="_Toc133336373"/>
      <w:bookmarkStart w:id="4885" w:name="_Toc143984871"/>
      <w:bookmarkStart w:id="4886" w:name="_Toc144147648"/>
      <w:bookmarkStart w:id="4887" w:name="_Toc153885452"/>
      <w:bookmarkStart w:id="4888" w:name="_Toc177547592"/>
      <w:bookmarkStart w:id="4889" w:name="_Toc200702976"/>
      <w:r w:rsidRPr="00F11966">
        <w:t>5.6.4.1</w:t>
      </w:r>
      <w:r w:rsidRPr="00F11966">
        <w:tab/>
        <w:t>Type: TraceData</w: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77777777"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890" w:name="_Toc43026163"/>
      <w:bookmarkStart w:id="4891" w:name="_Toc49763697"/>
      <w:bookmarkStart w:id="4892" w:name="_Toc56754397"/>
      <w:bookmarkStart w:id="4893" w:name="_Toc88743184"/>
      <w:bookmarkStart w:id="4894" w:name="_Toc101254096"/>
      <w:bookmarkStart w:id="4895" w:name="_Toc101254535"/>
      <w:bookmarkStart w:id="4896" w:name="_Toc104112247"/>
      <w:bookmarkStart w:id="4897" w:name="_Toc104192424"/>
      <w:bookmarkStart w:id="4898" w:name="_Toc104192988"/>
      <w:bookmarkStart w:id="4899" w:name="_Toc133336374"/>
      <w:bookmarkStart w:id="4900" w:name="_Toc143984872"/>
      <w:bookmarkStart w:id="4901" w:name="_Toc144147649"/>
      <w:bookmarkStart w:id="4902" w:name="_Toc153885453"/>
      <w:bookmarkStart w:id="4903" w:name="_Toc177547593"/>
      <w:bookmarkStart w:id="4904" w:name="_Toc200702977"/>
      <w:r w:rsidRPr="00F11966">
        <w:t>5.6.4.2</w:t>
      </w:r>
      <w:r w:rsidRPr="00F11966">
        <w:tab/>
        <w:t>Type: MdtConfiguration</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rsidR="00FD16AE">
              <w:t>,</w:t>
            </w:r>
            <w:r w:rsidRPr="00F11966">
              <w:t xml:space="preserve"> combined Immediate MDT and Trace</w:t>
            </w:r>
            <w:r w:rsidR="00FD16AE">
              <w:t xml:space="preserve">, </w:t>
            </w:r>
            <w:r w:rsidR="00FD16AE">
              <w:rPr>
                <w:noProof/>
                <w:lang w:eastAsia="zh-CN"/>
              </w:rPr>
              <w:t>I</w:t>
            </w:r>
            <w:r w:rsidR="00FD16AE">
              <w:t>mmediate MDT and 5GC UE level measurements or Trace, Immediate MDT and 5GC UE level measurements</w:t>
            </w:r>
            <w:r w:rsidRPr="00F11966">
              <w:t>.</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00FD16AE">
              <w:rPr>
                <w:lang w:eastAsia="zh-CN"/>
              </w:rPr>
              <w:t>,</w:t>
            </w:r>
            <w:r w:rsidRPr="00F11966">
              <w:t xml:space="preserve"> combined Immediate MDT and Trace</w:t>
            </w:r>
            <w:r w:rsidR="00FD16AE">
              <w:rPr>
                <w:noProof/>
                <w:lang w:eastAsia="zh-CN"/>
              </w:rPr>
              <w:t>, I</w:t>
            </w:r>
            <w:r w:rsidR="00FD16AE">
              <w:t>mmediate MDT and 5GC UE level measurements or Trace, Immediate MDT and 5GC UE level measurements</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A map (list of key-value pairs where MeasurementLteForMdt serves as key; see clause 5.</w:t>
            </w:r>
            <w:r>
              <w:t>6.3.5</w:t>
            </w:r>
            <w:r w:rsidRPr="00F11966">
              <w:t xml:space="preserve">) of </w:t>
            </w:r>
            <w:r>
              <w:t>ReportAmountMdt).</w:t>
            </w:r>
          </w:p>
          <w:p w14:paraId="36476430" w14:textId="77777777" w:rsidR="0037492F" w:rsidRDefault="0037492F" w:rsidP="0037492F">
            <w:pPr>
              <w:pStyle w:val="TAL"/>
            </w:pPr>
            <w:r>
              <w:t>May be present if reportAmount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37492F" w:rsidRDefault="0037492F" w:rsidP="0037492F">
            <w:pPr>
              <w:pStyle w:val="TAL"/>
            </w:pPr>
            <w:r>
              <w:t>May be present if reportAmount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rsidR="00FD16AE">
              <w:t>,</w:t>
            </w:r>
            <w:r w:rsidRPr="00F11966">
              <w:t xml:space="preserve"> combined Immediate MDT and Trace</w:t>
            </w:r>
            <w:r w:rsidR="00FD16AE">
              <w:rPr>
                <w:noProof/>
                <w:lang w:eastAsia="zh-CN"/>
              </w:rPr>
              <w:t>, I</w:t>
            </w:r>
            <w:r w:rsidR="00FD16AE">
              <w:t>mmediate MDT and 5GC UE level measurements or Trace, Immediate MDT and 5GC UE level measurements</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rsidR="00FD16AE">
              <w:t>,</w:t>
            </w:r>
            <w:r w:rsidRPr="00F11966">
              <w:t xml:space="preserve"> Immediate MDT and Trace</w:t>
            </w:r>
            <w:r w:rsidR="00FD16AE">
              <w:rPr>
                <w:noProof/>
                <w:lang w:eastAsia="zh-CN"/>
              </w:rPr>
              <w:t>, I</w:t>
            </w:r>
            <w:r w:rsidR="00FD16AE">
              <w:t>mmediate MDT and 5GC UE level measurements or Trace, Immediate MDT and 5GC UE level measurements</w:t>
            </w:r>
            <w:r w:rsidRPr="00F11966">
              <w:t>.</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he value "GNSS" may be selected only if the M1 measurement is selected in measurementList.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if positioningMethod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37492F" w:rsidRDefault="0037492F" w:rsidP="0037492F">
            <w:pPr>
              <w:pStyle w:val="TAL"/>
              <w:rPr>
                <w:noProof/>
                <w:lang w:eastAsia="zh-CN"/>
              </w:rPr>
            </w:pPr>
            <w:r>
              <w:rPr>
                <w:noProof/>
                <w:lang w:eastAsia="zh-CN"/>
              </w:rPr>
              <w:t>This IE shall be present if the job type is set to Immediate MDT</w:t>
            </w:r>
            <w:r w:rsidR="001D0942">
              <w:rPr>
                <w:noProof/>
                <w:lang w:eastAsia="zh-CN"/>
              </w:rPr>
              <w:t>,</w:t>
            </w:r>
            <w:r>
              <w:rPr>
                <w:noProof/>
                <w:lang w:eastAsia="zh-CN"/>
              </w:rPr>
              <w:t xml:space="preserve"> Immediate MDT and Trace</w:t>
            </w:r>
            <w:r w:rsidR="001D0942">
              <w:rPr>
                <w:noProof/>
                <w:lang w:eastAsia="zh-CN"/>
              </w:rPr>
              <w:t>, I</w:t>
            </w:r>
            <w:r w:rsidR="001D0942">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37492F" w:rsidRPr="00F11966" w:rsidRDefault="0037492F" w:rsidP="0037492F">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This parameter is applicable only if the job type is Logged MBSFN MDT and for eUTRAN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r w:rsidR="00200455"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200455" w:rsidRDefault="00200455" w:rsidP="00200455">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200455" w:rsidRDefault="00200455" w:rsidP="0020045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200455" w:rsidRDefault="00200455" w:rsidP="0020045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200455" w:rsidRDefault="00200455" w:rsidP="0020045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200455" w:rsidRDefault="00200455" w:rsidP="00200455">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200455" w:rsidRPr="00CA53F0" w:rsidRDefault="00200455" w:rsidP="00200455">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200455" w:rsidRPr="001D2CEF" w:rsidRDefault="00200455" w:rsidP="00200455">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200455" w:rsidRDefault="00200455" w:rsidP="00200455">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905" w:name="_Toc43026164"/>
      <w:bookmarkStart w:id="4906" w:name="_Toc49763698"/>
      <w:bookmarkStart w:id="4907" w:name="_Toc56754398"/>
      <w:bookmarkStart w:id="4908" w:name="_Toc88743185"/>
      <w:bookmarkStart w:id="4909" w:name="_Toc101254097"/>
      <w:bookmarkStart w:id="4910" w:name="_Toc101254536"/>
      <w:bookmarkStart w:id="4911" w:name="_Toc104112248"/>
      <w:bookmarkStart w:id="4912" w:name="_Toc104192425"/>
      <w:bookmarkStart w:id="4913" w:name="_Toc104192989"/>
      <w:bookmarkStart w:id="4914" w:name="_Toc133336375"/>
      <w:bookmarkStart w:id="4915" w:name="_Toc143984873"/>
      <w:bookmarkStart w:id="4916" w:name="_Toc144147650"/>
      <w:bookmarkStart w:id="4917" w:name="_Toc153885454"/>
      <w:bookmarkStart w:id="4918" w:name="_Toc177547594"/>
      <w:bookmarkStart w:id="4919" w:name="_Toc200702978"/>
      <w:r w:rsidRPr="00F11966">
        <w:t>5.6.4.3</w:t>
      </w:r>
      <w:r w:rsidRPr="00F11966">
        <w:tab/>
        <w:t>Type: AreaScope</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920" w:name="_Toc43026165"/>
      <w:bookmarkStart w:id="4921" w:name="_Toc49763699"/>
      <w:bookmarkStart w:id="4922" w:name="_Toc56754399"/>
      <w:bookmarkStart w:id="4923" w:name="_Toc88743186"/>
      <w:bookmarkStart w:id="4924" w:name="_Toc101254098"/>
      <w:bookmarkStart w:id="4925" w:name="_Toc101254537"/>
      <w:bookmarkStart w:id="4926" w:name="_Toc104112249"/>
      <w:bookmarkStart w:id="4927" w:name="_Toc104192426"/>
      <w:bookmarkStart w:id="4928" w:name="_Toc104192990"/>
      <w:bookmarkStart w:id="4929" w:name="_Toc133336376"/>
      <w:bookmarkStart w:id="4930" w:name="_Toc143984874"/>
      <w:bookmarkStart w:id="4931" w:name="_Toc144147651"/>
      <w:bookmarkStart w:id="4932" w:name="_Toc153885455"/>
      <w:bookmarkStart w:id="4933" w:name="_Toc177547595"/>
      <w:bookmarkStart w:id="4934" w:name="_Toc200702979"/>
      <w:r w:rsidRPr="00F11966">
        <w:t>5.6.4.</w:t>
      </w:r>
      <w:r w:rsidR="00E574B8" w:rsidRPr="00F11966">
        <w:t>4</w:t>
      </w:r>
      <w:r w:rsidRPr="00F11966">
        <w:tab/>
        <w:t xml:space="preserve">Type: </w:t>
      </w:r>
      <w:r w:rsidRPr="00F11966">
        <w:rPr>
          <w:lang w:eastAsia="zh-CN"/>
        </w:rPr>
        <w:t>TacInfo</w:t>
      </w:r>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935" w:name="_Toc43026166"/>
      <w:bookmarkStart w:id="4936" w:name="_Toc49763700"/>
      <w:bookmarkStart w:id="4937" w:name="_Toc56754400"/>
      <w:bookmarkStart w:id="4938" w:name="_Toc88743187"/>
      <w:bookmarkStart w:id="4939" w:name="_Toc101254099"/>
      <w:bookmarkStart w:id="4940" w:name="_Toc101254538"/>
      <w:bookmarkStart w:id="4941" w:name="_Toc104112250"/>
      <w:bookmarkStart w:id="4942" w:name="_Toc104192427"/>
      <w:bookmarkStart w:id="4943" w:name="_Toc104192991"/>
      <w:bookmarkStart w:id="4944" w:name="_Toc133336377"/>
      <w:bookmarkStart w:id="4945" w:name="_Toc143984875"/>
      <w:bookmarkStart w:id="4946" w:name="_Toc144147652"/>
      <w:bookmarkStart w:id="4947" w:name="_Toc153885456"/>
      <w:bookmarkStart w:id="4948" w:name="_Toc177547596"/>
      <w:bookmarkStart w:id="4949" w:name="_Toc200702980"/>
      <w:r w:rsidRPr="00F11966">
        <w:t>5.6.4.</w:t>
      </w:r>
      <w:r w:rsidR="00E574B8" w:rsidRPr="00F11966">
        <w:t>5</w:t>
      </w:r>
      <w:r w:rsidRPr="00F11966">
        <w:tab/>
        <w:t>Type: MbsfnArea</w:t>
      </w:r>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950" w:name="_Toc56754401"/>
      <w:bookmarkStart w:id="4951" w:name="_Toc88743188"/>
      <w:bookmarkStart w:id="4952" w:name="_Toc101254100"/>
      <w:bookmarkStart w:id="4953" w:name="_Toc101254539"/>
      <w:bookmarkStart w:id="4954" w:name="_Toc104112251"/>
      <w:bookmarkStart w:id="4955" w:name="_Toc104192428"/>
      <w:bookmarkStart w:id="4956" w:name="_Toc104192992"/>
      <w:bookmarkStart w:id="4957" w:name="_Toc133336378"/>
      <w:bookmarkStart w:id="4958" w:name="_Toc143984876"/>
      <w:bookmarkStart w:id="4959" w:name="_Toc144147653"/>
      <w:bookmarkStart w:id="4960" w:name="_Toc153885457"/>
      <w:bookmarkStart w:id="4961" w:name="_Toc177547597"/>
      <w:bookmarkStart w:id="4962" w:name="_Toc200702981"/>
      <w:r w:rsidRPr="00F11966">
        <w:t>5.6.4.</w:t>
      </w:r>
      <w:r>
        <w:t>6</w:t>
      </w:r>
      <w:r w:rsidRPr="00F11966">
        <w:tab/>
        <w:t xml:space="preserve">Type: </w:t>
      </w:r>
      <w:r>
        <w:t>InterFreqTargetInfo</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963" w:name="_Toc143984877"/>
      <w:bookmarkStart w:id="4964" w:name="_Toc144147654"/>
      <w:bookmarkStart w:id="4965" w:name="_Toc153885458"/>
      <w:bookmarkStart w:id="4966" w:name="_Toc177547598"/>
      <w:bookmarkStart w:id="4967" w:name="_Toc200702982"/>
      <w:r w:rsidRPr="00F11966">
        <w:t>5.6.4.</w:t>
      </w:r>
      <w:r>
        <w:t>7</w:t>
      </w:r>
      <w:r w:rsidRPr="00F11966">
        <w:tab/>
        <w:t xml:space="preserve">Type: </w:t>
      </w:r>
      <w:r>
        <w:t>Qmc</w:t>
      </w:r>
      <w:r w:rsidRPr="00F11966">
        <w:t>Config</w:t>
      </w:r>
      <w:r>
        <w:t>Info</w:t>
      </w:r>
      <w:bookmarkEnd w:id="4963"/>
      <w:bookmarkEnd w:id="4964"/>
      <w:bookmarkEnd w:id="4965"/>
      <w:bookmarkEnd w:id="4966"/>
      <w:bookmarkEnd w:id="4967"/>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968"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968"/>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969" w:name="_Toc143984878"/>
      <w:bookmarkStart w:id="4970" w:name="_Toc144147655"/>
      <w:bookmarkStart w:id="4971" w:name="_Toc153885459"/>
      <w:bookmarkStart w:id="4972" w:name="_Toc177547599"/>
      <w:bookmarkStart w:id="4973" w:name="_Toc200702983"/>
      <w:r w:rsidRPr="00F11966">
        <w:t>5.6.4.</w:t>
      </w:r>
      <w:r>
        <w:t>8</w:t>
      </w:r>
      <w:r w:rsidRPr="00F11966">
        <w:tab/>
        <w:t xml:space="preserve">Type: </w:t>
      </w:r>
      <w:r>
        <w:t>Qmc</w:t>
      </w:r>
      <w:r w:rsidRPr="00F11966">
        <w:t>AreaScope</w:t>
      </w:r>
      <w:bookmarkEnd w:id="4969"/>
      <w:bookmarkEnd w:id="4970"/>
      <w:bookmarkEnd w:id="4971"/>
      <w:bookmarkEnd w:id="4972"/>
      <w:bookmarkEnd w:id="4973"/>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974" w:name="_Toc143984879"/>
      <w:bookmarkStart w:id="4975" w:name="_Toc144147656"/>
      <w:bookmarkStart w:id="4976" w:name="_Toc153885460"/>
      <w:bookmarkStart w:id="4977" w:name="_Toc177547600"/>
      <w:bookmarkStart w:id="4978" w:name="_Toc200702984"/>
      <w:r w:rsidRPr="00F11966">
        <w:t>5.6.4.</w:t>
      </w:r>
      <w:r>
        <w:t>9</w:t>
      </w:r>
      <w:r w:rsidRPr="00F11966">
        <w:tab/>
        <w:t xml:space="preserve">Type: </w:t>
      </w:r>
      <w:r>
        <w:t>QoeTarget</w:t>
      </w:r>
      <w:bookmarkEnd w:id="4974"/>
      <w:bookmarkEnd w:id="4975"/>
      <w:bookmarkEnd w:id="4976"/>
      <w:bookmarkEnd w:id="4977"/>
      <w:bookmarkEnd w:id="4978"/>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979" w:name="_Toc177547601"/>
      <w:bookmarkStart w:id="4980" w:name="_Toc200702985"/>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4979"/>
      <w:bookmarkEnd w:id="4980"/>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981" w:name="_Toc177547602"/>
      <w:bookmarkStart w:id="4982" w:name="_Toc200702986"/>
      <w:r w:rsidRPr="00F11966">
        <w:t>5.6.4.</w:t>
      </w:r>
      <w:r>
        <w:t>11</w:t>
      </w:r>
      <w:r w:rsidRPr="00F11966">
        <w:tab/>
        <w:t xml:space="preserve">Type: </w:t>
      </w:r>
      <w:r>
        <w:t>Nid</w:t>
      </w:r>
      <w:r w:rsidRPr="00F11966">
        <w:rPr>
          <w:lang w:eastAsia="zh-CN"/>
        </w:rPr>
        <w:t>Info</w:t>
      </w:r>
      <w:bookmarkEnd w:id="4981"/>
      <w:bookmarkEnd w:id="4982"/>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4983" w:name="_Toc177547603"/>
      <w:bookmarkStart w:id="4984" w:name="_Toc200702987"/>
      <w:r w:rsidRPr="00F11966">
        <w:t>5.6.4.</w:t>
      </w:r>
      <w:r w:rsidRPr="003423DA">
        <w:rPr>
          <w:lang w:eastAsia="zh-CN"/>
        </w:rPr>
        <w:t>12</w:t>
      </w:r>
      <w:r w:rsidRPr="00F11966">
        <w:tab/>
        <w:t xml:space="preserve">Type: </w:t>
      </w:r>
      <w:r>
        <w:rPr>
          <w:rFonts w:hint="eastAsia"/>
          <w:lang w:eastAsia="zh-CN"/>
        </w:rPr>
        <w:t>UeLevelMeasurementsConfiguration</w:t>
      </w:r>
      <w:bookmarkEnd w:id="4983"/>
      <w:bookmarkEnd w:id="4984"/>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76EC28E5"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4985" w:name="_Toc177547604"/>
      <w:bookmarkStart w:id="4986" w:name="_Toc200702988"/>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4985"/>
      <w:bookmarkEnd w:id="4986"/>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4987" w:name="_Toc177547605"/>
      <w:bookmarkStart w:id="4988" w:name="_Toc200702989"/>
      <w:bookmarkStart w:id="4989" w:name="_Hlk16648899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4987"/>
      <w:bookmarkEnd w:id="4988"/>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4989"/>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4990" w:name="_Toc177547606"/>
      <w:bookmarkStart w:id="4991" w:name="_Toc200702990"/>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4990"/>
      <w:bookmarkEnd w:id="4991"/>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4992" w:name="_Toc177547607"/>
      <w:bookmarkStart w:id="4993" w:name="_Toc200702991"/>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4992"/>
      <w:bookmarkEnd w:id="4993"/>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4994" w:name="_Toc24925917"/>
      <w:bookmarkStart w:id="4995" w:name="_Toc24926095"/>
      <w:bookmarkStart w:id="4996" w:name="_Toc24926271"/>
      <w:bookmarkStart w:id="4997" w:name="_Toc33964131"/>
      <w:bookmarkStart w:id="4998" w:name="_Toc33980898"/>
      <w:bookmarkStart w:id="4999" w:name="_Toc36462699"/>
      <w:bookmarkStart w:id="5000" w:name="_Toc36462895"/>
      <w:bookmarkStart w:id="5001" w:name="_Toc43026167"/>
      <w:bookmarkStart w:id="5002" w:name="_Toc49763701"/>
      <w:bookmarkStart w:id="5003" w:name="_Toc56754402"/>
      <w:bookmarkStart w:id="5004" w:name="_Toc88743189"/>
      <w:bookmarkStart w:id="5005" w:name="_Toc101254101"/>
      <w:bookmarkStart w:id="5006" w:name="_Toc101254540"/>
      <w:bookmarkStart w:id="5007" w:name="_Toc104112252"/>
      <w:bookmarkStart w:id="5008" w:name="_Toc104192429"/>
      <w:bookmarkStart w:id="5009" w:name="_Toc104192993"/>
      <w:bookmarkStart w:id="5010" w:name="_Toc133336379"/>
      <w:bookmarkStart w:id="5011" w:name="_Toc143984880"/>
      <w:bookmarkStart w:id="5012" w:name="_Toc144147657"/>
      <w:bookmarkStart w:id="5013" w:name="_Toc153885461"/>
      <w:bookmarkStart w:id="5014" w:name="_Toc177547608"/>
      <w:bookmarkStart w:id="5015" w:name="_Toc200702992"/>
      <w:r w:rsidRPr="00F11966">
        <w:t>5.7</w:t>
      </w:r>
      <w:r w:rsidRPr="00F11966">
        <w:tab/>
        <w:t>Data Types related to 5G Operator Determined Barring</w:t>
      </w:r>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018D8373" w14:textId="77777777" w:rsidR="00E92CBF" w:rsidRPr="00F11966" w:rsidRDefault="00E92CBF" w:rsidP="00D362EB">
      <w:pPr>
        <w:pStyle w:val="Heading3"/>
      </w:pPr>
      <w:bookmarkStart w:id="5016" w:name="_Toc24925918"/>
      <w:bookmarkStart w:id="5017" w:name="_Toc24926096"/>
      <w:bookmarkStart w:id="5018" w:name="_Toc24926272"/>
      <w:bookmarkStart w:id="5019" w:name="_Toc33964132"/>
      <w:bookmarkStart w:id="5020" w:name="_Toc33980899"/>
      <w:bookmarkStart w:id="5021" w:name="_Toc36462700"/>
      <w:bookmarkStart w:id="5022" w:name="_Toc36462896"/>
      <w:bookmarkStart w:id="5023" w:name="_Toc43026168"/>
      <w:bookmarkStart w:id="5024" w:name="_Toc49763702"/>
      <w:bookmarkStart w:id="5025" w:name="_Toc56754403"/>
      <w:bookmarkStart w:id="5026" w:name="_Toc88743190"/>
      <w:bookmarkStart w:id="5027" w:name="_Toc101254102"/>
      <w:bookmarkStart w:id="5028" w:name="_Toc101254541"/>
      <w:bookmarkStart w:id="5029" w:name="_Toc104112253"/>
      <w:bookmarkStart w:id="5030" w:name="_Toc104192430"/>
      <w:bookmarkStart w:id="5031" w:name="_Toc104192994"/>
      <w:bookmarkStart w:id="5032" w:name="_Toc133336380"/>
      <w:bookmarkStart w:id="5033" w:name="_Toc143984881"/>
      <w:bookmarkStart w:id="5034" w:name="_Toc144147658"/>
      <w:bookmarkStart w:id="5035" w:name="_Toc153885462"/>
      <w:bookmarkStart w:id="5036" w:name="_Toc177547609"/>
      <w:bookmarkStart w:id="5037" w:name="_Toc200702993"/>
      <w:r w:rsidRPr="00F11966">
        <w:t>5.7.1</w:t>
      </w:r>
      <w:r w:rsidRPr="00F11966">
        <w:tab/>
        <w:t>Introduction</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038" w:name="_Toc24925919"/>
      <w:bookmarkStart w:id="5039" w:name="_Toc24926097"/>
      <w:bookmarkStart w:id="5040" w:name="_Toc24926273"/>
      <w:bookmarkStart w:id="5041" w:name="_Toc33964133"/>
      <w:bookmarkStart w:id="5042" w:name="_Toc33980900"/>
      <w:bookmarkStart w:id="5043" w:name="_Toc36462701"/>
      <w:bookmarkStart w:id="5044" w:name="_Toc36462897"/>
      <w:bookmarkStart w:id="5045" w:name="_Toc43026169"/>
      <w:bookmarkStart w:id="5046" w:name="_Toc49763703"/>
      <w:bookmarkStart w:id="5047" w:name="_Toc56754404"/>
      <w:bookmarkStart w:id="5048" w:name="_Toc88743191"/>
      <w:bookmarkStart w:id="5049" w:name="_Toc101254103"/>
      <w:bookmarkStart w:id="5050" w:name="_Toc101254542"/>
      <w:bookmarkStart w:id="5051" w:name="_Toc104112254"/>
      <w:bookmarkStart w:id="5052" w:name="_Toc104192431"/>
      <w:bookmarkStart w:id="5053" w:name="_Toc104192995"/>
      <w:bookmarkStart w:id="5054" w:name="_Toc133336381"/>
      <w:bookmarkStart w:id="5055" w:name="_Toc143984882"/>
      <w:bookmarkStart w:id="5056" w:name="_Toc144147659"/>
      <w:bookmarkStart w:id="5057" w:name="_Toc153885463"/>
      <w:bookmarkStart w:id="5058" w:name="_Toc177547610"/>
      <w:bookmarkStart w:id="5059" w:name="_Toc200702994"/>
      <w:r w:rsidRPr="00F11966">
        <w:t>5.7.2</w:t>
      </w:r>
      <w:r w:rsidRPr="00F11966">
        <w:tab/>
        <w:t>Simple Data Types</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5060"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5060"/>
    </w:tbl>
    <w:p w14:paraId="13C89453" w14:textId="77777777" w:rsidR="00E92CBF" w:rsidRPr="00F11966" w:rsidRDefault="00E92CBF" w:rsidP="00E92CBF"/>
    <w:p w14:paraId="10EEEE9A" w14:textId="77777777" w:rsidR="00E92CBF" w:rsidRPr="00F11966" w:rsidRDefault="00E92CBF" w:rsidP="00D362EB">
      <w:pPr>
        <w:pStyle w:val="Heading3"/>
      </w:pPr>
      <w:bookmarkStart w:id="5061" w:name="_Toc24925920"/>
      <w:bookmarkStart w:id="5062" w:name="_Toc24926098"/>
      <w:bookmarkStart w:id="5063" w:name="_Toc24926274"/>
      <w:bookmarkStart w:id="5064" w:name="_Toc33964134"/>
      <w:bookmarkStart w:id="5065" w:name="_Toc33980901"/>
      <w:bookmarkStart w:id="5066" w:name="_Toc36462702"/>
      <w:bookmarkStart w:id="5067" w:name="_Toc36462898"/>
      <w:bookmarkStart w:id="5068" w:name="_Toc43026170"/>
      <w:bookmarkStart w:id="5069" w:name="_Toc49763704"/>
      <w:bookmarkStart w:id="5070" w:name="_Toc56754405"/>
      <w:bookmarkStart w:id="5071" w:name="_Toc88743192"/>
      <w:bookmarkStart w:id="5072" w:name="_Toc101254104"/>
      <w:bookmarkStart w:id="5073" w:name="_Toc101254543"/>
      <w:bookmarkStart w:id="5074" w:name="_Toc104112255"/>
      <w:bookmarkStart w:id="5075" w:name="_Toc104192432"/>
      <w:bookmarkStart w:id="5076" w:name="_Toc104192996"/>
      <w:bookmarkStart w:id="5077" w:name="_Toc133336382"/>
      <w:bookmarkStart w:id="5078" w:name="_Toc143984883"/>
      <w:bookmarkStart w:id="5079" w:name="_Toc144147660"/>
      <w:bookmarkStart w:id="5080" w:name="_Toc153885464"/>
      <w:bookmarkStart w:id="5081" w:name="_Toc177547611"/>
      <w:bookmarkStart w:id="5082" w:name="_Toc200702995"/>
      <w:r w:rsidRPr="00F11966">
        <w:t>5.7.3</w:t>
      </w:r>
      <w:r w:rsidRPr="00F11966">
        <w:tab/>
        <w:t>Enumerations</w:t>
      </w:r>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p>
    <w:p w14:paraId="39443122" w14:textId="77777777" w:rsidR="00E92CBF" w:rsidRPr="00F11966" w:rsidRDefault="00E92CBF" w:rsidP="00D362EB">
      <w:pPr>
        <w:pStyle w:val="Heading4"/>
      </w:pPr>
      <w:bookmarkStart w:id="5083" w:name="_Toc24925921"/>
      <w:bookmarkStart w:id="5084" w:name="_Toc24926099"/>
      <w:bookmarkStart w:id="5085" w:name="_Toc24926275"/>
      <w:bookmarkStart w:id="5086" w:name="_Toc33964135"/>
      <w:bookmarkStart w:id="5087" w:name="_Toc33980902"/>
      <w:bookmarkStart w:id="5088" w:name="_Toc36462703"/>
      <w:bookmarkStart w:id="5089" w:name="_Toc36462899"/>
      <w:bookmarkStart w:id="5090" w:name="_Toc43026171"/>
      <w:bookmarkStart w:id="5091" w:name="_Toc49763705"/>
      <w:bookmarkStart w:id="5092" w:name="_Toc56754406"/>
      <w:bookmarkStart w:id="5093" w:name="_Toc88743193"/>
      <w:bookmarkStart w:id="5094" w:name="_Toc101254105"/>
      <w:bookmarkStart w:id="5095" w:name="_Toc101254544"/>
      <w:bookmarkStart w:id="5096" w:name="_Toc104112256"/>
      <w:bookmarkStart w:id="5097" w:name="_Toc104192433"/>
      <w:bookmarkStart w:id="5098" w:name="_Toc104192997"/>
      <w:bookmarkStart w:id="5099" w:name="_Toc133336383"/>
      <w:bookmarkStart w:id="5100" w:name="_Toc143984884"/>
      <w:bookmarkStart w:id="5101" w:name="_Toc144147661"/>
      <w:bookmarkStart w:id="5102" w:name="_Toc153885465"/>
      <w:bookmarkStart w:id="5103" w:name="_Toc177547612"/>
      <w:bookmarkStart w:id="5104" w:name="_Toc200702996"/>
      <w:r w:rsidRPr="00F11966">
        <w:t>5.7.3.1</w:t>
      </w:r>
      <w:r w:rsidRPr="00F11966">
        <w:tab/>
        <w:t xml:space="preserve">Enumeration: </w:t>
      </w:r>
      <w:r w:rsidRPr="00F11966">
        <w:rPr>
          <w:lang w:val="en-US"/>
        </w:rPr>
        <w:t>RoamingOdb</w:t>
      </w:r>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5105" w:name="_Toc24925922"/>
      <w:bookmarkStart w:id="5106" w:name="_Toc24926100"/>
      <w:bookmarkStart w:id="5107" w:name="_Toc24926276"/>
      <w:bookmarkStart w:id="5108" w:name="_Toc33964136"/>
      <w:bookmarkStart w:id="5109" w:name="_Toc33980903"/>
      <w:bookmarkStart w:id="5110" w:name="_Toc36462704"/>
      <w:bookmarkStart w:id="5111" w:name="_Toc36462900"/>
      <w:bookmarkStart w:id="5112" w:name="_Toc43026172"/>
      <w:bookmarkStart w:id="5113" w:name="_Toc49763706"/>
      <w:bookmarkStart w:id="5114" w:name="_Toc56754407"/>
      <w:bookmarkStart w:id="5115" w:name="_Toc88743194"/>
      <w:bookmarkStart w:id="5116" w:name="_Toc101254106"/>
      <w:bookmarkStart w:id="5117" w:name="_Toc101254545"/>
      <w:bookmarkStart w:id="5118" w:name="_Toc104112257"/>
      <w:bookmarkStart w:id="5119" w:name="_Toc104192434"/>
      <w:bookmarkStart w:id="5120" w:name="_Toc104192998"/>
      <w:bookmarkStart w:id="5121" w:name="_Toc133336384"/>
      <w:bookmarkStart w:id="5122" w:name="_Toc143984885"/>
      <w:bookmarkStart w:id="5123" w:name="_Toc144147662"/>
      <w:bookmarkStart w:id="5124" w:name="_Toc153885466"/>
      <w:bookmarkStart w:id="5125" w:name="_Toc177547613"/>
      <w:bookmarkStart w:id="5126" w:name="_Toc200702997"/>
      <w:r w:rsidRPr="00F11966">
        <w:t>5.7.3.2</w:t>
      </w:r>
      <w:r w:rsidRPr="00F11966">
        <w:tab/>
        <w:t xml:space="preserve">Enumeration: </w:t>
      </w:r>
      <w:r w:rsidRPr="00F11966">
        <w:rPr>
          <w:lang w:val="en-US"/>
        </w:rPr>
        <w:t>OdbPacketServices</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5127" w:name="_Toc24925923"/>
      <w:bookmarkStart w:id="5128" w:name="_Toc24926101"/>
      <w:bookmarkStart w:id="5129" w:name="_Toc24926277"/>
      <w:bookmarkStart w:id="5130" w:name="_Toc33964137"/>
      <w:bookmarkStart w:id="5131" w:name="_Toc33980904"/>
      <w:bookmarkStart w:id="5132" w:name="_Toc36462705"/>
      <w:bookmarkStart w:id="5133" w:name="_Toc36462901"/>
      <w:bookmarkStart w:id="5134" w:name="_Toc43026173"/>
      <w:bookmarkStart w:id="5135" w:name="_Toc49763707"/>
      <w:bookmarkStart w:id="5136" w:name="_Toc56754408"/>
      <w:bookmarkStart w:id="5137" w:name="_Toc88743195"/>
      <w:bookmarkStart w:id="5138" w:name="_Toc101254107"/>
      <w:bookmarkStart w:id="5139" w:name="_Toc101254546"/>
      <w:bookmarkStart w:id="5140" w:name="_Toc104112258"/>
      <w:bookmarkStart w:id="5141" w:name="_Toc104192435"/>
      <w:bookmarkStart w:id="5142" w:name="_Toc104192999"/>
      <w:bookmarkStart w:id="5143" w:name="_Toc133336385"/>
      <w:bookmarkStart w:id="5144" w:name="_Toc143984886"/>
      <w:bookmarkStart w:id="5145" w:name="_Toc144147663"/>
      <w:bookmarkStart w:id="5146" w:name="_Toc153885467"/>
      <w:bookmarkStart w:id="5147" w:name="_Toc177547614"/>
      <w:bookmarkStart w:id="5148" w:name="_Toc200702998"/>
      <w:r w:rsidRPr="00F11966">
        <w:t>5.7.4</w:t>
      </w:r>
      <w:r w:rsidRPr="00F11966">
        <w:tab/>
        <w:t>Structured Data Types</w:t>
      </w:r>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p>
    <w:p w14:paraId="0731CBDE" w14:textId="77777777" w:rsidR="00E92CBF" w:rsidRPr="00F11966" w:rsidRDefault="00E92CBF" w:rsidP="00D362EB">
      <w:pPr>
        <w:pStyle w:val="Heading4"/>
      </w:pPr>
      <w:bookmarkStart w:id="5149" w:name="_Toc24925924"/>
      <w:bookmarkStart w:id="5150" w:name="_Toc24926102"/>
      <w:bookmarkStart w:id="5151" w:name="_Toc24926278"/>
      <w:bookmarkStart w:id="5152" w:name="_Toc33964138"/>
      <w:bookmarkStart w:id="5153" w:name="_Toc33980905"/>
      <w:bookmarkStart w:id="5154" w:name="_Toc36462706"/>
      <w:bookmarkStart w:id="5155" w:name="_Toc36462902"/>
      <w:bookmarkStart w:id="5156" w:name="_Toc43026174"/>
      <w:bookmarkStart w:id="5157" w:name="_Toc49763708"/>
      <w:bookmarkStart w:id="5158" w:name="_Toc56754409"/>
      <w:bookmarkStart w:id="5159" w:name="_Toc88743196"/>
      <w:bookmarkStart w:id="5160" w:name="_Toc101254108"/>
      <w:bookmarkStart w:id="5161" w:name="_Toc101254547"/>
      <w:bookmarkStart w:id="5162" w:name="_Toc104112259"/>
      <w:bookmarkStart w:id="5163" w:name="_Toc104192436"/>
      <w:bookmarkStart w:id="5164" w:name="_Toc104193000"/>
      <w:bookmarkStart w:id="5165" w:name="_Toc133336386"/>
      <w:bookmarkStart w:id="5166" w:name="_Toc143984887"/>
      <w:bookmarkStart w:id="5167" w:name="_Toc144147664"/>
      <w:bookmarkStart w:id="5168" w:name="_Toc153885468"/>
      <w:bookmarkStart w:id="5169" w:name="_Toc177547615"/>
      <w:bookmarkStart w:id="5170" w:name="_Toc200702999"/>
      <w:r w:rsidRPr="00F11966">
        <w:t>5.7.4.1</w:t>
      </w:r>
      <w:r w:rsidRPr="00F11966">
        <w:tab/>
        <w:t xml:space="preserve">Type: </w:t>
      </w:r>
      <w:r w:rsidRPr="00F11966">
        <w:rPr>
          <w:lang w:val="en-US"/>
        </w:rPr>
        <w:t>OdbData</w:t>
      </w:r>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5171" w:name="_Toc24925925"/>
      <w:bookmarkStart w:id="5172" w:name="_Toc24926103"/>
      <w:bookmarkStart w:id="5173" w:name="_Toc24926279"/>
      <w:bookmarkStart w:id="5174" w:name="_Toc33964139"/>
      <w:bookmarkStart w:id="5175" w:name="_Toc33980906"/>
      <w:bookmarkStart w:id="5176" w:name="_Toc36462707"/>
      <w:bookmarkStart w:id="5177" w:name="_Toc36462903"/>
      <w:bookmarkStart w:id="5178" w:name="_Toc43026175"/>
      <w:bookmarkStart w:id="5179" w:name="_Toc49763709"/>
      <w:bookmarkStart w:id="5180" w:name="_Toc56754410"/>
      <w:bookmarkStart w:id="5181" w:name="_Toc88743197"/>
      <w:bookmarkStart w:id="5182" w:name="_Toc101254109"/>
      <w:bookmarkStart w:id="5183" w:name="_Toc101254548"/>
      <w:bookmarkStart w:id="5184" w:name="_Toc104112260"/>
      <w:bookmarkStart w:id="5185" w:name="_Toc104192437"/>
      <w:bookmarkStart w:id="5186" w:name="_Toc104193001"/>
      <w:bookmarkStart w:id="5187" w:name="_Toc133336387"/>
      <w:bookmarkStart w:id="5188" w:name="_Toc143984888"/>
      <w:bookmarkStart w:id="5189" w:name="_Toc144147665"/>
      <w:bookmarkStart w:id="5190" w:name="_Toc153885469"/>
      <w:bookmarkStart w:id="5191" w:name="_Toc177547616"/>
      <w:bookmarkStart w:id="5192" w:name="_Toc200703000"/>
      <w:r w:rsidRPr="00F11966">
        <w:t>5.8</w:t>
      </w:r>
      <w:r w:rsidRPr="00F11966">
        <w:tab/>
        <w:t>Data Types related to Charging</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380B4FA6" w14:textId="77777777" w:rsidR="00E92CBF" w:rsidRPr="00F11966" w:rsidRDefault="00E92CBF" w:rsidP="00D362EB">
      <w:pPr>
        <w:pStyle w:val="Heading3"/>
      </w:pPr>
      <w:bookmarkStart w:id="5193" w:name="_Toc24925926"/>
      <w:bookmarkStart w:id="5194" w:name="_Toc24926104"/>
      <w:bookmarkStart w:id="5195" w:name="_Toc24926280"/>
      <w:bookmarkStart w:id="5196" w:name="_Toc33964140"/>
      <w:bookmarkStart w:id="5197" w:name="_Toc33980907"/>
      <w:bookmarkStart w:id="5198" w:name="_Toc36462708"/>
      <w:bookmarkStart w:id="5199" w:name="_Toc36462904"/>
      <w:bookmarkStart w:id="5200" w:name="_Toc43026176"/>
      <w:bookmarkStart w:id="5201" w:name="_Toc49763710"/>
      <w:bookmarkStart w:id="5202" w:name="_Toc56754411"/>
      <w:bookmarkStart w:id="5203" w:name="_Toc88743198"/>
      <w:bookmarkStart w:id="5204" w:name="_Toc101254110"/>
      <w:bookmarkStart w:id="5205" w:name="_Toc101254549"/>
      <w:bookmarkStart w:id="5206" w:name="_Toc104112261"/>
      <w:bookmarkStart w:id="5207" w:name="_Toc104192438"/>
      <w:bookmarkStart w:id="5208" w:name="_Toc104193002"/>
      <w:bookmarkStart w:id="5209" w:name="_Toc133336388"/>
      <w:bookmarkStart w:id="5210" w:name="_Toc143984889"/>
      <w:bookmarkStart w:id="5211" w:name="_Toc144147666"/>
      <w:bookmarkStart w:id="5212" w:name="_Toc153885470"/>
      <w:bookmarkStart w:id="5213" w:name="_Toc177547617"/>
      <w:bookmarkStart w:id="5214" w:name="_Toc200703001"/>
      <w:r w:rsidRPr="00F11966">
        <w:t>5.8.1</w:t>
      </w:r>
      <w:r w:rsidRPr="00F11966">
        <w:tab/>
        <w:t>Introduction</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5215" w:name="_Toc24925927"/>
      <w:bookmarkStart w:id="5216" w:name="_Toc24926105"/>
      <w:bookmarkStart w:id="5217" w:name="_Toc24926281"/>
      <w:bookmarkStart w:id="5218" w:name="_Toc33964141"/>
      <w:bookmarkStart w:id="5219" w:name="_Toc33980908"/>
      <w:bookmarkStart w:id="5220" w:name="_Toc36462709"/>
      <w:bookmarkStart w:id="5221" w:name="_Toc36462905"/>
      <w:bookmarkStart w:id="5222" w:name="_Toc43026177"/>
      <w:bookmarkStart w:id="5223" w:name="_Toc49763711"/>
      <w:bookmarkStart w:id="5224" w:name="_Toc56754412"/>
      <w:bookmarkStart w:id="5225" w:name="_Toc88743199"/>
      <w:bookmarkStart w:id="5226" w:name="_Toc101254111"/>
      <w:bookmarkStart w:id="5227" w:name="_Toc101254550"/>
      <w:bookmarkStart w:id="5228" w:name="_Toc104112262"/>
      <w:bookmarkStart w:id="5229" w:name="_Toc104192439"/>
      <w:bookmarkStart w:id="5230" w:name="_Toc104193003"/>
      <w:bookmarkStart w:id="5231" w:name="_Toc133336389"/>
      <w:bookmarkStart w:id="5232" w:name="_Toc143984890"/>
      <w:bookmarkStart w:id="5233" w:name="_Toc144147667"/>
      <w:bookmarkStart w:id="5234" w:name="_Toc153885471"/>
      <w:bookmarkStart w:id="5235" w:name="_Toc177547618"/>
      <w:bookmarkStart w:id="5236" w:name="_Toc200703002"/>
      <w:r w:rsidRPr="00F11966">
        <w:t>5.8.2</w:t>
      </w:r>
      <w:r w:rsidRPr="00F11966">
        <w:tab/>
        <w:t>Simple Data Types</w:t>
      </w:r>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5237" w:name="_Toc24925928"/>
      <w:bookmarkStart w:id="5238" w:name="_Toc24926106"/>
      <w:bookmarkStart w:id="5239" w:name="_Toc24926282"/>
      <w:bookmarkStart w:id="5240" w:name="_Toc33964142"/>
      <w:bookmarkStart w:id="5241" w:name="_Toc33980909"/>
      <w:bookmarkStart w:id="5242" w:name="_Toc36462710"/>
      <w:bookmarkStart w:id="5243" w:name="_Toc36462906"/>
      <w:bookmarkStart w:id="5244" w:name="_Toc43026178"/>
      <w:bookmarkStart w:id="5245" w:name="_Toc49763712"/>
      <w:bookmarkStart w:id="5246" w:name="_Toc56754413"/>
      <w:bookmarkStart w:id="5247" w:name="_Toc88743200"/>
      <w:bookmarkStart w:id="5248" w:name="_Toc101254112"/>
      <w:bookmarkStart w:id="5249" w:name="_Toc101254551"/>
      <w:bookmarkStart w:id="5250" w:name="_Toc104112263"/>
      <w:bookmarkStart w:id="5251" w:name="_Toc104192440"/>
      <w:bookmarkStart w:id="5252" w:name="_Toc104193004"/>
      <w:bookmarkStart w:id="5253" w:name="_Toc133336390"/>
      <w:bookmarkStart w:id="5254" w:name="_Toc143984891"/>
      <w:bookmarkStart w:id="5255" w:name="_Toc144147668"/>
      <w:bookmarkStart w:id="5256" w:name="_Toc153885472"/>
      <w:bookmarkStart w:id="5257" w:name="_Toc177547619"/>
      <w:bookmarkStart w:id="5258" w:name="_Toc200703003"/>
      <w:r w:rsidRPr="00F11966">
        <w:t>5.8.3</w:t>
      </w:r>
      <w:r w:rsidRPr="00F11966">
        <w:tab/>
        <w:t>Enumerations</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7E6A5A00" w14:textId="77777777" w:rsidR="00E92CBF" w:rsidRPr="00F11966" w:rsidRDefault="00E92CBF" w:rsidP="00D362EB">
      <w:pPr>
        <w:pStyle w:val="Heading3"/>
      </w:pPr>
      <w:bookmarkStart w:id="5259" w:name="_Toc24925929"/>
      <w:bookmarkStart w:id="5260" w:name="_Toc24926107"/>
      <w:bookmarkStart w:id="5261" w:name="_Toc24926283"/>
      <w:bookmarkStart w:id="5262" w:name="_Toc33964143"/>
      <w:bookmarkStart w:id="5263" w:name="_Toc33980910"/>
      <w:bookmarkStart w:id="5264" w:name="_Toc36462711"/>
      <w:bookmarkStart w:id="5265" w:name="_Toc36462907"/>
      <w:bookmarkStart w:id="5266" w:name="_Toc43026179"/>
      <w:bookmarkStart w:id="5267" w:name="_Toc49763713"/>
      <w:bookmarkStart w:id="5268" w:name="_Toc56754414"/>
      <w:bookmarkStart w:id="5269" w:name="_Toc88743201"/>
      <w:bookmarkStart w:id="5270" w:name="_Toc101254113"/>
      <w:bookmarkStart w:id="5271" w:name="_Toc101254552"/>
      <w:bookmarkStart w:id="5272" w:name="_Toc104112264"/>
      <w:bookmarkStart w:id="5273" w:name="_Toc104192441"/>
      <w:bookmarkStart w:id="5274" w:name="_Toc104193005"/>
      <w:bookmarkStart w:id="5275" w:name="_Toc133336391"/>
      <w:bookmarkStart w:id="5276" w:name="_Toc143984892"/>
      <w:bookmarkStart w:id="5277" w:name="_Toc144147669"/>
      <w:bookmarkStart w:id="5278" w:name="_Toc153885473"/>
      <w:bookmarkStart w:id="5279" w:name="_Toc177547620"/>
      <w:bookmarkStart w:id="5280" w:name="_Toc200703004"/>
      <w:r w:rsidRPr="00F11966">
        <w:t>5.8.4</w:t>
      </w:r>
      <w:r w:rsidRPr="00F11966">
        <w:tab/>
        <w:t>Structured Data Types</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510BB62C" w14:textId="77777777" w:rsidR="00E92CBF" w:rsidRPr="00F11966" w:rsidRDefault="00E92CBF" w:rsidP="00D362EB">
      <w:pPr>
        <w:pStyle w:val="Heading4"/>
      </w:pPr>
      <w:bookmarkStart w:id="5281" w:name="_Toc24925930"/>
      <w:bookmarkStart w:id="5282" w:name="_Toc24926108"/>
      <w:bookmarkStart w:id="5283" w:name="_Toc24926284"/>
      <w:bookmarkStart w:id="5284" w:name="_Toc33964144"/>
      <w:bookmarkStart w:id="5285" w:name="_Toc33980911"/>
      <w:bookmarkStart w:id="5286" w:name="_Toc36462712"/>
      <w:bookmarkStart w:id="5287" w:name="_Toc36462908"/>
      <w:bookmarkStart w:id="5288" w:name="_Toc43026180"/>
      <w:bookmarkStart w:id="5289" w:name="_Toc49763714"/>
      <w:bookmarkStart w:id="5290" w:name="_Toc56754415"/>
      <w:bookmarkStart w:id="5291" w:name="_Toc88743202"/>
      <w:bookmarkStart w:id="5292" w:name="_Toc101254114"/>
      <w:bookmarkStart w:id="5293" w:name="_Toc101254553"/>
      <w:bookmarkStart w:id="5294" w:name="_Toc104112265"/>
      <w:bookmarkStart w:id="5295" w:name="_Toc104192442"/>
      <w:bookmarkStart w:id="5296" w:name="_Toc104193006"/>
      <w:bookmarkStart w:id="5297" w:name="_Toc133336392"/>
      <w:bookmarkStart w:id="5298" w:name="_Toc143984893"/>
      <w:bookmarkStart w:id="5299" w:name="_Toc144147670"/>
      <w:bookmarkStart w:id="5300" w:name="_Toc153885474"/>
      <w:bookmarkStart w:id="5301" w:name="_Toc177547621"/>
      <w:bookmarkStart w:id="5302" w:name="_Toc200703005"/>
      <w:r w:rsidRPr="00F11966">
        <w:t>5.8.4.1</w:t>
      </w:r>
      <w:r w:rsidRPr="00F11966">
        <w:tab/>
        <w:t>Type: SecondaryRatUsageReport</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5303" w:name="_Toc24925931"/>
      <w:bookmarkStart w:id="5304" w:name="_Toc24926109"/>
      <w:bookmarkStart w:id="5305" w:name="_Toc24926285"/>
      <w:bookmarkStart w:id="5306" w:name="_Toc33964145"/>
      <w:bookmarkStart w:id="5307" w:name="_Toc33980912"/>
      <w:bookmarkStart w:id="5308" w:name="_Toc36462713"/>
      <w:bookmarkStart w:id="5309" w:name="_Toc36462909"/>
      <w:bookmarkStart w:id="5310" w:name="_Toc43026181"/>
      <w:bookmarkStart w:id="5311" w:name="_Toc49763715"/>
      <w:bookmarkStart w:id="5312" w:name="_Toc56754416"/>
      <w:bookmarkStart w:id="5313" w:name="_Toc88743203"/>
      <w:bookmarkStart w:id="5314" w:name="_Toc101254115"/>
      <w:bookmarkStart w:id="5315" w:name="_Toc101254554"/>
      <w:bookmarkStart w:id="5316" w:name="_Toc104112266"/>
      <w:bookmarkStart w:id="5317" w:name="_Toc104192443"/>
      <w:bookmarkStart w:id="5318" w:name="_Toc104193007"/>
      <w:bookmarkStart w:id="5319" w:name="_Toc133336393"/>
      <w:bookmarkStart w:id="5320" w:name="_Toc143984894"/>
      <w:bookmarkStart w:id="5321" w:name="_Toc144147671"/>
      <w:bookmarkStart w:id="5322" w:name="_Toc153885475"/>
      <w:bookmarkStart w:id="5323" w:name="_Toc177547622"/>
      <w:bookmarkStart w:id="5324" w:name="_Toc200703006"/>
      <w:r w:rsidRPr="00F11966">
        <w:t>5.8.4.2</w:t>
      </w:r>
      <w:r w:rsidRPr="00F11966">
        <w:tab/>
        <w:t>Type: QoSFlowUsageReport</w:t>
      </w:r>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325" w:name="_Toc24925932"/>
      <w:bookmarkStart w:id="5326" w:name="_Toc24926110"/>
      <w:bookmarkStart w:id="5327" w:name="_Toc24926286"/>
      <w:bookmarkStart w:id="5328" w:name="_Toc33964146"/>
      <w:bookmarkStart w:id="5329" w:name="_Toc33980913"/>
      <w:bookmarkStart w:id="5330" w:name="_Toc36462714"/>
      <w:bookmarkStart w:id="5331" w:name="_Toc36462910"/>
      <w:bookmarkStart w:id="5332" w:name="_Toc43026182"/>
      <w:bookmarkStart w:id="5333" w:name="_Toc49763716"/>
      <w:bookmarkStart w:id="5334" w:name="_Toc56754417"/>
      <w:bookmarkStart w:id="5335" w:name="_Toc88743204"/>
      <w:bookmarkStart w:id="5336" w:name="_Toc101254116"/>
      <w:bookmarkStart w:id="5337" w:name="_Toc101254555"/>
      <w:bookmarkStart w:id="5338" w:name="_Toc104112267"/>
      <w:bookmarkStart w:id="5339" w:name="_Toc104192444"/>
      <w:bookmarkStart w:id="5340" w:name="_Toc104193008"/>
      <w:bookmarkStart w:id="5341" w:name="_Toc133336394"/>
      <w:bookmarkStart w:id="5342" w:name="_Toc143984895"/>
      <w:bookmarkStart w:id="5343" w:name="_Toc144147672"/>
      <w:bookmarkStart w:id="5344" w:name="_Toc153885476"/>
      <w:bookmarkStart w:id="5345" w:name="_Toc177547623"/>
      <w:bookmarkStart w:id="5346" w:name="_Toc200703007"/>
      <w:r w:rsidRPr="00F11966">
        <w:t>5.8.4.3</w:t>
      </w:r>
      <w:r w:rsidRPr="00F11966">
        <w:tab/>
        <w:t>Type: SecondaryRatUsageInfo</w:t>
      </w:r>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347" w:name="_Toc24925933"/>
      <w:bookmarkStart w:id="5348" w:name="_Toc24926111"/>
      <w:bookmarkStart w:id="5349" w:name="_Toc24926287"/>
      <w:bookmarkStart w:id="5350" w:name="_Toc33964147"/>
      <w:bookmarkStart w:id="5351" w:name="_Toc33980914"/>
      <w:bookmarkStart w:id="5352" w:name="_Toc36462715"/>
      <w:bookmarkStart w:id="5353" w:name="_Toc36462911"/>
      <w:bookmarkStart w:id="5354" w:name="_Toc43026183"/>
      <w:bookmarkStart w:id="5355" w:name="_Toc49763717"/>
      <w:bookmarkStart w:id="5356" w:name="_Toc56754418"/>
      <w:bookmarkStart w:id="5357" w:name="_Toc88743205"/>
      <w:bookmarkStart w:id="5358" w:name="_Toc101254117"/>
      <w:bookmarkStart w:id="5359" w:name="_Toc101254556"/>
      <w:bookmarkStart w:id="5360" w:name="_Toc104112268"/>
      <w:bookmarkStart w:id="5361" w:name="_Toc104192445"/>
      <w:bookmarkStart w:id="5362" w:name="_Toc104193009"/>
      <w:bookmarkStart w:id="5363" w:name="_Toc133336395"/>
      <w:bookmarkStart w:id="5364" w:name="_Toc143984896"/>
      <w:bookmarkStart w:id="5365" w:name="_Toc144147673"/>
      <w:bookmarkStart w:id="5366" w:name="_Toc153885477"/>
      <w:bookmarkStart w:id="5367" w:name="_Toc177547624"/>
      <w:bookmarkStart w:id="5368" w:name="_Toc200703008"/>
      <w:r w:rsidRPr="00F11966">
        <w:t>5.8.4.4</w:t>
      </w:r>
      <w:r w:rsidRPr="00F11966">
        <w:tab/>
        <w:t>Type: VolumeTimedReport</w:t>
      </w:r>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369" w:name="_Toc88743206"/>
      <w:bookmarkStart w:id="5370" w:name="_Toc101254118"/>
      <w:bookmarkStart w:id="5371" w:name="_Toc101254557"/>
      <w:bookmarkStart w:id="5372" w:name="_Toc104112269"/>
      <w:bookmarkStart w:id="5373" w:name="_Toc104192446"/>
      <w:bookmarkStart w:id="5374" w:name="_Toc104193010"/>
      <w:bookmarkStart w:id="5375" w:name="_Toc133336396"/>
      <w:bookmarkStart w:id="5376" w:name="_Toc143984897"/>
      <w:bookmarkStart w:id="5377" w:name="_Toc144147674"/>
      <w:bookmarkStart w:id="5378" w:name="_Toc153885478"/>
      <w:bookmarkStart w:id="5379" w:name="_Toc177547625"/>
      <w:bookmarkStart w:id="5380" w:name="_Toc200703009"/>
      <w:bookmarkStart w:id="5381" w:name="_Toc24937542"/>
      <w:bookmarkStart w:id="5382" w:name="_Toc33962357"/>
      <w:bookmarkStart w:id="5383" w:name="_Toc42883119"/>
      <w:bookmarkStart w:id="5384" w:name="_Toc49732987"/>
      <w:bookmarkStart w:id="5385" w:name="_Toc56690608"/>
      <w:bookmarkStart w:id="5386" w:name="_Toc74948771"/>
      <w:bookmarkStart w:id="5387" w:name="_Toc25073758"/>
      <w:bookmarkStart w:id="5388" w:name="_Toc34062923"/>
      <w:bookmarkStart w:id="5389" w:name="_Toc43119891"/>
      <w:bookmarkStart w:id="5390" w:name="_Toc49767943"/>
      <w:bookmarkStart w:id="5391" w:name="_Toc56434116"/>
      <w:bookmarkStart w:id="5392" w:name="_Toc74941563"/>
      <w:r w:rsidRPr="00F11966">
        <w:t>5.</w:t>
      </w:r>
      <w:r>
        <w:t>9</w:t>
      </w:r>
      <w:r w:rsidRPr="00F11966">
        <w:tab/>
        <w:t xml:space="preserve">Data Types related to </w:t>
      </w:r>
      <w:r>
        <w:t>MBS</w:t>
      </w:r>
      <w:bookmarkEnd w:id="5369"/>
      <w:bookmarkEnd w:id="5370"/>
      <w:bookmarkEnd w:id="5371"/>
      <w:bookmarkEnd w:id="5372"/>
      <w:bookmarkEnd w:id="5373"/>
      <w:bookmarkEnd w:id="5374"/>
      <w:bookmarkEnd w:id="5375"/>
      <w:bookmarkEnd w:id="5376"/>
      <w:bookmarkEnd w:id="5377"/>
      <w:bookmarkEnd w:id="5378"/>
      <w:bookmarkEnd w:id="5379"/>
      <w:bookmarkEnd w:id="5380"/>
    </w:p>
    <w:p w14:paraId="7087EDCD" w14:textId="77777777" w:rsidR="00A6395C" w:rsidRPr="00F11966" w:rsidRDefault="00A6395C" w:rsidP="00D362EB">
      <w:pPr>
        <w:pStyle w:val="Heading3"/>
      </w:pPr>
      <w:bookmarkStart w:id="5393" w:name="_Toc88743207"/>
      <w:bookmarkStart w:id="5394" w:name="_Toc101254119"/>
      <w:bookmarkStart w:id="5395" w:name="_Toc101254558"/>
      <w:bookmarkStart w:id="5396" w:name="_Toc104112270"/>
      <w:bookmarkStart w:id="5397" w:name="_Toc104192447"/>
      <w:bookmarkStart w:id="5398" w:name="_Toc104193011"/>
      <w:bookmarkStart w:id="5399" w:name="_Toc133336397"/>
      <w:bookmarkStart w:id="5400" w:name="_Toc143984898"/>
      <w:bookmarkStart w:id="5401" w:name="_Toc144147675"/>
      <w:bookmarkStart w:id="5402" w:name="_Toc153885479"/>
      <w:bookmarkStart w:id="5403" w:name="_Toc177547626"/>
      <w:bookmarkStart w:id="5404" w:name="_Toc200703010"/>
      <w:r w:rsidRPr="00F11966">
        <w:t>5.</w:t>
      </w:r>
      <w:r>
        <w:t>9</w:t>
      </w:r>
      <w:r w:rsidRPr="00F11966">
        <w:t>.1</w:t>
      </w:r>
      <w:r w:rsidRPr="00F11966">
        <w:tab/>
        <w:t>Introduction</w:t>
      </w:r>
      <w:bookmarkEnd w:id="5393"/>
      <w:bookmarkEnd w:id="5394"/>
      <w:bookmarkEnd w:id="5395"/>
      <w:bookmarkEnd w:id="5396"/>
      <w:bookmarkEnd w:id="5397"/>
      <w:bookmarkEnd w:id="5398"/>
      <w:bookmarkEnd w:id="5399"/>
      <w:bookmarkEnd w:id="5400"/>
      <w:bookmarkEnd w:id="5401"/>
      <w:bookmarkEnd w:id="5402"/>
      <w:bookmarkEnd w:id="5403"/>
      <w:bookmarkEnd w:id="5404"/>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405" w:name="_Toc88743208"/>
      <w:bookmarkStart w:id="5406" w:name="_Toc101254120"/>
      <w:bookmarkStart w:id="5407" w:name="_Toc101254559"/>
      <w:bookmarkStart w:id="5408" w:name="_Toc104112271"/>
      <w:bookmarkStart w:id="5409" w:name="_Toc104192448"/>
      <w:bookmarkStart w:id="5410" w:name="_Toc104193012"/>
      <w:bookmarkStart w:id="5411" w:name="_Toc133336398"/>
      <w:bookmarkStart w:id="5412" w:name="_Toc143984899"/>
      <w:bookmarkStart w:id="5413" w:name="_Toc144147676"/>
      <w:bookmarkStart w:id="5414" w:name="_Toc153885480"/>
      <w:bookmarkStart w:id="5415" w:name="_Toc177547627"/>
      <w:bookmarkStart w:id="5416" w:name="_Toc200703011"/>
      <w:r w:rsidRPr="00F11966">
        <w:t>5.</w:t>
      </w:r>
      <w:r>
        <w:t>9</w:t>
      </w:r>
      <w:r w:rsidRPr="00F11966">
        <w:t>.2</w:t>
      </w:r>
      <w:r w:rsidRPr="00F11966">
        <w:tab/>
        <w:t>Simple Data Types</w:t>
      </w:r>
      <w:bookmarkEnd w:id="5405"/>
      <w:bookmarkEnd w:id="5406"/>
      <w:bookmarkEnd w:id="5407"/>
      <w:bookmarkEnd w:id="5408"/>
      <w:bookmarkEnd w:id="5409"/>
      <w:bookmarkEnd w:id="5410"/>
      <w:bookmarkEnd w:id="5411"/>
      <w:bookmarkEnd w:id="5412"/>
      <w:bookmarkEnd w:id="5413"/>
      <w:bookmarkEnd w:id="5414"/>
      <w:bookmarkEnd w:id="5415"/>
      <w:bookmarkEnd w:id="5416"/>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417" w:name="_Toc88743209"/>
      <w:bookmarkStart w:id="5418" w:name="_Toc101254121"/>
      <w:bookmarkStart w:id="5419" w:name="_Toc101254560"/>
      <w:bookmarkStart w:id="5420" w:name="_Toc104112272"/>
      <w:bookmarkStart w:id="5421" w:name="_Toc104192449"/>
      <w:bookmarkStart w:id="5422" w:name="_Toc104193013"/>
      <w:bookmarkStart w:id="5423" w:name="_Toc133336399"/>
      <w:bookmarkStart w:id="5424" w:name="_Toc143984900"/>
      <w:bookmarkStart w:id="5425" w:name="_Toc144147677"/>
      <w:bookmarkStart w:id="5426" w:name="_Toc153885481"/>
      <w:bookmarkStart w:id="5427" w:name="_Toc177547628"/>
      <w:bookmarkStart w:id="5428" w:name="_Toc200703012"/>
      <w:r w:rsidRPr="00F11966">
        <w:t>5.</w:t>
      </w:r>
      <w:r>
        <w:t>9</w:t>
      </w:r>
      <w:r w:rsidRPr="00F11966">
        <w:t>.3</w:t>
      </w:r>
      <w:r w:rsidRPr="00F11966">
        <w:tab/>
        <w:t>Enumerations</w:t>
      </w:r>
      <w:bookmarkEnd w:id="5417"/>
      <w:bookmarkEnd w:id="5418"/>
      <w:bookmarkEnd w:id="5419"/>
      <w:bookmarkEnd w:id="5420"/>
      <w:bookmarkEnd w:id="5421"/>
      <w:bookmarkEnd w:id="5422"/>
      <w:bookmarkEnd w:id="5423"/>
      <w:bookmarkEnd w:id="5424"/>
      <w:bookmarkEnd w:id="5425"/>
      <w:bookmarkEnd w:id="5426"/>
      <w:bookmarkEnd w:id="5427"/>
      <w:bookmarkEnd w:id="5428"/>
    </w:p>
    <w:p w14:paraId="461AE751" w14:textId="77777777" w:rsidR="00BC4506" w:rsidRPr="00BC662F" w:rsidRDefault="00BC4506" w:rsidP="00D362EB">
      <w:pPr>
        <w:pStyle w:val="Heading4"/>
      </w:pPr>
      <w:bookmarkStart w:id="5429" w:name="_Toc88743210"/>
      <w:bookmarkStart w:id="5430" w:name="_Toc101254122"/>
      <w:bookmarkStart w:id="5431" w:name="_Toc101254561"/>
      <w:bookmarkStart w:id="5432" w:name="_Toc104112273"/>
      <w:bookmarkStart w:id="5433" w:name="_Toc104192450"/>
      <w:bookmarkStart w:id="5434" w:name="_Toc104193014"/>
      <w:bookmarkStart w:id="5435" w:name="_Toc133336400"/>
      <w:bookmarkStart w:id="5436" w:name="_Toc143984901"/>
      <w:bookmarkStart w:id="5437" w:name="_Toc144147678"/>
      <w:bookmarkStart w:id="5438" w:name="_Toc153885482"/>
      <w:bookmarkStart w:id="5439" w:name="_Toc177547629"/>
      <w:bookmarkStart w:id="5440" w:name="_Toc200703013"/>
      <w:r>
        <w:t>5.9.3.1</w:t>
      </w:r>
      <w:r w:rsidRPr="00BC662F">
        <w:tab/>
        <w:t xml:space="preserve">Enumeration: </w:t>
      </w:r>
      <w:r>
        <w:t>MbsServiceType</w:t>
      </w:r>
      <w:bookmarkEnd w:id="5429"/>
      <w:bookmarkEnd w:id="5430"/>
      <w:bookmarkEnd w:id="5431"/>
      <w:bookmarkEnd w:id="5432"/>
      <w:bookmarkEnd w:id="5433"/>
      <w:bookmarkEnd w:id="5434"/>
      <w:bookmarkEnd w:id="5435"/>
      <w:bookmarkEnd w:id="5436"/>
      <w:bookmarkEnd w:id="5437"/>
      <w:bookmarkEnd w:id="5438"/>
      <w:bookmarkEnd w:id="5439"/>
      <w:bookmarkEnd w:id="5440"/>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441" w:name="_Toc88743211"/>
      <w:bookmarkStart w:id="5442" w:name="_Toc101254123"/>
      <w:bookmarkStart w:id="5443" w:name="_Toc101254562"/>
      <w:bookmarkStart w:id="5444" w:name="_Toc104112274"/>
      <w:bookmarkStart w:id="5445" w:name="_Toc104192451"/>
      <w:bookmarkStart w:id="5446" w:name="_Toc104193015"/>
      <w:bookmarkStart w:id="5447" w:name="_Toc133336401"/>
      <w:bookmarkStart w:id="5448" w:name="_Toc143984902"/>
      <w:bookmarkStart w:id="5449" w:name="_Toc144147679"/>
      <w:bookmarkStart w:id="5450" w:name="_Toc153885483"/>
      <w:bookmarkStart w:id="5451" w:name="_Toc177547630"/>
      <w:bookmarkStart w:id="5452" w:name="_Toc200703014"/>
      <w:r>
        <w:t>5.9.3.</w:t>
      </w:r>
      <w:r w:rsidR="009F327B">
        <w:t>2</w:t>
      </w:r>
      <w:r w:rsidRPr="00BC662F">
        <w:tab/>
        <w:t xml:space="preserve">Enumeration: </w:t>
      </w:r>
      <w:r>
        <w:t>MbsSessionActivityStatus</w:t>
      </w:r>
      <w:bookmarkEnd w:id="5441"/>
      <w:bookmarkEnd w:id="5442"/>
      <w:bookmarkEnd w:id="5443"/>
      <w:bookmarkEnd w:id="5444"/>
      <w:bookmarkEnd w:id="5445"/>
      <w:bookmarkEnd w:id="5446"/>
      <w:bookmarkEnd w:id="5447"/>
      <w:bookmarkEnd w:id="5448"/>
      <w:bookmarkEnd w:id="5449"/>
      <w:bookmarkEnd w:id="5450"/>
      <w:bookmarkEnd w:id="5451"/>
      <w:bookmarkEnd w:id="5452"/>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453" w:name="_Toc101254124"/>
      <w:bookmarkStart w:id="5454" w:name="_Toc101254563"/>
      <w:bookmarkStart w:id="5455" w:name="_Toc104112275"/>
      <w:bookmarkStart w:id="5456" w:name="_Toc104192452"/>
      <w:bookmarkStart w:id="5457" w:name="_Toc104193016"/>
      <w:bookmarkStart w:id="5458" w:name="_Toc133336402"/>
      <w:bookmarkStart w:id="5459" w:name="_Toc143984903"/>
      <w:bookmarkStart w:id="5460" w:name="_Toc144147680"/>
      <w:bookmarkStart w:id="5461" w:name="_Toc153885484"/>
      <w:bookmarkStart w:id="5462" w:name="_Toc177547631"/>
      <w:bookmarkStart w:id="5463" w:name="_Toc200703015"/>
      <w:r>
        <w:t>5.9.3.3</w:t>
      </w:r>
      <w:r>
        <w:tab/>
      </w:r>
      <w:r w:rsidRPr="00052626">
        <w:t>Enumeration</w:t>
      </w:r>
      <w:r>
        <w:t>: MbsSessionEventType</w:t>
      </w:r>
      <w:bookmarkEnd w:id="5453"/>
      <w:bookmarkEnd w:id="5454"/>
      <w:bookmarkEnd w:id="5455"/>
      <w:bookmarkEnd w:id="5456"/>
      <w:bookmarkEnd w:id="5457"/>
      <w:bookmarkEnd w:id="5458"/>
      <w:bookmarkEnd w:id="5459"/>
      <w:bookmarkEnd w:id="5460"/>
      <w:bookmarkEnd w:id="5461"/>
      <w:bookmarkEnd w:id="5462"/>
      <w:bookmarkEnd w:id="5463"/>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464" w:name="_Toc101254125"/>
      <w:bookmarkStart w:id="5465" w:name="_Toc101254564"/>
      <w:bookmarkStart w:id="5466" w:name="_Toc104112276"/>
      <w:bookmarkStart w:id="5467" w:name="_Toc104192453"/>
      <w:bookmarkStart w:id="5468" w:name="_Toc104193017"/>
      <w:bookmarkStart w:id="5469" w:name="_Toc133336403"/>
      <w:bookmarkStart w:id="5470" w:name="_Toc143984904"/>
      <w:bookmarkStart w:id="5471" w:name="_Toc144147681"/>
      <w:bookmarkStart w:id="5472" w:name="_Toc153885485"/>
      <w:bookmarkStart w:id="5473" w:name="_Toc177547632"/>
      <w:bookmarkStart w:id="5474" w:name="_Toc200703016"/>
      <w:r>
        <w:t>5.9.3.4</w:t>
      </w:r>
      <w:r>
        <w:tab/>
      </w:r>
      <w:r w:rsidRPr="00052626">
        <w:t>Enumeration</w:t>
      </w:r>
      <w:r>
        <w:t>: BroadcastDeliveryStatus</w:t>
      </w:r>
      <w:bookmarkEnd w:id="5464"/>
      <w:bookmarkEnd w:id="5465"/>
      <w:bookmarkEnd w:id="5466"/>
      <w:bookmarkEnd w:id="5467"/>
      <w:bookmarkEnd w:id="5468"/>
      <w:bookmarkEnd w:id="5469"/>
      <w:bookmarkEnd w:id="5470"/>
      <w:bookmarkEnd w:id="5471"/>
      <w:bookmarkEnd w:id="5472"/>
      <w:bookmarkEnd w:id="5473"/>
      <w:bookmarkEnd w:id="5474"/>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475" w:name="_Toc177547633"/>
      <w:bookmarkStart w:id="5476" w:name="_Toc200703017"/>
      <w:r>
        <w:t>5.9.3.</w:t>
      </w:r>
      <w:r w:rsidRPr="003665D8">
        <w:t>5</w:t>
      </w:r>
      <w:r w:rsidRPr="00BC662F">
        <w:tab/>
        <w:t xml:space="preserve">Enumeration: </w:t>
      </w:r>
      <w:r>
        <w:t>NrRedCapUeInfo</w:t>
      </w:r>
      <w:bookmarkEnd w:id="5475"/>
      <w:bookmarkEnd w:id="5476"/>
    </w:p>
    <w:p w14:paraId="24FD8EC5" w14:textId="658993E5" w:rsidR="007139AB" w:rsidRPr="003F278C" w:rsidRDefault="007139AB" w:rsidP="007139AB">
      <w:r w:rsidRPr="00384E92">
        <w:t xml:space="preserve">The enumeration </w:t>
      </w:r>
      <w:r>
        <w:t>NrRedCapUeInfo</w:t>
      </w:r>
      <w:r w:rsidRPr="00384E92">
        <w:t xml:space="preserve"> </w:t>
      </w:r>
      <w:r>
        <w:t xml:space="preserve">indicates </w:t>
      </w:r>
      <w:r w:rsidR="00432487">
        <w:t>NR RedCap Information of</w:t>
      </w:r>
      <w:r w:rsidRPr="003F278C">
        <w:t xml:space="preserve"> the broadcast MBS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1D6A803E"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432487">
              <w:t>NR (e)</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69FBA7FB"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9D6BB8">
              <w:t xml:space="preserve">by </w:t>
            </w:r>
            <w:r w:rsidR="00432487">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22A6FABC"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432487">
              <w:t xml:space="preserve">, i.e. </w:t>
            </w:r>
            <w:r w:rsidR="00432487" w:rsidRPr="00A44F86">
              <w:rPr>
                <w:rFonts w:hint="eastAsia"/>
                <w:lang w:eastAsia="zh-CN"/>
              </w:rPr>
              <w:t xml:space="preserve">UEs that are neither </w:t>
            </w:r>
            <w:r w:rsidR="00432487" w:rsidRPr="00A44F86">
              <w:rPr>
                <w:lang w:eastAsia="zh-CN"/>
              </w:rPr>
              <w:t xml:space="preserve">NR </w:t>
            </w:r>
            <w:r w:rsidR="00432487" w:rsidRPr="00A44F86">
              <w:rPr>
                <w:rFonts w:hint="eastAsia"/>
                <w:lang w:eastAsia="zh-CN"/>
              </w:rPr>
              <w:t xml:space="preserve">RedCap UEs nor </w:t>
            </w:r>
            <w:r w:rsidR="00432487" w:rsidRPr="00A44F86">
              <w:rPr>
                <w:lang w:eastAsia="zh-CN"/>
              </w:rPr>
              <w:t xml:space="preserve">NR </w:t>
            </w:r>
            <w:r w:rsidR="00432487"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477" w:name="_Toc88743212"/>
      <w:bookmarkStart w:id="5478" w:name="_Toc101254126"/>
      <w:bookmarkStart w:id="5479" w:name="_Toc101254565"/>
      <w:bookmarkStart w:id="5480" w:name="_Toc104112277"/>
      <w:bookmarkStart w:id="5481" w:name="_Toc104192454"/>
      <w:bookmarkStart w:id="5482" w:name="_Toc104193018"/>
      <w:bookmarkStart w:id="5483" w:name="_Toc133336404"/>
      <w:bookmarkStart w:id="5484" w:name="_Toc143984905"/>
      <w:bookmarkStart w:id="5485" w:name="_Toc144147682"/>
      <w:bookmarkStart w:id="5486" w:name="_Toc153885486"/>
      <w:bookmarkStart w:id="5487" w:name="_Toc177547634"/>
      <w:bookmarkStart w:id="5488" w:name="_Toc200703018"/>
      <w:r w:rsidRPr="00F11966">
        <w:t>5.</w:t>
      </w:r>
      <w:r>
        <w:t>9</w:t>
      </w:r>
      <w:r w:rsidRPr="00F11966">
        <w:t>.4</w:t>
      </w:r>
      <w:r w:rsidRPr="00F11966">
        <w:tab/>
        <w:t>Structured Data Types</w:t>
      </w:r>
      <w:bookmarkEnd w:id="5477"/>
      <w:bookmarkEnd w:id="5478"/>
      <w:bookmarkEnd w:id="5479"/>
      <w:bookmarkEnd w:id="5480"/>
      <w:bookmarkEnd w:id="5481"/>
      <w:bookmarkEnd w:id="5482"/>
      <w:bookmarkEnd w:id="5483"/>
      <w:bookmarkEnd w:id="5484"/>
      <w:bookmarkEnd w:id="5485"/>
      <w:bookmarkEnd w:id="5486"/>
      <w:bookmarkEnd w:id="5487"/>
      <w:bookmarkEnd w:id="5488"/>
    </w:p>
    <w:p w14:paraId="049CDEEF" w14:textId="77777777" w:rsidR="00A6395C" w:rsidRPr="00F11966" w:rsidRDefault="00A6395C" w:rsidP="00D362EB">
      <w:pPr>
        <w:pStyle w:val="Heading4"/>
      </w:pPr>
      <w:bookmarkStart w:id="5489" w:name="_Toc88743213"/>
      <w:bookmarkStart w:id="5490" w:name="_Toc101254127"/>
      <w:bookmarkStart w:id="5491" w:name="_Toc101254566"/>
      <w:bookmarkStart w:id="5492" w:name="_Toc104112278"/>
      <w:bookmarkStart w:id="5493" w:name="_Toc104192455"/>
      <w:bookmarkStart w:id="5494" w:name="_Toc104193019"/>
      <w:bookmarkStart w:id="5495" w:name="_Toc133336405"/>
      <w:bookmarkStart w:id="5496" w:name="_Toc143984906"/>
      <w:bookmarkStart w:id="5497" w:name="_Toc144147683"/>
      <w:bookmarkStart w:id="5498" w:name="_Toc153885487"/>
      <w:bookmarkStart w:id="5499" w:name="_Toc177547635"/>
      <w:bookmarkStart w:id="5500" w:name="_Toc200703019"/>
      <w:r w:rsidRPr="00F11966">
        <w:t>5.</w:t>
      </w:r>
      <w:r>
        <w:t>9</w:t>
      </w:r>
      <w:r w:rsidRPr="00F11966">
        <w:t>.4.</w:t>
      </w:r>
      <w:r>
        <w:t>1</w:t>
      </w:r>
      <w:r w:rsidRPr="00F11966">
        <w:tab/>
        <w:t xml:space="preserve">Type: </w:t>
      </w:r>
      <w:r>
        <w:t>MbsSessionId</w:t>
      </w:r>
      <w:bookmarkEnd w:id="5489"/>
      <w:bookmarkEnd w:id="5490"/>
      <w:bookmarkEnd w:id="5491"/>
      <w:bookmarkEnd w:id="5492"/>
      <w:bookmarkEnd w:id="5493"/>
      <w:bookmarkEnd w:id="5494"/>
      <w:bookmarkEnd w:id="5495"/>
      <w:bookmarkEnd w:id="5496"/>
      <w:bookmarkEnd w:id="5497"/>
      <w:bookmarkEnd w:id="5498"/>
      <w:bookmarkEnd w:id="5499"/>
      <w:bookmarkEnd w:id="5500"/>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501" w:name="_Toc88743214"/>
      <w:bookmarkStart w:id="5502" w:name="_Toc101254128"/>
      <w:bookmarkStart w:id="5503" w:name="_Toc101254567"/>
      <w:bookmarkStart w:id="5504" w:name="_Toc104112279"/>
      <w:bookmarkStart w:id="5505" w:name="_Toc104192456"/>
      <w:bookmarkStart w:id="5506" w:name="_Toc104193020"/>
      <w:bookmarkStart w:id="5507" w:name="_Toc133336406"/>
      <w:bookmarkStart w:id="5508" w:name="_Toc143984907"/>
      <w:bookmarkStart w:id="5509" w:name="_Toc144147684"/>
      <w:bookmarkStart w:id="5510" w:name="_Toc153885488"/>
      <w:bookmarkStart w:id="5511" w:name="_Toc177547636"/>
      <w:bookmarkStart w:id="5512" w:name="_Toc200703020"/>
      <w:r w:rsidRPr="00F11966">
        <w:t>5.</w:t>
      </w:r>
      <w:r w:rsidR="009F327B">
        <w:t>9</w:t>
      </w:r>
      <w:r w:rsidRPr="00F11966">
        <w:t>.4.</w:t>
      </w:r>
      <w:r>
        <w:t>2</w:t>
      </w:r>
      <w:r w:rsidRPr="00F11966">
        <w:tab/>
        <w:t xml:space="preserve">Type: </w:t>
      </w:r>
      <w:r>
        <w:t>Tmgi</w:t>
      </w:r>
      <w:bookmarkEnd w:id="5501"/>
      <w:bookmarkEnd w:id="5502"/>
      <w:bookmarkEnd w:id="5503"/>
      <w:bookmarkEnd w:id="5504"/>
      <w:bookmarkEnd w:id="5505"/>
      <w:bookmarkEnd w:id="5506"/>
      <w:bookmarkEnd w:id="5507"/>
      <w:bookmarkEnd w:id="5508"/>
      <w:bookmarkEnd w:id="5509"/>
      <w:bookmarkEnd w:id="5510"/>
      <w:bookmarkEnd w:id="5511"/>
      <w:bookmarkEnd w:id="5512"/>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513" w:name="_Toc88743215"/>
      <w:bookmarkStart w:id="5514" w:name="_Toc101254129"/>
      <w:bookmarkStart w:id="5515" w:name="_Toc101254568"/>
      <w:bookmarkStart w:id="5516" w:name="_Toc104112280"/>
      <w:bookmarkStart w:id="5517" w:name="_Toc104192457"/>
      <w:bookmarkStart w:id="5518" w:name="_Toc104193021"/>
      <w:bookmarkStart w:id="5519" w:name="_Toc133336407"/>
      <w:bookmarkStart w:id="5520" w:name="_Toc143984908"/>
      <w:bookmarkStart w:id="5521" w:name="_Toc144147685"/>
      <w:bookmarkStart w:id="5522" w:name="_Toc153885489"/>
      <w:bookmarkStart w:id="5523" w:name="_Toc177547637"/>
      <w:bookmarkStart w:id="5524" w:name="_Toc200703021"/>
      <w:r w:rsidRPr="00F11966">
        <w:t>5.</w:t>
      </w:r>
      <w:r>
        <w:t>9</w:t>
      </w:r>
      <w:r w:rsidRPr="00F11966">
        <w:t>.4.</w:t>
      </w:r>
      <w:r>
        <w:t>3</w:t>
      </w:r>
      <w:r w:rsidRPr="00F11966">
        <w:tab/>
        <w:t xml:space="preserve">Type: </w:t>
      </w:r>
      <w:r>
        <w:t>Ssm</w:t>
      </w:r>
      <w:bookmarkEnd w:id="5513"/>
      <w:bookmarkEnd w:id="5514"/>
      <w:bookmarkEnd w:id="5515"/>
      <w:bookmarkEnd w:id="5516"/>
      <w:bookmarkEnd w:id="5517"/>
      <w:bookmarkEnd w:id="5518"/>
      <w:bookmarkEnd w:id="5519"/>
      <w:bookmarkEnd w:id="5520"/>
      <w:bookmarkEnd w:id="5521"/>
      <w:bookmarkEnd w:id="5522"/>
      <w:bookmarkEnd w:id="5523"/>
      <w:bookmarkEnd w:id="5524"/>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525" w:name="_Toc88743216"/>
      <w:bookmarkStart w:id="5526" w:name="_Toc101254130"/>
      <w:bookmarkStart w:id="5527" w:name="_Toc101254569"/>
      <w:bookmarkStart w:id="5528" w:name="_Toc104112281"/>
      <w:bookmarkStart w:id="5529" w:name="_Toc104192458"/>
      <w:bookmarkStart w:id="5530" w:name="_Toc104193022"/>
      <w:bookmarkStart w:id="5531" w:name="_Toc133336408"/>
      <w:bookmarkStart w:id="5532" w:name="_Toc143984909"/>
      <w:bookmarkStart w:id="5533" w:name="_Toc144147686"/>
      <w:bookmarkStart w:id="5534" w:name="_Toc153885490"/>
      <w:bookmarkStart w:id="5535" w:name="_Toc177547638"/>
      <w:bookmarkStart w:id="5536" w:name="_Toc200703022"/>
      <w:r w:rsidRPr="00F11966">
        <w:t>5.</w:t>
      </w:r>
      <w:r>
        <w:t>9</w:t>
      </w:r>
      <w:r w:rsidRPr="00F11966">
        <w:t>.4.</w:t>
      </w:r>
      <w:r>
        <w:t>4</w:t>
      </w:r>
      <w:r w:rsidRPr="00F11966">
        <w:tab/>
        <w:t xml:space="preserve">Type: </w:t>
      </w:r>
      <w:r>
        <w:t>MbsServiceArea</w:t>
      </w:r>
      <w:bookmarkEnd w:id="5525"/>
      <w:bookmarkEnd w:id="5526"/>
      <w:bookmarkEnd w:id="5527"/>
      <w:bookmarkEnd w:id="5528"/>
      <w:bookmarkEnd w:id="5529"/>
      <w:bookmarkEnd w:id="5530"/>
      <w:bookmarkEnd w:id="5531"/>
      <w:bookmarkEnd w:id="5532"/>
      <w:bookmarkEnd w:id="5533"/>
      <w:bookmarkEnd w:id="5534"/>
      <w:bookmarkEnd w:id="5535"/>
      <w:bookmarkEnd w:id="5536"/>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5381"/>
      <w:bookmarkEnd w:id="5382"/>
      <w:bookmarkEnd w:id="5383"/>
      <w:bookmarkEnd w:id="5384"/>
      <w:bookmarkEnd w:id="5385"/>
      <w:bookmarkEnd w:id="5386"/>
      <w:bookmarkEnd w:id="5387"/>
      <w:bookmarkEnd w:id="5388"/>
      <w:bookmarkEnd w:id="5389"/>
      <w:bookmarkEnd w:id="5390"/>
      <w:bookmarkEnd w:id="5391"/>
      <w:bookmarkEnd w:id="5392"/>
    </w:tbl>
    <w:p w14:paraId="677DC313" w14:textId="77777777" w:rsidR="00E92CBF" w:rsidRDefault="00E92CBF" w:rsidP="00E92CBF"/>
    <w:p w14:paraId="5EB19F05" w14:textId="77777777" w:rsidR="00EA453B" w:rsidRPr="00F11966" w:rsidRDefault="00EA453B" w:rsidP="00D362EB">
      <w:pPr>
        <w:pStyle w:val="Heading4"/>
      </w:pPr>
      <w:bookmarkStart w:id="5537" w:name="_Toc88743217"/>
      <w:bookmarkStart w:id="5538" w:name="_Toc101254131"/>
      <w:bookmarkStart w:id="5539" w:name="_Toc101254570"/>
      <w:bookmarkStart w:id="5540" w:name="_Toc104112282"/>
      <w:bookmarkStart w:id="5541" w:name="_Toc104192459"/>
      <w:bookmarkStart w:id="5542" w:name="_Toc104193023"/>
      <w:bookmarkStart w:id="5543" w:name="_Toc133336409"/>
      <w:bookmarkStart w:id="5544" w:name="_Toc143984910"/>
      <w:bookmarkStart w:id="5545" w:name="_Toc144147687"/>
      <w:bookmarkStart w:id="5546" w:name="_Toc153885491"/>
      <w:bookmarkStart w:id="5547" w:name="_Toc177547639"/>
      <w:bookmarkStart w:id="5548" w:name="_Toc200703023"/>
      <w:r w:rsidRPr="00F11966">
        <w:t>5.</w:t>
      </w:r>
      <w:r>
        <w:t>9</w:t>
      </w:r>
      <w:r w:rsidRPr="00F11966">
        <w:t>.4.</w:t>
      </w:r>
      <w:r>
        <w:t>5</w:t>
      </w:r>
      <w:r w:rsidRPr="00F11966">
        <w:tab/>
        <w:t xml:space="preserve">Type: </w:t>
      </w:r>
      <w:r>
        <w:t>NcgiTai</w:t>
      </w:r>
      <w:bookmarkEnd w:id="5537"/>
      <w:bookmarkEnd w:id="5538"/>
      <w:bookmarkEnd w:id="5539"/>
      <w:bookmarkEnd w:id="5540"/>
      <w:bookmarkEnd w:id="5541"/>
      <w:bookmarkEnd w:id="5542"/>
      <w:bookmarkEnd w:id="5543"/>
      <w:bookmarkEnd w:id="5544"/>
      <w:bookmarkEnd w:id="5545"/>
      <w:bookmarkEnd w:id="5546"/>
      <w:bookmarkEnd w:id="5547"/>
      <w:bookmarkEnd w:id="5548"/>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549" w:name="_Toc88743218"/>
      <w:bookmarkStart w:id="5550" w:name="_Toc101254132"/>
      <w:bookmarkStart w:id="5551" w:name="_Toc101254571"/>
      <w:bookmarkStart w:id="5552" w:name="_Toc104112283"/>
      <w:bookmarkStart w:id="5553" w:name="_Toc104192460"/>
      <w:bookmarkStart w:id="5554" w:name="_Toc104193024"/>
      <w:bookmarkStart w:id="5555" w:name="_Toc133336410"/>
      <w:bookmarkStart w:id="5556" w:name="_Toc143984911"/>
      <w:bookmarkStart w:id="5557" w:name="_Toc144147688"/>
      <w:bookmarkStart w:id="5558" w:name="_Toc153885492"/>
      <w:bookmarkStart w:id="5559" w:name="_Toc177547640"/>
      <w:bookmarkStart w:id="5560" w:name="_Toc200703024"/>
      <w:r w:rsidRPr="00F11966">
        <w:t>5.</w:t>
      </w:r>
      <w:r>
        <w:t>9</w:t>
      </w:r>
      <w:r w:rsidRPr="00F11966">
        <w:t>.4.</w:t>
      </w:r>
      <w:r>
        <w:t>6</w:t>
      </w:r>
      <w:r w:rsidRPr="00F11966">
        <w:tab/>
        <w:t xml:space="preserve">Type: </w:t>
      </w:r>
      <w:r>
        <w:t>MbsSession</w:t>
      </w:r>
      <w:bookmarkEnd w:id="5549"/>
      <w:bookmarkEnd w:id="5550"/>
      <w:bookmarkEnd w:id="5551"/>
      <w:bookmarkEnd w:id="5552"/>
      <w:bookmarkEnd w:id="5553"/>
      <w:bookmarkEnd w:id="5554"/>
      <w:bookmarkEnd w:id="5555"/>
      <w:bookmarkEnd w:id="5556"/>
      <w:bookmarkEnd w:id="5557"/>
      <w:bookmarkEnd w:id="5558"/>
      <w:bookmarkEnd w:id="5559"/>
      <w:bookmarkEnd w:id="5560"/>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561"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561"/>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562"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562"/>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563" w:name="_PERM_MCCTEMPBM_CRPT84370122___2"/>
            <w:r>
              <w:rPr>
                <w:rFonts w:ascii="Arial" w:hAnsi="Arial" w:cs="Arial"/>
                <w:sz w:val="18"/>
                <w:szCs w:val="18"/>
                <w:lang w:eastAsia="zh-CN"/>
              </w:rPr>
              <w:t>- true: any UE may join the MBS session</w:t>
            </w:r>
          </w:p>
          <w:bookmarkEnd w:id="5563"/>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4C65ECEC" w:rsidR="007139AB" w:rsidRDefault="007139AB" w:rsidP="007139AB">
            <w:pPr>
              <w:pStyle w:val="TAL"/>
              <w:rPr>
                <w:rFonts w:cs="Arial"/>
                <w:szCs w:val="18"/>
              </w:rPr>
            </w:pPr>
            <w:r>
              <w:t xml:space="preserve">Indicates </w:t>
            </w:r>
            <w:r w:rsidRPr="003F278C">
              <w:t>whether the broadcast MBS session is intended</w:t>
            </w:r>
            <w:r w:rsidR="00432487" w:rsidRPr="0073289B">
              <w:t xml:space="preserve"> only for NR (e)RedCap UEs, only for UEs that are neither NR RedCap UEs nor NR eRedCap UEs</w:t>
            </w:r>
            <w:r w:rsidR="00432487">
              <w:t xml:space="preserve">, </w:t>
            </w:r>
            <w:r w:rsidR="00432487" w:rsidRPr="0073289B">
              <w:t>or for any kind of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564" w:name="_Toc101254133"/>
      <w:bookmarkStart w:id="5565" w:name="_Toc101254572"/>
      <w:bookmarkStart w:id="5566" w:name="_Toc104112284"/>
      <w:bookmarkStart w:id="5567" w:name="_Toc104192461"/>
      <w:bookmarkStart w:id="5568" w:name="_Toc104193025"/>
      <w:bookmarkStart w:id="5569" w:name="_Toc133336411"/>
      <w:bookmarkStart w:id="5570" w:name="_Toc143984912"/>
      <w:bookmarkStart w:id="5571" w:name="_Toc144147689"/>
      <w:bookmarkStart w:id="5572" w:name="_Toc153885493"/>
      <w:bookmarkStart w:id="5573" w:name="_Toc177547641"/>
      <w:bookmarkStart w:id="5574" w:name="_Toc200703025"/>
      <w:r>
        <w:t>5.9.4.7</w:t>
      </w:r>
      <w:r>
        <w:tab/>
        <w:t>Type: MbsSessionSubscription</w:t>
      </w:r>
      <w:bookmarkEnd w:id="5564"/>
      <w:bookmarkEnd w:id="5565"/>
      <w:bookmarkEnd w:id="5566"/>
      <w:bookmarkEnd w:id="5567"/>
      <w:bookmarkEnd w:id="5568"/>
      <w:bookmarkEnd w:id="5569"/>
      <w:bookmarkEnd w:id="5570"/>
      <w:bookmarkEnd w:id="5571"/>
      <w:bookmarkEnd w:id="5572"/>
      <w:bookmarkEnd w:id="5573"/>
      <w:bookmarkEnd w:id="5574"/>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575" w:name="_Toc101254134"/>
      <w:bookmarkStart w:id="5576" w:name="_Toc101254573"/>
      <w:bookmarkStart w:id="5577" w:name="_Toc104112285"/>
      <w:bookmarkStart w:id="5578" w:name="_Toc104192462"/>
      <w:bookmarkStart w:id="5579" w:name="_Toc104193026"/>
      <w:bookmarkStart w:id="5580" w:name="_Toc133336412"/>
      <w:bookmarkStart w:id="5581" w:name="_Toc143984913"/>
      <w:bookmarkStart w:id="5582" w:name="_Toc144147690"/>
      <w:bookmarkStart w:id="5583" w:name="_Toc153885494"/>
      <w:bookmarkStart w:id="5584" w:name="_Toc177547642"/>
      <w:bookmarkStart w:id="5585" w:name="_Toc200703026"/>
      <w:r>
        <w:t>5.9.4.8</w:t>
      </w:r>
      <w:r>
        <w:tab/>
        <w:t>Type: MbsSessionEventReportList</w:t>
      </w:r>
      <w:bookmarkEnd w:id="5575"/>
      <w:bookmarkEnd w:id="5576"/>
      <w:bookmarkEnd w:id="5577"/>
      <w:bookmarkEnd w:id="5578"/>
      <w:bookmarkEnd w:id="5579"/>
      <w:bookmarkEnd w:id="5580"/>
      <w:bookmarkEnd w:id="5581"/>
      <w:bookmarkEnd w:id="5582"/>
      <w:bookmarkEnd w:id="5583"/>
      <w:bookmarkEnd w:id="5584"/>
      <w:bookmarkEnd w:id="5585"/>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586" w:name="_Toc101254135"/>
      <w:bookmarkStart w:id="5587" w:name="_Toc101254574"/>
      <w:bookmarkStart w:id="5588" w:name="_Toc104112286"/>
      <w:bookmarkStart w:id="5589" w:name="_Toc104192463"/>
      <w:bookmarkStart w:id="5590" w:name="_Toc104193027"/>
      <w:bookmarkStart w:id="5591" w:name="_Toc133336413"/>
      <w:bookmarkStart w:id="5592" w:name="_Toc143984914"/>
      <w:bookmarkStart w:id="5593" w:name="_Toc144147691"/>
      <w:bookmarkStart w:id="5594" w:name="_Toc153885495"/>
      <w:bookmarkStart w:id="5595" w:name="_Toc177547643"/>
      <w:bookmarkStart w:id="5596" w:name="_Toc200703027"/>
      <w:r>
        <w:t>5.9.4.9</w:t>
      </w:r>
      <w:r>
        <w:tab/>
        <w:t>Type: MbsSessionEvent</w:t>
      </w:r>
      <w:bookmarkEnd w:id="5586"/>
      <w:bookmarkEnd w:id="5587"/>
      <w:bookmarkEnd w:id="5588"/>
      <w:bookmarkEnd w:id="5589"/>
      <w:bookmarkEnd w:id="5590"/>
      <w:bookmarkEnd w:id="5591"/>
      <w:bookmarkEnd w:id="5592"/>
      <w:bookmarkEnd w:id="5593"/>
      <w:bookmarkEnd w:id="5594"/>
      <w:bookmarkEnd w:id="5595"/>
      <w:bookmarkEnd w:id="5596"/>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597" w:name="_Toc101254136"/>
      <w:bookmarkStart w:id="5598" w:name="_Toc101254575"/>
      <w:bookmarkStart w:id="5599" w:name="_Toc104112287"/>
      <w:bookmarkStart w:id="5600" w:name="_Toc104192464"/>
      <w:bookmarkStart w:id="5601" w:name="_Toc104193028"/>
      <w:bookmarkStart w:id="5602" w:name="_Toc133336414"/>
      <w:bookmarkStart w:id="5603" w:name="_Toc143984915"/>
      <w:bookmarkStart w:id="5604" w:name="_Toc144147692"/>
      <w:bookmarkStart w:id="5605" w:name="_Toc153885496"/>
      <w:bookmarkStart w:id="5606" w:name="_Toc177547644"/>
      <w:bookmarkStart w:id="5607" w:name="_Toc200703028"/>
      <w:r>
        <w:t>5.9.4.10</w:t>
      </w:r>
      <w:r>
        <w:tab/>
        <w:t>Type: MbsSessionEventReport</w:t>
      </w:r>
      <w:bookmarkEnd w:id="5597"/>
      <w:bookmarkEnd w:id="5598"/>
      <w:bookmarkEnd w:id="5599"/>
      <w:bookmarkEnd w:id="5600"/>
      <w:bookmarkEnd w:id="5601"/>
      <w:bookmarkEnd w:id="5602"/>
      <w:bookmarkEnd w:id="5603"/>
      <w:bookmarkEnd w:id="5604"/>
      <w:bookmarkEnd w:id="5605"/>
      <w:bookmarkEnd w:id="5606"/>
      <w:bookmarkEnd w:id="5607"/>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608" w:name="_Toc101254137"/>
      <w:bookmarkStart w:id="5609" w:name="_Toc101254576"/>
      <w:bookmarkStart w:id="5610" w:name="_Toc104112288"/>
      <w:bookmarkStart w:id="5611" w:name="_Toc104192465"/>
      <w:bookmarkStart w:id="5612" w:name="_Toc104193029"/>
      <w:bookmarkStart w:id="5613" w:name="_Toc133336415"/>
      <w:bookmarkStart w:id="5614" w:name="_Toc143984916"/>
      <w:bookmarkStart w:id="5615" w:name="_Toc144147693"/>
      <w:bookmarkStart w:id="5616" w:name="_Toc153885497"/>
      <w:bookmarkStart w:id="5617" w:name="_Toc177547645"/>
      <w:bookmarkStart w:id="5618" w:name="_Toc200703029"/>
      <w:r w:rsidRPr="00F11966">
        <w:t>5.</w:t>
      </w:r>
      <w:r>
        <w:t>9</w:t>
      </w:r>
      <w:r w:rsidRPr="00F11966">
        <w:t>.4.</w:t>
      </w:r>
      <w:r>
        <w:t>11</w:t>
      </w:r>
      <w:r w:rsidRPr="00F11966">
        <w:tab/>
        <w:t xml:space="preserve">Type: </w:t>
      </w:r>
      <w:r>
        <w:t>ExternalMbsServiceArea</w:t>
      </w:r>
      <w:bookmarkEnd w:id="5608"/>
      <w:bookmarkEnd w:id="5609"/>
      <w:bookmarkEnd w:id="5610"/>
      <w:bookmarkEnd w:id="5611"/>
      <w:bookmarkEnd w:id="5612"/>
      <w:bookmarkEnd w:id="5613"/>
      <w:bookmarkEnd w:id="5614"/>
      <w:bookmarkEnd w:id="5615"/>
      <w:bookmarkEnd w:id="5616"/>
      <w:bookmarkEnd w:id="5617"/>
      <w:bookmarkEnd w:id="5618"/>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619" w:name="_Toc101254580"/>
      <w:bookmarkStart w:id="5620" w:name="_Toc104112292"/>
      <w:bookmarkStart w:id="5621" w:name="_Toc104192466"/>
      <w:bookmarkStart w:id="5622" w:name="_Toc104193030"/>
      <w:bookmarkStart w:id="5623" w:name="_Toc133336416"/>
      <w:bookmarkStart w:id="5624" w:name="_Toc143984917"/>
      <w:bookmarkStart w:id="5625" w:name="_Toc144147694"/>
      <w:bookmarkStart w:id="5626" w:name="_Toc153885498"/>
      <w:bookmarkStart w:id="5627" w:name="_Toc177547646"/>
      <w:bookmarkStart w:id="5628" w:name="_Toc200703030"/>
      <w:r w:rsidRPr="00B9255A">
        <w:t>5.9.4.</w:t>
      </w:r>
      <w:r>
        <w:t>1</w:t>
      </w:r>
      <w:r w:rsidR="00D855F9">
        <w:t>2</w:t>
      </w:r>
      <w:r w:rsidRPr="00B9255A">
        <w:tab/>
        <w:t>Type: MbsSe</w:t>
      </w:r>
      <w:r>
        <w:t>curityContext</w:t>
      </w:r>
      <w:bookmarkEnd w:id="5619"/>
      <w:bookmarkEnd w:id="5620"/>
      <w:bookmarkEnd w:id="5621"/>
      <w:bookmarkEnd w:id="5622"/>
      <w:bookmarkEnd w:id="5623"/>
      <w:bookmarkEnd w:id="5624"/>
      <w:bookmarkEnd w:id="5625"/>
      <w:bookmarkEnd w:id="5626"/>
      <w:bookmarkEnd w:id="5627"/>
      <w:bookmarkEnd w:id="5628"/>
    </w:p>
    <w:p w14:paraId="00642AAC" w14:textId="48FE68B4" w:rsidR="0075592C" w:rsidRPr="00B9255A" w:rsidRDefault="0075592C" w:rsidP="0075592C">
      <w:pPr>
        <w:keepNext/>
        <w:keepLines/>
        <w:spacing w:before="60"/>
        <w:jc w:val="center"/>
        <w:rPr>
          <w:rFonts w:ascii="Arial" w:hAnsi="Arial"/>
          <w:b/>
        </w:rPr>
      </w:pPr>
      <w:bookmarkStart w:id="5629"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29"/>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630" w:name="_Toc101254581"/>
      <w:bookmarkStart w:id="5631" w:name="_Toc104112293"/>
      <w:bookmarkStart w:id="5632" w:name="_Toc104192467"/>
      <w:bookmarkStart w:id="5633" w:name="_Toc104193031"/>
      <w:bookmarkStart w:id="5634" w:name="_Toc133336417"/>
      <w:bookmarkStart w:id="5635" w:name="_Toc143984918"/>
      <w:bookmarkStart w:id="5636" w:name="_Toc144147695"/>
      <w:bookmarkStart w:id="5637" w:name="_Toc153885499"/>
      <w:bookmarkStart w:id="5638" w:name="_Toc177547647"/>
      <w:bookmarkStart w:id="5639" w:name="_Toc200703031"/>
      <w:r w:rsidRPr="00B9255A">
        <w:t>5.9.4.</w:t>
      </w:r>
      <w:r>
        <w:t>1</w:t>
      </w:r>
      <w:r w:rsidR="00D855F9">
        <w:t>3</w:t>
      </w:r>
      <w:r w:rsidRPr="00B9255A">
        <w:tab/>
        <w:t>Type: Mbs</w:t>
      </w:r>
      <w:r>
        <w:t>KeyInfo</w:t>
      </w:r>
      <w:bookmarkEnd w:id="5630"/>
      <w:bookmarkEnd w:id="5631"/>
      <w:bookmarkEnd w:id="5632"/>
      <w:bookmarkEnd w:id="5633"/>
      <w:bookmarkEnd w:id="5634"/>
      <w:bookmarkEnd w:id="5635"/>
      <w:bookmarkEnd w:id="5636"/>
      <w:bookmarkEnd w:id="5637"/>
      <w:bookmarkEnd w:id="5638"/>
      <w:bookmarkEnd w:id="5639"/>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5640"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640"/>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641" w:name="_Toc101254141"/>
      <w:bookmarkStart w:id="5642" w:name="_Toc101254582"/>
      <w:bookmarkStart w:id="5643" w:name="_Toc104112294"/>
      <w:bookmarkStart w:id="5644" w:name="_Toc104192468"/>
      <w:bookmarkStart w:id="5645" w:name="_Toc104193032"/>
      <w:bookmarkStart w:id="5646" w:name="_Toc133336418"/>
      <w:bookmarkStart w:id="5647" w:name="_Toc143984919"/>
      <w:bookmarkStart w:id="5648" w:name="_Toc144147696"/>
      <w:bookmarkStart w:id="5649" w:name="_Toc153885500"/>
      <w:bookmarkStart w:id="5650" w:name="_Toc177547648"/>
      <w:bookmarkStart w:id="5651" w:name="_Toc200703032"/>
      <w:r>
        <w:t>5.9.4.1</w:t>
      </w:r>
      <w:r w:rsidR="00D855F9">
        <w:t>4</w:t>
      </w:r>
      <w:r>
        <w:tab/>
        <w:t>Type: IngressTunAddrInfo</w:t>
      </w:r>
      <w:bookmarkEnd w:id="5641"/>
      <w:bookmarkEnd w:id="5642"/>
      <w:bookmarkEnd w:id="5643"/>
      <w:bookmarkEnd w:id="5644"/>
      <w:bookmarkEnd w:id="5645"/>
      <w:bookmarkEnd w:id="5646"/>
      <w:bookmarkEnd w:id="5647"/>
      <w:bookmarkEnd w:id="5648"/>
      <w:bookmarkEnd w:id="5649"/>
      <w:bookmarkEnd w:id="5650"/>
      <w:bookmarkEnd w:id="5651"/>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652" w:name="_Toc97025568"/>
      <w:bookmarkStart w:id="5653" w:name="_Toc101254142"/>
      <w:bookmarkStart w:id="5654" w:name="_Toc101254583"/>
      <w:bookmarkStart w:id="5655" w:name="_Toc104112295"/>
      <w:bookmarkStart w:id="5656" w:name="_Toc104192469"/>
      <w:bookmarkStart w:id="5657" w:name="_Toc104193033"/>
      <w:bookmarkStart w:id="5658" w:name="_Toc133336419"/>
      <w:bookmarkStart w:id="5659" w:name="_Toc143984920"/>
      <w:bookmarkStart w:id="5660" w:name="_Toc144147697"/>
      <w:bookmarkStart w:id="5661" w:name="_Toc153885501"/>
      <w:bookmarkStart w:id="5662" w:name="_Toc177547649"/>
      <w:bookmarkStart w:id="5663" w:name="_Toc200703033"/>
      <w:r w:rsidRPr="00F11966">
        <w:t>5.</w:t>
      </w:r>
      <w:r>
        <w:t>9</w:t>
      </w:r>
      <w:r w:rsidRPr="00F11966">
        <w:t>.4.</w:t>
      </w:r>
      <w:r>
        <w:t>1</w:t>
      </w:r>
      <w:r w:rsidR="00D855F9">
        <w:t>5</w:t>
      </w:r>
      <w:r w:rsidRPr="00F11966">
        <w:tab/>
        <w:t xml:space="preserve">Type: </w:t>
      </w:r>
      <w:r>
        <w:t>MbsServiceArea</w:t>
      </w:r>
      <w:bookmarkEnd w:id="5652"/>
      <w:r>
        <w:t>Info</w:t>
      </w:r>
      <w:bookmarkEnd w:id="5653"/>
      <w:bookmarkEnd w:id="5654"/>
      <w:bookmarkEnd w:id="5655"/>
      <w:bookmarkEnd w:id="5656"/>
      <w:bookmarkEnd w:id="5657"/>
      <w:bookmarkEnd w:id="5658"/>
      <w:bookmarkEnd w:id="5659"/>
      <w:bookmarkEnd w:id="5660"/>
      <w:bookmarkEnd w:id="5661"/>
      <w:bookmarkEnd w:id="5662"/>
      <w:bookmarkEnd w:id="5663"/>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664" w:name="_Toc133336420"/>
      <w:bookmarkStart w:id="5665" w:name="_Toc143984921"/>
      <w:bookmarkStart w:id="5666" w:name="_Toc144147698"/>
      <w:bookmarkStart w:id="5667" w:name="_Toc153885502"/>
      <w:bookmarkStart w:id="5668" w:name="_Toc177547650"/>
      <w:bookmarkStart w:id="5669" w:name="_Toc200703034"/>
      <w:r w:rsidRPr="00F11966">
        <w:t>5.</w:t>
      </w:r>
      <w:r>
        <w:t>9</w:t>
      </w:r>
      <w:r w:rsidRPr="00F11966">
        <w:t>.4.</w:t>
      </w:r>
      <w:r w:rsidRPr="0079055A">
        <w:t>16</w:t>
      </w:r>
      <w:r w:rsidRPr="00F11966">
        <w:tab/>
        <w:t xml:space="preserve">Type: </w:t>
      </w:r>
      <w:r>
        <w:t>MbsServiceInfo</w:t>
      </w:r>
      <w:bookmarkEnd w:id="5664"/>
      <w:bookmarkEnd w:id="5665"/>
      <w:bookmarkEnd w:id="5666"/>
      <w:bookmarkEnd w:id="5667"/>
      <w:bookmarkEnd w:id="5668"/>
      <w:bookmarkEnd w:id="5669"/>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2BA0DCD2" w:rsidR="00C60DAA" w:rsidRDefault="00C60DAA" w:rsidP="00C60DAA">
            <w:pPr>
              <w:pStyle w:val="TAL"/>
              <w:rPr>
                <w:rFonts w:cs="Arial"/>
                <w:szCs w:val="18"/>
              </w:rPr>
            </w:pPr>
            <w:r>
              <w:rPr>
                <w:rFonts w:cs="Arial"/>
                <w:szCs w:val="18"/>
              </w:rPr>
              <w:t xml:space="preserve">The key of the map is the </w:t>
            </w:r>
            <w:r>
              <w:t>"</w:t>
            </w:r>
            <w:r w:rsidR="004F7FB7">
              <w:t xml:space="preserve"> 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670" w:name="_Toc133336421"/>
      <w:bookmarkStart w:id="5671" w:name="_Toc143984922"/>
      <w:bookmarkStart w:id="5672" w:name="_Toc144147699"/>
      <w:bookmarkStart w:id="5673" w:name="_Toc153885503"/>
      <w:bookmarkStart w:id="5674" w:name="_Toc177547651"/>
      <w:bookmarkStart w:id="5675" w:name="_Toc200703035"/>
      <w:r w:rsidRPr="00F11966">
        <w:t>5.</w:t>
      </w:r>
      <w:r>
        <w:t>9</w:t>
      </w:r>
      <w:r w:rsidRPr="00F11966">
        <w:t>.4.</w:t>
      </w:r>
      <w:r w:rsidRPr="0079055A">
        <w:t>17</w:t>
      </w:r>
      <w:r w:rsidRPr="00F11966">
        <w:tab/>
        <w:t xml:space="preserve">Type: </w:t>
      </w:r>
      <w:r>
        <w:t>MbsMediaComp</w:t>
      </w:r>
      <w:bookmarkEnd w:id="5670"/>
      <w:bookmarkEnd w:id="5671"/>
      <w:bookmarkEnd w:id="5672"/>
      <w:bookmarkEnd w:id="5673"/>
      <w:bookmarkEnd w:id="5674"/>
      <w:bookmarkEnd w:id="5675"/>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676" w:name="_Toc133336422"/>
      <w:bookmarkStart w:id="5677" w:name="_Toc143984923"/>
      <w:bookmarkStart w:id="5678" w:name="_Toc144147700"/>
      <w:bookmarkStart w:id="5679" w:name="_Toc153885504"/>
      <w:bookmarkStart w:id="5680" w:name="_Toc177547652"/>
      <w:bookmarkStart w:id="5681" w:name="_Toc200703036"/>
      <w:r w:rsidRPr="00F11966">
        <w:t>5.</w:t>
      </w:r>
      <w:r>
        <w:t>9</w:t>
      </w:r>
      <w:r w:rsidRPr="00F11966">
        <w:t>.4.</w:t>
      </w:r>
      <w:r w:rsidRPr="0079055A">
        <w:t>18</w:t>
      </w:r>
      <w:r w:rsidRPr="00F11966">
        <w:tab/>
        <w:t xml:space="preserve">Type: </w:t>
      </w:r>
      <w:r>
        <w:t>MbsMediaCompRm</w:t>
      </w:r>
      <w:bookmarkEnd w:id="5676"/>
      <w:bookmarkEnd w:id="5677"/>
      <w:bookmarkEnd w:id="5678"/>
      <w:bookmarkEnd w:id="5679"/>
      <w:bookmarkEnd w:id="5680"/>
      <w:bookmarkEnd w:id="5681"/>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5682" w:name="_Toc133336423"/>
      <w:bookmarkStart w:id="5683" w:name="_Toc143984924"/>
      <w:bookmarkStart w:id="5684" w:name="_Toc144147701"/>
      <w:bookmarkStart w:id="5685" w:name="_Toc153885505"/>
      <w:bookmarkStart w:id="5686" w:name="_Toc177547653"/>
      <w:bookmarkStart w:id="5687" w:name="_Toc200703037"/>
      <w:r w:rsidRPr="00F11966">
        <w:t>5.</w:t>
      </w:r>
      <w:r>
        <w:t>9</w:t>
      </w:r>
      <w:r w:rsidRPr="00F11966">
        <w:t>.4.</w:t>
      </w:r>
      <w:r w:rsidRPr="0079055A">
        <w:t>19</w:t>
      </w:r>
      <w:r w:rsidRPr="00F11966">
        <w:tab/>
        <w:t xml:space="preserve">Type: </w:t>
      </w:r>
      <w:r>
        <w:t>MbsQoSReq</w:t>
      </w:r>
      <w:bookmarkEnd w:id="5682"/>
      <w:bookmarkEnd w:id="5683"/>
      <w:bookmarkEnd w:id="5684"/>
      <w:bookmarkEnd w:id="5685"/>
      <w:bookmarkEnd w:id="5686"/>
      <w:bookmarkEnd w:id="5687"/>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688" w:name="_Toc133336424"/>
      <w:bookmarkStart w:id="5689" w:name="_Toc143984925"/>
      <w:bookmarkStart w:id="5690" w:name="_Toc144147702"/>
      <w:bookmarkStart w:id="5691" w:name="_Toc153885506"/>
      <w:bookmarkStart w:id="5692" w:name="_Toc177547654"/>
      <w:bookmarkStart w:id="5693" w:name="_Toc200703038"/>
      <w:r w:rsidRPr="00F11966">
        <w:t>5.</w:t>
      </w:r>
      <w:r>
        <w:t>9</w:t>
      </w:r>
      <w:r w:rsidRPr="00F11966">
        <w:t>.4.</w:t>
      </w:r>
      <w:r w:rsidRPr="0079055A">
        <w:t>20</w:t>
      </w:r>
      <w:r w:rsidRPr="00F11966">
        <w:tab/>
        <w:t xml:space="preserve">Type: </w:t>
      </w:r>
      <w:r>
        <w:t>MbsMediaInfo</w:t>
      </w:r>
      <w:bookmarkEnd w:id="5688"/>
      <w:bookmarkEnd w:id="5689"/>
      <w:bookmarkEnd w:id="5690"/>
      <w:bookmarkEnd w:id="5691"/>
      <w:bookmarkEnd w:id="5692"/>
      <w:bookmarkEnd w:id="5693"/>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694" w:name="_Toc85877131"/>
      <w:bookmarkStart w:id="5695" w:name="_Toc88681586"/>
      <w:bookmarkStart w:id="5696" w:name="_Toc89678273"/>
      <w:bookmarkStart w:id="5697" w:name="_Toc98501364"/>
      <w:bookmarkStart w:id="5698" w:name="_Toc106634653"/>
      <w:bookmarkStart w:id="5699" w:name="_Toc114825432"/>
      <w:bookmarkStart w:id="5700" w:name="_Toc122089462"/>
      <w:bookmarkStart w:id="5701" w:name="_Toc133336425"/>
      <w:bookmarkStart w:id="5702" w:name="_Toc143984926"/>
      <w:bookmarkStart w:id="5703" w:name="_Toc144147703"/>
      <w:bookmarkStart w:id="5704" w:name="_Toc153885507"/>
      <w:bookmarkStart w:id="5705" w:name="_Toc177547655"/>
      <w:bookmarkStart w:id="5706" w:name="_Toc200703039"/>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694"/>
      <w:bookmarkEnd w:id="5695"/>
      <w:bookmarkEnd w:id="5696"/>
      <w:bookmarkEnd w:id="5697"/>
      <w:bookmarkEnd w:id="5698"/>
      <w:bookmarkEnd w:id="5699"/>
      <w:bookmarkEnd w:id="5700"/>
      <w:bookmarkEnd w:id="5701"/>
      <w:bookmarkEnd w:id="5702"/>
      <w:bookmarkEnd w:id="5703"/>
      <w:bookmarkEnd w:id="5704"/>
      <w:bookmarkEnd w:id="5705"/>
      <w:bookmarkEnd w:id="5706"/>
    </w:p>
    <w:p w14:paraId="2B4D9046" w14:textId="2EABC9F1" w:rsidR="0092133F" w:rsidRPr="00052626" w:rsidRDefault="0092133F" w:rsidP="0092133F">
      <w:pPr>
        <w:pStyle w:val="Heading5"/>
      </w:pPr>
      <w:bookmarkStart w:id="5707" w:name="_Toc133336426"/>
      <w:bookmarkStart w:id="5708" w:name="_Toc143984927"/>
      <w:bookmarkStart w:id="5709" w:name="_Toc144147704"/>
      <w:bookmarkStart w:id="5710" w:name="_Toc153885508"/>
      <w:bookmarkStart w:id="5711" w:name="_Toc177547656"/>
      <w:bookmarkStart w:id="5712" w:name="_Toc200703040"/>
      <w:r>
        <w:t>5</w:t>
      </w:r>
      <w:r w:rsidRPr="00052626">
        <w:t>.</w:t>
      </w:r>
      <w:r>
        <w:t>9</w:t>
      </w:r>
      <w:r w:rsidRPr="00052626">
        <w:t>.</w:t>
      </w:r>
      <w:r>
        <w:t>4</w:t>
      </w:r>
      <w:r w:rsidRPr="00052626">
        <w:t>.</w:t>
      </w:r>
      <w:r>
        <w:t>21</w:t>
      </w:r>
      <w:r w:rsidRPr="00052626">
        <w:t>.</w:t>
      </w:r>
      <w:r>
        <w:t>1</w:t>
      </w:r>
      <w:r w:rsidRPr="00052626">
        <w:tab/>
        <w:t xml:space="preserve">Type: </w:t>
      </w:r>
      <w:r>
        <w:t>AssociatedSessionId</w:t>
      </w:r>
      <w:bookmarkEnd w:id="5707"/>
      <w:bookmarkEnd w:id="5708"/>
      <w:bookmarkEnd w:id="5709"/>
      <w:bookmarkEnd w:id="5710"/>
      <w:bookmarkEnd w:id="5711"/>
      <w:bookmarkEnd w:id="5712"/>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713" w:name="_Toc143984928"/>
      <w:bookmarkStart w:id="5714" w:name="_Toc144147705"/>
      <w:bookmarkStart w:id="5715" w:name="_Toc153885509"/>
      <w:bookmarkStart w:id="5716" w:name="_Toc177547657"/>
      <w:bookmarkStart w:id="5717" w:name="_Toc200703041"/>
      <w:r w:rsidRPr="00516443">
        <w:t>5.</w:t>
      </w:r>
      <w:r w:rsidRPr="00496DB9">
        <w:t>10</w:t>
      </w:r>
      <w:r w:rsidRPr="00F11966">
        <w:tab/>
        <w:t xml:space="preserve">Data Types related to </w:t>
      </w:r>
      <w:r>
        <w:t>Time Synchronization</w:t>
      </w:r>
      <w:bookmarkEnd w:id="5713"/>
      <w:bookmarkEnd w:id="5714"/>
      <w:bookmarkEnd w:id="5715"/>
      <w:bookmarkEnd w:id="5716"/>
      <w:bookmarkEnd w:id="5717"/>
    </w:p>
    <w:p w14:paraId="7B26CA90" w14:textId="1EF200F0" w:rsidR="00516443" w:rsidRPr="00F11966" w:rsidRDefault="00516443" w:rsidP="00516443">
      <w:pPr>
        <w:pStyle w:val="Heading3"/>
      </w:pPr>
      <w:bookmarkStart w:id="5718" w:name="_Toc143984929"/>
      <w:bookmarkStart w:id="5719" w:name="_Toc144147706"/>
      <w:bookmarkStart w:id="5720" w:name="_Toc153885510"/>
      <w:bookmarkStart w:id="5721" w:name="_Toc177547658"/>
      <w:bookmarkStart w:id="5722" w:name="_Toc200703042"/>
      <w:r w:rsidRPr="00F11966">
        <w:t>5.</w:t>
      </w:r>
      <w:r w:rsidRPr="00496DB9">
        <w:t>10</w:t>
      </w:r>
      <w:r w:rsidRPr="00F11966">
        <w:t>.1</w:t>
      </w:r>
      <w:r w:rsidRPr="00F11966">
        <w:tab/>
        <w:t>Introduction</w:t>
      </w:r>
      <w:bookmarkEnd w:id="5718"/>
      <w:bookmarkEnd w:id="5719"/>
      <w:bookmarkEnd w:id="5720"/>
      <w:bookmarkEnd w:id="5721"/>
      <w:bookmarkEnd w:id="5722"/>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723" w:name="_Toc143984930"/>
      <w:bookmarkStart w:id="5724" w:name="_Toc144147707"/>
      <w:bookmarkStart w:id="5725" w:name="_Toc153885511"/>
      <w:bookmarkStart w:id="5726" w:name="_Toc177547659"/>
      <w:bookmarkStart w:id="5727" w:name="_Toc200703043"/>
      <w:r w:rsidRPr="00F11966">
        <w:t>5.</w:t>
      </w:r>
      <w:r w:rsidRPr="00496DB9">
        <w:t>10</w:t>
      </w:r>
      <w:r w:rsidRPr="00516443">
        <w:t>.2</w:t>
      </w:r>
      <w:r w:rsidRPr="00516443">
        <w:tab/>
        <w:t>Simple Data Types</w:t>
      </w:r>
      <w:bookmarkEnd w:id="5723"/>
      <w:bookmarkEnd w:id="5724"/>
      <w:bookmarkEnd w:id="5725"/>
      <w:bookmarkEnd w:id="5726"/>
      <w:bookmarkEnd w:id="5727"/>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728" w:name="_Toc143984931"/>
      <w:bookmarkStart w:id="5729" w:name="_Toc144147708"/>
      <w:bookmarkStart w:id="5730" w:name="_Toc153885512"/>
      <w:bookmarkStart w:id="5731" w:name="_Toc177547660"/>
      <w:bookmarkStart w:id="5732" w:name="_Toc200703044"/>
      <w:r w:rsidRPr="00F11966">
        <w:t>5.</w:t>
      </w:r>
      <w:r w:rsidRPr="00496DB9">
        <w:t>10</w:t>
      </w:r>
      <w:r w:rsidRPr="00F11966">
        <w:t>.3</w:t>
      </w:r>
      <w:r w:rsidRPr="00F11966">
        <w:tab/>
        <w:t>Enumerations</w:t>
      </w:r>
      <w:bookmarkEnd w:id="5728"/>
      <w:bookmarkEnd w:id="5729"/>
      <w:bookmarkEnd w:id="5730"/>
      <w:bookmarkEnd w:id="5731"/>
      <w:bookmarkEnd w:id="5732"/>
    </w:p>
    <w:p w14:paraId="54295B2F" w14:textId="2BFA0667" w:rsidR="00516443" w:rsidRPr="00B06F7A" w:rsidRDefault="00516443" w:rsidP="00496DB9">
      <w:pPr>
        <w:pStyle w:val="Heading4"/>
        <w:rPr>
          <w:lang w:eastAsia="zh-CN"/>
        </w:rPr>
      </w:pPr>
      <w:bookmarkStart w:id="5733" w:name="_Toc143984932"/>
      <w:bookmarkStart w:id="5734" w:name="_Toc144147709"/>
      <w:bookmarkStart w:id="5735" w:name="_Toc153885513"/>
      <w:bookmarkStart w:id="5736" w:name="_Toc177547661"/>
      <w:bookmarkStart w:id="5737" w:name="_Toc200703045"/>
      <w:r>
        <w:t>5.</w:t>
      </w:r>
      <w:r w:rsidRPr="00496DB9">
        <w:t>10</w:t>
      </w:r>
      <w:r>
        <w:t>.3.1</w:t>
      </w:r>
      <w:r w:rsidRPr="00BC662F">
        <w:tab/>
      </w:r>
      <w:r w:rsidRPr="00B06F7A">
        <w:t xml:space="preserve">Enumeration: </w:t>
      </w:r>
      <w:r>
        <w:t>SynchronizationState</w:t>
      </w:r>
      <w:bookmarkEnd w:id="5733"/>
      <w:bookmarkEnd w:id="5734"/>
      <w:bookmarkEnd w:id="5735"/>
      <w:bookmarkEnd w:id="5736"/>
      <w:bookmarkEnd w:id="5737"/>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738" w:name="_Toc143984933"/>
      <w:bookmarkStart w:id="5739" w:name="_Toc144147710"/>
      <w:bookmarkStart w:id="5740" w:name="_Toc153885514"/>
      <w:bookmarkStart w:id="5741" w:name="_Toc177547662"/>
      <w:bookmarkStart w:id="5742" w:name="_Toc200703046"/>
      <w:r>
        <w:t>5.</w:t>
      </w:r>
      <w:r w:rsidRPr="00496DB9">
        <w:t>10</w:t>
      </w:r>
      <w:r>
        <w:t>.3.2</w:t>
      </w:r>
      <w:r w:rsidRPr="00BC662F">
        <w:tab/>
      </w:r>
      <w:r w:rsidRPr="00B06F7A">
        <w:t xml:space="preserve">Enumeration: </w:t>
      </w:r>
      <w:r>
        <w:t>TimeSource</w:t>
      </w:r>
      <w:bookmarkEnd w:id="5738"/>
      <w:bookmarkEnd w:id="5739"/>
      <w:bookmarkEnd w:id="5740"/>
      <w:bookmarkEnd w:id="5741"/>
      <w:bookmarkEnd w:id="5742"/>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743" w:name="_Toc143984934"/>
      <w:bookmarkStart w:id="5744" w:name="_Toc144147711"/>
      <w:bookmarkStart w:id="5745" w:name="_Toc153885515"/>
      <w:bookmarkStart w:id="5746" w:name="_Toc177547663"/>
      <w:bookmarkStart w:id="5747" w:name="_Toc200703047"/>
      <w:r>
        <w:t>5.</w:t>
      </w:r>
      <w:r w:rsidRPr="00496DB9">
        <w:t>10</w:t>
      </w:r>
      <w:r>
        <w:t>.3.3</w:t>
      </w:r>
      <w:r w:rsidRPr="00B06F7A">
        <w:tab/>
        <w:t xml:space="preserve">Enumeration: </w:t>
      </w:r>
      <w:r>
        <w:t>ClockQualityDetailLevel</w:t>
      </w:r>
      <w:bookmarkEnd w:id="5743"/>
      <w:bookmarkEnd w:id="5744"/>
      <w:bookmarkEnd w:id="5745"/>
      <w:bookmarkEnd w:id="5746"/>
      <w:bookmarkEnd w:id="5747"/>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5748" w:name="_Toc177547664"/>
      <w:bookmarkStart w:id="5749" w:name="_Toc200703048"/>
      <w:r>
        <w:t>5.10.3.</w:t>
      </w:r>
      <w:r w:rsidRPr="003423DA">
        <w:t>4</w:t>
      </w:r>
      <w:r>
        <w:tab/>
        <w:t>Enumeration: ClockQualityDetailLevelRm</w:t>
      </w:r>
      <w:bookmarkEnd w:id="5748"/>
      <w:bookmarkEnd w:id="5749"/>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5750" w:name="_Toc143984935"/>
      <w:bookmarkStart w:id="5751" w:name="_Toc144147712"/>
      <w:bookmarkStart w:id="5752" w:name="_Toc153885516"/>
      <w:bookmarkStart w:id="5753" w:name="_Toc177547665"/>
      <w:bookmarkStart w:id="5754" w:name="_Toc200703049"/>
      <w:r w:rsidRPr="00F11966">
        <w:t>5.</w:t>
      </w:r>
      <w:r w:rsidRPr="00496DB9">
        <w:t>10</w:t>
      </w:r>
      <w:r w:rsidRPr="00F11966">
        <w:t>.4</w:t>
      </w:r>
      <w:r w:rsidRPr="00F11966">
        <w:tab/>
        <w:t>Structured Data Types</w:t>
      </w:r>
      <w:bookmarkEnd w:id="5750"/>
      <w:bookmarkEnd w:id="5751"/>
      <w:bookmarkEnd w:id="5752"/>
      <w:bookmarkEnd w:id="5753"/>
      <w:bookmarkEnd w:id="5754"/>
    </w:p>
    <w:p w14:paraId="507D1D0B" w14:textId="69D2A1ED" w:rsidR="00516443" w:rsidRPr="00B06F7A" w:rsidRDefault="00516443" w:rsidP="00496DB9">
      <w:pPr>
        <w:pStyle w:val="Heading4"/>
      </w:pPr>
      <w:bookmarkStart w:id="5755" w:name="_Toc143984936"/>
      <w:bookmarkStart w:id="5756" w:name="_Toc144147713"/>
      <w:bookmarkStart w:id="5757" w:name="_Toc153885517"/>
      <w:bookmarkStart w:id="5758" w:name="_Toc177547666"/>
      <w:bookmarkStart w:id="5759" w:name="_Toc200703050"/>
      <w:r w:rsidRPr="00F11966">
        <w:t>5.</w:t>
      </w:r>
      <w:r w:rsidRPr="00496DB9">
        <w:t>10</w:t>
      </w:r>
      <w:r w:rsidRPr="00F11966">
        <w:t>.4.</w:t>
      </w:r>
      <w:r>
        <w:t>1</w:t>
      </w:r>
      <w:r w:rsidRPr="00F11966">
        <w:tab/>
        <w:t xml:space="preserve">Type: </w:t>
      </w:r>
      <w:r>
        <w:t>ClockQualityAcceptanceCriterion</w:t>
      </w:r>
      <w:bookmarkEnd w:id="5755"/>
      <w:bookmarkEnd w:id="5756"/>
      <w:bookmarkEnd w:id="5757"/>
      <w:bookmarkEnd w:id="5758"/>
      <w:bookmarkEnd w:id="5759"/>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5760" w:name="_Toc177547667"/>
      <w:bookmarkStart w:id="5761" w:name="_Toc200703051"/>
      <w:r>
        <w:t>5.10.4.</w:t>
      </w:r>
      <w:r w:rsidRPr="003423DA">
        <w:t>1</w:t>
      </w:r>
      <w:r w:rsidR="00720B54" w:rsidRPr="003423DA">
        <w:t>A</w:t>
      </w:r>
      <w:r>
        <w:tab/>
        <w:t>Type: ClockQualityAcceptanceCriterionRm</w:t>
      </w:r>
      <w:bookmarkEnd w:id="5760"/>
      <w:bookmarkEnd w:id="5761"/>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5762" w:name="_Toc143984937"/>
      <w:bookmarkStart w:id="5763" w:name="_Toc144147714"/>
      <w:bookmarkStart w:id="5764" w:name="_Toc153885518"/>
      <w:bookmarkStart w:id="5765" w:name="_Toc177547668"/>
      <w:bookmarkStart w:id="5766" w:name="_Toc200703052"/>
      <w:r w:rsidRPr="00F11966">
        <w:t>5.</w:t>
      </w:r>
      <w:r w:rsidRPr="00496DB9">
        <w:t>10</w:t>
      </w:r>
      <w:r w:rsidRPr="00516443">
        <w:t>.</w:t>
      </w:r>
      <w:r w:rsidRPr="00F11966">
        <w:t>4.</w:t>
      </w:r>
      <w:r>
        <w:t>2</w:t>
      </w:r>
      <w:r w:rsidRPr="00F11966">
        <w:tab/>
      </w:r>
      <w:r w:rsidRPr="00B06F7A">
        <w:t xml:space="preserve">Type: </w:t>
      </w:r>
      <w:r>
        <w:t>ClockQuality</w:t>
      </w:r>
      <w:bookmarkEnd w:id="5762"/>
      <w:bookmarkEnd w:id="5763"/>
      <w:bookmarkEnd w:id="5764"/>
      <w:bookmarkEnd w:id="5765"/>
      <w:bookmarkEnd w:id="5766"/>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5767" w:name="_Toc177547669"/>
      <w:bookmarkStart w:id="5768" w:name="_Toc200703053"/>
      <w:r>
        <w:t>5.10.4.</w:t>
      </w:r>
      <w:r w:rsidRPr="003423DA">
        <w:t>2</w:t>
      </w:r>
      <w:r w:rsidR="00720B54" w:rsidRPr="003423DA">
        <w:t>A</w:t>
      </w:r>
      <w:r>
        <w:tab/>
        <w:t>Type: ClockQualityRm</w:t>
      </w:r>
      <w:bookmarkEnd w:id="5767"/>
      <w:bookmarkEnd w:id="5768"/>
    </w:p>
    <w:p w14:paraId="5BD231CA" w14:textId="77777777" w:rsidR="00530277" w:rsidRDefault="00530277" w:rsidP="00530277">
      <w:r>
        <w:t>Describes the modifications to the "</w:t>
      </w:r>
      <w:r w:rsidRPr="00B972CA">
        <w:t xml:space="preserve"> </w:t>
      </w:r>
      <w:r>
        <w:t>ClockQuality" data type. This data type is defined in the same way as the "</w:t>
      </w:r>
      <w:r w:rsidRPr="00B972CA">
        <w:t xml:space="preserve"> </w:t>
      </w:r>
      <w:r>
        <w:t>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5769" w:name="_Toc143984938"/>
      <w:bookmarkStart w:id="5770" w:name="_Toc144147715"/>
      <w:bookmarkStart w:id="5771" w:name="_Toc153885519"/>
      <w:bookmarkStart w:id="5772" w:name="_Toc177547670"/>
      <w:bookmarkStart w:id="5773" w:name="_Toc200703054"/>
      <w:r w:rsidRPr="00F11966">
        <w:t>5.</w:t>
      </w:r>
      <w:r w:rsidRPr="00496DB9">
        <w:t>11</w:t>
      </w:r>
      <w:r w:rsidRPr="00F11966">
        <w:tab/>
        <w:t xml:space="preserve">Data Types related to </w:t>
      </w:r>
      <w:r>
        <w:t>IMS SBA</w:t>
      </w:r>
      <w:bookmarkEnd w:id="5769"/>
      <w:bookmarkEnd w:id="5770"/>
      <w:bookmarkEnd w:id="5771"/>
      <w:bookmarkEnd w:id="5772"/>
      <w:bookmarkEnd w:id="5773"/>
    </w:p>
    <w:p w14:paraId="4BC8F96A" w14:textId="7B4E4630" w:rsidR="0088378A" w:rsidRPr="00F11966" w:rsidRDefault="0088378A" w:rsidP="0088378A">
      <w:pPr>
        <w:pStyle w:val="Heading3"/>
      </w:pPr>
      <w:bookmarkStart w:id="5774" w:name="_Toc143984939"/>
      <w:bookmarkStart w:id="5775" w:name="_Toc144147716"/>
      <w:bookmarkStart w:id="5776" w:name="_Toc153885520"/>
      <w:bookmarkStart w:id="5777" w:name="_Toc177547671"/>
      <w:bookmarkStart w:id="5778" w:name="_Toc200703055"/>
      <w:r w:rsidRPr="00F11966">
        <w:t>5</w:t>
      </w:r>
      <w:r>
        <w:t>.11</w:t>
      </w:r>
      <w:r w:rsidRPr="00F11966">
        <w:t>.1</w:t>
      </w:r>
      <w:r w:rsidRPr="00F11966">
        <w:tab/>
        <w:t>Introduction</w:t>
      </w:r>
      <w:bookmarkEnd w:id="5774"/>
      <w:bookmarkEnd w:id="5775"/>
      <w:bookmarkEnd w:id="5776"/>
      <w:bookmarkEnd w:id="5777"/>
      <w:bookmarkEnd w:id="5778"/>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779" w:name="_Toc143984940"/>
      <w:bookmarkStart w:id="5780" w:name="_Toc144147717"/>
      <w:bookmarkStart w:id="5781" w:name="_Toc153885521"/>
      <w:bookmarkStart w:id="5782" w:name="_Toc177547672"/>
      <w:bookmarkStart w:id="5783" w:name="_Toc200703056"/>
      <w:r w:rsidRPr="00F11966">
        <w:t>5</w:t>
      </w:r>
      <w:r>
        <w:t>.11</w:t>
      </w:r>
      <w:r w:rsidRPr="00F11966">
        <w:t>.2</w:t>
      </w:r>
      <w:r w:rsidRPr="00F11966">
        <w:tab/>
        <w:t>Simple Data Types</w:t>
      </w:r>
      <w:bookmarkEnd w:id="5779"/>
      <w:bookmarkEnd w:id="5780"/>
      <w:bookmarkEnd w:id="5781"/>
      <w:bookmarkEnd w:id="5782"/>
      <w:bookmarkEnd w:id="5783"/>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EA4E91"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AA2340" w:rsidRPr="00F11966" w14:paraId="4E14215C"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DEDF25" w14:textId="1DD9FF0B" w:rsidR="00AA2340" w:rsidRDefault="00AA2340" w:rsidP="00AA234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239157" w14:textId="4F1A1CD7" w:rsidR="00AA2340" w:rsidRDefault="00AA2340" w:rsidP="00AA2340">
            <w:pPr>
              <w:pStyle w:val="TAL"/>
            </w:pPr>
            <w:r>
              <w:t>string</w:t>
            </w:r>
          </w:p>
        </w:tc>
        <w:tc>
          <w:tcPr>
            <w:tcW w:w="2952" w:type="pct"/>
            <w:tcBorders>
              <w:top w:val="single" w:sz="4" w:space="0" w:color="auto"/>
              <w:left w:val="nil"/>
              <w:bottom w:val="single" w:sz="4" w:space="0" w:color="auto"/>
              <w:right w:val="single" w:sz="8" w:space="0" w:color="auto"/>
            </w:tcBorders>
          </w:tcPr>
          <w:p w14:paraId="738B9D08" w14:textId="37D147C3" w:rsidR="00AA2340" w:rsidRDefault="00AA2340" w:rsidP="00AA2340">
            <w:pPr>
              <w:pStyle w:val="TAL"/>
            </w:pPr>
            <w:r w:rsidRPr="001D2CEF">
              <w:t>This data type is defined in the same way as the "</w:t>
            </w:r>
            <w:r>
              <w:t>MediaId</w:t>
            </w:r>
            <w:r w:rsidRPr="001D2CEF">
              <w:t>" data type, but with the OpenAPI "nullable: true" property.</w:t>
            </w:r>
          </w:p>
        </w:tc>
      </w:tr>
      <w:tr w:rsidR="00AA234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AA2340" w:rsidRDefault="00AA2340" w:rsidP="00AA234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AA2340" w:rsidRDefault="00AA2340" w:rsidP="00AA234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AA2340" w:rsidRDefault="00AA2340" w:rsidP="00AA234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AA2340" w:rsidRDefault="00AA2340" w:rsidP="00AA2340">
            <w:pPr>
              <w:pStyle w:val="TAL"/>
              <w:rPr>
                <w:rFonts w:cs="Arial"/>
                <w:szCs w:val="18"/>
                <w:lang w:eastAsia="zh-CN"/>
              </w:rPr>
            </w:pPr>
          </w:p>
          <w:p w14:paraId="184DA4EC" w14:textId="5FE4DF6D" w:rsidR="00AA2340" w:rsidRPr="003569D6" w:rsidRDefault="00AA2340" w:rsidP="00AA234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AA234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AA2340" w:rsidRDefault="00AA2340" w:rsidP="00AA234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AA2340" w:rsidRDefault="00AA2340" w:rsidP="00AA234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AA2340" w:rsidRDefault="00AA2340" w:rsidP="00AA2340">
            <w:pPr>
              <w:pStyle w:val="TAL"/>
            </w:pPr>
            <w:r>
              <w:t>S</w:t>
            </w:r>
            <w:r w:rsidRPr="00394925">
              <w:t xml:space="preserve">ession ID is </w:t>
            </w:r>
            <w:r>
              <w:t xml:space="preserve">used for IMS session </w:t>
            </w:r>
            <w:r w:rsidRPr="00394925">
              <w:t>identi</w:t>
            </w:r>
            <w:r>
              <w:t>fication</w:t>
            </w:r>
            <w:r w:rsidRPr="00394925">
              <w:t>.</w:t>
            </w:r>
          </w:p>
          <w:p w14:paraId="5A6AE03F" w14:textId="77777777" w:rsidR="00AA2340" w:rsidRDefault="00AA2340" w:rsidP="00AA234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AA2340" w:rsidRPr="008208D2" w:rsidRDefault="00AA2340" w:rsidP="00AA234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AA234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AA2340" w:rsidRDefault="00AA2340" w:rsidP="00AA234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AA2340" w:rsidRDefault="00AA2340" w:rsidP="00AA234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AA2340" w:rsidRDefault="00AA2340" w:rsidP="00AA234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AA2340" w:rsidRDefault="00AA2340" w:rsidP="00AA234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AA2340" w:rsidRDefault="00AA2340" w:rsidP="00AA2340">
            <w:pPr>
              <w:pStyle w:val="TAL"/>
            </w:pPr>
          </w:p>
          <w:p w14:paraId="5937108C" w14:textId="77777777" w:rsidR="00AA2340" w:rsidRDefault="00AA2340" w:rsidP="00AA234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AA2340" w:rsidRPr="004502DF" w:rsidRDefault="00AA2340" w:rsidP="00AA2340">
            <w:pPr>
              <w:pStyle w:val="TAL"/>
              <w:rPr>
                <w:rFonts w:cs="Arial"/>
                <w:szCs w:val="18"/>
              </w:rPr>
            </w:pPr>
          </w:p>
          <w:p w14:paraId="20E3A275" w14:textId="77777777" w:rsidR="00AA2340" w:rsidRDefault="00AA2340" w:rsidP="00AA2340">
            <w:pPr>
              <w:pStyle w:val="TAL"/>
              <w:rPr>
                <w:noProof/>
              </w:rPr>
            </w:pPr>
            <w:r>
              <w:t xml:space="preserve"> </w:t>
            </w:r>
            <w:r>
              <w:rPr>
                <w:noProof/>
                <w:lang w:eastAsia="zh-CN"/>
              </w:rPr>
              <w:t>For example:</w:t>
            </w:r>
          </w:p>
          <w:p w14:paraId="56F1775B" w14:textId="57DC299C" w:rsidR="00AA2340" w:rsidRPr="008208D2" w:rsidRDefault="00AA2340" w:rsidP="00AA2340">
            <w:pPr>
              <w:pStyle w:val="TAL"/>
              <w:rPr>
                <w:rFonts w:cs="Arial"/>
                <w:szCs w:val="18"/>
                <w:lang w:eastAsia="zh-CN"/>
              </w:rPr>
            </w:pPr>
            <w:r>
              <w:t>'</w:t>
            </w:r>
            <w:r w:rsidRPr="00BE2F9E">
              <w:rPr>
                <w:noProof/>
              </w:rPr>
              <w:t>abc3de65cddef001be82</w:t>
            </w:r>
            <w:r>
              <w:t>'.</w:t>
            </w:r>
          </w:p>
        </w:tc>
      </w:tr>
    </w:tbl>
    <w:p w14:paraId="60F85BD7" w14:textId="77777777" w:rsidR="0088378A" w:rsidRDefault="0088378A" w:rsidP="0088378A"/>
    <w:p w14:paraId="32E82BBC" w14:textId="2C7A4CE2" w:rsidR="0088378A" w:rsidRDefault="0088378A" w:rsidP="0088378A">
      <w:pPr>
        <w:pStyle w:val="Heading3"/>
      </w:pPr>
      <w:bookmarkStart w:id="5784" w:name="_Toc143984941"/>
      <w:bookmarkStart w:id="5785" w:name="_Toc144147718"/>
      <w:bookmarkStart w:id="5786" w:name="_Toc153885522"/>
      <w:bookmarkStart w:id="5787" w:name="_Toc177547673"/>
      <w:bookmarkStart w:id="5788" w:name="_Toc200703057"/>
      <w:r w:rsidRPr="00F11966">
        <w:t>5</w:t>
      </w:r>
      <w:r>
        <w:t>.11</w:t>
      </w:r>
      <w:r w:rsidRPr="00F11966">
        <w:t>.3</w:t>
      </w:r>
      <w:r w:rsidRPr="00F11966">
        <w:tab/>
        <w:t>Enumerations</w:t>
      </w:r>
      <w:bookmarkEnd w:id="5784"/>
      <w:bookmarkEnd w:id="5785"/>
      <w:bookmarkEnd w:id="5786"/>
      <w:bookmarkEnd w:id="5787"/>
      <w:bookmarkEnd w:id="5788"/>
    </w:p>
    <w:p w14:paraId="0FE2A2F7" w14:textId="48263B50" w:rsidR="0088378A" w:rsidRPr="00BC662F" w:rsidRDefault="0088378A" w:rsidP="0088378A">
      <w:pPr>
        <w:pStyle w:val="Heading4"/>
      </w:pPr>
      <w:bookmarkStart w:id="5789" w:name="_Toc143984942"/>
      <w:bookmarkStart w:id="5790" w:name="_Toc144147719"/>
      <w:bookmarkStart w:id="5791" w:name="_Toc153885523"/>
      <w:bookmarkStart w:id="5792" w:name="_Toc177547674"/>
      <w:bookmarkStart w:id="5793" w:name="_Toc200703058"/>
      <w:r>
        <w:t>5.11.3.1</w:t>
      </w:r>
      <w:r w:rsidRPr="00BC662F">
        <w:tab/>
        <w:t xml:space="preserve">Enumeration: </w:t>
      </w:r>
      <w:r>
        <w:t>MediaR</w:t>
      </w:r>
      <w:r>
        <w:rPr>
          <w:rFonts w:hint="eastAsia"/>
          <w:lang w:eastAsia="zh-CN"/>
        </w:rPr>
        <w:t>esource</w:t>
      </w:r>
      <w:r>
        <w:t>Type</w:t>
      </w:r>
      <w:bookmarkEnd w:id="5789"/>
      <w:bookmarkEnd w:id="5790"/>
      <w:bookmarkEnd w:id="5791"/>
      <w:bookmarkEnd w:id="5792"/>
      <w:bookmarkEnd w:id="5793"/>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794" w:name="_Toc143984943"/>
      <w:bookmarkStart w:id="5795" w:name="_Toc144147720"/>
      <w:bookmarkStart w:id="5796" w:name="_Toc153885524"/>
      <w:bookmarkStart w:id="5797" w:name="_Toc177547675"/>
      <w:bookmarkStart w:id="5798" w:name="_Toc200703059"/>
      <w:r>
        <w:t>5.11.3.2</w:t>
      </w:r>
      <w:r>
        <w:tab/>
      </w:r>
      <w:r w:rsidRPr="00052626">
        <w:t>Enumeration</w:t>
      </w:r>
      <w:r>
        <w:t>: MediaProxy</w:t>
      </w:r>
      <w:bookmarkEnd w:id="5794"/>
      <w:bookmarkEnd w:id="5795"/>
      <w:bookmarkEnd w:id="5796"/>
      <w:bookmarkEnd w:id="5797"/>
      <w:bookmarkEnd w:id="5798"/>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799" w:name="_Toc143984944"/>
      <w:bookmarkStart w:id="5800" w:name="_Toc144147721"/>
    </w:p>
    <w:p w14:paraId="4AFF0940" w14:textId="040D981B" w:rsidR="0088378A" w:rsidRDefault="0088378A" w:rsidP="0088378A">
      <w:pPr>
        <w:pStyle w:val="Heading4"/>
      </w:pPr>
      <w:bookmarkStart w:id="5801" w:name="_Toc153885525"/>
      <w:bookmarkStart w:id="5802" w:name="_Toc177547676"/>
      <w:bookmarkStart w:id="5803" w:name="_Toc200703060"/>
      <w:r>
        <w:t>5.11.3.3</w:t>
      </w:r>
      <w:r>
        <w:tab/>
      </w:r>
      <w:r w:rsidRPr="00052626">
        <w:t>Enumeration</w:t>
      </w:r>
      <w:r>
        <w:t xml:space="preserve">: </w:t>
      </w:r>
      <w:r w:rsidRPr="005E14D7">
        <w:t>SecuritySetup</w:t>
      </w:r>
      <w:bookmarkEnd w:id="5799"/>
      <w:bookmarkEnd w:id="5800"/>
      <w:bookmarkEnd w:id="5801"/>
      <w:bookmarkEnd w:id="5802"/>
      <w:bookmarkEnd w:id="5803"/>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5804" w:name="_Toc177547677"/>
      <w:bookmarkStart w:id="5805" w:name="_Toc200703061"/>
      <w:bookmarkStart w:id="5806" w:name="_Toc510696637"/>
      <w:bookmarkStart w:id="5807" w:name="_Toc35971432"/>
      <w:bookmarkStart w:id="5808" w:name="_Toc146103763"/>
      <w:bookmarkStart w:id="5809" w:name="_Toc151981322"/>
      <w:bookmarkStart w:id="5810" w:name="_Toc160541846"/>
      <w:r>
        <w:t>5.11.3.</w:t>
      </w:r>
      <w:r w:rsidRPr="003423DA">
        <w:t>4</w:t>
      </w:r>
      <w:r>
        <w:tab/>
      </w:r>
      <w:r w:rsidRPr="00052626">
        <w:t>Enumeration</w:t>
      </w:r>
      <w:r>
        <w:t>: BdcUsedBy</w:t>
      </w:r>
      <w:bookmarkEnd w:id="5804"/>
      <w:bookmarkEnd w:id="5805"/>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5806"/>
      <w:bookmarkEnd w:id="5807"/>
      <w:bookmarkEnd w:id="5808"/>
      <w:bookmarkEnd w:id="5809"/>
      <w:bookmarkEnd w:id="5810"/>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5811" w:name="_Toc177547678"/>
      <w:bookmarkStart w:id="5812" w:name="_Toc200703062"/>
      <w:r>
        <w:t>5.11.3</w:t>
      </w:r>
      <w:r w:rsidRPr="003423DA">
        <w:t>.5</w:t>
      </w:r>
      <w:r w:rsidRPr="00981E02">
        <w:tab/>
        <w:t>Enumeration: AdcEndpoint</w:t>
      </w:r>
      <w:r w:rsidRPr="007710D4">
        <w:t>Type</w:t>
      </w:r>
      <w:bookmarkEnd w:id="5811"/>
      <w:bookmarkEnd w:id="5812"/>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1DCF8DB" w14:textId="77777777" w:rsidR="0088378A" w:rsidRPr="005E14D7" w:rsidRDefault="0088378A" w:rsidP="0088378A"/>
    <w:p w14:paraId="5543BFCD" w14:textId="4486C03D" w:rsidR="0088378A" w:rsidRPr="00F11966" w:rsidRDefault="0088378A" w:rsidP="0088378A">
      <w:pPr>
        <w:pStyle w:val="Heading3"/>
      </w:pPr>
      <w:bookmarkStart w:id="5813" w:name="_Toc143984945"/>
      <w:bookmarkStart w:id="5814" w:name="_Toc144147722"/>
      <w:bookmarkStart w:id="5815" w:name="_Toc153885526"/>
      <w:bookmarkStart w:id="5816" w:name="_Toc177547679"/>
      <w:bookmarkStart w:id="5817" w:name="_Toc200703063"/>
      <w:r w:rsidRPr="00F11966">
        <w:t>5</w:t>
      </w:r>
      <w:r>
        <w:t>.11</w:t>
      </w:r>
      <w:r w:rsidRPr="00F11966">
        <w:t>.4</w:t>
      </w:r>
      <w:r w:rsidRPr="00F11966">
        <w:tab/>
        <w:t>Structured Data Types</w:t>
      </w:r>
      <w:bookmarkEnd w:id="5813"/>
      <w:bookmarkEnd w:id="5814"/>
      <w:bookmarkEnd w:id="5815"/>
      <w:bookmarkEnd w:id="5816"/>
      <w:bookmarkEnd w:id="5817"/>
    </w:p>
    <w:p w14:paraId="2321F7F0" w14:textId="575A5F20" w:rsidR="0088378A" w:rsidRPr="00F11966" w:rsidRDefault="0088378A" w:rsidP="0088378A">
      <w:pPr>
        <w:pStyle w:val="Heading4"/>
      </w:pPr>
      <w:bookmarkStart w:id="5818" w:name="_Toc143984946"/>
      <w:bookmarkStart w:id="5819" w:name="_Toc144147723"/>
      <w:bookmarkStart w:id="5820" w:name="_Toc153885527"/>
      <w:bookmarkStart w:id="5821" w:name="_Toc177547680"/>
      <w:bookmarkStart w:id="5822" w:name="_Toc200703064"/>
      <w:r w:rsidRPr="00F11966">
        <w:t>5</w:t>
      </w:r>
      <w:r>
        <w:t>.11</w:t>
      </w:r>
      <w:r w:rsidRPr="00F11966">
        <w:t>.4.</w:t>
      </w:r>
      <w:r>
        <w:t>1</w:t>
      </w:r>
      <w:r w:rsidRPr="00F11966">
        <w:tab/>
        <w:t xml:space="preserve">Type: </w:t>
      </w:r>
      <w:r>
        <w:t>DcEndpoint</w:t>
      </w:r>
      <w:bookmarkEnd w:id="5818"/>
      <w:bookmarkEnd w:id="5819"/>
      <w:bookmarkEnd w:id="5820"/>
      <w:bookmarkEnd w:id="5821"/>
      <w:bookmarkEnd w:id="5822"/>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823" w:name="OLE_LINK3"/>
            <w:r>
              <w:rPr>
                <w:lang w:eastAsia="zh-CN"/>
              </w:rPr>
              <w:t>f</w:t>
            </w:r>
            <w:r>
              <w:rPr>
                <w:rFonts w:hint="eastAsia"/>
                <w:lang w:eastAsia="zh-CN"/>
              </w:rPr>
              <w:t>inger</w:t>
            </w:r>
            <w:r>
              <w:rPr>
                <w:lang w:eastAsia="zh-CN"/>
              </w:rPr>
              <w:t>p</w:t>
            </w:r>
            <w:r>
              <w:rPr>
                <w:rFonts w:hint="eastAsia"/>
                <w:lang w:eastAsia="zh-CN"/>
              </w:rPr>
              <w:t>rint</w:t>
            </w:r>
            <w:bookmarkEnd w:id="5823"/>
          </w:p>
        </w:tc>
        <w:tc>
          <w:tcPr>
            <w:tcW w:w="1559" w:type="dxa"/>
            <w:tcBorders>
              <w:top w:val="single" w:sz="4" w:space="0" w:color="auto"/>
              <w:left w:val="single" w:sz="4" w:space="0" w:color="auto"/>
              <w:bottom w:val="single" w:sz="4" w:space="0" w:color="auto"/>
              <w:right w:val="single" w:sz="4" w:space="0" w:color="auto"/>
            </w:tcBorders>
          </w:tcPr>
          <w:p w14:paraId="1F74A058" w14:textId="0ED910F6"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1F0215D1"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5824" w:name="_Hlk142656259"/>
            <w:r w:rsidR="0088378A">
              <w:t>.</w:t>
            </w:r>
            <w:bookmarkEnd w:id="5824"/>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43AAEBBD"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3591B017"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5825" w:name="_Hlk142384394"/>
            <w:r>
              <w:rPr>
                <w:lang w:val="fr-FR" w:eastAsia="zh-CN"/>
              </w:rPr>
              <w:t>SecuritySetup</w:t>
            </w:r>
            <w:bookmarkEnd w:id="5825"/>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826" w:name="_Toc143984947"/>
      <w:bookmarkStart w:id="5827" w:name="_Toc144147724"/>
      <w:bookmarkStart w:id="5828" w:name="_Toc153885528"/>
      <w:bookmarkStart w:id="5829" w:name="_Toc177547681"/>
      <w:bookmarkStart w:id="5830" w:name="_Toc200703065"/>
      <w:r w:rsidRPr="00F11966">
        <w:t>5</w:t>
      </w:r>
      <w:r>
        <w:t>.11</w:t>
      </w:r>
      <w:r w:rsidRPr="00F11966">
        <w:t>.4.</w:t>
      </w:r>
      <w:r>
        <w:t>2</w:t>
      </w:r>
      <w:r w:rsidRPr="00F11966">
        <w:tab/>
        <w:t xml:space="preserve">Type: </w:t>
      </w:r>
      <w:r>
        <w:t>DcStream</w:t>
      </w:r>
      <w:bookmarkEnd w:id="5826"/>
      <w:bookmarkEnd w:id="5827"/>
      <w:bookmarkEnd w:id="5828"/>
      <w:bookmarkEnd w:id="5829"/>
      <w:bookmarkEnd w:id="5830"/>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831" w:name="_Toc143984948"/>
      <w:bookmarkStart w:id="5832" w:name="_Toc144147725"/>
      <w:bookmarkStart w:id="5833" w:name="_Toc153885529"/>
      <w:bookmarkStart w:id="5834" w:name="_Toc177547682"/>
      <w:bookmarkStart w:id="5835" w:name="_Toc200703066"/>
      <w:r w:rsidRPr="00F11966">
        <w:t>5</w:t>
      </w:r>
      <w:r>
        <w:t>.11</w:t>
      </w:r>
      <w:r w:rsidRPr="00F11966">
        <w:t>.4.</w:t>
      </w:r>
      <w:r>
        <w:t>3</w:t>
      </w:r>
      <w:r w:rsidRPr="00F11966">
        <w:tab/>
        <w:t xml:space="preserve">Type: </w:t>
      </w:r>
      <w:r>
        <w:t>R</w:t>
      </w:r>
      <w:r w:rsidRPr="00D75FE6">
        <w:t>eplaceHttpUrl</w:t>
      </w:r>
      <w:bookmarkEnd w:id="5831"/>
      <w:bookmarkEnd w:id="5832"/>
      <w:bookmarkEnd w:id="5833"/>
      <w:bookmarkEnd w:id="5834"/>
      <w:bookmarkEnd w:id="5835"/>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836" w:name="_Toc137624859"/>
      <w:bookmarkStart w:id="5837" w:name="_Toc148346495"/>
      <w:bookmarkStart w:id="5838" w:name="_Toc153885530"/>
      <w:bookmarkStart w:id="5839" w:name="_Toc177547683"/>
      <w:bookmarkStart w:id="5840" w:name="_Toc200703067"/>
      <w:r>
        <w:t>5.11.4.4</w:t>
      </w:r>
      <w:r>
        <w:tab/>
        <w:t>Type: Endpoint</w:t>
      </w:r>
      <w:bookmarkEnd w:id="5836"/>
      <w:bookmarkEnd w:id="5837"/>
      <w:bookmarkEnd w:id="5838"/>
      <w:bookmarkEnd w:id="5839"/>
      <w:bookmarkEnd w:id="5840"/>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5841" w:name="_Toc177547684"/>
      <w:bookmarkStart w:id="5842" w:name="_Toc200703068"/>
      <w:r w:rsidRPr="00F11966">
        <w:t>5</w:t>
      </w:r>
      <w:r>
        <w:t>.11</w:t>
      </w:r>
      <w:r w:rsidRPr="00F11966">
        <w:t>.4</w:t>
      </w:r>
      <w:r w:rsidRPr="00981E02">
        <w:t>.</w:t>
      </w:r>
      <w:r w:rsidRPr="003423DA">
        <w:t>5</w:t>
      </w:r>
      <w:r w:rsidRPr="00981E02">
        <w:tab/>
        <w:t>Type: AppBindingInfo</w:t>
      </w:r>
      <w:bookmarkEnd w:id="5841"/>
      <w:bookmarkEnd w:id="5842"/>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981E02"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981E02" w:rsidRPr="00981E02" w:rsidRDefault="00981E02" w:rsidP="003A02F8">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981E02" w:rsidRPr="00981E02" w:rsidRDefault="00981E02" w:rsidP="003A02F8">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981E02" w:rsidRPr="00981E02" w:rsidRDefault="00981E02" w:rsidP="003A02F8">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981E02" w:rsidRPr="00981E02" w:rsidRDefault="00981E02" w:rsidP="003A02F8">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6D53DA" w:rsidRDefault="00981E02" w:rsidP="006D53DA">
            <w:pPr>
              <w:pStyle w:val="TAL"/>
            </w:pPr>
            <w:r w:rsidRPr="00981E02">
              <w:rPr>
                <w:rFonts w:cs="Arial"/>
                <w:szCs w:val="18"/>
                <w:lang w:eastAsia="zh-CN"/>
              </w:rPr>
              <w:t xml:space="preserve">Represents the application data channel is intened towards to a server or the remote UE. </w:t>
            </w:r>
          </w:p>
          <w:p w14:paraId="40749086" w14:textId="463A1CB6" w:rsidR="00981E02" w:rsidRPr="00981E02" w:rsidRDefault="006D53DA" w:rsidP="006D53DA">
            <w:pPr>
              <w:pStyle w:val="TAL"/>
              <w:rPr>
                <w:rFonts w:cs="Arial"/>
                <w:szCs w:val="18"/>
                <w:lang w:eastAsia="zh-CN"/>
              </w:rPr>
            </w:pPr>
            <w:r>
              <w:t>This attribute is deprecated; the attribute "appDcInfoList" should be used instead.</w:t>
            </w:r>
          </w:p>
        </w:tc>
      </w:tr>
      <w:tr w:rsidR="006D53DA"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6D53DA" w:rsidRPr="00981E02" w:rsidRDefault="006D53DA" w:rsidP="006D53DA">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6D53DA" w:rsidRPr="00981E02" w:rsidRDefault="006D53DA" w:rsidP="006D53DA">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6D53DA" w:rsidRPr="00981E02" w:rsidRDefault="006D53DA" w:rsidP="006D53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6D53DA" w:rsidRPr="00981E02" w:rsidRDefault="006D53DA" w:rsidP="006D53DA">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6D53DA" w:rsidRPr="00981E02" w:rsidRDefault="006D53DA" w:rsidP="006D53DA">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5843" w:name="_Toc177547685"/>
      <w:bookmarkStart w:id="5844" w:name="_Toc200703069"/>
      <w:r w:rsidRPr="00981E02">
        <w:t>5.11.4.</w:t>
      </w:r>
      <w:r w:rsidRPr="003423DA">
        <w:t>6</w:t>
      </w:r>
      <w:r w:rsidRPr="00981E02">
        <w:tab/>
        <w:t>Type: AppDcInfo</w:t>
      </w:r>
      <w:bookmarkEnd w:id="5843"/>
      <w:bookmarkEnd w:id="5844"/>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5845" w:name="_Toc177547686"/>
      <w:bookmarkStart w:id="5846" w:name="_Toc200703070"/>
      <w:r>
        <w:t>5.11.4.</w:t>
      </w:r>
      <w:r>
        <w:rPr>
          <w:lang w:eastAsia="zh-CN"/>
        </w:rPr>
        <w:t>7</w:t>
      </w:r>
      <w:r>
        <w:tab/>
        <w:t xml:space="preserve">Type: </w:t>
      </w:r>
      <w:r>
        <w:rPr>
          <w:rFonts w:hint="eastAsia"/>
          <w:lang w:eastAsia="zh-CN"/>
        </w:rPr>
        <w:t>Mdc</w:t>
      </w:r>
      <w:r>
        <w:rPr>
          <w:lang w:eastAsia="zh-CN"/>
        </w:rPr>
        <w:t>Endpoint</w:t>
      </w:r>
      <w:bookmarkEnd w:id="5845"/>
      <w:bookmarkEnd w:id="5846"/>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7A6F257"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0170BFEA"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0DEA1A03"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847" w:name="_Toc36462716"/>
      <w:bookmarkStart w:id="5848" w:name="_Toc36462912"/>
      <w:bookmarkStart w:id="5849" w:name="_Toc133336427"/>
      <w:bookmarkStart w:id="5850" w:name="_Toc143984949"/>
      <w:bookmarkStart w:id="5851" w:name="_Toc144147726"/>
      <w:bookmarkStart w:id="5852" w:name="_Toc153885531"/>
      <w:bookmarkStart w:id="5853" w:name="_Toc177547687"/>
      <w:bookmarkStart w:id="5854" w:name="_Toc200703071"/>
      <w:r w:rsidRPr="00F11966">
        <w:t>Annex A (normative):</w:t>
      </w:r>
      <w:r w:rsidRPr="00F11966">
        <w:br/>
        <w:t>OpenAPI specification</w:t>
      </w:r>
      <w:bookmarkEnd w:id="5847"/>
      <w:bookmarkEnd w:id="5848"/>
      <w:bookmarkEnd w:id="5849"/>
      <w:bookmarkEnd w:id="5850"/>
      <w:bookmarkEnd w:id="5851"/>
      <w:bookmarkEnd w:id="5852"/>
      <w:bookmarkEnd w:id="5853"/>
      <w:bookmarkEnd w:id="5854"/>
    </w:p>
    <w:p w14:paraId="52A11D61" w14:textId="77777777" w:rsidR="00E92CBF" w:rsidRPr="00F11966" w:rsidRDefault="00E92CBF" w:rsidP="00E26B1B">
      <w:pPr>
        <w:pStyle w:val="Heading1"/>
      </w:pPr>
      <w:bookmarkStart w:id="5855" w:name="_Toc24925934"/>
      <w:bookmarkStart w:id="5856" w:name="_Toc24926112"/>
      <w:bookmarkStart w:id="5857" w:name="_Toc24926288"/>
      <w:bookmarkStart w:id="5858" w:name="_Toc33964148"/>
      <w:bookmarkStart w:id="5859" w:name="_Toc33980915"/>
      <w:bookmarkStart w:id="5860" w:name="_Toc36462717"/>
      <w:bookmarkStart w:id="5861" w:name="_Toc36462913"/>
      <w:bookmarkStart w:id="5862" w:name="_Toc43026184"/>
      <w:bookmarkStart w:id="5863" w:name="_Toc49763718"/>
      <w:bookmarkStart w:id="5864" w:name="_Toc56754419"/>
      <w:bookmarkStart w:id="5865" w:name="_Toc88743219"/>
      <w:bookmarkStart w:id="5866" w:name="_Toc101254143"/>
      <w:bookmarkStart w:id="5867" w:name="_Toc101254584"/>
      <w:bookmarkStart w:id="5868" w:name="_Toc104112296"/>
      <w:bookmarkStart w:id="5869" w:name="_Toc104192470"/>
      <w:bookmarkStart w:id="5870" w:name="_Toc104193034"/>
      <w:bookmarkStart w:id="5871" w:name="_Toc133336428"/>
      <w:bookmarkStart w:id="5872" w:name="_Toc143984950"/>
      <w:bookmarkStart w:id="5873" w:name="_Toc144147727"/>
      <w:bookmarkStart w:id="5874" w:name="_Toc153885532"/>
      <w:bookmarkStart w:id="5875" w:name="_Toc177547688"/>
      <w:bookmarkStart w:id="5876" w:name="_Toc200703072"/>
      <w:r w:rsidRPr="00F11966">
        <w:t>A.1</w:t>
      </w:r>
      <w:r w:rsidRPr="00F11966">
        <w:tab/>
        <w:t>General</w:t>
      </w:r>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877" w:name="_Toc24925935"/>
      <w:bookmarkStart w:id="5878" w:name="_Toc24926113"/>
      <w:bookmarkStart w:id="5879" w:name="_Toc24926289"/>
      <w:bookmarkStart w:id="5880" w:name="_Toc33964149"/>
      <w:bookmarkStart w:id="5881" w:name="_Toc33980916"/>
      <w:bookmarkStart w:id="5882" w:name="_Toc36462718"/>
      <w:bookmarkStart w:id="5883" w:name="_Toc36462914"/>
      <w:bookmarkStart w:id="5884" w:name="_Toc43026185"/>
      <w:bookmarkStart w:id="5885" w:name="_Toc49763719"/>
      <w:bookmarkStart w:id="5886" w:name="_Toc56754420"/>
      <w:bookmarkStart w:id="5887" w:name="_Toc88743220"/>
      <w:bookmarkStart w:id="5888" w:name="_Toc101254144"/>
      <w:bookmarkStart w:id="5889" w:name="_Toc101254585"/>
      <w:bookmarkStart w:id="5890" w:name="_Toc104112297"/>
      <w:bookmarkStart w:id="5891" w:name="_Toc104192471"/>
      <w:bookmarkStart w:id="5892" w:name="_Toc104193035"/>
      <w:bookmarkStart w:id="5893" w:name="_Toc133336429"/>
      <w:bookmarkStart w:id="5894" w:name="_Toc143984951"/>
      <w:bookmarkStart w:id="5895" w:name="_Toc144147728"/>
      <w:bookmarkStart w:id="5896" w:name="_Toc153885533"/>
      <w:bookmarkStart w:id="5897" w:name="_Toc177547689"/>
      <w:bookmarkStart w:id="5898" w:name="_Toc200703073"/>
      <w:r w:rsidRPr="00F11966">
        <w:t>A.2</w:t>
      </w:r>
      <w:r w:rsidRPr="00F11966">
        <w:tab/>
        <w:t>Data related to Common Data Types</w:t>
      </w:r>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p>
    <w:p w14:paraId="55DB8F8A" w14:textId="77777777" w:rsidR="002069F8" w:rsidRPr="00F11966" w:rsidRDefault="002069F8" w:rsidP="002069F8">
      <w:pPr>
        <w:pStyle w:val="PL"/>
        <w:rPr>
          <w:lang w:val="en-US"/>
        </w:rPr>
      </w:pPr>
      <w:bookmarkStart w:id="5899" w:name="_Hlk191365096"/>
      <w:bookmarkStart w:id="5900" w:name="_Hlk191365120"/>
      <w:bookmarkStart w:id="5901"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6DD9C902" w:rsidR="002069F8" w:rsidRDefault="002069F8" w:rsidP="002069F8">
      <w:pPr>
        <w:pStyle w:val="PL"/>
        <w:rPr>
          <w:lang w:val="en-US"/>
        </w:rPr>
      </w:pPr>
      <w:r w:rsidRPr="00F11966">
        <w:rPr>
          <w:lang w:val="en-US"/>
        </w:rPr>
        <w:t xml:space="preserve">  version: '1.</w:t>
      </w:r>
      <w:r w:rsidR="006E3C88">
        <w:t>5</w:t>
      </w:r>
      <w:r>
        <w:rPr>
          <w:lang w:val="en-US"/>
        </w:rPr>
        <w:t>.</w:t>
      </w:r>
      <w:r w:rsidR="00AA2340">
        <w:t>4</w:t>
      </w:r>
      <w:r w:rsidR="00AA2340"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35FDE75A" w:rsidR="002069F8" w:rsidRPr="00F11966" w:rsidRDefault="002069F8" w:rsidP="002069F8">
      <w:pPr>
        <w:pStyle w:val="PL"/>
      </w:pPr>
      <w:r w:rsidRPr="00F11966">
        <w:t xml:space="preserve">    © </w:t>
      </w:r>
      <w:r w:rsidR="00C173F5" w:rsidRPr="00F11966">
        <w:t>202</w:t>
      </w:r>
      <w:r w:rsidR="00C173F5">
        <w:t>5</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57015167"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AA2340">
        <w:t>11</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bookmarkEnd w:id="5899"/>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5900"/>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901"/>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1457BD">
      <w:pPr>
        <w:pStyle w:val="PL"/>
        <w:rPr>
          <w:lang w:val="en-US"/>
        </w:rPr>
      </w:pPr>
    </w:p>
    <w:p w14:paraId="01AC790C" w14:textId="77777777" w:rsidR="008E7BA1" w:rsidRPr="004749B4" w:rsidRDefault="008E7BA1" w:rsidP="001457BD">
      <w:pPr>
        <w:pStyle w:val="PL"/>
        <w:rPr>
          <w:rFonts w:cs="Courier New"/>
          <w:lang w:val="en-US" w:eastAsia="fr-FR"/>
        </w:rPr>
      </w:pPr>
      <w:r w:rsidRPr="004749B4">
        <w:rPr>
          <w:rFonts w:cs="Courier New"/>
          <w:lang w:val="en-US" w:eastAsia="fr-FR"/>
        </w:rPr>
        <w:t xml:space="preserve">    SnssaiStatus:</w:t>
      </w:r>
    </w:p>
    <w:p w14:paraId="50AC7B21" w14:textId="77777777" w:rsidR="008E7BA1" w:rsidRPr="004749B4" w:rsidRDefault="008E7BA1" w:rsidP="001457BD">
      <w:pPr>
        <w:pStyle w:val="PL"/>
        <w:rPr>
          <w:rFonts w:cs="Courier New"/>
          <w:lang w:val="en-US" w:eastAsia="fr-FR"/>
        </w:rPr>
      </w:pPr>
      <w:r w:rsidRPr="004749B4">
        <w:rPr>
          <w:rFonts w:cs="Courier New"/>
          <w:lang w:val="en-US" w:eastAsia="fr-FR"/>
        </w:rPr>
        <w:t xml:space="preserve">      anyOf:</w:t>
      </w:r>
    </w:p>
    <w:p w14:paraId="03FC7C8F"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08431CB8" w14:textId="77777777" w:rsidR="008E7BA1" w:rsidRPr="004749B4" w:rsidRDefault="008E7BA1" w:rsidP="001457BD">
      <w:pPr>
        <w:pStyle w:val="PL"/>
        <w:rPr>
          <w:rFonts w:cs="Courier New"/>
          <w:lang w:val="en-US" w:eastAsia="fr-FR"/>
        </w:rPr>
      </w:pPr>
      <w:r w:rsidRPr="004749B4">
        <w:rPr>
          <w:rFonts w:cs="Courier New"/>
          <w:lang w:val="en-US" w:eastAsia="fr-FR"/>
        </w:rPr>
        <w:t xml:space="preserve">          enum:</w:t>
      </w:r>
    </w:p>
    <w:p w14:paraId="11B17D1D" w14:textId="77777777" w:rsidR="008E7BA1" w:rsidRPr="004749B4" w:rsidRDefault="008E7BA1" w:rsidP="001457BD">
      <w:pPr>
        <w:pStyle w:val="PL"/>
        <w:rPr>
          <w:rFonts w:cs="Courier New"/>
          <w:lang w:val="en-US" w:eastAsia="fr-FR"/>
        </w:rPr>
      </w:pPr>
      <w:r w:rsidRPr="004749B4">
        <w:rPr>
          <w:rFonts w:cs="Courier New"/>
          <w:lang w:val="en-US" w:eastAsia="fr-FR"/>
        </w:rPr>
        <w:t xml:space="preserve">            - AVAILABLE</w:t>
      </w:r>
    </w:p>
    <w:p w14:paraId="611972D6" w14:textId="77777777" w:rsidR="008E7BA1" w:rsidRPr="004749B4" w:rsidRDefault="008E7BA1" w:rsidP="001457BD">
      <w:pPr>
        <w:pStyle w:val="PL"/>
        <w:rPr>
          <w:rFonts w:cs="Courier New"/>
          <w:lang w:val="en-US" w:eastAsia="fr-FR"/>
        </w:rPr>
      </w:pPr>
      <w:r w:rsidRPr="004749B4">
        <w:rPr>
          <w:rFonts w:cs="Courier New"/>
          <w:lang w:val="en-US" w:eastAsia="fr-FR"/>
        </w:rPr>
        <w:t xml:space="preserve">            - </w:t>
      </w:r>
      <w:r>
        <w:rPr>
          <w:rFonts w:cs="Courier New"/>
          <w:lang w:val="en-US" w:eastAsia="fr-FR"/>
        </w:rPr>
        <w:t>UN</w:t>
      </w:r>
      <w:r w:rsidRPr="004749B4">
        <w:rPr>
          <w:rFonts w:cs="Courier New"/>
          <w:lang w:val="en-US" w:eastAsia="fr-FR"/>
        </w:rPr>
        <w:t>AVAILABLE</w:t>
      </w:r>
    </w:p>
    <w:p w14:paraId="28576984" w14:textId="77777777" w:rsidR="008E7BA1" w:rsidRPr="004749B4" w:rsidRDefault="008E7BA1" w:rsidP="001457BD">
      <w:pPr>
        <w:pStyle w:val="PL"/>
        <w:rPr>
          <w:rFonts w:cs="Courier New"/>
          <w:lang w:val="en-US" w:eastAsia="fr-FR"/>
        </w:rPr>
      </w:pPr>
      <w:r w:rsidRPr="004749B4">
        <w:rPr>
          <w:rFonts w:cs="Courier New"/>
          <w:lang w:val="en-US" w:eastAsia="fr-FR"/>
        </w:rPr>
        <w:t xml:space="preserve">        - type: string</w:t>
      </w:r>
    </w:p>
    <w:p w14:paraId="3C77A467" w14:textId="77777777" w:rsidR="008E7BA1" w:rsidRDefault="008E7BA1" w:rsidP="001457BD">
      <w:pPr>
        <w:pStyle w:val="PL"/>
        <w:rPr>
          <w:rFonts w:cs="Courier New"/>
          <w:lang w:val="en-US" w:eastAsia="fr-FR"/>
        </w:rPr>
      </w:pPr>
      <w:r w:rsidRPr="004749B4">
        <w:rPr>
          <w:rFonts w:cs="Courier New"/>
          <w:lang w:val="en-US" w:eastAsia="fr-FR"/>
        </w:rPr>
        <w:t xml:space="preserve">      description: Indicates the </w:t>
      </w:r>
      <w:r>
        <w:rPr>
          <w:rFonts w:cs="Courier New"/>
          <w:lang w:val="en-US" w:eastAsia="fr-FR"/>
        </w:rPr>
        <w:t>S-NSSAI availability.</w:t>
      </w:r>
    </w:p>
    <w:p w14:paraId="217DE1B5" w14:textId="77777777" w:rsidR="00804B0E" w:rsidRDefault="00804B0E" w:rsidP="001457BD">
      <w:pPr>
        <w:pStyle w:val="PL"/>
        <w:rPr>
          <w:lang w:val="en-US"/>
        </w:rPr>
      </w:pPr>
    </w:p>
    <w:p w14:paraId="75488DFB" w14:textId="77777777" w:rsidR="00804B0E" w:rsidRPr="00EC33C1" w:rsidRDefault="00804B0E" w:rsidP="001457BD">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1457BD">
      <w:pPr>
        <w:pStyle w:val="PL"/>
      </w:pPr>
      <w:r w:rsidRPr="00F11966">
        <w:t xml:space="preserve">          $ref: '#/components/schemas/AreaCode'</w:t>
      </w:r>
    </w:p>
    <w:p w14:paraId="22F417D0" w14:textId="77777777" w:rsidR="00285D53" w:rsidRDefault="00285D53" w:rsidP="001457BD">
      <w:pPr>
        <w:pStyle w:val="PL"/>
        <w:rPr>
          <w:rFonts w:eastAsia="DengXian"/>
          <w:lang w:eastAsia="zh-CN"/>
        </w:rPr>
      </w:pPr>
      <w:r>
        <w:rPr>
          <w:rFonts w:eastAsia="DengXian" w:hint="eastAsia"/>
          <w:lang w:eastAsia="zh-CN"/>
        </w:rPr>
        <w:t xml:space="preserve"> </w:t>
      </w:r>
      <w:r>
        <w:rPr>
          <w:rFonts w:eastAsia="DengXian"/>
          <w:lang w:eastAsia="zh-CN"/>
        </w:rPr>
        <w:t xml:space="preserve">       </w:t>
      </w:r>
      <w:r w:rsidRPr="00B74474">
        <w:rPr>
          <w:rFonts w:eastAsia="DengXian"/>
          <w:lang w:eastAsia="zh-CN"/>
        </w:rPr>
        <w:t>combGciAndHfcNIds</w:t>
      </w:r>
      <w:r>
        <w:rPr>
          <w:rFonts w:eastAsia="DengXian"/>
          <w:lang w:eastAsia="zh-CN"/>
        </w:rPr>
        <w:t>:</w:t>
      </w:r>
    </w:p>
    <w:p w14:paraId="09424E46" w14:textId="77777777" w:rsidR="00285D53" w:rsidRPr="00A6555F" w:rsidRDefault="00285D53" w:rsidP="001457BD">
      <w:pPr>
        <w:pStyle w:val="PL"/>
        <w:rPr>
          <w:rFonts w:eastAsia="DengXian"/>
        </w:rPr>
      </w:pPr>
      <w:r w:rsidRPr="00A6555F">
        <w:rPr>
          <w:rFonts w:eastAsia="DengXian"/>
        </w:rPr>
        <w:t xml:space="preserve">          type: array</w:t>
      </w:r>
    </w:p>
    <w:p w14:paraId="4FC18063" w14:textId="77777777" w:rsidR="00285D53" w:rsidRPr="00A6555F" w:rsidRDefault="00285D53" w:rsidP="001457BD">
      <w:pPr>
        <w:pStyle w:val="PL"/>
        <w:rPr>
          <w:rFonts w:eastAsia="DengXian"/>
        </w:rPr>
      </w:pPr>
      <w:r w:rsidRPr="00A6555F">
        <w:rPr>
          <w:rFonts w:eastAsia="DengXian"/>
        </w:rPr>
        <w:t xml:space="preserve">          items:</w:t>
      </w:r>
    </w:p>
    <w:p w14:paraId="4D672F34" w14:textId="77777777" w:rsidR="00285D53" w:rsidRPr="00A6555F" w:rsidRDefault="00285D53" w:rsidP="001457BD">
      <w:pPr>
        <w:pStyle w:val="PL"/>
        <w:rPr>
          <w:rFonts w:eastAsia="DengXian"/>
        </w:rPr>
      </w:pPr>
      <w:r>
        <w:rPr>
          <w:rFonts w:eastAsia="DengXian" w:hint="eastAsia"/>
          <w:lang w:eastAsia="zh-CN"/>
        </w:rPr>
        <w:t xml:space="preserve"> </w:t>
      </w:r>
      <w:r>
        <w:rPr>
          <w:rFonts w:eastAsia="DengXian"/>
          <w:lang w:eastAsia="zh-CN"/>
        </w:rPr>
        <w:t xml:space="preserve">           </w:t>
      </w:r>
      <w:r w:rsidRPr="00A6555F">
        <w:rPr>
          <w:rFonts w:eastAsia="DengXian"/>
        </w:rPr>
        <w:t>$ref: '#/components/schemas/</w:t>
      </w:r>
      <w:r>
        <w:rPr>
          <w:rFonts w:eastAsia="DengXian"/>
        </w:rPr>
        <w:t>Co</w:t>
      </w:r>
      <w:r w:rsidRPr="00B74474">
        <w:rPr>
          <w:rFonts w:eastAsia="DengXian"/>
        </w:rPr>
        <w:t>mbGciAndHfcNIds</w:t>
      </w:r>
      <w:r w:rsidRPr="00A6555F">
        <w:rPr>
          <w:rFonts w:eastAsia="DengXian"/>
        </w:rPr>
        <w:t>'</w:t>
      </w:r>
    </w:p>
    <w:p w14:paraId="0A8AC48C" w14:textId="77777777" w:rsidR="00285D53" w:rsidRPr="00A6555F" w:rsidRDefault="00285D53" w:rsidP="001457BD">
      <w:pPr>
        <w:pStyle w:val="PL"/>
        <w:rPr>
          <w:rFonts w:eastAsia="DengXian"/>
        </w:rPr>
      </w:pPr>
      <w:r w:rsidRPr="00A6555F">
        <w:rPr>
          <w:rFonts w:eastAsia="DengXian"/>
        </w:rPr>
        <w:t xml:space="preserve">          minItems: 1</w:t>
      </w:r>
    </w:p>
    <w:p w14:paraId="2198E621" w14:textId="77777777" w:rsidR="00991540" w:rsidRDefault="002069F8" w:rsidP="001457BD">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1457BD">
      <w:pPr>
        <w:pStyle w:val="PL"/>
      </w:pPr>
    </w:p>
    <w:p w14:paraId="00E1573D" w14:textId="77777777" w:rsidR="007D5CE1" w:rsidRDefault="007D5CE1" w:rsidP="001457BD">
      <w:pPr>
        <w:pStyle w:val="PL"/>
        <w:rPr>
          <w:lang w:val="en-US"/>
        </w:rPr>
      </w:pPr>
    </w:p>
    <w:p w14:paraId="5426782A" w14:textId="77777777" w:rsidR="00F03287" w:rsidRPr="00320584" w:rsidRDefault="00F03287" w:rsidP="001457BD">
      <w:pPr>
        <w:pStyle w:val="PL"/>
      </w:pPr>
      <w:r w:rsidRPr="00320584">
        <w:t xml:space="preserve">    NrA2xAuth:</w:t>
      </w:r>
    </w:p>
    <w:p w14:paraId="62DCD659" w14:textId="77777777" w:rsidR="00F03287" w:rsidRPr="00320584" w:rsidRDefault="00F03287" w:rsidP="001457BD">
      <w:pPr>
        <w:pStyle w:val="PL"/>
      </w:pPr>
      <w:r w:rsidRPr="00320584">
        <w:t xml:space="preserve">      description: Contains </w:t>
      </w:r>
      <w:r w:rsidRPr="00320584">
        <w:rPr>
          <w:lang w:eastAsia="zh-CN"/>
        </w:rPr>
        <w:t>NR A2X services authorized information.</w:t>
      </w:r>
    </w:p>
    <w:p w14:paraId="4D17EE2C" w14:textId="77777777" w:rsidR="00F03287" w:rsidRPr="00320584" w:rsidRDefault="00F03287" w:rsidP="001457BD">
      <w:pPr>
        <w:pStyle w:val="PL"/>
      </w:pPr>
      <w:r w:rsidRPr="00320584">
        <w:t xml:space="preserve">      type: object</w:t>
      </w:r>
    </w:p>
    <w:p w14:paraId="2A18DFA8" w14:textId="77777777" w:rsidR="00F03287" w:rsidRPr="00320584" w:rsidRDefault="00F03287" w:rsidP="001457BD">
      <w:pPr>
        <w:pStyle w:val="PL"/>
      </w:pPr>
      <w:r w:rsidRPr="00320584">
        <w:t xml:space="preserve">      properties:</w:t>
      </w:r>
    </w:p>
    <w:p w14:paraId="1749096C"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67FB4275" w14:textId="77777777" w:rsidR="00F03287" w:rsidRPr="00320584" w:rsidRDefault="00F03287" w:rsidP="001457BD">
      <w:pPr>
        <w:pStyle w:val="PL"/>
      </w:pPr>
      <w:r w:rsidRPr="00320584">
        <w:rPr>
          <w:lang w:val="en-US"/>
        </w:rPr>
        <w:t xml:space="preserve">          $ref: </w:t>
      </w:r>
      <w:r w:rsidRPr="00320584">
        <w:t>'#/components/schemas/UeAuth'</w:t>
      </w:r>
    </w:p>
    <w:p w14:paraId="2D31749F" w14:textId="77777777" w:rsidR="00F03287" w:rsidRPr="00320584" w:rsidRDefault="00F03287" w:rsidP="001457BD">
      <w:pPr>
        <w:pStyle w:val="PL"/>
      </w:pPr>
    </w:p>
    <w:p w14:paraId="5D53C3BD" w14:textId="77777777" w:rsidR="00F03287" w:rsidRPr="00320584" w:rsidRDefault="00F03287" w:rsidP="001457BD">
      <w:pPr>
        <w:pStyle w:val="PL"/>
      </w:pPr>
      <w:r w:rsidRPr="00320584">
        <w:t xml:space="preserve">    LteA2xAuth:</w:t>
      </w:r>
    </w:p>
    <w:p w14:paraId="71890A8A" w14:textId="77777777" w:rsidR="00F03287" w:rsidRPr="00320584" w:rsidRDefault="00F03287" w:rsidP="001457BD">
      <w:pPr>
        <w:pStyle w:val="PL"/>
      </w:pPr>
      <w:r w:rsidRPr="00320584">
        <w:t xml:space="preserve">      description: Contains </w:t>
      </w:r>
      <w:r w:rsidRPr="00320584">
        <w:rPr>
          <w:lang w:eastAsia="zh-CN"/>
        </w:rPr>
        <w:t>LTE A2X services authorized information.</w:t>
      </w:r>
    </w:p>
    <w:p w14:paraId="31664B04" w14:textId="77777777" w:rsidR="00F03287" w:rsidRPr="00320584" w:rsidRDefault="00F03287" w:rsidP="001457BD">
      <w:pPr>
        <w:pStyle w:val="PL"/>
      </w:pPr>
      <w:r w:rsidRPr="00320584">
        <w:t xml:space="preserve">      type: object</w:t>
      </w:r>
    </w:p>
    <w:p w14:paraId="3C58AE19" w14:textId="77777777" w:rsidR="00F03287" w:rsidRPr="00320584" w:rsidRDefault="00F03287" w:rsidP="001457BD">
      <w:pPr>
        <w:pStyle w:val="PL"/>
      </w:pPr>
      <w:r w:rsidRPr="00320584">
        <w:t xml:space="preserve">      properties:</w:t>
      </w:r>
    </w:p>
    <w:p w14:paraId="311BC029" w14:textId="77777777" w:rsidR="00F03287" w:rsidRPr="00320584" w:rsidRDefault="00F03287" w:rsidP="001457BD">
      <w:pPr>
        <w:pStyle w:val="PL"/>
        <w:rPr>
          <w:rFonts w:cs="Arial"/>
          <w:lang w:eastAsia="ja-JP"/>
        </w:rPr>
      </w:pPr>
      <w:r w:rsidRPr="00320584">
        <w:t xml:space="preserve">        uavUeAuth</w:t>
      </w:r>
      <w:r w:rsidRPr="00320584">
        <w:rPr>
          <w:rFonts w:cs="Arial"/>
          <w:lang w:eastAsia="ja-JP"/>
        </w:rPr>
        <w:t>:</w:t>
      </w:r>
    </w:p>
    <w:p w14:paraId="10A7BEE3" w14:textId="77777777" w:rsidR="00F03287" w:rsidRPr="00320584" w:rsidRDefault="00F03287" w:rsidP="001457BD">
      <w:pPr>
        <w:pStyle w:val="PL"/>
      </w:pPr>
      <w:r w:rsidRPr="00320584">
        <w:rPr>
          <w:lang w:val="en-US"/>
        </w:rPr>
        <w:t xml:space="preserve">          $ref: </w:t>
      </w:r>
      <w:r w:rsidRPr="00320584">
        <w:t>'#/components/schemas/UeAuth'</w:t>
      </w:r>
    </w:p>
    <w:p w14:paraId="15484D59" w14:textId="43883C6B" w:rsidR="00F03287" w:rsidRDefault="00F03287" w:rsidP="001457BD">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1457BD">
      <w:pPr>
        <w:pStyle w:val="PL"/>
      </w:pPr>
    </w:p>
    <w:p w14:paraId="4633A718" w14:textId="77777777" w:rsidR="001160C3" w:rsidRPr="00756B4C" w:rsidRDefault="001160C3" w:rsidP="001457BD">
      <w:pPr>
        <w:pStyle w:val="PL"/>
      </w:pPr>
      <w:r w:rsidRPr="00756B4C">
        <w:t xml:space="preserve">    </w:t>
      </w:r>
      <w:r w:rsidRPr="004749B4">
        <w:t>SnssaiReplaceInfo</w:t>
      </w:r>
      <w:r w:rsidRPr="00756B4C">
        <w:t>:</w:t>
      </w:r>
    </w:p>
    <w:p w14:paraId="469E25A6" w14:textId="2A61E100" w:rsidR="001160C3" w:rsidRPr="00151E97" w:rsidRDefault="001160C3" w:rsidP="001457BD">
      <w:pPr>
        <w:pStyle w:val="PL"/>
      </w:pPr>
      <w:r w:rsidRPr="00756B4C">
        <w:rPr>
          <w:rFonts w:eastAsia="Batang"/>
        </w:rPr>
        <w:t xml:space="preserve">      description:</w:t>
      </w:r>
      <w:r w:rsidRPr="00756B4C">
        <w:rPr>
          <w:lang w:eastAsia="zh-CN"/>
        </w:rPr>
        <w:t xml:space="preserve"> Indicates the </w:t>
      </w:r>
      <w:r w:rsidRPr="00447C46">
        <w:rPr>
          <w:lang w:eastAsia="zh-CN"/>
        </w:rPr>
        <w:t>status of an S-NSSAI and an alternative S-NSSAI</w:t>
      </w:r>
      <w:r w:rsidR="00223223">
        <w:rPr>
          <w:lang w:eastAsia="zh-CN"/>
        </w:rPr>
        <w:t xml:space="preserve"> </w:t>
      </w:r>
      <w:r w:rsidR="00223223" w:rsidRPr="00447C46">
        <w:rPr>
          <w:lang w:eastAsia="zh-CN"/>
        </w:rPr>
        <w:t>optionally</w:t>
      </w:r>
      <w:r w:rsidRPr="00447C46">
        <w:rPr>
          <w:lang w:eastAsia="zh-CN"/>
        </w:rPr>
        <w:t>.</w:t>
      </w:r>
    </w:p>
    <w:p w14:paraId="3C173AA8" w14:textId="77777777" w:rsidR="001160C3" w:rsidRPr="00756B4C" w:rsidRDefault="001160C3" w:rsidP="001457BD">
      <w:pPr>
        <w:pStyle w:val="PL"/>
      </w:pPr>
      <w:r w:rsidRPr="00756B4C">
        <w:t xml:space="preserve">      type: object</w:t>
      </w:r>
    </w:p>
    <w:p w14:paraId="62320157" w14:textId="77777777" w:rsidR="001160C3" w:rsidRPr="00756B4C" w:rsidRDefault="001160C3" w:rsidP="001457BD">
      <w:pPr>
        <w:pStyle w:val="PL"/>
      </w:pPr>
      <w:r w:rsidRPr="00756B4C">
        <w:t xml:space="preserve">      properties:</w:t>
      </w:r>
    </w:p>
    <w:p w14:paraId="336A5D4B" w14:textId="77777777" w:rsidR="001160C3" w:rsidRPr="00756B4C" w:rsidRDefault="001160C3" w:rsidP="001457BD">
      <w:pPr>
        <w:pStyle w:val="PL"/>
      </w:pPr>
      <w:r w:rsidRPr="00756B4C">
        <w:t xml:space="preserve">        snssai:</w:t>
      </w:r>
    </w:p>
    <w:p w14:paraId="1289D54C" w14:textId="77777777" w:rsidR="001160C3" w:rsidRPr="00756B4C" w:rsidRDefault="001160C3" w:rsidP="001457BD">
      <w:pPr>
        <w:pStyle w:val="PL"/>
        <w:rPr>
          <w:lang w:val="en-US"/>
        </w:rPr>
      </w:pPr>
      <w:r w:rsidRPr="00756B4C">
        <w:rPr>
          <w:lang w:val="en-US"/>
        </w:rPr>
        <w:t xml:space="preserve">          $ref: '#/components/schemas/Snssai'</w:t>
      </w:r>
    </w:p>
    <w:p w14:paraId="4CC89049" w14:textId="77777777" w:rsidR="001160C3" w:rsidRPr="00756B4C" w:rsidRDefault="001160C3" w:rsidP="001457BD">
      <w:pPr>
        <w:pStyle w:val="PL"/>
      </w:pPr>
      <w:r w:rsidRPr="00756B4C">
        <w:t xml:space="preserve">        </w:t>
      </w:r>
      <w:r>
        <w:t>status</w:t>
      </w:r>
      <w:r w:rsidRPr="00756B4C">
        <w:t>:</w:t>
      </w:r>
    </w:p>
    <w:p w14:paraId="45542BE4" w14:textId="77777777" w:rsidR="001160C3" w:rsidRPr="006D7DC8" w:rsidRDefault="001160C3" w:rsidP="001457BD">
      <w:pPr>
        <w:pStyle w:val="PL"/>
        <w:rPr>
          <w:lang w:val="en-US"/>
        </w:rPr>
      </w:pPr>
      <w:r w:rsidRPr="00756B4C">
        <w:rPr>
          <w:lang w:val="en-US"/>
        </w:rPr>
        <w:t xml:space="preserve">          $ref: '#/components/schemas/</w:t>
      </w:r>
      <w:r w:rsidRPr="006D7DC8">
        <w:rPr>
          <w:lang w:val="en-US"/>
        </w:rPr>
        <w:t>SnssaiStatus</w:t>
      </w:r>
      <w:r>
        <w:rPr>
          <w:lang w:val="en-US"/>
        </w:rPr>
        <w:t>'</w:t>
      </w:r>
    </w:p>
    <w:p w14:paraId="4924AED5" w14:textId="77777777" w:rsidR="001160C3" w:rsidRPr="00756B4C" w:rsidRDefault="001160C3" w:rsidP="001457BD">
      <w:pPr>
        <w:pStyle w:val="PL"/>
      </w:pPr>
      <w:r w:rsidRPr="00756B4C">
        <w:t xml:space="preserve">        </w:t>
      </w:r>
      <w:r w:rsidRPr="00197ABC">
        <w:t>altSnssai</w:t>
      </w:r>
      <w:r w:rsidRPr="00756B4C">
        <w:t>:</w:t>
      </w:r>
    </w:p>
    <w:p w14:paraId="1F53F587" w14:textId="77777777" w:rsidR="001160C3" w:rsidRPr="00756B4C" w:rsidRDefault="001160C3" w:rsidP="001457BD">
      <w:pPr>
        <w:pStyle w:val="PL"/>
        <w:rPr>
          <w:lang w:val="en-US"/>
        </w:rPr>
      </w:pPr>
      <w:r w:rsidRPr="00756B4C">
        <w:rPr>
          <w:lang w:val="en-US"/>
        </w:rPr>
        <w:t xml:space="preserve">          $ref: '#/components/schemas/Snssai'</w:t>
      </w:r>
    </w:p>
    <w:p w14:paraId="7E5BC2E7" w14:textId="77777777" w:rsidR="00804B0E" w:rsidRDefault="00804B0E" w:rsidP="001457BD">
      <w:pPr>
        <w:pStyle w:val="PL"/>
        <w:rPr>
          <w:noProof/>
          <w:lang w:val="en-US"/>
        </w:rPr>
      </w:pPr>
      <w:r>
        <w:rPr>
          <w:lang w:val="en-US"/>
        </w:rPr>
        <w:t xml:space="preserve">        </w:t>
      </w:r>
      <w:r w:rsidRPr="00EC33C1">
        <w:rPr>
          <w:noProof/>
          <w:lang w:val="en-US"/>
        </w:rPr>
        <w:t>nsReplTerminInd:</w:t>
      </w:r>
    </w:p>
    <w:p w14:paraId="21511FB1" w14:textId="77777777" w:rsidR="00804B0E" w:rsidRDefault="00804B0E" w:rsidP="001457BD">
      <w:pPr>
        <w:pStyle w:val="PL"/>
        <w:rPr>
          <w:noProof/>
          <w:lang w:val="en-US"/>
        </w:rPr>
      </w:pPr>
      <w:r>
        <w:rPr>
          <w:noProof/>
          <w:lang w:val="en-US"/>
        </w:rPr>
        <w:t xml:space="preserve">          </w:t>
      </w:r>
      <w:r w:rsidRPr="00756B4C">
        <w:rPr>
          <w:noProof/>
          <w:lang w:val="en-US"/>
        </w:rPr>
        <w:t>$ref: '#/components/schemas/</w:t>
      </w:r>
      <w:r w:rsidRPr="00EC33C1">
        <w:rPr>
          <w:noProof/>
          <w:lang w:val="en-US"/>
        </w:rPr>
        <w:t>Termin</w:t>
      </w:r>
      <w:r>
        <w:rPr>
          <w:noProof/>
          <w:lang w:val="en-US"/>
        </w:rPr>
        <w:t>ation</w:t>
      </w:r>
      <w:r w:rsidRPr="00EC33C1">
        <w:rPr>
          <w:noProof/>
          <w:lang w:val="en-US"/>
        </w:rPr>
        <w:t>Ind</w:t>
      </w:r>
      <w:r>
        <w:rPr>
          <w:noProof/>
          <w:lang w:val="en-US"/>
        </w:rPr>
        <w:t>ication</w:t>
      </w:r>
      <w:r w:rsidRPr="00EC33C1">
        <w:rPr>
          <w:noProof/>
          <w:lang w:val="en-US"/>
        </w:rPr>
        <w:t>'</w:t>
      </w:r>
    </w:p>
    <w:p w14:paraId="403981DF" w14:textId="77777777" w:rsidR="00804B0E" w:rsidRPr="009A2EA2" w:rsidRDefault="00804B0E" w:rsidP="001457BD">
      <w:pPr>
        <w:pStyle w:val="PL"/>
        <w:rPr>
          <w:noProof/>
          <w:lang w:val="en-US"/>
        </w:rPr>
      </w:pPr>
      <w:r>
        <w:rPr>
          <w:noProof/>
          <w:lang w:val="en-US"/>
        </w:rPr>
        <w:t xml:space="preserve">        </w:t>
      </w:r>
      <w:r w:rsidRPr="009A2EA2">
        <w:rPr>
          <w:noProof/>
          <w:lang w:val="en-US"/>
        </w:rPr>
        <w:t>plmnId:</w:t>
      </w:r>
    </w:p>
    <w:p w14:paraId="7938272B" w14:textId="77777777" w:rsidR="00804B0E" w:rsidRPr="00756B4C" w:rsidRDefault="00804B0E" w:rsidP="001457BD">
      <w:pPr>
        <w:pStyle w:val="PL"/>
        <w:rPr>
          <w:lang w:val="en-US"/>
        </w:rPr>
      </w:pPr>
      <w:r w:rsidRPr="00F11966">
        <w:rPr>
          <w:lang w:val="en-US"/>
        </w:rPr>
        <w:t xml:space="preserve">          $ref: '#/components/schemas/PlmnId'</w:t>
      </w:r>
    </w:p>
    <w:p w14:paraId="0FF67852" w14:textId="77777777" w:rsidR="007B5E13" w:rsidRPr="00A43AF4" w:rsidRDefault="007B5E13" w:rsidP="001457BD">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1457BD">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457BD">
      <w:pPr>
        <w:pStyle w:val="PL"/>
        <w:rPr>
          <w:lang w:val="en-US"/>
        </w:rPr>
      </w:pPr>
      <w:r w:rsidRPr="002A38F7">
        <w:rPr>
          <w:lang w:val="en-US"/>
        </w:rPr>
        <w:t xml:space="preserve">      required:</w:t>
      </w:r>
    </w:p>
    <w:p w14:paraId="391DB427" w14:textId="77777777" w:rsidR="001160C3" w:rsidRPr="002A38F7" w:rsidRDefault="001160C3" w:rsidP="001457BD">
      <w:pPr>
        <w:pStyle w:val="PL"/>
        <w:rPr>
          <w:lang w:val="en-US"/>
        </w:rPr>
      </w:pPr>
      <w:r w:rsidRPr="002A38F7">
        <w:rPr>
          <w:lang w:val="en-US"/>
        </w:rPr>
        <w:t xml:space="preserve">        - </w:t>
      </w:r>
      <w:r w:rsidRPr="00756B4C">
        <w:t>snssai</w:t>
      </w:r>
    </w:p>
    <w:p w14:paraId="4395145C" w14:textId="3C66F16C" w:rsidR="001160C3" w:rsidRPr="002A38F7" w:rsidRDefault="001160C3" w:rsidP="001457BD">
      <w:pPr>
        <w:pStyle w:val="PL"/>
        <w:rPr>
          <w:lang w:val="en-US"/>
        </w:rPr>
      </w:pPr>
    </w:p>
    <w:p w14:paraId="0D03270A" w14:textId="77777777" w:rsidR="002069F8" w:rsidRPr="00202CB2" w:rsidRDefault="002069F8" w:rsidP="001457BD">
      <w:pPr>
        <w:pStyle w:val="PL"/>
      </w:pPr>
    </w:p>
    <w:p w14:paraId="4CFD6800" w14:textId="77777777" w:rsidR="002069F8" w:rsidRPr="00F11966" w:rsidRDefault="002069F8" w:rsidP="001457BD">
      <w:pPr>
        <w:pStyle w:val="PL"/>
        <w:rPr>
          <w:lang w:val="en-US"/>
        </w:rPr>
      </w:pPr>
      <w:r w:rsidRPr="00F11966">
        <w:rPr>
          <w:lang w:val="en-US"/>
        </w:rPr>
        <w:t>#</w:t>
      </w:r>
    </w:p>
    <w:p w14:paraId="308B98C6" w14:textId="77777777" w:rsidR="002069F8" w:rsidRPr="00F11966" w:rsidRDefault="002069F8" w:rsidP="001457BD">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bookmarkStart w:id="5902" w:name="MCCQCTEMPBM_00000039"/>
    </w:p>
    <w:bookmarkEnd w:id="5902"/>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5903" w:name="MCCQCTEMPBM_00000040"/>
      <w:r>
        <w:rPr>
          <w:rFonts w:cs="Courier New"/>
          <w:szCs w:val="16"/>
        </w:rPr>
        <w:t xml:space="preserve">          $ref: '#/components/schemas/</w:t>
      </w:r>
      <w:bookmarkEnd w:id="5903"/>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5904" w:name="MCCQCTEMPBM_00000041"/>
      <w:r>
        <w:rPr>
          <w:rFonts w:cs="Courier New"/>
          <w:szCs w:val="16"/>
        </w:rPr>
        <w:t xml:space="preserve">          $ref: '#/components/schemas/</w:t>
      </w:r>
      <w:bookmarkEnd w:id="5904"/>
      <w:r>
        <w:t>RtpHeaderExtInfoRm'</w:t>
      </w:r>
      <w:bookmarkStart w:id="5905" w:name="MCCQCTEMPBM_00000042"/>
    </w:p>
    <w:bookmarkEnd w:id="5905"/>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5906" w:name="MCCQCTEMPBM_00000043"/>
      <w:r>
        <w:rPr>
          <w:rFonts w:cs="Courier New"/>
          <w:szCs w:val="16"/>
        </w:rPr>
        <w:t xml:space="preserve">          $ref: '#/components/schemas/</w:t>
      </w:r>
      <w:bookmarkEnd w:id="5906"/>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5907" w:name="MCCQCTEMPBM_00000044"/>
      <w:r>
        <w:rPr>
          <w:rFonts w:cs="Courier New"/>
          <w:szCs w:val="16"/>
        </w:rPr>
        <w:t xml:space="preserve">          </w:t>
      </w:r>
      <w:bookmarkEnd w:id="5907"/>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5908" w:name="MCCQCTEMPBM_00000045"/>
      <w:r>
        <w:rPr>
          <w:rFonts w:cs="Courier New"/>
          <w:szCs w:val="16"/>
        </w:rPr>
        <w:t xml:space="preserve">          $ref: '#/components/schemas/</w:t>
      </w:r>
      <w:bookmarkEnd w:id="5908"/>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5909" w:name="MCCQCTEMPBM_00000046"/>
      <w:r>
        <w:rPr>
          <w:rFonts w:cs="Courier New"/>
          <w:szCs w:val="16"/>
        </w:rPr>
        <w:t xml:space="preserve">          </w:t>
      </w:r>
      <w:bookmarkEnd w:id="5909"/>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77777777"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77777777"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5FD9123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342B8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259C9DB3"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342B8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77777777" w:rsidR="003B55DE" w:rsidRDefault="003B55DE"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7777777"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0916A021" w:rsidR="007139AB" w:rsidRDefault="007139AB" w:rsidP="007139AB">
      <w:pPr>
        <w:pStyle w:val="PL"/>
      </w:pPr>
      <w:r>
        <w:t xml:space="preserve">        Indicates </w:t>
      </w:r>
      <w:r w:rsidRPr="003F278C">
        <w:t xml:space="preserve">whether the broadcast MBS session is intended only for NR </w:t>
      </w:r>
      <w:r w:rsidR="00E33CCD">
        <w:t>(e)</w:t>
      </w:r>
      <w:r w:rsidRPr="003F278C">
        <w:t xml:space="preserve">RedCap UEs, </w:t>
      </w:r>
    </w:p>
    <w:p w14:paraId="0E9A00FF" w14:textId="5F03FCB7" w:rsidR="007139AB" w:rsidRPr="00052626" w:rsidRDefault="007139AB" w:rsidP="007139AB">
      <w:pPr>
        <w:pStyle w:val="PL"/>
      </w:pPr>
      <w:r>
        <w:t xml:space="preserve">        </w:t>
      </w:r>
      <w:r w:rsidR="00432487" w:rsidRPr="0073289B">
        <w:t>only for UEs that are neither NR RedCap UEs nor NR eRedCap UEs</w:t>
      </w:r>
      <w:r w:rsidR="00432487">
        <w:t xml:space="preserve">, </w:t>
      </w:r>
      <w:r w:rsidR="00432487" w:rsidRPr="0073289B">
        <w:t>or for any kind of UE</w:t>
      </w:r>
      <w:r w:rsidR="00432487">
        <w:t>.</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057BED71" w:rsidR="007139AB" w:rsidRPr="00052626" w:rsidRDefault="007139AB" w:rsidP="007139AB">
      <w:pPr>
        <w:pStyle w:val="PL"/>
      </w:pPr>
      <w:r w:rsidRPr="00052626">
        <w:t xml:space="preserve">          - </w:t>
      </w:r>
      <w:r>
        <w:t>NR_REDCAP_UE_ONLY</w:t>
      </w:r>
      <w:r w:rsidR="00432487">
        <w:t xml:space="preserve"> # NR RedCap UEs and NR eRedCap UEs</w:t>
      </w:r>
    </w:p>
    <w:p w14:paraId="7F985FED" w14:textId="31522FCC" w:rsidR="007139AB" w:rsidRDefault="007139AB" w:rsidP="007139AB">
      <w:pPr>
        <w:pStyle w:val="PL"/>
      </w:pPr>
      <w:r w:rsidRPr="00052626">
        <w:t xml:space="preserve">          - </w:t>
      </w:r>
      <w:r>
        <w:t>BOTH_NR_REDCAP_UE_AND_NON_REDCAP_UE</w:t>
      </w:r>
      <w:r w:rsidR="00432487">
        <w:t xml:space="preserve"> # any kind of UEs</w:t>
      </w:r>
    </w:p>
    <w:p w14:paraId="13A4F864" w14:textId="36819611" w:rsidR="007139AB" w:rsidRPr="00052626" w:rsidRDefault="007139AB" w:rsidP="007139AB">
      <w:pPr>
        <w:pStyle w:val="PL"/>
      </w:pPr>
      <w:r w:rsidRPr="00052626">
        <w:t xml:space="preserve">          - </w:t>
      </w:r>
      <w:r>
        <w:t>NON_REDCAP_UE_ONLY</w:t>
      </w:r>
      <w:r w:rsidR="00432487">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5910" w:name="MCCQCTEMPBM_00000047"/>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5910"/>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5911"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5911"/>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5912"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5912"/>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1457BD">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1457BD">
      <w:pPr>
        <w:pStyle w:val="PL"/>
        <w:rPr>
          <w:rFonts w:cs="Courier New"/>
          <w:szCs w:val="16"/>
        </w:rPr>
      </w:pPr>
      <w:bookmarkStart w:id="5913" w:name="MCCQCTEMPBM_00000050"/>
    </w:p>
    <w:p w14:paraId="2920DEB3" w14:textId="77777777" w:rsidR="001F283E" w:rsidRDefault="001F283E" w:rsidP="001457BD">
      <w:pPr>
        <w:pStyle w:val="PL"/>
      </w:pPr>
    </w:p>
    <w:p w14:paraId="34B305EB" w14:textId="77777777" w:rsidR="006A3FBC" w:rsidRDefault="006A3FBC" w:rsidP="001457BD">
      <w:pPr>
        <w:pStyle w:val="PL"/>
        <w:rPr>
          <w:rFonts w:cs="Courier New"/>
          <w:szCs w:val="16"/>
        </w:rPr>
      </w:pPr>
      <w:r>
        <w:rPr>
          <w:rFonts w:cs="Courier New"/>
          <w:szCs w:val="16"/>
        </w:rPr>
        <w:t xml:space="preserve">    </w:t>
      </w:r>
      <w:bookmarkEnd w:id="5913"/>
      <w:r>
        <w:t>M</w:t>
      </w:r>
      <w:r w:rsidRPr="00823E66">
        <w:t>bsSe</w:t>
      </w:r>
      <w:r>
        <w:t>curityContext</w:t>
      </w:r>
      <w:bookmarkStart w:id="5914" w:name="MCCQCTEMPBM_00000051"/>
      <w:r>
        <w:rPr>
          <w:rFonts w:cs="Courier New"/>
          <w:szCs w:val="16"/>
        </w:rPr>
        <w:t>:</w:t>
      </w:r>
    </w:p>
    <w:p w14:paraId="5F7C9BF1" w14:textId="77777777" w:rsidR="00C82AE5" w:rsidRDefault="00C82AE5" w:rsidP="001457BD">
      <w:pPr>
        <w:pStyle w:val="PL"/>
        <w:rPr>
          <w:rFonts w:cs="Courier New"/>
          <w:szCs w:val="16"/>
        </w:rPr>
      </w:pPr>
      <w:r>
        <w:rPr>
          <w:rFonts w:cs="Courier New"/>
          <w:szCs w:val="16"/>
        </w:rPr>
        <w:t xml:space="preserve">      description: </w:t>
      </w:r>
      <w:bookmarkEnd w:id="5914"/>
      <w:r>
        <w:t xml:space="preserve">MBS security context consisting of </w:t>
      </w:r>
      <w:r>
        <w:rPr>
          <w:rFonts w:cs="Arial"/>
          <w:szCs w:val="18"/>
        </w:rPr>
        <w:t>MSK/MTK(s) and associated IDs</w:t>
      </w:r>
      <w:bookmarkStart w:id="5915" w:name="MCCQCTEMPBM_00000052"/>
    </w:p>
    <w:p w14:paraId="12AD9815" w14:textId="730BFA36"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1457BD">
      <w:pPr>
        <w:pStyle w:val="PL"/>
        <w:rPr>
          <w:rFonts w:cs="Courier New"/>
          <w:szCs w:val="16"/>
        </w:rPr>
      </w:pPr>
      <w:r>
        <w:rPr>
          <w:rFonts w:cs="Courier New"/>
          <w:szCs w:val="16"/>
        </w:rPr>
        <w:t xml:space="preserve">      </w:t>
      </w:r>
      <w:r w:rsidR="00962B9F">
        <w:rPr>
          <w:rFonts w:cs="Courier New"/>
          <w:szCs w:val="16"/>
        </w:rPr>
        <w:t xml:space="preserve">  </w:t>
      </w:r>
      <w:bookmarkEnd w:id="5915"/>
      <w:r>
        <w:t>keyList:</w:t>
      </w:r>
      <w:bookmarkStart w:id="5916" w:name="MCCQCTEMPBM_00000053"/>
    </w:p>
    <w:p w14:paraId="67CDB35A" w14:textId="77777777" w:rsidR="00F36A15" w:rsidRDefault="006A3FBC" w:rsidP="001457BD">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5916"/>
    <w:p w14:paraId="7B0F96CE" w14:textId="77777777" w:rsidR="00F36A15" w:rsidRDefault="00F36A15" w:rsidP="001457BD">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1457BD">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1457BD">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1457BD">
      <w:pPr>
        <w:pStyle w:val="PL"/>
        <w:rPr>
          <w:rFonts w:cs="Courier New"/>
          <w:szCs w:val="16"/>
        </w:rPr>
      </w:pPr>
      <w:bookmarkStart w:id="5917"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5917"/>
      <w:r>
        <w:rPr>
          <w:lang w:eastAsia="zh-CN"/>
        </w:rPr>
        <w:t>MbsKeyInfo</w:t>
      </w:r>
      <w:bookmarkStart w:id="5918" w:name="MCCQCTEMPBM_00000055"/>
      <w:r>
        <w:rPr>
          <w:rFonts w:cs="Courier New"/>
          <w:szCs w:val="16"/>
        </w:rPr>
        <w:t>'</w:t>
      </w:r>
    </w:p>
    <w:p w14:paraId="62DF1C7C" w14:textId="3C312C8D" w:rsidR="006A3FBC" w:rsidRPr="002E5CBA" w:rsidRDefault="006A3FBC" w:rsidP="001457BD">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5918"/>
      <w:r>
        <w:rPr>
          <w:lang w:eastAsia="zh-CN"/>
        </w:rPr>
        <w:t>minProperties</w:t>
      </w:r>
      <w:bookmarkStart w:id="5919" w:name="MCCQCTEMPBM_00000056"/>
      <w:r w:rsidRPr="00E72157">
        <w:rPr>
          <w:rFonts w:cs="Courier New"/>
          <w:szCs w:val="16"/>
        </w:rPr>
        <w:t>: 1</w:t>
      </w:r>
      <w:bookmarkEnd w:id="5919"/>
    </w:p>
    <w:p w14:paraId="5D09490C" w14:textId="50145301" w:rsidR="00A21F69" w:rsidRPr="00F11966" w:rsidRDefault="00A21F69" w:rsidP="001457BD">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1457BD">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1457BD">
      <w:pPr>
        <w:pStyle w:val="PL"/>
        <w:rPr>
          <w:noProof/>
          <w:color w:val="FF0000"/>
          <w:lang w:val="en-US"/>
        </w:rPr>
      </w:pPr>
    </w:p>
    <w:p w14:paraId="5D22C3FF" w14:textId="77777777" w:rsidR="006A3FBC" w:rsidRDefault="006A3FBC" w:rsidP="001457BD">
      <w:pPr>
        <w:pStyle w:val="PL"/>
        <w:rPr>
          <w:rFonts w:cs="Courier New"/>
          <w:szCs w:val="16"/>
        </w:rPr>
      </w:pPr>
      <w:bookmarkStart w:id="5920" w:name="MCCQCTEMPBM_00000057"/>
      <w:r>
        <w:rPr>
          <w:rFonts w:cs="Courier New"/>
          <w:szCs w:val="16"/>
        </w:rPr>
        <w:t xml:space="preserve">    </w:t>
      </w:r>
      <w:bookmarkEnd w:id="5920"/>
      <w:r>
        <w:rPr>
          <w:lang w:eastAsia="zh-CN"/>
        </w:rPr>
        <w:t>MbsKeyInfo</w:t>
      </w:r>
      <w:bookmarkStart w:id="5921" w:name="MCCQCTEMPBM_00000058"/>
      <w:r>
        <w:rPr>
          <w:rFonts w:cs="Courier New"/>
          <w:szCs w:val="16"/>
        </w:rPr>
        <w:t>:</w:t>
      </w:r>
    </w:p>
    <w:p w14:paraId="19C5FC9C" w14:textId="77777777" w:rsidR="006A3FBC" w:rsidRPr="008C2C3D" w:rsidRDefault="006A3FBC" w:rsidP="001457BD">
      <w:pPr>
        <w:pStyle w:val="PL"/>
        <w:rPr>
          <w:lang w:val="en-US"/>
        </w:rPr>
      </w:pPr>
      <w:r>
        <w:rPr>
          <w:rFonts w:cs="Courier New"/>
          <w:szCs w:val="16"/>
        </w:rPr>
        <w:t xml:space="preserve">      description: MBS Security Key Data Structure</w:t>
      </w:r>
      <w:bookmarkEnd w:id="5921"/>
    </w:p>
    <w:p w14:paraId="5B78A085" w14:textId="77777777" w:rsidR="006A3FBC" w:rsidRPr="008C2C3D" w:rsidRDefault="006A3FBC" w:rsidP="001457BD">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5922"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5922"/>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5923" w:name="MCCQCTEMPBM_00000060"/>
      <w:r w:rsidRPr="00E72157">
        <w:rPr>
          <w:rFonts w:cs="Courier New"/>
          <w:szCs w:val="16"/>
        </w:rPr>
        <w:t xml:space="preserve">          minItems: 1</w:t>
      </w:r>
      <w:bookmarkEnd w:id="5923"/>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5924" w:name="MCCQCTEMPBM_00000061"/>
      <w:r>
        <w:rPr>
          <w:rFonts w:cs="Courier New"/>
          <w:szCs w:val="16"/>
        </w:rPr>
        <w:t xml:space="preserve">          description: &gt;</w:t>
      </w:r>
    </w:p>
    <w:bookmarkEnd w:id="5924"/>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5925"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5925"/>
      <w:r>
        <w:t>MbsMediaCompRm</w:t>
      </w:r>
      <w:bookmarkStart w:id="5926" w:name="MCCQCTEMPBM_00000063"/>
      <w:r>
        <w:rPr>
          <w:rFonts w:cs="Courier New"/>
          <w:szCs w:val="16"/>
        </w:rPr>
        <w:t>'</w:t>
      </w:r>
    </w:p>
    <w:bookmarkEnd w:id="5926"/>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5927" w:name="MCCQCTEMPBM_00000064"/>
      <w:r>
        <w:rPr>
          <w:rFonts w:cs="Courier New"/>
          <w:szCs w:val="16"/>
        </w:rPr>
        <w:t xml:space="preserve">    </w:t>
      </w:r>
      <w:bookmarkEnd w:id="5927"/>
      <w:r>
        <w:t>MbsMediaComp</w:t>
      </w:r>
      <w:bookmarkStart w:id="5928"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5928"/>
      <w:r>
        <w:t>mbsM</w:t>
      </w:r>
      <w:r w:rsidRPr="00DD1B2F">
        <w:t>edComp</w:t>
      </w:r>
      <w:r>
        <w:t>Num</w:t>
      </w:r>
      <w:bookmarkStart w:id="5929"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5929"/>
      <w:r>
        <w:t>mbsFlowDescs</w:t>
      </w:r>
      <w:bookmarkStart w:id="5930"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5930"/>
      <w:r w:rsidRPr="003107D3">
        <w:t>TS29514_Npcf_PolicyAuthorization</w:t>
      </w:r>
      <w:r>
        <w:t>.yaml</w:t>
      </w:r>
      <w:bookmarkStart w:id="5931" w:name="MCCQCTEMPBM_00000068"/>
      <w:r>
        <w:rPr>
          <w:rFonts w:cs="Courier New"/>
          <w:szCs w:val="16"/>
        </w:rPr>
        <w:t>#/components/schemas/FlowDescription'</w:t>
      </w:r>
    </w:p>
    <w:bookmarkEnd w:id="5931"/>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5932" w:name="MCCQCTEMPBM_00000069"/>
      <w:r>
        <w:rPr>
          <w:rFonts w:cs="Courier New"/>
          <w:szCs w:val="16"/>
        </w:rPr>
        <w:t xml:space="preserve">        </w:t>
      </w:r>
      <w:bookmarkEnd w:id="5932"/>
      <w:r>
        <w:t>mbsMediaInfo</w:t>
      </w:r>
      <w:bookmarkStart w:id="5933"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5933"/>
      <w:r>
        <w:t>MbsMediaInfo</w:t>
      </w:r>
      <w:bookmarkStart w:id="5934"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5934"/>
      <w:r>
        <w:rPr>
          <w:lang w:eastAsia="zh-CN"/>
        </w:rPr>
        <w:t>qosRef</w:t>
      </w:r>
      <w:bookmarkStart w:id="5935"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5935"/>
      <w:r>
        <w:rPr>
          <w:lang w:eastAsia="zh-CN"/>
        </w:rPr>
        <w:t>mbsQoSReq</w:t>
      </w:r>
      <w:bookmarkStart w:id="5936"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5936"/>
      <w:r>
        <w:rPr>
          <w:lang w:eastAsia="zh-CN"/>
        </w:rPr>
        <w:t>MbsQoSReq</w:t>
      </w:r>
      <w:bookmarkStart w:id="5937"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5937"/>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5938" w:name="MCCQCTEMPBM_00000077"/>
    </w:p>
    <w:bookmarkEnd w:id="5938"/>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5939" w:name="MCCQCTEMPBM_00000078"/>
      <w:r>
        <w:rPr>
          <w:rFonts w:cs="Courier New"/>
          <w:szCs w:val="16"/>
        </w:rPr>
        <w:t xml:space="preserve">        </w:t>
      </w:r>
      <w:bookmarkEnd w:id="5939"/>
      <w:r>
        <w:t>maxReqMbsBwDl</w:t>
      </w:r>
      <w:bookmarkStart w:id="5940"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5940"/>
      <w:r>
        <w:t>minReqMbsBwDl</w:t>
      </w:r>
      <w:bookmarkStart w:id="5941" w:name="MCCQCTEMPBM_00000080"/>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5941"/>
      <w:r w:rsidRPr="00052626">
        <w:t>'</w:t>
      </w:r>
      <w:r w:rsidRPr="003107D3">
        <w:t>TS29514_Npcf_PolicyAuthorization</w:t>
      </w:r>
      <w:r>
        <w:t>.yaml</w:t>
      </w:r>
      <w:r w:rsidRPr="00052626">
        <w:t>#/components/schemas/</w:t>
      </w:r>
      <w:bookmarkStart w:id="5942" w:name="MCCQCTEMPBM_00000081"/>
      <w:r>
        <w:rPr>
          <w:rFonts w:cs="Courier New"/>
          <w:szCs w:val="16"/>
        </w:rPr>
        <w:t>CodecData'</w:t>
      </w:r>
    </w:p>
    <w:bookmarkEnd w:id="5942"/>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5943"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5943"/>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5944"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5944"/>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bookmarkStart w:id="5945"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bookmarkEnd w:id="5945"/>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5946" w:name="MCCQCTEMPBM_00000085"/>
      <w:r>
        <w:rPr>
          <w:rFonts w:cs="Courier New"/>
          <w:szCs w:val="16"/>
        </w:rPr>
        <w:t xml:space="preserve">  </w:t>
      </w:r>
      <w:bookmarkEnd w:id="5946"/>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77777777" w:rsidR="00A352E8" w:rsidRDefault="00A352E8" w:rsidP="00A352E8">
      <w:pPr>
        <w:pStyle w:val="PL"/>
        <w:rPr>
          <w:rFonts w:cs="Courier New"/>
          <w:szCs w:val="16"/>
        </w:rPr>
      </w:pPr>
      <w:bookmarkStart w:id="5947"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77777777" w:rsidR="00A352E8" w:rsidRDefault="00A352E8" w:rsidP="00A352E8">
      <w:pPr>
        <w:pStyle w:val="PL"/>
        <w:rPr>
          <w:rFonts w:cs="Courier New"/>
          <w:szCs w:val="16"/>
        </w:rPr>
      </w:pPr>
      <w:r>
        <w:rPr>
          <w:rFonts w:cs="Courier New"/>
          <w:szCs w:val="16"/>
        </w:rPr>
        <w:t xml:space="preserve">          type: boolean</w:t>
      </w:r>
    </w:p>
    <w:bookmarkEnd w:id="5947"/>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5948" w:name="MCCQCTEMPBM_00000087"/>
      <w:r>
        <w:rPr>
          <w:rFonts w:cs="Courier New"/>
          <w:szCs w:val="16"/>
        </w:rPr>
        <w:t xml:space="preserve">  </w:t>
      </w:r>
      <w:bookmarkEnd w:id="5948"/>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1457BD">
      <w:pPr>
        <w:pStyle w:val="PL"/>
      </w:pPr>
      <w:r>
        <w:t xml:space="preserve">          maximum: </w:t>
      </w:r>
      <w:r>
        <w:rPr>
          <w:rFonts w:cs="Arial"/>
          <w:szCs w:val="18"/>
          <w:lang w:eastAsia="zh-CN"/>
        </w:rPr>
        <w:t>40000000</w:t>
      </w:r>
    </w:p>
    <w:p w14:paraId="5AF6EBAA" w14:textId="77777777" w:rsidR="00A352E8" w:rsidRDefault="00A352E8" w:rsidP="001457BD">
      <w:pPr>
        <w:pStyle w:val="PL"/>
        <w:rPr>
          <w:noProof/>
        </w:rPr>
      </w:pPr>
    </w:p>
    <w:p w14:paraId="2C49A5C9" w14:textId="77777777" w:rsidR="00516443" w:rsidRPr="00B06F7A" w:rsidRDefault="00516443" w:rsidP="001457BD">
      <w:pPr>
        <w:pStyle w:val="PL"/>
      </w:pPr>
    </w:p>
    <w:p w14:paraId="552D187F" w14:textId="42145D91" w:rsidR="00516443" w:rsidRDefault="00516443" w:rsidP="001457BD">
      <w:pPr>
        <w:pStyle w:val="PL"/>
      </w:pPr>
    </w:p>
    <w:p w14:paraId="7596CB50" w14:textId="77777777" w:rsidR="00184018" w:rsidRPr="00F11966" w:rsidRDefault="00184018" w:rsidP="001457BD">
      <w:pPr>
        <w:pStyle w:val="PL"/>
        <w:rPr>
          <w:lang w:val="en-US"/>
        </w:rPr>
      </w:pPr>
    </w:p>
    <w:p w14:paraId="3502BD77" w14:textId="10E862A9" w:rsidR="00184018" w:rsidRPr="00496DB9" w:rsidRDefault="00184018" w:rsidP="001457BD">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457BD">
      <w:pPr>
        <w:pStyle w:val="PL"/>
        <w:rPr>
          <w:lang w:val="en-US"/>
        </w:rPr>
      </w:pPr>
      <w:r w:rsidRPr="00F11966">
        <w:rPr>
          <w:lang w:val="en-US"/>
        </w:rPr>
        <w:t>#</w:t>
      </w:r>
    </w:p>
    <w:p w14:paraId="291E1063" w14:textId="77777777" w:rsidR="00184018" w:rsidRPr="00F11966" w:rsidRDefault="00184018" w:rsidP="001457BD">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9F338A"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77777777" w:rsidR="00184018" w:rsidRPr="005D4D36" w:rsidRDefault="00184018" w:rsidP="00184018">
      <w:pPr>
        <w:pStyle w:val="PL"/>
      </w:pPr>
    </w:p>
    <w:p w14:paraId="098FB9D7" w14:textId="77777777" w:rsidR="00AA2340" w:rsidRDefault="00AA2340" w:rsidP="00AA2340">
      <w:pPr>
        <w:pStyle w:val="PL"/>
        <w:rPr>
          <w:lang w:val="en-US"/>
        </w:rPr>
      </w:pPr>
      <w:r>
        <w:rPr>
          <w:lang w:val="en-US"/>
        </w:rPr>
        <w:t xml:space="preserve">    MediaId</w:t>
      </w:r>
      <w:r>
        <w:rPr>
          <w:rFonts w:hint="eastAsia"/>
          <w:lang w:val="en-US" w:eastAsia="zh-CN"/>
        </w:rPr>
        <w:t>Rm</w:t>
      </w:r>
      <w:r>
        <w:rPr>
          <w:lang w:val="en-US"/>
        </w:rPr>
        <w:t>:</w:t>
      </w:r>
    </w:p>
    <w:p w14:paraId="69D913EB" w14:textId="77777777" w:rsidR="00AA2340" w:rsidRDefault="00AA2340" w:rsidP="00AA2340">
      <w:pPr>
        <w:pStyle w:val="PL"/>
        <w:rPr>
          <w:lang w:val="en-US"/>
        </w:rPr>
      </w:pPr>
      <w:r>
        <w:t xml:space="preserve">      </w:t>
      </w:r>
      <w:r>
        <w:rPr>
          <w:lang w:val="en-US"/>
        </w:rPr>
        <w:t xml:space="preserve">description: </w:t>
      </w:r>
      <w:r>
        <w:t>IMS Media Flow Identifier</w:t>
      </w:r>
    </w:p>
    <w:p w14:paraId="47DDFBA8" w14:textId="77777777" w:rsidR="00AA2340" w:rsidRDefault="00AA2340" w:rsidP="00AA2340">
      <w:pPr>
        <w:pStyle w:val="PL"/>
        <w:rPr>
          <w:lang w:val="en-US"/>
        </w:rPr>
      </w:pPr>
      <w:r>
        <w:rPr>
          <w:lang w:val="en-US"/>
        </w:rPr>
        <w:t xml:space="preserve">      type: string</w:t>
      </w:r>
    </w:p>
    <w:p w14:paraId="2A0C3B57" w14:textId="77777777" w:rsidR="00AA2340" w:rsidRDefault="00AA2340" w:rsidP="00AA2340">
      <w:pPr>
        <w:pStyle w:val="PL"/>
        <w:rPr>
          <w:lang w:val="en-US"/>
        </w:rPr>
      </w:pPr>
      <w:r>
        <w:rPr>
          <w:lang w:val="en-US"/>
        </w:rPr>
        <w:t xml:space="preserve">      nullable: true</w:t>
      </w:r>
    </w:p>
    <w:p w14:paraId="324D543E" w14:textId="77777777" w:rsidR="00AA2340" w:rsidRDefault="00AA2340" w:rsidP="00AA2340">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7A073BA5" w14:textId="022842A9" w:rsidR="00CA1068"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3A3C52A7"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5949" w:name="OLE_LINK1"/>
      <w:r>
        <w:t>portNumber</w:t>
      </w:r>
      <w:bookmarkEnd w:id="5949"/>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77777777" w:rsidR="004C4C0D" w:rsidRDefault="004C4C0D" w:rsidP="004C4C0D">
      <w:pPr>
        <w:pStyle w:val="PL"/>
        <w:rPr>
          <w:lang w:val="en-US"/>
        </w:rPr>
      </w:pPr>
      <w:r>
        <w:rPr>
          <w:lang w:val="en-US"/>
        </w:rPr>
        <w:t xml:space="preserve">          description: </w:t>
      </w:r>
      <w:r w:rsidRPr="00CC2129">
        <w:rPr>
          <w:lang w:val="en-US"/>
        </w:rPr>
        <w:t>application binding information of the Data Channel</w:t>
      </w:r>
      <w:r>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2F401E31" w14:textId="1277CC8E" w:rsidR="006D53DA" w:rsidRPr="003E001E" w:rsidRDefault="006D53DA" w:rsidP="006D53DA">
      <w:pPr>
        <w:pStyle w:val="PL"/>
        <w:rPr>
          <w:lang w:eastAsia="zh-CN"/>
        </w:rPr>
      </w:pPr>
      <w:r>
        <w:rPr>
          <w:rFonts w:hint="eastAsia"/>
          <w:lang w:eastAsia="zh-CN"/>
        </w:rPr>
        <w:t xml:space="preserve"> </w:t>
      </w:r>
      <w:r>
        <w:rPr>
          <w:lang w:eastAsia="zh-CN"/>
        </w:rPr>
        <w:t xml:space="preserve">         allOf:</w:t>
      </w:r>
    </w:p>
    <w:p w14:paraId="1E5036C5" w14:textId="26E6EC03" w:rsidR="004C4C0D" w:rsidRPr="00F11966" w:rsidRDefault="004C4C0D" w:rsidP="004C4C0D">
      <w:pPr>
        <w:pStyle w:val="PL"/>
        <w:rPr>
          <w:lang w:val="en-US"/>
        </w:rPr>
      </w:pPr>
      <w:r w:rsidRPr="00DE2E11">
        <w:rPr>
          <w:lang w:val="en-US"/>
        </w:rPr>
        <w:t xml:space="preserve">          </w:t>
      </w:r>
      <w:r w:rsidR="006D53DA">
        <w:t xml:space="preserve">  </w:t>
      </w:r>
      <w:r w:rsidR="008D5D13">
        <w:t xml:space="preserve">- </w:t>
      </w:r>
      <w:r w:rsidRPr="00DE2E11">
        <w:rPr>
          <w:lang w:val="en-US"/>
        </w:rPr>
        <w:t>$ref: '#/components/schemas</w:t>
      </w:r>
      <w:r w:rsidRPr="006F2CCB">
        <w:rPr>
          <w:lang w:val="en-US"/>
        </w:rPr>
        <w:t>/</w:t>
      </w:r>
      <w:r>
        <w:rPr>
          <w:lang w:eastAsia="zh-CN"/>
        </w:rPr>
        <w:t>AppDcInfo</w:t>
      </w:r>
      <w:r w:rsidRPr="006F2CCB">
        <w:rPr>
          <w:lang w:val="en-US"/>
        </w:rPr>
        <w:t>'</w:t>
      </w:r>
    </w:p>
    <w:p w14:paraId="3C9438DD" w14:textId="77777777" w:rsidR="006D53DA" w:rsidRDefault="006D53DA" w:rsidP="006D53DA">
      <w:pPr>
        <w:pStyle w:val="PL"/>
        <w:rPr>
          <w:lang w:val="en-US"/>
        </w:rPr>
      </w:pPr>
      <w:r w:rsidRPr="00F11966">
        <w:rPr>
          <w:lang w:val="en-US"/>
        </w:rPr>
        <w:t xml:space="preserve">        </w:t>
      </w:r>
      <w:r>
        <w:rPr>
          <w:lang w:val="en-US"/>
        </w:rPr>
        <w:t>app</w:t>
      </w:r>
      <w:r>
        <w:rPr>
          <w:lang w:eastAsia="zh-CN"/>
        </w:rPr>
        <w:t>Dc</w:t>
      </w:r>
      <w:r>
        <w:rPr>
          <w:rFonts w:hint="eastAsia"/>
          <w:lang w:eastAsia="zh-CN"/>
        </w:rPr>
        <w:t>Info</w:t>
      </w:r>
      <w:r>
        <w:rPr>
          <w:lang w:eastAsia="zh-CN"/>
        </w:rPr>
        <w:t>List</w:t>
      </w:r>
      <w:r w:rsidRPr="00F11966">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1457BD">
      <w:pPr>
        <w:pStyle w:val="PL"/>
        <w:rPr>
          <w:lang w:val="en-US"/>
        </w:rPr>
      </w:pPr>
    </w:p>
    <w:p w14:paraId="733C2211" w14:textId="77777777" w:rsidR="008F7873" w:rsidRPr="00857429" w:rsidRDefault="008F7873" w:rsidP="001457BD">
      <w:pPr>
        <w:pStyle w:val="PL"/>
        <w:rPr>
          <w:rFonts w:eastAsia="DengXian" w:cs="Courier New"/>
          <w:lang w:val="en-US"/>
        </w:rPr>
      </w:pPr>
      <w:bookmarkStart w:id="5950" w:name="MCCQCTEMPBM_00000088"/>
      <w:r w:rsidRPr="00857429">
        <w:rPr>
          <w:rFonts w:eastAsia="DengXian" w:cs="Courier New"/>
          <w:lang w:val="en-US"/>
        </w:rPr>
        <w:t xml:space="preserve">    </w:t>
      </w:r>
      <w:r>
        <w:rPr>
          <w:rFonts w:eastAsia="DengXian" w:cs="Courier New"/>
          <w:lang w:val="en-US"/>
        </w:rPr>
        <w:t>Md</w:t>
      </w:r>
      <w:r w:rsidRPr="00857429">
        <w:rPr>
          <w:rFonts w:eastAsia="DengXian" w:cs="Courier New"/>
          <w:lang w:val="en-US"/>
        </w:rPr>
        <w:t>cEndpoint:</w:t>
      </w:r>
    </w:p>
    <w:p w14:paraId="64F3E434"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bookmarkEnd w:id="5950"/>
      <w:r w:rsidRPr="00857429">
        <w:rPr>
          <w:rFonts w:eastAsia="DengXian" w:cs="Arial"/>
          <w:szCs w:val="18"/>
        </w:rPr>
        <w:t xml:space="preserve">Endpoint for </w:t>
      </w:r>
      <w:r>
        <w:rPr>
          <w:rFonts w:eastAsia="DengXian" w:cs="Arial"/>
          <w:szCs w:val="18"/>
        </w:rPr>
        <w:t>MDC1 and MDC2 interface</w:t>
      </w:r>
      <w:bookmarkStart w:id="5951" w:name="MCCQCTEMPBM_00000089"/>
    </w:p>
    <w:p w14:paraId="7B868CCF" w14:textId="77777777" w:rsidR="008F7873" w:rsidRDefault="008F7873" w:rsidP="001457BD">
      <w:pPr>
        <w:pStyle w:val="PL"/>
        <w:rPr>
          <w:rFonts w:eastAsia="DengXian" w:cs="Courier New"/>
          <w:lang w:val="en-US"/>
        </w:rPr>
      </w:pPr>
      <w:r w:rsidRPr="00857429">
        <w:rPr>
          <w:rFonts w:eastAsia="DengXian" w:cs="Courier New"/>
          <w:lang w:val="en-US"/>
        </w:rPr>
        <w:t xml:space="preserve">      type: object</w:t>
      </w:r>
    </w:p>
    <w:p w14:paraId="73D4CCF1" w14:textId="77777777" w:rsidR="008F7873" w:rsidRPr="00857429" w:rsidRDefault="008F7873" w:rsidP="001457BD">
      <w:pPr>
        <w:pStyle w:val="PL"/>
        <w:rPr>
          <w:rFonts w:eastAsia="DengXian" w:cs="Courier New"/>
        </w:rPr>
      </w:pPr>
      <w:r w:rsidRPr="00857429">
        <w:rPr>
          <w:rFonts w:eastAsia="DengXian" w:cs="Courier New"/>
        </w:rPr>
        <w:t xml:space="preserve">      required:</w:t>
      </w:r>
    </w:p>
    <w:p w14:paraId="45C7418C" w14:textId="77777777" w:rsidR="008F7873" w:rsidRPr="00857429" w:rsidRDefault="008F7873" w:rsidP="001457BD">
      <w:pPr>
        <w:pStyle w:val="PL"/>
        <w:rPr>
          <w:rFonts w:eastAsia="DengXian" w:cs="Courier New"/>
          <w:lang w:val="en-US"/>
        </w:rPr>
      </w:pPr>
      <w:r w:rsidRPr="00857429">
        <w:rPr>
          <w:rFonts w:eastAsia="DengXian" w:cs="Courier New"/>
        </w:rPr>
        <w:t xml:space="preserve">        - </w:t>
      </w:r>
      <w:r w:rsidRPr="00857429">
        <w:rPr>
          <w:rFonts w:eastAsia="DengXian" w:cs="Courier New"/>
          <w:lang w:eastAsia="zh-CN"/>
        </w:rPr>
        <w:t>ip</w:t>
      </w:r>
    </w:p>
    <w:p w14:paraId="082A656A" w14:textId="77777777" w:rsidR="008F7873" w:rsidRPr="00857429" w:rsidRDefault="008F7873" w:rsidP="001457BD">
      <w:pPr>
        <w:pStyle w:val="PL"/>
        <w:rPr>
          <w:rFonts w:eastAsia="DengXian" w:cs="Courier New"/>
          <w:lang w:val="en-US"/>
        </w:rPr>
      </w:pPr>
      <w:r w:rsidRPr="00857429">
        <w:rPr>
          <w:rFonts w:eastAsia="DengXian" w:cs="Courier New"/>
        </w:rPr>
        <w:t xml:space="preserve">        - portNumber</w:t>
      </w:r>
    </w:p>
    <w:p w14:paraId="5D8146E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properties:</w:t>
      </w:r>
    </w:p>
    <w:p w14:paraId="438A2359"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lang w:eastAsia="zh-CN"/>
        </w:rPr>
        <w:t>ip</w:t>
      </w:r>
      <w:r w:rsidRPr="00857429">
        <w:rPr>
          <w:rFonts w:eastAsia="DengXian" w:cs="Courier New"/>
          <w:lang w:val="en-US"/>
        </w:rPr>
        <w:t>:</w:t>
      </w:r>
    </w:p>
    <w:p w14:paraId="257AEAD8"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$ref: '#/components/schemas/</w:t>
      </w:r>
      <w:r w:rsidRPr="00857429">
        <w:rPr>
          <w:rFonts w:eastAsia="DengXian" w:cs="Courier New"/>
          <w:lang w:eastAsia="zh-CN"/>
        </w:rPr>
        <w:t>IpAddr</w:t>
      </w:r>
      <w:r w:rsidRPr="00857429">
        <w:rPr>
          <w:rFonts w:eastAsia="DengXian" w:cs="Courier New"/>
          <w:lang w:val="en-US"/>
        </w:rPr>
        <w:t>'</w:t>
      </w:r>
    </w:p>
    <w:p w14:paraId="77902E51" w14:textId="77777777" w:rsidR="008F7873" w:rsidRPr="00857429" w:rsidRDefault="008F7873" w:rsidP="001457BD">
      <w:pPr>
        <w:pStyle w:val="PL"/>
        <w:rPr>
          <w:rFonts w:eastAsia="DengXian" w:cs="Courier New"/>
        </w:rPr>
      </w:pPr>
      <w:r w:rsidRPr="00857429">
        <w:rPr>
          <w:rFonts w:eastAsia="DengXian" w:cs="Courier New"/>
        </w:rPr>
        <w:t xml:space="preserve">        portNumber:</w:t>
      </w:r>
    </w:p>
    <w:p w14:paraId="714DCF0F" w14:textId="77777777" w:rsidR="008F7873" w:rsidRDefault="008F7873" w:rsidP="001457BD">
      <w:pPr>
        <w:pStyle w:val="PL"/>
        <w:rPr>
          <w:rFonts w:eastAsia="DengXian" w:cs="Courier New"/>
        </w:rPr>
      </w:pPr>
      <w:r w:rsidRPr="00857429">
        <w:rPr>
          <w:rFonts w:eastAsia="DengXian" w:cs="Courier New"/>
        </w:rPr>
        <w:t xml:space="preserve">          $ref: '#/components/schemas/Uinteger'</w:t>
      </w:r>
    </w:p>
    <w:p w14:paraId="510D798B"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sctpPort</w:t>
      </w:r>
      <w:r w:rsidRPr="00857429">
        <w:rPr>
          <w:rFonts w:eastAsia="DengXian" w:cs="Courier New"/>
          <w:lang w:val="en-US"/>
        </w:rPr>
        <w:t>:</w:t>
      </w:r>
    </w:p>
    <w:p w14:paraId="0CFCB685"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type: integer</w:t>
      </w:r>
    </w:p>
    <w:p w14:paraId="55F2CACE"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maximum: 65535</w:t>
      </w:r>
    </w:p>
    <w:p w14:paraId="5E5B2D68" w14:textId="77777777" w:rsidR="008F7873" w:rsidRPr="00857429" w:rsidRDefault="008F7873" w:rsidP="001457BD">
      <w:pPr>
        <w:pStyle w:val="PL"/>
        <w:rPr>
          <w:rFonts w:eastAsia="DengXian" w:cs="Courier New"/>
        </w:rPr>
      </w:pPr>
      <w:r w:rsidRPr="00857429">
        <w:rPr>
          <w:rFonts w:eastAsia="DengXian" w:cs="Courier New"/>
          <w:lang w:val="en-US"/>
        </w:rPr>
        <w:t xml:space="preserve">          minimum: 0</w:t>
      </w:r>
    </w:p>
    <w:p w14:paraId="6AE9D03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description: </w:t>
      </w:r>
      <w:r>
        <w:rPr>
          <w:rFonts w:eastAsia="DengXian" w:cs="Courier New"/>
          <w:lang w:val="en-US"/>
        </w:rPr>
        <w:t>P</w:t>
      </w:r>
      <w:r w:rsidRPr="00857429">
        <w:rPr>
          <w:rFonts w:eastAsia="DengXian" w:cs="Courier New"/>
          <w:lang w:val="en-US"/>
        </w:rPr>
        <w:t>ort</w:t>
      </w:r>
      <w:r>
        <w:rPr>
          <w:rFonts w:eastAsia="DengXian" w:cs="Courier New"/>
          <w:lang w:val="en-US"/>
        </w:rPr>
        <w:t xml:space="preserve"> number</w:t>
      </w:r>
      <w:r w:rsidRPr="00857429">
        <w:rPr>
          <w:rFonts w:eastAsia="DengXian" w:cs="Courier New"/>
          <w:lang w:val="en-US"/>
        </w:rPr>
        <w:t xml:space="preserve"> for</w:t>
      </w:r>
      <w:r>
        <w:rPr>
          <w:rFonts w:eastAsia="DengXian" w:cs="Courier New"/>
          <w:lang w:val="en-US"/>
        </w:rPr>
        <w:t xml:space="preserve"> SCTP connection over DTLS</w:t>
      </w:r>
    </w:p>
    <w:p w14:paraId="26E4A060" w14:textId="77777777"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Pr="00857429">
        <w:rPr>
          <w:rFonts w:eastAsia="DengXian" w:cs="Courier New"/>
        </w:rPr>
        <w:t>fingerprint</w:t>
      </w:r>
      <w:r w:rsidRPr="00857429">
        <w:rPr>
          <w:rFonts w:eastAsia="DengXian" w:cs="Courier New"/>
          <w:lang w:val="en-US"/>
        </w:rPr>
        <w:t>:</w:t>
      </w:r>
    </w:p>
    <w:bookmarkEnd w:id="5951"/>
    <w:p w14:paraId="5AA78B45" w14:textId="77777777" w:rsidR="001A59D3" w:rsidRDefault="001A59D3" w:rsidP="001457BD">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457BD">
      <w:pPr>
        <w:pStyle w:val="PL"/>
        <w:rPr>
          <w:lang w:val="en-US" w:eastAsia="zh-CN"/>
        </w:rPr>
      </w:pPr>
      <w:r>
        <w:rPr>
          <w:lang w:val="en-US"/>
        </w:rPr>
        <w:t xml:space="preserve">          allOf:</w:t>
      </w:r>
    </w:p>
    <w:p w14:paraId="7A3FEDEC" w14:textId="77777777" w:rsidR="001A59D3" w:rsidRPr="00857429" w:rsidRDefault="001A59D3" w:rsidP="001457BD">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5952" w:name="MCCQCTEMPBM_00000090"/>
    </w:p>
    <w:bookmarkEnd w:id="5952"/>
    <w:p w14:paraId="500473AA" w14:textId="3EF5A029" w:rsidR="008F7873" w:rsidRPr="00857429" w:rsidRDefault="008F7873" w:rsidP="001457BD">
      <w:pPr>
        <w:pStyle w:val="PL"/>
        <w:rPr>
          <w:rFonts w:eastAsia="DengXian" w:cs="Courier New"/>
          <w:lang w:val="en-US"/>
        </w:rPr>
      </w:pPr>
    </w:p>
    <w:p w14:paraId="1C6B858D" w14:textId="77777777" w:rsidR="001A59D3" w:rsidRDefault="001A59D3" w:rsidP="001457BD">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457BD">
      <w:pPr>
        <w:pStyle w:val="PL"/>
        <w:rPr>
          <w:lang w:val="en-US"/>
        </w:rPr>
      </w:pPr>
      <w:r w:rsidRPr="00F11966">
        <w:rPr>
          <w:lang w:val="en-US"/>
        </w:rPr>
        <w:t xml:space="preserve">          </w:t>
      </w:r>
      <w:r>
        <w:rPr>
          <w:lang w:val="en-US"/>
        </w:rPr>
        <w:t>type: array</w:t>
      </w:r>
    </w:p>
    <w:p w14:paraId="68A89425" w14:textId="77777777" w:rsidR="001A59D3" w:rsidRPr="00F11966" w:rsidRDefault="001A59D3" w:rsidP="001457BD">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457BD">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457BD">
      <w:pPr>
        <w:pStyle w:val="PL"/>
        <w:rPr>
          <w:rFonts w:eastAsia="DengXian" w:cs="Courier New"/>
          <w:lang w:val="en-US"/>
        </w:rPr>
      </w:pPr>
      <w:r w:rsidRPr="00F11966">
        <w:rPr>
          <w:rFonts w:hint="eastAsia"/>
          <w:lang w:val="en-US" w:eastAsia="zh-CN"/>
        </w:rPr>
        <w:t xml:space="preserve">          minItems: 1</w:t>
      </w:r>
      <w:bookmarkStart w:id="5953" w:name="MCCQCTEMPBM_00000091"/>
    </w:p>
    <w:p w14:paraId="012E3466" w14:textId="77777777" w:rsidR="001A59D3" w:rsidRDefault="001A59D3" w:rsidP="001457BD">
      <w:pPr>
        <w:pStyle w:val="PL"/>
        <w:rPr>
          <w:rFonts w:eastAsia="DengXian" w:cs="Courier New"/>
          <w:lang w:val="en-US"/>
        </w:rPr>
      </w:pPr>
    </w:p>
    <w:p w14:paraId="55D629F5" w14:textId="0C3FA874" w:rsidR="008F7873" w:rsidRPr="00857429" w:rsidRDefault="008F7873" w:rsidP="001457BD">
      <w:pPr>
        <w:pStyle w:val="PL"/>
        <w:rPr>
          <w:rFonts w:eastAsia="DengXian" w:cs="Courier New"/>
          <w:lang w:val="en-US"/>
        </w:rPr>
      </w:pPr>
      <w:r w:rsidRPr="00857429">
        <w:rPr>
          <w:rFonts w:eastAsia="DengXian" w:cs="Courier New"/>
          <w:lang w:val="en-US"/>
        </w:rPr>
        <w:t xml:space="preserve">        tlsId:</w:t>
      </w:r>
    </w:p>
    <w:p w14:paraId="141476BF" w14:textId="663CE0CE" w:rsidR="008F7873" w:rsidRPr="00857429" w:rsidRDefault="008F7873" w:rsidP="001457BD">
      <w:pPr>
        <w:pStyle w:val="PL"/>
        <w:rPr>
          <w:rFonts w:eastAsia="DengXian" w:cs="Courier New"/>
          <w:lang w:val="en-US"/>
        </w:rPr>
      </w:pPr>
      <w:r w:rsidRPr="00857429">
        <w:rPr>
          <w:rFonts w:eastAsia="DengXian" w:cs="Courier New"/>
          <w:lang w:val="en-US"/>
        </w:rPr>
        <w:t xml:space="preserve">          </w:t>
      </w:r>
      <w:r w:rsidR="001A59D3" w:rsidRPr="001B77BD">
        <w:rPr>
          <w:rFonts w:eastAsia="DengXian" w:cs="Courier New"/>
          <w:lang w:val="en-US"/>
        </w:rPr>
        <w:t>$ref: '#/components/schemas/TlsId'</w:t>
      </w:r>
    </w:p>
    <w:p w14:paraId="1F400B54" w14:textId="0DEA3ACA" w:rsidR="008F7873" w:rsidRPr="00857429" w:rsidRDefault="008F7873" w:rsidP="001457BD">
      <w:pPr>
        <w:pStyle w:val="PL"/>
        <w:rPr>
          <w:rFonts w:eastAsia="DengXian" w:cs="Courier New"/>
          <w:lang w:val="en-US"/>
        </w:rPr>
      </w:pPr>
      <w:r w:rsidRPr="00857429">
        <w:rPr>
          <w:rFonts w:eastAsia="DengXian" w:cs="Courier New"/>
          <w:lang w:val="en-US"/>
        </w:rPr>
        <w:t xml:space="preserve">        </w:t>
      </w:r>
      <w:r>
        <w:rPr>
          <w:rFonts w:eastAsia="DengXian" w:cs="Courier New"/>
          <w:lang w:val="en-US"/>
        </w:rPr>
        <w:t>securitySetup</w:t>
      </w:r>
      <w:r w:rsidRPr="00857429">
        <w:rPr>
          <w:rFonts w:eastAsia="DengXian" w:cs="Courier New"/>
          <w:lang w:val="en-US"/>
        </w:rPr>
        <w:t>:</w:t>
      </w:r>
    </w:p>
    <w:p w14:paraId="225653D8" w14:textId="45656016" w:rsidR="00184018" w:rsidRDefault="008F7873" w:rsidP="001457BD">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5953"/>
    </w:p>
    <w:p w14:paraId="49C858D7" w14:textId="77777777" w:rsidR="00251791" w:rsidRPr="00496DB9" w:rsidRDefault="00251791" w:rsidP="001457BD">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5954" w:name="_Toc36462719"/>
      <w:bookmarkStart w:id="5955" w:name="_Toc36462915"/>
      <w:bookmarkStart w:id="5956" w:name="_Toc133336430"/>
      <w:bookmarkStart w:id="5957" w:name="_Toc143984952"/>
      <w:bookmarkStart w:id="5958" w:name="_Toc144147729"/>
      <w:bookmarkStart w:id="5959" w:name="_Toc153885534"/>
      <w:bookmarkStart w:id="5960" w:name="_Toc177547690"/>
      <w:bookmarkStart w:id="5961" w:name="_Toc200703074"/>
      <w:bookmarkStart w:id="5962" w:name="historyclause"/>
      <w:r w:rsidRPr="00F11966">
        <w:t>Annex B (informative):</w:t>
      </w:r>
      <w:r w:rsidRPr="00F11966">
        <w:br/>
        <w:t>Change history</w:t>
      </w:r>
      <w:bookmarkEnd w:id="5954"/>
      <w:bookmarkEnd w:id="5955"/>
      <w:bookmarkEnd w:id="5956"/>
      <w:bookmarkEnd w:id="5957"/>
      <w:bookmarkEnd w:id="5958"/>
      <w:bookmarkEnd w:id="5959"/>
      <w:bookmarkEnd w:id="5960"/>
      <w:bookmarkEnd w:id="5961"/>
    </w:p>
    <w:bookmarkEnd w:id="5962"/>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096A62"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096A62"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096A62"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096A62"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096A62"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096A62"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096A62"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096A62"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096A62"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096A62"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096A62"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3423DA">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096A62"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096A62"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096A62"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096A62"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096A62"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096A62"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096A62"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096A62"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096A62"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rPr>
              <w:t>5</w:t>
            </w:r>
            <w:r w:rsidRPr="00E63D3C">
              <w:rPr>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rPr>
              <w:t>5</w:t>
            </w:r>
            <w:r w:rsidRPr="00E63D3C">
              <w:rPr>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rPr>
              <w:t>5</w:t>
            </w:r>
            <w:r w:rsidRPr="00E63D3C">
              <w:rPr>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rPr>
              <w:t>5</w:t>
            </w:r>
            <w:r w:rsidRPr="00E63D3C">
              <w:rPr>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CP-24007</w:t>
            </w:r>
            <w:r w:rsidR="00694B66">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rPr>
              <w:t>5</w:t>
            </w:r>
            <w:r w:rsidRPr="00E63D3C">
              <w:rPr>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CP-2400</w:t>
            </w:r>
            <w:r w:rsidR="004A7B8D">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rPr>
              <w:t>5</w:t>
            </w:r>
            <w:r w:rsidRPr="00E63D3C">
              <w:rPr>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rPr>
              <w:t>5</w:t>
            </w:r>
            <w:r w:rsidRPr="00E63D3C">
              <w:rPr>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CP-2400</w:t>
            </w:r>
            <w:r w:rsidR="00D7355A">
              <w:rPr>
                <w:sz w:val="16"/>
                <w:szCs w:val="16"/>
              </w:rPr>
              <w:t>5</w:t>
            </w:r>
            <w:r>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rPr>
              <w:t>5</w:t>
            </w:r>
            <w:r w:rsidRPr="00E63D3C">
              <w:rPr>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rPr>
              <w:t>5</w:t>
            </w:r>
            <w:r w:rsidRPr="00E63D3C">
              <w:rPr>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rPr>
              <w:t>5</w:t>
            </w:r>
            <w:r w:rsidRPr="00E63D3C">
              <w:rPr>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rPr>
              <w:t>5</w:t>
            </w:r>
            <w:r w:rsidRPr="00E63D3C">
              <w:rPr>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rPr>
            </w:pPr>
            <w:r>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rPr>
              <w:t>5</w:t>
            </w:r>
            <w:r w:rsidRPr="00E63D3C">
              <w:rPr>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CP-2400</w:t>
            </w:r>
            <w:r w:rsidR="007F3A8E">
              <w:rPr>
                <w:sz w:val="16"/>
                <w:szCs w:val="16"/>
              </w:rPr>
              <w:t>3</w:t>
            </w:r>
            <w:r>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rPr>
            </w:pPr>
            <w:r>
              <w:rPr>
                <w:rFonts w:cs="Arial"/>
                <w:sz w:val="16"/>
                <w:szCs w:val="16"/>
              </w:rPr>
              <w:t> </w:t>
            </w:r>
            <w:r w:rsidR="007F3A8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rPr>
              <w:t>5</w:t>
            </w:r>
            <w:r w:rsidRPr="00E63D3C">
              <w:rPr>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rPr>
              <w:t>5</w:t>
            </w:r>
            <w:r w:rsidRPr="00E63D3C">
              <w:rPr>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CP-2400</w:t>
            </w:r>
            <w:r w:rsidR="000D7115">
              <w:rPr>
                <w:sz w:val="16"/>
                <w:szCs w:val="16"/>
              </w:rPr>
              <w:t>5</w:t>
            </w:r>
            <w:r>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CP-240</w:t>
            </w:r>
            <w:r w:rsidR="00963BDA">
              <w:rPr>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rPr>
              <w:t>5</w:t>
            </w:r>
            <w:r w:rsidRPr="00E63D3C">
              <w:rPr>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rPr>
              <w:t>5</w:t>
            </w:r>
            <w:r w:rsidRPr="00E63D3C">
              <w:rPr>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CP-2400</w:t>
            </w:r>
            <w:r w:rsidR="00C7287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rPr>
              <w:t>5</w:t>
            </w:r>
            <w:r w:rsidRPr="00E63D3C">
              <w:rPr>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05</w:t>
            </w:r>
            <w:r w:rsidR="00B83A37">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rPr>
            </w:pPr>
            <w:r>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rPr>
              <w:t>5</w:t>
            </w:r>
            <w:r w:rsidRPr="00E63D3C">
              <w:rPr>
                <w:sz w:val="16"/>
                <w:szCs w:val="16"/>
              </w:rPr>
              <w:t>.0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Default="00C35DE2" w:rsidP="00C35DE2">
            <w:pPr>
              <w:pStyle w:val="TAC"/>
              <w:rPr>
                <w:sz w:val="16"/>
                <w:szCs w:val="16"/>
              </w:rPr>
            </w:pPr>
            <w:r>
              <w:rPr>
                <w:sz w:val="16"/>
                <w:szCs w:val="16"/>
              </w:rPr>
              <w:t>CP-241</w:t>
            </w:r>
            <w:r w:rsidR="00D715A8">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3423DA" w:rsidRDefault="00C35DE2" w:rsidP="00C35DE2">
            <w:pPr>
              <w:pStyle w:val="TAL"/>
              <w:rPr>
                <w:rFonts w:cs="Arial"/>
                <w:sz w:val="16"/>
                <w:szCs w:val="16"/>
              </w:rPr>
            </w:pPr>
            <w:r>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3423DA" w:rsidRDefault="00C35DE2"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3423DA" w:rsidRDefault="00C35DE2"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Default="00096A62" w:rsidP="00C35DE2">
            <w:pPr>
              <w:pStyle w:val="TAL"/>
              <w:rPr>
                <w:rFonts w:cs="Arial"/>
                <w:sz w:val="16"/>
                <w:szCs w:val="16"/>
              </w:rPr>
            </w:pPr>
            <w:fldSimple w:instr=" DOCPROPERTY  CrTitle  \* MERGEFORMAT ">
              <w:r w:rsidR="00C35DE2">
                <w:t>Description of NR_EREDCAP RAT Type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E63D3C" w:rsidRDefault="00C35DE2" w:rsidP="00C35DE2">
            <w:pPr>
              <w:pStyle w:val="TAC"/>
              <w:rPr>
                <w:sz w:val="16"/>
                <w:szCs w:val="16"/>
              </w:rPr>
            </w:pPr>
            <w:r w:rsidRPr="00622993">
              <w:rPr>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Default="003C2576" w:rsidP="003423DA">
            <w:pPr>
              <w:pStyle w:val="TAC"/>
              <w:rPr>
                <w:sz w:val="16"/>
                <w:szCs w:val="16"/>
              </w:rPr>
            </w:pPr>
            <w:r>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3423DA" w:rsidRDefault="003C2576" w:rsidP="003423DA">
            <w:pPr>
              <w:pStyle w:val="TAL"/>
              <w:rPr>
                <w:rFonts w:cs="Arial"/>
                <w:sz w:val="16"/>
                <w:szCs w:val="16"/>
              </w:rPr>
            </w:pPr>
            <w:r>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3423DA" w:rsidRDefault="003C2576" w:rsidP="003423D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Default="00096A62" w:rsidP="003423DA">
            <w:pPr>
              <w:pStyle w:val="TAL"/>
              <w:rPr>
                <w:rFonts w:cs="Arial"/>
                <w:sz w:val="16"/>
                <w:szCs w:val="16"/>
              </w:rPr>
            </w:pPr>
            <w:fldSimple w:instr=" DOCPROPERTY  CrTitle  \* MERGEFORMAT ">
              <w:r w:rsidR="003C2576">
                <w:rPr>
                  <w:rFonts w:hint="eastAsia"/>
                  <w:lang w:eastAsia="zh-CN"/>
                </w:rPr>
                <w:t>Update the 5G Trace to support UE level measurement</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E63D3C" w:rsidRDefault="003C2576" w:rsidP="003423DA">
            <w:pPr>
              <w:pStyle w:val="TAC"/>
              <w:rPr>
                <w:sz w:val="16"/>
                <w:szCs w:val="16"/>
              </w:rPr>
            </w:pPr>
            <w:r w:rsidRPr="00622993">
              <w:rPr>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3423DA" w:rsidRDefault="003C2576" w:rsidP="003423DA">
            <w:pPr>
              <w:pStyle w:val="TAL"/>
              <w:rPr>
                <w:rFonts w:cs="Arial"/>
                <w:sz w:val="16"/>
                <w:szCs w:val="16"/>
              </w:rPr>
            </w:pPr>
            <w:r>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Default="003C2576" w:rsidP="003423DA">
            <w:pPr>
              <w:pStyle w:val="TAL"/>
              <w:rPr>
                <w:rFonts w:cs="Arial"/>
                <w:sz w:val="16"/>
                <w:szCs w:val="16"/>
              </w:rPr>
            </w:pPr>
            <w: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E63D3C" w:rsidRDefault="003C2576" w:rsidP="003423DA">
            <w:pPr>
              <w:pStyle w:val="TAC"/>
              <w:rPr>
                <w:sz w:val="16"/>
                <w:szCs w:val="16"/>
              </w:rPr>
            </w:pPr>
            <w:r w:rsidRPr="00622993">
              <w:rPr>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Default="003C2576" w:rsidP="003423DA">
            <w:pPr>
              <w:pStyle w:val="TAC"/>
              <w:rPr>
                <w:sz w:val="16"/>
                <w:szCs w:val="16"/>
              </w:rPr>
            </w:pPr>
            <w:r>
              <w:rPr>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3423DA" w:rsidRDefault="003C2576" w:rsidP="003423DA">
            <w:pPr>
              <w:pStyle w:val="TAL"/>
              <w:rPr>
                <w:rFonts w:cs="Arial"/>
                <w:sz w:val="16"/>
                <w:szCs w:val="16"/>
              </w:rPr>
            </w:pPr>
            <w:r>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3423DA" w:rsidRDefault="003C2576" w:rsidP="003423DA">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Default="003C2576" w:rsidP="003423DA">
            <w:pPr>
              <w:pStyle w:val="TAL"/>
              <w:rPr>
                <w:rFonts w:cs="Arial"/>
                <w:sz w:val="16"/>
                <w:szCs w:val="16"/>
              </w:rPr>
            </w:pPr>
            <w:r w:rsidRPr="00275940">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E63D3C" w:rsidRDefault="003C2576" w:rsidP="003423DA">
            <w:pPr>
              <w:pStyle w:val="TAC"/>
              <w:rPr>
                <w:sz w:val="16"/>
                <w:szCs w:val="16"/>
              </w:rPr>
            </w:pPr>
            <w:r w:rsidRPr="00622993">
              <w:rPr>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Default="003C2576" w:rsidP="003423DA">
            <w:pPr>
              <w:pStyle w:val="TAC"/>
              <w:rPr>
                <w:sz w:val="16"/>
                <w:szCs w:val="16"/>
              </w:rPr>
            </w:pPr>
            <w:r>
              <w:rPr>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3423DA" w:rsidRDefault="003C2576" w:rsidP="003423DA">
            <w:pPr>
              <w:pStyle w:val="TAL"/>
              <w:rPr>
                <w:rFonts w:cs="Arial"/>
                <w:sz w:val="16"/>
                <w:szCs w:val="16"/>
              </w:rPr>
            </w:pPr>
            <w:r>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3423DA" w:rsidRDefault="003C2576" w:rsidP="003423DA">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Default="00096A62" w:rsidP="003423DA">
            <w:pPr>
              <w:pStyle w:val="TAL"/>
              <w:rPr>
                <w:rFonts w:cs="Arial"/>
                <w:sz w:val="16"/>
                <w:szCs w:val="16"/>
              </w:rPr>
            </w:pPr>
            <w:fldSimple w:instr=" DOCPROPERTY  CrTitle  \* MERGEFORMAT ">
              <w:r w:rsidR="003C2576">
                <w:rPr>
                  <w:lang w:eastAsia="zh-CN"/>
                </w:rPr>
                <w:t>Support of SDP attributes</w:t>
              </w:r>
            </w:fldSimple>
            <w:r w:rsidR="003C2576">
              <w:rPr>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E63D3C" w:rsidRDefault="003C2576" w:rsidP="003423DA">
            <w:pPr>
              <w:pStyle w:val="TAC"/>
              <w:rPr>
                <w:sz w:val="16"/>
                <w:szCs w:val="16"/>
              </w:rPr>
            </w:pPr>
            <w:r w:rsidRPr="00622993">
              <w:rPr>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Default="003C2576" w:rsidP="003423DA">
            <w:pPr>
              <w:pStyle w:val="TAC"/>
              <w:rPr>
                <w:sz w:val="16"/>
                <w:szCs w:val="16"/>
              </w:rPr>
            </w:pPr>
            <w:r>
              <w:rPr>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3423DA" w:rsidRDefault="003C2576" w:rsidP="003423DA">
            <w:pPr>
              <w:pStyle w:val="TAL"/>
              <w:rPr>
                <w:rFonts w:cs="Arial"/>
                <w:sz w:val="16"/>
                <w:szCs w:val="16"/>
              </w:rPr>
            </w:pPr>
            <w:r>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3423DA"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Default="003C2576" w:rsidP="003423DA">
            <w:pPr>
              <w:pStyle w:val="TAL"/>
              <w:rPr>
                <w:rFonts w:cs="Arial"/>
                <w:sz w:val="16"/>
                <w:szCs w:val="16"/>
              </w:rPr>
            </w:pPr>
            <w: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E63D3C" w:rsidRDefault="003C2576" w:rsidP="003423DA">
            <w:pPr>
              <w:pStyle w:val="TAC"/>
              <w:rPr>
                <w:sz w:val="16"/>
                <w:szCs w:val="16"/>
              </w:rPr>
            </w:pPr>
            <w:r w:rsidRPr="00622993">
              <w:rPr>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Default="00C35DE2" w:rsidP="00C35DE2">
            <w:pPr>
              <w:pStyle w:val="TAC"/>
              <w:rPr>
                <w:sz w:val="16"/>
                <w:szCs w:val="16"/>
              </w:rPr>
            </w:pPr>
            <w:r>
              <w:rPr>
                <w:sz w:val="16"/>
                <w:szCs w:val="16"/>
              </w:rPr>
              <w:t>CP-241</w:t>
            </w:r>
            <w:r w:rsidR="00040D1A">
              <w:rPr>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3423DA" w:rsidRDefault="0077658D" w:rsidP="00C35DE2">
            <w:pPr>
              <w:pStyle w:val="TAL"/>
              <w:rPr>
                <w:rFonts w:cs="Arial"/>
                <w:sz w:val="16"/>
                <w:szCs w:val="16"/>
              </w:rPr>
            </w:pPr>
            <w:r>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Default="0077658D" w:rsidP="00C35DE2">
            <w:pPr>
              <w:pStyle w:val="TAL"/>
              <w:rPr>
                <w:rFonts w:cs="Arial"/>
                <w:sz w:val="16"/>
                <w:szCs w:val="16"/>
              </w:rPr>
            </w:pPr>
            <w: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E63D3C" w:rsidRDefault="00C35DE2" w:rsidP="00C35DE2">
            <w:pPr>
              <w:pStyle w:val="TAC"/>
              <w:rPr>
                <w:sz w:val="16"/>
                <w:szCs w:val="16"/>
              </w:rPr>
            </w:pPr>
            <w:r w:rsidRPr="00622993">
              <w:rPr>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Default="003C2576" w:rsidP="003423DA">
            <w:pPr>
              <w:pStyle w:val="TAC"/>
              <w:rPr>
                <w:sz w:val="16"/>
                <w:szCs w:val="16"/>
              </w:rPr>
            </w:pPr>
            <w:r>
              <w:rPr>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3423DA" w:rsidRDefault="003C2576" w:rsidP="003423DA">
            <w:pPr>
              <w:pStyle w:val="TAL"/>
              <w:rPr>
                <w:rFonts w:cs="Arial"/>
                <w:sz w:val="16"/>
                <w:szCs w:val="16"/>
              </w:rPr>
            </w:pPr>
            <w:r>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Default="003C2576" w:rsidP="003423DA">
            <w:pPr>
              <w:pStyle w:val="TAL"/>
              <w:rPr>
                <w:rFonts w:cs="Arial"/>
                <w:sz w:val="16"/>
                <w:szCs w:val="16"/>
              </w:rPr>
            </w:pPr>
            <w:r>
              <w:rPr>
                <w:noProof/>
              </w:rPr>
              <w:t>A</w:t>
            </w:r>
            <w:r w:rsidRPr="00FC0E9E">
              <w:rPr>
                <w:noProof/>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E63D3C" w:rsidRDefault="003C2576" w:rsidP="003423DA">
            <w:pPr>
              <w:pStyle w:val="TAC"/>
              <w:rPr>
                <w:sz w:val="16"/>
                <w:szCs w:val="16"/>
              </w:rPr>
            </w:pPr>
            <w:r w:rsidRPr="00622993">
              <w:rPr>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Default="003C2576" w:rsidP="003423DA">
            <w:pPr>
              <w:pStyle w:val="TAC"/>
              <w:rPr>
                <w:sz w:val="16"/>
                <w:szCs w:val="16"/>
              </w:rPr>
            </w:pPr>
            <w:r>
              <w:rPr>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3423DA" w:rsidRDefault="003C2576" w:rsidP="003423DA">
            <w:pPr>
              <w:pStyle w:val="TAL"/>
              <w:rPr>
                <w:rFonts w:cs="Arial"/>
                <w:sz w:val="16"/>
                <w:szCs w:val="16"/>
              </w:rPr>
            </w:pPr>
            <w:r>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3423DA"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3423DA"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Default="003C2576" w:rsidP="003423DA">
            <w:pPr>
              <w:pStyle w:val="TAL"/>
              <w:rPr>
                <w:rFonts w:cs="Arial"/>
                <w:sz w:val="16"/>
                <w:szCs w:val="16"/>
              </w:rPr>
            </w:pPr>
            <w:r>
              <w:rPr>
                <w:rFonts w:cs="Arial"/>
                <w:color w:val="000000"/>
                <w:szCs w:val="18"/>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E63D3C" w:rsidRDefault="003C2576" w:rsidP="003423DA">
            <w:pPr>
              <w:pStyle w:val="TAC"/>
              <w:rPr>
                <w:sz w:val="16"/>
                <w:szCs w:val="16"/>
              </w:rPr>
            </w:pPr>
            <w:r w:rsidRPr="00622993">
              <w:rPr>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Default="003C2576" w:rsidP="003423DA">
            <w:pPr>
              <w:pStyle w:val="TAC"/>
              <w:rPr>
                <w:sz w:val="16"/>
                <w:szCs w:val="16"/>
              </w:rPr>
            </w:pPr>
            <w:r>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Default="003C2576" w:rsidP="003423DA">
            <w:pPr>
              <w:pStyle w:val="TAL"/>
              <w:rPr>
                <w:rFonts w:cs="Arial"/>
                <w:sz w:val="16"/>
                <w:szCs w:val="16"/>
              </w:rPr>
            </w:pPr>
            <w:r>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Default="003C2576" w:rsidP="003423DA">
            <w:pPr>
              <w:pStyle w:val="TAL"/>
              <w:rPr>
                <w:rFonts w:cs="Arial"/>
                <w:sz w:val="16"/>
                <w:szCs w:val="16"/>
              </w:rPr>
            </w:pPr>
            <w:r>
              <w:rPr>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E63D3C" w:rsidRDefault="003C2576" w:rsidP="003423DA">
            <w:pPr>
              <w:pStyle w:val="TAC"/>
              <w:rPr>
                <w:sz w:val="16"/>
                <w:szCs w:val="16"/>
              </w:rPr>
            </w:pPr>
            <w:r w:rsidRPr="00622993">
              <w:rPr>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Default="00C35DE2" w:rsidP="00C35DE2">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Default="00C35DE2" w:rsidP="00C35DE2">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Default="00C35DE2" w:rsidP="00C35DE2">
            <w:pPr>
              <w:pStyle w:val="TAC"/>
              <w:rPr>
                <w:sz w:val="16"/>
                <w:szCs w:val="16"/>
              </w:rPr>
            </w:pPr>
            <w:r>
              <w:rPr>
                <w:sz w:val="16"/>
                <w:szCs w:val="16"/>
              </w:rPr>
              <w:t>CP-241</w:t>
            </w:r>
            <w:r w:rsidR="00040D1A">
              <w:rPr>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3423DA" w:rsidRDefault="0077658D" w:rsidP="00C35DE2">
            <w:pPr>
              <w:pStyle w:val="TAL"/>
              <w:rPr>
                <w:rFonts w:cs="Arial"/>
                <w:sz w:val="16"/>
                <w:szCs w:val="16"/>
              </w:rPr>
            </w:pPr>
            <w:r>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3423DA" w:rsidRDefault="0077658D" w:rsidP="00C35DE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3423DA" w:rsidRDefault="0077658D" w:rsidP="00C35DE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Default="00FD16AE" w:rsidP="00C35DE2">
            <w:pPr>
              <w:pStyle w:val="TAL"/>
              <w:rPr>
                <w:rFonts w:cs="Arial"/>
                <w:sz w:val="16"/>
                <w:szCs w:val="16"/>
              </w:rPr>
            </w:pPr>
            <w:r w:rsidRPr="00F11966">
              <w:rPr>
                <w:lang w:eastAsia="zh-CN"/>
              </w:rPr>
              <w:t>JobType</w:t>
            </w:r>
            <w:r w:rsidRPr="00A00AC2">
              <w:rPr>
                <w:noProof/>
                <w:lang w:eastAsia="zh-CN"/>
              </w:rPr>
              <w:t xml:space="preserve"> </w:t>
            </w:r>
            <w:r>
              <w:rPr>
                <w:noProof/>
                <w:lang w:eastAsia="zh-CN"/>
              </w:rPr>
              <w:t>update for</w:t>
            </w:r>
            <w:r w:rsidRPr="00A00AC2">
              <w:rPr>
                <w:noProof/>
                <w:lang w:eastAsia="zh-CN"/>
              </w:rPr>
              <w:t xml:space="preserve">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E63D3C" w:rsidRDefault="00C35DE2" w:rsidP="00C35DE2">
            <w:pPr>
              <w:pStyle w:val="TAC"/>
              <w:rPr>
                <w:sz w:val="16"/>
                <w:szCs w:val="16"/>
              </w:rPr>
            </w:pPr>
            <w:r w:rsidRPr="00622993">
              <w:rPr>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Default="00D05C89" w:rsidP="00D05C8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Default="00D05C89" w:rsidP="00D05C89">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Default="00D05C89" w:rsidP="00D05C89">
            <w:pPr>
              <w:pStyle w:val="TAC"/>
              <w:rPr>
                <w:sz w:val="16"/>
                <w:szCs w:val="16"/>
              </w:rPr>
            </w:pPr>
            <w:r>
              <w:rPr>
                <w:sz w:val="16"/>
                <w:szCs w:val="16"/>
              </w:rPr>
              <w:t>CP-241</w:t>
            </w:r>
            <w:r w:rsidR="00040D1A">
              <w:rPr>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3423DA" w:rsidRDefault="00AD3989" w:rsidP="00D05C89">
            <w:pPr>
              <w:pStyle w:val="TAL"/>
              <w:rPr>
                <w:rFonts w:cs="Arial"/>
                <w:sz w:val="16"/>
                <w:szCs w:val="16"/>
              </w:rPr>
            </w:pPr>
            <w:r>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3423DA" w:rsidRDefault="00AD3989" w:rsidP="00D05C89">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3423DA" w:rsidRDefault="00AD3989" w:rsidP="00D05C8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Default="00AD3989" w:rsidP="00D05C89">
            <w:pPr>
              <w:pStyle w:val="TAL"/>
              <w:rPr>
                <w:rFonts w:cs="Arial"/>
                <w:sz w:val="16"/>
                <w:szCs w:val="16"/>
              </w:rPr>
            </w:pPr>
            <w:r>
              <w:rPr>
                <w:rFonts w:cs="Arial"/>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E63D3C" w:rsidRDefault="00D05C89" w:rsidP="00D05C89">
            <w:pPr>
              <w:pStyle w:val="TAC"/>
              <w:rPr>
                <w:sz w:val="16"/>
                <w:szCs w:val="16"/>
              </w:rPr>
            </w:pPr>
            <w:r w:rsidRPr="00622993">
              <w:rPr>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Default="003C2576" w:rsidP="003423DA">
            <w:pPr>
              <w:pStyle w:val="TAC"/>
              <w:rPr>
                <w:sz w:val="16"/>
                <w:szCs w:val="16"/>
              </w:rPr>
            </w:pPr>
            <w:r w:rsidRPr="00CF6C1B">
              <w:rPr>
                <w:sz w:val="16"/>
                <w:szCs w:val="16"/>
              </w:rPr>
              <w:t>CP-2410</w:t>
            </w:r>
            <w:r>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Default="003C2576" w:rsidP="003423DA">
            <w:pPr>
              <w:pStyle w:val="TAL"/>
              <w:rPr>
                <w:rFonts w:cs="Arial"/>
                <w:sz w:val="16"/>
                <w:szCs w:val="16"/>
              </w:rPr>
            </w:pPr>
            <w:r>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Default="00096A62" w:rsidP="003423DA">
            <w:pPr>
              <w:pStyle w:val="TAL"/>
              <w:rPr>
                <w:lang w:eastAsia="en-US"/>
              </w:rPr>
            </w:pPr>
            <w:fldSimple w:instr=" DOCPROPERTY  CrTitle  \* MERGEFORMAT ">
              <w:r w:rsidR="003C2576">
                <w:t>Clarification on MNC Encoding</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622993" w:rsidRDefault="003C2576" w:rsidP="003423DA">
            <w:pPr>
              <w:pStyle w:val="TAC"/>
              <w:rPr>
                <w:sz w:val="16"/>
                <w:szCs w:val="16"/>
              </w:rPr>
            </w:pPr>
            <w:r w:rsidRPr="00CA40FD">
              <w:rPr>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Default="003C2576" w:rsidP="003423DA">
            <w:pPr>
              <w:pStyle w:val="TAC"/>
              <w:rPr>
                <w:sz w:val="16"/>
                <w:szCs w:val="16"/>
              </w:rPr>
            </w:pPr>
            <w:r w:rsidRPr="00CF6C1B">
              <w:rPr>
                <w:sz w:val="16"/>
                <w:szCs w:val="16"/>
              </w:rPr>
              <w:t>CP-2410</w:t>
            </w:r>
            <w:r>
              <w:rPr>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Default="003C2576" w:rsidP="003423DA">
            <w:pPr>
              <w:pStyle w:val="TAL"/>
              <w:rPr>
                <w:rFonts w:cs="Arial"/>
                <w:sz w:val="16"/>
                <w:szCs w:val="16"/>
              </w:rPr>
            </w:pPr>
            <w:r>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Default="003C2576" w:rsidP="003423DA">
            <w:pPr>
              <w:pStyle w:val="TAL"/>
              <w:rPr>
                <w:lang w:eastAsia="en-US"/>
              </w:rPr>
            </w:pPr>
            <w: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622993" w:rsidRDefault="003C2576" w:rsidP="003423DA">
            <w:pPr>
              <w:pStyle w:val="TAC"/>
              <w:rPr>
                <w:sz w:val="16"/>
                <w:szCs w:val="16"/>
              </w:rPr>
            </w:pPr>
            <w:r w:rsidRPr="00CA40FD">
              <w:rPr>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Default="00FF49F7" w:rsidP="00FF49F7">
            <w:pPr>
              <w:pStyle w:val="TAL"/>
              <w:rPr>
                <w:rFonts w:cs="Arial"/>
                <w:sz w:val="16"/>
                <w:szCs w:val="16"/>
              </w:rPr>
            </w:pPr>
            <w:r>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Default="00FF49F7" w:rsidP="00FF49F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Default="00FF49F7" w:rsidP="00FF49F7">
            <w:pPr>
              <w:pStyle w:val="TAL"/>
              <w:rPr>
                <w:lang w:eastAsia="en-US"/>
              </w:rPr>
            </w:pPr>
            <w:r>
              <w:rPr>
                <w:noProof/>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622993" w:rsidRDefault="00FF49F7" w:rsidP="00FF49F7">
            <w:pPr>
              <w:pStyle w:val="TAC"/>
              <w:rPr>
                <w:sz w:val="16"/>
                <w:szCs w:val="16"/>
              </w:rPr>
            </w:pPr>
            <w:r w:rsidRPr="00CA40FD">
              <w:rPr>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Default="003C2576" w:rsidP="003423DA">
            <w:pPr>
              <w:pStyle w:val="TAC"/>
              <w:rPr>
                <w:sz w:val="16"/>
                <w:szCs w:val="16"/>
              </w:rPr>
            </w:pPr>
            <w:r w:rsidRPr="00CF6C1B">
              <w:rPr>
                <w:sz w:val="16"/>
                <w:szCs w:val="16"/>
              </w:rPr>
              <w:t>CP-2410</w:t>
            </w:r>
            <w:r>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Default="003C2576" w:rsidP="003423DA">
            <w:pPr>
              <w:pStyle w:val="TAL"/>
              <w:rPr>
                <w:rFonts w:cs="Arial"/>
                <w:sz w:val="16"/>
                <w:szCs w:val="16"/>
              </w:rPr>
            </w:pPr>
            <w:r>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Default="003C2576" w:rsidP="003423D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Default="003C2576" w:rsidP="003423DA">
            <w:pPr>
              <w:pStyle w:val="TAL"/>
              <w:rPr>
                <w:lang w:eastAsia="en-US"/>
              </w:rPr>
            </w:pPr>
            <w: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622993" w:rsidRDefault="003C2576" w:rsidP="003423DA">
            <w:pPr>
              <w:pStyle w:val="TAC"/>
              <w:rPr>
                <w:sz w:val="16"/>
                <w:szCs w:val="16"/>
              </w:rPr>
            </w:pPr>
            <w:r w:rsidRPr="00CA40FD">
              <w:rPr>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Default="003C2576" w:rsidP="003423DA">
            <w:pPr>
              <w:pStyle w:val="TAL"/>
              <w:rPr>
                <w:rFonts w:cs="Arial"/>
                <w:sz w:val="16"/>
                <w:szCs w:val="16"/>
              </w:rPr>
            </w:pPr>
            <w:r>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Default="003C2576" w:rsidP="003423D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Default="00096A62" w:rsidP="003423DA">
            <w:pPr>
              <w:pStyle w:val="TAL"/>
              <w:rPr>
                <w:lang w:eastAsia="en-US"/>
              </w:rPr>
            </w:pPr>
            <w:fldSimple w:instr=" DOCPROPERTY  CrTitle  \* MERGEFORMAT ">
              <w:r w:rsidR="003C2576">
                <w:t xml:space="preserve">Clarification on the maxRetry and maxTime of DcStream </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622993" w:rsidRDefault="003C2576" w:rsidP="003423DA">
            <w:pPr>
              <w:pStyle w:val="TAC"/>
              <w:rPr>
                <w:sz w:val="16"/>
                <w:szCs w:val="16"/>
              </w:rPr>
            </w:pPr>
            <w:r w:rsidRPr="00CA40FD">
              <w:rPr>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Default="006A27C8" w:rsidP="006A27C8">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Default="006A27C8" w:rsidP="006A27C8">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Default="006A27C8" w:rsidP="006A27C8">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Default="006A27C8" w:rsidP="006A27C8">
            <w:pPr>
              <w:pStyle w:val="TAL"/>
              <w:rPr>
                <w:rFonts w:cs="Arial"/>
                <w:sz w:val="16"/>
                <w:szCs w:val="16"/>
              </w:rPr>
            </w:pPr>
            <w:r>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Default="006A27C8" w:rsidP="006A27C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Default="006A27C8" w:rsidP="006A27C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3423DA" w:rsidRDefault="00096A62" w:rsidP="006A27C8">
            <w:pPr>
              <w:pStyle w:val="TAL"/>
              <w:rPr>
                <w:lang w:val="fr-FR" w:eastAsia="en-US"/>
              </w:rPr>
            </w:pPr>
            <w:fldSimple w:instr=" DOCPROPERTY  CrTitle  \* MERGEFORMAT ">
              <w:r w:rsidR="006A27C8">
                <w:rPr>
                  <w:lang w:eastAsia="zh-CN"/>
                </w:rPr>
                <w:t>Define the common data type for MDC interface</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622993" w:rsidRDefault="006A27C8" w:rsidP="006A27C8">
            <w:pPr>
              <w:pStyle w:val="TAC"/>
              <w:rPr>
                <w:sz w:val="16"/>
                <w:szCs w:val="16"/>
              </w:rPr>
            </w:pPr>
            <w:r w:rsidRPr="00CA40FD">
              <w:rPr>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Default="003C2576" w:rsidP="003423D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Default="003C2576" w:rsidP="003423D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Default="003C2576" w:rsidP="003423DA">
            <w:pPr>
              <w:pStyle w:val="TAC"/>
              <w:rPr>
                <w:sz w:val="16"/>
                <w:szCs w:val="16"/>
              </w:rPr>
            </w:pPr>
            <w:r w:rsidRPr="00CF6C1B">
              <w:rPr>
                <w:sz w:val="16"/>
                <w:szCs w:val="16"/>
              </w:rPr>
              <w:t>CP-2410</w:t>
            </w:r>
            <w:r>
              <w:rPr>
                <w:sz w:val="16"/>
                <w:szCs w:val="16"/>
              </w:rPr>
              <w:t>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Default="003C2576" w:rsidP="003423DA">
            <w:pPr>
              <w:pStyle w:val="TAL"/>
              <w:rPr>
                <w:rFonts w:cs="Arial"/>
                <w:sz w:val="16"/>
                <w:szCs w:val="16"/>
              </w:rPr>
            </w:pPr>
            <w:r>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Default="003C2576" w:rsidP="003423D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Default="00096A62" w:rsidP="003423DA">
            <w:pPr>
              <w:pStyle w:val="TAL"/>
              <w:rPr>
                <w:lang w:eastAsia="en-US"/>
              </w:rPr>
            </w:pPr>
            <w:fldSimple w:instr=" DOCPROPERTY  CrTitle  \* MERGEFORMAT ">
              <w:r w:rsidR="009B6201">
                <w:rPr>
                  <w:lang w:eastAsia="zh-CN"/>
                </w:rPr>
                <w:t>Update the MediaProxy value</w:t>
              </w:r>
            </w:fldSimple>
            <w:r w:rsidR="009B6201">
              <w:rPr>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622993" w:rsidRDefault="003C2576" w:rsidP="003423DA">
            <w:pPr>
              <w:pStyle w:val="TAC"/>
              <w:rPr>
                <w:sz w:val="16"/>
                <w:szCs w:val="16"/>
              </w:rPr>
            </w:pPr>
            <w:r w:rsidRPr="00CA40FD">
              <w:rPr>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Default="00FF49F7" w:rsidP="00FF49F7">
            <w:pPr>
              <w:pStyle w:val="TAC"/>
              <w:rPr>
                <w:sz w:val="16"/>
                <w:szCs w:val="16"/>
              </w:rPr>
            </w:pPr>
            <w:r w:rsidRPr="00CF6C1B">
              <w:rPr>
                <w:sz w:val="16"/>
                <w:szCs w:val="16"/>
              </w:rPr>
              <w:t>CP-2410</w:t>
            </w:r>
            <w:r w:rsidR="00226DD1">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Default="00226DD1" w:rsidP="00FF49F7">
            <w:pPr>
              <w:pStyle w:val="TAL"/>
              <w:rPr>
                <w:rFonts w:cs="Arial"/>
                <w:sz w:val="16"/>
                <w:szCs w:val="16"/>
              </w:rPr>
            </w:pPr>
            <w:r>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Default="00226DD1"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Default="00226DD1" w:rsidP="00FF49F7">
            <w:pPr>
              <w:pStyle w:val="TAL"/>
              <w:rPr>
                <w:lang w:eastAsia="en-US"/>
              </w:rPr>
            </w:pPr>
            <w:r>
              <w:rPr>
                <w:noProof/>
              </w:rPr>
              <w:t>U</w:t>
            </w:r>
            <w:r>
              <w:rPr>
                <w:noProof/>
                <w:lang w:eastAsia="zh-CN"/>
              </w:rPr>
              <w:t>pdate</w:t>
            </w:r>
            <w:r>
              <w:rPr>
                <w:noProof/>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622993" w:rsidRDefault="00FF49F7" w:rsidP="00FF49F7">
            <w:pPr>
              <w:pStyle w:val="TAC"/>
              <w:rPr>
                <w:sz w:val="16"/>
                <w:szCs w:val="16"/>
              </w:rPr>
            </w:pPr>
            <w:r w:rsidRPr="00CA40FD">
              <w:rPr>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Default="00FF49F7" w:rsidP="00FF49F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Default="00FF49F7" w:rsidP="00FF49F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Default="00FF49F7" w:rsidP="00FF49F7">
            <w:pPr>
              <w:pStyle w:val="TAC"/>
              <w:rPr>
                <w:sz w:val="16"/>
                <w:szCs w:val="16"/>
              </w:rPr>
            </w:pPr>
            <w:r w:rsidRPr="00CF6C1B">
              <w:rPr>
                <w:sz w:val="16"/>
                <w:szCs w:val="16"/>
              </w:rPr>
              <w:t>CP-2410</w:t>
            </w:r>
            <w:r w:rsidR="005E0407">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Default="005E0407" w:rsidP="00FF49F7">
            <w:pPr>
              <w:pStyle w:val="TAL"/>
              <w:rPr>
                <w:rFonts w:cs="Arial"/>
                <w:sz w:val="16"/>
                <w:szCs w:val="16"/>
              </w:rPr>
            </w:pPr>
            <w:r>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Default="005E0407" w:rsidP="00FF49F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Default="005E0407" w:rsidP="00FF49F7">
            <w:pPr>
              <w:pStyle w:val="TAL"/>
              <w:rPr>
                <w:lang w:eastAsia="en-US"/>
              </w:rPr>
            </w:pPr>
            <w: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622993" w:rsidRDefault="00FF49F7" w:rsidP="00FF49F7">
            <w:pPr>
              <w:pStyle w:val="TAC"/>
              <w:rPr>
                <w:sz w:val="16"/>
                <w:szCs w:val="16"/>
              </w:rPr>
            </w:pPr>
            <w:r w:rsidRPr="00CA40FD">
              <w:rPr>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3423DA" w:rsidRDefault="00711ED7" w:rsidP="00711ED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3423DA" w:rsidRDefault="00711ED7" w:rsidP="00711ED7">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3423DA" w:rsidRDefault="00711ED7" w:rsidP="00711ED7">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3423DA" w:rsidRDefault="00711ED7" w:rsidP="00711ED7">
            <w:pPr>
              <w:pStyle w:val="TAL"/>
              <w:rPr>
                <w:rFonts w:cs="Arial"/>
                <w:sz w:val="16"/>
                <w:szCs w:val="16"/>
              </w:rPr>
            </w:pPr>
            <w:r>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3665D8" w:rsidRDefault="00711ED7" w:rsidP="00711ED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Default="00711ED7" w:rsidP="00711ED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Default="00711ED7" w:rsidP="00711ED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63D3C" w:rsidRDefault="00711ED7" w:rsidP="00711ED7">
            <w:pPr>
              <w:pStyle w:val="TAC"/>
              <w:rPr>
                <w:sz w:val="16"/>
                <w:szCs w:val="16"/>
              </w:rPr>
            </w:pPr>
            <w:r w:rsidRPr="00E63D3C">
              <w:rPr>
                <w:sz w:val="16"/>
                <w:szCs w:val="16"/>
              </w:rPr>
              <w:t>18.</w:t>
            </w:r>
            <w:r>
              <w:rPr>
                <w:sz w:val="16"/>
                <w:szCs w:val="16"/>
              </w:rPr>
              <w:t>6</w:t>
            </w:r>
            <w:r w:rsidRPr="00E63D3C">
              <w:rPr>
                <w:sz w:val="16"/>
                <w:szCs w:val="16"/>
              </w:rPr>
              <w:t>.0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06FCF1DD" w:rsidR="00900577" w:rsidRDefault="00900577" w:rsidP="00900577">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Default="00900577" w:rsidP="00900577">
            <w:pPr>
              <w:pStyle w:val="TAL"/>
              <w:rPr>
                <w:rFonts w:cs="Arial"/>
                <w:sz w:val="16"/>
                <w:szCs w:val="16"/>
              </w:rPr>
            </w:pPr>
            <w:r>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Default="00900577" w:rsidP="00900577">
            <w:pPr>
              <w:pStyle w:val="TAR"/>
              <w:rPr>
                <w:rFonts w:cs="Arial"/>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Default="00900577" w:rsidP="00900577">
            <w:pPr>
              <w:pStyle w:val="TAL"/>
              <w:rPr>
                <w:rFonts w:cs="Arial"/>
                <w:sz w:val="16"/>
                <w:szCs w:val="16"/>
              </w:rPr>
            </w:pPr>
            <w:r>
              <w:rPr>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9F338A"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9F338A"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2A680368"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9F338A" w:rsidRDefault="00900577" w:rsidP="00900577">
            <w:pPr>
              <w:pStyle w:val="TAL"/>
              <w:rPr>
                <w:rFonts w:cs="Arial"/>
                <w:sz w:val="16"/>
                <w:szCs w:val="16"/>
              </w:rPr>
            </w:pPr>
            <w:r>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9F338A"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Default="00900577" w:rsidP="00900577">
            <w:pPr>
              <w:pStyle w:val="TAL"/>
              <w:rPr>
                <w:rFonts w:cs="Arial"/>
                <w:sz w:val="16"/>
                <w:szCs w:val="16"/>
              </w:rPr>
            </w:pPr>
            <w:r>
              <w:rPr>
                <w:noProof/>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Default="00900577" w:rsidP="00900577">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Default="00900577" w:rsidP="00900577">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1F1A9991" w:rsidR="00900577" w:rsidRDefault="00900577" w:rsidP="00900577">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9F338A" w:rsidRDefault="00900577" w:rsidP="00900577">
            <w:pPr>
              <w:pStyle w:val="TAL"/>
              <w:rPr>
                <w:rFonts w:cs="Arial"/>
                <w:sz w:val="16"/>
                <w:szCs w:val="16"/>
              </w:rPr>
            </w:pPr>
            <w:r>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Default="00900577" w:rsidP="0090057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Default="00900577" w:rsidP="0090057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Default="00900577" w:rsidP="00900577">
            <w:pPr>
              <w:pStyle w:val="TAL"/>
              <w:rPr>
                <w:noProof/>
              </w:rPr>
            </w:pPr>
            <w:r w:rsidRPr="00701C3E">
              <w:t xml:space="preserve">Correction on </w:t>
            </w:r>
            <w:r>
              <w:t xml:space="preserve">5GC UE </w:t>
            </w:r>
            <w:r>
              <w:rPr>
                <w:rFonts w:hint="eastAsia"/>
                <w:lang w:eastAsia="zh-CN"/>
              </w:rPr>
              <w:t>level</w:t>
            </w:r>
            <w:r>
              <w:t xml:space="preserve"> </w:t>
            </w:r>
            <w:r>
              <w:rPr>
                <w:rFonts w:hint="eastAsia"/>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E63D3C" w:rsidRDefault="00900577" w:rsidP="00900577">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6C4C20D1"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Default="00DE4E68" w:rsidP="00DE4E68">
            <w:pPr>
              <w:pStyle w:val="TAL"/>
              <w:rPr>
                <w:rFonts w:cs="Arial"/>
                <w:sz w:val="16"/>
                <w:szCs w:val="16"/>
              </w:rPr>
            </w:pPr>
            <w:r>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Default="00DE4E68" w:rsidP="00DE4E68">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01C3E" w:rsidRDefault="00DE4E68" w:rsidP="00DE4E68">
            <w:pPr>
              <w:pStyle w:val="TAL"/>
            </w:pPr>
            <w:r w:rsidRPr="00701C3E">
              <w:t xml:space="preserve">Correction on MDT configuration in </w:t>
            </w:r>
            <w:r>
              <w:t>M</w:t>
            </w:r>
            <w:r w:rsidRPr="00701C3E">
              <w:t>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Default="00DE4E68" w:rsidP="00DE4E68">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Default="00DE4E68" w:rsidP="00DE4E68">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1ED395CE" w:rsidR="00DE4E68" w:rsidRDefault="00DE4E68" w:rsidP="00DE4E68">
            <w:pPr>
              <w:pStyle w:val="TAC"/>
              <w:rPr>
                <w:sz w:val="16"/>
                <w:szCs w:val="16"/>
              </w:rPr>
            </w:pPr>
            <w:r>
              <w:rPr>
                <w:sz w:val="16"/>
                <w:szCs w:val="16"/>
              </w:rPr>
              <w:t>CP-242</w:t>
            </w:r>
            <w:r w:rsidR="00615517">
              <w:rPr>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Default="00DE4E68" w:rsidP="00DE4E68">
            <w:pPr>
              <w:pStyle w:val="TAL"/>
              <w:rPr>
                <w:rFonts w:cs="Arial"/>
                <w:sz w:val="16"/>
                <w:szCs w:val="16"/>
              </w:rPr>
            </w:pPr>
            <w:r>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Default="00DE4E68" w:rsidP="00DE4E68">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Default="00DE4E68" w:rsidP="00DE4E6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01C3E" w:rsidRDefault="00096A62" w:rsidP="00DE4E68">
            <w:pPr>
              <w:pStyle w:val="TAL"/>
            </w:pPr>
            <w:fldSimple w:instr=" DOCPROPERTY  CrTitle  \* MERGEFORMAT ">
              <w:r w:rsidR="00DE4E68">
                <w:t xml:space="preserve">Corrections on DC endpoint </w:t>
              </w:r>
              <w:r w:rsidR="00DE4E68">
                <w:rPr>
                  <w:rFonts w:hint="eastAsia"/>
                  <w:lang w:eastAsia="zh-CN"/>
                </w:rPr>
                <w:t>par</w:t>
              </w:r>
              <w:r w:rsidR="00DE4E68">
                <w:t>ameters</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E63D3C" w:rsidRDefault="00DE4E68" w:rsidP="00DE4E68">
            <w:pPr>
              <w:pStyle w:val="TAC"/>
              <w:rPr>
                <w:sz w:val="16"/>
                <w:szCs w:val="16"/>
              </w:rPr>
            </w:pPr>
            <w:r w:rsidRPr="00E63D3C">
              <w:rPr>
                <w:sz w:val="16"/>
                <w:szCs w:val="16"/>
              </w:rPr>
              <w:t>18.</w:t>
            </w:r>
            <w:r>
              <w:rPr>
                <w:sz w:val="16"/>
                <w:szCs w:val="16"/>
              </w:rPr>
              <w:t>7</w:t>
            </w:r>
            <w:r w:rsidRPr="00E63D3C">
              <w:rPr>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Default="00B40B13" w:rsidP="00B40B1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Default="00B40B13" w:rsidP="00B40B1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07EE4FC2" w:rsidR="00B40B13" w:rsidRDefault="00B40B13" w:rsidP="00B40B13">
            <w:pPr>
              <w:pStyle w:val="TAC"/>
              <w:rPr>
                <w:sz w:val="16"/>
                <w:szCs w:val="16"/>
              </w:rPr>
            </w:pPr>
            <w:r>
              <w:rPr>
                <w:sz w:val="16"/>
                <w:szCs w:val="16"/>
              </w:rPr>
              <w:t>CP-242</w:t>
            </w:r>
            <w:r w:rsidR="00615517">
              <w:rPr>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5D902F4D" w:rsidR="00B40B13" w:rsidRDefault="00615517" w:rsidP="00B40B13">
            <w:pPr>
              <w:pStyle w:val="TAL"/>
              <w:rPr>
                <w:rFonts w:cs="Arial"/>
                <w:sz w:val="16"/>
                <w:szCs w:val="16"/>
              </w:rPr>
            </w:pPr>
            <w:r>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Default="00B40B13" w:rsidP="00B40B1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Default="00B40B13" w:rsidP="00B40B13">
            <w:pPr>
              <w:pStyle w:val="TAL"/>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E63D3C" w:rsidRDefault="00B40B13" w:rsidP="00B40B13">
            <w:pPr>
              <w:pStyle w:val="TAC"/>
              <w:rPr>
                <w:sz w:val="16"/>
                <w:szCs w:val="16"/>
              </w:rPr>
            </w:pPr>
            <w:r w:rsidRPr="00E63D3C">
              <w:rPr>
                <w:sz w:val="16"/>
                <w:szCs w:val="16"/>
              </w:rPr>
              <w:t>18.</w:t>
            </w:r>
            <w:r>
              <w:rPr>
                <w:sz w:val="16"/>
                <w:szCs w:val="16"/>
              </w:rPr>
              <w:t>7</w:t>
            </w:r>
            <w:r w:rsidRPr="00E63D3C">
              <w:rPr>
                <w:sz w:val="16"/>
                <w:szCs w:val="16"/>
              </w:rPr>
              <w:t>.0</w:t>
            </w:r>
          </w:p>
        </w:tc>
      </w:tr>
      <w:tr w:rsidR="00D70807" w:rsidRPr="00E63D3C" w14:paraId="0600772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BDC56" w14:textId="2FA4EEC2" w:rsidR="00D70807" w:rsidRDefault="00D70807" w:rsidP="00D7080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0B6B8" w14:textId="7117B485" w:rsidR="00D70807" w:rsidRDefault="00D70807" w:rsidP="00D7080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84C4" w14:textId="327C92A7" w:rsidR="00D70807" w:rsidRDefault="00D70807" w:rsidP="00D70807">
            <w:pPr>
              <w:pStyle w:val="TAC"/>
              <w:rPr>
                <w:sz w:val="16"/>
                <w:szCs w:val="16"/>
              </w:rPr>
            </w:pPr>
            <w:r>
              <w:rPr>
                <w:sz w:val="16"/>
                <w:szCs w:val="16"/>
              </w:rPr>
              <w:t>CP-242</w:t>
            </w:r>
            <w:r w:rsidR="00615517">
              <w:rPr>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1777" w14:textId="309E3E9A" w:rsidR="00D70807" w:rsidRDefault="00D70807" w:rsidP="00D70807">
            <w:pPr>
              <w:pStyle w:val="TAL"/>
              <w:rPr>
                <w:rFonts w:cs="Arial"/>
                <w:sz w:val="16"/>
                <w:szCs w:val="16"/>
              </w:rPr>
            </w:pPr>
            <w:r>
              <w:rPr>
                <w:rFonts w:cs="Arial"/>
                <w:sz w:val="16"/>
                <w:szCs w:val="16"/>
              </w:rPr>
              <w:t>0588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5EB" w14:textId="41D46BFE" w:rsidR="00D70807" w:rsidRDefault="00D70807" w:rsidP="00D70807">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EE8FF" w14:textId="591B2F8A" w:rsidR="00D70807" w:rsidRDefault="00D70807" w:rsidP="00D708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CD7A6C" w14:textId="1D72F171" w:rsidR="00D70807" w:rsidRDefault="00D70807" w:rsidP="00D70807">
            <w:pPr>
              <w:pStyle w:val="TAL"/>
              <w:rPr>
                <w:rFonts w:cs="Arial"/>
                <w:sz w:val="16"/>
                <w:szCs w:val="16"/>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DE3769" w14:textId="673A73E4" w:rsidR="00D70807" w:rsidRPr="00E63D3C" w:rsidRDefault="00D70807" w:rsidP="00D70807">
            <w:pPr>
              <w:pStyle w:val="TAC"/>
              <w:rPr>
                <w:sz w:val="16"/>
                <w:szCs w:val="16"/>
              </w:rPr>
            </w:pPr>
            <w:r w:rsidRPr="00E63D3C">
              <w:rPr>
                <w:sz w:val="16"/>
                <w:szCs w:val="16"/>
              </w:rPr>
              <w:t>18.</w:t>
            </w:r>
            <w:r>
              <w:rPr>
                <w:sz w:val="16"/>
                <w:szCs w:val="16"/>
              </w:rPr>
              <w:t>8</w:t>
            </w:r>
            <w:r w:rsidRPr="00E63D3C">
              <w:rPr>
                <w:sz w:val="16"/>
                <w:szCs w:val="16"/>
              </w:rPr>
              <w:t>.0</w:t>
            </w:r>
          </w:p>
        </w:tc>
      </w:tr>
      <w:tr w:rsidR="00CC6DD8" w:rsidRPr="00E63D3C" w14:paraId="56599D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708B7" w14:textId="310ACB5E" w:rsidR="00CC6DD8" w:rsidRDefault="00CC6DD8" w:rsidP="00CC6DD8">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62E3E" w14:textId="0628AE2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F198" w14:textId="198C3422" w:rsidR="00CC6DD8" w:rsidRDefault="00CC6DD8" w:rsidP="00CC6DD8">
            <w:pPr>
              <w:pStyle w:val="TAC"/>
              <w:rPr>
                <w:sz w:val="16"/>
                <w:szCs w:val="16"/>
              </w:rPr>
            </w:pPr>
            <w:r>
              <w:rPr>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90B70" w14:textId="77B32DB8" w:rsidR="00CC6DD8" w:rsidRDefault="00CC6DD8" w:rsidP="00CC6DD8">
            <w:pPr>
              <w:pStyle w:val="TAL"/>
              <w:rPr>
                <w:rFonts w:cs="Arial"/>
                <w:sz w:val="16"/>
                <w:szCs w:val="16"/>
              </w:rPr>
            </w:pPr>
            <w:r>
              <w:rPr>
                <w:rFonts w:cs="Arial"/>
                <w:sz w:val="16"/>
                <w:szCs w:val="16"/>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8C2DE" w14:textId="2FEDDC50"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B02A" w14:textId="5329B544"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FB1C38" w14:textId="646E256B" w:rsidR="00CC6DD8" w:rsidRPr="003F15C7" w:rsidRDefault="00CC6DD8" w:rsidP="00CC6DD8">
            <w:pPr>
              <w:pStyle w:val="TAL"/>
              <w:rPr>
                <w:noProof/>
              </w:rPr>
            </w:pPr>
            <w:r w:rsidRPr="00CE1C05">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6459E" w14:textId="7DCCD724"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CC6DD8" w:rsidRPr="00E63D3C" w14:paraId="6C8E0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8D97D" w14:textId="1402767C" w:rsidR="00CC6DD8" w:rsidRDefault="00CC6DD8" w:rsidP="00CC6DD8">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7258" w14:textId="2DFAF4AB" w:rsidR="00CC6DD8" w:rsidRDefault="00CC6DD8" w:rsidP="00CC6DD8">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B73F6" w14:textId="70A9FB2A" w:rsidR="00CC6DD8" w:rsidRDefault="00CC6DD8" w:rsidP="00CC6DD8">
            <w:pPr>
              <w:pStyle w:val="TAC"/>
              <w:rPr>
                <w:sz w:val="16"/>
                <w:szCs w:val="16"/>
              </w:rPr>
            </w:pPr>
            <w:r>
              <w:rPr>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C5D9C" w14:textId="0205CE86" w:rsidR="00CC6DD8" w:rsidRDefault="00CC6DD8" w:rsidP="00CC6DD8">
            <w:pPr>
              <w:pStyle w:val="TAL"/>
              <w:rPr>
                <w:rFonts w:cs="Arial"/>
                <w:sz w:val="16"/>
                <w:szCs w:val="16"/>
              </w:rPr>
            </w:pPr>
            <w:r>
              <w:rPr>
                <w:rFonts w:cs="Arial"/>
                <w:sz w:val="16"/>
                <w:szCs w:val="16"/>
              </w:rPr>
              <w:t>06</w:t>
            </w:r>
            <w:r w:rsidR="00F24387">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0212F" w14:textId="2F820138" w:rsidR="00CC6DD8" w:rsidRDefault="00CC6DD8" w:rsidP="00CC6DD8">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5D70D" w14:textId="29759471" w:rsidR="00CC6DD8" w:rsidRDefault="00CC6DD8" w:rsidP="00CC6DD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37D26F" w14:textId="1ECC7763" w:rsidR="00CC6DD8" w:rsidRPr="003F15C7" w:rsidRDefault="00CC6DD8" w:rsidP="00CC6DD8">
            <w:pPr>
              <w:pStyle w:val="TAL"/>
              <w:rPr>
                <w:noProof/>
              </w:rPr>
            </w:pPr>
            <w:r w:rsidRPr="003F15C7">
              <w:rPr>
                <w:noProof/>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90B575" w14:textId="4AC3B569" w:rsidR="00CC6DD8" w:rsidRPr="00E63D3C" w:rsidRDefault="00CC6DD8" w:rsidP="00CC6DD8">
            <w:pPr>
              <w:pStyle w:val="TAC"/>
              <w:rPr>
                <w:sz w:val="16"/>
                <w:szCs w:val="16"/>
              </w:rPr>
            </w:pPr>
            <w:r w:rsidRPr="00E63D3C">
              <w:rPr>
                <w:sz w:val="16"/>
                <w:szCs w:val="16"/>
              </w:rPr>
              <w:t>18.</w:t>
            </w:r>
            <w:r>
              <w:rPr>
                <w:sz w:val="16"/>
                <w:szCs w:val="16"/>
              </w:rPr>
              <w:t>9</w:t>
            </w:r>
            <w:r w:rsidRPr="00E63D3C">
              <w:rPr>
                <w:sz w:val="16"/>
                <w:szCs w:val="16"/>
              </w:rPr>
              <w:t>.0</w:t>
            </w:r>
          </w:p>
        </w:tc>
      </w:tr>
      <w:tr w:rsidR="005A4A7E" w:rsidRPr="00E63D3C" w14:paraId="024CF3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E74A6A" w14:textId="3457542F" w:rsidR="005A4A7E" w:rsidRDefault="005A4A7E" w:rsidP="005A4A7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E768F" w14:textId="15456193" w:rsidR="005A4A7E" w:rsidRDefault="005A4A7E" w:rsidP="005A4A7E">
            <w:pPr>
              <w:pStyle w:val="TAC"/>
              <w:rPr>
                <w:sz w:val="16"/>
                <w:szCs w:val="16"/>
              </w:rPr>
            </w:pPr>
            <w:r>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32AD" w14:textId="76F79C90" w:rsidR="005A4A7E" w:rsidRDefault="005A4A7E" w:rsidP="005A4A7E">
            <w:pPr>
              <w:pStyle w:val="TAC"/>
              <w:rPr>
                <w:sz w:val="16"/>
                <w:szCs w:val="16"/>
              </w:rPr>
            </w:pPr>
            <w:r>
              <w:rPr>
                <w:sz w:val="16"/>
                <w:szCs w:val="16"/>
              </w:rPr>
              <w:t>CP-</w:t>
            </w:r>
            <w:r w:rsidR="002D58B4">
              <w:rPr>
                <w:sz w:val="16"/>
                <w:szCs w:val="16"/>
              </w:rPr>
              <w:t>250228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FF1D0" w14:textId="20EBBD9A" w:rsidR="005A4A7E" w:rsidRDefault="005A4A7E" w:rsidP="005A4A7E">
            <w:pPr>
              <w:pStyle w:val="TAL"/>
              <w:rPr>
                <w:rFonts w:cs="Arial"/>
                <w:sz w:val="16"/>
                <w:szCs w:val="16"/>
              </w:rPr>
            </w:pPr>
            <w:r>
              <w:rPr>
                <w:rFonts w:cs="Arial"/>
                <w:sz w:val="16"/>
                <w:szCs w:val="16"/>
              </w:rPr>
              <w:t>06</w:t>
            </w:r>
            <w:r w:rsidR="002D58B4">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C7FAB" w14:textId="77777777" w:rsidR="005A4A7E" w:rsidRDefault="005A4A7E" w:rsidP="005A4A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AAB6B" w14:textId="39400599" w:rsidR="005A4A7E" w:rsidRDefault="005A4A7E" w:rsidP="005A4A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5F2214" w14:textId="4B60E6B9" w:rsidR="005A4A7E" w:rsidRPr="003F15C7" w:rsidRDefault="005A4A7E" w:rsidP="005A4A7E">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6AB3CEB" w14:textId="7C4607C3" w:rsidR="005A4A7E" w:rsidRPr="00E63D3C" w:rsidRDefault="005A4A7E" w:rsidP="005A4A7E">
            <w:pPr>
              <w:pStyle w:val="TAC"/>
              <w:rPr>
                <w:sz w:val="16"/>
                <w:szCs w:val="16"/>
              </w:rPr>
            </w:pPr>
            <w:r w:rsidRPr="00E63D3C">
              <w:rPr>
                <w:sz w:val="16"/>
                <w:szCs w:val="16"/>
              </w:rPr>
              <w:t>18.</w:t>
            </w:r>
            <w:r>
              <w:rPr>
                <w:sz w:val="16"/>
                <w:szCs w:val="16"/>
              </w:rPr>
              <w:t>9</w:t>
            </w:r>
            <w:r w:rsidRPr="00E63D3C">
              <w:rPr>
                <w:sz w:val="16"/>
                <w:szCs w:val="16"/>
              </w:rPr>
              <w:t>.0</w:t>
            </w:r>
          </w:p>
        </w:tc>
      </w:tr>
      <w:tr w:rsidR="00342B85" w:rsidRPr="00E63D3C" w14:paraId="06C746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3E1D0" w14:textId="1AF2F8C1" w:rsidR="00342B85" w:rsidRDefault="00342B85" w:rsidP="00342B85">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ABD02" w14:textId="763DD183" w:rsidR="00342B85" w:rsidRDefault="00342B85" w:rsidP="00342B85">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1C467" w14:textId="70353C58" w:rsidR="00342B85" w:rsidRDefault="00342B85" w:rsidP="00342B85">
            <w:pPr>
              <w:pStyle w:val="TAC"/>
              <w:rPr>
                <w:sz w:val="16"/>
                <w:szCs w:val="16"/>
              </w:rPr>
            </w:pPr>
            <w:r>
              <w:rPr>
                <w:sz w:val="16"/>
                <w:szCs w:val="16"/>
              </w:rPr>
              <w:t>CP-2510</w:t>
            </w:r>
            <w:r w:rsidR="007479D2">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29F" w14:textId="6D6C409F" w:rsidR="00342B85" w:rsidRDefault="00342B85" w:rsidP="00342B85">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F103" w14:textId="77777777" w:rsidR="00342B85" w:rsidRDefault="00342B85" w:rsidP="00342B8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7E339" w14:textId="3A3A6AC6" w:rsidR="00342B85" w:rsidRDefault="00342B85" w:rsidP="00342B8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34C119" w14:textId="7B5BD9DD" w:rsidR="00342B85" w:rsidRDefault="00342B85" w:rsidP="00342B85">
            <w:pPr>
              <w:pStyle w:val="TAL"/>
              <w:rPr>
                <w:rFonts w:cs="Arial"/>
                <w:sz w:val="16"/>
                <w:szCs w:val="16"/>
              </w:rPr>
            </w:pPr>
            <w:r w:rsidRPr="00504DDE">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E0A92F" w14:textId="21259F4C" w:rsidR="00342B85" w:rsidRPr="00E63D3C" w:rsidRDefault="00342B85" w:rsidP="00342B85">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2BF02F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1F535" w14:textId="564C034D"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8A25B" w14:textId="3D279530"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96E6C" w14:textId="48A7AE9D" w:rsidR="007479D2" w:rsidRDefault="007479D2" w:rsidP="007479D2">
            <w:pPr>
              <w:pStyle w:val="TAC"/>
              <w:rPr>
                <w:sz w:val="16"/>
                <w:szCs w:val="16"/>
              </w:rPr>
            </w:pPr>
            <w:r>
              <w:rPr>
                <w:sz w:val="16"/>
                <w:szCs w:val="16"/>
              </w:rPr>
              <w:t>CP-251049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E1EB2" w14:textId="33F90D82" w:rsidR="007479D2" w:rsidRDefault="007479D2" w:rsidP="007479D2">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C5714" w14:textId="33429B92" w:rsidR="007479D2" w:rsidRDefault="007479D2" w:rsidP="007479D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4786" w14:textId="62436909"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AE6E" w14:textId="60106C87" w:rsidR="007479D2" w:rsidRPr="007479D2" w:rsidRDefault="007479D2" w:rsidP="007479D2">
            <w:pPr>
              <w:pStyle w:val="TAL"/>
              <w:rPr>
                <w:rFonts w:cs="Arial"/>
                <w:sz w:val="16"/>
                <w:szCs w:val="16"/>
              </w:rPr>
            </w:pPr>
            <w:r w:rsidRPr="00C83F68">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A18822" w14:textId="4F1566A2"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7479D2" w:rsidRPr="00E63D3C" w14:paraId="0BA8CC9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690C78" w14:textId="05FD5D99" w:rsidR="007479D2" w:rsidRDefault="007479D2" w:rsidP="007479D2">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30D6" w14:textId="33BACF7F" w:rsidR="007479D2" w:rsidRDefault="007479D2" w:rsidP="007479D2">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E4207" w14:textId="382D4265" w:rsidR="007479D2" w:rsidRDefault="007479D2" w:rsidP="007479D2">
            <w:pPr>
              <w:pStyle w:val="TAC"/>
              <w:rPr>
                <w:sz w:val="16"/>
                <w:szCs w:val="16"/>
              </w:rPr>
            </w:pPr>
            <w:r>
              <w:rPr>
                <w:sz w:val="16"/>
                <w:szCs w:val="16"/>
              </w:rPr>
              <w:t>CP-251078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800E7" w14:textId="48921C9A" w:rsidR="007479D2" w:rsidRDefault="007479D2" w:rsidP="007479D2">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749C" w14:textId="77777777" w:rsidR="007479D2" w:rsidRDefault="007479D2" w:rsidP="007479D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6495" w14:textId="53DD0FFD" w:rsidR="007479D2" w:rsidRDefault="007479D2" w:rsidP="007479D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FC6ECA" w14:textId="62BB4163" w:rsidR="007479D2" w:rsidRDefault="007479D2" w:rsidP="007479D2">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32F9E0" w14:textId="44F09E1D" w:rsidR="007479D2" w:rsidRPr="00E63D3C" w:rsidRDefault="007479D2" w:rsidP="007479D2">
            <w:pPr>
              <w:pStyle w:val="TAC"/>
              <w:rPr>
                <w:sz w:val="16"/>
                <w:szCs w:val="16"/>
              </w:rPr>
            </w:pPr>
            <w:r w:rsidRPr="00E63D3C">
              <w:rPr>
                <w:sz w:val="16"/>
                <w:szCs w:val="16"/>
              </w:rPr>
              <w:t>18.</w:t>
            </w:r>
            <w:r>
              <w:rPr>
                <w:sz w:val="16"/>
                <w:szCs w:val="16"/>
              </w:rPr>
              <w:t>10</w:t>
            </w:r>
            <w:r w:rsidRPr="00E63D3C">
              <w:rPr>
                <w:sz w:val="16"/>
                <w:szCs w:val="16"/>
              </w:rPr>
              <w:t>.0</w:t>
            </w:r>
          </w:p>
        </w:tc>
      </w:tr>
      <w:tr w:rsidR="00AA2340" w:rsidRPr="00E63D3C" w14:paraId="3DF0464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D9998" w14:textId="6F46E007" w:rsidR="00AA2340" w:rsidRDefault="00AA2340" w:rsidP="00AA2340">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A3383" w14:textId="0D0D5A8B"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6F385" w14:textId="54572C7C" w:rsidR="00AA2340" w:rsidRDefault="00AA2340" w:rsidP="00AA2340">
            <w:pPr>
              <w:pStyle w:val="TAC"/>
              <w:rPr>
                <w:sz w:val="16"/>
                <w:szCs w:val="16"/>
              </w:rPr>
            </w:pPr>
            <w:r>
              <w:rPr>
                <w:sz w:val="16"/>
                <w:szCs w:val="16"/>
              </w:rPr>
              <w:t>CP-252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9015F" w14:textId="0BE73FF2" w:rsidR="00AA2340" w:rsidRDefault="00AA2340" w:rsidP="00AA2340">
            <w:pPr>
              <w:pStyle w:val="TAL"/>
              <w:rPr>
                <w:rFonts w:cs="Arial"/>
                <w:sz w:val="16"/>
                <w:szCs w:val="16"/>
              </w:rPr>
            </w:pPr>
            <w:r>
              <w:rPr>
                <w:rFonts w:cs="Arial"/>
                <w:sz w:val="16"/>
                <w:szCs w:val="16"/>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65B00" w14:textId="5AEB0ED6" w:rsidR="00AA2340" w:rsidRDefault="00AA2340" w:rsidP="00AA234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DF65" w14:textId="6035D3AE"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02213" w14:textId="3E5731C9" w:rsidR="00AA2340" w:rsidRDefault="00AA2340" w:rsidP="00AA2340">
            <w:pPr>
              <w:pStyle w:val="TAL"/>
              <w:rPr>
                <w:rFonts w:cs="Arial"/>
                <w:sz w:val="16"/>
                <w:szCs w:val="16"/>
              </w:rPr>
            </w:pPr>
            <w:fldSimple w:instr=" DOCPROPERTY  CrTitle  \* MERGEFORMAT ">
              <w:r>
                <w:rPr>
                  <w:rFonts w:hint="eastAsia"/>
                  <w:lang w:eastAsia="zh-CN"/>
                </w:rPr>
                <w:t>Add new data type of MediaIdRm</w:t>
              </w:r>
            </w:fldSimple>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17FA76" w14:textId="33B78384" w:rsidR="00AA2340" w:rsidRPr="00E63D3C" w:rsidRDefault="00AA2340" w:rsidP="00AA2340">
            <w:pPr>
              <w:pStyle w:val="TAC"/>
              <w:rPr>
                <w:sz w:val="16"/>
                <w:szCs w:val="16"/>
              </w:rPr>
            </w:pPr>
            <w:r>
              <w:rPr>
                <w:sz w:val="16"/>
                <w:szCs w:val="16"/>
              </w:rPr>
              <w:t>18.11.0</w:t>
            </w:r>
          </w:p>
        </w:tc>
      </w:tr>
      <w:tr w:rsidR="00AA2340" w:rsidRPr="00E63D3C" w14:paraId="1A261DC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F88EE" w14:textId="3B7BCF86" w:rsidR="00AA2340" w:rsidRDefault="00AA2340" w:rsidP="00AA2340">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F30B" w14:textId="6740FF42" w:rsidR="00AA2340" w:rsidRDefault="00AA2340" w:rsidP="00AA234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CCC02" w14:textId="1DEBBC1C" w:rsidR="00AA2340" w:rsidRDefault="00AA2340" w:rsidP="00AA2340">
            <w:pPr>
              <w:pStyle w:val="TAC"/>
              <w:rPr>
                <w:sz w:val="16"/>
                <w:szCs w:val="16"/>
              </w:rPr>
            </w:pPr>
            <w:r>
              <w:rPr>
                <w:sz w:val="16"/>
                <w:szCs w:val="16"/>
              </w:rPr>
              <w:t>CP-252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B287E" w14:textId="4F78D21E" w:rsidR="00AA2340" w:rsidRDefault="00AA2340" w:rsidP="00AA2340">
            <w:pPr>
              <w:pStyle w:val="TAL"/>
              <w:rPr>
                <w:rFonts w:cs="Arial"/>
                <w:sz w:val="16"/>
                <w:szCs w:val="16"/>
              </w:rPr>
            </w:pPr>
            <w:r>
              <w:rPr>
                <w:rFonts w:cs="Arial"/>
                <w:sz w:val="16"/>
                <w:szCs w:val="16"/>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335B" w14:textId="77777777" w:rsidR="00AA2340" w:rsidRDefault="00AA2340" w:rsidP="00AA234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7EBC5" w14:textId="19F2CB20" w:rsidR="00AA2340" w:rsidRDefault="00AA2340" w:rsidP="00AA234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CC9E0" w14:textId="126756AE" w:rsidR="00AA2340" w:rsidRDefault="00AA2340" w:rsidP="00AA2340">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F939AA" w14:textId="707DFD3B" w:rsidR="00AA2340" w:rsidRPr="00E63D3C" w:rsidRDefault="00AA2340" w:rsidP="00AA2340">
            <w:pPr>
              <w:pStyle w:val="TAC"/>
              <w:rPr>
                <w:sz w:val="16"/>
                <w:szCs w:val="16"/>
              </w:rPr>
            </w:pPr>
            <w:r w:rsidRPr="00E63D3C">
              <w:rPr>
                <w:sz w:val="16"/>
                <w:szCs w:val="16"/>
              </w:rPr>
              <w:t>18.</w:t>
            </w:r>
            <w:r>
              <w:rPr>
                <w:sz w:val="16"/>
                <w:szCs w:val="16"/>
              </w:rPr>
              <w:t>11</w:t>
            </w:r>
            <w:r w:rsidRPr="00E63D3C">
              <w:rPr>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0B13A" w14:textId="77777777" w:rsidR="00336D1F" w:rsidRDefault="00336D1F">
      <w:r>
        <w:separator/>
      </w:r>
    </w:p>
  </w:endnote>
  <w:endnote w:type="continuationSeparator" w:id="0">
    <w:p w14:paraId="218C4A71" w14:textId="77777777" w:rsidR="00336D1F" w:rsidRDefault="00336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D25F0" w:rsidRDefault="005D25F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B606A" w14:textId="77777777" w:rsidR="00336D1F" w:rsidRDefault="00336D1F">
      <w:r>
        <w:separator/>
      </w:r>
    </w:p>
  </w:footnote>
  <w:footnote w:type="continuationSeparator" w:id="0">
    <w:p w14:paraId="3EAB8C65" w14:textId="77777777" w:rsidR="00336D1F" w:rsidRDefault="00336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744A496D" w:rsidR="005D25F0" w:rsidRDefault="005D2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2340">
      <w:rPr>
        <w:rFonts w:ascii="Arial" w:hAnsi="Arial" w:cs="Arial"/>
        <w:b/>
        <w:noProof/>
        <w:sz w:val="18"/>
        <w:szCs w:val="18"/>
      </w:rPr>
      <w:t>3GPP TS 29.571 V18.110.0 (2025-1206)</w:t>
    </w:r>
    <w:r>
      <w:rPr>
        <w:rFonts w:ascii="Arial" w:hAnsi="Arial" w:cs="Arial"/>
        <w:b/>
        <w:sz w:val="18"/>
        <w:szCs w:val="18"/>
      </w:rPr>
      <w:fldChar w:fldCharType="end"/>
    </w:r>
  </w:p>
  <w:p w14:paraId="079C65ED" w14:textId="77777777" w:rsidR="005D25F0" w:rsidRDefault="005D2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6D1F96D7" w:rsidR="005D25F0" w:rsidRDefault="005D2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2340">
      <w:rPr>
        <w:rFonts w:ascii="Arial" w:hAnsi="Arial" w:cs="Arial"/>
        <w:b/>
        <w:noProof/>
        <w:sz w:val="18"/>
        <w:szCs w:val="18"/>
      </w:rPr>
      <w:t>Release 18</w:t>
    </w:r>
    <w:r>
      <w:rPr>
        <w:rFonts w:ascii="Arial" w:hAnsi="Arial" w:cs="Arial"/>
        <w:b/>
        <w:sz w:val="18"/>
        <w:szCs w:val="18"/>
      </w:rPr>
      <w:fldChar w:fldCharType="end"/>
    </w:r>
  </w:p>
  <w:p w14:paraId="6C8C7F56" w14:textId="77777777" w:rsidR="005D25F0" w:rsidRDefault="005D2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0605"/>
    <w:rsid w:val="000222D9"/>
    <w:rsid w:val="00022E53"/>
    <w:rsid w:val="00024053"/>
    <w:rsid w:val="00025A13"/>
    <w:rsid w:val="000267DD"/>
    <w:rsid w:val="00026984"/>
    <w:rsid w:val="000276D9"/>
    <w:rsid w:val="00031264"/>
    <w:rsid w:val="00032600"/>
    <w:rsid w:val="00033397"/>
    <w:rsid w:val="000343F9"/>
    <w:rsid w:val="00034EA1"/>
    <w:rsid w:val="000375A6"/>
    <w:rsid w:val="00037FF3"/>
    <w:rsid w:val="00040095"/>
    <w:rsid w:val="00040D1A"/>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D9"/>
    <w:rsid w:val="00093DF8"/>
    <w:rsid w:val="00095998"/>
    <w:rsid w:val="00096A62"/>
    <w:rsid w:val="00097B8F"/>
    <w:rsid w:val="000A1717"/>
    <w:rsid w:val="000A2ABC"/>
    <w:rsid w:val="000A2FD4"/>
    <w:rsid w:val="000A4669"/>
    <w:rsid w:val="000A62B1"/>
    <w:rsid w:val="000A63B4"/>
    <w:rsid w:val="000B1968"/>
    <w:rsid w:val="000B7677"/>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1539"/>
    <w:rsid w:val="00133525"/>
    <w:rsid w:val="00135610"/>
    <w:rsid w:val="00137DEE"/>
    <w:rsid w:val="00141808"/>
    <w:rsid w:val="001456A5"/>
    <w:rsid w:val="001457BD"/>
    <w:rsid w:val="00145E26"/>
    <w:rsid w:val="00152EEB"/>
    <w:rsid w:val="001533B9"/>
    <w:rsid w:val="001563A9"/>
    <w:rsid w:val="0015643A"/>
    <w:rsid w:val="00165F5E"/>
    <w:rsid w:val="00170E49"/>
    <w:rsid w:val="00173A63"/>
    <w:rsid w:val="00176E87"/>
    <w:rsid w:val="00177307"/>
    <w:rsid w:val="00180039"/>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59D3"/>
    <w:rsid w:val="001A7420"/>
    <w:rsid w:val="001B2A8C"/>
    <w:rsid w:val="001B5159"/>
    <w:rsid w:val="001B6637"/>
    <w:rsid w:val="001B7BB3"/>
    <w:rsid w:val="001C04E0"/>
    <w:rsid w:val="001C21C3"/>
    <w:rsid w:val="001C401B"/>
    <w:rsid w:val="001C607A"/>
    <w:rsid w:val="001C6666"/>
    <w:rsid w:val="001D02C2"/>
    <w:rsid w:val="001D07C4"/>
    <w:rsid w:val="001D0942"/>
    <w:rsid w:val="001D0E8A"/>
    <w:rsid w:val="001D39DE"/>
    <w:rsid w:val="001D66EA"/>
    <w:rsid w:val="001D672E"/>
    <w:rsid w:val="001D6F69"/>
    <w:rsid w:val="001E01D8"/>
    <w:rsid w:val="001E1009"/>
    <w:rsid w:val="001E2917"/>
    <w:rsid w:val="001E5829"/>
    <w:rsid w:val="001F0C1D"/>
    <w:rsid w:val="001F1132"/>
    <w:rsid w:val="001F168B"/>
    <w:rsid w:val="001F283E"/>
    <w:rsid w:val="001F35F0"/>
    <w:rsid w:val="001F6C08"/>
    <w:rsid w:val="001F6E68"/>
    <w:rsid w:val="0020011A"/>
    <w:rsid w:val="00200455"/>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06B0"/>
    <w:rsid w:val="002D22D2"/>
    <w:rsid w:val="002D42DF"/>
    <w:rsid w:val="002D58B4"/>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27EEE"/>
    <w:rsid w:val="00331979"/>
    <w:rsid w:val="00332A85"/>
    <w:rsid w:val="00332ED3"/>
    <w:rsid w:val="00333E5A"/>
    <w:rsid w:val="00336D1F"/>
    <w:rsid w:val="00337A06"/>
    <w:rsid w:val="00340099"/>
    <w:rsid w:val="003423DA"/>
    <w:rsid w:val="003429AE"/>
    <w:rsid w:val="00342B85"/>
    <w:rsid w:val="003464D7"/>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539F"/>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60BD"/>
    <w:rsid w:val="003C768D"/>
    <w:rsid w:val="003C791D"/>
    <w:rsid w:val="003D00A0"/>
    <w:rsid w:val="003D101D"/>
    <w:rsid w:val="003D1516"/>
    <w:rsid w:val="003D2288"/>
    <w:rsid w:val="003D2B82"/>
    <w:rsid w:val="003D4DFC"/>
    <w:rsid w:val="003E0C73"/>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1B80"/>
    <w:rsid w:val="00423334"/>
    <w:rsid w:val="004241A5"/>
    <w:rsid w:val="00424219"/>
    <w:rsid w:val="004261AA"/>
    <w:rsid w:val="00430013"/>
    <w:rsid w:val="00431BDA"/>
    <w:rsid w:val="00432487"/>
    <w:rsid w:val="004328AB"/>
    <w:rsid w:val="0043320C"/>
    <w:rsid w:val="004345EC"/>
    <w:rsid w:val="0044648B"/>
    <w:rsid w:val="0044666D"/>
    <w:rsid w:val="00450B9B"/>
    <w:rsid w:val="00451D4F"/>
    <w:rsid w:val="00452929"/>
    <w:rsid w:val="00453337"/>
    <w:rsid w:val="00453C6E"/>
    <w:rsid w:val="004548DA"/>
    <w:rsid w:val="00460008"/>
    <w:rsid w:val="0046212D"/>
    <w:rsid w:val="00462AC1"/>
    <w:rsid w:val="00462CE6"/>
    <w:rsid w:val="00462D60"/>
    <w:rsid w:val="004631E6"/>
    <w:rsid w:val="00465515"/>
    <w:rsid w:val="004657A8"/>
    <w:rsid w:val="0046613C"/>
    <w:rsid w:val="004677BE"/>
    <w:rsid w:val="00471D87"/>
    <w:rsid w:val="00472F7B"/>
    <w:rsid w:val="00473065"/>
    <w:rsid w:val="0048155F"/>
    <w:rsid w:val="00482507"/>
    <w:rsid w:val="004837EC"/>
    <w:rsid w:val="00483D7F"/>
    <w:rsid w:val="00484F37"/>
    <w:rsid w:val="00486996"/>
    <w:rsid w:val="00486C50"/>
    <w:rsid w:val="004916EB"/>
    <w:rsid w:val="00494D3A"/>
    <w:rsid w:val="004960D7"/>
    <w:rsid w:val="0049631C"/>
    <w:rsid w:val="00496DB9"/>
    <w:rsid w:val="00497B27"/>
    <w:rsid w:val="004A1424"/>
    <w:rsid w:val="004A246B"/>
    <w:rsid w:val="004A3DB0"/>
    <w:rsid w:val="004A4865"/>
    <w:rsid w:val="004A7B8D"/>
    <w:rsid w:val="004A7B9A"/>
    <w:rsid w:val="004B0F6D"/>
    <w:rsid w:val="004B29C0"/>
    <w:rsid w:val="004B3488"/>
    <w:rsid w:val="004B39EB"/>
    <w:rsid w:val="004B4278"/>
    <w:rsid w:val="004C1768"/>
    <w:rsid w:val="004C3280"/>
    <w:rsid w:val="004C4C0D"/>
    <w:rsid w:val="004C5021"/>
    <w:rsid w:val="004C7450"/>
    <w:rsid w:val="004D029D"/>
    <w:rsid w:val="004D2A34"/>
    <w:rsid w:val="004D2AE7"/>
    <w:rsid w:val="004D3578"/>
    <w:rsid w:val="004D363D"/>
    <w:rsid w:val="004D37ED"/>
    <w:rsid w:val="004D48A6"/>
    <w:rsid w:val="004E17F7"/>
    <w:rsid w:val="004E213A"/>
    <w:rsid w:val="004E3E95"/>
    <w:rsid w:val="004E5DA2"/>
    <w:rsid w:val="004F0725"/>
    <w:rsid w:val="004F0988"/>
    <w:rsid w:val="004F21D1"/>
    <w:rsid w:val="004F3340"/>
    <w:rsid w:val="004F3634"/>
    <w:rsid w:val="004F4459"/>
    <w:rsid w:val="004F51E2"/>
    <w:rsid w:val="004F7FB7"/>
    <w:rsid w:val="0050037E"/>
    <w:rsid w:val="00501BED"/>
    <w:rsid w:val="0050298A"/>
    <w:rsid w:val="00504DDE"/>
    <w:rsid w:val="00506A69"/>
    <w:rsid w:val="00516443"/>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553B5"/>
    <w:rsid w:val="00565087"/>
    <w:rsid w:val="005662B0"/>
    <w:rsid w:val="00574E48"/>
    <w:rsid w:val="00575F4C"/>
    <w:rsid w:val="00576823"/>
    <w:rsid w:val="00577C3C"/>
    <w:rsid w:val="00582FBA"/>
    <w:rsid w:val="00583129"/>
    <w:rsid w:val="00593F74"/>
    <w:rsid w:val="00594406"/>
    <w:rsid w:val="0059732B"/>
    <w:rsid w:val="0059735A"/>
    <w:rsid w:val="00597B11"/>
    <w:rsid w:val="005A1D5B"/>
    <w:rsid w:val="005A4075"/>
    <w:rsid w:val="005A468B"/>
    <w:rsid w:val="005A4A7E"/>
    <w:rsid w:val="005A5858"/>
    <w:rsid w:val="005A7EEF"/>
    <w:rsid w:val="005B1A77"/>
    <w:rsid w:val="005B2479"/>
    <w:rsid w:val="005C7973"/>
    <w:rsid w:val="005C7D0E"/>
    <w:rsid w:val="005D25F0"/>
    <w:rsid w:val="005D2E01"/>
    <w:rsid w:val="005D4112"/>
    <w:rsid w:val="005D5795"/>
    <w:rsid w:val="005D750A"/>
    <w:rsid w:val="005D7526"/>
    <w:rsid w:val="005E0407"/>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517"/>
    <w:rsid w:val="00615F32"/>
    <w:rsid w:val="006215C7"/>
    <w:rsid w:val="0062287A"/>
    <w:rsid w:val="00625F5A"/>
    <w:rsid w:val="006261CF"/>
    <w:rsid w:val="0062666E"/>
    <w:rsid w:val="00630022"/>
    <w:rsid w:val="0063051B"/>
    <w:rsid w:val="00631D24"/>
    <w:rsid w:val="00632FC1"/>
    <w:rsid w:val="0063543D"/>
    <w:rsid w:val="0063568E"/>
    <w:rsid w:val="00635F91"/>
    <w:rsid w:val="0063720C"/>
    <w:rsid w:val="00637EE2"/>
    <w:rsid w:val="00642166"/>
    <w:rsid w:val="00647114"/>
    <w:rsid w:val="00647228"/>
    <w:rsid w:val="00647482"/>
    <w:rsid w:val="006512CE"/>
    <w:rsid w:val="00651827"/>
    <w:rsid w:val="00651C3E"/>
    <w:rsid w:val="00653385"/>
    <w:rsid w:val="0065357A"/>
    <w:rsid w:val="0065386F"/>
    <w:rsid w:val="006550F5"/>
    <w:rsid w:val="00655A72"/>
    <w:rsid w:val="006624B8"/>
    <w:rsid w:val="00665D18"/>
    <w:rsid w:val="00667883"/>
    <w:rsid w:val="00673672"/>
    <w:rsid w:val="00677CF9"/>
    <w:rsid w:val="006806CE"/>
    <w:rsid w:val="00681CC3"/>
    <w:rsid w:val="00681E70"/>
    <w:rsid w:val="00682301"/>
    <w:rsid w:val="006832C6"/>
    <w:rsid w:val="00691620"/>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7B88"/>
    <w:rsid w:val="006D0578"/>
    <w:rsid w:val="006D4741"/>
    <w:rsid w:val="006D53DA"/>
    <w:rsid w:val="006E1C4A"/>
    <w:rsid w:val="006E1E0D"/>
    <w:rsid w:val="006E2A02"/>
    <w:rsid w:val="006E3C88"/>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5306"/>
    <w:rsid w:val="00746295"/>
    <w:rsid w:val="007479D2"/>
    <w:rsid w:val="0075592C"/>
    <w:rsid w:val="00756870"/>
    <w:rsid w:val="00761268"/>
    <w:rsid w:val="00762BA8"/>
    <w:rsid w:val="00770351"/>
    <w:rsid w:val="007710D4"/>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09BB"/>
    <w:rsid w:val="007B1610"/>
    <w:rsid w:val="007B2C3D"/>
    <w:rsid w:val="007B3BED"/>
    <w:rsid w:val="007B449D"/>
    <w:rsid w:val="007B5E13"/>
    <w:rsid w:val="007B600E"/>
    <w:rsid w:val="007C019B"/>
    <w:rsid w:val="007C4A40"/>
    <w:rsid w:val="007C4EF5"/>
    <w:rsid w:val="007D19E7"/>
    <w:rsid w:val="007D2AD7"/>
    <w:rsid w:val="007D5CE1"/>
    <w:rsid w:val="007D6A75"/>
    <w:rsid w:val="007D7CF6"/>
    <w:rsid w:val="007E5AD4"/>
    <w:rsid w:val="007E6D61"/>
    <w:rsid w:val="007F0F4A"/>
    <w:rsid w:val="007F10EB"/>
    <w:rsid w:val="007F3A8E"/>
    <w:rsid w:val="007F41D9"/>
    <w:rsid w:val="007F5808"/>
    <w:rsid w:val="007F587E"/>
    <w:rsid w:val="007F648B"/>
    <w:rsid w:val="00800241"/>
    <w:rsid w:val="0080152C"/>
    <w:rsid w:val="00801A94"/>
    <w:rsid w:val="008028A4"/>
    <w:rsid w:val="00802CC6"/>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13AF"/>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8B7"/>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F30"/>
    <w:rsid w:val="008D5D13"/>
    <w:rsid w:val="008D6935"/>
    <w:rsid w:val="008D7C01"/>
    <w:rsid w:val="008E1393"/>
    <w:rsid w:val="008E2DB4"/>
    <w:rsid w:val="008E2EDA"/>
    <w:rsid w:val="008E47CE"/>
    <w:rsid w:val="008E4D29"/>
    <w:rsid w:val="008E4D78"/>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4599D"/>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81E02"/>
    <w:rsid w:val="009913FC"/>
    <w:rsid w:val="00991540"/>
    <w:rsid w:val="00991B7F"/>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1EC8"/>
    <w:rsid w:val="009D3F88"/>
    <w:rsid w:val="009D4536"/>
    <w:rsid w:val="009D5603"/>
    <w:rsid w:val="009D6BB8"/>
    <w:rsid w:val="009D6C5C"/>
    <w:rsid w:val="009D7AF1"/>
    <w:rsid w:val="009E2B3B"/>
    <w:rsid w:val="009E3467"/>
    <w:rsid w:val="009E5FE7"/>
    <w:rsid w:val="009F3089"/>
    <w:rsid w:val="009F310A"/>
    <w:rsid w:val="009F327B"/>
    <w:rsid w:val="009F338A"/>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A0C"/>
    <w:rsid w:val="00A21F69"/>
    <w:rsid w:val="00A249B5"/>
    <w:rsid w:val="00A254EC"/>
    <w:rsid w:val="00A26369"/>
    <w:rsid w:val="00A26956"/>
    <w:rsid w:val="00A26B5E"/>
    <w:rsid w:val="00A27486"/>
    <w:rsid w:val="00A305C3"/>
    <w:rsid w:val="00A352E8"/>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340"/>
    <w:rsid w:val="00AA2508"/>
    <w:rsid w:val="00AA526E"/>
    <w:rsid w:val="00AA7DB8"/>
    <w:rsid w:val="00AB4F07"/>
    <w:rsid w:val="00AB5249"/>
    <w:rsid w:val="00AB662F"/>
    <w:rsid w:val="00AC0012"/>
    <w:rsid w:val="00AC23BD"/>
    <w:rsid w:val="00AC4C48"/>
    <w:rsid w:val="00AC4CDA"/>
    <w:rsid w:val="00AC52A5"/>
    <w:rsid w:val="00AC5D22"/>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7B14"/>
    <w:rsid w:val="00B40B13"/>
    <w:rsid w:val="00B43470"/>
    <w:rsid w:val="00B44F57"/>
    <w:rsid w:val="00B45BDC"/>
    <w:rsid w:val="00B464D8"/>
    <w:rsid w:val="00B47AAA"/>
    <w:rsid w:val="00B50814"/>
    <w:rsid w:val="00B55436"/>
    <w:rsid w:val="00B55D24"/>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0443"/>
    <w:rsid w:val="00B81A39"/>
    <w:rsid w:val="00B83A37"/>
    <w:rsid w:val="00B84A56"/>
    <w:rsid w:val="00B84C76"/>
    <w:rsid w:val="00B8720F"/>
    <w:rsid w:val="00B91096"/>
    <w:rsid w:val="00B916D5"/>
    <w:rsid w:val="00B917F5"/>
    <w:rsid w:val="00B91FD6"/>
    <w:rsid w:val="00B9269B"/>
    <w:rsid w:val="00B93086"/>
    <w:rsid w:val="00B94755"/>
    <w:rsid w:val="00BA18A5"/>
    <w:rsid w:val="00BA19ED"/>
    <w:rsid w:val="00BA1AB6"/>
    <w:rsid w:val="00BA46E1"/>
    <w:rsid w:val="00BA4821"/>
    <w:rsid w:val="00BA4B8D"/>
    <w:rsid w:val="00BA5673"/>
    <w:rsid w:val="00BA6388"/>
    <w:rsid w:val="00BA6760"/>
    <w:rsid w:val="00BA6B55"/>
    <w:rsid w:val="00BA7094"/>
    <w:rsid w:val="00BA7E82"/>
    <w:rsid w:val="00BB02E1"/>
    <w:rsid w:val="00BB21DF"/>
    <w:rsid w:val="00BB2F2B"/>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2D26"/>
    <w:rsid w:val="00BE3163"/>
    <w:rsid w:val="00BE3255"/>
    <w:rsid w:val="00BE3554"/>
    <w:rsid w:val="00BE7A4F"/>
    <w:rsid w:val="00BE7AB2"/>
    <w:rsid w:val="00BF02EC"/>
    <w:rsid w:val="00BF128E"/>
    <w:rsid w:val="00BF1A03"/>
    <w:rsid w:val="00BF35E9"/>
    <w:rsid w:val="00BF5288"/>
    <w:rsid w:val="00BF670C"/>
    <w:rsid w:val="00BF7497"/>
    <w:rsid w:val="00C002FF"/>
    <w:rsid w:val="00C00DD9"/>
    <w:rsid w:val="00C037AB"/>
    <w:rsid w:val="00C041F5"/>
    <w:rsid w:val="00C074DD"/>
    <w:rsid w:val="00C11087"/>
    <w:rsid w:val="00C1496A"/>
    <w:rsid w:val="00C1616F"/>
    <w:rsid w:val="00C1644E"/>
    <w:rsid w:val="00C17243"/>
    <w:rsid w:val="00C173F5"/>
    <w:rsid w:val="00C23D97"/>
    <w:rsid w:val="00C25820"/>
    <w:rsid w:val="00C33079"/>
    <w:rsid w:val="00C35CE3"/>
    <w:rsid w:val="00C35DE2"/>
    <w:rsid w:val="00C403D3"/>
    <w:rsid w:val="00C404DB"/>
    <w:rsid w:val="00C421A2"/>
    <w:rsid w:val="00C42278"/>
    <w:rsid w:val="00C43B88"/>
    <w:rsid w:val="00C45141"/>
    <w:rsid w:val="00C45231"/>
    <w:rsid w:val="00C51FEB"/>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1068"/>
    <w:rsid w:val="00CA27DE"/>
    <w:rsid w:val="00CA3D0C"/>
    <w:rsid w:val="00CA4E88"/>
    <w:rsid w:val="00CA644A"/>
    <w:rsid w:val="00CA6B57"/>
    <w:rsid w:val="00CA6BDA"/>
    <w:rsid w:val="00CA721E"/>
    <w:rsid w:val="00CB1DC7"/>
    <w:rsid w:val="00CC1486"/>
    <w:rsid w:val="00CC367C"/>
    <w:rsid w:val="00CC6DD8"/>
    <w:rsid w:val="00CD3179"/>
    <w:rsid w:val="00CE0947"/>
    <w:rsid w:val="00CE16A2"/>
    <w:rsid w:val="00CE1A6F"/>
    <w:rsid w:val="00CE3A16"/>
    <w:rsid w:val="00CE5E86"/>
    <w:rsid w:val="00CE5EBA"/>
    <w:rsid w:val="00CF1C5A"/>
    <w:rsid w:val="00D01A1B"/>
    <w:rsid w:val="00D02A23"/>
    <w:rsid w:val="00D02B3C"/>
    <w:rsid w:val="00D05C89"/>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3678A"/>
    <w:rsid w:val="00D4232F"/>
    <w:rsid w:val="00D43F9F"/>
    <w:rsid w:val="00D45162"/>
    <w:rsid w:val="00D453E4"/>
    <w:rsid w:val="00D46085"/>
    <w:rsid w:val="00D46C2A"/>
    <w:rsid w:val="00D473BF"/>
    <w:rsid w:val="00D507A4"/>
    <w:rsid w:val="00D52BBD"/>
    <w:rsid w:val="00D543BD"/>
    <w:rsid w:val="00D572CE"/>
    <w:rsid w:val="00D57972"/>
    <w:rsid w:val="00D579E7"/>
    <w:rsid w:val="00D61954"/>
    <w:rsid w:val="00D633FD"/>
    <w:rsid w:val="00D6740C"/>
    <w:rsid w:val="00D675A9"/>
    <w:rsid w:val="00D70807"/>
    <w:rsid w:val="00D715A8"/>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46C"/>
    <w:rsid w:val="00DD5CCF"/>
    <w:rsid w:val="00DD74A5"/>
    <w:rsid w:val="00DD7D83"/>
    <w:rsid w:val="00DE2A2B"/>
    <w:rsid w:val="00DE4E68"/>
    <w:rsid w:val="00DF2B1F"/>
    <w:rsid w:val="00DF62CD"/>
    <w:rsid w:val="00DF6DE7"/>
    <w:rsid w:val="00DF7968"/>
    <w:rsid w:val="00E04318"/>
    <w:rsid w:val="00E10FA8"/>
    <w:rsid w:val="00E11E7F"/>
    <w:rsid w:val="00E1560D"/>
    <w:rsid w:val="00E15811"/>
    <w:rsid w:val="00E16509"/>
    <w:rsid w:val="00E166E7"/>
    <w:rsid w:val="00E17371"/>
    <w:rsid w:val="00E17FB7"/>
    <w:rsid w:val="00E21F8F"/>
    <w:rsid w:val="00E245D6"/>
    <w:rsid w:val="00E24D16"/>
    <w:rsid w:val="00E26B1B"/>
    <w:rsid w:val="00E27CD0"/>
    <w:rsid w:val="00E325A5"/>
    <w:rsid w:val="00E32A35"/>
    <w:rsid w:val="00E33CCD"/>
    <w:rsid w:val="00E35E86"/>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09B6"/>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24387"/>
    <w:rsid w:val="00F31A19"/>
    <w:rsid w:val="00F325C8"/>
    <w:rsid w:val="00F34324"/>
    <w:rsid w:val="00F364A2"/>
    <w:rsid w:val="00F36A15"/>
    <w:rsid w:val="00F4211E"/>
    <w:rsid w:val="00F436EC"/>
    <w:rsid w:val="00F43DF6"/>
    <w:rsid w:val="00F445D2"/>
    <w:rsid w:val="00F46D02"/>
    <w:rsid w:val="00F50FE4"/>
    <w:rsid w:val="00F51263"/>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16AE"/>
    <w:rsid w:val="00FD231E"/>
    <w:rsid w:val="00FD4119"/>
    <w:rsid w:val="00FD5EC8"/>
    <w:rsid w:val="00FD7294"/>
    <w:rsid w:val="00FD7E54"/>
    <w:rsid w:val="00FE2AD4"/>
    <w:rsid w:val="00FE2BA7"/>
    <w:rsid w:val="00FE7966"/>
    <w:rsid w:val="00FF086E"/>
    <w:rsid w:val="00FF2CB0"/>
    <w:rsid w:val="00FF2CD3"/>
    <w:rsid w:val="00FF49F7"/>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A1D83-C619-41C4-BA66-8C4E3955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81572</Words>
  <Characters>464964</Characters>
  <Application>Microsoft Office Word</Application>
  <DocSecurity>0</DocSecurity>
  <Lines>3874</Lines>
  <Paragraphs>1090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545446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CR0695r1</cp:lastModifiedBy>
  <cp:revision>3</cp:revision>
  <cp:lastPrinted>2019-02-25T14:05:00Z</cp:lastPrinted>
  <dcterms:created xsi:type="dcterms:W3CDTF">2025-11-24T17:08:00Z</dcterms:created>
  <dcterms:modified xsi:type="dcterms:W3CDTF">2025-11-24T17:09:00Z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(3)HfX3lem49Xb1U2V5le8/KFJGnm6gtVDbHs6+BiTwXt8RsK0EF9pFvtmitxmynK3jJFMTiQNH
FpxxbPeZrVI67Gg/w9ATF5FbEpar9QZm0YY+XVBiWwl+n5/h6POYfrv2+zZ9Ikn5xvMPo1Lu
SpHW1Zj/uBF9dnGpK1ySiCZrh8QYasaSd+oxbrl+fuqJ2AbqrU7ydH31wZPh3tfUzjzOjm/v
kg5a/att+EOFXfA16Y</vt:lpwstr>
  </property>
  <property fmtid="{D5CDD505-2E9C-101B-9397-08002B2CF9AE}" pid="3" name="_2015_ms_pID_7253431">
    <vt:lpwstr>gX6jmmAxqOAiJU7PVbyZU+0po5ou/2kARO3nrE+ByBlFDDa1lZRHoU
sabKzXLwwD1qyqgRaovl33H5O2u2dMM/bgqnAKczujd0WZDt0amEeYO7itl7xSJ7ZwthH6ge
8jz/EWrZHIpL7wsmmoH7jyWxEIHX5yCAlF/FOcKyoy0m4sNVbflfKUrLQKmuQNkqY7zJTu7X
U9KP8pJCkCER5Q6l9iwCkGP3up7te/jxvKrm</vt:lpwstr>
  </property>
  <property fmtid="{D5CDD505-2E9C-101B-9397-08002B2CF9AE}" pid="4" name="_2015_ms_pID_7253432">
    <vt:lpwstr>rA==</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1724838682</vt:lpwstr>
  </property>
</Properties>
</file>