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12C4B81"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B42FD4">
              <w:rPr>
                <w:lang w:val="en-DE"/>
              </w:rPr>
              <w:t>1</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B42FD4">
              <w:rPr>
                <w:sz w:val="32"/>
                <w:lang w:val="en-DE"/>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507613" r:id="rId10"/>
              </w:object>
            </w:r>
          </w:p>
        </w:tc>
        <w:tc>
          <w:tcPr>
            <w:tcW w:w="5540" w:type="dxa"/>
            <w:shd w:val="clear" w:color="auto" w:fill="auto"/>
          </w:tcPr>
          <w:p w14:paraId="47562F6D" w14:textId="55FCA510" w:rsidR="00F112E4" w:rsidRPr="0016361A" w:rsidRDefault="00E815E3"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6668D5D" w14:textId="11D8F37F" w:rsidR="002267F7" w:rsidRDefault="002267F7">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_Toc214873169 \h </w:instrText>
      </w:r>
      <w:r>
        <w:rPr>
          <w:noProof/>
        </w:rPr>
      </w:r>
      <w:r>
        <w:rPr>
          <w:noProof/>
        </w:rPr>
        <w:fldChar w:fldCharType="separate"/>
      </w:r>
      <w:r>
        <w:rPr>
          <w:noProof/>
        </w:rPr>
        <w:t>5</w:t>
      </w:r>
      <w:r>
        <w:rPr>
          <w:noProof/>
        </w:rPr>
        <w:fldChar w:fldCharType="end"/>
      </w:r>
    </w:p>
    <w:p w14:paraId="374A0DCA" w14:textId="0B205098" w:rsidR="002267F7" w:rsidRDefault="002267F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_Toc214873170 \h </w:instrText>
      </w:r>
      <w:r>
        <w:rPr>
          <w:noProof/>
        </w:rPr>
      </w:r>
      <w:r>
        <w:rPr>
          <w:noProof/>
        </w:rPr>
        <w:fldChar w:fldCharType="separate"/>
      </w:r>
      <w:r>
        <w:rPr>
          <w:noProof/>
        </w:rPr>
        <w:t>7</w:t>
      </w:r>
      <w:r>
        <w:rPr>
          <w:noProof/>
        </w:rPr>
        <w:fldChar w:fldCharType="end"/>
      </w:r>
    </w:p>
    <w:p w14:paraId="2EFFD287" w14:textId="7217627A" w:rsidR="002267F7" w:rsidRDefault="002267F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_Toc214873171 \h </w:instrText>
      </w:r>
      <w:r>
        <w:rPr>
          <w:noProof/>
        </w:rPr>
      </w:r>
      <w:r>
        <w:rPr>
          <w:noProof/>
        </w:rPr>
        <w:fldChar w:fldCharType="separate"/>
      </w:r>
      <w:r>
        <w:rPr>
          <w:noProof/>
        </w:rPr>
        <w:t>7</w:t>
      </w:r>
      <w:r>
        <w:rPr>
          <w:noProof/>
        </w:rPr>
        <w:fldChar w:fldCharType="end"/>
      </w:r>
    </w:p>
    <w:p w14:paraId="273C5E36" w14:textId="5EAB7D6E" w:rsidR="002267F7" w:rsidRDefault="002267F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_Toc214873172 \h </w:instrText>
      </w:r>
      <w:r>
        <w:rPr>
          <w:noProof/>
        </w:rPr>
      </w:r>
      <w:r>
        <w:rPr>
          <w:noProof/>
        </w:rPr>
        <w:fldChar w:fldCharType="separate"/>
      </w:r>
      <w:r>
        <w:rPr>
          <w:noProof/>
        </w:rPr>
        <w:t>8</w:t>
      </w:r>
      <w:r>
        <w:rPr>
          <w:noProof/>
        </w:rPr>
        <w:fldChar w:fldCharType="end"/>
      </w:r>
    </w:p>
    <w:p w14:paraId="51F6F6F0" w14:textId="5682ADDC" w:rsidR="002267F7" w:rsidRDefault="002267F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_Toc214873173 \h </w:instrText>
      </w:r>
      <w:r>
        <w:rPr>
          <w:noProof/>
        </w:rPr>
      </w:r>
      <w:r>
        <w:rPr>
          <w:noProof/>
        </w:rPr>
        <w:fldChar w:fldCharType="separate"/>
      </w:r>
      <w:r>
        <w:rPr>
          <w:noProof/>
        </w:rPr>
        <w:t>8</w:t>
      </w:r>
      <w:r>
        <w:rPr>
          <w:noProof/>
        </w:rPr>
        <w:fldChar w:fldCharType="end"/>
      </w:r>
    </w:p>
    <w:p w14:paraId="0A6C2D4F" w14:textId="673E9763" w:rsidR="002267F7" w:rsidRDefault="002267F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_Toc214873174 \h </w:instrText>
      </w:r>
      <w:r>
        <w:rPr>
          <w:noProof/>
        </w:rPr>
      </w:r>
      <w:r>
        <w:rPr>
          <w:noProof/>
        </w:rPr>
        <w:fldChar w:fldCharType="separate"/>
      </w:r>
      <w:r>
        <w:rPr>
          <w:noProof/>
        </w:rPr>
        <w:t>8</w:t>
      </w:r>
      <w:r>
        <w:rPr>
          <w:noProof/>
        </w:rPr>
        <w:fldChar w:fldCharType="end"/>
      </w:r>
    </w:p>
    <w:p w14:paraId="7312D430" w14:textId="204CB6EF" w:rsidR="002267F7" w:rsidRDefault="002267F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_Toc214873175 \h </w:instrText>
      </w:r>
      <w:r>
        <w:rPr>
          <w:noProof/>
        </w:rPr>
      </w:r>
      <w:r>
        <w:rPr>
          <w:noProof/>
        </w:rPr>
        <w:fldChar w:fldCharType="separate"/>
      </w:r>
      <w:r>
        <w:rPr>
          <w:noProof/>
        </w:rPr>
        <w:t>8</w:t>
      </w:r>
      <w:r>
        <w:rPr>
          <w:noProof/>
        </w:rPr>
        <w:fldChar w:fldCharType="end"/>
      </w:r>
    </w:p>
    <w:p w14:paraId="346320E3" w14:textId="560C10C7" w:rsidR="002267F7" w:rsidRDefault="002267F7">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_Toc214873176 \h </w:instrText>
      </w:r>
      <w:r>
        <w:rPr>
          <w:noProof/>
        </w:rPr>
      </w:r>
      <w:r>
        <w:rPr>
          <w:noProof/>
        </w:rPr>
        <w:fldChar w:fldCharType="separate"/>
      </w:r>
      <w:r>
        <w:rPr>
          <w:noProof/>
        </w:rPr>
        <w:t>8</w:t>
      </w:r>
      <w:r>
        <w:rPr>
          <w:noProof/>
        </w:rPr>
        <w:fldChar w:fldCharType="end"/>
      </w:r>
    </w:p>
    <w:p w14:paraId="59F16A39" w14:textId="6013089A" w:rsidR="002267F7" w:rsidRDefault="002267F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_Toc214873177 \h </w:instrText>
      </w:r>
      <w:r>
        <w:rPr>
          <w:noProof/>
        </w:rPr>
      </w:r>
      <w:r>
        <w:rPr>
          <w:noProof/>
        </w:rPr>
        <w:fldChar w:fldCharType="separate"/>
      </w:r>
      <w:r>
        <w:rPr>
          <w:noProof/>
        </w:rPr>
        <w:t>8</w:t>
      </w:r>
      <w:r>
        <w:rPr>
          <w:noProof/>
        </w:rPr>
        <w:fldChar w:fldCharType="end"/>
      </w:r>
    </w:p>
    <w:p w14:paraId="1D84EAAB" w14:textId="305146D0" w:rsidR="002267F7" w:rsidRDefault="002267F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_Toc214873178 \h </w:instrText>
      </w:r>
      <w:r>
        <w:rPr>
          <w:noProof/>
        </w:rPr>
      </w:r>
      <w:r>
        <w:rPr>
          <w:noProof/>
        </w:rPr>
        <w:fldChar w:fldCharType="separate"/>
      </w:r>
      <w:r>
        <w:rPr>
          <w:noProof/>
        </w:rPr>
        <w:t>8</w:t>
      </w:r>
      <w:r>
        <w:rPr>
          <w:noProof/>
        </w:rPr>
        <w:fldChar w:fldCharType="end"/>
      </w:r>
    </w:p>
    <w:p w14:paraId="0F2B736C" w14:textId="2615213B" w:rsidR="002267F7" w:rsidRDefault="002267F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_Toc214873179 \h </w:instrText>
      </w:r>
      <w:r>
        <w:rPr>
          <w:noProof/>
        </w:rPr>
      </w:r>
      <w:r>
        <w:rPr>
          <w:noProof/>
        </w:rPr>
        <w:fldChar w:fldCharType="separate"/>
      </w:r>
      <w:r>
        <w:rPr>
          <w:noProof/>
        </w:rPr>
        <w:t>9</w:t>
      </w:r>
      <w:r>
        <w:rPr>
          <w:noProof/>
        </w:rPr>
        <w:fldChar w:fldCharType="end"/>
      </w:r>
    </w:p>
    <w:p w14:paraId="10F7ACC9" w14:textId="24B9B648" w:rsidR="002267F7" w:rsidRDefault="002267F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_Toc214873180 \h </w:instrText>
      </w:r>
      <w:r>
        <w:rPr>
          <w:noProof/>
        </w:rPr>
      </w:r>
      <w:r>
        <w:rPr>
          <w:noProof/>
        </w:rPr>
        <w:fldChar w:fldCharType="separate"/>
      </w:r>
      <w:r>
        <w:rPr>
          <w:noProof/>
        </w:rPr>
        <w:t>9</w:t>
      </w:r>
      <w:r>
        <w:rPr>
          <w:noProof/>
        </w:rPr>
        <w:fldChar w:fldCharType="end"/>
      </w:r>
    </w:p>
    <w:p w14:paraId="08AC577E" w14:textId="4761D44E" w:rsidR="002267F7" w:rsidRDefault="002267F7">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_Toc214873181 \h </w:instrText>
      </w:r>
      <w:r>
        <w:rPr>
          <w:noProof/>
        </w:rPr>
      </w:r>
      <w:r>
        <w:rPr>
          <w:noProof/>
        </w:rPr>
        <w:fldChar w:fldCharType="separate"/>
      </w:r>
      <w:r>
        <w:rPr>
          <w:noProof/>
        </w:rPr>
        <w:t>9</w:t>
      </w:r>
      <w:r>
        <w:rPr>
          <w:noProof/>
        </w:rPr>
        <w:fldChar w:fldCharType="end"/>
      </w:r>
    </w:p>
    <w:p w14:paraId="56A5204A" w14:textId="62A59241" w:rsidR="002267F7" w:rsidRDefault="002267F7">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_Toc214873182 \h </w:instrText>
      </w:r>
      <w:r>
        <w:rPr>
          <w:noProof/>
        </w:rPr>
      </w:r>
      <w:r>
        <w:rPr>
          <w:noProof/>
        </w:rPr>
        <w:fldChar w:fldCharType="separate"/>
      </w:r>
      <w:r>
        <w:rPr>
          <w:noProof/>
        </w:rPr>
        <w:t>9</w:t>
      </w:r>
      <w:r>
        <w:rPr>
          <w:noProof/>
        </w:rPr>
        <w:fldChar w:fldCharType="end"/>
      </w:r>
    </w:p>
    <w:p w14:paraId="17D49479" w14:textId="0BB9AF24" w:rsidR="002267F7" w:rsidRDefault="002267F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_Toc214873183 \h </w:instrText>
      </w:r>
      <w:r>
        <w:rPr>
          <w:noProof/>
        </w:rPr>
      </w:r>
      <w:r>
        <w:rPr>
          <w:noProof/>
        </w:rPr>
        <w:fldChar w:fldCharType="separate"/>
      </w:r>
      <w:r>
        <w:rPr>
          <w:noProof/>
        </w:rPr>
        <w:t>10</w:t>
      </w:r>
      <w:r>
        <w:rPr>
          <w:noProof/>
        </w:rPr>
        <w:fldChar w:fldCharType="end"/>
      </w:r>
    </w:p>
    <w:p w14:paraId="51509469" w14:textId="366BCD28" w:rsidR="002267F7" w:rsidRDefault="002267F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_Toc214873184 \h </w:instrText>
      </w:r>
      <w:r>
        <w:rPr>
          <w:noProof/>
        </w:rPr>
      </w:r>
      <w:r>
        <w:rPr>
          <w:noProof/>
        </w:rPr>
        <w:fldChar w:fldCharType="separate"/>
      </w:r>
      <w:r>
        <w:rPr>
          <w:noProof/>
        </w:rPr>
        <w:t>10</w:t>
      </w:r>
      <w:r>
        <w:rPr>
          <w:noProof/>
        </w:rPr>
        <w:fldChar w:fldCharType="end"/>
      </w:r>
    </w:p>
    <w:p w14:paraId="1B5A71AA" w14:textId="4950E738" w:rsidR="002267F7" w:rsidRDefault="002267F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_Toc214873185 \h </w:instrText>
      </w:r>
      <w:r>
        <w:rPr>
          <w:noProof/>
        </w:rPr>
      </w:r>
      <w:r>
        <w:rPr>
          <w:noProof/>
        </w:rPr>
        <w:fldChar w:fldCharType="separate"/>
      </w:r>
      <w:r>
        <w:rPr>
          <w:noProof/>
        </w:rPr>
        <w:t>10</w:t>
      </w:r>
      <w:r>
        <w:rPr>
          <w:noProof/>
        </w:rPr>
        <w:fldChar w:fldCharType="end"/>
      </w:r>
    </w:p>
    <w:p w14:paraId="77C74159" w14:textId="0C8CCBC7" w:rsidR="002267F7" w:rsidRDefault="002267F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_Toc214873186 \h </w:instrText>
      </w:r>
      <w:r>
        <w:rPr>
          <w:noProof/>
        </w:rPr>
      </w:r>
      <w:r>
        <w:rPr>
          <w:noProof/>
        </w:rPr>
        <w:fldChar w:fldCharType="separate"/>
      </w:r>
      <w:r>
        <w:rPr>
          <w:noProof/>
        </w:rPr>
        <w:t>10</w:t>
      </w:r>
      <w:r>
        <w:rPr>
          <w:noProof/>
        </w:rPr>
        <w:fldChar w:fldCharType="end"/>
      </w:r>
    </w:p>
    <w:p w14:paraId="3222F52F" w14:textId="545DE8CF" w:rsidR="002267F7" w:rsidRDefault="002267F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_Toc214873187 \h </w:instrText>
      </w:r>
      <w:r>
        <w:rPr>
          <w:noProof/>
        </w:rPr>
      </w:r>
      <w:r>
        <w:rPr>
          <w:noProof/>
        </w:rPr>
        <w:fldChar w:fldCharType="separate"/>
      </w:r>
      <w:r>
        <w:rPr>
          <w:noProof/>
        </w:rPr>
        <w:t>10</w:t>
      </w:r>
      <w:r>
        <w:rPr>
          <w:noProof/>
        </w:rPr>
        <w:fldChar w:fldCharType="end"/>
      </w:r>
    </w:p>
    <w:p w14:paraId="0224DDAD" w14:textId="09D6A603" w:rsidR="002267F7" w:rsidRDefault="002267F7">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_Toc214873188 \h </w:instrText>
      </w:r>
      <w:r>
        <w:rPr>
          <w:noProof/>
        </w:rPr>
      </w:r>
      <w:r>
        <w:rPr>
          <w:noProof/>
        </w:rPr>
        <w:fldChar w:fldCharType="separate"/>
      </w:r>
      <w:r>
        <w:rPr>
          <w:noProof/>
        </w:rPr>
        <w:t>11</w:t>
      </w:r>
      <w:r>
        <w:rPr>
          <w:noProof/>
        </w:rPr>
        <w:fldChar w:fldCharType="end"/>
      </w:r>
    </w:p>
    <w:p w14:paraId="5B58E1E7" w14:textId="0ED15416" w:rsidR="002267F7" w:rsidRDefault="002267F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_Toc214873189 \h </w:instrText>
      </w:r>
      <w:r>
        <w:rPr>
          <w:noProof/>
        </w:rPr>
      </w:r>
      <w:r>
        <w:rPr>
          <w:noProof/>
        </w:rPr>
        <w:fldChar w:fldCharType="separate"/>
      </w:r>
      <w:r>
        <w:rPr>
          <w:noProof/>
        </w:rPr>
        <w:t>11</w:t>
      </w:r>
      <w:r>
        <w:rPr>
          <w:noProof/>
        </w:rPr>
        <w:fldChar w:fldCharType="end"/>
      </w:r>
    </w:p>
    <w:p w14:paraId="7BDF53A0" w14:textId="713D46D6" w:rsidR="002267F7" w:rsidRDefault="002267F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_Toc214873190 \h </w:instrText>
      </w:r>
      <w:r>
        <w:rPr>
          <w:noProof/>
        </w:rPr>
      </w:r>
      <w:r>
        <w:rPr>
          <w:noProof/>
        </w:rPr>
        <w:fldChar w:fldCharType="separate"/>
      </w:r>
      <w:r>
        <w:rPr>
          <w:noProof/>
        </w:rPr>
        <w:t>11</w:t>
      </w:r>
      <w:r>
        <w:rPr>
          <w:noProof/>
        </w:rPr>
        <w:fldChar w:fldCharType="end"/>
      </w:r>
    </w:p>
    <w:p w14:paraId="419829DF" w14:textId="5113E295" w:rsidR="002267F7" w:rsidRDefault="002267F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_Toc214873191 \h </w:instrText>
      </w:r>
      <w:r>
        <w:rPr>
          <w:noProof/>
        </w:rPr>
      </w:r>
      <w:r>
        <w:rPr>
          <w:noProof/>
        </w:rPr>
        <w:fldChar w:fldCharType="separate"/>
      </w:r>
      <w:r>
        <w:rPr>
          <w:noProof/>
        </w:rPr>
        <w:t>12</w:t>
      </w:r>
      <w:r>
        <w:rPr>
          <w:noProof/>
        </w:rPr>
        <w:fldChar w:fldCharType="end"/>
      </w:r>
    </w:p>
    <w:p w14:paraId="058B1686" w14:textId="506DE312" w:rsidR="002267F7" w:rsidRDefault="002267F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_Toc214873192 \h </w:instrText>
      </w:r>
      <w:r>
        <w:rPr>
          <w:noProof/>
        </w:rPr>
      </w:r>
      <w:r>
        <w:rPr>
          <w:noProof/>
        </w:rPr>
        <w:fldChar w:fldCharType="separate"/>
      </w:r>
      <w:r>
        <w:rPr>
          <w:noProof/>
        </w:rPr>
        <w:t>12</w:t>
      </w:r>
      <w:r>
        <w:rPr>
          <w:noProof/>
        </w:rPr>
        <w:fldChar w:fldCharType="end"/>
      </w:r>
    </w:p>
    <w:p w14:paraId="43EBC33C" w14:textId="6CFACEBE" w:rsidR="002267F7" w:rsidRDefault="002267F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_Toc214873193 \h </w:instrText>
      </w:r>
      <w:r>
        <w:rPr>
          <w:noProof/>
        </w:rPr>
      </w:r>
      <w:r>
        <w:rPr>
          <w:noProof/>
        </w:rPr>
        <w:fldChar w:fldCharType="separate"/>
      </w:r>
      <w:r>
        <w:rPr>
          <w:noProof/>
        </w:rPr>
        <w:t>12</w:t>
      </w:r>
      <w:r>
        <w:rPr>
          <w:noProof/>
        </w:rPr>
        <w:fldChar w:fldCharType="end"/>
      </w:r>
    </w:p>
    <w:p w14:paraId="46ADA33F" w14:textId="2240BAC8" w:rsidR="002267F7" w:rsidRDefault="002267F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_Toc214873194 \h </w:instrText>
      </w:r>
      <w:r>
        <w:rPr>
          <w:noProof/>
        </w:rPr>
      </w:r>
      <w:r>
        <w:rPr>
          <w:noProof/>
        </w:rPr>
        <w:fldChar w:fldCharType="separate"/>
      </w:r>
      <w:r>
        <w:rPr>
          <w:noProof/>
        </w:rPr>
        <w:t>12</w:t>
      </w:r>
      <w:r>
        <w:rPr>
          <w:noProof/>
        </w:rPr>
        <w:fldChar w:fldCharType="end"/>
      </w:r>
    </w:p>
    <w:p w14:paraId="0E5C888C" w14:textId="4931501F" w:rsidR="002267F7" w:rsidRDefault="002267F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_Toc214873195 \h </w:instrText>
      </w:r>
      <w:r>
        <w:rPr>
          <w:noProof/>
        </w:rPr>
      </w:r>
      <w:r>
        <w:rPr>
          <w:noProof/>
        </w:rPr>
        <w:fldChar w:fldCharType="separate"/>
      </w:r>
      <w:r>
        <w:rPr>
          <w:noProof/>
        </w:rPr>
        <w:t>12</w:t>
      </w:r>
      <w:r>
        <w:rPr>
          <w:noProof/>
        </w:rPr>
        <w:fldChar w:fldCharType="end"/>
      </w:r>
    </w:p>
    <w:p w14:paraId="0EEF227A" w14:textId="55F697F9" w:rsidR="002267F7" w:rsidRDefault="002267F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_Toc214873196 \h </w:instrText>
      </w:r>
      <w:r>
        <w:rPr>
          <w:noProof/>
        </w:rPr>
      </w:r>
      <w:r>
        <w:rPr>
          <w:noProof/>
        </w:rPr>
        <w:fldChar w:fldCharType="separate"/>
      </w:r>
      <w:r>
        <w:rPr>
          <w:noProof/>
        </w:rPr>
        <w:t>12</w:t>
      </w:r>
      <w:r>
        <w:rPr>
          <w:noProof/>
        </w:rPr>
        <w:fldChar w:fldCharType="end"/>
      </w:r>
    </w:p>
    <w:p w14:paraId="070A5DF8" w14:textId="559CF104" w:rsidR="002267F7" w:rsidRDefault="002267F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_Toc214873197 \h </w:instrText>
      </w:r>
      <w:r>
        <w:rPr>
          <w:noProof/>
        </w:rPr>
      </w:r>
      <w:r>
        <w:rPr>
          <w:noProof/>
        </w:rPr>
        <w:fldChar w:fldCharType="separate"/>
      </w:r>
      <w:r>
        <w:rPr>
          <w:noProof/>
        </w:rPr>
        <w:t>12</w:t>
      </w:r>
      <w:r>
        <w:rPr>
          <w:noProof/>
        </w:rPr>
        <w:fldChar w:fldCharType="end"/>
      </w:r>
    </w:p>
    <w:p w14:paraId="33C396B0" w14:textId="1255567F" w:rsidR="002267F7" w:rsidRDefault="002267F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13</w:t>
      </w:r>
      <w:r>
        <w:rPr>
          <w:noProof/>
        </w:rPr>
        <w:fldChar w:fldCharType="end"/>
      </w:r>
    </w:p>
    <w:p w14:paraId="71789C20" w14:textId="0320551E" w:rsidR="002267F7" w:rsidRDefault="002267F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13</w:t>
      </w:r>
      <w:r>
        <w:rPr>
          <w:noProof/>
        </w:rPr>
        <w:fldChar w:fldCharType="end"/>
      </w:r>
    </w:p>
    <w:p w14:paraId="3B0A6EB0" w14:textId="5CB2BB77" w:rsidR="002267F7" w:rsidRDefault="002267F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13</w:t>
      </w:r>
      <w:r>
        <w:rPr>
          <w:noProof/>
        </w:rPr>
        <w:fldChar w:fldCharType="end"/>
      </w:r>
    </w:p>
    <w:p w14:paraId="1A45218B" w14:textId="76078DB0" w:rsidR="002267F7" w:rsidRDefault="002267F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13</w:t>
      </w:r>
      <w:r>
        <w:rPr>
          <w:noProof/>
        </w:rPr>
        <w:fldChar w:fldCharType="end"/>
      </w:r>
    </w:p>
    <w:p w14:paraId="69248F89" w14:textId="56FECE52" w:rsidR="002267F7" w:rsidRDefault="002267F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13</w:t>
      </w:r>
      <w:r>
        <w:rPr>
          <w:noProof/>
        </w:rPr>
        <w:fldChar w:fldCharType="end"/>
      </w:r>
    </w:p>
    <w:p w14:paraId="3AA363E5" w14:textId="5A7425D0" w:rsidR="002267F7" w:rsidRDefault="002267F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13</w:t>
      </w:r>
      <w:r>
        <w:rPr>
          <w:noProof/>
        </w:rPr>
        <w:fldChar w:fldCharType="end"/>
      </w:r>
    </w:p>
    <w:p w14:paraId="293C1BF7" w14:textId="7F53E859" w:rsidR="002267F7" w:rsidRDefault="002267F7">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14</w:t>
      </w:r>
      <w:r>
        <w:rPr>
          <w:noProof/>
        </w:rPr>
        <w:fldChar w:fldCharType="end"/>
      </w:r>
    </w:p>
    <w:p w14:paraId="0209890F" w14:textId="43527651" w:rsidR="002267F7" w:rsidRDefault="002267F7">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14</w:t>
      </w:r>
      <w:r>
        <w:rPr>
          <w:noProof/>
        </w:rPr>
        <w:fldChar w:fldCharType="end"/>
      </w:r>
    </w:p>
    <w:p w14:paraId="42DBAC03" w14:textId="5D6D5B3E" w:rsidR="002267F7" w:rsidRDefault="002267F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14</w:t>
      </w:r>
      <w:r>
        <w:rPr>
          <w:noProof/>
        </w:rPr>
        <w:fldChar w:fldCharType="end"/>
      </w:r>
    </w:p>
    <w:p w14:paraId="0062C557" w14:textId="53FA8095" w:rsidR="002267F7" w:rsidRDefault="002267F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14</w:t>
      </w:r>
      <w:r>
        <w:rPr>
          <w:noProof/>
        </w:rPr>
        <w:fldChar w:fldCharType="end"/>
      </w:r>
    </w:p>
    <w:p w14:paraId="68394157" w14:textId="2D2EF0FB" w:rsidR="002267F7" w:rsidRDefault="002267F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15</w:t>
      </w:r>
      <w:r>
        <w:rPr>
          <w:noProof/>
        </w:rPr>
        <w:fldChar w:fldCharType="end"/>
      </w:r>
    </w:p>
    <w:p w14:paraId="778CA349" w14:textId="66C34F7C" w:rsidR="002267F7" w:rsidRDefault="002267F7">
      <w:pPr>
        <w:pStyle w:val="TOC5"/>
        <w:rPr>
          <w:rFonts w:asciiTheme="minorHAnsi" w:eastAsiaTheme="minorEastAsia" w:hAnsiTheme="minorHAnsi" w:cstheme="minorBidi"/>
          <w:noProof/>
          <w:sz w:val="22"/>
          <w:szCs w:val="22"/>
          <w:lang w:val="en-US"/>
        </w:rPr>
      </w:pPr>
      <w:r w:rsidRPr="006B2C90">
        <w:rPr>
          <w:noProof/>
          <w:lang w:val="en-US"/>
        </w:rPr>
        <w:t>6.1.3.3.1</w:t>
      </w:r>
      <w:r>
        <w:rPr>
          <w:rFonts w:asciiTheme="minorHAnsi" w:eastAsiaTheme="minorEastAsia" w:hAnsiTheme="minorHAnsi" w:cstheme="minorBidi"/>
          <w:noProof/>
          <w:sz w:val="22"/>
          <w:szCs w:val="22"/>
          <w:lang w:val="en-US"/>
        </w:rPr>
        <w:tab/>
      </w:r>
      <w:r w:rsidRPr="006B2C90">
        <w:rPr>
          <w:noProof/>
          <w:lang w:val="en-US"/>
        </w:rPr>
        <w:t>Description</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15</w:t>
      </w:r>
      <w:r>
        <w:rPr>
          <w:noProof/>
        </w:rPr>
        <w:fldChar w:fldCharType="end"/>
      </w:r>
    </w:p>
    <w:p w14:paraId="69611955" w14:textId="640326AC" w:rsidR="002267F7" w:rsidRDefault="002267F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15</w:t>
      </w:r>
      <w:r>
        <w:rPr>
          <w:noProof/>
        </w:rPr>
        <w:fldChar w:fldCharType="end"/>
      </w:r>
    </w:p>
    <w:p w14:paraId="4D15CEC9" w14:textId="2D76AD26" w:rsidR="002267F7" w:rsidRDefault="002267F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16</w:t>
      </w:r>
      <w:r>
        <w:rPr>
          <w:noProof/>
        </w:rPr>
        <w:fldChar w:fldCharType="end"/>
      </w:r>
    </w:p>
    <w:p w14:paraId="58AAC6FD" w14:textId="148F7ABC" w:rsidR="002267F7" w:rsidRDefault="002267F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17</w:t>
      </w:r>
      <w:r>
        <w:rPr>
          <w:noProof/>
        </w:rPr>
        <w:fldChar w:fldCharType="end"/>
      </w:r>
    </w:p>
    <w:p w14:paraId="2AA0CD2D" w14:textId="0174B6DC" w:rsidR="002267F7" w:rsidRDefault="002267F7">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17</w:t>
      </w:r>
      <w:r>
        <w:rPr>
          <w:noProof/>
        </w:rPr>
        <w:fldChar w:fldCharType="end"/>
      </w:r>
    </w:p>
    <w:p w14:paraId="75EBF516" w14:textId="27C1A80A" w:rsidR="002267F7" w:rsidRDefault="002267F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17</w:t>
      </w:r>
      <w:r>
        <w:rPr>
          <w:noProof/>
        </w:rPr>
        <w:fldChar w:fldCharType="end"/>
      </w:r>
    </w:p>
    <w:p w14:paraId="7826409A" w14:textId="4F1F1502" w:rsidR="002267F7" w:rsidRDefault="002267F7">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17</w:t>
      </w:r>
      <w:r>
        <w:rPr>
          <w:noProof/>
        </w:rPr>
        <w:fldChar w:fldCharType="end"/>
      </w:r>
    </w:p>
    <w:p w14:paraId="6E895EA3" w14:textId="4DF7DD5F" w:rsidR="002267F7" w:rsidRDefault="002267F7">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18</w:t>
      </w:r>
      <w:r>
        <w:rPr>
          <w:noProof/>
        </w:rPr>
        <w:fldChar w:fldCharType="end"/>
      </w:r>
    </w:p>
    <w:p w14:paraId="27007573" w14:textId="16FB2CC8" w:rsidR="002267F7" w:rsidRDefault="002267F7">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18</w:t>
      </w:r>
      <w:r>
        <w:rPr>
          <w:noProof/>
        </w:rPr>
        <w:fldChar w:fldCharType="end"/>
      </w:r>
    </w:p>
    <w:p w14:paraId="57A67559" w14:textId="7E4855B4" w:rsidR="002267F7" w:rsidRDefault="002267F7">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18</w:t>
      </w:r>
      <w:r>
        <w:rPr>
          <w:noProof/>
        </w:rPr>
        <w:fldChar w:fldCharType="end"/>
      </w:r>
    </w:p>
    <w:p w14:paraId="27F0B67E" w14:textId="6CAF4DCB" w:rsidR="002267F7" w:rsidRDefault="002267F7">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18</w:t>
      </w:r>
      <w:r>
        <w:rPr>
          <w:noProof/>
        </w:rPr>
        <w:fldChar w:fldCharType="end"/>
      </w:r>
    </w:p>
    <w:p w14:paraId="5895CD79" w14:textId="70BD7F5D" w:rsidR="002267F7" w:rsidRDefault="002267F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19</w:t>
      </w:r>
      <w:r>
        <w:rPr>
          <w:noProof/>
        </w:rPr>
        <w:fldChar w:fldCharType="end"/>
      </w:r>
    </w:p>
    <w:p w14:paraId="05F882A9" w14:textId="198A6D92" w:rsidR="002267F7" w:rsidRDefault="002267F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19</w:t>
      </w:r>
      <w:r>
        <w:rPr>
          <w:noProof/>
        </w:rPr>
        <w:fldChar w:fldCharType="end"/>
      </w:r>
    </w:p>
    <w:p w14:paraId="29B94FDC" w14:textId="1F22C46F" w:rsidR="002267F7" w:rsidRDefault="002267F7">
      <w:pPr>
        <w:pStyle w:val="TOC4"/>
        <w:rPr>
          <w:rFonts w:asciiTheme="minorHAnsi" w:eastAsiaTheme="minorEastAsia" w:hAnsiTheme="minorHAnsi" w:cstheme="minorBidi"/>
          <w:noProof/>
          <w:sz w:val="22"/>
          <w:szCs w:val="22"/>
          <w:lang w:val="en-US"/>
        </w:rPr>
      </w:pPr>
      <w:r w:rsidRPr="006B2C90">
        <w:rPr>
          <w:noProof/>
          <w:lang w:val="en-US"/>
        </w:rPr>
        <w:t>6.1.6.2</w:t>
      </w:r>
      <w:r>
        <w:rPr>
          <w:rFonts w:asciiTheme="minorHAnsi" w:eastAsiaTheme="minorEastAsia" w:hAnsiTheme="minorHAnsi" w:cstheme="minorBidi"/>
          <w:noProof/>
          <w:sz w:val="22"/>
          <w:szCs w:val="22"/>
          <w:lang w:val="en-US"/>
        </w:rPr>
        <w:tab/>
      </w:r>
      <w:r w:rsidRPr="006B2C90">
        <w:rPr>
          <w:noProof/>
          <w:lang w:val="en-US"/>
        </w:rPr>
        <w:t>Structured data types</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20</w:t>
      </w:r>
      <w:r>
        <w:rPr>
          <w:noProof/>
        </w:rPr>
        <w:fldChar w:fldCharType="end"/>
      </w:r>
    </w:p>
    <w:p w14:paraId="453962D2" w14:textId="297E8D53" w:rsidR="002267F7" w:rsidRDefault="002267F7">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20</w:t>
      </w:r>
      <w:r>
        <w:rPr>
          <w:noProof/>
        </w:rPr>
        <w:fldChar w:fldCharType="end"/>
      </w:r>
    </w:p>
    <w:p w14:paraId="4590D919" w14:textId="32D38AD0" w:rsidR="002267F7" w:rsidRDefault="002267F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20</w:t>
      </w:r>
      <w:r>
        <w:rPr>
          <w:noProof/>
        </w:rPr>
        <w:fldChar w:fldCharType="end"/>
      </w:r>
    </w:p>
    <w:p w14:paraId="60E56082" w14:textId="0CE5924E" w:rsidR="002267F7" w:rsidRDefault="002267F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21</w:t>
      </w:r>
      <w:r>
        <w:rPr>
          <w:noProof/>
        </w:rPr>
        <w:fldChar w:fldCharType="end"/>
      </w:r>
    </w:p>
    <w:p w14:paraId="5AB43F8E" w14:textId="1FCAAC67" w:rsidR="002267F7" w:rsidRDefault="002267F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21</w:t>
      </w:r>
      <w:r>
        <w:rPr>
          <w:noProof/>
        </w:rPr>
        <w:fldChar w:fldCharType="end"/>
      </w:r>
    </w:p>
    <w:p w14:paraId="4FF70CBE" w14:textId="708666A4" w:rsidR="002267F7" w:rsidRDefault="002267F7">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21</w:t>
      </w:r>
      <w:r>
        <w:rPr>
          <w:noProof/>
        </w:rPr>
        <w:fldChar w:fldCharType="end"/>
      </w:r>
    </w:p>
    <w:p w14:paraId="53B0ACEA" w14:textId="219F0086" w:rsidR="002267F7" w:rsidRDefault="002267F7">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21</w:t>
      </w:r>
      <w:r>
        <w:rPr>
          <w:noProof/>
        </w:rPr>
        <w:fldChar w:fldCharType="end"/>
      </w:r>
    </w:p>
    <w:p w14:paraId="3BE66952" w14:textId="46203429" w:rsidR="002267F7" w:rsidRDefault="002267F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22</w:t>
      </w:r>
      <w:r>
        <w:rPr>
          <w:noProof/>
        </w:rPr>
        <w:fldChar w:fldCharType="end"/>
      </w:r>
    </w:p>
    <w:p w14:paraId="1163403D" w14:textId="25CD003F" w:rsidR="002267F7" w:rsidRDefault="002267F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ScpSignallingInfo</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23</w:t>
      </w:r>
      <w:r>
        <w:rPr>
          <w:noProof/>
        </w:rPr>
        <w:fldChar w:fldCharType="end"/>
      </w:r>
    </w:p>
    <w:p w14:paraId="27A428A5" w14:textId="33D45EB2" w:rsidR="002267F7" w:rsidRDefault="002267F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26</w:t>
      </w:r>
      <w:r>
        <w:rPr>
          <w:noProof/>
        </w:rPr>
        <w:fldChar w:fldCharType="end"/>
      </w:r>
    </w:p>
    <w:p w14:paraId="5FB81C87" w14:textId="261D4117" w:rsidR="002267F7" w:rsidRDefault="002267F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ReselectionStat</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28</w:t>
      </w:r>
      <w:r>
        <w:rPr>
          <w:noProof/>
        </w:rPr>
        <w:fldChar w:fldCharType="end"/>
      </w:r>
    </w:p>
    <w:p w14:paraId="352B5809" w14:textId="162C3918" w:rsidR="002267F7" w:rsidRDefault="002267F7">
      <w:pPr>
        <w:pStyle w:val="TOC4"/>
        <w:rPr>
          <w:rFonts w:asciiTheme="minorHAnsi" w:eastAsiaTheme="minorEastAsia" w:hAnsiTheme="minorHAnsi" w:cstheme="minorBidi"/>
          <w:noProof/>
          <w:sz w:val="22"/>
          <w:szCs w:val="22"/>
          <w:lang w:val="en-US"/>
        </w:rPr>
      </w:pPr>
      <w:r w:rsidRPr="006B2C90">
        <w:rPr>
          <w:noProof/>
          <w:lang w:val="en-US"/>
        </w:rPr>
        <w:t>6.1.6.3</w:t>
      </w:r>
      <w:r>
        <w:rPr>
          <w:rFonts w:asciiTheme="minorHAnsi" w:eastAsiaTheme="minorEastAsia" w:hAnsiTheme="minorHAnsi" w:cstheme="minorBidi"/>
          <w:noProof/>
          <w:sz w:val="22"/>
          <w:szCs w:val="22"/>
          <w:lang w:val="en-US"/>
        </w:rPr>
        <w:tab/>
      </w:r>
      <w:r w:rsidRPr="006B2C90">
        <w:rPr>
          <w:noProof/>
          <w:lang w:val="en-US"/>
        </w:rPr>
        <w:t>Simple data types and enumerations</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28</w:t>
      </w:r>
      <w:r>
        <w:rPr>
          <w:noProof/>
        </w:rPr>
        <w:fldChar w:fldCharType="end"/>
      </w:r>
    </w:p>
    <w:p w14:paraId="5ADD27CF" w14:textId="249AF3EE" w:rsidR="002267F7" w:rsidRDefault="002267F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28</w:t>
      </w:r>
      <w:r>
        <w:rPr>
          <w:noProof/>
        </w:rPr>
        <w:fldChar w:fldCharType="end"/>
      </w:r>
    </w:p>
    <w:p w14:paraId="714D2888" w14:textId="3169A844" w:rsidR="002267F7" w:rsidRDefault="002267F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28</w:t>
      </w:r>
      <w:r>
        <w:rPr>
          <w:noProof/>
        </w:rPr>
        <w:fldChar w:fldCharType="end"/>
      </w:r>
    </w:p>
    <w:p w14:paraId="3818DEAB" w14:textId="136494A6" w:rsidR="002267F7" w:rsidRDefault="002267F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28</w:t>
      </w:r>
      <w:r>
        <w:rPr>
          <w:noProof/>
        </w:rPr>
        <w:fldChar w:fldCharType="end"/>
      </w:r>
    </w:p>
    <w:p w14:paraId="2D232A4D" w14:textId="57541037" w:rsidR="002267F7" w:rsidRDefault="002267F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29</w:t>
      </w:r>
      <w:r>
        <w:rPr>
          <w:noProof/>
        </w:rPr>
        <w:fldChar w:fldCharType="end"/>
      </w:r>
    </w:p>
    <w:p w14:paraId="391AA031" w14:textId="7F0E1ABA" w:rsidR="002267F7" w:rsidRDefault="002267F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ReselectionReason</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29</w:t>
      </w:r>
      <w:r>
        <w:rPr>
          <w:noProof/>
        </w:rPr>
        <w:fldChar w:fldCharType="end"/>
      </w:r>
    </w:p>
    <w:p w14:paraId="4D8057EF" w14:textId="304949DF" w:rsidR="002267F7" w:rsidRDefault="002267F7">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ConnectionStatus</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29</w:t>
      </w:r>
      <w:r>
        <w:rPr>
          <w:noProof/>
        </w:rPr>
        <w:fldChar w:fldCharType="end"/>
      </w:r>
    </w:p>
    <w:p w14:paraId="4FBA4763" w14:textId="3B222BFF" w:rsidR="002267F7" w:rsidRDefault="002267F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29</w:t>
      </w:r>
      <w:r>
        <w:rPr>
          <w:noProof/>
        </w:rPr>
        <w:fldChar w:fldCharType="end"/>
      </w:r>
    </w:p>
    <w:p w14:paraId="38517975" w14:textId="40619573" w:rsidR="002267F7" w:rsidRDefault="002267F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29</w:t>
      </w:r>
      <w:r>
        <w:rPr>
          <w:noProof/>
        </w:rPr>
        <w:fldChar w:fldCharType="end"/>
      </w:r>
    </w:p>
    <w:p w14:paraId="28AD44D6" w14:textId="357F3F03" w:rsidR="002267F7" w:rsidRDefault="002267F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29</w:t>
      </w:r>
      <w:r>
        <w:rPr>
          <w:noProof/>
        </w:rPr>
        <w:fldChar w:fldCharType="end"/>
      </w:r>
    </w:p>
    <w:p w14:paraId="1A369C96" w14:textId="0027511B" w:rsidR="002267F7" w:rsidRDefault="002267F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29</w:t>
      </w:r>
      <w:r>
        <w:rPr>
          <w:noProof/>
        </w:rPr>
        <w:fldChar w:fldCharType="end"/>
      </w:r>
    </w:p>
    <w:p w14:paraId="3C21EDF9" w14:textId="693215EB" w:rsidR="002267F7" w:rsidRDefault="002267F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30</w:t>
      </w:r>
      <w:r>
        <w:rPr>
          <w:noProof/>
        </w:rPr>
        <w:fldChar w:fldCharType="end"/>
      </w:r>
    </w:p>
    <w:p w14:paraId="7CB34E3B" w14:textId="7B23C2B0" w:rsidR="002267F7" w:rsidRDefault="002267F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30</w:t>
      </w:r>
      <w:r>
        <w:rPr>
          <w:noProof/>
        </w:rPr>
        <w:fldChar w:fldCharType="end"/>
      </w:r>
    </w:p>
    <w:p w14:paraId="05CD3967" w14:textId="487CFE2D" w:rsidR="002267F7" w:rsidRDefault="002267F7">
      <w:pPr>
        <w:pStyle w:val="TOC3"/>
        <w:rPr>
          <w:rFonts w:asciiTheme="minorHAnsi" w:eastAsiaTheme="minorEastAsia" w:hAnsiTheme="minorHAnsi" w:cstheme="minorBidi"/>
          <w:noProof/>
          <w:sz w:val="22"/>
          <w:szCs w:val="22"/>
          <w:lang w:val="en-US"/>
        </w:rPr>
      </w:pPr>
      <w:r w:rsidRPr="006B2C90">
        <w:rPr>
          <w:noProof/>
          <w:lang w:val="en-US"/>
        </w:rPr>
        <w:t>6.1.10</w:t>
      </w:r>
      <w:r>
        <w:rPr>
          <w:rFonts w:asciiTheme="minorHAnsi" w:eastAsiaTheme="minorEastAsia" w:hAnsiTheme="minorHAnsi" w:cstheme="minorBidi"/>
          <w:noProof/>
          <w:sz w:val="22"/>
          <w:szCs w:val="22"/>
          <w:lang w:val="en-US"/>
        </w:rPr>
        <w:tab/>
      </w:r>
      <w:r w:rsidRPr="006B2C90">
        <w:rPr>
          <w:noProof/>
          <w:lang w:val="en-US"/>
        </w:rPr>
        <w:t>HTTP redirection</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30</w:t>
      </w:r>
      <w:r>
        <w:rPr>
          <w:noProof/>
        </w:rPr>
        <w:fldChar w:fldCharType="end"/>
      </w:r>
    </w:p>
    <w:p w14:paraId="2D1FE396" w14:textId="494DD006" w:rsidR="002267F7" w:rsidRDefault="002267F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31</w:t>
      </w:r>
      <w:r>
        <w:rPr>
          <w:noProof/>
        </w:rPr>
        <w:fldChar w:fldCharType="end"/>
      </w:r>
    </w:p>
    <w:p w14:paraId="3B6AA9B0" w14:textId="345D6219" w:rsidR="002267F7" w:rsidRDefault="002267F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31</w:t>
      </w:r>
      <w:r>
        <w:rPr>
          <w:noProof/>
        </w:rPr>
        <w:fldChar w:fldCharType="end"/>
      </w:r>
    </w:p>
    <w:p w14:paraId="05FCA79F" w14:textId="4BB638BF" w:rsidR="002267F7" w:rsidRDefault="002267F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31</w:t>
      </w:r>
      <w:r>
        <w:rPr>
          <w:noProof/>
        </w:rPr>
        <w:fldChar w:fldCharType="end"/>
      </w:r>
    </w:p>
    <w:p w14:paraId="48B73AB4" w14:textId="5DEA1638" w:rsidR="002267F7" w:rsidRDefault="002267F7">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38</w:t>
      </w:r>
      <w:r>
        <w:rPr>
          <w:noProof/>
        </w:rPr>
        <w:fldChar w:fldCharType="end"/>
      </w:r>
    </w:p>
    <w:p w14:paraId="7CD6A724" w14:textId="0B5F737E"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487316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4873170"/>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487317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4873172"/>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4873173"/>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4873174"/>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4873175"/>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4873176"/>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5507614"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4873177"/>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4873178"/>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4873179"/>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4873180"/>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4873181"/>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87" w:name="_Toc195527508"/>
      <w:bookmarkStart w:id="88" w:name="_Toc214873182"/>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rPr>
          <w:lang w:val="en-DE"/>
        </w:rPr>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rPr>
          <w:lang w:val="en-DE"/>
        </w:rPr>
        <w:t xml:space="preserve"> </w:t>
      </w:r>
      <w:r w:rsidR="00124F6B">
        <w:rPr>
          <w:lang w:val="en-DE"/>
        </w:rPr>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4B020FF3"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4873183"/>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4873184"/>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4873185"/>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4873186"/>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4873187"/>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5507615"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4873188"/>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292ACA0E" w:rsidR="005363A4" w:rsidRDefault="00B05115" w:rsidP="005363A4">
      <w:pPr>
        <w:pStyle w:val="TH"/>
        <w:rPr>
          <w:lang w:val="fr-FR"/>
        </w:rPr>
      </w:pPr>
      <w:hyperlink r:id="rId17" w:history="1">
        <w:r w:rsidR="006547AC">
          <w:object w:dxaOrig="8713" w:dyaOrig="2137" w14:anchorId="61723F6B">
            <v:shape id="_x0000_i1029" type="#_x0000_t75" style="width:438.75pt;height:108.75pt" o:ole="">
              <v:imagedata r:id="rId18" o:title=""/>
            </v:shape>
            <o:OLEObject Type="Embed" ProgID="Visio.Drawing.11" ShapeID="_x0000_i1029" DrawAspect="Content" ObjectID="_1825507616" r:id="rId19"/>
          </w:object>
        </w:r>
      </w:hyperlink>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699652E6" w:rsidR="006547AC" w:rsidRDefault="005363A4" w:rsidP="005363A4">
      <w:pPr>
        <w:pStyle w:val="B1"/>
      </w:pPr>
      <w:r w:rsidRPr="00053DBB">
        <w:t>2a.</w:t>
      </w:r>
      <w:r w:rsidRPr="00053DBB">
        <w:tab/>
        <w:t>On success,</w:t>
      </w:r>
    </w:p>
    <w:p w14:paraId="1A499A47" w14:textId="77777777"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p>
    <w:p w14:paraId="583A5FF7" w14:textId="68A19B8A" w:rsidR="005363A4" w:rsidRPr="00053DBB"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4873189"/>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4873190"/>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20" o:title=""/>
          </v:shape>
          <o:OLEObject Type="Embed" ProgID="Visio.Drawing.11" ShapeID="_x0000_i1030" DrawAspect="Content" ObjectID="_1825507617"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4873191"/>
      <w:r>
        <w:lastRenderedPageBreak/>
        <w:t>5.2.2.4</w:t>
      </w:r>
      <w:r>
        <w:tab/>
        <w:t>Notify</w:t>
      </w:r>
      <w:bookmarkEnd w:id="126"/>
      <w:bookmarkEnd w:id="127"/>
    </w:p>
    <w:p w14:paraId="53D2461F" w14:textId="13AF2C76" w:rsidR="00912353" w:rsidRDefault="00912353" w:rsidP="00912353">
      <w:pPr>
        <w:pStyle w:val="Heading5"/>
      </w:pPr>
      <w:bookmarkStart w:id="128" w:name="_Toc195527518"/>
      <w:bookmarkStart w:id="129" w:name="_Toc214873192"/>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2" o:title=""/>
          </v:shape>
          <o:OLEObject Type="Embed" ProgID="Visio.Drawing.11" ShapeID="_x0000_i1031" DrawAspect="Content" ObjectID="_1825507618"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4873193"/>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4873194"/>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4873195"/>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4873196"/>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4873197"/>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4873198"/>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4873199"/>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4873200"/>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4873201"/>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4873202"/>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4873203"/>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4" o:title=""/>
          </v:shape>
          <o:OLEObject Type="Embed" ProgID="Visio.Drawing.11" ShapeID="_x0000_i1032" DrawAspect="Content" ObjectID="_1825507619"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4873204"/>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4873205"/>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4873206"/>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4873207"/>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6F73D43"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15F608E9" w:rsidR="0040196B" w:rsidRDefault="0040196B" w:rsidP="0040196B">
      <w:pPr>
        <w:pStyle w:val="TH"/>
      </w:pPr>
      <w:r w:rsidRPr="00D67AB2">
        <w:t>Table</w:t>
      </w:r>
      <w:r w:rsidR="00653EB7">
        <w:rPr>
          <w:lang w:val="en-DE"/>
        </w:rPr>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1AC096C2" w:rsidR="0040196B" w:rsidRDefault="0040196B" w:rsidP="0040196B">
      <w:pPr>
        <w:pStyle w:val="TH"/>
      </w:pPr>
      <w:r w:rsidRPr="00D67AB2">
        <w:t>Table</w:t>
      </w:r>
      <w:r w:rsidR="00036835">
        <w:rPr>
          <w:lang w:val="en-DE"/>
        </w:rPr>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4873208"/>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4873209"/>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4873210"/>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4873211"/>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gramEnd"/>
            <w:r w:rsidRPr="00C12AA7">
              <w:t>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4873212"/>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4873213"/>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4873214"/>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4873215"/>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4873216"/>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4873217"/>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4873218"/>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4873219"/>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4873220"/>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4873221"/>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48732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4873223"/>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4873224"/>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proofErr w:type="gramStart"/>
            <w:r w:rsidRPr="003B2883">
              <w:t>array(</w:t>
            </w:r>
            <w:proofErr w:type="gramEnd"/>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4873225"/>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gramEnd"/>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4873226"/>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4873227"/>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proofErr w:type="gramStart"/>
            <w:r w:rsidRPr="00313658">
              <w:t>array(</w:t>
            </w:r>
            <w:proofErr w:type="gramEnd"/>
            <w:r w:rsidRPr="00313658">
              <w:t>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4873228"/>
      <w:r>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proofErr w:type="gramStart"/>
            <w:r w:rsidRPr="003C143C">
              <w:t>array(</w:t>
            </w:r>
            <w:proofErr w:type="gramEnd"/>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4873229"/>
      <w:r>
        <w:lastRenderedPageBreak/>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4873230"/>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53B2F390" w:rsidR="001A0981" w:rsidRPr="00881D9C" w:rsidRDefault="00E57F78" w:rsidP="001A0981">
            <w:pPr>
              <w:pStyle w:val="TAL"/>
            </w:pPr>
            <w:proofErr w:type="spellStart"/>
            <w:r>
              <w:rPr>
                <w:lang w:val="en-DE"/>
              </w:rPr>
              <w:t>rcvR</w:t>
            </w:r>
            <w:r w:rsidRPr="00B809C4">
              <w:t>equestCount</w:t>
            </w:r>
            <w:proofErr w:type="spellEnd"/>
            <w:r w:rsidRPr="00B809C4" w:rsidDel="00E57F78">
              <w:t xml:space="preserve"> </w:t>
            </w:r>
            <w:r w:rsidR="001A0981" w:rsidRPr="00B809C4">
              <w:t>t</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61A9D3BD" w14:textId="77777777" w:rsidR="001A0981" w:rsidRDefault="001A0981" w:rsidP="001A0981">
            <w:pPr>
              <w:pStyle w:val="TAL"/>
              <w:rPr>
                <w:rFonts w:cs="Arial"/>
                <w:szCs w:val="18"/>
              </w:rPr>
            </w:pPr>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rPr>
                <w:lang w:val="en-DE"/>
              </w:rPr>
            </w:pPr>
            <w:r>
              <w:rPr>
                <w:lang w:val="en-DE"/>
              </w:rP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lang w:val="en-DE"/>
              </w:rPr>
              <w:t>sent</w:t>
            </w:r>
            <w:r w:rsidRPr="00E4096D">
              <w:rPr>
                <w:rFonts w:cs="Arial"/>
                <w:szCs w:val="18"/>
              </w:rPr>
              <w:t xml:space="preserve"> by the SCP </w:t>
            </w:r>
            <w:r>
              <w:rPr>
                <w:rFonts w:cs="Arial"/>
                <w:szCs w:val="18"/>
                <w:lang w:val="en-DE"/>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gramEnd"/>
            <w:r w:rsidRPr="00357158">
              <w:rPr>
                <w:lang w:eastAsia="zh-CN"/>
              </w:rPr>
              <w:t>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77777777"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 </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gramEnd"/>
            <w:r w:rsidRPr="002C1857">
              <w:rPr>
                <w:lang w:eastAsia="zh-CN"/>
              </w:rPr>
              <w:t>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rPr>
                <w:lang w:val="en-DE"/>
              </w:rP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gramEnd"/>
            <w:r w:rsidRPr="00110BAF">
              <w:rPr>
                <w:lang w:eastAsia="zh-CN"/>
              </w:rPr>
              <w:t>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1336B3E1"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lang w:val="en-DE"/>
              </w:rPr>
              <w:t>r</w:t>
            </w:r>
            <w:r w:rsidR="005246EE" w:rsidRPr="00DF0C4D">
              <w:rPr>
                <w:rFonts w:cs="Arial"/>
                <w:szCs w:val="18"/>
              </w:rPr>
              <w:t>eason</w:t>
            </w:r>
            <w:r w:rsidR="005246EE">
              <w:rPr>
                <w:rFonts w:cs="Arial"/>
                <w:szCs w:val="18"/>
                <w:lang w:val="en-DE"/>
              </w:rPr>
              <w:t>s</w:t>
            </w:r>
            <w:r w:rsidR="005246EE" w:rsidRPr="00DF0C4D">
              <w:rPr>
                <w:rFonts w:cs="Arial"/>
                <w:szCs w:val="18"/>
              </w:rPr>
              <w:t xml:space="preserve"> of SCP reselecting NF instance producer</w:t>
            </w:r>
            <w:r w:rsidR="005246EE">
              <w:rPr>
                <w:rFonts w:cs="Arial"/>
                <w:szCs w:val="18"/>
                <w:lang w:val="en-DE"/>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67F28B5A"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lang w:val="en-DE"/>
              </w:rPr>
              <w:t xml:space="preserve"> The requests for which no response </w:t>
            </w:r>
            <w:r w:rsidR="005246EE" w:rsidRPr="0051736F">
              <w:t>from the NF instance</w:t>
            </w:r>
            <w:r w:rsidR="005246EE">
              <w:rPr>
                <w:rFonts w:cs="Arial"/>
                <w:szCs w:val="18"/>
                <w:lang w:val="en-DE"/>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4873231"/>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proofErr w:type="gramStart"/>
            <w:r>
              <w:t>array(</w:t>
            </w:r>
            <w:proofErr w:type="gramEnd"/>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proofErr w:type="gramStart"/>
            <w:r>
              <w:t>array(</w:t>
            </w:r>
            <w:proofErr w:type="gramEnd"/>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4873232"/>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487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4873234"/>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4873235"/>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4873236"/>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4873237"/>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4873238"/>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4873239"/>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4873240"/>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4873241"/>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4873242"/>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4873243"/>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4873244"/>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4873245"/>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gramStart"/>
            <w:r>
              <w:rPr>
                <w:rFonts w:ascii="Arial" w:hAnsi="Arial"/>
                <w:sz w:val="18"/>
                <w:lang w:val="en-US"/>
              </w:rPr>
              <w:t>nscp</w:t>
            </w:r>
            <w:proofErr w:type="gramEnd"/>
            <w:r>
              <w:rPr>
                <w:rFonts w:ascii="Arial" w:hAnsi="Arial"/>
                <w:sz w:val="18"/>
                <w:lang w:val="en-US"/>
              </w:rPr>
              <w:t>-ee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4873246"/>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4873247"/>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4873248"/>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4873249"/>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E815E3">
      <w:pPr>
        <w:pStyle w:val="PL"/>
      </w:pPr>
      <w:r w:rsidRPr="00986E88">
        <w:t>openapi: 3.0.0</w:t>
      </w:r>
    </w:p>
    <w:p w14:paraId="4260146E" w14:textId="77777777" w:rsidR="006E186B" w:rsidRPr="003B6423" w:rsidRDefault="006E186B" w:rsidP="00E815E3">
      <w:pPr>
        <w:pStyle w:val="PL"/>
        <w:rPr>
          <w:lang w:val="fr-FR"/>
        </w:rPr>
      </w:pPr>
      <w:proofErr w:type="gramStart"/>
      <w:r w:rsidRPr="003B6423">
        <w:rPr>
          <w:lang w:val="fr-FR"/>
        </w:rPr>
        <w:t>info:</w:t>
      </w:r>
      <w:proofErr w:type="gramEnd"/>
    </w:p>
    <w:p w14:paraId="7AFC96F3" w14:textId="0B9F3A93" w:rsidR="006E186B" w:rsidRPr="00694E74" w:rsidRDefault="006E186B" w:rsidP="00E815E3">
      <w:pPr>
        <w:pStyle w:val="PL"/>
        <w:rPr>
          <w:lang w:val="fr-FR"/>
        </w:rPr>
      </w:pPr>
      <w:r w:rsidRPr="003B6423">
        <w:rPr>
          <w:lang w:val="fr-FR"/>
        </w:rPr>
        <w:t xml:space="preserve">  </w:t>
      </w:r>
      <w:proofErr w:type="gramStart"/>
      <w:r w:rsidRPr="003B6423">
        <w:rPr>
          <w:lang w:val="fr-FR"/>
        </w:rPr>
        <w:t>title:</w:t>
      </w:r>
      <w:proofErr w:type="gramEnd"/>
      <w:r w:rsidRPr="003B6423">
        <w:rPr>
          <w:lang w:val="fr-FR"/>
        </w:rPr>
        <w:t xml:space="preserve"> </w:t>
      </w:r>
      <w:r w:rsidR="006C7365" w:rsidRPr="00694E74">
        <w:t>Nscp_EventExposure</w:t>
      </w:r>
    </w:p>
    <w:p w14:paraId="4737E40F" w14:textId="7EB85CA2" w:rsidR="006E186B" w:rsidRPr="00555B91" w:rsidRDefault="006E186B" w:rsidP="00E815E3">
      <w:pPr>
        <w:pStyle w:val="PL"/>
      </w:pPr>
      <w:r w:rsidRPr="00694E74">
        <w:rPr>
          <w:lang w:val="fr-FR"/>
        </w:rPr>
        <w:t xml:space="preserve">  </w:t>
      </w:r>
      <w:proofErr w:type="gramStart"/>
      <w:r w:rsidRPr="00694E74">
        <w:rPr>
          <w:lang w:val="fr-FR"/>
        </w:rPr>
        <w:t>version:</w:t>
      </w:r>
      <w:proofErr w:type="gramEnd"/>
      <w:r w:rsidRPr="00694E74">
        <w:rPr>
          <w:lang w:val="fr-FR"/>
        </w:rPr>
        <w:t xml:space="preserve"> 1.0.0</w:t>
      </w:r>
    </w:p>
    <w:p w14:paraId="4634EFFC" w14:textId="77777777" w:rsidR="006E186B" w:rsidRPr="00694E74" w:rsidRDefault="006E186B" w:rsidP="00E815E3">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E815E3">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E815E3">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E815E3">
      <w:pPr>
        <w:pStyle w:val="PL"/>
      </w:pPr>
      <w:r w:rsidRPr="00694E74">
        <w:t xml:space="preserve">    All rights reserved.</w:t>
      </w:r>
    </w:p>
    <w:p w14:paraId="26419CE9" w14:textId="77777777" w:rsidR="000602BD" w:rsidRPr="00694E74" w:rsidRDefault="000602BD" w:rsidP="00E815E3">
      <w:pPr>
        <w:pStyle w:val="PL"/>
        <w:rPr>
          <w:lang w:val="fr-FR"/>
        </w:rPr>
      </w:pPr>
      <w:proofErr w:type="gramStart"/>
      <w:r w:rsidRPr="00694E74">
        <w:rPr>
          <w:lang w:val="fr-FR"/>
        </w:rPr>
        <w:t>externalDocs:</w:t>
      </w:r>
      <w:proofErr w:type="gramEnd"/>
    </w:p>
    <w:p w14:paraId="7163D83E" w14:textId="01C6B3BB" w:rsidR="008A6D4A" w:rsidRPr="00694E74" w:rsidRDefault="008A6D4A" w:rsidP="00E815E3">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F35BAD">
        <w:t>19</w:t>
      </w:r>
      <w:r w:rsidR="00555B91">
        <w:t>.</w:t>
      </w:r>
      <w:r w:rsidR="00B42FD4">
        <w:rPr>
          <w:lang w:val="en-DE"/>
        </w:rPr>
        <w:t>1</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E815E3">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E815E3">
      <w:pPr>
        <w:pStyle w:val="PL"/>
      </w:pPr>
      <w:r w:rsidRPr="00694E74">
        <w:t>servers:</w:t>
      </w:r>
    </w:p>
    <w:p w14:paraId="7F8E61DF" w14:textId="1C0B15C0" w:rsidR="005A6806" w:rsidRPr="00694E74" w:rsidRDefault="005A6806" w:rsidP="00E815E3">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E815E3">
      <w:pPr>
        <w:pStyle w:val="PL"/>
      </w:pPr>
      <w:r w:rsidRPr="00694E74">
        <w:t xml:space="preserve">    variables:</w:t>
      </w:r>
    </w:p>
    <w:p w14:paraId="7F008E6B" w14:textId="77777777" w:rsidR="008A6D4A" w:rsidRPr="00694E74" w:rsidRDefault="008A6D4A" w:rsidP="00E815E3">
      <w:pPr>
        <w:pStyle w:val="PL"/>
      </w:pPr>
      <w:r w:rsidRPr="00694E74">
        <w:t xml:space="preserve">      apiRoot:</w:t>
      </w:r>
    </w:p>
    <w:p w14:paraId="53649329" w14:textId="77777777" w:rsidR="008A6D4A" w:rsidRPr="00694E74" w:rsidRDefault="008A6D4A" w:rsidP="00E815E3">
      <w:pPr>
        <w:pStyle w:val="PL"/>
      </w:pPr>
      <w:r w:rsidRPr="00694E74">
        <w:t xml:space="preserve">        default: https://example.com</w:t>
      </w:r>
    </w:p>
    <w:p w14:paraId="546E6223" w14:textId="77777777" w:rsidR="008A6D4A" w:rsidRPr="00694E74" w:rsidRDefault="008A6D4A" w:rsidP="00E815E3">
      <w:pPr>
        <w:pStyle w:val="PL"/>
      </w:pPr>
      <w:r w:rsidRPr="00694E74">
        <w:t xml:space="preserve">        description: apiRoot as defined in clause 4.4 of 3GPP TS 29.501</w:t>
      </w:r>
    </w:p>
    <w:p w14:paraId="29B7B52E" w14:textId="77777777" w:rsidR="008A6D4A" w:rsidRPr="00694E74" w:rsidRDefault="008A6D4A" w:rsidP="00E815E3">
      <w:pPr>
        <w:pStyle w:val="PL"/>
      </w:pPr>
      <w:r w:rsidRPr="00694E74">
        <w:t>security:</w:t>
      </w:r>
    </w:p>
    <w:p w14:paraId="07AE5EBC" w14:textId="77777777" w:rsidR="008A6D4A" w:rsidRPr="00694E74" w:rsidRDefault="008A6D4A" w:rsidP="00E815E3">
      <w:pPr>
        <w:pStyle w:val="PL"/>
      </w:pPr>
      <w:r w:rsidRPr="00694E74">
        <w:t xml:space="preserve">  - {}</w:t>
      </w:r>
    </w:p>
    <w:p w14:paraId="47750E8A" w14:textId="77777777" w:rsidR="008A6D4A" w:rsidRPr="00694E74" w:rsidRDefault="008A6D4A" w:rsidP="00E815E3">
      <w:pPr>
        <w:pStyle w:val="PL"/>
      </w:pPr>
      <w:r w:rsidRPr="00694E74">
        <w:t xml:space="preserve">  - oAuth2ClientCredentials:</w:t>
      </w:r>
    </w:p>
    <w:p w14:paraId="70BB9F78" w14:textId="2080A9CC" w:rsidR="008A6D4A" w:rsidRPr="00694E74" w:rsidRDefault="008A6D4A" w:rsidP="00E815E3">
      <w:pPr>
        <w:pStyle w:val="PL"/>
      </w:pPr>
      <w:r w:rsidRPr="00694E74">
        <w:t xml:space="preserve">    - </w:t>
      </w:r>
      <w:r w:rsidR="006C7365" w:rsidRPr="00694E74">
        <w:t>nscp-</w:t>
      </w:r>
      <w:r w:rsidR="00694E74" w:rsidRPr="00694E74">
        <w:t>ee</w:t>
      </w:r>
    </w:p>
    <w:p w14:paraId="03A459A4" w14:textId="77777777" w:rsidR="00694E74" w:rsidRDefault="008A6D4A" w:rsidP="00E815E3">
      <w:pPr>
        <w:pStyle w:val="PL"/>
      </w:pPr>
      <w:r w:rsidRPr="00694E74">
        <w:t>paths:</w:t>
      </w:r>
    </w:p>
    <w:p w14:paraId="45882576" w14:textId="77777777" w:rsidR="00694E74" w:rsidRPr="00DB51F4" w:rsidRDefault="00694E74" w:rsidP="00E815E3">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E815E3">
      <w:pPr>
        <w:pStyle w:val="PL"/>
      </w:pPr>
      <w:r w:rsidRPr="00DB51F4">
        <w:t xml:space="preserve">    post:</w:t>
      </w:r>
    </w:p>
    <w:p w14:paraId="360F6A9F" w14:textId="77777777" w:rsidR="00694E74" w:rsidRPr="00DB51F4" w:rsidRDefault="00694E74" w:rsidP="00E815E3">
      <w:pPr>
        <w:pStyle w:val="PL"/>
      </w:pPr>
      <w:r w:rsidRPr="00DB51F4">
        <w:t xml:space="preserve">      summary: </w:t>
      </w:r>
      <w:r>
        <w:t>Nscp_Event</w:t>
      </w:r>
      <w:r w:rsidRPr="00DB51F4">
        <w:t>Exposure Subscribe service Operation</w:t>
      </w:r>
    </w:p>
    <w:p w14:paraId="087A2B7C" w14:textId="77777777" w:rsidR="00694E74" w:rsidRPr="00DB51F4" w:rsidRDefault="00694E74" w:rsidP="00E815E3">
      <w:pPr>
        <w:pStyle w:val="PL"/>
      </w:pPr>
      <w:r w:rsidRPr="00DB51F4">
        <w:t xml:space="preserve">      tags:</w:t>
      </w:r>
    </w:p>
    <w:p w14:paraId="51E2DFBB" w14:textId="77777777" w:rsidR="00694E74" w:rsidRPr="00DB51F4" w:rsidRDefault="00694E74" w:rsidP="00E815E3">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E815E3">
      <w:pPr>
        <w:pStyle w:val="PL"/>
      </w:pPr>
      <w:r w:rsidRPr="00DB51F4">
        <w:t xml:space="preserve">      operationId: CreateSubscription</w:t>
      </w:r>
    </w:p>
    <w:p w14:paraId="34493E75" w14:textId="77777777" w:rsidR="00694E74" w:rsidRPr="00DB51F4" w:rsidRDefault="00694E74" w:rsidP="00E815E3">
      <w:pPr>
        <w:pStyle w:val="PL"/>
      </w:pPr>
      <w:r w:rsidRPr="00DB51F4">
        <w:t xml:space="preserve">      requestBody:</w:t>
      </w:r>
    </w:p>
    <w:p w14:paraId="78EDDC20" w14:textId="77777777" w:rsidR="00694E74" w:rsidRPr="00DB51F4" w:rsidRDefault="00694E74" w:rsidP="00E815E3">
      <w:pPr>
        <w:pStyle w:val="PL"/>
      </w:pPr>
      <w:r w:rsidRPr="00DB51F4">
        <w:t xml:space="preserve">        content:</w:t>
      </w:r>
    </w:p>
    <w:p w14:paraId="5822BEB8" w14:textId="77777777" w:rsidR="00694E74" w:rsidRPr="00DB51F4" w:rsidRDefault="00694E74" w:rsidP="00E815E3">
      <w:pPr>
        <w:pStyle w:val="PL"/>
      </w:pPr>
      <w:r w:rsidRPr="00DB51F4">
        <w:t xml:space="preserve">          application/json:</w:t>
      </w:r>
    </w:p>
    <w:p w14:paraId="47FB85DD" w14:textId="77777777" w:rsidR="00694E74" w:rsidRPr="00DB51F4" w:rsidRDefault="00694E74" w:rsidP="00E815E3">
      <w:pPr>
        <w:pStyle w:val="PL"/>
      </w:pPr>
      <w:r w:rsidRPr="00DB51F4">
        <w:t xml:space="preserve">            schema:</w:t>
      </w:r>
    </w:p>
    <w:p w14:paraId="174B5424" w14:textId="77777777" w:rsidR="00694E74" w:rsidRPr="00DB51F4" w:rsidRDefault="00694E74" w:rsidP="00E815E3">
      <w:pPr>
        <w:pStyle w:val="PL"/>
      </w:pPr>
      <w:r w:rsidRPr="00DB51F4">
        <w:t xml:space="preserve">              $ref: '#/components/schemas/</w:t>
      </w:r>
      <w:r>
        <w:t>ScpEvent</w:t>
      </w:r>
      <w:r w:rsidRPr="00DB51F4">
        <w:t>ExposureSubscription'</w:t>
      </w:r>
    </w:p>
    <w:p w14:paraId="3FE7AF49" w14:textId="77777777" w:rsidR="00694E74" w:rsidRPr="00DB51F4" w:rsidRDefault="00694E74" w:rsidP="00E815E3">
      <w:pPr>
        <w:pStyle w:val="PL"/>
      </w:pPr>
      <w:r w:rsidRPr="00DB51F4">
        <w:t xml:space="preserve">        required: true</w:t>
      </w:r>
    </w:p>
    <w:p w14:paraId="363C64ED" w14:textId="77777777" w:rsidR="00694E74" w:rsidRPr="00DB51F4" w:rsidRDefault="00694E74" w:rsidP="00E815E3">
      <w:pPr>
        <w:pStyle w:val="PL"/>
      </w:pPr>
      <w:r w:rsidRPr="00DB51F4">
        <w:t xml:space="preserve">      responses:</w:t>
      </w:r>
    </w:p>
    <w:p w14:paraId="45F8B708" w14:textId="77777777" w:rsidR="00694E74" w:rsidRPr="00DB51F4" w:rsidRDefault="00694E74" w:rsidP="00E815E3">
      <w:pPr>
        <w:pStyle w:val="PL"/>
      </w:pPr>
      <w:r w:rsidRPr="00DB51F4">
        <w:t xml:space="preserve">        '201':</w:t>
      </w:r>
    </w:p>
    <w:p w14:paraId="71928D10" w14:textId="77777777" w:rsidR="00694E74" w:rsidRPr="00DB51F4" w:rsidRDefault="00694E74" w:rsidP="00E815E3">
      <w:pPr>
        <w:pStyle w:val="PL"/>
      </w:pPr>
      <w:r w:rsidRPr="00DB51F4">
        <w:t xml:space="preserve">          description: Subscription Created</w:t>
      </w:r>
    </w:p>
    <w:p w14:paraId="1E3A92E1" w14:textId="77777777" w:rsidR="00694E74" w:rsidRPr="00DB51F4" w:rsidRDefault="00694E74" w:rsidP="00E815E3">
      <w:pPr>
        <w:pStyle w:val="PL"/>
      </w:pPr>
      <w:r w:rsidRPr="00DB51F4">
        <w:t xml:space="preserve">          headers:</w:t>
      </w:r>
    </w:p>
    <w:p w14:paraId="48218327" w14:textId="77777777" w:rsidR="00694E74" w:rsidRPr="00DB51F4" w:rsidRDefault="00694E74" w:rsidP="00E815E3">
      <w:pPr>
        <w:pStyle w:val="PL"/>
      </w:pPr>
      <w:r w:rsidRPr="00DB51F4">
        <w:t xml:space="preserve">            Location:</w:t>
      </w:r>
    </w:p>
    <w:p w14:paraId="48B13899" w14:textId="77777777" w:rsidR="00694E74" w:rsidRPr="00DB51F4" w:rsidRDefault="00694E74" w:rsidP="00E815E3">
      <w:pPr>
        <w:pStyle w:val="PL"/>
      </w:pPr>
      <w:r w:rsidRPr="00DB51F4">
        <w:t xml:space="preserve">              description: &gt;</w:t>
      </w:r>
    </w:p>
    <w:p w14:paraId="51D51FB8" w14:textId="77777777" w:rsidR="00694E74" w:rsidRPr="00DB51F4" w:rsidRDefault="00694E74" w:rsidP="00E815E3">
      <w:pPr>
        <w:pStyle w:val="PL"/>
      </w:pPr>
      <w:r w:rsidRPr="00DB51F4">
        <w:t xml:space="preserve">                Contains the URI of the newly created resource, according to the structure</w:t>
      </w:r>
    </w:p>
    <w:p w14:paraId="782EC363" w14:textId="77777777" w:rsidR="00694E74" w:rsidRPr="00DB51F4" w:rsidRDefault="00694E74" w:rsidP="00E815E3">
      <w:pPr>
        <w:pStyle w:val="PL"/>
      </w:pPr>
      <w:r w:rsidRPr="00DB51F4">
        <w:t xml:space="preserve">                {apiRoot}/</w:t>
      </w:r>
      <w:r>
        <w:t>nscp-ee</w:t>
      </w:r>
      <w:r w:rsidRPr="00DB51F4">
        <w:t>/&lt;apiVersion&gt;/subscriptions/{subscriptionId}</w:t>
      </w:r>
    </w:p>
    <w:p w14:paraId="350A9C3C" w14:textId="77777777" w:rsidR="00694E74" w:rsidRPr="00DB51F4" w:rsidRDefault="00694E74" w:rsidP="00E815E3">
      <w:pPr>
        <w:pStyle w:val="PL"/>
      </w:pPr>
      <w:r w:rsidRPr="00DB51F4">
        <w:t xml:space="preserve">              required: true</w:t>
      </w:r>
    </w:p>
    <w:p w14:paraId="73187998" w14:textId="77777777" w:rsidR="00694E74" w:rsidRPr="00DB51F4" w:rsidRDefault="00694E74" w:rsidP="00E815E3">
      <w:pPr>
        <w:pStyle w:val="PL"/>
      </w:pPr>
      <w:r w:rsidRPr="00DB51F4">
        <w:t xml:space="preserve">              schema:</w:t>
      </w:r>
    </w:p>
    <w:p w14:paraId="0CFDA738" w14:textId="77777777" w:rsidR="00694E74" w:rsidRPr="00DB51F4" w:rsidRDefault="00694E74" w:rsidP="00E815E3">
      <w:pPr>
        <w:pStyle w:val="PL"/>
      </w:pPr>
      <w:r w:rsidRPr="00DB51F4">
        <w:t xml:space="preserve">                type: string</w:t>
      </w:r>
    </w:p>
    <w:p w14:paraId="7A04D181" w14:textId="77777777" w:rsidR="00694E74" w:rsidRPr="00DB51F4" w:rsidRDefault="00694E74" w:rsidP="00E815E3">
      <w:pPr>
        <w:pStyle w:val="PL"/>
      </w:pPr>
      <w:r w:rsidRPr="00DB51F4">
        <w:t xml:space="preserve">          content:</w:t>
      </w:r>
    </w:p>
    <w:p w14:paraId="25E62A9D" w14:textId="77777777" w:rsidR="00694E74" w:rsidRPr="00DB51F4" w:rsidRDefault="00694E74" w:rsidP="00E815E3">
      <w:pPr>
        <w:pStyle w:val="PL"/>
      </w:pPr>
      <w:r w:rsidRPr="00DB51F4">
        <w:lastRenderedPageBreak/>
        <w:t xml:space="preserve">            application/json:</w:t>
      </w:r>
    </w:p>
    <w:p w14:paraId="09FDA07B" w14:textId="77777777" w:rsidR="00694E74" w:rsidRPr="00DB51F4" w:rsidRDefault="00694E74" w:rsidP="00E815E3">
      <w:pPr>
        <w:pStyle w:val="PL"/>
      </w:pPr>
      <w:r w:rsidRPr="00DB51F4">
        <w:t xml:space="preserve">              schema:</w:t>
      </w:r>
    </w:p>
    <w:p w14:paraId="6202412F" w14:textId="62702722" w:rsidR="00694E74" w:rsidRPr="00DB51F4" w:rsidRDefault="00694E74" w:rsidP="00E815E3">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E815E3">
      <w:pPr>
        <w:pStyle w:val="PL"/>
        <w:rPr>
          <w:lang w:val="en-US"/>
        </w:rPr>
      </w:pPr>
      <w:r w:rsidRPr="00DB51F4">
        <w:rPr>
          <w:lang w:val="en-US"/>
        </w:rPr>
        <w:t xml:space="preserve">        '307':</w:t>
      </w:r>
    </w:p>
    <w:p w14:paraId="0476637E" w14:textId="77777777" w:rsidR="00694E74" w:rsidRPr="00DB51F4" w:rsidRDefault="00694E74" w:rsidP="00E815E3">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E815E3">
      <w:pPr>
        <w:pStyle w:val="PL"/>
        <w:rPr>
          <w:lang w:val="en-US"/>
        </w:rPr>
      </w:pPr>
      <w:r w:rsidRPr="00DB51F4">
        <w:rPr>
          <w:lang w:val="en-US"/>
        </w:rPr>
        <w:t xml:space="preserve">        '308':</w:t>
      </w:r>
    </w:p>
    <w:p w14:paraId="683FE15F" w14:textId="77777777" w:rsidR="00694E74" w:rsidRPr="00DB51F4" w:rsidRDefault="00694E74" w:rsidP="00E815E3">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E815E3">
      <w:pPr>
        <w:pStyle w:val="PL"/>
      </w:pPr>
      <w:r w:rsidRPr="00DB51F4">
        <w:t xml:space="preserve">        '400':</w:t>
      </w:r>
    </w:p>
    <w:p w14:paraId="5F0C0C3D" w14:textId="77777777" w:rsidR="00694E74" w:rsidRPr="00DB51F4" w:rsidRDefault="00694E74" w:rsidP="00E815E3">
      <w:pPr>
        <w:pStyle w:val="PL"/>
      </w:pPr>
      <w:r w:rsidRPr="00DB51F4">
        <w:t xml:space="preserve">          $ref: 'TS29571_CommonData.yaml#/components/responses/400'</w:t>
      </w:r>
    </w:p>
    <w:p w14:paraId="6C3E79C4" w14:textId="77777777" w:rsidR="00694E74" w:rsidRPr="00DB51F4" w:rsidRDefault="00694E74" w:rsidP="00E815E3">
      <w:pPr>
        <w:pStyle w:val="PL"/>
        <w:rPr>
          <w:lang w:val="en-US"/>
        </w:rPr>
      </w:pPr>
      <w:r w:rsidRPr="00DB51F4">
        <w:rPr>
          <w:lang w:val="en-US"/>
        </w:rPr>
        <w:t xml:space="preserve">        '401':</w:t>
      </w:r>
    </w:p>
    <w:p w14:paraId="33D24CD7" w14:textId="77777777" w:rsidR="00694E74" w:rsidRPr="00DB51F4" w:rsidRDefault="00694E74" w:rsidP="00E815E3">
      <w:pPr>
        <w:pStyle w:val="PL"/>
      </w:pPr>
      <w:r w:rsidRPr="00DB51F4">
        <w:rPr>
          <w:lang w:val="en-US"/>
        </w:rPr>
        <w:t xml:space="preserve">          $ref: </w:t>
      </w:r>
      <w:r w:rsidRPr="00DB51F4">
        <w:t>'TS29571_CommonData.yaml#/components/responses/401'</w:t>
      </w:r>
    </w:p>
    <w:p w14:paraId="25DA98AB" w14:textId="77777777" w:rsidR="00694E74" w:rsidRPr="00DB51F4" w:rsidRDefault="00694E74" w:rsidP="00E815E3">
      <w:pPr>
        <w:pStyle w:val="PL"/>
      </w:pPr>
      <w:r w:rsidRPr="00DB51F4">
        <w:t xml:space="preserve">        '403':</w:t>
      </w:r>
    </w:p>
    <w:p w14:paraId="4E1F9350" w14:textId="77777777" w:rsidR="00694E74" w:rsidRPr="00DB51F4" w:rsidRDefault="00694E74" w:rsidP="00E815E3">
      <w:pPr>
        <w:pStyle w:val="PL"/>
      </w:pPr>
      <w:r w:rsidRPr="00DB51F4">
        <w:t xml:space="preserve">          $ref: 'TS29571_CommonData.yaml#/components/responses/403'</w:t>
      </w:r>
    </w:p>
    <w:p w14:paraId="2C6350EF" w14:textId="77777777" w:rsidR="00694E74" w:rsidRPr="00DB51F4" w:rsidRDefault="00694E74" w:rsidP="00E815E3">
      <w:pPr>
        <w:pStyle w:val="PL"/>
        <w:rPr>
          <w:lang w:val="en-US"/>
        </w:rPr>
      </w:pPr>
      <w:r w:rsidRPr="00DB51F4">
        <w:rPr>
          <w:lang w:val="en-US"/>
        </w:rPr>
        <w:t xml:space="preserve">        '404':</w:t>
      </w:r>
    </w:p>
    <w:p w14:paraId="7924B7BD" w14:textId="77777777" w:rsidR="00694E74" w:rsidRPr="00DB51F4" w:rsidRDefault="00694E74" w:rsidP="00E815E3">
      <w:pPr>
        <w:pStyle w:val="PL"/>
      </w:pPr>
      <w:r w:rsidRPr="00DB51F4">
        <w:rPr>
          <w:lang w:val="en-US"/>
        </w:rPr>
        <w:t xml:space="preserve">          $ref: </w:t>
      </w:r>
      <w:r w:rsidRPr="00DB51F4">
        <w:t>'TS29571_CommonData.yaml#/components/responses/404'</w:t>
      </w:r>
    </w:p>
    <w:p w14:paraId="10A9C27A" w14:textId="77777777" w:rsidR="00694E74" w:rsidRPr="00DB51F4" w:rsidRDefault="00694E74" w:rsidP="00E815E3">
      <w:pPr>
        <w:pStyle w:val="PL"/>
      </w:pPr>
      <w:r w:rsidRPr="00DB51F4">
        <w:t xml:space="preserve">        '411':</w:t>
      </w:r>
    </w:p>
    <w:p w14:paraId="5B967CB0" w14:textId="77777777" w:rsidR="00694E74" w:rsidRPr="00DB51F4" w:rsidRDefault="00694E74" w:rsidP="00E815E3">
      <w:pPr>
        <w:pStyle w:val="PL"/>
      </w:pPr>
      <w:r w:rsidRPr="00DB51F4">
        <w:t xml:space="preserve">          $ref: 'TS29571_CommonData.yaml#/components/responses/411'</w:t>
      </w:r>
    </w:p>
    <w:p w14:paraId="373A58E2" w14:textId="77777777" w:rsidR="00694E74" w:rsidRPr="00DB51F4" w:rsidRDefault="00694E74" w:rsidP="00E815E3">
      <w:pPr>
        <w:pStyle w:val="PL"/>
      </w:pPr>
      <w:r w:rsidRPr="00DB51F4">
        <w:t xml:space="preserve">        '413':</w:t>
      </w:r>
    </w:p>
    <w:p w14:paraId="5470B3FC" w14:textId="77777777" w:rsidR="00694E74" w:rsidRPr="00DB51F4" w:rsidRDefault="00694E74" w:rsidP="00E815E3">
      <w:pPr>
        <w:pStyle w:val="PL"/>
      </w:pPr>
      <w:r w:rsidRPr="00DB51F4">
        <w:t xml:space="preserve">          $ref: 'TS29571_CommonData.yaml#/components/responses/413'</w:t>
      </w:r>
    </w:p>
    <w:p w14:paraId="02B5BB3E" w14:textId="77777777" w:rsidR="00694E74" w:rsidRPr="00DB51F4" w:rsidRDefault="00694E74" w:rsidP="00E815E3">
      <w:pPr>
        <w:pStyle w:val="PL"/>
      </w:pPr>
      <w:r w:rsidRPr="00DB51F4">
        <w:t xml:space="preserve">        '415':</w:t>
      </w:r>
    </w:p>
    <w:p w14:paraId="10DCF432" w14:textId="77777777" w:rsidR="00694E74" w:rsidRPr="00DB51F4" w:rsidRDefault="00694E74" w:rsidP="00E815E3">
      <w:pPr>
        <w:pStyle w:val="PL"/>
      </w:pPr>
      <w:r w:rsidRPr="00DB51F4">
        <w:t xml:space="preserve">          $ref: 'TS29571_CommonData.yaml#/components/responses/415'</w:t>
      </w:r>
    </w:p>
    <w:p w14:paraId="0790DE43" w14:textId="77777777" w:rsidR="00694E74" w:rsidRPr="00DB51F4" w:rsidRDefault="00694E74" w:rsidP="00E815E3">
      <w:pPr>
        <w:pStyle w:val="PL"/>
      </w:pPr>
      <w:r w:rsidRPr="00DB51F4">
        <w:t xml:space="preserve">        '429':</w:t>
      </w:r>
    </w:p>
    <w:p w14:paraId="5BAB6E61" w14:textId="77777777" w:rsidR="00694E74" w:rsidRPr="00DB51F4" w:rsidRDefault="00694E74" w:rsidP="00E815E3">
      <w:pPr>
        <w:pStyle w:val="PL"/>
      </w:pPr>
      <w:r w:rsidRPr="00DB51F4">
        <w:t xml:space="preserve">          $ref: 'TS29571_CommonData.yaml#/components/responses/429'</w:t>
      </w:r>
    </w:p>
    <w:p w14:paraId="5AB6685D" w14:textId="77777777" w:rsidR="00694E74" w:rsidRPr="00DB51F4" w:rsidRDefault="00694E74" w:rsidP="00E815E3">
      <w:pPr>
        <w:pStyle w:val="PL"/>
      </w:pPr>
      <w:r w:rsidRPr="00DB51F4">
        <w:t xml:space="preserve">        '500':</w:t>
      </w:r>
    </w:p>
    <w:p w14:paraId="22CE8B8F" w14:textId="77777777" w:rsidR="00694E74" w:rsidRPr="00DB51F4" w:rsidRDefault="00694E74" w:rsidP="00E815E3">
      <w:pPr>
        <w:pStyle w:val="PL"/>
      </w:pPr>
      <w:r w:rsidRPr="00DB51F4">
        <w:t xml:space="preserve">          $ref: 'TS29571_CommonData.yaml#/components/responses/500'</w:t>
      </w:r>
    </w:p>
    <w:p w14:paraId="68CCA345" w14:textId="77777777" w:rsidR="00694E74" w:rsidRPr="00DB51F4" w:rsidRDefault="00694E74" w:rsidP="00E815E3">
      <w:pPr>
        <w:pStyle w:val="PL"/>
      </w:pPr>
      <w:r w:rsidRPr="00DB51F4">
        <w:t xml:space="preserve">        '501':</w:t>
      </w:r>
    </w:p>
    <w:p w14:paraId="0DA0825C" w14:textId="77777777" w:rsidR="00694E74" w:rsidRPr="00DB51F4" w:rsidRDefault="00694E74" w:rsidP="00E815E3">
      <w:pPr>
        <w:pStyle w:val="PL"/>
      </w:pPr>
      <w:r w:rsidRPr="00DB51F4">
        <w:t xml:space="preserve">          $ref: 'TS29571_CommonData.yaml#/components/responses/501'</w:t>
      </w:r>
    </w:p>
    <w:p w14:paraId="61B5B34D" w14:textId="77777777" w:rsidR="00694E74" w:rsidRPr="00DB51F4" w:rsidRDefault="00694E74" w:rsidP="00E815E3">
      <w:pPr>
        <w:pStyle w:val="PL"/>
      </w:pPr>
      <w:r w:rsidRPr="00DB51F4">
        <w:t xml:space="preserve">        '502':</w:t>
      </w:r>
    </w:p>
    <w:p w14:paraId="12AC6D70" w14:textId="77777777" w:rsidR="00694E74" w:rsidRPr="00DB51F4" w:rsidRDefault="00694E74" w:rsidP="00E815E3">
      <w:pPr>
        <w:pStyle w:val="PL"/>
      </w:pPr>
      <w:r w:rsidRPr="00DB51F4">
        <w:t xml:space="preserve">          $ref: 'TS29571_CommonData.yaml#/components/responses/502'</w:t>
      </w:r>
    </w:p>
    <w:p w14:paraId="7BEF1AB4" w14:textId="77777777" w:rsidR="00694E74" w:rsidRPr="00DB51F4" w:rsidRDefault="00694E74" w:rsidP="00E815E3">
      <w:pPr>
        <w:pStyle w:val="PL"/>
      </w:pPr>
      <w:r w:rsidRPr="00DB51F4">
        <w:t xml:space="preserve">        '503':</w:t>
      </w:r>
    </w:p>
    <w:p w14:paraId="1EE0745D" w14:textId="77777777" w:rsidR="00694E74" w:rsidRPr="00DB51F4" w:rsidRDefault="00694E74" w:rsidP="00E815E3">
      <w:pPr>
        <w:pStyle w:val="PL"/>
      </w:pPr>
      <w:r w:rsidRPr="00DB51F4">
        <w:t xml:space="preserve">          $ref: 'TS29571_CommonData.yaml#/components/responses/503'</w:t>
      </w:r>
    </w:p>
    <w:p w14:paraId="23DCC8C3" w14:textId="77777777" w:rsidR="00694E74" w:rsidRPr="00DB51F4" w:rsidRDefault="00694E74" w:rsidP="00E815E3">
      <w:pPr>
        <w:pStyle w:val="PL"/>
        <w:rPr>
          <w:lang w:val="en-US"/>
        </w:rPr>
      </w:pPr>
      <w:r w:rsidRPr="00DB51F4">
        <w:rPr>
          <w:lang w:val="en-US"/>
        </w:rPr>
        <w:t xml:space="preserve">        default:</w:t>
      </w:r>
    </w:p>
    <w:p w14:paraId="680EA46C" w14:textId="77777777" w:rsidR="00694E74" w:rsidRPr="00DB51F4" w:rsidRDefault="00694E74" w:rsidP="00E815E3">
      <w:pPr>
        <w:pStyle w:val="PL"/>
        <w:rPr>
          <w:lang w:val="en-US"/>
        </w:rPr>
      </w:pPr>
      <w:r w:rsidRPr="00DB51F4">
        <w:rPr>
          <w:lang w:val="en-US"/>
        </w:rPr>
        <w:t xml:space="preserve">          $ref: 'TS29571_CommonData.yaml#/components/responses/default'</w:t>
      </w:r>
    </w:p>
    <w:p w14:paraId="14C6BD4C" w14:textId="77777777" w:rsidR="00694E74" w:rsidRPr="00DB51F4" w:rsidRDefault="00694E74" w:rsidP="00E815E3">
      <w:pPr>
        <w:pStyle w:val="PL"/>
      </w:pPr>
      <w:r w:rsidRPr="00DB51F4">
        <w:t xml:space="preserve">      callbacks:</w:t>
      </w:r>
    </w:p>
    <w:p w14:paraId="2758BBF7" w14:textId="4CC2F6ED" w:rsidR="00694E74" w:rsidRPr="00DB51F4" w:rsidRDefault="00694E74" w:rsidP="00E815E3">
      <w:pPr>
        <w:pStyle w:val="PL"/>
      </w:pPr>
      <w:r w:rsidRPr="00DB51F4">
        <w:t xml:space="preserve">        on</w:t>
      </w:r>
      <w:r>
        <w:t>ScpEvent</w:t>
      </w:r>
      <w:r w:rsidRPr="00DB51F4">
        <w:t>ExposureNotification:</w:t>
      </w:r>
    </w:p>
    <w:p w14:paraId="122FC4C8" w14:textId="77777777" w:rsidR="00694E74" w:rsidRPr="00DB51F4" w:rsidRDefault="00694E74" w:rsidP="00E815E3">
      <w:pPr>
        <w:pStyle w:val="PL"/>
      </w:pPr>
      <w:r w:rsidRPr="00DB51F4">
        <w:t xml:space="preserve">          '{$</w:t>
      </w:r>
      <w:proofErr w:type="gramStart"/>
      <w:r w:rsidRPr="00DB51F4">
        <w:t>request.body</w:t>
      </w:r>
      <w:proofErr w:type="gramEnd"/>
      <w:r w:rsidRPr="00DB51F4">
        <w:t>#/subscription/notificationUri}':</w:t>
      </w:r>
    </w:p>
    <w:p w14:paraId="4D9CDC29" w14:textId="77777777" w:rsidR="00694E74" w:rsidRPr="00DB51F4" w:rsidRDefault="00694E74" w:rsidP="00E815E3">
      <w:pPr>
        <w:pStyle w:val="PL"/>
      </w:pPr>
      <w:r w:rsidRPr="00DB51F4">
        <w:t xml:space="preserve">            post:</w:t>
      </w:r>
    </w:p>
    <w:p w14:paraId="15B6F0E1" w14:textId="77777777" w:rsidR="00694E74" w:rsidRPr="00DB51F4" w:rsidRDefault="00694E74" w:rsidP="00E815E3">
      <w:pPr>
        <w:pStyle w:val="PL"/>
      </w:pPr>
      <w:r w:rsidRPr="00DB51F4">
        <w:t xml:space="preserve">              summary: </w:t>
      </w:r>
      <w:r>
        <w:t>SCP Event</w:t>
      </w:r>
      <w:r w:rsidRPr="00DB51F4">
        <w:t xml:space="preserve"> Exposure Notification</w:t>
      </w:r>
    </w:p>
    <w:p w14:paraId="2643B55E" w14:textId="77777777" w:rsidR="00694E74" w:rsidRPr="00DB51F4" w:rsidRDefault="00694E74" w:rsidP="00E815E3">
      <w:pPr>
        <w:pStyle w:val="PL"/>
      </w:pPr>
      <w:r w:rsidRPr="00DB51F4">
        <w:t xml:space="preserve">              requestBody:</w:t>
      </w:r>
    </w:p>
    <w:p w14:paraId="0E919185" w14:textId="77777777" w:rsidR="00694E74" w:rsidRPr="00DB51F4" w:rsidRDefault="00694E74" w:rsidP="00E815E3">
      <w:pPr>
        <w:pStyle w:val="PL"/>
      </w:pPr>
      <w:r w:rsidRPr="00DB51F4">
        <w:t xml:space="preserve">                content:</w:t>
      </w:r>
    </w:p>
    <w:p w14:paraId="018861E7" w14:textId="77777777" w:rsidR="00694E74" w:rsidRPr="00DB51F4" w:rsidRDefault="00694E74" w:rsidP="00E815E3">
      <w:pPr>
        <w:pStyle w:val="PL"/>
      </w:pPr>
      <w:r w:rsidRPr="00DB51F4">
        <w:t xml:space="preserve">                  application/json:</w:t>
      </w:r>
    </w:p>
    <w:p w14:paraId="68209270" w14:textId="77777777" w:rsidR="00694E74" w:rsidRPr="00DB51F4" w:rsidRDefault="00694E74" w:rsidP="00E815E3">
      <w:pPr>
        <w:pStyle w:val="PL"/>
      </w:pPr>
      <w:r w:rsidRPr="00DB51F4">
        <w:t xml:space="preserve">                    schema:</w:t>
      </w:r>
    </w:p>
    <w:p w14:paraId="449EC362" w14:textId="77777777" w:rsidR="00694E74" w:rsidRPr="00DB51F4" w:rsidRDefault="00694E74" w:rsidP="00E815E3">
      <w:pPr>
        <w:pStyle w:val="PL"/>
      </w:pPr>
      <w:r w:rsidRPr="00DB51F4">
        <w:t xml:space="preserve">                      $ref: '#/components/schemas/</w:t>
      </w:r>
      <w:r>
        <w:t>ScpEvent</w:t>
      </w:r>
      <w:r w:rsidRPr="00DB51F4">
        <w:t>ExposureNotification'</w:t>
      </w:r>
    </w:p>
    <w:p w14:paraId="19BA4CBD" w14:textId="77777777" w:rsidR="00694E74" w:rsidRPr="00DB51F4" w:rsidRDefault="00694E74" w:rsidP="00E815E3">
      <w:pPr>
        <w:pStyle w:val="PL"/>
      </w:pPr>
      <w:r w:rsidRPr="00DB51F4">
        <w:t xml:space="preserve">                required: true</w:t>
      </w:r>
    </w:p>
    <w:p w14:paraId="1B1EA2BD" w14:textId="77777777" w:rsidR="00694E74" w:rsidRPr="00DB51F4" w:rsidRDefault="00694E74" w:rsidP="00E815E3">
      <w:pPr>
        <w:pStyle w:val="PL"/>
      </w:pPr>
      <w:r w:rsidRPr="00DB51F4">
        <w:t xml:space="preserve">              responses:</w:t>
      </w:r>
    </w:p>
    <w:p w14:paraId="0155E95B" w14:textId="77777777" w:rsidR="00694E74" w:rsidRPr="00DB51F4" w:rsidRDefault="00694E74" w:rsidP="00E815E3">
      <w:pPr>
        <w:pStyle w:val="PL"/>
      </w:pPr>
      <w:r w:rsidRPr="00DB51F4">
        <w:t xml:space="preserve">                '204':</w:t>
      </w:r>
    </w:p>
    <w:p w14:paraId="57E6007A" w14:textId="77777777" w:rsidR="00694E74" w:rsidRPr="00DB51F4" w:rsidRDefault="00694E74" w:rsidP="00E815E3">
      <w:pPr>
        <w:pStyle w:val="PL"/>
      </w:pPr>
      <w:r w:rsidRPr="00DB51F4">
        <w:t xml:space="preserve">                  description: Successful acknowledgement</w:t>
      </w:r>
    </w:p>
    <w:p w14:paraId="2DAD3FE9" w14:textId="77777777" w:rsidR="00694E74" w:rsidRPr="00DB51F4" w:rsidRDefault="00694E74" w:rsidP="00E815E3">
      <w:pPr>
        <w:pStyle w:val="PL"/>
        <w:rPr>
          <w:lang w:val="en-US"/>
        </w:rPr>
      </w:pPr>
      <w:r w:rsidRPr="00DB51F4">
        <w:t xml:space="preserve">        </w:t>
      </w:r>
      <w:r w:rsidRPr="00DB51F4">
        <w:rPr>
          <w:lang w:val="en-US"/>
        </w:rPr>
        <w:t xml:space="preserve">        '307':</w:t>
      </w:r>
    </w:p>
    <w:p w14:paraId="6A7988B0" w14:textId="77777777" w:rsidR="00694E74" w:rsidRPr="00DB51F4" w:rsidRDefault="00694E74" w:rsidP="00E815E3">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E815E3">
      <w:pPr>
        <w:pStyle w:val="PL"/>
        <w:rPr>
          <w:lang w:val="en-US"/>
        </w:rPr>
      </w:pPr>
      <w:r w:rsidRPr="00DB51F4">
        <w:t xml:space="preserve">        </w:t>
      </w:r>
      <w:r w:rsidRPr="00DB51F4">
        <w:rPr>
          <w:lang w:val="en-US"/>
        </w:rPr>
        <w:t xml:space="preserve">        '308':</w:t>
      </w:r>
    </w:p>
    <w:p w14:paraId="1677982C" w14:textId="77777777" w:rsidR="00694E74" w:rsidRPr="00DB51F4" w:rsidRDefault="00694E74" w:rsidP="00E815E3">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E815E3">
      <w:pPr>
        <w:pStyle w:val="PL"/>
      </w:pPr>
      <w:r w:rsidRPr="00DB51F4">
        <w:t xml:space="preserve">                '400':</w:t>
      </w:r>
    </w:p>
    <w:p w14:paraId="294F2A47" w14:textId="77777777" w:rsidR="00694E74" w:rsidRPr="00DB51F4" w:rsidRDefault="00694E74" w:rsidP="00E815E3">
      <w:pPr>
        <w:pStyle w:val="PL"/>
      </w:pPr>
      <w:r w:rsidRPr="00DB51F4">
        <w:t xml:space="preserve">                  $ref: 'TS29571_CommonData.yaml#/components/responses/400'</w:t>
      </w:r>
    </w:p>
    <w:p w14:paraId="5D15A841" w14:textId="77777777" w:rsidR="00694E74" w:rsidRPr="00DB51F4" w:rsidRDefault="00694E74" w:rsidP="00E815E3">
      <w:pPr>
        <w:pStyle w:val="PL"/>
      </w:pPr>
      <w:r w:rsidRPr="00DB51F4">
        <w:t xml:space="preserve">                '401':</w:t>
      </w:r>
    </w:p>
    <w:p w14:paraId="22E4A3E0" w14:textId="77777777" w:rsidR="00694E74" w:rsidRPr="00DB51F4" w:rsidRDefault="00694E74" w:rsidP="00E815E3">
      <w:pPr>
        <w:pStyle w:val="PL"/>
      </w:pPr>
      <w:r w:rsidRPr="00DB51F4">
        <w:t xml:space="preserve">                  $ref: 'TS29571_CommonData.yaml#/components/responses/401'</w:t>
      </w:r>
    </w:p>
    <w:p w14:paraId="386F8F2F" w14:textId="77777777" w:rsidR="00694E74" w:rsidRPr="00DB51F4" w:rsidRDefault="00694E74" w:rsidP="00E815E3">
      <w:pPr>
        <w:pStyle w:val="PL"/>
      </w:pPr>
      <w:r w:rsidRPr="00DB51F4">
        <w:t xml:space="preserve">                '403':</w:t>
      </w:r>
    </w:p>
    <w:p w14:paraId="2AD4CA81" w14:textId="77777777" w:rsidR="00694E74" w:rsidRPr="00DB51F4" w:rsidRDefault="00694E74" w:rsidP="00E815E3">
      <w:pPr>
        <w:pStyle w:val="PL"/>
      </w:pPr>
      <w:r w:rsidRPr="00DB51F4">
        <w:t xml:space="preserve">                  $ref: 'TS29571_CommonData.yaml#/components/responses/403'</w:t>
      </w:r>
    </w:p>
    <w:p w14:paraId="406974D4" w14:textId="77777777" w:rsidR="00694E74" w:rsidRPr="00DB51F4" w:rsidRDefault="00694E74" w:rsidP="00E815E3">
      <w:pPr>
        <w:pStyle w:val="PL"/>
      </w:pPr>
      <w:r w:rsidRPr="00DB51F4">
        <w:t xml:space="preserve">                '404':</w:t>
      </w:r>
    </w:p>
    <w:p w14:paraId="28B3CB2C" w14:textId="77777777" w:rsidR="00694E74" w:rsidRPr="00DB51F4" w:rsidRDefault="00694E74" w:rsidP="00E815E3">
      <w:pPr>
        <w:pStyle w:val="PL"/>
      </w:pPr>
      <w:r w:rsidRPr="00DB51F4">
        <w:t xml:space="preserve">                  $ref: 'TS29571_CommonData.yaml#/components/responses/404'</w:t>
      </w:r>
    </w:p>
    <w:p w14:paraId="14862EE1" w14:textId="77777777" w:rsidR="00694E74" w:rsidRPr="00DB51F4" w:rsidRDefault="00694E74" w:rsidP="00E815E3">
      <w:pPr>
        <w:pStyle w:val="PL"/>
      </w:pPr>
      <w:r w:rsidRPr="00DB51F4">
        <w:t xml:space="preserve">                '411':</w:t>
      </w:r>
    </w:p>
    <w:p w14:paraId="7AC123AF" w14:textId="77777777" w:rsidR="00694E74" w:rsidRPr="00DB51F4" w:rsidRDefault="00694E74" w:rsidP="00E815E3">
      <w:pPr>
        <w:pStyle w:val="PL"/>
      </w:pPr>
      <w:r w:rsidRPr="00DB51F4">
        <w:t xml:space="preserve">                  $ref: 'TS29571_CommonData.yaml#/components/responses/411'</w:t>
      </w:r>
    </w:p>
    <w:p w14:paraId="5E82E862" w14:textId="77777777" w:rsidR="00694E74" w:rsidRPr="00DB51F4" w:rsidRDefault="00694E74" w:rsidP="00E815E3">
      <w:pPr>
        <w:pStyle w:val="PL"/>
      </w:pPr>
      <w:r w:rsidRPr="00DB51F4">
        <w:t xml:space="preserve">                '413':</w:t>
      </w:r>
    </w:p>
    <w:p w14:paraId="5F19E286" w14:textId="77777777" w:rsidR="00694E74" w:rsidRPr="00DB51F4" w:rsidRDefault="00694E74" w:rsidP="00E815E3">
      <w:pPr>
        <w:pStyle w:val="PL"/>
      </w:pPr>
      <w:r w:rsidRPr="00DB51F4">
        <w:t xml:space="preserve">                  $ref: 'TS29571_CommonData.yaml#/components/responses/413'</w:t>
      </w:r>
    </w:p>
    <w:p w14:paraId="7F14103C" w14:textId="77777777" w:rsidR="00694E74" w:rsidRPr="00DB51F4" w:rsidRDefault="00694E74" w:rsidP="00E815E3">
      <w:pPr>
        <w:pStyle w:val="PL"/>
      </w:pPr>
      <w:r w:rsidRPr="00DB51F4">
        <w:t xml:space="preserve">                '415':</w:t>
      </w:r>
    </w:p>
    <w:p w14:paraId="3FBFBAAB" w14:textId="77777777" w:rsidR="00694E74" w:rsidRPr="00DB51F4" w:rsidRDefault="00694E74" w:rsidP="00E815E3">
      <w:pPr>
        <w:pStyle w:val="PL"/>
      </w:pPr>
      <w:r w:rsidRPr="00DB51F4">
        <w:t xml:space="preserve">                  $ref: 'TS29571_CommonData.yaml#/components/responses/415'</w:t>
      </w:r>
    </w:p>
    <w:p w14:paraId="3969091D" w14:textId="77777777" w:rsidR="00694E74" w:rsidRPr="00DB51F4" w:rsidRDefault="00694E74" w:rsidP="00E815E3">
      <w:pPr>
        <w:pStyle w:val="PL"/>
        <w:rPr>
          <w:lang w:val="en-US"/>
        </w:rPr>
      </w:pPr>
      <w:r w:rsidRPr="00DB51F4">
        <w:t xml:space="preserve">        </w:t>
      </w:r>
      <w:r w:rsidRPr="00DB51F4">
        <w:rPr>
          <w:lang w:val="en-US"/>
        </w:rPr>
        <w:t xml:space="preserve">        '429':</w:t>
      </w:r>
    </w:p>
    <w:p w14:paraId="0D8F72F5" w14:textId="77777777" w:rsidR="00694E74" w:rsidRPr="00DB51F4" w:rsidRDefault="00694E74" w:rsidP="00E815E3">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E815E3">
      <w:pPr>
        <w:pStyle w:val="PL"/>
      </w:pPr>
      <w:r w:rsidRPr="00DB51F4">
        <w:t xml:space="preserve">                '500':</w:t>
      </w:r>
    </w:p>
    <w:p w14:paraId="6D00BFB3" w14:textId="77777777" w:rsidR="00694E74" w:rsidRPr="00DB51F4" w:rsidRDefault="00694E74" w:rsidP="00E815E3">
      <w:pPr>
        <w:pStyle w:val="PL"/>
      </w:pPr>
      <w:r w:rsidRPr="00DB51F4">
        <w:t xml:space="preserve">                  $ref: 'TS29571_CommonData.yaml#/components/responses/500'</w:t>
      </w:r>
    </w:p>
    <w:p w14:paraId="50C71483" w14:textId="77777777" w:rsidR="00694E74" w:rsidRPr="00DB51F4" w:rsidRDefault="00694E74" w:rsidP="00E815E3">
      <w:pPr>
        <w:pStyle w:val="PL"/>
      </w:pPr>
      <w:r w:rsidRPr="00DB51F4">
        <w:t xml:space="preserve">                '502':</w:t>
      </w:r>
    </w:p>
    <w:p w14:paraId="006AC162" w14:textId="77777777" w:rsidR="00694E74" w:rsidRPr="00DB51F4" w:rsidRDefault="00694E74" w:rsidP="00E815E3">
      <w:pPr>
        <w:pStyle w:val="PL"/>
      </w:pPr>
      <w:r w:rsidRPr="00DB51F4">
        <w:t xml:space="preserve">                  $ref: 'TS29571_CommonData.yaml#/components/responses/502'</w:t>
      </w:r>
    </w:p>
    <w:p w14:paraId="1A896D46" w14:textId="77777777" w:rsidR="00694E74" w:rsidRPr="00DB51F4" w:rsidRDefault="00694E74" w:rsidP="00E815E3">
      <w:pPr>
        <w:pStyle w:val="PL"/>
      </w:pPr>
      <w:r w:rsidRPr="00DB51F4">
        <w:t xml:space="preserve">                '503':</w:t>
      </w:r>
    </w:p>
    <w:p w14:paraId="2531D167" w14:textId="77777777" w:rsidR="00694E74" w:rsidRPr="00DB51F4" w:rsidRDefault="00694E74" w:rsidP="00E815E3">
      <w:pPr>
        <w:pStyle w:val="PL"/>
      </w:pPr>
      <w:r w:rsidRPr="00DB51F4">
        <w:t xml:space="preserve">                  $ref: 'TS29571_CommonData.yaml#/components/responses/503'</w:t>
      </w:r>
    </w:p>
    <w:p w14:paraId="033B1987" w14:textId="77777777" w:rsidR="00694E74" w:rsidRPr="00DB51F4" w:rsidRDefault="00694E74" w:rsidP="00E815E3">
      <w:pPr>
        <w:pStyle w:val="PL"/>
        <w:rPr>
          <w:lang w:val="en-US"/>
        </w:rPr>
      </w:pPr>
      <w:r w:rsidRPr="00DB51F4">
        <w:rPr>
          <w:lang w:val="en-US"/>
        </w:rPr>
        <w:t xml:space="preserve">                default:</w:t>
      </w:r>
    </w:p>
    <w:p w14:paraId="0D4EF540" w14:textId="77777777" w:rsidR="00694E74" w:rsidRPr="00DB51F4" w:rsidRDefault="00694E74" w:rsidP="00E815E3">
      <w:pPr>
        <w:pStyle w:val="PL"/>
        <w:rPr>
          <w:lang w:val="en-US"/>
        </w:rPr>
      </w:pPr>
      <w:r w:rsidRPr="00DB51F4">
        <w:rPr>
          <w:lang w:val="en-US"/>
        </w:rPr>
        <w:t xml:space="preserve">                  $ref: 'TS29571_CommonData.yaml#/components/responses/default'</w:t>
      </w:r>
    </w:p>
    <w:p w14:paraId="29233FA1" w14:textId="77777777" w:rsidR="00694E74" w:rsidRPr="00DB51F4" w:rsidRDefault="00694E74" w:rsidP="00E815E3">
      <w:pPr>
        <w:pStyle w:val="PL"/>
      </w:pPr>
    </w:p>
    <w:p w14:paraId="484CCC1F" w14:textId="77777777" w:rsidR="00694E74" w:rsidRPr="00DB51F4" w:rsidRDefault="00694E74" w:rsidP="00E815E3">
      <w:pPr>
        <w:pStyle w:val="PL"/>
      </w:pPr>
      <w:r w:rsidRPr="00DB51F4">
        <w:t xml:space="preserve">  /subscriptions/{subscriptionId}:</w:t>
      </w:r>
    </w:p>
    <w:p w14:paraId="453FA2E5" w14:textId="77777777" w:rsidR="00694E74" w:rsidRPr="00DB51F4" w:rsidRDefault="00694E74" w:rsidP="00E815E3">
      <w:pPr>
        <w:pStyle w:val="PL"/>
      </w:pPr>
      <w:r w:rsidRPr="00DB51F4">
        <w:t xml:space="preserve">    patch:</w:t>
      </w:r>
    </w:p>
    <w:p w14:paraId="3558F8AB" w14:textId="77777777" w:rsidR="00694E74" w:rsidRPr="00DB51F4" w:rsidRDefault="00694E74" w:rsidP="00E815E3">
      <w:pPr>
        <w:pStyle w:val="PL"/>
      </w:pPr>
      <w:r w:rsidRPr="00DB51F4">
        <w:lastRenderedPageBreak/>
        <w:t xml:space="preserve">      summary: </w:t>
      </w:r>
      <w:r>
        <w:t>Nscp_Event</w:t>
      </w:r>
      <w:r w:rsidRPr="00DB51F4">
        <w:t xml:space="preserve">Exposure Subscribe Modify </w:t>
      </w:r>
      <w:proofErr w:type="gramStart"/>
      <w:r w:rsidRPr="00DB51F4">
        <w:t>service</w:t>
      </w:r>
      <w:proofErr w:type="gramEnd"/>
      <w:r w:rsidRPr="00DB51F4">
        <w:t xml:space="preserve"> Operation</w:t>
      </w:r>
    </w:p>
    <w:p w14:paraId="31488AEB" w14:textId="77777777" w:rsidR="00694E74" w:rsidRPr="00DB51F4" w:rsidRDefault="00694E74" w:rsidP="00E815E3">
      <w:pPr>
        <w:pStyle w:val="PL"/>
      </w:pPr>
      <w:r w:rsidRPr="00DB51F4">
        <w:t xml:space="preserve">      tags:</w:t>
      </w:r>
    </w:p>
    <w:p w14:paraId="47062832" w14:textId="77777777" w:rsidR="00694E74" w:rsidRPr="00DB51F4" w:rsidRDefault="00694E74" w:rsidP="00E815E3">
      <w:pPr>
        <w:pStyle w:val="PL"/>
      </w:pPr>
      <w:r w:rsidRPr="00DB51F4">
        <w:t xml:space="preserve">        - Individual subscription (Document)</w:t>
      </w:r>
    </w:p>
    <w:p w14:paraId="5240E34D" w14:textId="77777777" w:rsidR="00694E74" w:rsidRPr="00DB51F4" w:rsidRDefault="00694E74" w:rsidP="00E815E3">
      <w:pPr>
        <w:pStyle w:val="PL"/>
      </w:pPr>
      <w:r w:rsidRPr="00DB51F4">
        <w:t xml:space="preserve">      operationId: ModifySubscription</w:t>
      </w:r>
    </w:p>
    <w:p w14:paraId="1E5CD259" w14:textId="77777777" w:rsidR="00694E74" w:rsidRPr="00DB51F4" w:rsidRDefault="00694E74" w:rsidP="00E815E3">
      <w:pPr>
        <w:pStyle w:val="PL"/>
      </w:pPr>
      <w:r w:rsidRPr="00DB51F4">
        <w:t xml:space="preserve">      parameters:</w:t>
      </w:r>
    </w:p>
    <w:p w14:paraId="69FE5DD9" w14:textId="77777777" w:rsidR="00694E74" w:rsidRPr="00DB51F4" w:rsidRDefault="00694E74" w:rsidP="00E815E3">
      <w:pPr>
        <w:pStyle w:val="PL"/>
      </w:pPr>
      <w:r w:rsidRPr="00DB51F4">
        <w:t xml:space="preserve">        - name: subscriptionId</w:t>
      </w:r>
    </w:p>
    <w:p w14:paraId="5E632C8A" w14:textId="77777777" w:rsidR="00694E74" w:rsidRPr="00DB51F4" w:rsidRDefault="00694E74" w:rsidP="00E815E3">
      <w:pPr>
        <w:pStyle w:val="PL"/>
      </w:pPr>
      <w:r w:rsidRPr="00DB51F4">
        <w:t xml:space="preserve">          in: path</w:t>
      </w:r>
    </w:p>
    <w:p w14:paraId="1DB09AC1" w14:textId="77777777" w:rsidR="00694E74" w:rsidRPr="00DB51F4" w:rsidRDefault="00694E74" w:rsidP="00E815E3">
      <w:pPr>
        <w:pStyle w:val="PL"/>
      </w:pPr>
      <w:r w:rsidRPr="00DB51F4">
        <w:t xml:space="preserve">          required: true</w:t>
      </w:r>
    </w:p>
    <w:p w14:paraId="1B2D91D1" w14:textId="77777777" w:rsidR="00694E74" w:rsidRPr="00DB51F4" w:rsidRDefault="00694E74" w:rsidP="00E815E3">
      <w:pPr>
        <w:pStyle w:val="PL"/>
      </w:pPr>
      <w:r w:rsidRPr="00DB51F4">
        <w:t xml:space="preserve">          description: Unique ID of the subscription to be modified</w:t>
      </w:r>
    </w:p>
    <w:p w14:paraId="3E3FBF24" w14:textId="77777777" w:rsidR="00694E74" w:rsidRPr="00DB51F4" w:rsidRDefault="00694E74" w:rsidP="00E815E3">
      <w:pPr>
        <w:pStyle w:val="PL"/>
      </w:pPr>
      <w:r w:rsidRPr="00DB51F4">
        <w:t xml:space="preserve">          schema:</w:t>
      </w:r>
    </w:p>
    <w:p w14:paraId="2E94951B" w14:textId="77777777" w:rsidR="00694E74" w:rsidRPr="00DB51F4" w:rsidRDefault="00694E74" w:rsidP="00E815E3">
      <w:pPr>
        <w:pStyle w:val="PL"/>
      </w:pPr>
      <w:r w:rsidRPr="00DB51F4">
        <w:t xml:space="preserve">            type: string</w:t>
      </w:r>
    </w:p>
    <w:p w14:paraId="1528FC29" w14:textId="77777777" w:rsidR="00694E74" w:rsidRPr="00DB51F4" w:rsidRDefault="00694E74" w:rsidP="00E815E3">
      <w:pPr>
        <w:pStyle w:val="PL"/>
      </w:pPr>
      <w:r w:rsidRPr="00DB51F4">
        <w:t xml:space="preserve">      requestBody:</w:t>
      </w:r>
    </w:p>
    <w:p w14:paraId="605E7215" w14:textId="77777777" w:rsidR="00694E74" w:rsidRPr="00DB51F4" w:rsidRDefault="00694E74" w:rsidP="00E815E3">
      <w:pPr>
        <w:pStyle w:val="PL"/>
      </w:pPr>
      <w:r w:rsidRPr="00DB51F4">
        <w:t xml:space="preserve">        content:</w:t>
      </w:r>
    </w:p>
    <w:p w14:paraId="224B6A85" w14:textId="77777777" w:rsidR="00694E74" w:rsidRPr="00DB51F4" w:rsidRDefault="00694E74" w:rsidP="00E815E3">
      <w:pPr>
        <w:pStyle w:val="PL"/>
      </w:pPr>
      <w:r w:rsidRPr="00DB51F4">
        <w:t xml:space="preserve">          application/json-patch+json:</w:t>
      </w:r>
    </w:p>
    <w:p w14:paraId="42423075" w14:textId="77777777" w:rsidR="00694E74" w:rsidRPr="00DB51F4" w:rsidRDefault="00694E74" w:rsidP="00E815E3">
      <w:pPr>
        <w:pStyle w:val="PL"/>
      </w:pPr>
      <w:r w:rsidRPr="00DB51F4">
        <w:t xml:space="preserve">            schema:</w:t>
      </w:r>
    </w:p>
    <w:p w14:paraId="0049BE91" w14:textId="77777777" w:rsidR="00694E74" w:rsidRPr="00DB51F4" w:rsidRDefault="00694E74" w:rsidP="00E815E3">
      <w:pPr>
        <w:pStyle w:val="PL"/>
      </w:pPr>
      <w:r w:rsidRPr="00DB51F4">
        <w:t xml:space="preserve">              type: array</w:t>
      </w:r>
    </w:p>
    <w:p w14:paraId="28206DC9" w14:textId="77777777" w:rsidR="00694E74" w:rsidRPr="00DB51F4" w:rsidRDefault="00694E74" w:rsidP="00E815E3">
      <w:pPr>
        <w:pStyle w:val="PL"/>
      </w:pPr>
      <w:r w:rsidRPr="00DB51F4">
        <w:t xml:space="preserve">              items:</w:t>
      </w:r>
    </w:p>
    <w:p w14:paraId="7F2078D5" w14:textId="77777777" w:rsidR="00694E74" w:rsidRPr="00DB51F4" w:rsidRDefault="00694E74" w:rsidP="00E815E3">
      <w:pPr>
        <w:pStyle w:val="PL"/>
      </w:pPr>
      <w:r w:rsidRPr="00DB51F4">
        <w:t xml:space="preserve">                $ref: 'TS29571_CommonData.yaml#/components/schemas/PatchItem'</w:t>
      </w:r>
    </w:p>
    <w:p w14:paraId="1BC8702D" w14:textId="77777777" w:rsidR="00694E74" w:rsidRPr="00DB51F4" w:rsidRDefault="00694E74" w:rsidP="00E815E3">
      <w:pPr>
        <w:pStyle w:val="PL"/>
      </w:pPr>
      <w:r w:rsidRPr="00DB51F4">
        <w:t xml:space="preserve">              minItems: 1</w:t>
      </w:r>
    </w:p>
    <w:p w14:paraId="73843E4B" w14:textId="77777777" w:rsidR="00694E74" w:rsidRPr="00DB51F4" w:rsidRDefault="00694E74" w:rsidP="00E815E3">
      <w:pPr>
        <w:pStyle w:val="PL"/>
      </w:pPr>
      <w:r w:rsidRPr="00DB51F4">
        <w:t xml:space="preserve">        required: true</w:t>
      </w:r>
    </w:p>
    <w:p w14:paraId="3356BC2E" w14:textId="52CDC56B" w:rsidR="00694E74" w:rsidRDefault="00694E74" w:rsidP="00E815E3">
      <w:pPr>
        <w:pStyle w:val="PL"/>
      </w:pPr>
      <w:r w:rsidRPr="00DB51F4">
        <w:t xml:space="preserve">      responses:</w:t>
      </w:r>
    </w:p>
    <w:p w14:paraId="187EA52C" w14:textId="77777777" w:rsidR="002D0A26" w:rsidRPr="00C12AA7" w:rsidRDefault="002D0A26" w:rsidP="00E815E3">
      <w:pPr>
        <w:pStyle w:val="PL"/>
      </w:pPr>
      <w:r w:rsidRPr="00C12AA7">
        <w:t xml:space="preserve">        '200':</w:t>
      </w:r>
    </w:p>
    <w:p w14:paraId="4D934779" w14:textId="77777777" w:rsidR="002D0A26" w:rsidRPr="00C12AA7" w:rsidRDefault="002D0A26" w:rsidP="00E815E3">
      <w:pPr>
        <w:pStyle w:val="PL"/>
      </w:pPr>
      <w:r w:rsidRPr="00C12AA7">
        <w:t xml:space="preserve">          description: Subs</w:t>
      </w:r>
      <w:r>
        <w:t>c</w:t>
      </w:r>
      <w:r w:rsidRPr="00C12AA7">
        <w:t>ription modified successfully</w:t>
      </w:r>
    </w:p>
    <w:p w14:paraId="2629D988" w14:textId="77777777" w:rsidR="002D0A26" w:rsidRPr="00C12AA7" w:rsidRDefault="002D0A26" w:rsidP="00E815E3">
      <w:pPr>
        <w:pStyle w:val="PL"/>
      </w:pPr>
      <w:r w:rsidRPr="00C12AA7">
        <w:t xml:space="preserve">          content:</w:t>
      </w:r>
    </w:p>
    <w:p w14:paraId="2E8AF173" w14:textId="77777777" w:rsidR="002D0A26" w:rsidRPr="00C12AA7" w:rsidRDefault="002D0A26" w:rsidP="00E815E3">
      <w:pPr>
        <w:pStyle w:val="PL"/>
      </w:pPr>
      <w:r w:rsidRPr="00C12AA7">
        <w:t xml:space="preserve">            application/json:</w:t>
      </w:r>
    </w:p>
    <w:p w14:paraId="235DA7B7" w14:textId="77777777" w:rsidR="002D0A26" w:rsidRPr="00C12AA7" w:rsidRDefault="002D0A26" w:rsidP="00E815E3">
      <w:pPr>
        <w:pStyle w:val="PL"/>
      </w:pPr>
      <w:r w:rsidRPr="00C12AA7">
        <w:t xml:space="preserve">              schema:</w:t>
      </w:r>
    </w:p>
    <w:p w14:paraId="3B1B6F4A" w14:textId="55ACC0D3" w:rsidR="002D0A26" w:rsidRPr="00DB51F4" w:rsidRDefault="002D0A26" w:rsidP="00E815E3">
      <w:pPr>
        <w:pStyle w:val="PL"/>
      </w:pPr>
      <w:r w:rsidRPr="00C12AA7">
        <w:t xml:space="preserve">                $ref: '#/components/schemas/</w:t>
      </w:r>
      <w:r w:rsidRPr="009C1C5A">
        <w:t>ScpEventExposureSubsResp</w:t>
      </w:r>
      <w:r w:rsidRPr="00C12AA7">
        <w:t>'</w:t>
      </w:r>
    </w:p>
    <w:p w14:paraId="217E1125" w14:textId="77777777" w:rsidR="00694E74" w:rsidRPr="00DB51F4" w:rsidRDefault="00694E74" w:rsidP="00E815E3">
      <w:pPr>
        <w:pStyle w:val="PL"/>
      </w:pPr>
      <w:r w:rsidRPr="00DB51F4">
        <w:t xml:space="preserve">        '204':</w:t>
      </w:r>
    </w:p>
    <w:p w14:paraId="7C648983" w14:textId="77777777" w:rsidR="00694E74" w:rsidRPr="00DB51F4" w:rsidRDefault="00694E74" w:rsidP="00E815E3">
      <w:pPr>
        <w:pStyle w:val="PL"/>
      </w:pPr>
      <w:r w:rsidRPr="00DB51F4">
        <w:t xml:space="preserve">          description: Expected response to a successful subscription modification</w:t>
      </w:r>
    </w:p>
    <w:p w14:paraId="37FC54F6" w14:textId="77777777" w:rsidR="00694E74" w:rsidRPr="00DB51F4" w:rsidRDefault="00694E74" w:rsidP="00E815E3">
      <w:pPr>
        <w:pStyle w:val="PL"/>
        <w:rPr>
          <w:lang w:val="en-US"/>
        </w:rPr>
      </w:pPr>
      <w:r w:rsidRPr="00DB51F4">
        <w:rPr>
          <w:lang w:val="en-US"/>
        </w:rPr>
        <w:t xml:space="preserve">        '307':</w:t>
      </w:r>
    </w:p>
    <w:p w14:paraId="66542A45" w14:textId="77777777" w:rsidR="00694E74" w:rsidRPr="00DB51F4" w:rsidRDefault="00694E74" w:rsidP="00E815E3">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E815E3">
      <w:pPr>
        <w:pStyle w:val="PL"/>
        <w:rPr>
          <w:lang w:val="en-US"/>
        </w:rPr>
      </w:pPr>
      <w:r w:rsidRPr="00DB51F4">
        <w:rPr>
          <w:lang w:val="en-US"/>
        </w:rPr>
        <w:t xml:space="preserve">        '308':</w:t>
      </w:r>
    </w:p>
    <w:p w14:paraId="390EAF33" w14:textId="77777777" w:rsidR="00694E74" w:rsidRPr="00DB51F4" w:rsidRDefault="00694E74" w:rsidP="00E815E3">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E815E3">
      <w:pPr>
        <w:pStyle w:val="PL"/>
      </w:pPr>
      <w:r w:rsidRPr="00DB51F4">
        <w:t xml:space="preserve">        '400':</w:t>
      </w:r>
    </w:p>
    <w:p w14:paraId="2E0CD693" w14:textId="77777777" w:rsidR="00694E74" w:rsidRPr="00DB51F4" w:rsidRDefault="00694E74" w:rsidP="00E815E3">
      <w:pPr>
        <w:pStyle w:val="PL"/>
      </w:pPr>
      <w:r w:rsidRPr="00DB51F4">
        <w:t xml:space="preserve">          $ref: 'TS29571_CommonData.yaml#/components/responses/400'</w:t>
      </w:r>
    </w:p>
    <w:p w14:paraId="3D90A037" w14:textId="77777777" w:rsidR="00694E74" w:rsidRPr="00DB51F4" w:rsidRDefault="00694E74" w:rsidP="00E815E3">
      <w:pPr>
        <w:pStyle w:val="PL"/>
        <w:rPr>
          <w:lang w:val="en-US"/>
        </w:rPr>
      </w:pPr>
      <w:r w:rsidRPr="00DB51F4">
        <w:rPr>
          <w:lang w:val="en-US"/>
        </w:rPr>
        <w:t xml:space="preserve">        '401':</w:t>
      </w:r>
    </w:p>
    <w:p w14:paraId="705F3D83" w14:textId="77777777" w:rsidR="00694E74" w:rsidRPr="00DB51F4" w:rsidRDefault="00694E74" w:rsidP="00E815E3">
      <w:pPr>
        <w:pStyle w:val="PL"/>
      </w:pPr>
      <w:r w:rsidRPr="00DB51F4">
        <w:rPr>
          <w:lang w:val="en-US"/>
        </w:rPr>
        <w:t xml:space="preserve">          $ref: </w:t>
      </w:r>
      <w:r w:rsidRPr="00DB51F4">
        <w:t>'TS29571_CommonData.yaml#/components/responses/401'</w:t>
      </w:r>
    </w:p>
    <w:p w14:paraId="10C7BB23" w14:textId="77777777" w:rsidR="00694E74" w:rsidRPr="00DB51F4" w:rsidRDefault="00694E74" w:rsidP="00E815E3">
      <w:pPr>
        <w:pStyle w:val="PL"/>
      </w:pPr>
      <w:r w:rsidRPr="00DB51F4">
        <w:t xml:space="preserve">        '403':</w:t>
      </w:r>
    </w:p>
    <w:p w14:paraId="5962DA98" w14:textId="77777777" w:rsidR="00694E74" w:rsidRPr="00DB51F4" w:rsidRDefault="00694E74" w:rsidP="00E815E3">
      <w:pPr>
        <w:pStyle w:val="PL"/>
      </w:pPr>
      <w:r w:rsidRPr="00DB51F4">
        <w:t xml:space="preserve">          $ref: 'TS29571_CommonData.yaml#/components/responses/403'</w:t>
      </w:r>
    </w:p>
    <w:p w14:paraId="4068F1DB" w14:textId="77777777" w:rsidR="00694E74" w:rsidRPr="00DB51F4" w:rsidRDefault="00694E74" w:rsidP="00E815E3">
      <w:pPr>
        <w:pStyle w:val="PL"/>
      </w:pPr>
      <w:r w:rsidRPr="00DB51F4">
        <w:t xml:space="preserve">        '404':</w:t>
      </w:r>
    </w:p>
    <w:p w14:paraId="151322F9" w14:textId="77777777" w:rsidR="00694E74" w:rsidRPr="00DB51F4" w:rsidRDefault="00694E74" w:rsidP="00E815E3">
      <w:pPr>
        <w:pStyle w:val="PL"/>
      </w:pPr>
      <w:r w:rsidRPr="00DB51F4">
        <w:t xml:space="preserve">          $ref: 'TS29571_CommonData.yaml#/components/responses/404'</w:t>
      </w:r>
    </w:p>
    <w:p w14:paraId="1A3157B7" w14:textId="77777777" w:rsidR="00694E74" w:rsidRPr="00DB51F4" w:rsidRDefault="00694E74" w:rsidP="00E815E3">
      <w:pPr>
        <w:pStyle w:val="PL"/>
      </w:pPr>
      <w:r w:rsidRPr="00DB51F4">
        <w:t xml:space="preserve">        '411':</w:t>
      </w:r>
    </w:p>
    <w:p w14:paraId="71FED63A" w14:textId="77777777" w:rsidR="00694E74" w:rsidRPr="00DB51F4" w:rsidRDefault="00694E74" w:rsidP="00E815E3">
      <w:pPr>
        <w:pStyle w:val="PL"/>
      </w:pPr>
      <w:r w:rsidRPr="00DB51F4">
        <w:t xml:space="preserve">          $ref: 'TS29571_CommonData.yaml#/components/responses/411'</w:t>
      </w:r>
    </w:p>
    <w:p w14:paraId="586D6B9A" w14:textId="77777777" w:rsidR="00694E74" w:rsidRPr="00DB51F4" w:rsidRDefault="00694E74" w:rsidP="00E815E3">
      <w:pPr>
        <w:pStyle w:val="PL"/>
      </w:pPr>
      <w:r w:rsidRPr="00DB51F4">
        <w:t xml:space="preserve">        '413':</w:t>
      </w:r>
    </w:p>
    <w:p w14:paraId="78C5C896" w14:textId="77777777" w:rsidR="00694E74" w:rsidRPr="00DB51F4" w:rsidRDefault="00694E74" w:rsidP="00E815E3">
      <w:pPr>
        <w:pStyle w:val="PL"/>
      </w:pPr>
      <w:r w:rsidRPr="00DB51F4">
        <w:t xml:space="preserve">          $ref: 'TS29571_CommonData.yaml#/components/responses/413'</w:t>
      </w:r>
    </w:p>
    <w:p w14:paraId="56AD13EF" w14:textId="77777777" w:rsidR="00694E74" w:rsidRPr="00DB51F4" w:rsidRDefault="00694E74" w:rsidP="00E815E3">
      <w:pPr>
        <w:pStyle w:val="PL"/>
      </w:pPr>
      <w:r w:rsidRPr="00DB51F4">
        <w:t xml:space="preserve">        '415':</w:t>
      </w:r>
    </w:p>
    <w:p w14:paraId="48E291F6" w14:textId="77777777" w:rsidR="00694E74" w:rsidRPr="00DB51F4" w:rsidRDefault="00694E74" w:rsidP="00E815E3">
      <w:pPr>
        <w:pStyle w:val="PL"/>
      </w:pPr>
      <w:r w:rsidRPr="00DB51F4">
        <w:t xml:space="preserve">          $ref: 'TS29571_CommonData.yaml#/components/responses/415'</w:t>
      </w:r>
    </w:p>
    <w:p w14:paraId="370677EA" w14:textId="77777777" w:rsidR="00694E74" w:rsidRPr="00DB51F4" w:rsidRDefault="00694E74" w:rsidP="00E815E3">
      <w:pPr>
        <w:pStyle w:val="PL"/>
      </w:pPr>
      <w:r w:rsidRPr="00DB51F4">
        <w:t xml:space="preserve">        '429':</w:t>
      </w:r>
    </w:p>
    <w:p w14:paraId="0E3314EB" w14:textId="77777777" w:rsidR="00694E74" w:rsidRPr="00DB51F4" w:rsidRDefault="00694E74" w:rsidP="00E815E3">
      <w:pPr>
        <w:pStyle w:val="PL"/>
      </w:pPr>
      <w:r w:rsidRPr="00DB51F4">
        <w:t xml:space="preserve">          $ref: 'TS29571_CommonData.yaml#/components/responses/429'</w:t>
      </w:r>
    </w:p>
    <w:p w14:paraId="58B624BB" w14:textId="77777777" w:rsidR="00694E74" w:rsidRPr="00DB51F4" w:rsidRDefault="00694E74" w:rsidP="00E815E3">
      <w:pPr>
        <w:pStyle w:val="PL"/>
      </w:pPr>
      <w:r w:rsidRPr="00DB51F4">
        <w:t xml:space="preserve">        '500':</w:t>
      </w:r>
    </w:p>
    <w:p w14:paraId="5EABFDF6" w14:textId="77777777" w:rsidR="00694E74" w:rsidRPr="00DB51F4" w:rsidRDefault="00694E74" w:rsidP="00E815E3">
      <w:pPr>
        <w:pStyle w:val="PL"/>
      </w:pPr>
      <w:r w:rsidRPr="00DB51F4">
        <w:t xml:space="preserve">          $ref: 'TS29571_CommonData.yaml#/components/responses/500'</w:t>
      </w:r>
    </w:p>
    <w:p w14:paraId="073AB304" w14:textId="77777777" w:rsidR="00694E74" w:rsidRPr="00DB51F4" w:rsidRDefault="00694E74" w:rsidP="00E815E3">
      <w:pPr>
        <w:pStyle w:val="PL"/>
      </w:pPr>
      <w:r w:rsidRPr="00DB51F4">
        <w:t xml:space="preserve">        '501':</w:t>
      </w:r>
    </w:p>
    <w:p w14:paraId="71F26276" w14:textId="77777777" w:rsidR="00694E74" w:rsidRPr="00DB51F4" w:rsidRDefault="00694E74" w:rsidP="00E815E3">
      <w:pPr>
        <w:pStyle w:val="PL"/>
      </w:pPr>
      <w:r w:rsidRPr="00DB51F4">
        <w:t xml:space="preserve">          $ref: 'TS29571_CommonData.yaml#/components/responses/501'</w:t>
      </w:r>
    </w:p>
    <w:p w14:paraId="7AB84A0A" w14:textId="77777777" w:rsidR="00694E74" w:rsidRPr="00DB51F4" w:rsidRDefault="00694E74" w:rsidP="00E815E3">
      <w:pPr>
        <w:pStyle w:val="PL"/>
      </w:pPr>
      <w:r w:rsidRPr="00DB51F4">
        <w:t xml:space="preserve">        '502':</w:t>
      </w:r>
    </w:p>
    <w:p w14:paraId="0AFD6789" w14:textId="77777777" w:rsidR="00694E74" w:rsidRPr="00DB51F4" w:rsidRDefault="00694E74" w:rsidP="00E815E3">
      <w:pPr>
        <w:pStyle w:val="PL"/>
      </w:pPr>
      <w:r w:rsidRPr="00DB51F4">
        <w:t xml:space="preserve">          $ref: 'TS29571_CommonData.yaml#/components/responses/502'</w:t>
      </w:r>
    </w:p>
    <w:p w14:paraId="367996A9" w14:textId="77777777" w:rsidR="00694E74" w:rsidRPr="00DB51F4" w:rsidRDefault="00694E74" w:rsidP="00E815E3">
      <w:pPr>
        <w:pStyle w:val="PL"/>
      </w:pPr>
      <w:r w:rsidRPr="00DB51F4">
        <w:t xml:space="preserve">        '503':</w:t>
      </w:r>
    </w:p>
    <w:p w14:paraId="7195AB75" w14:textId="77777777" w:rsidR="00694E74" w:rsidRPr="00DB51F4" w:rsidRDefault="00694E74" w:rsidP="00E815E3">
      <w:pPr>
        <w:pStyle w:val="PL"/>
      </w:pPr>
      <w:r w:rsidRPr="00DB51F4">
        <w:t xml:space="preserve">          $ref: 'TS29571_CommonData.yaml#/components/responses/503'</w:t>
      </w:r>
    </w:p>
    <w:p w14:paraId="15DF8E15" w14:textId="77777777" w:rsidR="00694E74" w:rsidRPr="00DB51F4" w:rsidRDefault="00694E74" w:rsidP="00E815E3">
      <w:pPr>
        <w:pStyle w:val="PL"/>
      </w:pPr>
      <w:r w:rsidRPr="00DB51F4">
        <w:t xml:space="preserve">        default:</w:t>
      </w:r>
    </w:p>
    <w:p w14:paraId="3C5A88BB" w14:textId="77777777" w:rsidR="00694E74" w:rsidRPr="00DB51F4" w:rsidRDefault="00694E74" w:rsidP="00E815E3">
      <w:pPr>
        <w:pStyle w:val="PL"/>
      </w:pPr>
      <w:r w:rsidRPr="00DB51F4">
        <w:t xml:space="preserve">          description: Unexpected error</w:t>
      </w:r>
    </w:p>
    <w:p w14:paraId="783C443F" w14:textId="77777777" w:rsidR="00694E74" w:rsidRPr="00DB51F4" w:rsidRDefault="00694E74" w:rsidP="00E815E3">
      <w:pPr>
        <w:pStyle w:val="PL"/>
        <w:rPr>
          <w:lang w:val="en-US"/>
        </w:rPr>
      </w:pPr>
    </w:p>
    <w:p w14:paraId="3B132EAE" w14:textId="77777777" w:rsidR="00694E74" w:rsidRPr="00DB51F4" w:rsidRDefault="00694E74" w:rsidP="00E815E3">
      <w:pPr>
        <w:pStyle w:val="PL"/>
      </w:pPr>
      <w:r w:rsidRPr="00DB51F4">
        <w:t xml:space="preserve">    delete:</w:t>
      </w:r>
    </w:p>
    <w:p w14:paraId="69F2A48C" w14:textId="77777777" w:rsidR="00694E74" w:rsidRPr="00DB51F4" w:rsidRDefault="00694E74" w:rsidP="00E815E3">
      <w:pPr>
        <w:pStyle w:val="PL"/>
      </w:pPr>
      <w:r w:rsidRPr="00DB51F4">
        <w:t xml:space="preserve">      summary: </w:t>
      </w:r>
      <w:r>
        <w:t>Nscp_Event</w:t>
      </w:r>
      <w:r w:rsidRPr="00DB51F4">
        <w:t>Exposure Unsubscribe service Operation</w:t>
      </w:r>
    </w:p>
    <w:p w14:paraId="1C9F78CF" w14:textId="77777777" w:rsidR="00694E74" w:rsidRPr="00DB51F4" w:rsidRDefault="00694E74" w:rsidP="00E815E3">
      <w:pPr>
        <w:pStyle w:val="PL"/>
      </w:pPr>
      <w:r w:rsidRPr="00DB51F4">
        <w:t xml:space="preserve">      tags:</w:t>
      </w:r>
    </w:p>
    <w:p w14:paraId="2CEA70E5" w14:textId="77777777" w:rsidR="00694E74" w:rsidRPr="00DB51F4" w:rsidRDefault="00694E74" w:rsidP="00E815E3">
      <w:pPr>
        <w:pStyle w:val="PL"/>
      </w:pPr>
      <w:r w:rsidRPr="00DB51F4">
        <w:t xml:space="preserve">        - Individual subscription (Document)</w:t>
      </w:r>
    </w:p>
    <w:p w14:paraId="38F9D6E9" w14:textId="77777777" w:rsidR="00694E74" w:rsidRPr="00DB51F4" w:rsidRDefault="00694E74" w:rsidP="00E815E3">
      <w:pPr>
        <w:pStyle w:val="PL"/>
      </w:pPr>
      <w:r w:rsidRPr="00DB51F4">
        <w:t xml:space="preserve">      operationId: DeleteSubscription</w:t>
      </w:r>
    </w:p>
    <w:p w14:paraId="63B67AB0" w14:textId="77777777" w:rsidR="00694E74" w:rsidRPr="00DB51F4" w:rsidRDefault="00694E74" w:rsidP="00E815E3">
      <w:pPr>
        <w:pStyle w:val="PL"/>
      </w:pPr>
      <w:r w:rsidRPr="00DB51F4">
        <w:t xml:space="preserve">      parameters:</w:t>
      </w:r>
    </w:p>
    <w:p w14:paraId="6A8DAE2B" w14:textId="77777777" w:rsidR="00694E74" w:rsidRPr="00DB51F4" w:rsidRDefault="00694E74" w:rsidP="00E815E3">
      <w:pPr>
        <w:pStyle w:val="PL"/>
      </w:pPr>
      <w:r w:rsidRPr="00DB51F4">
        <w:t xml:space="preserve">        - name: subscriptionId</w:t>
      </w:r>
    </w:p>
    <w:p w14:paraId="585F879A" w14:textId="77777777" w:rsidR="00694E74" w:rsidRPr="00DB51F4" w:rsidRDefault="00694E74" w:rsidP="00E815E3">
      <w:pPr>
        <w:pStyle w:val="PL"/>
      </w:pPr>
      <w:r w:rsidRPr="00DB51F4">
        <w:t xml:space="preserve">          in: path</w:t>
      </w:r>
    </w:p>
    <w:p w14:paraId="63E212EF" w14:textId="77777777" w:rsidR="00694E74" w:rsidRPr="00DB51F4" w:rsidRDefault="00694E74" w:rsidP="00E815E3">
      <w:pPr>
        <w:pStyle w:val="PL"/>
      </w:pPr>
      <w:r w:rsidRPr="00DB51F4">
        <w:t xml:space="preserve">          required: true</w:t>
      </w:r>
    </w:p>
    <w:p w14:paraId="72FD3B8E" w14:textId="77777777" w:rsidR="00694E74" w:rsidRPr="00DB51F4" w:rsidRDefault="00694E74" w:rsidP="00E815E3">
      <w:pPr>
        <w:pStyle w:val="PL"/>
      </w:pPr>
      <w:r w:rsidRPr="00DB51F4">
        <w:t xml:space="preserve">          description: Deletion of Subscription</w:t>
      </w:r>
    </w:p>
    <w:p w14:paraId="77E2A387" w14:textId="77777777" w:rsidR="00694E74" w:rsidRPr="00DB51F4" w:rsidRDefault="00694E74" w:rsidP="00E815E3">
      <w:pPr>
        <w:pStyle w:val="PL"/>
      </w:pPr>
      <w:r w:rsidRPr="00DB51F4">
        <w:t xml:space="preserve">          schema:</w:t>
      </w:r>
    </w:p>
    <w:p w14:paraId="4CA87671" w14:textId="77777777" w:rsidR="00694E74" w:rsidRPr="00DB51F4" w:rsidRDefault="00694E74" w:rsidP="00E815E3">
      <w:pPr>
        <w:pStyle w:val="PL"/>
      </w:pPr>
      <w:r w:rsidRPr="00DB51F4">
        <w:t xml:space="preserve">            type: string</w:t>
      </w:r>
    </w:p>
    <w:p w14:paraId="75D4A563" w14:textId="77777777" w:rsidR="00694E74" w:rsidRPr="00DB51F4" w:rsidRDefault="00694E74" w:rsidP="00E815E3">
      <w:pPr>
        <w:pStyle w:val="PL"/>
      </w:pPr>
      <w:r w:rsidRPr="00DB51F4">
        <w:t xml:space="preserve">      responses:</w:t>
      </w:r>
    </w:p>
    <w:p w14:paraId="79D9CD15" w14:textId="77777777" w:rsidR="00694E74" w:rsidRPr="00DB51F4" w:rsidRDefault="00694E74" w:rsidP="00E815E3">
      <w:pPr>
        <w:pStyle w:val="PL"/>
      </w:pPr>
      <w:r w:rsidRPr="00DB51F4">
        <w:t xml:space="preserve">        '204':</w:t>
      </w:r>
    </w:p>
    <w:p w14:paraId="339DA43A" w14:textId="77777777" w:rsidR="00694E74" w:rsidRPr="00DB51F4" w:rsidRDefault="00694E74" w:rsidP="00E815E3">
      <w:pPr>
        <w:pStyle w:val="PL"/>
      </w:pPr>
      <w:r w:rsidRPr="00DB51F4">
        <w:t xml:space="preserve">          description: Subscription deleted successfully</w:t>
      </w:r>
    </w:p>
    <w:p w14:paraId="41B219D0" w14:textId="77777777" w:rsidR="00694E74" w:rsidRPr="00DB51F4" w:rsidRDefault="00694E74" w:rsidP="00E815E3">
      <w:pPr>
        <w:pStyle w:val="PL"/>
        <w:rPr>
          <w:lang w:val="en-US"/>
        </w:rPr>
      </w:pPr>
      <w:r w:rsidRPr="00DB51F4">
        <w:rPr>
          <w:lang w:val="en-US"/>
        </w:rPr>
        <w:t xml:space="preserve">        '307':</w:t>
      </w:r>
    </w:p>
    <w:p w14:paraId="68952B1C" w14:textId="77777777" w:rsidR="00694E74" w:rsidRPr="00DB51F4" w:rsidRDefault="00694E74" w:rsidP="00E815E3">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E815E3">
      <w:pPr>
        <w:pStyle w:val="PL"/>
        <w:rPr>
          <w:lang w:val="en-US"/>
        </w:rPr>
      </w:pPr>
      <w:r w:rsidRPr="00DB51F4">
        <w:rPr>
          <w:lang w:val="en-US"/>
        </w:rPr>
        <w:t xml:space="preserve">        '308':</w:t>
      </w:r>
    </w:p>
    <w:p w14:paraId="4C93905D" w14:textId="77777777" w:rsidR="00694E74" w:rsidRPr="00DB51F4" w:rsidRDefault="00694E74" w:rsidP="00E815E3">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E815E3">
      <w:pPr>
        <w:pStyle w:val="PL"/>
      </w:pPr>
      <w:r w:rsidRPr="00DB51F4">
        <w:t xml:space="preserve">        '400':</w:t>
      </w:r>
    </w:p>
    <w:p w14:paraId="6E29E912" w14:textId="77777777" w:rsidR="00694E74" w:rsidRPr="00DB51F4" w:rsidRDefault="00694E74" w:rsidP="00E815E3">
      <w:pPr>
        <w:pStyle w:val="PL"/>
      </w:pPr>
      <w:r w:rsidRPr="00DB51F4">
        <w:t xml:space="preserve">          $ref: 'TS29571_CommonData.yaml#/components/responses/400'</w:t>
      </w:r>
    </w:p>
    <w:p w14:paraId="58DF527F" w14:textId="77777777" w:rsidR="00694E74" w:rsidRPr="00DB51F4" w:rsidRDefault="00694E74" w:rsidP="00E815E3">
      <w:pPr>
        <w:pStyle w:val="PL"/>
        <w:rPr>
          <w:lang w:val="en-US"/>
        </w:rPr>
      </w:pPr>
      <w:r w:rsidRPr="00DB51F4">
        <w:rPr>
          <w:lang w:val="en-US"/>
        </w:rPr>
        <w:t xml:space="preserve">        '401':</w:t>
      </w:r>
    </w:p>
    <w:p w14:paraId="0A6CAED4" w14:textId="77777777" w:rsidR="00694E74" w:rsidRPr="00DB51F4" w:rsidRDefault="00694E74" w:rsidP="00E815E3">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E815E3">
      <w:pPr>
        <w:pStyle w:val="PL"/>
        <w:rPr>
          <w:lang w:val="en-US"/>
        </w:rPr>
      </w:pPr>
      <w:r w:rsidRPr="00DB51F4">
        <w:rPr>
          <w:lang w:val="en-US"/>
        </w:rPr>
        <w:t xml:space="preserve">        '403':</w:t>
      </w:r>
    </w:p>
    <w:p w14:paraId="5018DE02" w14:textId="77777777" w:rsidR="00694E74" w:rsidRPr="00DB51F4" w:rsidRDefault="00694E74" w:rsidP="00E815E3">
      <w:pPr>
        <w:pStyle w:val="PL"/>
      </w:pPr>
      <w:r w:rsidRPr="00DB51F4">
        <w:rPr>
          <w:lang w:val="en-US"/>
        </w:rPr>
        <w:t xml:space="preserve">          $ref: </w:t>
      </w:r>
      <w:r w:rsidRPr="00DB51F4">
        <w:t>'TS29571_CommonData.yaml#/components/responses/403'</w:t>
      </w:r>
    </w:p>
    <w:p w14:paraId="6509CF30" w14:textId="77777777" w:rsidR="00694E74" w:rsidRPr="00DB51F4" w:rsidRDefault="00694E74" w:rsidP="00E815E3">
      <w:pPr>
        <w:pStyle w:val="PL"/>
      </w:pPr>
      <w:r w:rsidRPr="00DB51F4">
        <w:t xml:space="preserve">        '404':</w:t>
      </w:r>
    </w:p>
    <w:p w14:paraId="445E43D2" w14:textId="77777777" w:rsidR="00694E74" w:rsidRPr="00DB51F4" w:rsidRDefault="00694E74" w:rsidP="00E815E3">
      <w:pPr>
        <w:pStyle w:val="PL"/>
      </w:pPr>
      <w:r w:rsidRPr="00DB51F4">
        <w:t xml:space="preserve">          $ref: 'TS29571_CommonData.yaml#/components/responses/404'</w:t>
      </w:r>
    </w:p>
    <w:p w14:paraId="6F5CB1E4" w14:textId="77777777" w:rsidR="00694E74" w:rsidRPr="00DB51F4" w:rsidRDefault="00694E74" w:rsidP="00E815E3">
      <w:pPr>
        <w:pStyle w:val="PL"/>
      </w:pPr>
      <w:r w:rsidRPr="00DB51F4">
        <w:t xml:space="preserve">        '411':</w:t>
      </w:r>
    </w:p>
    <w:p w14:paraId="52217987" w14:textId="77777777" w:rsidR="00694E74" w:rsidRPr="00DB51F4" w:rsidRDefault="00694E74" w:rsidP="00E815E3">
      <w:pPr>
        <w:pStyle w:val="PL"/>
      </w:pPr>
      <w:r w:rsidRPr="00DB51F4">
        <w:t xml:space="preserve">          $ref: 'TS29571_CommonData.yaml#/components/responses/411'</w:t>
      </w:r>
    </w:p>
    <w:p w14:paraId="69401A10" w14:textId="77777777" w:rsidR="00694E74" w:rsidRPr="00DB51F4" w:rsidRDefault="00694E74" w:rsidP="00E815E3">
      <w:pPr>
        <w:pStyle w:val="PL"/>
      </w:pPr>
      <w:r w:rsidRPr="00DB51F4">
        <w:t xml:space="preserve">        '413':</w:t>
      </w:r>
    </w:p>
    <w:p w14:paraId="5B34D8D6" w14:textId="77777777" w:rsidR="00694E74" w:rsidRPr="00DB51F4" w:rsidRDefault="00694E74" w:rsidP="00E815E3">
      <w:pPr>
        <w:pStyle w:val="PL"/>
      </w:pPr>
      <w:r w:rsidRPr="00DB51F4">
        <w:t xml:space="preserve">          $ref: 'TS29571_CommonData.yaml#/components/responses/413'</w:t>
      </w:r>
    </w:p>
    <w:p w14:paraId="156F81B5" w14:textId="77777777" w:rsidR="00694E74" w:rsidRPr="00DB51F4" w:rsidRDefault="00694E74" w:rsidP="00E815E3">
      <w:pPr>
        <w:pStyle w:val="PL"/>
      </w:pPr>
      <w:r w:rsidRPr="00DB51F4">
        <w:t xml:space="preserve">        '415':</w:t>
      </w:r>
    </w:p>
    <w:p w14:paraId="71CFA8CF" w14:textId="77777777" w:rsidR="00694E74" w:rsidRPr="00DB51F4" w:rsidRDefault="00694E74" w:rsidP="00E815E3">
      <w:pPr>
        <w:pStyle w:val="PL"/>
      </w:pPr>
      <w:r w:rsidRPr="00DB51F4">
        <w:t xml:space="preserve">          $ref: 'TS29571_CommonData.yaml#/components/responses/415'</w:t>
      </w:r>
    </w:p>
    <w:p w14:paraId="468C05E9" w14:textId="77777777" w:rsidR="00694E74" w:rsidRPr="00DB51F4" w:rsidRDefault="00694E74" w:rsidP="00E815E3">
      <w:pPr>
        <w:pStyle w:val="PL"/>
      </w:pPr>
      <w:r w:rsidRPr="00DB51F4">
        <w:t xml:space="preserve">        '429':</w:t>
      </w:r>
    </w:p>
    <w:p w14:paraId="04CB871A" w14:textId="77777777" w:rsidR="00694E74" w:rsidRPr="00DB51F4" w:rsidRDefault="00694E74" w:rsidP="00E815E3">
      <w:pPr>
        <w:pStyle w:val="PL"/>
      </w:pPr>
      <w:r w:rsidRPr="00DB51F4">
        <w:t xml:space="preserve">          $ref: 'TS29571_CommonData.yaml#/components/responses/429'</w:t>
      </w:r>
    </w:p>
    <w:p w14:paraId="0F0AA08D" w14:textId="77777777" w:rsidR="00694E74" w:rsidRPr="00DB51F4" w:rsidRDefault="00694E74" w:rsidP="00E815E3">
      <w:pPr>
        <w:pStyle w:val="PL"/>
      </w:pPr>
      <w:r w:rsidRPr="00DB51F4">
        <w:t xml:space="preserve">        '500':</w:t>
      </w:r>
    </w:p>
    <w:p w14:paraId="25BE0C3A" w14:textId="77777777" w:rsidR="00694E74" w:rsidRPr="00DB51F4" w:rsidRDefault="00694E74" w:rsidP="00E815E3">
      <w:pPr>
        <w:pStyle w:val="PL"/>
      </w:pPr>
      <w:r w:rsidRPr="00DB51F4">
        <w:t xml:space="preserve">          $ref: 'TS29571_CommonData.yaml#/components/responses/500'</w:t>
      </w:r>
    </w:p>
    <w:p w14:paraId="06E7E018" w14:textId="77777777" w:rsidR="00694E74" w:rsidRPr="00DB51F4" w:rsidRDefault="00694E74" w:rsidP="00E815E3">
      <w:pPr>
        <w:pStyle w:val="PL"/>
      </w:pPr>
      <w:r w:rsidRPr="00DB51F4">
        <w:t xml:space="preserve">        '502':</w:t>
      </w:r>
    </w:p>
    <w:p w14:paraId="088CB617" w14:textId="77777777" w:rsidR="00694E74" w:rsidRPr="00DB51F4" w:rsidRDefault="00694E74" w:rsidP="00E815E3">
      <w:pPr>
        <w:pStyle w:val="PL"/>
      </w:pPr>
      <w:r w:rsidRPr="00DB51F4">
        <w:t xml:space="preserve">          $ref: 'TS29571_CommonData.yaml#/components/responses/502'</w:t>
      </w:r>
    </w:p>
    <w:p w14:paraId="19323AC5" w14:textId="77777777" w:rsidR="00694E74" w:rsidRPr="00DB51F4" w:rsidRDefault="00694E74" w:rsidP="00E815E3">
      <w:pPr>
        <w:pStyle w:val="PL"/>
      </w:pPr>
      <w:r w:rsidRPr="00DB51F4">
        <w:t xml:space="preserve">        '503':</w:t>
      </w:r>
    </w:p>
    <w:p w14:paraId="370543B3" w14:textId="77777777" w:rsidR="00694E74" w:rsidRPr="00DB51F4" w:rsidRDefault="00694E74" w:rsidP="00E815E3">
      <w:pPr>
        <w:pStyle w:val="PL"/>
      </w:pPr>
      <w:r w:rsidRPr="00DB51F4">
        <w:t xml:space="preserve">          $ref: 'TS29571_CommonData.yaml#/components/responses/503'</w:t>
      </w:r>
    </w:p>
    <w:p w14:paraId="60030357" w14:textId="77777777" w:rsidR="00694E74" w:rsidRPr="00DB51F4" w:rsidRDefault="00694E74" w:rsidP="00E815E3">
      <w:pPr>
        <w:pStyle w:val="PL"/>
      </w:pPr>
      <w:r w:rsidRPr="00DB51F4">
        <w:t xml:space="preserve">        default:</w:t>
      </w:r>
    </w:p>
    <w:p w14:paraId="6EA40E39" w14:textId="77777777" w:rsidR="00694E74" w:rsidRPr="00DB51F4" w:rsidRDefault="00694E74" w:rsidP="00E815E3">
      <w:pPr>
        <w:pStyle w:val="PL"/>
      </w:pPr>
      <w:r w:rsidRPr="00DB51F4">
        <w:t xml:space="preserve">          description: Unexpected error</w:t>
      </w:r>
    </w:p>
    <w:p w14:paraId="26C296F2" w14:textId="77777777" w:rsidR="00694E74" w:rsidRPr="00DB51F4" w:rsidRDefault="00694E74" w:rsidP="00E815E3">
      <w:pPr>
        <w:pStyle w:val="PL"/>
      </w:pPr>
    </w:p>
    <w:p w14:paraId="12258DAB" w14:textId="77777777" w:rsidR="00694E74" w:rsidRPr="00DB51F4" w:rsidRDefault="00694E74" w:rsidP="00E815E3">
      <w:pPr>
        <w:pStyle w:val="PL"/>
      </w:pPr>
      <w:r w:rsidRPr="00DB51F4">
        <w:t>components:</w:t>
      </w:r>
    </w:p>
    <w:p w14:paraId="45B8A519" w14:textId="77777777" w:rsidR="00694E74" w:rsidRPr="00DB51F4" w:rsidRDefault="00694E74" w:rsidP="00E815E3">
      <w:pPr>
        <w:pStyle w:val="PL"/>
      </w:pPr>
      <w:r w:rsidRPr="00DB51F4">
        <w:t xml:space="preserve">  securitySchemes:</w:t>
      </w:r>
    </w:p>
    <w:p w14:paraId="57A290F7" w14:textId="77777777" w:rsidR="00694E74" w:rsidRPr="00DB51F4" w:rsidRDefault="00694E74" w:rsidP="00E815E3">
      <w:pPr>
        <w:pStyle w:val="PL"/>
      </w:pPr>
      <w:r w:rsidRPr="00DB51F4">
        <w:t xml:space="preserve">    oAuth2ClientCredentials:</w:t>
      </w:r>
    </w:p>
    <w:p w14:paraId="12A02841" w14:textId="77777777" w:rsidR="00694E74" w:rsidRPr="00DB51F4" w:rsidRDefault="00694E74" w:rsidP="00E815E3">
      <w:pPr>
        <w:pStyle w:val="PL"/>
      </w:pPr>
      <w:r w:rsidRPr="00DB51F4">
        <w:t xml:space="preserve">      type: oauth2</w:t>
      </w:r>
    </w:p>
    <w:p w14:paraId="2534F4E5" w14:textId="77777777" w:rsidR="00694E74" w:rsidRPr="00DB51F4" w:rsidRDefault="00694E74" w:rsidP="00E815E3">
      <w:pPr>
        <w:pStyle w:val="PL"/>
      </w:pPr>
      <w:r w:rsidRPr="00DB51F4">
        <w:t xml:space="preserve">      flows:</w:t>
      </w:r>
    </w:p>
    <w:p w14:paraId="7BA3C044" w14:textId="77777777" w:rsidR="00694E74" w:rsidRPr="00DB51F4" w:rsidRDefault="00694E74" w:rsidP="00E815E3">
      <w:pPr>
        <w:pStyle w:val="PL"/>
      </w:pPr>
      <w:r w:rsidRPr="00DB51F4">
        <w:t xml:space="preserve">        clientCredentials:</w:t>
      </w:r>
    </w:p>
    <w:p w14:paraId="5413F10E" w14:textId="77777777" w:rsidR="00694E74" w:rsidRPr="00DB51F4" w:rsidRDefault="00694E74" w:rsidP="00E815E3">
      <w:pPr>
        <w:pStyle w:val="PL"/>
      </w:pPr>
      <w:r w:rsidRPr="00DB51F4">
        <w:t xml:space="preserve">          tokenUrl: '{nrfApiRoot}/oauth2/token'</w:t>
      </w:r>
    </w:p>
    <w:p w14:paraId="1C1385C6" w14:textId="77777777" w:rsidR="00694E74" w:rsidRPr="00DB51F4" w:rsidRDefault="00694E74" w:rsidP="00E815E3">
      <w:pPr>
        <w:pStyle w:val="PL"/>
      </w:pPr>
      <w:r w:rsidRPr="00DB51F4">
        <w:t xml:space="preserve">          scopes:</w:t>
      </w:r>
    </w:p>
    <w:p w14:paraId="33FFAEAF" w14:textId="77777777" w:rsidR="00694E74" w:rsidRPr="00DB51F4" w:rsidRDefault="00694E74" w:rsidP="00E815E3">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E815E3">
      <w:pPr>
        <w:pStyle w:val="PL"/>
        <w:rPr>
          <w:lang w:val="en-US"/>
        </w:rPr>
      </w:pPr>
    </w:p>
    <w:p w14:paraId="2C17530C" w14:textId="77777777" w:rsidR="00694E74" w:rsidRPr="00DB51F4" w:rsidRDefault="00694E74" w:rsidP="00E815E3">
      <w:pPr>
        <w:pStyle w:val="PL"/>
        <w:rPr>
          <w:lang w:val="en-US"/>
        </w:rPr>
      </w:pPr>
      <w:r w:rsidRPr="00DB51F4">
        <w:rPr>
          <w:lang w:val="en-US"/>
        </w:rPr>
        <w:t xml:space="preserve">  schemas:</w:t>
      </w:r>
    </w:p>
    <w:p w14:paraId="15D9B91F" w14:textId="77777777" w:rsidR="00694E74" w:rsidRPr="00DB51F4" w:rsidRDefault="00694E74" w:rsidP="00E815E3">
      <w:pPr>
        <w:pStyle w:val="PL"/>
        <w:rPr>
          <w:lang w:val="en-US"/>
        </w:rPr>
      </w:pPr>
      <w:r w:rsidRPr="00DB51F4">
        <w:rPr>
          <w:lang w:val="en-US"/>
        </w:rPr>
        <w:t>#</w:t>
      </w:r>
    </w:p>
    <w:p w14:paraId="5C9F91DB" w14:textId="77777777" w:rsidR="00694E74" w:rsidRPr="00DB51F4" w:rsidRDefault="00694E74" w:rsidP="00E815E3">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E815E3">
      <w:pPr>
        <w:pStyle w:val="PL"/>
      </w:pPr>
      <w:r w:rsidRPr="00DB51F4">
        <w:rPr>
          <w:lang w:val="en-US"/>
        </w:rPr>
        <w:t>#</w:t>
      </w:r>
    </w:p>
    <w:p w14:paraId="284C7942" w14:textId="5262304C" w:rsidR="005A6806" w:rsidRDefault="005A6806" w:rsidP="00E815E3">
      <w:pPr>
        <w:pStyle w:val="PL"/>
      </w:pPr>
    </w:p>
    <w:p w14:paraId="4D44DE60" w14:textId="77777777" w:rsidR="00694E74" w:rsidRDefault="00694E74" w:rsidP="00E815E3">
      <w:pPr>
        <w:pStyle w:val="PL"/>
      </w:pPr>
    </w:p>
    <w:p w14:paraId="6613E0EA" w14:textId="77777777" w:rsidR="00694E74" w:rsidRDefault="00694E74" w:rsidP="00E815E3">
      <w:pPr>
        <w:pStyle w:val="PL"/>
      </w:pPr>
      <w:r w:rsidRPr="003B2883">
        <w:t xml:space="preserve">    </w:t>
      </w:r>
      <w:r w:rsidRPr="00A12277">
        <w:t>ScpEventExposureSubscription</w:t>
      </w:r>
      <w:r w:rsidRPr="003B2883">
        <w:t>:</w:t>
      </w:r>
    </w:p>
    <w:p w14:paraId="23A85B42" w14:textId="77777777" w:rsidR="00694E74" w:rsidRPr="003B2883" w:rsidRDefault="00694E74" w:rsidP="00E815E3">
      <w:pPr>
        <w:pStyle w:val="PL"/>
      </w:pPr>
      <w:r>
        <w:t xml:space="preserve">      description: </w:t>
      </w:r>
      <w:r w:rsidRPr="003B2883">
        <w:rPr>
          <w:rFonts w:cs="Arial"/>
          <w:szCs w:val="18"/>
        </w:rPr>
        <w:t>Describes an event to be subscribed</w:t>
      </w:r>
    </w:p>
    <w:p w14:paraId="0CC1BC2F" w14:textId="3C9E9FC4" w:rsidR="00694E74" w:rsidRDefault="00694E74" w:rsidP="00E815E3">
      <w:pPr>
        <w:pStyle w:val="PL"/>
      </w:pPr>
      <w:r w:rsidRPr="003B2883">
        <w:t xml:space="preserve">      type: object</w:t>
      </w:r>
    </w:p>
    <w:p w14:paraId="0939AF1E" w14:textId="77777777" w:rsidR="00146E34" w:rsidRPr="003B2883" w:rsidRDefault="00146E34" w:rsidP="00E815E3">
      <w:pPr>
        <w:pStyle w:val="PL"/>
      </w:pPr>
      <w:r w:rsidRPr="003B2883">
        <w:t xml:space="preserve">      properties:</w:t>
      </w:r>
    </w:p>
    <w:p w14:paraId="04FFB7F7" w14:textId="77777777" w:rsidR="00146E34" w:rsidRPr="003B2883" w:rsidRDefault="00146E34" w:rsidP="00E815E3">
      <w:pPr>
        <w:pStyle w:val="PL"/>
      </w:pPr>
      <w:r w:rsidRPr="003B2883">
        <w:t xml:space="preserve">        eventList:</w:t>
      </w:r>
    </w:p>
    <w:p w14:paraId="61413CB2" w14:textId="77777777" w:rsidR="00146E34" w:rsidRPr="003B2883" w:rsidRDefault="00146E34" w:rsidP="00E815E3">
      <w:pPr>
        <w:pStyle w:val="PL"/>
      </w:pPr>
      <w:r w:rsidRPr="003B2883">
        <w:t xml:space="preserve">          type: array</w:t>
      </w:r>
    </w:p>
    <w:p w14:paraId="1EC25AD3" w14:textId="77777777" w:rsidR="00146E34" w:rsidRPr="003B2883" w:rsidRDefault="00146E34" w:rsidP="00E815E3">
      <w:pPr>
        <w:pStyle w:val="PL"/>
      </w:pPr>
      <w:r w:rsidRPr="003B2883">
        <w:t xml:space="preserve">          items:</w:t>
      </w:r>
    </w:p>
    <w:p w14:paraId="2123022F" w14:textId="77777777" w:rsidR="00146E34" w:rsidRPr="003B2883" w:rsidRDefault="00146E34" w:rsidP="00E815E3">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E815E3">
      <w:pPr>
        <w:pStyle w:val="PL"/>
      </w:pPr>
      <w:r w:rsidRPr="003B2883">
        <w:t xml:space="preserve">          minItems: 1</w:t>
      </w:r>
    </w:p>
    <w:p w14:paraId="3AD766A1" w14:textId="77777777" w:rsidR="00146E34" w:rsidRPr="003B2883" w:rsidRDefault="00146E34" w:rsidP="00E815E3">
      <w:pPr>
        <w:pStyle w:val="PL"/>
      </w:pPr>
      <w:r w:rsidRPr="003B2883">
        <w:t xml:space="preserve">        eventNotifyUri:</w:t>
      </w:r>
    </w:p>
    <w:p w14:paraId="7488F2F8" w14:textId="77777777" w:rsidR="00146E34" w:rsidRPr="003B2883" w:rsidRDefault="00146E34" w:rsidP="00E815E3">
      <w:pPr>
        <w:pStyle w:val="PL"/>
      </w:pPr>
      <w:r w:rsidRPr="003B2883">
        <w:t xml:space="preserve">          $ref: 'TS29571_CommonData.yaml#/components/schemas/Uri'</w:t>
      </w:r>
    </w:p>
    <w:p w14:paraId="44DE150C" w14:textId="77777777" w:rsidR="00146E34" w:rsidRPr="003B2883" w:rsidRDefault="00146E34" w:rsidP="00E815E3">
      <w:pPr>
        <w:pStyle w:val="PL"/>
      </w:pPr>
      <w:r w:rsidRPr="003B2883">
        <w:t xml:space="preserve">        notifyCorrelationId:</w:t>
      </w:r>
    </w:p>
    <w:p w14:paraId="16DA3811" w14:textId="77777777" w:rsidR="00146E34" w:rsidRPr="003B2883" w:rsidRDefault="00146E34" w:rsidP="00E815E3">
      <w:pPr>
        <w:pStyle w:val="PL"/>
      </w:pPr>
      <w:r w:rsidRPr="003B2883">
        <w:t xml:space="preserve">          type: string</w:t>
      </w:r>
    </w:p>
    <w:p w14:paraId="4CA59B53" w14:textId="77777777" w:rsidR="00146E34" w:rsidRPr="003B2883" w:rsidRDefault="00146E34" w:rsidP="00E815E3">
      <w:pPr>
        <w:pStyle w:val="PL"/>
      </w:pPr>
      <w:r w:rsidRPr="003B2883">
        <w:t xml:space="preserve">        </w:t>
      </w:r>
      <w:r w:rsidRPr="003B2883">
        <w:rPr>
          <w:lang w:eastAsia="zh-CN"/>
        </w:rPr>
        <w:t>expiry</w:t>
      </w:r>
      <w:r w:rsidRPr="003B2883">
        <w:t>:</w:t>
      </w:r>
    </w:p>
    <w:p w14:paraId="08448D02" w14:textId="77777777" w:rsidR="00146E34" w:rsidRPr="003B2883" w:rsidRDefault="00146E34" w:rsidP="00E815E3">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E815E3">
      <w:pPr>
        <w:pStyle w:val="PL"/>
      </w:pPr>
      <w:r w:rsidRPr="003B2883">
        <w:t xml:space="preserve">      required:</w:t>
      </w:r>
    </w:p>
    <w:p w14:paraId="282403CD" w14:textId="77777777" w:rsidR="00146E34" w:rsidRPr="003B2883" w:rsidRDefault="00146E34" w:rsidP="00E815E3">
      <w:pPr>
        <w:pStyle w:val="PL"/>
      </w:pPr>
      <w:r w:rsidRPr="003B2883">
        <w:t xml:space="preserve">        - eventList</w:t>
      </w:r>
    </w:p>
    <w:p w14:paraId="08B2881F" w14:textId="77777777" w:rsidR="00146E34" w:rsidRPr="003B2883" w:rsidRDefault="00146E34" w:rsidP="00E815E3">
      <w:pPr>
        <w:pStyle w:val="PL"/>
      </w:pPr>
      <w:r w:rsidRPr="003B2883">
        <w:t xml:space="preserve">        - eventNotifyUri</w:t>
      </w:r>
    </w:p>
    <w:p w14:paraId="441CCD07" w14:textId="77777777" w:rsidR="00146E34" w:rsidRPr="003B2883" w:rsidRDefault="00146E34" w:rsidP="00E815E3">
      <w:pPr>
        <w:pStyle w:val="PL"/>
      </w:pPr>
      <w:r w:rsidRPr="003B2883">
        <w:t xml:space="preserve">        - notifyCorrelationId</w:t>
      </w:r>
    </w:p>
    <w:p w14:paraId="1FF24F20" w14:textId="77777777" w:rsidR="00146E34" w:rsidRDefault="00146E34" w:rsidP="00E815E3">
      <w:pPr>
        <w:pStyle w:val="PL"/>
      </w:pPr>
    </w:p>
    <w:p w14:paraId="2DD24057" w14:textId="77777777" w:rsidR="00146E34" w:rsidRDefault="00146E34" w:rsidP="00E815E3">
      <w:pPr>
        <w:pStyle w:val="PL"/>
      </w:pPr>
    </w:p>
    <w:p w14:paraId="75FB088B" w14:textId="77777777" w:rsidR="00146E34" w:rsidRDefault="00146E34" w:rsidP="00E815E3">
      <w:pPr>
        <w:pStyle w:val="PL"/>
      </w:pPr>
      <w:r w:rsidRPr="003B2883">
        <w:t xml:space="preserve">    </w:t>
      </w:r>
      <w:r w:rsidRPr="003853B9">
        <w:t>ScpEvent</w:t>
      </w:r>
      <w:r>
        <w:t>Filter</w:t>
      </w:r>
      <w:r w:rsidRPr="003B2883">
        <w:t>:</w:t>
      </w:r>
    </w:p>
    <w:p w14:paraId="3A83AC84" w14:textId="77777777" w:rsidR="00146E34" w:rsidRPr="00F82207" w:rsidRDefault="00146E34" w:rsidP="00E815E3">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E815E3">
      <w:pPr>
        <w:pStyle w:val="PL"/>
      </w:pPr>
      <w:r w:rsidRPr="003B2883">
        <w:t xml:space="preserve">      type: object</w:t>
      </w:r>
    </w:p>
    <w:p w14:paraId="46BA63E7" w14:textId="77777777" w:rsidR="00146E34" w:rsidRPr="003B2883" w:rsidRDefault="00146E34" w:rsidP="00E815E3">
      <w:pPr>
        <w:pStyle w:val="PL"/>
      </w:pPr>
      <w:r w:rsidRPr="003B2883">
        <w:t xml:space="preserve">      properties:</w:t>
      </w:r>
    </w:p>
    <w:p w14:paraId="77978130" w14:textId="77777777" w:rsidR="00146E34" w:rsidRPr="003B2883" w:rsidRDefault="00146E34" w:rsidP="00E815E3">
      <w:pPr>
        <w:pStyle w:val="PL"/>
      </w:pPr>
      <w:r w:rsidRPr="003B2883">
        <w:t xml:space="preserve">        </w:t>
      </w:r>
      <w:r>
        <w:t>eventT</w:t>
      </w:r>
      <w:r w:rsidRPr="003B2883">
        <w:t>ype:</w:t>
      </w:r>
    </w:p>
    <w:p w14:paraId="0A43FA56" w14:textId="77777777" w:rsidR="00146E34" w:rsidRDefault="00146E34" w:rsidP="00E815E3">
      <w:pPr>
        <w:pStyle w:val="PL"/>
      </w:pPr>
      <w:r w:rsidRPr="003B2883">
        <w:t xml:space="preserve">          $ref: '#/components/schemas/</w:t>
      </w:r>
      <w:r>
        <w:t>Scp</w:t>
      </w:r>
      <w:r w:rsidRPr="003B2883">
        <w:t>EventType'</w:t>
      </w:r>
    </w:p>
    <w:p w14:paraId="6CE77E4B" w14:textId="77777777" w:rsidR="00146E34" w:rsidRPr="003B2883" w:rsidRDefault="00146E34" w:rsidP="00E815E3">
      <w:pPr>
        <w:pStyle w:val="PL"/>
      </w:pPr>
      <w:r w:rsidRPr="003B2883">
        <w:t xml:space="preserve">        </w:t>
      </w:r>
      <w:r>
        <w:t>timeWindow</w:t>
      </w:r>
      <w:r w:rsidRPr="003B2883">
        <w:t>:</w:t>
      </w:r>
    </w:p>
    <w:p w14:paraId="07E50746" w14:textId="6D580C5F" w:rsidR="00146E34" w:rsidRDefault="00146E34" w:rsidP="00E815E3">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E815E3">
      <w:pPr>
        <w:pStyle w:val="PL"/>
      </w:pPr>
      <w:r w:rsidRPr="003B2883">
        <w:t xml:space="preserve">        </w:t>
      </w:r>
      <w:r w:rsidRPr="009C4962">
        <w:t>filterConfigs</w:t>
      </w:r>
      <w:r w:rsidRPr="003B2883">
        <w:t>:</w:t>
      </w:r>
    </w:p>
    <w:p w14:paraId="00718410" w14:textId="77777777" w:rsidR="007C159F" w:rsidRPr="003B2883" w:rsidRDefault="007C159F" w:rsidP="00E815E3">
      <w:pPr>
        <w:pStyle w:val="PL"/>
      </w:pPr>
      <w:r w:rsidRPr="003B2883">
        <w:t xml:space="preserve">          type: array</w:t>
      </w:r>
    </w:p>
    <w:p w14:paraId="1DE418FB" w14:textId="77777777" w:rsidR="007C159F" w:rsidRPr="003B2883" w:rsidRDefault="007C159F" w:rsidP="00E815E3">
      <w:pPr>
        <w:pStyle w:val="PL"/>
      </w:pPr>
      <w:r w:rsidRPr="003B2883">
        <w:t xml:space="preserve">          items:</w:t>
      </w:r>
    </w:p>
    <w:p w14:paraId="601AF213" w14:textId="421D4F9C" w:rsidR="007C159F" w:rsidRDefault="007C159F" w:rsidP="00E815E3">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E815E3">
      <w:pPr>
        <w:pStyle w:val="PL"/>
      </w:pPr>
      <w:r w:rsidRPr="003B2883">
        <w:t xml:space="preserve">          minItems: 1</w:t>
      </w:r>
    </w:p>
    <w:p w14:paraId="7B024AEB" w14:textId="77777777" w:rsidR="00146E34" w:rsidRPr="003B2883" w:rsidRDefault="00146E34" w:rsidP="00E815E3">
      <w:pPr>
        <w:pStyle w:val="PL"/>
      </w:pPr>
      <w:r w:rsidRPr="003B2883">
        <w:t xml:space="preserve">      required:</w:t>
      </w:r>
    </w:p>
    <w:p w14:paraId="22011E99" w14:textId="77777777" w:rsidR="00146E34" w:rsidRPr="003B2883" w:rsidRDefault="00146E34" w:rsidP="00E815E3">
      <w:pPr>
        <w:pStyle w:val="PL"/>
      </w:pPr>
      <w:r w:rsidRPr="003B2883">
        <w:t xml:space="preserve">        - </w:t>
      </w:r>
      <w:r>
        <w:t>eventT</w:t>
      </w:r>
      <w:r w:rsidRPr="003B2883">
        <w:t>ype</w:t>
      </w:r>
    </w:p>
    <w:p w14:paraId="1FFF8590" w14:textId="041F0EC7" w:rsidR="00146E34" w:rsidRDefault="00146E34" w:rsidP="00E815E3">
      <w:pPr>
        <w:pStyle w:val="PL"/>
      </w:pPr>
    </w:p>
    <w:p w14:paraId="368688F6" w14:textId="55BBD896" w:rsidR="00582677" w:rsidRDefault="00582677" w:rsidP="00E815E3">
      <w:pPr>
        <w:pStyle w:val="PL"/>
      </w:pPr>
    </w:p>
    <w:p w14:paraId="2E99EFB0" w14:textId="77777777" w:rsidR="00582677" w:rsidRDefault="00582677" w:rsidP="00E815E3">
      <w:pPr>
        <w:pStyle w:val="PL"/>
      </w:pPr>
      <w:r w:rsidRPr="003B2883">
        <w:t xml:space="preserve">    </w:t>
      </w:r>
      <w:r w:rsidRPr="003853B9">
        <w:t>ScpEvent</w:t>
      </w:r>
      <w:r>
        <w:t>FilterConfig</w:t>
      </w:r>
      <w:r w:rsidRPr="003B2883">
        <w:t>:</w:t>
      </w:r>
    </w:p>
    <w:p w14:paraId="628CEEE1" w14:textId="77777777" w:rsidR="00582677" w:rsidRPr="00F82207" w:rsidRDefault="00582677" w:rsidP="00E815E3">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E815E3">
      <w:pPr>
        <w:pStyle w:val="PL"/>
      </w:pPr>
      <w:r w:rsidRPr="003B2883">
        <w:t xml:space="preserve">      type: object</w:t>
      </w:r>
    </w:p>
    <w:p w14:paraId="64BC75BE" w14:textId="66267FAD" w:rsidR="00582677" w:rsidRDefault="00582677" w:rsidP="00E815E3">
      <w:pPr>
        <w:pStyle w:val="PL"/>
      </w:pPr>
      <w:r w:rsidRPr="003B2883">
        <w:t xml:space="preserve">      properties:</w:t>
      </w:r>
    </w:p>
    <w:p w14:paraId="4E6AA57C" w14:textId="77777777" w:rsidR="002F7740" w:rsidRPr="003B2883" w:rsidRDefault="002F7740" w:rsidP="00E815E3">
      <w:pPr>
        <w:pStyle w:val="PL"/>
      </w:pPr>
      <w:r w:rsidRPr="003B2883">
        <w:t xml:space="preserve">        </w:t>
      </w:r>
      <w:r>
        <w:t>nfType</w:t>
      </w:r>
      <w:r w:rsidRPr="003B2883">
        <w:t>:</w:t>
      </w:r>
    </w:p>
    <w:p w14:paraId="6DFD0DA6" w14:textId="4196AD34" w:rsidR="002F7740" w:rsidRPr="003B2883" w:rsidRDefault="002F7740" w:rsidP="00E815E3">
      <w:pPr>
        <w:pStyle w:val="PL"/>
      </w:pPr>
      <w:r w:rsidRPr="003B2883">
        <w:t xml:space="preserve">          </w:t>
      </w:r>
      <w:r w:rsidRPr="00CC6760">
        <w:t>$ref: 'TS29510_Nnrf_NFManagement.yaml#/components/schemas/NFType'</w:t>
      </w:r>
    </w:p>
    <w:p w14:paraId="2CFDF296" w14:textId="77777777" w:rsidR="00582677" w:rsidRPr="003B2883" w:rsidRDefault="00582677" w:rsidP="00E815E3">
      <w:pPr>
        <w:pStyle w:val="PL"/>
      </w:pPr>
      <w:r w:rsidRPr="003B2883">
        <w:t xml:space="preserve">        </w:t>
      </w:r>
      <w:r w:rsidRPr="000A2C09">
        <w:t>targetN</w:t>
      </w:r>
      <w:r w:rsidRPr="003B2883">
        <w:t>f</w:t>
      </w:r>
      <w:r>
        <w:t>Set</w:t>
      </w:r>
      <w:r w:rsidRPr="003B2883">
        <w:t>Id:</w:t>
      </w:r>
    </w:p>
    <w:p w14:paraId="255021EF" w14:textId="77777777" w:rsidR="00582677" w:rsidRDefault="00582677" w:rsidP="00E815E3">
      <w:pPr>
        <w:pStyle w:val="PL"/>
      </w:pPr>
      <w:r w:rsidRPr="003B2883">
        <w:t xml:space="preserve">          $ref: 'TS29571_CommonData.yaml#/components/schemas/Nf</w:t>
      </w:r>
      <w:r w:rsidRPr="000A2C09">
        <w:t>Set</w:t>
      </w:r>
      <w:r w:rsidRPr="003B2883">
        <w:t>Id'</w:t>
      </w:r>
    </w:p>
    <w:p w14:paraId="0E32A592" w14:textId="77777777" w:rsidR="00582677" w:rsidRDefault="00582677" w:rsidP="00E815E3">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E815E3">
      <w:pPr>
        <w:pStyle w:val="PL"/>
      </w:pPr>
      <w:r w:rsidRPr="003B2883">
        <w:t xml:space="preserve">          type: array</w:t>
      </w:r>
    </w:p>
    <w:p w14:paraId="3B851E6A" w14:textId="77777777" w:rsidR="00582677" w:rsidRPr="003B2883" w:rsidRDefault="00582677" w:rsidP="00E815E3">
      <w:pPr>
        <w:pStyle w:val="PL"/>
      </w:pPr>
      <w:r w:rsidRPr="003B2883">
        <w:t xml:space="preserve">          items:</w:t>
      </w:r>
    </w:p>
    <w:p w14:paraId="7CEC8C3D" w14:textId="77777777" w:rsidR="00582677" w:rsidRDefault="00582677" w:rsidP="00E815E3">
      <w:pPr>
        <w:pStyle w:val="PL"/>
      </w:pPr>
      <w:r w:rsidRPr="003B2883">
        <w:t xml:space="preserve">          </w:t>
      </w:r>
      <w:r>
        <w:t xml:space="preserve">  </w:t>
      </w:r>
      <w:r w:rsidRPr="003B2883">
        <w:t>$ref: 'TS29571_CommonData.yaml#/components/schemas/NfInstanceId'</w:t>
      </w:r>
    </w:p>
    <w:p w14:paraId="19CD0828" w14:textId="77777777" w:rsidR="00582677" w:rsidRDefault="00582677" w:rsidP="00E815E3">
      <w:pPr>
        <w:pStyle w:val="PL"/>
      </w:pPr>
      <w:r w:rsidRPr="003B2883">
        <w:t xml:space="preserve">          minItems: 1</w:t>
      </w:r>
    </w:p>
    <w:p w14:paraId="69BEB414" w14:textId="77777777" w:rsidR="00582677" w:rsidRDefault="00582677" w:rsidP="00E815E3">
      <w:pPr>
        <w:pStyle w:val="PL"/>
      </w:pPr>
      <w:r w:rsidRPr="003B2883">
        <w:t xml:space="preserve">        </w:t>
      </w:r>
      <w:r>
        <w:t>serviceNameList</w:t>
      </w:r>
      <w:r w:rsidRPr="003B2883">
        <w:t>:</w:t>
      </w:r>
    </w:p>
    <w:p w14:paraId="540F6364" w14:textId="77777777" w:rsidR="00582677" w:rsidRPr="003B2883" w:rsidRDefault="00582677" w:rsidP="00E815E3">
      <w:pPr>
        <w:pStyle w:val="PL"/>
      </w:pPr>
      <w:r w:rsidRPr="003B2883">
        <w:t xml:space="preserve">          type: array</w:t>
      </w:r>
    </w:p>
    <w:p w14:paraId="6D64E464" w14:textId="77777777" w:rsidR="00582677" w:rsidRPr="003B2883" w:rsidRDefault="00582677" w:rsidP="00E815E3">
      <w:pPr>
        <w:pStyle w:val="PL"/>
      </w:pPr>
      <w:r w:rsidRPr="003B2883">
        <w:t xml:space="preserve">          items:</w:t>
      </w:r>
    </w:p>
    <w:p w14:paraId="529AD433" w14:textId="77777777" w:rsidR="00582677" w:rsidRDefault="00582677" w:rsidP="00E815E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E815E3">
      <w:pPr>
        <w:pStyle w:val="PL"/>
      </w:pPr>
      <w:r w:rsidRPr="003B2883">
        <w:t xml:space="preserve">          </w:t>
      </w:r>
      <w:r>
        <w:t>m</w:t>
      </w:r>
      <w:r w:rsidRPr="003B2883">
        <w:t>inItems: 1</w:t>
      </w:r>
    </w:p>
    <w:p w14:paraId="5648F44C" w14:textId="77777777" w:rsidR="00582677" w:rsidRDefault="00582677" w:rsidP="00E815E3">
      <w:pPr>
        <w:pStyle w:val="PL"/>
      </w:pPr>
      <w:r>
        <w:t xml:space="preserve">        </w:t>
      </w:r>
      <w:r w:rsidRPr="00690A26">
        <w:t>serviceInstanceId</w:t>
      </w:r>
      <w:r>
        <w:t>List:</w:t>
      </w:r>
    </w:p>
    <w:p w14:paraId="47D0E831" w14:textId="77777777" w:rsidR="00582677" w:rsidRPr="003B2883" w:rsidRDefault="00582677" w:rsidP="00E815E3">
      <w:pPr>
        <w:pStyle w:val="PL"/>
      </w:pPr>
      <w:r w:rsidRPr="003B2883">
        <w:t xml:space="preserve">          type: array</w:t>
      </w:r>
    </w:p>
    <w:p w14:paraId="34687ED0" w14:textId="77777777" w:rsidR="00582677" w:rsidRPr="003B2883" w:rsidRDefault="00582677" w:rsidP="00E815E3">
      <w:pPr>
        <w:pStyle w:val="PL"/>
      </w:pPr>
      <w:r w:rsidRPr="003B2883">
        <w:t xml:space="preserve">          items:</w:t>
      </w:r>
    </w:p>
    <w:p w14:paraId="27D5B154" w14:textId="77777777" w:rsidR="00582677" w:rsidRDefault="00582677" w:rsidP="00E815E3">
      <w:pPr>
        <w:pStyle w:val="PL"/>
      </w:pPr>
      <w:r>
        <w:t xml:space="preserve">            type: string</w:t>
      </w:r>
    </w:p>
    <w:p w14:paraId="4C00AD18" w14:textId="77777777" w:rsidR="00582677" w:rsidRPr="00100CF1" w:rsidRDefault="00582677" w:rsidP="00E815E3">
      <w:pPr>
        <w:pStyle w:val="PL"/>
      </w:pPr>
      <w:r w:rsidRPr="003B2883">
        <w:t xml:space="preserve">          minItems: 1</w:t>
      </w:r>
    </w:p>
    <w:p w14:paraId="50FD59CB" w14:textId="77777777" w:rsidR="00582677" w:rsidRPr="003B2883" w:rsidRDefault="00582677" w:rsidP="00E815E3">
      <w:pPr>
        <w:pStyle w:val="PL"/>
      </w:pPr>
      <w:r w:rsidRPr="003B2883">
        <w:t xml:space="preserve">        </w:t>
      </w:r>
      <w:r>
        <w:rPr>
          <w:rFonts w:hint="eastAsia"/>
          <w:lang w:eastAsia="zh-CN"/>
        </w:rPr>
        <w:t>reportingThreshold</w:t>
      </w:r>
      <w:r w:rsidRPr="003B2883">
        <w:t>:</w:t>
      </w:r>
    </w:p>
    <w:p w14:paraId="226AA60D" w14:textId="77777777" w:rsidR="00582677" w:rsidRDefault="00582677" w:rsidP="00E815E3">
      <w:pPr>
        <w:pStyle w:val="PL"/>
      </w:pPr>
      <w:r w:rsidRPr="003B2883">
        <w:t xml:space="preserve">          $ref: 'TS29571_CommonData.yaml#/components/schemas/Uinteger'</w:t>
      </w:r>
    </w:p>
    <w:p w14:paraId="70710A60" w14:textId="77777777" w:rsidR="00582677" w:rsidRPr="003B2883" w:rsidRDefault="00582677" w:rsidP="00E815E3">
      <w:pPr>
        <w:pStyle w:val="PL"/>
      </w:pPr>
      <w:r w:rsidRPr="003B2883">
        <w:t xml:space="preserve">        </w:t>
      </w:r>
      <w:r>
        <w:t>devFromAveTh</w:t>
      </w:r>
      <w:r w:rsidRPr="003B2883">
        <w:t>:</w:t>
      </w:r>
    </w:p>
    <w:p w14:paraId="3BA7F3EB" w14:textId="77777777" w:rsidR="00582677" w:rsidRDefault="00582677" w:rsidP="00E815E3">
      <w:pPr>
        <w:pStyle w:val="PL"/>
      </w:pPr>
      <w:r w:rsidRPr="003B2883">
        <w:t xml:space="preserve">          $ref: 'TS29571_CommonData.yaml#/components/schemas/Uinteger'</w:t>
      </w:r>
    </w:p>
    <w:p w14:paraId="35455FB4" w14:textId="77777777" w:rsidR="00582677" w:rsidRPr="003B2883" w:rsidRDefault="00582677" w:rsidP="00E815E3">
      <w:pPr>
        <w:pStyle w:val="PL"/>
      </w:pPr>
      <w:r w:rsidRPr="003B2883">
        <w:t xml:space="preserve">        </w:t>
      </w:r>
      <w:r>
        <w:t>failureTh</w:t>
      </w:r>
      <w:r w:rsidRPr="003B2883">
        <w:t>:</w:t>
      </w:r>
    </w:p>
    <w:p w14:paraId="4175545B" w14:textId="77777777" w:rsidR="00582677" w:rsidRDefault="00582677" w:rsidP="00E815E3">
      <w:pPr>
        <w:pStyle w:val="PL"/>
      </w:pPr>
      <w:r w:rsidRPr="003B2883">
        <w:t xml:space="preserve">          $ref: 'TS29571_CommonData.yaml#/components/schemas/Uinteger'</w:t>
      </w:r>
    </w:p>
    <w:p w14:paraId="2270CB82" w14:textId="77777777" w:rsidR="00582677" w:rsidRDefault="00582677" w:rsidP="00E815E3">
      <w:pPr>
        <w:pStyle w:val="PL"/>
      </w:pPr>
    </w:p>
    <w:p w14:paraId="2C63E50A" w14:textId="77777777" w:rsidR="00146E34" w:rsidRPr="003B2883" w:rsidRDefault="00146E34" w:rsidP="00E815E3">
      <w:pPr>
        <w:pStyle w:val="PL"/>
      </w:pPr>
    </w:p>
    <w:p w14:paraId="7F5D1C4E" w14:textId="77777777" w:rsidR="00694E74" w:rsidRDefault="00694E74" w:rsidP="00E815E3">
      <w:pPr>
        <w:pStyle w:val="PL"/>
      </w:pPr>
    </w:p>
    <w:p w14:paraId="3213D63F" w14:textId="77777777" w:rsidR="00694E74" w:rsidRDefault="00694E74" w:rsidP="00E815E3">
      <w:pPr>
        <w:pStyle w:val="PL"/>
      </w:pPr>
      <w:r w:rsidRPr="003B2883">
        <w:t xml:space="preserve">    </w:t>
      </w:r>
      <w:r>
        <w:t>ScpEventExposureNotification</w:t>
      </w:r>
      <w:r w:rsidRPr="003B2883">
        <w:t>:</w:t>
      </w:r>
    </w:p>
    <w:p w14:paraId="3E0EF6BE" w14:textId="77777777" w:rsidR="00694E74" w:rsidRPr="003B2883" w:rsidRDefault="00694E74" w:rsidP="00E815E3">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E815E3">
      <w:pPr>
        <w:pStyle w:val="PL"/>
      </w:pPr>
      <w:r w:rsidRPr="003B2883">
        <w:t xml:space="preserve">      type: object</w:t>
      </w:r>
    </w:p>
    <w:p w14:paraId="6066D93F" w14:textId="77777777" w:rsidR="00146E34" w:rsidRDefault="00146E34" w:rsidP="00E815E3">
      <w:pPr>
        <w:pStyle w:val="PL"/>
      </w:pPr>
      <w:r w:rsidRPr="003B2883">
        <w:t xml:space="preserve">      properties:</w:t>
      </w:r>
    </w:p>
    <w:p w14:paraId="64A93740" w14:textId="77777777" w:rsidR="00146E34" w:rsidRPr="003B2883" w:rsidRDefault="00146E34" w:rsidP="00E815E3">
      <w:pPr>
        <w:pStyle w:val="PL"/>
      </w:pPr>
      <w:r w:rsidRPr="003B2883">
        <w:t xml:space="preserve">        </w:t>
      </w:r>
      <w:r>
        <w:t>notifyCorrelationId</w:t>
      </w:r>
      <w:r w:rsidRPr="003B2883">
        <w:t>:</w:t>
      </w:r>
    </w:p>
    <w:p w14:paraId="4AB98BA2" w14:textId="77777777" w:rsidR="00146E34" w:rsidRDefault="00146E34" w:rsidP="00E815E3">
      <w:pPr>
        <w:pStyle w:val="PL"/>
      </w:pPr>
      <w:r w:rsidRPr="003B2883">
        <w:t xml:space="preserve">          </w:t>
      </w:r>
      <w:r>
        <w:t>type: string</w:t>
      </w:r>
    </w:p>
    <w:p w14:paraId="4B2EA995" w14:textId="77777777" w:rsidR="00146E34" w:rsidRPr="003B2883" w:rsidRDefault="00146E34" w:rsidP="00E815E3">
      <w:pPr>
        <w:pStyle w:val="PL"/>
      </w:pPr>
      <w:r w:rsidRPr="003B2883">
        <w:t xml:space="preserve">        </w:t>
      </w:r>
      <w:r>
        <w:t>report</w:t>
      </w:r>
      <w:r w:rsidRPr="003B2883">
        <w:t>List:</w:t>
      </w:r>
    </w:p>
    <w:p w14:paraId="582C89E7" w14:textId="77777777" w:rsidR="00146E34" w:rsidRPr="003B2883" w:rsidRDefault="00146E34" w:rsidP="00E815E3">
      <w:pPr>
        <w:pStyle w:val="PL"/>
      </w:pPr>
      <w:r w:rsidRPr="003B2883">
        <w:t xml:space="preserve">          type: array</w:t>
      </w:r>
    </w:p>
    <w:p w14:paraId="3FB3356A" w14:textId="77777777" w:rsidR="00146E34" w:rsidRPr="003B2883" w:rsidRDefault="00146E34" w:rsidP="00E815E3">
      <w:pPr>
        <w:pStyle w:val="PL"/>
      </w:pPr>
      <w:r w:rsidRPr="003B2883">
        <w:t xml:space="preserve">          items:</w:t>
      </w:r>
    </w:p>
    <w:p w14:paraId="5914FCD2" w14:textId="7FDBCF37" w:rsidR="00146E34" w:rsidRDefault="00146E34" w:rsidP="00E815E3">
      <w:pPr>
        <w:pStyle w:val="PL"/>
      </w:pPr>
      <w:r w:rsidRPr="003B2883">
        <w:t xml:space="preserve">            $ref: '#/components/schemas/</w:t>
      </w:r>
      <w:r w:rsidRPr="003853B9">
        <w:t>ScpEvent</w:t>
      </w:r>
      <w:r>
        <w:t>Report</w:t>
      </w:r>
      <w:r w:rsidRPr="003B2883">
        <w:t>'</w:t>
      </w:r>
    </w:p>
    <w:p w14:paraId="73A4D170" w14:textId="77777777" w:rsidR="00582677" w:rsidRDefault="00582677" w:rsidP="00E815E3">
      <w:pPr>
        <w:pStyle w:val="PL"/>
      </w:pPr>
      <w:r w:rsidRPr="003B2883">
        <w:t xml:space="preserve">          minItems: 1</w:t>
      </w:r>
    </w:p>
    <w:p w14:paraId="2EA95EE7" w14:textId="77777777" w:rsidR="00582677" w:rsidRDefault="00582677" w:rsidP="00E815E3">
      <w:pPr>
        <w:pStyle w:val="PL"/>
      </w:pPr>
    </w:p>
    <w:p w14:paraId="1533F1E9" w14:textId="77777777" w:rsidR="00146E34" w:rsidRDefault="00146E34" w:rsidP="00E815E3">
      <w:pPr>
        <w:pStyle w:val="PL"/>
      </w:pPr>
    </w:p>
    <w:p w14:paraId="04D44786" w14:textId="77777777" w:rsidR="00146E34" w:rsidRDefault="00146E34" w:rsidP="00E815E3">
      <w:pPr>
        <w:pStyle w:val="PL"/>
      </w:pPr>
      <w:r w:rsidRPr="003B2883">
        <w:t xml:space="preserve">    </w:t>
      </w:r>
      <w:r w:rsidRPr="003853B9">
        <w:t>ScpEventExposureSubs</w:t>
      </w:r>
      <w:r>
        <w:t>Resp</w:t>
      </w:r>
      <w:r w:rsidRPr="003B2883">
        <w:t>:</w:t>
      </w:r>
    </w:p>
    <w:p w14:paraId="5EC884EB" w14:textId="77777777" w:rsidR="00146E34" w:rsidRPr="003B2883" w:rsidRDefault="00146E34" w:rsidP="00E815E3">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E815E3">
      <w:pPr>
        <w:pStyle w:val="PL"/>
      </w:pPr>
      <w:r w:rsidRPr="003B2883">
        <w:t xml:space="preserve">      type: object</w:t>
      </w:r>
    </w:p>
    <w:p w14:paraId="108A080F" w14:textId="77777777" w:rsidR="00146E34" w:rsidRPr="002E5CBA" w:rsidRDefault="00146E34" w:rsidP="00E815E3">
      <w:pPr>
        <w:pStyle w:val="PL"/>
        <w:rPr>
          <w:lang w:val="en-US"/>
        </w:rPr>
      </w:pPr>
      <w:r w:rsidRPr="002E5CBA">
        <w:rPr>
          <w:lang w:val="en-US"/>
        </w:rPr>
        <w:t xml:space="preserve">      properties:</w:t>
      </w:r>
    </w:p>
    <w:p w14:paraId="1A63D4DC" w14:textId="77777777" w:rsidR="00146E34" w:rsidRPr="00EB110F" w:rsidRDefault="00146E34" w:rsidP="00E815E3">
      <w:pPr>
        <w:pStyle w:val="PL"/>
      </w:pPr>
      <w:r>
        <w:t xml:space="preserve">  </w:t>
      </w:r>
      <w:r w:rsidRPr="00FE0ACD">
        <w:t xml:space="preserve">      </w:t>
      </w:r>
      <w:r w:rsidRPr="006D1F21">
        <w:t>expiryTime</w:t>
      </w:r>
      <w:r w:rsidRPr="00EB110F">
        <w:t>:</w:t>
      </w:r>
    </w:p>
    <w:p w14:paraId="02E9B240" w14:textId="77777777" w:rsidR="00146E34" w:rsidRDefault="00146E34" w:rsidP="00E815E3">
      <w:pPr>
        <w:pStyle w:val="PL"/>
        <w:rPr>
          <w:lang w:val="en-US"/>
        </w:rPr>
      </w:pPr>
      <w:r w:rsidRPr="001C121B">
        <w:rPr>
          <w:lang w:val="en-US"/>
        </w:rPr>
        <w:t xml:space="preserve">          $ref: 'TS29571_CommonData.yaml#/components/schemas/DateTime'</w:t>
      </w:r>
    </w:p>
    <w:p w14:paraId="5A67E8D0" w14:textId="77777777" w:rsidR="00146E34" w:rsidRPr="003B2883" w:rsidRDefault="00146E34" w:rsidP="00E815E3">
      <w:pPr>
        <w:pStyle w:val="PL"/>
      </w:pPr>
    </w:p>
    <w:p w14:paraId="5F5B49CE" w14:textId="77777777" w:rsidR="00146E34" w:rsidRPr="003B2883" w:rsidRDefault="00146E34" w:rsidP="00E815E3">
      <w:pPr>
        <w:pStyle w:val="PL"/>
      </w:pPr>
    </w:p>
    <w:p w14:paraId="4C2B574D" w14:textId="77777777" w:rsidR="00146E34" w:rsidRDefault="00146E34" w:rsidP="00E815E3">
      <w:pPr>
        <w:pStyle w:val="PL"/>
      </w:pPr>
    </w:p>
    <w:p w14:paraId="35C0FB4A" w14:textId="77777777" w:rsidR="00146E34" w:rsidRDefault="00146E34" w:rsidP="00E815E3">
      <w:pPr>
        <w:pStyle w:val="PL"/>
      </w:pPr>
      <w:r w:rsidRPr="003B2883">
        <w:t xml:space="preserve">    </w:t>
      </w:r>
      <w:r w:rsidRPr="003853B9">
        <w:t>ScpEvent</w:t>
      </w:r>
      <w:r>
        <w:t>Report</w:t>
      </w:r>
      <w:r w:rsidRPr="003B2883">
        <w:t>:</w:t>
      </w:r>
    </w:p>
    <w:p w14:paraId="47752950" w14:textId="77777777" w:rsidR="00146E34" w:rsidRPr="00F82207" w:rsidRDefault="00146E34" w:rsidP="00E815E3">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E815E3">
      <w:pPr>
        <w:pStyle w:val="PL"/>
      </w:pPr>
      <w:r w:rsidRPr="003B2883">
        <w:t xml:space="preserve">      type: object</w:t>
      </w:r>
    </w:p>
    <w:p w14:paraId="5471FC22" w14:textId="77777777" w:rsidR="00146E34" w:rsidRPr="003B2883" w:rsidRDefault="00146E34" w:rsidP="00E815E3">
      <w:pPr>
        <w:pStyle w:val="PL"/>
      </w:pPr>
      <w:r w:rsidRPr="003B2883">
        <w:t xml:space="preserve">      properties:</w:t>
      </w:r>
    </w:p>
    <w:p w14:paraId="33E27C3E" w14:textId="77777777" w:rsidR="00146E34" w:rsidRPr="003B2883" w:rsidRDefault="00146E34" w:rsidP="00E815E3">
      <w:pPr>
        <w:pStyle w:val="PL"/>
      </w:pPr>
      <w:r w:rsidRPr="003B2883">
        <w:t xml:space="preserve">        </w:t>
      </w:r>
      <w:r>
        <w:t>eventT</w:t>
      </w:r>
      <w:r w:rsidRPr="003B2883">
        <w:t>ype:</w:t>
      </w:r>
    </w:p>
    <w:p w14:paraId="12C532D7" w14:textId="77777777" w:rsidR="00146E34" w:rsidRPr="003B2883" w:rsidRDefault="00146E34" w:rsidP="00E815E3">
      <w:pPr>
        <w:pStyle w:val="PL"/>
      </w:pPr>
      <w:r w:rsidRPr="003B2883">
        <w:t xml:space="preserve">          $ref: '#/components/schemas/</w:t>
      </w:r>
      <w:r>
        <w:t>Scp</w:t>
      </w:r>
      <w:r w:rsidRPr="003B2883">
        <w:t>EventType'</w:t>
      </w:r>
    </w:p>
    <w:p w14:paraId="323C0D31" w14:textId="77777777" w:rsidR="00146E34" w:rsidRPr="003B2883" w:rsidRDefault="00146E34" w:rsidP="00E815E3">
      <w:pPr>
        <w:pStyle w:val="PL"/>
      </w:pPr>
      <w:r w:rsidRPr="003B2883">
        <w:t xml:space="preserve">        timeStamp:</w:t>
      </w:r>
    </w:p>
    <w:p w14:paraId="44D2D549" w14:textId="77777777" w:rsidR="00146E34" w:rsidRPr="003B2883" w:rsidRDefault="00146E34" w:rsidP="00E815E3">
      <w:pPr>
        <w:pStyle w:val="PL"/>
      </w:pPr>
      <w:r w:rsidRPr="003B2883">
        <w:t xml:space="preserve">          $ref: 'TS29571_CommonData.yaml#/components/schemas/DateTime'</w:t>
      </w:r>
    </w:p>
    <w:p w14:paraId="3713E9F1" w14:textId="3DBC1949" w:rsidR="00146E34" w:rsidRPr="003B2883" w:rsidRDefault="00146E34" w:rsidP="00E815E3">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E815E3">
      <w:pPr>
        <w:pStyle w:val="PL"/>
      </w:pPr>
      <w:r w:rsidRPr="003B2883">
        <w:t xml:space="preserve">          type: array</w:t>
      </w:r>
    </w:p>
    <w:p w14:paraId="084DA47B" w14:textId="77777777" w:rsidR="00146E34" w:rsidRPr="003B2883" w:rsidRDefault="00146E34" w:rsidP="00E815E3">
      <w:pPr>
        <w:pStyle w:val="PL"/>
      </w:pPr>
      <w:r w:rsidRPr="003B2883">
        <w:t xml:space="preserve">          items:</w:t>
      </w:r>
    </w:p>
    <w:p w14:paraId="66FE1373" w14:textId="502F78FE" w:rsidR="00146E34" w:rsidRDefault="00146E34" w:rsidP="00E815E3">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rsidP="00E815E3">
      <w:pPr>
        <w:pStyle w:val="PL"/>
      </w:pPr>
      <w:r w:rsidRPr="003B2883">
        <w:t xml:space="preserve">          minItems: 1</w:t>
      </w:r>
    </w:p>
    <w:p w14:paraId="3C3D0229" w14:textId="77777777" w:rsidR="00146E34" w:rsidRPr="003B2883" w:rsidRDefault="00146E34" w:rsidP="00E815E3">
      <w:pPr>
        <w:pStyle w:val="PL"/>
      </w:pPr>
      <w:r w:rsidRPr="003B2883">
        <w:t xml:space="preserve">      required:</w:t>
      </w:r>
    </w:p>
    <w:p w14:paraId="0B88C181" w14:textId="77777777" w:rsidR="00146E34" w:rsidRPr="003B2883" w:rsidRDefault="00146E34" w:rsidP="00E815E3">
      <w:pPr>
        <w:pStyle w:val="PL"/>
      </w:pPr>
      <w:r w:rsidRPr="003B2883">
        <w:t xml:space="preserve">        - </w:t>
      </w:r>
      <w:r>
        <w:t>eventT</w:t>
      </w:r>
      <w:r w:rsidRPr="003B2883">
        <w:t>ype</w:t>
      </w:r>
    </w:p>
    <w:p w14:paraId="187426D7" w14:textId="77777777" w:rsidR="00146E34" w:rsidRDefault="00146E34" w:rsidP="00E815E3">
      <w:pPr>
        <w:pStyle w:val="PL"/>
      </w:pPr>
      <w:r w:rsidRPr="003B2883">
        <w:t xml:space="preserve">        - timeStamp</w:t>
      </w:r>
    </w:p>
    <w:p w14:paraId="3B02C9B1" w14:textId="77777777" w:rsidR="00146E34" w:rsidRDefault="00146E34" w:rsidP="00E815E3">
      <w:pPr>
        <w:pStyle w:val="PL"/>
      </w:pPr>
    </w:p>
    <w:p w14:paraId="75005EFE" w14:textId="77777777" w:rsidR="00146E34" w:rsidRDefault="00146E34" w:rsidP="00E815E3">
      <w:pPr>
        <w:pStyle w:val="PL"/>
      </w:pPr>
    </w:p>
    <w:p w14:paraId="2A49325B" w14:textId="77777777" w:rsidR="00146E34" w:rsidRDefault="00146E34" w:rsidP="00E815E3">
      <w:pPr>
        <w:pStyle w:val="PL"/>
      </w:pPr>
      <w:r w:rsidRPr="003B2883">
        <w:t xml:space="preserve">    </w:t>
      </w:r>
      <w:r>
        <w:t>FailureCauseOccurrence</w:t>
      </w:r>
      <w:r w:rsidRPr="003B2883">
        <w:t>:</w:t>
      </w:r>
    </w:p>
    <w:p w14:paraId="551D9F1B" w14:textId="77777777" w:rsidR="00146E34" w:rsidRPr="00F82207" w:rsidRDefault="00146E34" w:rsidP="00E815E3">
      <w:pPr>
        <w:pStyle w:val="PL"/>
      </w:pPr>
      <w:r>
        <w:t xml:space="preserve">      description: The number of times that a failure happened due to a particular cause </w:t>
      </w:r>
    </w:p>
    <w:p w14:paraId="6C6DA4AD" w14:textId="77777777" w:rsidR="00146E34" w:rsidRPr="003B2883" w:rsidRDefault="00146E34" w:rsidP="00E815E3">
      <w:pPr>
        <w:pStyle w:val="PL"/>
      </w:pPr>
      <w:r w:rsidRPr="003B2883">
        <w:t xml:space="preserve">      type: object</w:t>
      </w:r>
    </w:p>
    <w:p w14:paraId="455360D5" w14:textId="77777777" w:rsidR="00146E34" w:rsidRDefault="00146E34" w:rsidP="00E815E3">
      <w:pPr>
        <w:pStyle w:val="PL"/>
      </w:pPr>
      <w:r w:rsidRPr="003B2883">
        <w:t xml:space="preserve">      properties:</w:t>
      </w:r>
    </w:p>
    <w:p w14:paraId="2AB69915" w14:textId="77777777" w:rsidR="00146E34" w:rsidRPr="003B2883" w:rsidRDefault="00146E34" w:rsidP="00E815E3">
      <w:pPr>
        <w:pStyle w:val="PL"/>
      </w:pPr>
      <w:r w:rsidRPr="003B2883">
        <w:lastRenderedPageBreak/>
        <w:t xml:space="preserve">        </w:t>
      </w:r>
      <w:r>
        <w:t>cause</w:t>
      </w:r>
      <w:r w:rsidRPr="003B2883">
        <w:t>:</w:t>
      </w:r>
    </w:p>
    <w:p w14:paraId="3A1B7BF8" w14:textId="77777777" w:rsidR="00146E34" w:rsidRDefault="00146E34" w:rsidP="00E815E3">
      <w:pPr>
        <w:pStyle w:val="PL"/>
      </w:pPr>
      <w:r w:rsidRPr="003B2883">
        <w:t xml:space="preserve">          $ref: '#/components/schemas/</w:t>
      </w:r>
      <w:r>
        <w:t>FailureCause</w:t>
      </w:r>
      <w:r w:rsidRPr="003B2883">
        <w:t>'</w:t>
      </w:r>
    </w:p>
    <w:p w14:paraId="4B6F9B8E" w14:textId="5F40C752" w:rsidR="00146E34" w:rsidRPr="003B2883" w:rsidRDefault="00146E34" w:rsidP="00E815E3">
      <w:pPr>
        <w:pStyle w:val="PL"/>
      </w:pPr>
      <w:r w:rsidRPr="003B2883">
        <w:t xml:space="preserve">        </w:t>
      </w:r>
      <w:r w:rsidR="002F7740">
        <w:t>count</w:t>
      </w:r>
      <w:r w:rsidRPr="003B2883">
        <w:t>:</w:t>
      </w:r>
    </w:p>
    <w:p w14:paraId="5E2FAA34" w14:textId="77777777" w:rsidR="002F7740" w:rsidRDefault="002F7740" w:rsidP="00E815E3">
      <w:pPr>
        <w:pStyle w:val="PL"/>
      </w:pPr>
      <w:r w:rsidRPr="0014246F">
        <w:t xml:space="preserve">          $ref: 'TS29571_CommonData.yaml#/components/schemas/Uinteger'</w:t>
      </w:r>
    </w:p>
    <w:p w14:paraId="4D226FA4" w14:textId="77777777" w:rsidR="00146E34" w:rsidRPr="003B2883" w:rsidRDefault="00146E34" w:rsidP="00E815E3">
      <w:pPr>
        <w:pStyle w:val="PL"/>
      </w:pPr>
      <w:r w:rsidRPr="003B2883">
        <w:t xml:space="preserve">      required:</w:t>
      </w:r>
    </w:p>
    <w:p w14:paraId="3D21B301" w14:textId="77777777" w:rsidR="00146E34" w:rsidRPr="003B2883" w:rsidRDefault="00146E34" w:rsidP="00E815E3">
      <w:pPr>
        <w:pStyle w:val="PL"/>
      </w:pPr>
      <w:r w:rsidRPr="003B2883">
        <w:t xml:space="preserve">        - </w:t>
      </w:r>
      <w:r>
        <w:t>cause</w:t>
      </w:r>
    </w:p>
    <w:p w14:paraId="50DD11B1" w14:textId="48AC7535" w:rsidR="00146E34" w:rsidRDefault="00146E34" w:rsidP="00E815E3">
      <w:pPr>
        <w:pStyle w:val="PL"/>
      </w:pPr>
      <w:r w:rsidRPr="003B2883">
        <w:t xml:space="preserve">        - </w:t>
      </w:r>
      <w:r w:rsidR="002F7740">
        <w:t>count</w:t>
      </w:r>
    </w:p>
    <w:p w14:paraId="4BFC9575" w14:textId="77777777" w:rsidR="00146E34" w:rsidRDefault="00146E34" w:rsidP="00E815E3">
      <w:pPr>
        <w:pStyle w:val="PL"/>
      </w:pPr>
    </w:p>
    <w:p w14:paraId="33FE8165" w14:textId="77777777" w:rsidR="00146E34" w:rsidRDefault="00146E34" w:rsidP="00E815E3">
      <w:pPr>
        <w:pStyle w:val="PL"/>
      </w:pPr>
    </w:p>
    <w:p w14:paraId="45B6DC01" w14:textId="1B193F35" w:rsidR="00146E34" w:rsidRDefault="00146E34" w:rsidP="00E815E3">
      <w:pPr>
        <w:pStyle w:val="PL"/>
      </w:pPr>
      <w:r w:rsidRPr="003B2883">
        <w:t xml:space="preserve">    </w:t>
      </w:r>
      <w:r>
        <w:t>ScpSig</w:t>
      </w:r>
      <w:r w:rsidR="002F7740">
        <w:t>nallingInfo</w:t>
      </w:r>
      <w:r w:rsidRPr="003B2883">
        <w:t>:</w:t>
      </w:r>
    </w:p>
    <w:p w14:paraId="1322E3D0" w14:textId="4F157A4A" w:rsidR="00146E34" w:rsidRDefault="00146E34" w:rsidP="00E815E3">
      <w:pPr>
        <w:pStyle w:val="PL"/>
      </w:pPr>
      <w:r>
        <w:t xml:space="preserve">      description: </w:t>
      </w:r>
    </w:p>
    <w:p w14:paraId="501ED821" w14:textId="798836DE" w:rsidR="002F7740" w:rsidRPr="00F82207" w:rsidRDefault="002F7740" w:rsidP="00E815E3">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E815E3">
      <w:pPr>
        <w:pStyle w:val="PL"/>
      </w:pPr>
      <w:r w:rsidRPr="003B2883">
        <w:t xml:space="preserve">      type: object</w:t>
      </w:r>
    </w:p>
    <w:p w14:paraId="24A011F3" w14:textId="77777777" w:rsidR="00146E34" w:rsidRDefault="00146E34" w:rsidP="00E815E3">
      <w:pPr>
        <w:pStyle w:val="PL"/>
      </w:pPr>
      <w:r w:rsidRPr="003B2883">
        <w:t xml:space="preserve">      properties:</w:t>
      </w:r>
    </w:p>
    <w:p w14:paraId="2BDD61E8" w14:textId="06015AA1" w:rsidR="00146E34" w:rsidRPr="003B2883" w:rsidRDefault="00146E34" w:rsidP="00E815E3">
      <w:pPr>
        <w:pStyle w:val="PL"/>
      </w:pPr>
      <w:r w:rsidRPr="003B2883">
        <w:t xml:space="preserve">        </w:t>
      </w:r>
      <w:r>
        <w:t>s</w:t>
      </w:r>
      <w:r w:rsidR="002F7740">
        <w:t>erviceInstanceId</w:t>
      </w:r>
      <w:r w:rsidRPr="003B2883">
        <w:t>:</w:t>
      </w:r>
    </w:p>
    <w:p w14:paraId="6701D7D2" w14:textId="77777777" w:rsidR="00146E34" w:rsidRPr="00C0161E" w:rsidRDefault="00146E34" w:rsidP="00E815E3">
      <w:pPr>
        <w:pStyle w:val="PL"/>
      </w:pPr>
      <w:r w:rsidRPr="003B2883">
        <w:t xml:space="preserve">          type: </w:t>
      </w:r>
      <w:r>
        <w:t>string</w:t>
      </w:r>
    </w:p>
    <w:p w14:paraId="5D14F89F" w14:textId="77777777" w:rsidR="009051C3" w:rsidRDefault="009051C3" w:rsidP="00E815E3">
      <w:pPr>
        <w:pStyle w:val="PL"/>
      </w:pPr>
      <w:r w:rsidRPr="003B2883">
        <w:t xml:space="preserve">        </w:t>
      </w:r>
      <w:r w:rsidRPr="00E70E1F">
        <w:t>nfInstanceId</w:t>
      </w:r>
      <w:r w:rsidRPr="003B2883">
        <w:t>:</w:t>
      </w:r>
    </w:p>
    <w:p w14:paraId="0892CDC6" w14:textId="77777777" w:rsidR="009051C3" w:rsidRDefault="009051C3" w:rsidP="00E815E3">
      <w:pPr>
        <w:pStyle w:val="PL"/>
      </w:pPr>
      <w:r w:rsidRPr="003B2883">
        <w:t xml:space="preserve">          $ref: 'TS29571_CommonData.yaml#/components/schemas/NfInstanceId'</w:t>
      </w:r>
    </w:p>
    <w:p w14:paraId="02ECC886" w14:textId="77777777" w:rsidR="009051C3" w:rsidRDefault="009051C3" w:rsidP="00E815E3">
      <w:pPr>
        <w:pStyle w:val="PL"/>
      </w:pPr>
      <w:r w:rsidRPr="003B2883">
        <w:t xml:space="preserve">      </w:t>
      </w:r>
      <w:r>
        <w:t xml:space="preserve">  serviceName</w:t>
      </w:r>
      <w:r w:rsidRPr="003B2883">
        <w:t>:</w:t>
      </w:r>
    </w:p>
    <w:p w14:paraId="50D57ADF" w14:textId="77777777" w:rsidR="009051C3" w:rsidRPr="00C0161E" w:rsidRDefault="009051C3" w:rsidP="00E815E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E815E3">
      <w:pPr>
        <w:pStyle w:val="PL"/>
      </w:pPr>
      <w:r w:rsidRPr="003B2883">
        <w:t xml:space="preserve">        </w:t>
      </w:r>
      <w:r>
        <w:t>nfType</w:t>
      </w:r>
      <w:r w:rsidRPr="003B2883">
        <w:t>:</w:t>
      </w:r>
    </w:p>
    <w:p w14:paraId="706461A5" w14:textId="77777777" w:rsidR="009051C3" w:rsidRDefault="009051C3" w:rsidP="00E815E3">
      <w:pPr>
        <w:pStyle w:val="PL"/>
      </w:pPr>
      <w:r w:rsidRPr="003B2883">
        <w:t xml:space="preserve">          </w:t>
      </w:r>
      <w:r w:rsidRPr="00CC6760">
        <w:t>$ref: 'TS29510_Nnrf_NFManagement.yaml#/components/schemas/NFType'</w:t>
      </w:r>
    </w:p>
    <w:p w14:paraId="5602F1AC" w14:textId="77777777" w:rsidR="009051C3" w:rsidRPr="003B2883" w:rsidRDefault="009051C3" w:rsidP="00E815E3">
      <w:pPr>
        <w:pStyle w:val="PL"/>
      </w:pPr>
      <w:r w:rsidRPr="003B2883">
        <w:t xml:space="preserve">        </w:t>
      </w:r>
      <w:r>
        <w:t>nfSet</w:t>
      </w:r>
      <w:r w:rsidRPr="003B2883">
        <w:t>Id:</w:t>
      </w:r>
    </w:p>
    <w:p w14:paraId="49FE41B4" w14:textId="77777777" w:rsidR="009051C3" w:rsidRDefault="009051C3" w:rsidP="00E815E3">
      <w:pPr>
        <w:pStyle w:val="PL"/>
      </w:pPr>
      <w:r w:rsidRPr="003B2883">
        <w:t xml:space="preserve">          $ref: 'TS29571_CommonData.yaml#/components/schemas/Nf</w:t>
      </w:r>
      <w:r w:rsidRPr="000A2C09">
        <w:t>Set</w:t>
      </w:r>
      <w:r w:rsidRPr="003B2883">
        <w:t>Id'</w:t>
      </w:r>
    </w:p>
    <w:p w14:paraId="3A2B77A6" w14:textId="3EE9D098" w:rsidR="009051C3" w:rsidRPr="003B2883" w:rsidRDefault="009051C3" w:rsidP="00E815E3">
      <w:pPr>
        <w:pStyle w:val="PL"/>
      </w:pPr>
      <w:r w:rsidRPr="003B2883">
        <w:t xml:space="preserve">        </w:t>
      </w:r>
      <w:proofErr w:type="spellStart"/>
      <w:r w:rsidR="00D67D80">
        <w:rPr>
          <w:lang w:val="en-DE"/>
        </w:rPr>
        <w:t>rcv</w:t>
      </w:r>
      <w:r w:rsidR="00D67D80" w:rsidRPr="00344B50">
        <w:t>RequestCount</w:t>
      </w:r>
      <w:proofErr w:type="spellEnd"/>
      <w:r w:rsidRPr="003B2883">
        <w:t>:</w:t>
      </w:r>
    </w:p>
    <w:p w14:paraId="6653AB37" w14:textId="77777777" w:rsidR="001E41AE" w:rsidRDefault="009051C3" w:rsidP="00E815E3">
      <w:pPr>
        <w:pStyle w:val="PL"/>
      </w:pPr>
      <w:r w:rsidRPr="0014246F">
        <w:t xml:space="preserve">          $ref: 'TS29571_CommonData.yaml#/components/schemas/Uinteger'</w:t>
      </w:r>
    </w:p>
    <w:p w14:paraId="3F6C919C" w14:textId="77777777" w:rsidR="00D67D80" w:rsidRPr="00C03689" w:rsidRDefault="00D67D80" w:rsidP="00E815E3">
      <w:pPr>
        <w:pStyle w:val="PL"/>
      </w:pPr>
      <w:r w:rsidRPr="00C03689">
        <w:t xml:space="preserve">        </w:t>
      </w:r>
      <w:r>
        <w:rPr>
          <w:lang w:val="en-DE"/>
        </w:rPr>
        <w:t>sent</w:t>
      </w:r>
      <w:r w:rsidRPr="00344B50">
        <w:t>RequestCount</w:t>
      </w:r>
      <w:r w:rsidRPr="00C03689">
        <w:t>:</w:t>
      </w:r>
    </w:p>
    <w:p w14:paraId="431AE3EA" w14:textId="77777777" w:rsidR="00D67D80" w:rsidRPr="00C03689" w:rsidRDefault="00D67D80" w:rsidP="00E815E3">
      <w:pPr>
        <w:pStyle w:val="PL"/>
      </w:pPr>
      <w:r w:rsidRPr="00C03689">
        <w:t xml:space="preserve">          $ref: 'TS29571_CommonData.yaml#/components/schemas/Uinteger'</w:t>
      </w:r>
    </w:p>
    <w:p w14:paraId="1CEB5158" w14:textId="4BAA7B94" w:rsidR="009051C3" w:rsidRPr="003B2883" w:rsidRDefault="009051C3" w:rsidP="00E815E3">
      <w:pPr>
        <w:pStyle w:val="PL"/>
      </w:pPr>
      <w:r w:rsidRPr="003B2883">
        <w:t xml:space="preserve">        </w:t>
      </w:r>
      <w:r w:rsidRPr="002F1857">
        <w:t>successfulResponseCount</w:t>
      </w:r>
      <w:r w:rsidRPr="003B2883">
        <w:t>:</w:t>
      </w:r>
    </w:p>
    <w:p w14:paraId="0A9C63A2" w14:textId="77777777" w:rsidR="009051C3" w:rsidRDefault="009051C3" w:rsidP="00E815E3">
      <w:pPr>
        <w:pStyle w:val="PL"/>
      </w:pPr>
      <w:r w:rsidRPr="0014246F">
        <w:t xml:space="preserve">          $ref: 'TS29571_CommonData.yaml#/components/schemas/Uinteger'</w:t>
      </w:r>
    </w:p>
    <w:p w14:paraId="2CA6E17B" w14:textId="77777777" w:rsidR="009051C3" w:rsidRPr="003B2883" w:rsidRDefault="009051C3" w:rsidP="00E815E3">
      <w:pPr>
        <w:pStyle w:val="PL"/>
      </w:pPr>
      <w:r w:rsidRPr="003B2883">
        <w:t xml:space="preserve">        </w:t>
      </w:r>
      <w:r w:rsidRPr="0029012E">
        <w:t>failureResponseCount</w:t>
      </w:r>
      <w:r w:rsidRPr="003B2883">
        <w:t>:</w:t>
      </w:r>
    </w:p>
    <w:p w14:paraId="1925008B" w14:textId="77777777" w:rsidR="009051C3" w:rsidRDefault="009051C3" w:rsidP="00E815E3">
      <w:pPr>
        <w:pStyle w:val="PL"/>
      </w:pPr>
      <w:r w:rsidRPr="0014246F">
        <w:t xml:space="preserve">          $ref: 'TS29571_CommonData.yaml#/components/schemas/Uinteger'</w:t>
      </w:r>
    </w:p>
    <w:p w14:paraId="3B928FF4" w14:textId="77777777" w:rsidR="009051C3" w:rsidRPr="003B2883" w:rsidRDefault="009051C3" w:rsidP="00E815E3">
      <w:pPr>
        <w:pStyle w:val="PL"/>
      </w:pPr>
      <w:r w:rsidRPr="003B2883">
        <w:t xml:space="preserve">        </w:t>
      </w:r>
      <w:r w:rsidRPr="00357158">
        <w:t>failureCauseStat</w:t>
      </w:r>
      <w:r>
        <w:t>s</w:t>
      </w:r>
      <w:r w:rsidRPr="003B2883">
        <w:t>:</w:t>
      </w:r>
    </w:p>
    <w:p w14:paraId="00A94F5C" w14:textId="77777777" w:rsidR="009051C3" w:rsidRPr="003B2883" w:rsidRDefault="009051C3" w:rsidP="00E815E3">
      <w:pPr>
        <w:pStyle w:val="PL"/>
      </w:pPr>
      <w:r w:rsidRPr="003B2883">
        <w:t xml:space="preserve">          type: array</w:t>
      </w:r>
    </w:p>
    <w:p w14:paraId="7A5631C5" w14:textId="77777777" w:rsidR="009051C3" w:rsidRPr="003B2883" w:rsidRDefault="009051C3" w:rsidP="00E815E3">
      <w:pPr>
        <w:pStyle w:val="PL"/>
      </w:pPr>
      <w:r w:rsidRPr="003B2883">
        <w:t xml:space="preserve">          items:</w:t>
      </w:r>
    </w:p>
    <w:p w14:paraId="57C038FE" w14:textId="77777777" w:rsidR="009051C3" w:rsidRDefault="009051C3" w:rsidP="00E815E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E815E3">
      <w:pPr>
        <w:pStyle w:val="PL"/>
      </w:pPr>
      <w:r w:rsidRPr="003B2883">
        <w:t xml:space="preserve">          minItems: 1</w:t>
      </w:r>
    </w:p>
    <w:p w14:paraId="260B3C1E" w14:textId="77777777" w:rsidR="009051C3" w:rsidRPr="003B2883" w:rsidRDefault="009051C3" w:rsidP="00E815E3">
      <w:pPr>
        <w:pStyle w:val="PL"/>
      </w:pPr>
      <w:r w:rsidRPr="003B2883">
        <w:t xml:space="preserve">        </w:t>
      </w:r>
      <w:r w:rsidRPr="007D3A49">
        <w:t>scpFailureCount</w:t>
      </w:r>
      <w:r w:rsidRPr="003B2883">
        <w:t>:</w:t>
      </w:r>
    </w:p>
    <w:p w14:paraId="180E18C0" w14:textId="77777777" w:rsidR="009051C3" w:rsidRDefault="009051C3" w:rsidP="00E815E3">
      <w:pPr>
        <w:pStyle w:val="PL"/>
      </w:pPr>
      <w:r w:rsidRPr="0014246F">
        <w:t xml:space="preserve">          $ref: 'TS29571_CommonData.yaml#/components/schemas/Uinteger'</w:t>
      </w:r>
    </w:p>
    <w:p w14:paraId="6FD84D06" w14:textId="77777777" w:rsidR="009051C3" w:rsidRPr="003B2883" w:rsidRDefault="009051C3" w:rsidP="00E815E3">
      <w:pPr>
        <w:pStyle w:val="PL"/>
      </w:pPr>
      <w:r w:rsidRPr="003B2883">
        <w:t xml:space="preserve">        </w:t>
      </w:r>
      <w:r w:rsidRPr="007D3A49">
        <w:t>scpFailureCauseStat</w:t>
      </w:r>
      <w:r>
        <w:t>s</w:t>
      </w:r>
      <w:r w:rsidRPr="003B2883">
        <w:t>:</w:t>
      </w:r>
    </w:p>
    <w:p w14:paraId="580FBFC3" w14:textId="77777777" w:rsidR="009051C3" w:rsidRPr="003B2883" w:rsidRDefault="009051C3" w:rsidP="00E815E3">
      <w:pPr>
        <w:pStyle w:val="PL"/>
      </w:pPr>
      <w:r w:rsidRPr="003B2883">
        <w:t xml:space="preserve">          type: array</w:t>
      </w:r>
    </w:p>
    <w:p w14:paraId="6F3C7AEC" w14:textId="77777777" w:rsidR="009051C3" w:rsidRPr="003B2883" w:rsidRDefault="009051C3" w:rsidP="00E815E3">
      <w:pPr>
        <w:pStyle w:val="PL"/>
      </w:pPr>
      <w:r w:rsidRPr="003B2883">
        <w:t xml:space="preserve">          items:</w:t>
      </w:r>
    </w:p>
    <w:p w14:paraId="7E449CD4" w14:textId="77777777" w:rsidR="009051C3" w:rsidRDefault="009051C3" w:rsidP="00E815E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E815E3">
      <w:pPr>
        <w:pStyle w:val="PL"/>
      </w:pPr>
      <w:r w:rsidRPr="003B2883">
        <w:t xml:space="preserve">          minItems: 1</w:t>
      </w:r>
    </w:p>
    <w:p w14:paraId="0858287B" w14:textId="77777777" w:rsidR="00D67D80" w:rsidRPr="00C03689" w:rsidRDefault="00D67D80" w:rsidP="00E815E3">
      <w:pPr>
        <w:pStyle w:val="PL"/>
      </w:pPr>
      <w:r w:rsidRPr="00C03689">
        <w:t xml:space="preserve">        </w:t>
      </w:r>
      <w:r w:rsidRPr="000347A8">
        <w:t>reselectionCount</w:t>
      </w:r>
      <w:r w:rsidRPr="00C03689">
        <w:t>:</w:t>
      </w:r>
    </w:p>
    <w:p w14:paraId="3915A36B" w14:textId="77777777" w:rsidR="00D67D80" w:rsidRPr="00C03689" w:rsidRDefault="00D67D80" w:rsidP="00E815E3">
      <w:pPr>
        <w:pStyle w:val="PL"/>
      </w:pPr>
      <w:r w:rsidRPr="00C03689">
        <w:t xml:space="preserve">          $ref: 'TS29571_CommonData.yaml#/components/schemas/Uinteger'</w:t>
      </w:r>
    </w:p>
    <w:p w14:paraId="4B936644" w14:textId="77777777" w:rsidR="009051C3" w:rsidRDefault="009051C3" w:rsidP="00E815E3">
      <w:pPr>
        <w:pStyle w:val="PL"/>
      </w:pPr>
      <w:r w:rsidRPr="003B2883">
        <w:t xml:space="preserve">        </w:t>
      </w:r>
      <w:r w:rsidRPr="00C82F22">
        <w:t>reselectionStatList</w:t>
      </w:r>
      <w:r w:rsidRPr="003B2883">
        <w:t>:</w:t>
      </w:r>
    </w:p>
    <w:p w14:paraId="70C72773" w14:textId="77777777" w:rsidR="009051C3" w:rsidRPr="003B2883" w:rsidRDefault="009051C3" w:rsidP="00E815E3">
      <w:pPr>
        <w:pStyle w:val="PL"/>
      </w:pPr>
      <w:r w:rsidRPr="003B2883">
        <w:t xml:space="preserve">          type: array</w:t>
      </w:r>
    </w:p>
    <w:p w14:paraId="2341646F" w14:textId="77777777" w:rsidR="009051C3" w:rsidRPr="003B2883" w:rsidRDefault="009051C3" w:rsidP="00E815E3">
      <w:pPr>
        <w:pStyle w:val="PL"/>
      </w:pPr>
      <w:r w:rsidRPr="003B2883">
        <w:t xml:space="preserve">          items:</w:t>
      </w:r>
    </w:p>
    <w:p w14:paraId="1EB6C154" w14:textId="77777777" w:rsidR="009051C3" w:rsidRDefault="009051C3" w:rsidP="00E815E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E815E3">
      <w:pPr>
        <w:pStyle w:val="PL"/>
      </w:pPr>
      <w:r w:rsidRPr="003B2883">
        <w:t xml:space="preserve">          minItems: 1</w:t>
      </w:r>
    </w:p>
    <w:p w14:paraId="41ED1980" w14:textId="77777777" w:rsidR="009051C3" w:rsidRPr="003B2883" w:rsidRDefault="009051C3" w:rsidP="00E815E3">
      <w:pPr>
        <w:pStyle w:val="PL"/>
      </w:pPr>
      <w:r w:rsidRPr="003B2883">
        <w:t xml:space="preserve">        </w:t>
      </w:r>
      <w:r w:rsidRPr="00AA040A">
        <w:t>connectionStatus</w:t>
      </w:r>
      <w:r w:rsidRPr="003B2883">
        <w:t>:</w:t>
      </w:r>
    </w:p>
    <w:p w14:paraId="3FF81446" w14:textId="77777777" w:rsidR="009051C3" w:rsidRDefault="009051C3" w:rsidP="00E815E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E815E3">
      <w:pPr>
        <w:pStyle w:val="PL"/>
      </w:pPr>
      <w:r w:rsidRPr="003B2883">
        <w:t xml:space="preserve">        </w:t>
      </w:r>
      <w:r w:rsidRPr="00030D3C">
        <w:t>avgResponseTimeToNF</w:t>
      </w:r>
      <w:r w:rsidRPr="003B2883">
        <w:t>:</w:t>
      </w:r>
    </w:p>
    <w:p w14:paraId="34EDC46A" w14:textId="77777777" w:rsidR="009051C3" w:rsidRDefault="009051C3" w:rsidP="00E815E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E815E3">
      <w:pPr>
        <w:pStyle w:val="PL"/>
      </w:pPr>
      <w:r w:rsidRPr="003B2883">
        <w:t xml:space="preserve">        </w:t>
      </w:r>
      <w:r w:rsidRPr="00BF5624">
        <w:t>overload</w:t>
      </w:r>
      <w:r>
        <w:t>Control</w:t>
      </w:r>
      <w:r w:rsidRPr="00BF5624">
        <w:t>Info</w:t>
      </w:r>
      <w:r w:rsidRPr="003B2883">
        <w:t>:</w:t>
      </w:r>
    </w:p>
    <w:p w14:paraId="0A0C7815" w14:textId="77777777" w:rsidR="009051C3" w:rsidRDefault="009051C3" w:rsidP="00E815E3">
      <w:pPr>
        <w:pStyle w:val="PL"/>
      </w:pPr>
      <w:r w:rsidRPr="0014246F">
        <w:t xml:space="preserve">          $ref: 'TS29571_CommonData.yaml#/components/schemas/</w:t>
      </w:r>
      <w:r>
        <w:t>OverloadControlInfo</w:t>
      </w:r>
      <w:r w:rsidRPr="0014246F">
        <w:t>'</w:t>
      </w:r>
    </w:p>
    <w:p w14:paraId="2AC382C0" w14:textId="2CAE0718" w:rsidR="009051C3" w:rsidRDefault="009051C3" w:rsidP="00E815E3">
      <w:pPr>
        <w:pStyle w:val="PL"/>
      </w:pPr>
    </w:p>
    <w:p w14:paraId="2B52E0DD" w14:textId="09D038D4" w:rsidR="009051C3" w:rsidRDefault="009051C3" w:rsidP="00E815E3">
      <w:pPr>
        <w:pStyle w:val="PL"/>
      </w:pPr>
    </w:p>
    <w:p w14:paraId="7B29205E" w14:textId="77777777" w:rsidR="009051C3" w:rsidRDefault="009051C3" w:rsidP="00E815E3">
      <w:pPr>
        <w:pStyle w:val="PL"/>
      </w:pPr>
      <w:r w:rsidRPr="003B2883">
        <w:t xml:space="preserve">    </w:t>
      </w:r>
      <w:r w:rsidRPr="003A78E2">
        <w:t>ReselectionStat</w:t>
      </w:r>
      <w:r w:rsidRPr="003B2883">
        <w:t>:</w:t>
      </w:r>
    </w:p>
    <w:p w14:paraId="73CBA317" w14:textId="77777777" w:rsidR="009051C3" w:rsidRPr="00F82207" w:rsidRDefault="009051C3" w:rsidP="00E815E3">
      <w:pPr>
        <w:pStyle w:val="PL"/>
      </w:pPr>
      <w:r>
        <w:t xml:space="preserve">      description: The number of times that a reselection happened due to a particular reason </w:t>
      </w:r>
    </w:p>
    <w:p w14:paraId="663CADC0" w14:textId="77777777" w:rsidR="009051C3" w:rsidRPr="003B2883" w:rsidRDefault="009051C3" w:rsidP="00E815E3">
      <w:pPr>
        <w:pStyle w:val="PL"/>
      </w:pPr>
      <w:r w:rsidRPr="003B2883">
        <w:t xml:space="preserve">      type: object</w:t>
      </w:r>
    </w:p>
    <w:p w14:paraId="40E29D74" w14:textId="77777777" w:rsidR="009051C3" w:rsidRDefault="009051C3" w:rsidP="00E815E3">
      <w:pPr>
        <w:pStyle w:val="PL"/>
      </w:pPr>
      <w:r w:rsidRPr="003B2883">
        <w:t xml:space="preserve">      properties:</w:t>
      </w:r>
    </w:p>
    <w:p w14:paraId="50BF4AE6" w14:textId="77777777" w:rsidR="009051C3" w:rsidRPr="003B2883" w:rsidRDefault="009051C3" w:rsidP="00E815E3">
      <w:pPr>
        <w:pStyle w:val="PL"/>
      </w:pPr>
      <w:r w:rsidRPr="003B2883">
        <w:t xml:space="preserve">        </w:t>
      </w:r>
      <w:r w:rsidRPr="002C6B0B">
        <w:t>reselectionReason</w:t>
      </w:r>
      <w:r w:rsidRPr="003B2883">
        <w:t>:</w:t>
      </w:r>
    </w:p>
    <w:p w14:paraId="55A938A3" w14:textId="77777777" w:rsidR="009051C3" w:rsidRDefault="009051C3" w:rsidP="00E815E3">
      <w:pPr>
        <w:pStyle w:val="PL"/>
      </w:pPr>
      <w:r w:rsidRPr="003B2883">
        <w:t xml:space="preserve">          $ref: '#/components/schemas/</w:t>
      </w:r>
      <w:r>
        <w:t>R</w:t>
      </w:r>
      <w:r w:rsidRPr="00DD36D9">
        <w:t>eselectionReason</w:t>
      </w:r>
      <w:r>
        <w:t>'</w:t>
      </w:r>
    </w:p>
    <w:p w14:paraId="57EEB24F" w14:textId="77777777" w:rsidR="009051C3" w:rsidRPr="003B2883" w:rsidRDefault="009051C3" w:rsidP="00E815E3">
      <w:pPr>
        <w:pStyle w:val="PL"/>
      </w:pPr>
      <w:r w:rsidRPr="003B2883">
        <w:t xml:space="preserve">        </w:t>
      </w:r>
      <w:r>
        <w:t>count</w:t>
      </w:r>
      <w:r w:rsidRPr="003B2883">
        <w:t>:</w:t>
      </w:r>
    </w:p>
    <w:p w14:paraId="7B3B6C85" w14:textId="77777777" w:rsidR="009051C3" w:rsidRDefault="009051C3" w:rsidP="00E815E3">
      <w:pPr>
        <w:pStyle w:val="PL"/>
      </w:pPr>
      <w:r w:rsidRPr="0014246F">
        <w:t xml:space="preserve">          $ref: 'TS29571_CommonData.yaml#/components/schemas/Uinteger'</w:t>
      </w:r>
    </w:p>
    <w:p w14:paraId="31BF12C5" w14:textId="77777777" w:rsidR="009051C3" w:rsidRPr="003B2883" w:rsidRDefault="009051C3" w:rsidP="00E815E3">
      <w:pPr>
        <w:pStyle w:val="PL"/>
      </w:pPr>
      <w:r w:rsidRPr="003B2883">
        <w:t xml:space="preserve">      required:</w:t>
      </w:r>
    </w:p>
    <w:p w14:paraId="0A3FCB23" w14:textId="77777777" w:rsidR="009051C3" w:rsidRPr="003B2883" w:rsidRDefault="009051C3" w:rsidP="00E815E3">
      <w:pPr>
        <w:pStyle w:val="PL"/>
      </w:pPr>
      <w:r w:rsidRPr="003B2883">
        <w:t xml:space="preserve">        - </w:t>
      </w:r>
      <w:r w:rsidRPr="002C6B0B">
        <w:t>reselectionReason</w:t>
      </w:r>
    </w:p>
    <w:p w14:paraId="4C60C0B3" w14:textId="77777777" w:rsidR="009051C3" w:rsidRDefault="009051C3" w:rsidP="00E815E3">
      <w:pPr>
        <w:pStyle w:val="PL"/>
      </w:pPr>
      <w:r w:rsidRPr="003B2883">
        <w:t xml:space="preserve">        - </w:t>
      </w:r>
      <w:r>
        <w:t>count</w:t>
      </w:r>
    </w:p>
    <w:p w14:paraId="1420CE06" w14:textId="77777777" w:rsidR="009051C3" w:rsidRDefault="009051C3" w:rsidP="00E815E3">
      <w:pPr>
        <w:pStyle w:val="PL"/>
      </w:pPr>
    </w:p>
    <w:p w14:paraId="2094977B" w14:textId="4C396CFC" w:rsidR="00146E34" w:rsidRDefault="00146E34" w:rsidP="00E815E3">
      <w:pPr>
        <w:pStyle w:val="PL"/>
      </w:pPr>
    </w:p>
    <w:p w14:paraId="50C67BE1" w14:textId="77777777" w:rsidR="00D03DD1" w:rsidRDefault="00D03DD1" w:rsidP="00E815E3">
      <w:pPr>
        <w:pStyle w:val="PL"/>
      </w:pPr>
      <w:r>
        <w:t>#</w:t>
      </w:r>
    </w:p>
    <w:p w14:paraId="698B5A47" w14:textId="77777777" w:rsidR="00D03DD1" w:rsidRDefault="00D03DD1" w:rsidP="00E815E3">
      <w:pPr>
        <w:pStyle w:val="PL"/>
      </w:pPr>
      <w:r>
        <w:t># ENUMERATIONS</w:t>
      </w:r>
    </w:p>
    <w:p w14:paraId="22133315" w14:textId="77777777" w:rsidR="00D03DD1" w:rsidRDefault="00D03DD1" w:rsidP="00E815E3">
      <w:pPr>
        <w:pStyle w:val="PL"/>
      </w:pPr>
      <w:r>
        <w:t>#</w:t>
      </w:r>
    </w:p>
    <w:p w14:paraId="5216DC88" w14:textId="77777777" w:rsidR="00D03DD1" w:rsidRPr="003B2883" w:rsidRDefault="00D03DD1" w:rsidP="00E815E3">
      <w:pPr>
        <w:pStyle w:val="PL"/>
      </w:pPr>
    </w:p>
    <w:p w14:paraId="7F83FF67" w14:textId="77777777" w:rsidR="00146E34" w:rsidRDefault="00146E34" w:rsidP="00E815E3">
      <w:pPr>
        <w:pStyle w:val="PL"/>
      </w:pPr>
    </w:p>
    <w:p w14:paraId="05EA1BB1" w14:textId="77777777" w:rsidR="00146E34" w:rsidRDefault="00146E34" w:rsidP="00E815E3">
      <w:pPr>
        <w:pStyle w:val="PL"/>
      </w:pPr>
      <w:r w:rsidRPr="003B2883">
        <w:t xml:space="preserve">    </w:t>
      </w:r>
      <w:r>
        <w:t>FailureCause</w:t>
      </w:r>
      <w:r w:rsidRPr="003B2883">
        <w:t>:</w:t>
      </w:r>
    </w:p>
    <w:p w14:paraId="0134FFCA" w14:textId="77777777" w:rsidR="00146E34" w:rsidRPr="003B2883" w:rsidRDefault="00146E34" w:rsidP="00E815E3">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E815E3">
      <w:pPr>
        <w:pStyle w:val="PL"/>
      </w:pPr>
      <w:r w:rsidRPr="003B2883">
        <w:t xml:space="preserve">      anyOf:</w:t>
      </w:r>
    </w:p>
    <w:p w14:paraId="2E6AB93E" w14:textId="77777777" w:rsidR="00146E34" w:rsidRPr="003B2883" w:rsidRDefault="00146E34" w:rsidP="00E815E3">
      <w:pPr>
        <w:pStyle w:val="PL"/>
      </w:pPr>
      <w:r w:rsidRPr="003B2883">
        <w:t xml:space="preserve">      - type: string</w:t>
      </w:r>
    </w:p>
    <w:p w14:paraId="4F51529E" w14:textId="77777777" w:rsidR="00146E34" w:rsidRPr="003B2883" w:rsidRDefault="00146E34" w:rsidP="00E815E3">
      <w:pPr>
        <w:pStyle w:val="PL"/>
      </w:pPr>
      <w:r w:rsidRPr="003B2883">
        <w:t xml:space="preserve">        enum:</w:t>
      </w:r>
    </w:p>
    <w:p w14:paraId="7DDB6218" w14:textId="77777777" w:rsidR="00146E34" w:rsidRDefault="00146E34" w:rsidP="00E815E3">
      <w:pPr>
        <w:pStyle w:val="PL"/>
      </w:pPr>
      <w:r w:rsidRPr="003B2883">
        <w:t xml:space="preserve">          - </w:t>
      </w:r>
      <w:r>
        <w:t>TIME_OUT</w:t>
      </w:r>
    </w:p>
    <w:p w14:paraId="644F25BB" w14:textId="77777777" w:rsidR="00146E34" w:rsidRDefault="00146E34" w:rsidP="00E815E3">
      <w:pPr>
        <w:pStyle w:val="PL"/>
      </w:pPr>
      <w:r w:rsidRPr="003B2883">
        <w:t xml:space="preserve">          - </w:t>
      </w:r>
      <w:r>
        <w:t>SERVER_ERROR</w:t>
      </w:r>
    </w:p>
    <w:p w14:paraId="4B67703E" w14:textId="0C23BF45" w:rsidR="00146E34" w:rsidRDefault="00146E34" w:rsidP="00E815E3">
      <w:pPr>
        <w:pStyle w:val="PL"/>
      </w:pPr>
      <w:r w:rsidRPr="003B2883">
        <w:t xml:space="preserve">          - </w:t>
      </w:r>
      <w:r w:rsidR="00A15027">
        <w:t>CLIENT</w:t>
      </w:r>
      <w:r>
        <w:t>_ERROR</w:t>
      </w:r>
    </w:p>
    <w:p w14:paraId="5A49D749" w14:textId="77777777" w:rsidR="00146E34" w:rsidRPr="003B2883" w:rsidRDefault="00146E34" w:rsidP="00E815E3">
      <w:pPr>
        <w:pStyle w:val="PL"/>
      </w:pPr>
      <w:r w:rsidRPr="003B2883">
        <w:t xml:space="preserve">          - </w:t>
      </w:r>
      <w:r>
        <w:t>OTHER_FAILURE_REASONS</w:t>
      </w:r>
    </w:p>
    <w:p w14:paraId="59B9BF7E" w14:textId="090BB85A" w:rsidR="00D03DD1" w:rsidRPr="003B2883" w:rsidRDefault="00146E34" w:rsidP="00E815E3">
      <w:pPr>
        <w:pStyle w:val="PL"/>
      </w:pPr>
      <w:r w:rsidRPr="003B2883">
        <w:t xml:space="preserve">      - type: string</w:t>
      </w:r>
    </w:p>
    <w:p w14:paraId="7C810F6D" w14:textId="77777777" w:rsidR="00146E34" w:rsidRPr="003B2883" w:rsidRDefault="00146E34" w:rsidP="00E815E3">
      <w:pPr>
        <w:pStyle w:val="PL"/>
      </w:pPr>
    </w:p>
    <w:p w14:paraId="7E502741" w14:textId="77777777" w:rsidR="00D70BC6" w:rsidRDefault="00D70BC6" w:rsidP="00E815E3">
      <w:pPr>
        <w:pStyle w:val="PL"/>
      </w:pPr>
    </w:p>
    <w:p w14:paraId="63FED5EF" w14:textId="77777777" w:rsidR="00D70BC6" w:rsidDel="00D03DD1" w:rsidRDefault="00D70BC6" w:rsidP="00E815E3">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E815E3">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E815E3">
      <w:pPr>
        <w:pStyle w:val="PL"/>
      </w:pPr>
      <w:r w:rsidRPr="003B2883" w:rsidDel="00D03DD1">
        <w:t xml:space="preserve">      anyOf:</w:t>
      </w:r>
    </w:p>
    <w:p w14:paraId="4F75867A" w14:textId="77777777" w:rsidR="00D70BC6" w:rsidRPr="003B2883" w:rsidDel="00D03DD1" w:rsidRDefault="00D70BC6" w:rsidP="00E815E3">
      <w:pPr>
        <w:pStyle w:val="PL"/>
      </w:pPr>
      <w:r w:rsidRPr="003B2883" w:rsidDel="00D03DD1">
        <w:t xml:space="preserve">      - type: string</w:t>
      </w:r>
    </w:p>
    <w:p w14:paraId="6AB4C78A" w14:textId="77777777" w:rsidR="00D70BC6" w:rsidRPr="003B2883" w:rsidDel="00D03DD1" w:rsidRDefault="00D70BC6" w:rsidP="00E815E3">
      <w:pPr>
        <w:pStyle w:val="PL"/>
      </w:pPr>
      <w:r w:rsidRPr="003B2883" w:rsidDel="00D03DD1">
        <w:t xml:space="preserve">        enum:</w:t>
      </w:r>
    </w:p>
    <w:p w14:paraId="3457F571" w14:textId="77777777" w:rsidR="00D70BC6" w:rsidRPr="003B2883" w:rsidDel="00D03DD1" w:rsidRDefault="00D70BC6" w:rsidP="00E815E3">
      <w:pPr>
        <w:pStyle w:val="PL"/>
      </w:pPr>
      <w:r w:rsidRPr="003B2883" w:rsidDel="00D03DD1">
        <w:t xml:space="preserve">          - </w:t>
      </w:r>
      <w:r w:rsidDel="00D03DD1">
        <w:t>SERVICE_SIGNALLING_CHARACTERISTICS</w:t>
      </w:r>
    </w:p>
    <w:p w14:paraId="2D6FB0A4" w14:textId="77777777" w:rsidR="00D70BC6" w:rsidRPr="003B2883" w:rsidDel="00D03DD1" w:rsidRDefault="00D70BC6" w:rsidP="00E815E3">
      <w:pPr>
        <w:pStyle w:val="PL"/>
      </w:pPr>
      <w:r w:rsidRPr="003B2883" w:rsidDel="00D03DD1">
        <w:t xml:space="preserve">      - type: string</w:t>
      </w:r>
    </w:p>
    <w:p w14:paraId="2614D2BA" w14:textId="77777777" w:rsidR="00D70BC6" w:rsidRDefault="00D70BC6" w:rsidP="00E815E3">
      <w:pPr>
        <w:pStyle w:val="PL"/>
      </w:pPr>
    </w:p>
    <w:p w14:paraId="255BB968" w14:textId="77777777" w:rsidR="00A15027" w:rsidRDefault="00A15027" w:rsidP="00E815E3">
      <w:pPr>
        <w:pStyle w:val="PL"/>
      </w:pPr>
    </w:p>
    <w:p w14:paraId="4AE4A2F9" w14:textId="77777777" w:rsidR="00A15027" w:rsidRDefault="00A15027" w:rsidP="00E815E3">
      <w:pPr>
        <w:pStyle w:val="PL"/>
      </w:pPr>
      <w:r w:rsidRPr="003B2883">
        <w:t xml:space="preserve">    </w:t>
      </w:r>
      <w:r w:rsidRPr="00CF5CD0">
        <w:t>ReselectionReason</w:t>
      </w:r>
      <w:r w:rsidRPr="003B2883">
        <w:t>:</w:t>
      </w:r>
    </w:p>
    <w:p w14:paraId="404CFC47" w14:textId="77777777" w:rsidR="00A15027" w:rsidRPr="003B2883" w:rsidRDefault="00A15027" w:rsidP="00E815E3">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E815E3">
      <w:pPr>
        <w:pStyle w:val="PL"/>
      </w:pPr>
      <w:r w:rsidRPr="003B2883">
        <w:t xml:space="preserve">      anyOf:</w:t>
      </w:r>
    </w:p>
    <w:p w14:paraId="47BEC63F" w14:textId="77777777" w:rsidR="00A15027" w:rsidRPr="003B2883" w:rsidRDefault="00A15027" w:rsidP="00E815E3">
      <w:pPr>
        <w:pStyle w:val="PL"/>
      </w:pPr>
      <w:r w:rsidRPr="003B2883">
        <w:t xml:space="preserve">      - type: string</w:t>
      </w:r>
    </w:p>
    <w:p w14:paraId="7CC82B63" w14:textId="77777777" w:rsidR="00A15027" w:rsidRPr="003B2883" w:rsidRDefault="00A15027" w:rsidP="00E815E3">
      <w:pPr>
        <w:pStyle w:val="PL"/>
      </w:pPr>
      <w:r w:rsidRPr="003B2883">
        <w:t xml:space="preserve">        enum:</w:t>
      </w:r>
    </w:p>
    <w:p w14:paraId="26356044" w14:textId="77777777" w:rsidR="00A15027" w:rsidRDefault="00A15027" w:rsidP="00E815E3">
      <w:pPr>
        <w:pStyle w:val="PL"/>
      </w:pPr>
      <w:r w:rsidRPr="003B2883">
        <w:t xml:space="preserve">          - </w:t>
      </w:r>
      <w:r w:rsidRPr="00531F08">
        <w:t>TARGET_NF_UNREACHABLE</w:t>
      </w:r>
    </w:p>
    <w:p w14:paraId="68BAC85F" w14:textId="77777777" w:rsidR="00A15027" w:rsidRDefault="00A15027" w:rsidP="00E815E3">
      <w:pPr>
        <w:pStyle w:val="PL"/>
      </w:pPr>
      <w:r w:rsidRPr="003B2883">
        <w:t xml:space="preserve">          - </w:t>
      </w:r>
      <w:r w:rsidRPr="005E7646">
        <w:t>LOAD_BASED_RESELECTION</w:t>
      </w:r>
    </w:p>
    <w:p w14:paraId="60A5E324" w14:textId="77777777" w:rsidR="00A15027" w:rsidRDefault="00A15027" w:rsidP="00E815E3">
      <w:pPr>
        <w:pStyle w:val="PL"/>
      </w:pPr>
      <w:r w:rsidRPr="003B2883">
        <w:t xml:space="preserve">          - </w:t>
      </w:r>
      <w:r w:rsidRPr="00983B9C">
        <w:t>SERVICE_INSTANCE_FAILURE</w:t>
      </w:r>
    </w:p>
    <w:p w14:paraId="5707B4DE" w14:textId="77777777" w:rsidR="00A15027" w:rsidRDefault="00A15027" w:rsidP="00E815E3">
      <w:pPr>
        <w:pStyle w:val="PL"/>
      </w:pPr>
      <w:r w:rsidRPr="003B2883">
        <w:t xml:space="preserve">          - </w:t>
      </w:r>
      <w:r>
        <w:t>UNSPECIFIED</w:t>
      </w:r>
    </w:p>
    <w:p w14:paraId="5DB28BDA" w14:textId="77777777" w:rsidR="00A15027" w:rsidRPr="003B2883" w:rsidRDefault="00A15027" w:rsidP="00E815E3">
      <w:pPr>
        <w:pStyle w:val="PL"/>
      </w:pPr>
      <w:r w:rsidRPr="003B2883">
        <w:t xml:space="preserve">      - type: string</w:t>
      </w:r>
    </w:p>
    <w:p w14:paraId="25AC16EB" w14:textId="77777777" w:rsidR="00A15027" w:rsidRDefault="00A15027" w:rsidP="00E815E3">
      <w:pPr>
        <w:pStyle w:val="PL"/>
      </w:pPr>
    </w:p>
    <w:p w14:paraId="55F7FE5A" w14:textId="77777777" w:rsidR="00A15027" w:rsidRDefault="00A15027" w:rsidP="00E815E3">
      <w:pPr>
        <w:pStyle w:val="PL"/>
      </w:pPr>
      <w:r w:rsidRPr="003B2883">
        <w:t xml:space="preserve">    </w:t>
      </w:r>
      <w:r w:rsidRPr="00C61439">
        <w:t>ConnectionStatus</w:t>
      </w:r>
      <w:r w:rsidRPr="003B2883">
        <w:t>:</w:t>
      </w:r>
    </w:p>
    <w:p w14:paraId="25E59964" w14:textId="77777777" w:rsidR="00A15027" w:rsidRPr="003B2883" w:rsidRDefault="00A15027" w:rsidP="00E815E3">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E815E3">
      <w:pPr>
        <w:pStyle w:val="PL"/>
      </w:pPr>
      <w:r w:rsidRPr="003B2883">
        <w:t xml:space="preserve">      anyOf:</w:t>
      </w:r>
    </w:p>
    <w:p w14:paraId="7B573A07" w14:textId="77777777" w:rsidR="00A15027" w:rsidRPr="003B2883" w:rsidRDefault="00A15027" w:rsidP="00E815E3">
      <w:pPr>
        <w:pStyle w:val="PL"/>
      </w:pPr>
      <w:r w:rsidRPr="003B2883">
        <w:t xml:space="preserve">      - type: string</w:t>
      </w:r>
    </w:p>
    <w:p w14:paraId="5C5A29D5" w14:textId="77777777" w:rsidR="00A15027" w:rsidRPr="003B2883" w:rsidRDefault="00A15027" w:rsidP="00E815E3">
      <w:pPr>
        <w:pStyle w:val="PL"/>
      </w:pPr>
      <w:r w:rsidRPr="003B2883">
        <w:t xml:space="preserve">        enum:</w:t>
      </w:r>
    </w:p>
    <w:p w14:paraId="0A03C3FF" w14:textId="77777777" w:rsidR="00A15027" w:rsidRDefault="00A15027" w:rsidP="00E815E3">
      <w:pPr>
        <w:pStyle w:val="PL"/>
      </w:pPr>
      <w:r w:rsidRPr="003B2883">
        <w:t xml:space="preserve">          - </w:t>
      </w:r>
      <w:r w:rsidRPr="0012684F">
        <w:t>ACTIVE</w:t>
      </w:r>
    </w:p>
    <w:p w14:paraId="4D82CB87" w14:textId="77777777" w:rsidR="00A15027" w:rsidRDefault="00A15027" w:rsidP="00E815E3">
      <w:pPr>
        <w:pStyle w:val="PL"/>
      </w:pPr>
      <w:r w:rsidRPr="003B2883">
        <w:t xml:space="preserve">          - </w:t>
      </w:r>
      <w:r w:rsidRPr="0012684F">
        <w:t>INACTIVE</w:t>
      </w:r>
    </w:p>
    <w:p w14:paraId="2DC6D53B" w14:textId="77777777" w:rsidR="00A15027" w:rsidRPr="003B2883" w:rsidRDefault="00A15027" w:rsidP="00E815E3">
      <w:pPr>
        <w:pStyle w:val="PL"/>
      </w:pPr>
      <w:r w:rsidRPr="003B2883">
        <w:t xml:space="preserve">      - type: string</w:t>
      </w:r>
    </w:p>
    <w:p w14:paraId="3FEF1472" w14:textId="77777777" w:rsidR="00A15027" w:rsidRPr="00986E88" w:rsidRDefault="00A15027" w:rsidP="00E815E3">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4873250"/>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05004F">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05004F">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05004F">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05004F">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05004F">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05004F">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05004F">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05004F">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05004F">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05004F">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05004F">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05004F">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05004F">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05004F">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05004F">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05004F">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05004F">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05004F">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05004F">
        <w:tc>
          <w:tcPr>
            <w:tcW w:w="800" w:type="dxa"/>
            <w:shd w:val="solid" w:color="FFFFFF" w:fill="auto"/>
          </w:tcPr>
          <w:p w14:paraId="29042EA7" w14:textId="4DAB6F54" w:rsidR="006E148D" w:rsidRPr="006E148D" w:rsidRDefault="006E148D" w:rsidP="00F35BAD">
            <w:pPr>
              <w:pStyle w:val="TAC"/>
              <w:rPr>
                <w:sz w:val="16"/>
                <w:szCs w:val="16"/>
                <w:lang w:val="en-DE"/>
              </w:rPr>
            </w:pPr>
            <w:r>
              <w:rPr>
                <w:sz w:val="16"/>
                <w:szCs w:val="16"/>
                <w:lang w:val="en-DE"/>
              </w:rPr>
              <w:t>2025-12</w:t>
            </w:r>
          </w:p>
        </w:tc>
        <w:tc>
          <w:tcPr>
            <w:tcW w:w="800" w:type="dxa"/>
            <w:shd w:val="solid" w:color="FFFFFF" w:fill="auto"/>
          </w:tcPr>
          <w:p w14:paraId="207E728B" w14:textId="48C9C38F" w:rsidR="006E148D" w:rsidRPr="006E148D" w:rsidRDefault="006E148D" w:rsidP="00F35BAD">
            <w:pPr>
              <w:pStyle w:val="TAC"/>
              <w:rPr>
                <w:sz w:val="16"/>
                <w:szCs w:val="16"/>
                <w:lang w:val="en-DE"/>
              </w:rPr>
            </w:pPr>
            <w:r>
              <w:rPr>
                <w:sz w:val="16"/>
                <w:szCs w:val="16"/>
              </w:rPr>
              <w:t>CT#1</w:t>
            </w:r>
            <w:r>
              <w:rPr>
                <w:sz w:val="16"/>
                <w:szCs w:val="16"/>
                <w:lang w:val="en-DE"/>
              </w:rPr>
              <w:t>10</w:t>
            </w:r>
          </w:p>
        </w:tc>
        <w:tc>
          <w:tcPr>
            <w:tcW w:w="1094" w:type="dxa"/>
            <w:shd w:val="solid" w:color="FFFFFF" w:fill="auto"/>
          </w:tcPr>
          <w:p w14:paraId="2DFD08FA" w14:textId="4B51FFCF" w:rsidR="006E148D" w:rsidRDefault="003A5A06" w:rsidP="00F35BAD">
            <w:pPr>
              <w:pStyle w:val="TAC"/>
              <w:rPr>
                <w:sz w:val="16"/>
                <w:szCs w:val="16"/>
              </w:rPr>
            </w:pPr>
            <w:r w:rsidRPr="003A5A06">
              <w:rPr>
                <w:sz w:val="16"/>
                <w:szCs w:val="16"/>
              </w:rPr>
              <w:t>C4-254068</w:t>
            </w:r>
          </w:p>
        </w:tc>
        <w:tc>
          <w:tcPr>
            <w:tcW w:w="519" w:type="dxa"/>
            <w:shd w:val="solid" w:color="FFFFFF" w:fill="auto"/>
          </w:tcPr>
          <w:p w14:paraId="5F4E276D" w14:textId="305E9DAE" w:rsidR="006E148D" w:rsidRPr="003A5A06" w:rsidRDefault="003A5A06" w:rsidP="00F35BAD">
            <w:pPr>
              <w:pStyle w:val="TAL"/>
              <w:rPr>
                <w:sz w:val="16"/>
                <w:szCs w:val="16"/>
                <w:lang w:val="en-DE"/>
              </w:rPr>
            </w:pPr>
            <w:r>
              <w:rPr>
                <w:sz w:val="16"/>
                <w:szCs w:val="16"/>
                <w:lang w:val="en-DE"/>
              </w:rPr>
              <w:t>0001</w:t>
            </w:r>
          </w:p>
        </w:tc>
        <w:tc>
          <w:tcPr>
            <w:tcW w:w="425" w:type="dxa"/>
            <w:shd w:val="solid" w:color="FFFFFF" w:fill="auto"/>
          </w:tcPr>
          <w:p w14:paraId="544B5ACF" w14:textId="77777777" w:rsidR="006E148D" w:rsidRPr="00866633" w:rsidRDefault="006E148D" w:rsidP="00866633">
            <w:pPr>
              <w:pStyle w:val="TAC"/>
              <w:rPr>
                <w:sz w:val="16"/>
                <w:szCs w:val="16"/>
                <w:lang w:val="en-DE"/>
              </w:rPr>
            </w:pPr>
          </w:p>
        </w:tc>
        <w:tc>
          <w:tcPr>
            <w:tcW w:w="567" w:type="dxa"/>
            <w:shd w:val="solid" w:color="FFFFFF" w:fill="auto"/>
          </w:tcPr>
          <w:p w14:paraId="69E7ABB6" w14:textId="2685987E" w:rsidR="006E148D" w:rsidRPr="00866633" w:rsidRDefault="00866633" w:rsidP="00F35BAD">
            <w:pPr>
              <w:pStyle w:val="TAC"/>
              <w:rPr>
                <w:sz w:val="16"/>
                <w:szCs w:val="16"/>
                <w:lang w:val="en-DE"/>
              </w:rPr>
            </w:pPr>
            <w:r>
              <w:rPr>
                <w:sz w:val="16"/>
                <w:szCs w:val="16"/>
                <w:lang w:val="en-DE"/>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w:t>
            </w:r>
            <w:r>
              <w:rPr>
                <w:sz w:val="16"/>
                <w:szCs w:val="16"/>
                <w:lang w:val="en-DE"/>
              </w:rPr>
              <w:t>1</w:t>
            </w:r>
            <w:r>
              <w:rPr>
                <w:sz w:val="16"/>
                <w:szCs w:val="16"/>
              </w:rPr>
              <w:t>.0</w:t>
            </w:r>
          </w:p>
        </w:tc>
      </w:tr>
      <w:tr w:rsidR="00E44ECA" w:rsidRPr="00B54FF5" w14:paraId="179E805F" w14:textId="77777777" w:rsidTr="0005004F">
        <w:tc>
          <w:tcPr>
            <w:tcW w:w="800" w:type="dxa"/>
            <w:shd w:val="solid" w:color="FFFFFF" w:fill="auto"/>
          </w:tcPr>
          <w:p w14:paraId="6500AD55" w14:textId="14ACDE3C"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w:t>
            </w:r>
            <w:r>
              <w:rPr>
                <w:sz w:val="16"/>
                <w:szCs w:val="16"/>
                <w:lang w:val="en-DE"/>
              </w:rPr>
              <w:t>10</w:t>
            </w:r>
          </w:p>
        </w:tc>
        <w:tc>
          <w:tcPr>
            <w:tcW w:w="1094" w:type="dxa"/>
            <w:shd w:val="solid" w:color="FFFFFF" w:fill="auto"/>
          </w:tcPr>
          <w:p w14:paraId="22ECB581" w14:textId="7B5654EB" w:rsidR="00E44ECA" w:rsidRDefault="003A5A06" w:rsidP="00E44ECA">
            <w:pPr>
              <w:pStyle w:val="TAC"/>
              <w:rPr>
                <w:sz w:val="16"/>
                <w:szCs w:val="16"/>
              </w:rPr>
            </w:pPr>
            <w:r w:rsidRPr="003A5A06">
              <w:rPr>
                <w:sz w:val="16"/>
                <w:szCs w:val="16"/>
              </w:rPr>
              <w:t>C4-254372</w:t>
            </w:r>
          </w:p>
        </w:tc>
        <w:tc>
          <w:tcPr>
            <w:tcW w:w="519" w:type="dxa"/>
            <w:shd w:val="solid" w:color="FFFFFF" w:fill="auto"/>
          </w:tcPr>
          <w:p w14:paraId="6DFBE596" w14:textId="33F2BB94" w:rsidR="00E44ECA" w:rsidRPr="003A5A06" w:rsidRDefault="003A5A06" w:rsidP="00E44ECA">
            <w:pPr>
              <w:pStyle w:val="TAL"/>
              <w:rPr>
                <w:sz w:val="16"/>
                <w:szCs w:val="16"/>
                <w:lang w:val="en-DE"/>
              </w:rPr>
            </w:pPr>
            <w:r>
              <w:rPr>
                <w:sz w:val="16"/>
                <w:szCs w:val="16"/>
                <w:lang w:val="en-DE"/>
              </w:rPr>
              <w:t>0002</w:t>
            </w:r>
          </w:p>
        </w:tc>
        <w:tc>
          <w:tcPr>
            <w:tcW w:w="425" w:type="dxa"/>
            <w:shd w:val="solid" w:color="FFFFFF" w:fill="auto"/>
          </w:tcPr>
          <w:p w14:paraId="73A38F85" w14:textId="4E89E929" w:rsidR="00E44ECA" w:rsidRPr="003A5A06" w:rsidRDefault="003A5A06" w:rsidP="00866633">
            <w:pPr>
              <w:pStyle w:val="TAC"/>
              <w:rPr>
                <w:sz w:val="16"/>
                <w:szCs w:val="16"/>
                <w:lang w:val="en-DE"/>
              </w:rPr>
            </w:pPr>
            <w:r>
              <w:rPr>
                <w:sz w:val="16"/>
                <w:szCs w:val="16"/>
                <w:lang w:val="en-DE"/>
              </w:rPr>
              <w:t>2</w:t>
            </w:r>
          </w:p>
        </w:tc>
        <w:tc>
          <w:tcPr>
            <w:tcW w:w="567" w:type="dxa"/>
            <w:shd w:val="solid" w:color="FFFFFF" w:fill="auto"/>
          </w:tcPr>
          <w:p w14:paraId="64C5CE09" w14:textId="6960AC8B" w:rsidR="00E44ECA" w:rsidRPr="003A5A06" w:rsidRDefault="003A5A06" w:rsidP="00E44ECA">
            <w:pPr>
              <w:pStyle w:val="TAC"/>
              <w:rPr>
                <w:sz w:val="16"/>
                <w:szCs w:val="16"/>
                <w:lang w:val="en-DE"/>
              </w:rPr>
            </w:pPr>
            <w:r>
              <w:rPr>
                <w:sz w:val="16"/>
                <w:szCs w:val="16"/>
                <w:lang w:val="en-DE"/>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52D4EBE8" w14:textId="77777777" w:rsidTr="0005004F">
        <w:tc>
          <w:tcPr>
            <w:tcW w:w="800" w:type="dxa"/>
            <w:shd w:val="solid" w:color="FFFFFF" w:fill="auto"/>
          </w:tcPr>
          <w:p w14:paraId="3E8A0EC8" w14:textId="46D654BA"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4F780C15" w14:textId="55A1471C" w:rsidR="00E44ECA" w:rsidRDefault="00570FA6" w:rsidP="00E44ECA">
            <w:pPr>
              <w:pStyle w:val="TAC"/>
              <w:rPr>
                <w:sz w:val="16"/>
                <w:szCs w:val="16"/>
              </w:rPr>
            </w:pPr>
            <w:r w:rsidRPr="00570FA6">
              <w:rPr>
                <w:sz w:val="16"/>
                <w:szCs w:val="16"/>
              </w:rPr>
              <w:t>C4-255384</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lang w:val="en-DE"/>
              </w:rPr>
              <w:t>0003</w:t>
            </w:r>
          </w:p>
        </w:tc>
        <w:tc>
          <w:tcPr>
            <w:tcW w:w="425" w:type="dxa"/>
            <w:shd w:val="solid" w:color="FFFFFF" w:fill="auto"/>
          </w:tcPr>
          <w:p w14:paraId="498FA025" w14:textId="5C9D7D8C" w:rsidR="00E44ECA" w:rsidRPr="00866633" w:rsidRDefault="00570FA6" w:rsidP="00866633">
            <w:pPr>
              <w:pStyle w:val="TAC"/>
              <w:rPr>
                <w:sz w:val="16"/>
                <w:szCs w:val="16"/>
                <w:lang w:val="en-DE"/>
              </w:rPr>
            </w:pPr>
            <w:r>
              <w:rPr>
                <w:sz w:val="16"/>
                <w:szCs w:val="16"/>
                <w:lang w:val="en-DE"/>
              </w:rPr>
              <w:t>2</w:t>
            </w:r>
          </w:p>
        </w:tc>
        <w:tc>
          <w:tcPr>
            <w:tcW w:w="567" w:type="dxa"/>
            <w:shd w:val="solid" w:color="FFFFFF" w:fill="auto"/>
          </w:tcPr>
          <w:p w14:paraId="25FF8D60" w14:textId="103E20B7" w:rsidR="00E44ECA" w:rsidRPr="00570FA6" w:rsidRDefault="00570FA6" w:rsidP="00E44ECA">
            <w:pPr>
              <w:pStyle w:val="TAC"/>
              <w:rPr>
                <w:sz w:val="16"/>
                <w:szCs w:val="16"/>
                <w:lang w:val="en-DE"/>
              </w:rPr>
            </w:pPr>
            <w:r>
              <w:rPr>
                <w:sz w:val="16"/>
                <w:szCs w:val="16"/>
                <w:lang w:val="en-DE"/>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5AB9D660" w14:textId="77777777" w:rsidTr="0005004F">
        <w:tc>
          <w:tcPr>
            <w:tcW w:w="800" w:type="dxa"/>
            <w:shd w:val="solid" w:color="FFFFFF" w:fill="auto"/>
          </w:tcPr>
          <w:p w14:paraId="27D06A25" w14:textId="277D2E80"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5FCC87CE" w14:textId="199FE670" w:rsidR="00E44ECA" w:rsidRDefault="00897A06" w:rsidP="00E44ECA">
            <w:pPr>
              <w:pStyle w:val="TAC"/>
              <w:rPr>
                <w:sz w:val="16"/>
                <w:szCs w:val="16"/>
              </w:rPr>
            </w:pPr>
            <w:r w:rsidRPr="00897A06">
              <w:rPr>
                <w:sz w:val="16"/>
                <w:szCs w:val="16"/>
              </w:rPr>
              <w:t>C4-255047</w:t>
            </w:r>
          </w:p>
        </w:tc>
        <w:tc>
          <w:tcPr>
            <w:tcW w:w="519" w:type="dxa"/>
            <w:shd w:val="solid" w:color="FFFFFF" w:fill="auto"/>
          </w:tcPr>
          <w:p w14:paraId="4482D24A" w14:textId="35FC4A1D" w:rsidR="00E44ECA" w:rsidRPr="00897A06" w:rsidRDefault="00897A06" w:rsidP="00E44ECA">
            <w:pPr>
              <w:pStyle w:val="TAL"/>
              <w:rPr>
                <w:sz w:val="16"/>
                <w:szCs w:val="16"/>
                <w:lang w:val="en-DE"/>
              </w:rPr>
            </w:pPr>
            <w:r>
              <w:rPr>
                <w:sz w:val="16"/>
                <w:szCs w:val="16"/>
                <w:lang w:val="en-DE"/>
              </w:rPr>
              <w:t>0004</w:t>
            </w:r>
          </w:p>
        </w:tc>
        <w:tc>
          <w:tcPr>
            <w:tcW w:w="425" w:type="dxa"/>
            <w:shd w:val="solid" w:color="FFFFFF" w:fill="auto"/>
          </w:tcPr>
          <w:p w14:paraId="69CA27C3" w14:textId="77777777" w:rsidR="00E44ECA" w:rsidRPr="00866633" w:rsidRDefault="00E44ECA" w:rsidP="00866633">
            <w:pPr>
              <w:pStyle w:val="TAC"/>
              <w:rPr>
                <w:sz w:val="16"/>
                <w:szCs w:val="16"/>
                <w:lang w:val="en-DE"/>
              </w:rPr>
            </w:pPr>
          </w:p>
        </w:tc>
        <w:tc>
          <w:tcPr>
            <w:tcW w:w="567" w:type="dxa"/>
            <w:shd w:val="solid" w:color="FFFFFF" w:fill="auto"/>
          </w:tcPr>
          <w:p w14:paraId="0B645D9A" w14:textId="0AAE959B" w:rsidR="00E44ECA" w:rsidRPr="00897A06" w:rsidRDefault="00897A06" w:rsidP="00E44ECA">
            <w:pPr>
              <w:pStyle w:val="TAC"/>
              <w:rPr>
                <w:sz w:val="16"/>
                <w:szCs w:val="16"/>
                <w:lang w:val="en-DE"/>
              </w:rPr>
            </w:pPr>
            <w:r>
              <w:rPr>
                <w:sz w:val="16"/>
                <w:szCs w:val="16"/>
                <w:lang w:val="en-DE"/>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71EA0A01" w14:textId="77777777" w:rsidTr="0005004F">
        <w:tc>
          <w:tcPr>
            <w:tcW w:w="800" w:type="dxa"/>
            <w:shd w:val="solid" w:color="FFFFFF" w:fill="auto"/>
          </w:tcPr>
          <w:p w14:paraId="4A09588B" w14:textId="086DB08E"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2874A084" w14:textId="00FEDFCA" w:rsidR="00E44ECA" w:rsidRDefault="00365493" w:rsidP="00E44ECA">
            <w:pPr>
              <w:pStyle w:val="TAC"/>
              <w:rPr>
                <w:sz w:val="16"/>
                <w:szCs w:val="16"/>
              </w:rPr>
            </w:pPr>
            <w:r w:rsidRPr="00365493">
              <w:rPr>
                <w:sz w:val="16"/>
                <w:szCs w:val="16"/>
              </w:rPr>
              <w:t>C4-255097</w:t>
            </w:r>
          </w:p>
        </w:tc>
        <w:tc>
          <w:tcPr>
            <w:tcW w:w="519" w:type="dxa"/>
            <w:shd w:val="solid" w:color="FFFFFF" w:fill="auto"/>
          </w:tcPr>
          <w:p w14:paraId="1D3EAB51" w14:textId="366A861F" w:rsidR="00E44ECA" w:rsidRPr="00365493" w:rsidRDefault="00365493" w:rsidP="00E44ECA">
            <w:pPr>
              <w:pStyle w:val="TAL"/>
              <w:rPr>
                <w:sz w:val="16"/>
                <w:szCs w:val="16"/>
                <w:lang w:val="en-DE"/>
              </w:rPr>
            </w:pPr>
            <w:r>
              <w:rPr>
                <w:sz w:val="16"/>
                <w:szCs w:val="16"/>
                <w:lang w:val="en-DE"/>
              </w:rPr>
              <w:t>0005</w:t>
            </w:r>
          </w:p>
        </w:tc>
        <w:tc>
          <w:tcPr>
            <w:tcW w:w="425" w:type="dxa"/>
            <w:shd w:val="solid" w:color="FFFFFF" w:fill="auto"/>
          </w:tcPr>
          <w:p w14:paraId="083F0138" w14:textId="77777777" w:rsidR="00E44ECA" w:rsidRPr="00866633" w:rsidRDefault="00E44ECA" w:rsidP="00866633">
            <w:pPr>
              <w:pStyle w:val="TAC"/>
              <w:rPr>
                <w:sz w:val="16"/>
                <w:szCs w:val="16"/>
                <w:lang w:val="en-DE"/>
              </w:rPr>
            </w:pPr>
          </w:p>
        </w:tc>
        <w:tc>
          <w:tcPr>
            <w:tcW w:w="567" w:type="dxa"/>
            <w:shd w:val="solid" w:color="FFFFFF" w:fill="auto"/>
          </w:tcPr>
          <w:p w14:paraId="741E7D0F" w14:textId="73B8898F" w:rsidR="00E44ECA" w:rsidRPr="00365493" w:rsidRDefault="00365493" w:rsidP="00E44ECA">
            <w:pPr>
              <w:pStyle w:val="TAC"/>
              <w:rPr>
                <w:sz w:val="16"/>
                <w:szCs w:val="16"/>
                <w:lang w:val="en-DE"/>
              </w:rPr>
            </w:pPr>
            <w:r>
              <w:rPr>
                <w:sz w:val="16"/>
                <w:szCs w:val="16"/>
                <w:lang w:val="en-DE"/>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1F9C44DA" w14:textId="77777777" w:rsidTr="0005004F">
        <w:tc>
          <w:tcPr>
            <w:tcW w:w="800" w:type="dxa"/>
            <w:shd w:val="solid" w:color="FFFFFF" w:fill="auto"/>
          </w:tcPr>
          <w:p w14:paraId="3F4843FD" w14:textId="731AF912" w:rsidR="00E44ECA" w:rsidRDefault="00E44ECA" w:rsidP="00E44ECA">
            <w:pPr>
              <w:pStyle w:val="TAC"/>
              <w:rPr>
                <w:sz w:val="16"/>
                <w:szCs w:val="16"/>
              </w:rPr>
            </w:pPr>
            <w:r w:rsidRPr="00DB08F8">
              <w:rPr>
                <w:sz w:val="16"/>
                <w:szCs w:val="16"/>
                <w:lang w:val="en-DE"/>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0D6C5628" w14:textId="45C49D3F" w:rsidR="00E44ECA" w:rsidRDefault="00365493" w:rsidP="00E44ECA">
            <w:pPr>
              <w:pStyle w:val="TAC"/>
              <w:rPr>
                <w:sz w:val="16"/>
                <w:szCs w:val="16"/>
              </w:rPr>
            </w:pPr>
            <w:r w:rsidRPr="00365493">
              <w:rPr>
                <w:sz w:val="16"/>
                <w:szCs w:val="16"/>
              </w:rPr>
              <w:t>C4-255311</w:t>
            </w:r>
          </w:p>
        </w:tc>
        <w:tc>
          <w:tcPr>
            <w:tcW w:w="519" w:type="dxa"/>
            <w:shd w:val="solid" w:color="FFFFFF" w:fill="auto"/>
          </w:tcPr>
          <w:p w14:paraId="1031EF56" w14:textId="0FDC633D" w:rsidR="00E44ECA" w:rsidRPr="00365493" w:rsidRDefault="00365493" w:rsidP="00E44ECA">
            <w:pPr>
              <w:pStyle w:val="TAL"/>
              <w:rPr>
                <w:sz w:val="16"/>
                <w:szCs w:val="16"/>
                <w:lang w:val="en-DE"/>
              </w:rPr>
            </w:pPr>
            <w:r>
              <w:rPr>
                <w:sz w:val="16"/>
                <w:szCs w:val="16"/>
                <w:lang w:val="en-DE"/>
              </w:rPr>
              <w:t>0006</w:t>
            </w:r>
          </w:p>
        </w:tc>
        <w:tc>
          <w:tcPr>
            <w:tcW w:w="425" w:type="dxa"/>
            <w:shd w:val="solid" w:color="FFFFFF" w:fill="auto"/>
          </w:tcPr>
          <w:p w14:paraId="66B76F8F" w14:textId="2F4AD430" w:rsidR="00E44ECA" w:rsidRPr="00866633" w:rsidRDefault="00365493" w:rsidP="00866633">
            <w:pPr>
              <w:pStyle w:val="TAC"/>
              <w:rPr>
                <w:sz w:val="16"/>
                <w:szCs w:val="16"/>
                <w:lang w:val="en-DE"/>
              </w:rPr>
            </w:pPr>
            <w:r>
              <w:rPr>
                <w:sz w:val="16"/>
                <w:szCs w:val="16"/>
                <w:lang w:val="en-DE"/>
              </w:rPr>
              <w:t>1</w:t>
            </w:r>
          </w:p>
        </w:tc>
        <w:tc>
          <w:tcPr>
            <w:tcW w:w="567" w:type="dxa"/>
            <w:shd w:val="solid" w:color="FFFFFF" w:fill="auto"/>
          </w:tcPr>
          <w:p w14:paraId="263FBF6E" w14:textId="5EA3C4A7" w:rsidR="00E44ECA" w:rsidRPr="00365493" w:rsidRDefault="00365493" w:rsidP="00E44ECA">
            <w:pPr>
              <w:pStyle w:val="TAC"/>
              <w:rPr>
                <w:sz w:val="16"/>
                <w:szCs w:val="16"/>
                <w:lang w:val="en-DE"/>
              </w:rPr>
            </w:pPr>
            <w:r>
              <w:rPr>
                <w:sz w:val="16"/>
                <w:szCs w:val="16"/>
                <w:lang w:val="en-DE"/>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r w:rsidR="00E44ECA" w:rsidRPr="00B54FF5" w14:paraId="4BE8A38E" w14:textId="77777777" w:rsidTr="0005004F">
        <w:tc>
          <w:tcPr>
            <w:tcW w:w="800" w:type="dxa"/>
            <w:shd w:val="solid" w:color="FFFFFF" w:fill="auto"/>
          </w:tcPr>
          <w:p w14:paraId="6743C2E7" w14:textId="62084153" w:rsidR="00E44ECA" w:rsidRPr="00DB08F8" w:rsidRDefault="00E44ECA" w:rsidP="00E44ECA">
            <w:pPr>
              <w:pStyle w:val="TAC"/>
              <w:rPr>
                <w:sz w:val="16"/>
                <w:szCs w:val="16"/>
                <w:lang w:val="en-DE"/>
              </w:rPr>
            </w:pPr>
            <w:r w:rsidRPr="00DB08F8">
              <w:rPr>
                <w:sz w:val="16"/>
                <w:szCs w:val="16"/>
                <w:lang w:val="en-DE"/>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w:t>
            </w:r>
            <w:r w:rsidRPr="00A24CE6">
              <w:rPr>
                <w:sz w:val="16"/>
                <w:szCs w:val="16"/>
                <w:lang w:val="en-DE"/>
              </w:rPr>
              <w:t>10</w:t>
            </w:r>
          </w:p>
        </w:tc>
        <w:tc>
          <w:tcPr>
            <w:tcW w:w="1094" w:type="dxa"/>
            <w:shd w:val="solid" w:color="FFFFFF" w:fill="auto"/>
          </w:tcPr>
          <w:p w14:paraId="63DD9ED7" w14:textId="7B31DDFB" w:rsidR="00E44ECA" w:rsidRDefault="00337DFA" w:rsidP="00E44ECA">
            <w:pPr>
              <w:pStyle w:val="TAC"/>
              <w:rPr>
                <w:sz w:val="16"/>
                <w:szCs w:val="16"/>
              </w:rPr>
            </w:pPr>
            <w:r w:rsidRPr="00337DFA">
              <w:rPr>
                <w:sz w:val="16"/>
                <w:szCs w:val="16"/>
              </w:rPr>
              <w:t>C4-255489</w:t>
            </w:r>
          </w:p>
        </w:tc>
        <w:tc>
          <w:tcPr>
            <w:tcW w:w="519" w:type="dxa"/>
            <w:shd w:val="solid" w:color="FFFFFF" w:fill="auto"/>
          </w:tcPr>
          <w:p w14:paraId="48237FA9" w14:textId="1D83C990" w:rsidR="00E44ECA" w:rsidRPr="00337DFA" w:rsidRDefault="00337DFA" w:rsidP="00E44ECA">
            <w:pPr>
              <w:pStyle w:val="TAL"/>
              <w:rPr>
                <w:sz w:val="16"/>
                <w:szCs w:val="16"/>
                <w:lang w:val="en-DE"/>
              </w:rPr>
            </w:pPr>
            <w:r>
              <w:rPr>
                <w:sz w:val="16"/>
                <w:szCs w:val="16"/>
                <w:lang w:val="en-DE"/>
              </w:rPr>
              <w:t>0009</w:t>
            </w:r>
          </w:p>
        </w:tc>
        <w:tc>
          <w:tcPr>
            <w:tcW w:w="425" w:type="dxa"/>
            <w:shd w:val="solid" w:color="FFFFFF" w:fill="auto"/>
          </w:tcPr>
          <w:p w14:paraId="14E56345" w14:textId="77777777" w:rsidR="00E44ECA" w:rsidRPr="00866633" w:rsidRDefault="00E44ECA" w:rsidP="00866633">
            <w:pPr>
              <w:pStyle w:val="TAC"/>
              <w:rPr>
                <w:sz w:val="16"/>
                <w:szCs w:val="16"/>
                <w:lang w:val="en-DE"/>
              </w:rPr>
            </w:pPr>
          </w:p>
        </w:tc>
        <w:tc>
          <w:tcPr>
            <w:tcW w:w="567" w:type="dxa"/>
            <w:shd w:val="solid" w:color="FFFFFF" w:fill="auto"/>
          </w:tcPr>
          <w:p w14:paraId="3F1DFE9F" w14:textId="6A77AF0C" w:rsidR="00E44ECA" w:rsidRPr="00337DFA" w:rsidRDefault="00337DFA" w:rsidP="00E44ECA">
            <w:pPr>
              <w:pStyle w:val="TAC"/>
              <w:rPr>
                <w:sz w:val="16"/>
                <w:szCs w:val="16"/>
                <w:lang w:val="en-DE"/>
              </w:rPr>
            </w:pPr>
            <w:r>
              <w:rPr>
                <w:sz w:val="16"/>
                <w:szCs w:val="16"/>
                <w:lang w:val="en-DE"/>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w:t>
            </w:r>
            <w:r w:rsidRPr="0026321B">
              <w:rPr>
                <w:sz w:val="16"/>
                <w:szCs w:val="16"/>
                <w:lang w:val="en-DE"/>
              </w:rPr>
              <w:t>1</w:t>
            </w:r>
            <w:r w:rsidRPr="0026321B">
              <w:rPr>
                <w:sz w:val="16"/>
                <w:szCs w:val="16"/>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15BD" w14:textId="77777777" w:rsidR="00B05115" w:rsidRDefault="00B05115">
      <w:r>
        <w:separator/>
      </w:r>
    </w:p>
  </w:endnote>
  <w:endnote w:type="continuationSeparator" w:id="0">
    <w:p w14:paraId="58B6994D" w14:textId="77777777" w:rsidR="00B05115" w:rsidRDefault="00B0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97417" w14:textId="77777777" w:rsidR="00B05115" w:rsidRDefault="00B05115">
      <w:r>
        <w:separator/>
      </w:r>
    </w:p>
  </w:footnote>
  <w:footnote w:type="continuationSeparator" w:id="0">
    <w:p w14:paraId="0BAF8596" w14:textId="77777777" w:rsidR="00B05115" w:rsidRDefault="00B0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C1CCA4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5E3">
      <w:rPr>
        <w:rFonts w:ascii="Arial" w:hAnsi="Arial" w:cs="Arial"/>
        <w:b/>
        <w:noProof/>
        <w:sz w:val="18"/>
        <w:szCs w:val="18"/>
      </w:rPr>
      <w:t>3GPP TS 29.570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A5F9312"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5E3">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004F"/>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345B"/>
    <w:rsid w:val="002E00EE"/>
    <w:rsid w:val="002E4880"/>
    <w:rsid w:val="002F194F"/>
    <w:rsid w:val="002F7740"/>
    <w:rsid w:val="00301321"/>
    <w:rsid w:val="00303D6E"/>
    <w:rsid w:val="003166F6"/>
    <w:rsid w:val="003172D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812CC"/>
    <w:rsid w:val="00582677"/>
    <w:rsid w:val="00583C98"/>
    <w:rsid w:val="00590D15"/>
    <w:rsid w:val="005957BF"/>
    <w:rsid w:val="0059769E"/>
    <w:rsid w:val="00597B11"/>
    <w:rsid w:val="005A6806"/>
    <w:rsid w:val="005B7149"/>
    <w:rsid w:val="005C37F3"/>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7F18"/>
    <w:rsid w:val="007F0F4A"/>
    <w:rsid w:val="008028A4"/>
    <w:rsid w:val="0080350C"/>
    <w:rsid w:val="00803D36"/>
    <w:rsid w:val="00814B2E"/>
    <w:rsid w:val="00824E16"/>
    <w:rsid w:val="00830747"/>
    <w:rsid w:val="00832075"/>
    <w:rsid w:val="008326F3"/>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83613"/>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115"/>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15E3"/>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38</Pages>
  <Words>10103</Words>
  <Characters>57593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2025-05-30T09:18:00Z</dcterms:created>
  <dcterms:modified xsi:type="dcterms:W3CDTF">2025-11-24T15:40:00Z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