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5AE5E90C"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491CF5">
              <w:t>3</w:t>
            </w:r>
            <w:r w:rsidRPr="00231500">
              <w:t xml:space="preserve">.0 </w:t>
            </w:r>
            <w:r w:rsidRPr="00231500">
              <w:rPr>
                <w:sz w:val="32"/>
              </w:rPr>
              <w:t>(20</w:t>
            </w:r>
            <w:r w:rsidR="00CB2D41">
              <w:rPr>
                <w:sz w:val="32"/>
              </w:rPr>
              <w:t>2</w:t>
            </w:r>
            <w:r w:rsidR="00D15519">
              <w:rPr>
                <w:sz w:val="32"/>
              </w:rPr>
              <w:t>5</w:t>
            </w:r>
            <w:r w:rsidRPr="00231500">
              <w:rPr>
                <w:sz w:val="32"/>
              </w:rPr>
              <w:t>-</w:t>
            </w:r>
            <w:r w:rsidR="00491CF5">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25666911" r:id="rId13"/>
              </w:object>
            </w:r>
          </w:p>
        </w:tc>
        <w:tc>
          <w:tcPr>
            <w:tcW w:w="5540" w:type="dxa"/>
          </w:tcPr>
          <w:p w14:paraId="511E7764" w14:textId="77777777" w:rsidR="00D57972" w:rsidRDefault="004D3C13" w:rsidP="00133525">
            <w:pPr>
              <w:jc w:val="right"/>
            </w:pPr>
            <w:bookmarkStart w:id="3" w:name="logos"/>
            <w:r>
              <w:pict w14:anchorId="511E7F7C">
                <v:shape id="_x0000_i1026" type="#_x0000_t75" style="width:128.35pt;height:75.1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13370608" w14:textId="7AEB1B61" w:rsidR="00C46F23" w:rsidRDefault="00C46F23">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_Toc215054112 \h </w:instrText>
      </w:r>
      <w:r>
        <w:fldChar w:fldCharType="separate"/>
      </w:r>
      <w:r>
        <w:t>8</w:t>
      </w:r>
      <w:r>
        <w:fldChar w:fldCharType="end"/>
      </w:r>
    </w:p>
    <w:p w14:paraId="40EF2A7C" w14:textId="4201FB25" w:rsidR="00C46F23" w:rsidRDefault="00C46F23">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_Toc215054113 \h </w:instrText>
      </w:r>
      <w:r>
        <w:fldChar w:fldCharType="separate"/>
      </w:r>
      <w:r>
        <w:t>9</w:t>
      </w:r>
      <w:r>
        <w:fldChar w:fldCharType="end"/>
      </w:r>
    </w:p>
    <w:p w14:paraId="323DBF20" w14:textId="39960BDB" w:rsidR="00C46F23" w:rsidRDefault="00C46F23">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_Toc215054114 \h </w:instrText>
      </w:r>
      <w:r>
        <w:fldChar w:fldCharType="separate"/>
      </w:r>
      <w:r>
        <w:t>9</w:t>
      </w:r>
      <w:r>
        <w:fldChar w:fldCharType="end"/>
      </w:r>
    </w:p>
    <w:p w14:paraId="05D9ED92" w14:textId="73E33E25" w:rsidR="00C46F23" w:rsidRDefault="00C46F23">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_Toc215054115 \h </w:instrText>
      </w:r>
      <w:r>
        <w:fldChar w:fldCharType="separate"/>
      </w:r>
      <w:r>
        <w:t>10</w:t>
      </w:r>
      <w:r>
        <w:fldChar w:fldCharType="end"/>
      </w:r>
    </w:p>
    <w:p w14:paraId="147B9D55" w14:textId="36AFCD83" w:rsidR="00C46F23" w:rsidRDefault="00C46F23">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_Toc215054116 \h </w:instrText>
      </w:r>
      <w:r>
        <w:fldChar w:fldCharType="separate"/>
      </w:r>
      <w:r>
        <w:t>10</w:t>
      </w:r>
      <w:r>
        <w:fldChar w:fldCharType="end"/>
      </w:r>
    </w:p>
    <w:p w14:paraId="654F8E8F" w14:textId="7598711D" w:rsidR="00C46F23" w:rsidRDefault="00C46F23">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_Toc215054117 \h </w:instrText>
      </w:r>
      <w:r>
        <w:fldChar w:fldCharType="separate"/>
      </w:r>
      <w:r>
        <w:t>10</w:t>
      </w:r>
      <w:r>
        <w:fldChar w:fldCharType="end"/>
      </w:r>
    </w:p>
    <w:p w14:paraId="381CE522" w14:textId="301A32A3" w:rsidR="00C46F23" w:rsidRDefault="00C46F23">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_Toc215054118 \h </w:instrText>
      </w:r>
      <w:r>
        <w:fldChar w:fldCharType="separate"/>
      </w:r>
      <w:r>
        <w:t>10</w:t>
      </w:r>
      <w:r>
        <w:fldChar w:fldCharType="end"/>
      </w:r>
    </w:p>
    <w:p w14:paraId="478F1361" w14:textId="66745C3A" w:rsidR="00C46F23" w:rsidRDefault="00C46F23">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_Toc215054119 \h </w:instrText>
      </w:r>
      <w:r>
        <w:fldChar w:fldCharType="separate"/>
      </w:r>
      <w:r>
        <w:t>10</w:t>
      </w:r>
      <w:r>
        <w:fldChar w:fldCharType="end"/>
      </w:r>
    </w:p>
    <w:p w14:paraId="56E75BC2" w14:textId="236507B2" w:rsidR="00C46F23" w:rsidRDefault="00C46F23">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_Toc215054120 \h </w:instrText>
      </w:r>
      <w:r>
        <w:fldChar w:fldCharType="separate"/>
      </w:r>
      <w:r>
        <w:t>10</w:t>
      </w:r>
      <w:r>
        <w:fldChar w:fldCharType="end"/>
      </w:r>
    </w:p>
    <w:p w14:paraId="04B8146C" w14:textId="6D1A3359" w:rsidR="00C46F23" w:rsidRDefault="00C46F23">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_Toc215054121 \h </w:instrText>
      </w:r>
      <w:r>
        <w:fldChar w:fldCharType="separate"/>
      </w:r>
      <w:r>
        <w:t>11</w:t>
      </w:r>
      <w:r>
        <w:fldChar w:fldCharType="end"/>
      </w:r>
    </w:p>
    <w:p w14:paraId="24F418C7" w14:textId="67514950" w:rsidR="00C46F23" w:rsidRDefault="00C46F23">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_Toc215054122 \h </w:instrText>
      </w:r>
      <w:r>
        <w:fldChar w:fldCharType="separate"/>
      </w:r>
      <w:r>
        <w:t>11</w:t>
      </w:r>
      <w:r>
        <w:fldChar w:fldCharType="end"/>
      </w:r>
    </w:p>
    <w:p w14:paraId="43673DD8" w14:textId="3DF80456" w:rsidR="00C46F23" w:rsidRDefault="00C46F23">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_Toc215054123 \h </w:instrText>
      </w:r>
      <w:r>
        <w:fldChar w:fldCharType="separate"/>
      </w:r>
      <w:r>
        <w:t>12</w:t>
      </w:r>
      <w:r>
        <w:fldChar w:fldCharType="end"/>
      </w:r>
    </w:p>
    <w:p w14:paraId="6ABC601B" w14:textId="05321847" w:rsidR="00C46F23" w:rsidRDefault="00C46F23">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_Toc215054124 \h </w:instrText>
      </w:r>
      <w:r>
        <w:fldChar w:fldCharType="separate"/>
      </w:r>
      <w:r>
        <w:t>12</w:t>
      </w:r>
      <w:r>
        <w:fldChar w:fldCharType="end"/>
      </w:r>
    </w:p>
    <w:p w14:paraId="57BFE770" w14:textId="61889BBD" w:rsidR="00C46F23" w:rsidRDefault="00C46F23">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_Toc215054125 \h </w:instrText>
      </w:r>
      <w:r>
        <w:fldChar w:fldCharType="separate"/>
      </w:r>
      <w:r>
        <w:t>12</w:t>
      </w:r>
      <w:r>
        <w:fldChar w:fldCharType="end"/>
      </w:r>
    </w:p>
    <w:p w14:paraId="781EA8A6" w14:textId="29422FB1" w:rsidR="00C46F23" w:rsidRDefault="00C46F23">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_Toc215054126 \h </w:instrText>
      </w:r>
      <w:r>
        <w:fldChar w:fldCharType="separate"/>
      </w:r>
      <w:r>
        <w:t>12</w:t>
      </w:r>
      <w:r>
        <w:fldChar w:fldCharType="end"/>
      </w:r>
    </w:p>
    <w:p w14:paraId="4B38D6E6" w14:textId="1FF1644B" w:rsidR="00C46F23" w:rsidRDefault="00C46F23">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_Toc215054127 \h </w:instrText>
      </w:r>
      <w:r>
        <w:fldChar w:fldCharType="separate"/>
      </w:r>
      <w:r>
        <w:t>12</w:t>
      </w:r>
      <w:r>
        <w:fldChar w:fldCharType="end"/>
      </w:r>
    </w:p>
    <w:p w14:paraId="5E99134A" w14:textId="67D63EE0" w:rsidR="00C46F23" w:rsidRDefault="00C46F23">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_Toc215054128 \h </w:instrText>
      </w:r>
      <w:r>
        <w:fldChar w:fldCharType="separate"/>
      </w:r>
      <w:r>
        <w:t>12</w:t>
      </w:r>
      <w:r>
        <w:fldChar w:fldCharType="end"/>
      </w:r>
    </w:p>
    <w:p w14:paraId="3185E0A4" w14:textId="597F1B36" w:rsidR="00C46F23" w:rsidRDefault="00C46F23">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_Toc215054129 \h </w:instrText>
      </w:r>
      <w:r>
        <w:fldChar w:fldCharType="separate"/>
      </w:r>
      <w:r>
        <w:t>13</w:t>
      </w:r>
      <w:r>
        <w:fldChar w:fldCharType="end"/>
      </w:r>
    </w:p>
    <w:p w14:paraId="7807B67C" w14:textId="51DE7046" w:rsidR="00C46F23" w:rsidRDefault="00C46F23">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_Toc215054130 \h </w:instrText>
      </w:r>
      <w:r>
        <w:fldChar w:fldCharType="separate"/>
      </w:r>
      <w:r>
        <w:t>13</w:t>
      </w:r>
      <w:r>
        <w:fldChar w:fldCharType="end"/>
      </w:r>
    </w:p>
    <w:p w14:paraId="5AF0BB1E" w14:textId="7AE5A752" w:rsidR="00C46F23" w:rsidRDefault="00C46F23">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_Toc215054131 \h </w:instrText>
      </w:r>
      <w:r>
        <w:fldChar w:fldCharType="separate"/>
      </w:r>
      <w:r>
        <w:t>14</w:t>
      </w:r>
      <w:r>
        <w:fldChar w:fldCharType="end"/>
      </w:r>
    </w:p>
    <w:p w14:paraId="60474257" w14:textId="55F65B7D" w:rsidR="00C46F23" w:rsidRDefault="00C46F23">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_Toc215054132 \h </w:instrText>
      </w:r>
      <w:r>
        <w:fldChar w:fldCharType="separate"/>
      </w:r>
      <w:r>
        <w:t>14</w:t>
      </w:r>
      <w:r>
        <w:fldChar w:fldCharType="end"/>
      </w:r>
    </w:p>
    <w:p w14:paraId="28C8F8A5" w14:textId="6A4CDCCA" w:rsidR="00C46F23" w:rsidRDefault="00C46F23">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_Toc215054133 \h </w:instrText>
      </w:r>
      <w:r>
        <w:fldChar w:fldCharType="separate"/>
      </w:r>
      <w:r>
        <w:t>15</w:t>
      </w:r>
      <w:r>
        <w:fldChar w:fldCharType="end"/>
      </w:r>
    </w:p>
    <w:p w14:paraId="40F7A124" w14:textId="3E2EC10E" w:rsidR="00C46F23" w:rsidRDefault="00C46F23">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_Toc215054134 \h </w:instrText>
      </w:r>
      <w:r>
        <w:fldChar w:fldCharType="separate"/>
      </w:r>
      <w:r>
        <w:t>15</w:t>
      </w:r>
      <w:r>
        <w:fldChar w:fldCharType="end"/>
      </w:r>
    </w:p>
    <w:p w14:paraId="76EDBBB0" w14:textId="7B194728" w:rsidR="00C46F23" w:rsidRDefault="00C46F23">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_Toc215054135 \h </w:instrText>
      </w:r>
      <w:r>
        <w:fldChar w:fldCharType="separate"/>
      </w:r>
      <w:r>
        <w:t>15</w:t>
      </w:r>
      <w:r>
        <w:fldChar w:fldCharType="end"/>
      </w:r>
    </w:p>
    <w:p w14:paraId="1946586F" w14:textId="0D5D13BB" w:rsidR="00C46F23" w:rsidRDefault="00C46F23">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_Toc215054136 \h </w:instrText>
      </w:r>
      <w:r>
        <w:fldChar w:fldCharType="separate"/>
      </w:r>
      <w:r>
        <w:t>16</w:t>
      </w:r>
      <w:r>
        <w:fldChar w:fldCharType="end"/>
      </w:r>
    </w:p>
    <w:p w14:paraId="3ABB59CA" w14:textId="69BD282E" w:rsidR="00C46F23" w:rsidRDefault="00C46F23">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_Toc215054137 \h </w:instrText>
      </w:r>
      <w:r>
        <w:fldChar w:fldCharType="separate"/>
      </w:r>
      <w:r>
        <w:t>16</w:t>
      </w:r>
      <w:r>
        <w:fldChar w:fldCharType="end"/>
      </w:r>
    </w:p>
    <w:p w14:paraId="40706E74" w14:textId="67BE90A7" w:rsidR="00C46F23" w:rsidRDefault="00C46F23">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_Toc215054138 \h </w:instrText>
      </w:r>
      <w:r>
        <w:fldChar w:fldCharType="separate"/>
      </w:r>
      <w:r>
        <w:t>17</w:t>
      </w:r>
      <w:r>
        <w:fldChar w:fldCharType="end"/>
      </w:r>
    </w:p>
    <w:p w14:paraId="344A2A57" w14:textId="315B9FFD" w:rsidR="00C46F23" w:rsidRDefault="00C46F23">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_Toc215054139 \h </w:instrText>
      </w:r>
      <w:r>
        <w:fldChar w:fldCharType="separate"/>
      </w:r>
      <w:r>
        <w:t>17</w:t>
      </w:r>
      <w:r>
        <w:fldChar w:fldCharType="end"/>
      </w:r>
    </w:p>
    <w:p w14:paraId="1C47090D" w14:textId="08614DA5" w:rsidR="00C46F23" w:rsidRDefault="00C46F23">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_Toc215054140 \h </w:instrText>
      </w:r>
      <w:r>
        <w:fldChar w:fldCharType="separate"/>
      </w:r>
      <w:r>
        <w:t>17</w:t>
      </w:r>
      <w:r>
        <w:fldChar w:fldCharType="end"/>
      </w:r>
    </w:p>
    <w:p w14:paraId="6C32E919" w14:textId="65696E4A" w:rsidR="00C46F23" w:rsidRDefault="00C46F23">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_Toc215054141 \h </w:instrText>
      </w:r>
      <w:r>
        <w:fldChar w:fldCharType="separate"/>
      </w:r>
      <w:r>
        <w:t>17</w:t>
      </w:r>
      <w:r>
        <w:fldChar w:fldCharType="end"/>
      </w:r>
    </w:p>
    <w:p w14:paraId="782558D1" w14:textId="09836CDB" w:rsidR="00C46F23" w:rsidRDefault="00C46F23">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_Toc215054142 \h </w:instrText>
      </w:r>
      <w:r>
        <w:fldChar w:fldCharType="separate"/>
      </w:r>
      <w:r>
        <w:t>17</w:t>
      </w:r>
      <w:r>
        <w:fldChar w:fldCharType="end"/>
      </w:r>
    </w:p>
    <w:p w14:paraId="4BCD4A21" w14:textId="4F3E6812" w:rsidR="00C46F23" w:rsidRDefault="00C46F23">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_Toc215054143 \h </w:instrText>
      </w:r>
      <w:r>
        <w:fldChar w:fldCharType="separate"/>
      </w:r>
      <w:r>
        <w:t>17</w:t>
      </w:r>
      <w:r>
        <w:fldChar w:fldCharType="end"/>
      </w:r>
    </w:p>
    <w:p w14:paraId="1DA1A5BD" w14:textId="21DDB893" w:rsidR="00C46F23" w:rsidRDefault="00C46F23">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_Toc215054144 \h </w:instrText>
      </w:r>
      <w:r>
        <w:fldChar w:fldCharType="separate"/>
      </w:r>
      <w:r>
        <w:t>17</w:t>
      </w:r>
      <w:r>
        <w:fldChar w:fldCharType="end"/>
      </w:r>
    </w:p>
    <w:p w14:paraId="5D5FFDA7" w14:textId="3280036E" w:rsidR="00C46F23" w:rsidRDefault="00C46F23">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_Toc215054145 \h </w:instrText>
      </w:r>
      <w:r>
        <w:fldChar w:fldCharType="separate"/>
      </w:r>
      <w:r>
        <w:t>18</w:t>
      </w:r>
      <w:r>
        <w:fldChar w:fldCharType="end"/>
      </w:r>
    </w:p>
    <w:p w14:paraId="4692E023" w14:textId="35F11D39" w:rsidR="00C46F23" w:rsidRDefault="00C46F23">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_Toc215054146 \h </w:instrText>
      </w:r>
      <w:r>
        <w:fldChar w:fldCharType="separate"/>
      </w:r>
      <w:r>
        <w:t>18</w:t>
      </w:r>
      <w:r>
        <w:fldChar w:fldCharType="end"/>
      </w:r>
    </w:p>
    <w:p w14:paraId="0BAD6AD8" w14:textId="1C0B0178" w:rsidR="00C46F23" w:rsidRDefault="00C46F23">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_Toc215054147 \h </w:instrText>
      </w:r>
      <w:r>
        <w:fldChar w:fldCharType="separate"/>
      </w:r>
      <w:r>
        <w:t>18</w:t>
      </w:r>
      <w:r>
        <w:fldChar w:fldCharType="end"/>
      </w:r>
    </w:p>
    <w:p w14:paraId="16E8A8ED" w14:textId="67AF5347" w:rsidR="00C46F23" w:rsidRDefault="00C46F23">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_Toc215054148 \h </w:instrText>
      </w:r>
      <w:r>
        <w:fldChar w:fldCharType="separate"/>
      </w:r>
      <w:r>
        <w:t>18</w:t>
      </w:r>
      <w:r>
        <w:fldChar w:fldCharType="end"/>
      </w:r>
    </w:p>
    <w:p w14:paraId="76A5585F" w14:textId="369A9BF8" w:rsidR="00C46F23" w:rsidRDefault="00C46F23">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_Toc215054149 \h </w:instrText>
      </w:r>
      <w:r>
        <w:fldChar w:fldCharType="separate"/>
      </w:r>
      <w:r>
        <w:t>18</w:t>
      </w:r>
      <w:r>
        <w:fldChar w:fldCharType="end"/>
      </w:r>
    </w:p>
    <w:p w14:paraId="403C3145" w14:textId="12FF1CB9" w:rsidR="00C46F23" w:rsidRDefault="00C46F23">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_Toc215054150 \h </w:instrText>
      </w:r>
      <w:r>
        <w:fldChar w:fldCharType="separate"/>
      </w:r>
      <w:r>
        <w:t>18</w:t>
      </w:r>
      <w:r>
        <w:fldChar w:fldCharType="end"/>
      </w:r>
    </w:p>
    <w:p w14:paraId="603AE82D" w14:textId="1E2ACB02" w:rsidR="00C46F23" w:rsidRDefault="00C46F23">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_Toc215054151 \h </w:instrText>
      </w:r>
      <w:r>
        <w:fldChar w:fldCharType="separate"/>
      </w:r>
      <w:r>
        <w:t>18</w:t>
      </w:r>
      <w:r>
        <w:fldChar w:fldCharType="end"/>
      </w:r>
    </w:p>
    <w:p w14:paraId="4EE9E475" w14:textId="1BC422DB" w:rsidR="00C46F23" w:rsidRDefault="00C46F23">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_Toc215054152 \h </w:instrText>
      </w:r>
      <w:r>
        <w:fldChar w:fldCharType="separate"/>
      </w:r>
      <w:r>
        <w:t>18</w:t>
      </w:r>
      <w:r>
        <w:fldChar w:fldCharType="end"/>
      </w:r>
    </w:p>
    <w:p w14:paraId="7DEE3BBC" w14:textId="353D24A2" w:rsidR="00C46F23" w:rsidRDefault="00C46F23">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_Toc215054153 \h </w:instrText>
      </w:r>
      <w:r>
        <w:fldChar w:fldCharType="separate"/>
      </w:r>
      <w:r>
        <w:t>19</w:t>
      </w:r>
      <w:r>
        <w:fldChar w:fldCharType="end"/>
      </w:r>
    </w:p>
    <w:p w14:paraId="37769654" w14:textId="42AF2D60" w:rsidR="00C46F23" w:rsidRDefault="00C46F23">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_Toc215054154 \h </w:instrText>
      </w:r>
      <w:r>
        <w:fldChar w:fldCharType="separate"/>
      </w:r>
      <w:r>
        <w:t>19</w:t>
      </w:r>
      <w:r>
        <w:fldChar w:fldCharType="end"/>
      </w:r>
    </w:p>
    <w:p w14:paraId="5B71F83E" w14:textId="41DADD9A" w:rsidR="00C46F23" w:rsidRDefault="00C46F23">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_Toc215054155 \h </w:instrText>
      </w:r>
      <w:r>
        <w:fldChar w:fldCharType="separate"/>
      </w:r>
      <w:r>
        <w:t>19</w:t>
      </w:r>
      <w:r>
        <w:fldChar w:fldCharType="end"/>
      </w:r>
    </w:p>
    <w:p w14:paraId="3E4D59A9" w14:textId="77ABE29B" w:rsidR="00C46F23" w:rsidRDefault="00C46F23">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_Toc215054156 \h </w:instrText>
      </w:r>
      <w:r>
        <w:fldChar w:fldCharType="separate"/>
      </w:r>
      <w:r>
        <w:t>20</w:t>
      </w:r>
      <w:r>
        <w:fldChar w:fldCharType="end"/>
      </w:r>
    </w:p>
    <w:p w14:paraId="38757AE4" w14:textId="4F021660" w:rsidR="00C46F23" w:rsidRDefault="00C46F23">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_Toc215054157 \h </w:instrText>
      </w:r>
      <w:r>
        <w:fldChar w:fldCharType="separate"/>
      </w:r>
      <w:r>
        <w:t>21</w:t>
      </w:r>
      <w:r>
        <w:fldChar w:fldCharType="end"/>
      </w:r>
    </w:p>
    <w:p w14:paraId="0DF85625" w14:textId="7B8E7362" w:rsidR="00C46F23" w:rsidRDefault="00C46F23">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_Toc215054158 \h </w:instrText>
      </w:r>
      <w:r>
        <w:fldChar w:fldCharType="separate"/>
      </w:r>
      <w:r>
        <w:t>21</w:t>
      </w:r>
      <w:r>
        <w:fldChar w:fldCharType="end"/>
      </w:r>
    </w:p>
    <w:p w14:paraId="0B0D90B4" w14:textId="0913841C" w:rsidR="00C46F23" w:rsidRDefault="00C46F23">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_Toc215054159 \h </w:instrText>
      </w:r>
      <w:r>
        <w:fldChar w:fldCharType="separate"/>
      </w:r>
      <w:r>
        <w:t>21</w:t>
      </w:r>
      <w:r>
        <w:fldChar w:fldCharType="end"/>
      </w:r>
    </w:p>
    <w:p w14:paraId="2274F2E7" w14:textId="76A32BC2" w:rsidR="00C46F23" w:rsidRDefault="00C46F23">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_Toc215054160 \h </w:instrText>
      </w:r>
      <w:r>
        <w:fldChar w:fldCharType="separate"/>
      </w:r>
      <w:r>
        <w:t>21</w:t>
      </w:r>
      <w:r>
        <w:fldChar w:fldCharType="end"/>
      </w:r>
    </w:p>
    <w:p w14:paraId="7B975384" w14:textId="69C09456" w:rsidR="00C46F23" w:rsidRDefault="00C46F23">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_Toc215054161 \h </w:instrText>
      </w:r>
      <w:r>
        <w:fldChar w:fldCharType="separate"/>
      </w:r>
      <w:r>
        <w:t>21</w:t>
      </w:r>
      <w:r>
        <w:fldChar w:fldCharType="end"/>
      </w:r>
    </w:p>
    <w:p w14:paraId="776BF9B8" w14:textId="6CDD9004" w:rsidR="00C46F23" w:rsidRDefault="00C46F23">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_Toc215054162 \h </w:instrText>
      </w:r>
      <w:r>
        <w:fldChar w:fldCharType="separate"/>
      </w:r>
      <w:r>
        <w:t>21</w:t>
      </w:r>
      <w:r>
        <w:fldChar w:fldCharType="end"/>
      </w:r>
    </w:p>
    <w:p w14:paraId="0457F0F9" w14:textId="6CDF9425" w:rsidR="00C46F23" w:rsidRDefault="00C46F23">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_Toc215054163 \h </w:instrText>
      </w:r>
      <w:r>
        <w:fldChar w:fldCharType="separate"/>
      </w:r>
      <w:r>
        <w:t>22</w:t>
      </w:r>
      <w:r>
        <w:fldChar w:fldCharType="end"/>
      </w:r>
    </w:p>
    <w:p w14:paraId="3CC42DF0" w14:textId="259049F0" w:rsidR="00C46F23" w:rsidRDefault="00C46F23">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_Toc215054164 \h </w:instrText>
      </w:r>
      <w:r>
        <w:fldChar w:fldCharType="separate"/>
      </w:r>
      <w:r>
        <w:t>22</w:t>
      </w:r>
      <w:r>
        <w:fldChar w:fldCharType="end"/>
      </w:r>
    </w:p>
    <w:p w14:paraId="4D2333D7" w14:textId="35D8BDE6" w:rsidR="00C46F23" w:rsidRDefault="00C46F23">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_Toc215054165 \h </w:instrText>
      </w:r>
      <w:r>
        <w:fldChar w:fldCharType="separate"/>
      </w:r>
      <w:r>
        <w:t>23</w:t>
      </w:r>
      <w:r>
        <w:fldChar w:fldCharType="end"/>
      </w:r>
    </w:p>
    <w:p w14:paraId="5A88AF46" w14:textId="4B7E4F1A" w:rsidR="00C46F23" w:rsidRDefault="00C46F23">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_Toc215054166 \h </w:instrText>
      </w:r>
      <w:r>
        <w:fldChar w:fldCharType="separate"/>
      </w:r>
      <w:r>
        <w:t>23</w:t>
      </w:r>
      <w:r>
        <w:fldChar w:fldCharType="end"/>
      </w:r>
    </w:p>
    <w:p w14:paraId="48B8E70C" w14:textId="630657B3" w:rsidR="00C46F23" w:rsidRDefault="00C46F23">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_Toc215054167 \h </w:instrText>
      </w:r>
      <w:r>
        <w:fldChar w:fldCharType="separate"/>
      </w:r>
      <w:r>
        <w:t>24</w:t>
      </w:r>
      <w:r>
        <w:fldChar w:fldCharType="end"/>
      </w:r>
    </w:p>
    <w:p w14:paraId="7884904C" w14:textId="367C9CFB" w:rsidR="00C46F23" w:rsidRDefault="00C46F23">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_Toc215054168 \h </w:instrText>
      </w:r>
      <w:r>
        <w:fldChar w:fldCharType="separate"/>
      </w:r>
      <w:r>
        <w:t>24</w:t>
      </w:r>
      <w:r>
        <w:fldChar w:fldCharType="end"/>
      </w:r>
    </w:p>
    <w:p w14:paraId="10A0A4C1" w14:textId="23ED1BEA" w:rsidR="00C46F23" w:rsidRDefault="00C46F23">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_Toc215054169 \h </w:instrText>
      </w:r>
      <w:r>
        <w:fldChar w:fldCharType="separate"/>
      </w:r>
      <w:r>
        <w:t>25</w:t>
      </w:r>
      <w:r>
        <w:fldChar w:fldCharType="end"/>
      </w:r>
    </w:p>
    <w:p w14:paraId="7DDD3E60" w14:textId="7E7BF63C" w:rsidR="00C46F23" w:rsidRDefault="00C46F23">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_Toc215054170 \h </w:instrText>
      </w:r>
      <w:r>
        <w:fldChar w:fldCharType="separate"/>
      </w:r>
      <w:r>
        <w:t>25</w:t>
      </w:r>
      <w:r>
        <w:fldChar w:fldCharType="end"/>
      </w:r>
    </w:p>
    <w:p w14:paraId="2BAEE6E8" w14:textId="13236429" w:rsidR="00C46F23" w:rsidRDefault="00C46F23">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_Toc215054171 \h </w:instrText>
      </w:r>
      <w:r>
        <w:fldChar w:fldCharType="separate"/>
      </w:r>
      <w:r>
        <w:t>25</w:t>
      </w:r>
      <w:r>
        <w:fldChar w:fldCharType="end"/>
      </w:r>
    </w:p>
    <w:p w14:paraId="6FDD19D6" w14:textId="042D6152" w:rsidR="00C46F23" w:rsidRDefault="00C46F23">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_Toc215054172 \h </w:instrText>
      </w:r>
      <w:r>
        <w:fldChar w:fldCharType="separate"/>
      </w:r>
      <w:r>
        <w:t>25</w:t>
      </w:r>
      <w:r>
        <w:fldChar w:fldCharType="end"/>
      </w:r>
    </w:p>
    <w:p w14:paraId="1035127E" w14:textId="50365187" w:rsidR="00C46F23" w:rsidRDefault="00C46F23">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_Toc215054173 \h </w:instrText>
      </w:r>
      <w:r>
        <w:fldChar w:fldCharType="separate"/>
      </w:r>
      <w:r>
        <w:t>25</w:t>
      </w:r>
      <w:r>
        <w:fldChar w:fldCharType="end"/>
      </w:r>
    </w:p>
    <w:p w14:paraId="5F13270A" w14:textId="66356363" w:rsidR="00C46F23" w:rsidRDefault="00C46F23">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_Toc215054174 \h </w:instrText>
      </w:r>
      <w:r>
        <w:fldChar w:fldCharType="separate"/>
      </w:r>
      <w:r>
        <w:t>25</w:t>
      </w:r>
      <w:r>
        <w:fldChar w:fldCharType="end"/>
      </w:r>
    </w:p>
    <w:p w14:paraId="7CCD9E78" w14:textId="1ABC95E7" w:rsidR="00C46F23" w:rsidRDefault="00C46F23">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_Toc215054175 \h </w:instrText>
      </w:r>
      <w:r>
        <w:fldChar w:fldCharType="separate"/>
      </w:r>
      <w:r>
        <w:t>25</w:t>
      </w:r>
      <w:r>
        <w:fldChar w:fldCharType="end"/>
      </w:r>
    </w:p>
    <w:p w14:paraId="77455AC0" w14:textId="65DFCD4A" w:rsidR="00C46F23" w:rsidRDefault="00C46F23">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_Toc215054176 \h </w:instrText>
      </w:r>
      <w:r>
        <w:fldChar w:fldCharType="separate"/>
      </w:r>
      <w:r>
        <w:t>26</w:t>
      </w:r>
      <w:r>
        <w:fldChar w:fldCharType="end"/>
      </w:r>
    </w:p>
    <w:p w14:paraId="3AB76D03" w14:textId="2F31BA57" w:rsidR="00C46F23" w:rsidRDefault="00C46F23">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_Toc215054177 \h </w:instrText>
      </w:r>
      <w:r>
        <w:fldChar w:fldCharType="separate"/>
      </w:r>
      <w:r>
        <w:t>26</w:t>
      </w:r>
      <w:r>
        <w:fldChar w:fldCharType="end"/>
      </w:r>
    </w:p>
    <w:p w14:paraId="29DDF045" w14:textId="52CB8828" w:rsidR="00C46F23" w:rsidRDefault="00C46F23">
      <w:pPr>
        <w:pStyle w:val="TOC4"/>
        <w:rPr>
          <w:rFonts w:ascii="Calibri" w:eastAsia="DengXian" w:hAnsi="Calibri"/>
          <w:kern w:val="2"/>
          <w:sz w:val="24"/>
          <w:szCs w:val="24"/>
          <w:lang w:val="en-US" w:eastAsia="zh-CN"/>
        </w:rPr>
      </w:pPr>
      <w:r w:rsidRPr="00C60FC7">
        <w:rPr>
          <w:lang w:val="en-US"/>
        </w:rPr>
        <w:t>6.1.6.2</w:t>
      </w:r>
      <w:r>
        <w:rPr>
          <w:rFonts w:ascii="Calibri" w:eastAsia="DengXian" w:hAnsi="Calibri"/>
          <w:kern w:val="2"/>
          <w:sz w:val="24"/>
          <w:szCs w:val="24"/>
          <w:lang w:val="en-US" w:eastAsia="zh-CN"/>
        </w:rPr>
        <w:tab/>
      </w:r>
      <w:r w:rsidRPr="00C60FC7">
        <w:rPr>
          <w:lang w:val="en-US"/>
        </w:rPr>
        <w:t>Structured data types</w:t>
      </w:r>
      <w:r>
        <w:tab/>
      </w:r>
      <w:r>
        <w:fldChar w:fldCharType="begin"/>
      </w:r>
      <w:r>
        <w:instrText xml:space="preserve"> PAGEREF _Toc215054178 \h </w:instrText>
      </w:r>
      <w:r>
        <w:fldChar w:fldCharType="separate"/>
      </w:r>
      <w:r>
        <w:t>27</w:t>
      </w:r>
      <w:r>
        <w:fldChar w:fldCharType="end"/>
      </w:r>
    </w:p>
    <w:p w14:paraId="42575B49" w14:textId="7DD6E48A" w:rsidR="00C46F23" w:rsidRDefault="00C46F23">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_Toc215054179 \h </w:instrText>
      </w:r>
      <w:r>
        <w:fldChar w:fldCharType="separate"/>
      </w:r>
      <w:r>
        <w:t>27</w:t>
      </w:r>
      <w:r>
        <w:fldChar w:fldCharType="end"/>
      </w:r>
    </w:p>
    <w:p w14:paraId="2C55DFA7" w14:textId="02C196D3" w:rsidR="00C46F23" w:rsidRDefault="00C46F23">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_Toc215054180 \h </w:instrText>
      </w:r>
      <w:r>
        <w:fldChar w:fldCharType="separate"/>
      </w:r>
      <w:r>
        <w:t>28</w:t>
      </w:r>
      <w:r>
        <w:fldChar w:fldCharType="end"/>
      </w:r>
    </w:p>
    <w:p w14:paraId="7571E53A" w14:textId="0F8CE2B9" w:rsidR="00C46F23" w:rsidRDefault="00C46F23">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_Toc215054181 \h </w:instrText>
      </w:r>
      <w:r>
        <w:fldChar w:fldCharType="separate"/>
      </w:r>
      <w:r>
        <w:t>29</w:t>
      </w:r>
      <w:r>
        <w:fldChar w:fldCharType="end"/>
      </w:r>
    </w:p>
    <w:p w14:paraId="2D73E0ED" w14:textId="524C971A" w:rsidR="00C46F23" w:rsidRDefault="00C46F23">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_Toc215054182 \h </w:instrText>
      </w:r>
      <w:r>
        <w:fldChar w:fldCharType="separate"/>
      </w:r>
      <w:r>
        <w:t>29</w:t>
      </w:r>
      <w:r>
        <w:fldChar w:fldCharType="end"/>
      </w:r>
    </w:p>
    <w:p w14:paraId="5188AB81" w14:textId="42C24A8C" w:rsidR="00C46F23" w:rsidRDefault="00C46F23">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_Toc215054183 \h </w:instrText>
      </w:r>
      <w:r>
        <w:fldChar w:fldCharType="separate"/>
      </w:r>
      <w:r>
        <w:t>30</w:t>
      </w:r>
      <w:r>
        <w:fldChar w:fldCharType="end"/>
      </w:r>
    </w:p>
    <w:p w14:paraId="032851AD" w14:textId="0F622852" w:rsidR="00C46F23" w:rsidRDefault="00C46F23">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_Toc215054184 \h </w:instrText>
      </w:r>
      <w:r>
        <w:fldChar w:fldCharType="separate"/>
      </w:r>
      <w:r>
        <w:t>30</w:t>
      </w:r>
      <w:r>
        <w:fldChar w:fldCharType="end"/>
      </w:r>
    </w:p>
    <w:p w14:paraId="3CD21D35" w14:textId="0CBF8E77" w:rsidR="00C46F23" w:rsidRDefault="00C46F23">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_Toc215054185 \h </w:instrText>
      </w:r>
      <w:r>
        <w:fldChar w:fldCharType="separate"/>
      </w:r>
      <w:r>
        <w:t>30</w:t>
      </w:r>
      <w:r>
        <w:fldChar w:fldCharType="end"/>
      </w:r>
    </w:p>
    <w:p w14:paraId="63B75F68" w14:textId="5D21DDA2" w:rsidR="00C46F23" w:rsidRDefault="00C46F23">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_Toc215054186 \h </w:instrText>
      </w:r>
      <w:r>
        <w:fldChar w:fldCharType="separate"/>
      </w:r>
      <w:r>
        <w:t>31</w:t>
      </w:r>
      <w:r>
        <w:fldChar w:fldCharType="end"/>
      </w:r>
    </w:p>
    <w:p w14:paraId="0CD411DE" w14:textId="7DF83366" w:rsidR="00C46F23" w:rsidRDefault="00C46F23">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_Toc215054187 \h </w:instrText>
      </w:r>
      <w:r>
        <w:fldChar w:fldCharType="separate"/>
      </w:r>
      <w:r>
        <w:t>31</w:t>
      </w:r>
      <w:r>
        <w:fldChar w:fldCharType="end"/>
      </w:r>
    </w:p>
    <w:p w14:paraId="3EBE3981" w14:textId="59F3C323" w:rsidR="00C46F23" w:rsidRDefault="00C46F23">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_Toc215054188 \h </w:instrText>
      </w:r>
      <w:r>
        <w:fldChar w:fldCharType="separate"/>
      </w:r>
      <w:r>
        <w:t>32</w:t>
      </w:r>
      <w:r>
        <w:fldChar w:fldCharType="end"/>
      </w:r>
    </w:p>
    <w:p w14:paraId="22B0EB1F" w14:textId="34BF8AD6" w:rsidR="00C46F23" w:rsidRDefault="00C46F23">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_Toc215054189 \h </w:instrText>
      </w:r>
      <w:r>
        <w:fldChar w:fldCharType="separate"/>
      </w:r>
      <w:r>
        <w:t>32</w:t>
      </w:r>
      <w:r>
        <w:fldChar w:fldCharType="end"/>
      </w:r>
    </w:p>
    <w:p w14:paraId="7838D542" w14:textId="6D822B79" w:rsidR="00C46F23" w:rsidRDefault="00C46F23">
      <w:pPr>
        <w:pStyle w:val="TOC4"/>
        <w:rPr>
          <w:rFonts w:ascii="Calibri" w:eastAsia="DengXian" w:hAnsi="Calibri"/>
          <w:kern w:val="2"/>
          <w:sz w:val="24"/>
          <w:szCs w:val="24"/>
          <w:lang w:val="en-US" w:eastAsia="zh-CN"/>
        </w:rPr>
      </w:pPr>
      <w:r w:rsidRPr="00C60FC7">
        <w:rPr>
          <w:lang w:val="en-US"/>
        </w:rPr>
        <w:t>6.1.6.3</w:t>
      </w:r>
      <w:r>
        <w:rPr>
          <w:rFonts w:ascii="Calibri" w:eastAsia="DengXian" w:hAnsi="Calibri"/>
          <w:kern w:val="2"/>
          <w:sz w:val="24"/>
          <w:szCs w:val="24"/>
          <w:lang w:val="en-US" w:eastAsia="zh-CN"/>
        </w:rPr>
        <w:tab/>
      </w:r>
      <w:r w:rsidRPr="00C60FC7">
        <w:rPr>
          <w:lang w:val="en-US"/>
        </w:rPr>
        <w:t>Simple data types and enumerations</w:t>
      </w:r>
      <w:r>
        <w:tab/>
      </w:r>
      <w:r>
        <w:fldChar w:fldCharType="begin"/>
      </w:r>
      <w:r>
        <w:instrText xml:space="preserve"> PAGEREF _Toc215054190 \h </w:instrText>
      </w:r>
      <w:r>
        <w:fldChar w:fldCharType="separate"/>
      </w:r>
      <w:r>
        <w:t>32</w:t>
      </w:r>
      <w:r>
        <w:fldChar w:fldCharType="end"/>
      </w:r>
    </w:p>
    <w:p w14:paraId="375A2C61" w14:textId="3B9833B7" w:rsidR="00C46F23" w:rsidRDefault="00C46F23">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_Toc215054191 \h </w:instrText>
      </w:r>
      <w:r>
        <w:fldChar w:fldCharType="separate"/>
      </w:r>
      <w:r>
        <w:t>32</w:t>
      </w:r>
      <w:r>
        <w:fldChar w:fldCharType="end"/>
      </w:r>
    </w:p>
    <w:p w14:paraId="19655231" w14:textId="272EC102" w:rsidR="00C46F23" w:rsidRDefault="00C46F23">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_Toc215054192 \h </w:instrText>
      </w:r>
      <w:r>
        <w:fldChar w:fldCharType="separate"/>
      </w:r>
      <w:r>
        <w:t>32</w:t>
      </w:r>
      <w:r>
        <w:fldChar w:fldCharType="end"/>
      </w:r>
    </w:p>
    <w:p w14:paraId="5F0EEA2E" w14:textId="2658EA89" w:rsidR="00C46F23" w:rsidRDefault="00C46F23">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_Toc215054193 \h </w:instrText>
      </w:r>
      <w:r>
        <w:fldChar w:fldCharType="separate"/>
      </w:r>
      <w:r>
        <w:t>32</w:t>
      </w:r>
      <w:r>
        <w:fldChar w:fldCharType="end"/>
      </w:r>
    </w:p>
    <w:p w14:paraId="5A3AD262" w14:textId="3E92E7FF" w:rsidR="00C46F23" w:rsidRDefault="00C46F23">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_Toc215054194 \h </w:instrText>
      </w:r>
      <w:r>
        <w:fldChar w:fldCharType="separate"/>
      </w:r>
      <w:r>
        <w:t>33</w:t>
      </w:r>
      <w:r>
        <w:fldChar w:fldCharType="end"/>
      </w:r>
    </w:p>
    <w:p w14:paraId="1DA5D41E" w14:textId="7CC0CD97" w:rsidR="00C46F23" w:rsidRDefault="00C46F23">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_Toc215054195 \h </w:instrText>
      </w:r>
      <w:r>
        <w:fldChar w:fldCharType="separate"/>
      </w:r>
      <w:r>
        <w:t>33</w:t>
      </w:r>
      <w:r>
        <w:fldChar w:fldCharType="end"/>
      </w:r>
    </w:p>
    <w:p w14:paraId="7DC7468E" w14:textId="7B1CCBBF" w:rsidR="00C46F23" w:rsidRDefault="00C46F23">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_Toc215054196 \h </w:instrText>
      </w:r>
      <w:r>
        <w:fldChar w:fldCharType="separate"/>
      </w:r>
      <w:r>
        <w:t>33</w:t>
      </w:r>
      <w:r>
        <w:fldChar w:fldCharType="end"/>
      </w:r>
    </w:p>
    <w:p w14:paraId="60EAB69C" w14:textId="07313A5D" w:rsidR="00C46F23" w:rsidRDefault="00C46F23">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_Toc215054197 \h </w:instrText>
      </w:r>
      <w:r>
        <w:fldChar w:fldCharType="separate"/>
      </w:r>
      <w:r>
        <w:t>33</w:t>
      </w:r>
      <w:r>
        <w:fldChar w:fldCharType="end"/>
      </w:r>
    </w:p>
    <w:p w14:paraId="276C76C9" w14:textId="29FBCDB2" w:rsidR="00C46F23" w:rsidRDefault="00C46F23">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_Toc215054198 \h </w:instrText>
      </w:r>
      <w:r>
        <w:fldChar w:fldCharType="separate"/>
      </w:r>
      <w:r>
        <w:t>33</w:t>
      </w:r>
      <w:r>
        <w:fldChar w:fldCharType="end"/>
      </w:r>
    </w:p>
    <w:p w14:paraId="0715B705" w14:textId="2589B3C1" w:rsidR="00C46F23" w:rsidRDefault="00C46F23">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_Toc215054199 \h </w:instrText>
      </w:r>
      <w:r>
        <w:fldChar w:fldCharType="separate"/>
      </w:r>
      <w:r>
        <w:t>33</w:t>
      </w:r>
      <w:r>
        <w:fldChar w:fldCharType="end"/>
      </w:r>
    </w:p>
    <w:p w14:paraId="671ADE8E" w14:textId="58DB411A" w:rsidR="00C46F23" w:rsidRDefault="00C46F23">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_Toc215054200 \h </w:instrText>
      </w:r>
      <w:r>
        <w:fldChar w:fldCharType="separate"/>
      </w:r>
      <w:r>
        <w:t>34</w:t>
      </w:r>
      <w:r>
        <w:fldChar w:fldCharType="end"/>
      </w:r>
    </w:p>
    <w:p w14:paraId="0CD8E014" w14:textId="0E0095D3" w:rsidR="00C46F23" w:rsidRDefault="00C46F23">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_Toc215054201 \h </w:instrText>
      </w:r>
      <w:r>
        <w:fldChar w:fldCharType="separate"/>
      </w:r>
      <w:r>
        <w:t>34</w:t>
      </w:r>
      <w:r>
        <w:fldChar w:fldCharType="end"/>
      </w:r>
    </w:p>
    <w:p w14:paraId="771927B8" w14:textId="27B074EF" w:rsidR="00C46F23" w:rsidRDefault="00C46F23">
      <w:pPr>
        <w:pStyle w:val="TOC3"/>
        <w:rPr>
          <w:rFonts w:ascii="Calibri" w:eastAsia="DengXian" w:hAnsi="Calibri"/>
          <w:kern w:val="2"/>
          <w:sz w:val="24"/>
          <w:szCs w:val="24"/>
          <w:lang w:val="en-US" w:eastAsia="zh-CN"/>
        </w:rPr>
      </w:pPr>
      <w:r w:rsidRPr="00C60FC7">
        <w:rPr>
          <w:lang w:val="en-US"/>
        </w:rPr>
        <w:t>6.1.10</w:t>
      </w:r>
      <w:r>
        <w:rPr>
          <w:rFonts w:ascii="Calibri" w:eastAsia="DengXian" w:hAnsi="Calibri"/>
          <w:kern w:val="2"/>
          <w:sz w:val="24"/>
          <w:szCs w:val="24"/>
          <w:lang w:val="en-US" w:eastAsia="zh-CN"/>
        </w:rPr>
        <w:tab/>
      </w:r>
      <w:r w:rsidRPr="00C60FC7">
        <w:rPr>
          <w:lang w:val="en-US"/>
        </w:rPr>
        <w:t>HTTP redirection</w:t>
      </w:r>
      <w:r>
        <w:tab/>
      </w:r>
      <w:r>
        <w:fldChar w:fldCharType="begin"/>
      </w:r>
      <w:r>
        <w:instrText xml:space="preserve"> PAGEREF _Toc215054202 \h </w:instrText>
      </w:r>
      <w:r>
        <w:fldChar w:fldCharType="separate"/>
      </w:r>
      <w:r>
        <w:t>34</w:t>
      </w:r>
      <w:r>
        <w:fldChar w:fldCharType="end"/>
      </w:r>
    </w:p>
    <w:p w14:paraId="1B15B07D" w14:textId="2FE8E550" w:rsidR="00C46F23" w:rsidRDefault="00C46F23">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_Toc215054203 \h </w:instrText>
      </w:r>
      <w:r>
        <w:fldChar w:fldCharType="separate"/>
      </w:r>
      <w:r>
        <w:t>35</w:t>
      </w:r>
      <w:r>
        <w:fldChar w:fldCharType="end"/>
      </w:r>
    </w:p>
    <w:p w14:paraId="2A205B97" w14:textId="085CAED7" w:rsidR="00C46F23" w:rsidRDefault="00C46F23">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_Toc215054204 \h </w:instrText>
      </w:r>
      <w:r>
        <w:fldChar w:fldCharType="separate"/>
      </w:r>
      <w:r>
        <w:t>35</w:t>
      </w:r>
      <w:r>
        <w:fldChar w:fldCharType="end"/>
      </w:r>
    </w:p>
    <w:p w14:paraId="366681D4" w14:textId="76CA4931" w:rsidR="00C46F23" w:rsidRDefault="00C46F23">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_Toc215054205 \h </w:instrText>
      </w:r>
      <w:r>
        <w:fldChar w:fldCharType="separate"/>
      </w:r>
      <w:r>
        <w:t>35</w:t>
      </w:r>
      <w:r>
        <w:fldChar w:fldCharType="end"/>
      </w:r>
    </w:p>
    <w:p w14:paraId="158F70EB" w14:textId="089B53BD" w:rsidR="00C46F23" w:rsidRDefault="00C46F23">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_Toc215054206 \h </w:instrText>
      </w:r>
      <w:r>
        <w:fldChar w:fldCharType="separate"/>
      </w:r>
      <w:r>
        <w:t>35</w:t>
      </w:r>
      <w:r>
        <w:fldChar w:fldCharType="end"/>
      </w:r>
    </w:p>
    <w:p w14:paraId="3AEBA51D" w14:textId="6904A14F" w:rsidR="00C46F23" w:rsidRDefault="00C46F23">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_Toc215054207 \h </w:instrText>
      </w:r>
      <w:r>
        <w:fldChar w:fldCharType="separate"/>
      </w:r>
      <w:r>
        <w:t>35</w:t>
      </w:r>
      <w:r>
        <w:fldChar w:fldCharType="end"/>
      </w:r>
    </w:p>
    <w:p w14:paraId="7D2A16C8" w14:textId="20AC7FC6" w:rsidR="00C46F23" w:rsidRDefault="00C46F23">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_Toc215054208 \h </w:instrText>
      </w:r>
      <w:r>
        <w:fldChar w:fldCharType="separate"/>
      </w:r>
      <w:r>
        <w:t>35</w:t>
      </w:r>
      <w:r>
        <w:fldChar w:fldCharType="end"/>
      </w:r>
    </w:p>
    <w:p w14:paraId="52B90146" w14:textId="0959F897" w:rsidR="00C46F23" w:rsidRDefault="00C46F23">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_Toc215054209 \h </w:instrText>
      </w:r>
      <w:r>
        <w:fldChar w:fldCharType="separate"/>
      </w:r>
      <w:r>
        <w:t>35</w:t>
      </w:r>
      <w:r>
        <w:fldChar w:fldCharType="end"/>
      </w:r>
    </w:p>
    <w:p w14:paraId="1E72B5C5" w14:textId="016207B6" w:rsidR="00C46F23" w:rsidRDefault="00C46F23">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_Toc215054210 \h </w:instrText>
      </w:r>
      <w:r>
        <w:fldChar w:fldCharType="separate"/>
      </w:r>
      <w:r>
        <w:t>36</w:t>
      </w:r>
      <w:r>
        <w:fldChar w:fldCharType="end"/>
      </w:r>
    </w:p>
    <w:p w14:paraId="31B40A27" w14:textId="1399A5BA" w:rsidR="00C46F23" w:rsidRDefault="00C46F23">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_Toc215054211 \h </w:instrText>
      </w:r>
      <w:r>
        <w:fldChar w:fldCharType="separate"/>
      </w:r>
      <w:r>
        <w:t>36</w:t>
      </w:r>
      <w:r>
        <w:fldChar w:fldCharType="end"/>
      </w:r>
    </w:p>
    <w:p w14:paraId="62F64DDC" w14:textId="6B91A7C9" w:rsidR="00C46F23" w:rsidRDefault="00C46F23">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_Toc215054212 \h </w:instrText>
      </w:r>
      <w:r>
        <w:fldChar w:fldCharType="separate"/>
      </w:r>
      <w:r>
        <w:t>36</w:t>
      </w:r>
      <w:r>
        <w:fldChar w:fldCharType="end"/>
      </w:r>
    </w:p>
    <w:p w14:paraId="1E15ED01" w14:textId="72CC3EEC" w:rsidR="00C46F23" w:rsidRDefault="00C46F23">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_Toc215054213 \h </w:instrText>
      </w:r>
      <w:r>
        <w:fldChar w:fldCharType="separate"/>
      </w:r>
      <w:r>
        <w:t>36</w:t>
      </w:r>
      <w:r>
        <w:fldChar w:fldCharType="end"/>
      </w:r>
    </w:p>
    <w:p w14:paraId="4A321169" w14:textId="54C501C3" w:rsidR="00C46F23" w:rsidRDefault="00C46F23">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_Toc215054214 \h </w:instrText>
      </w:r>
      <w:r>
        <w:fldChar w:fldCharType="separate"/>
      </w:r>
      <w:r>
        <w:t>37</w:t>
      </w:r>
      <w:r>
        <w:fldChar w:fldCharType="end"/>
      </w:r>
    </w:p>
    <w:p w14:paraId="7DD2BF02" w14:textId="79C23E25" w:rsidR="00C46F23" w:rsidRDefault="00C46F23">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_Toc215054215 \h </w:instrText>
      </w:r>
      <w:r>
        <w:fldChar w:fldCharType="separate"/>
      </w:r>
      <w:r>
        <w:t>37</w:t>
      </w:r>
      <w:r>
        <w:fldChar w:fldCharType="end"/>
      </w:r>
    </w:p>
    <w:p w14:paraId="18F6B613" w14:textId="7290B259" w:rsidR="00C46F23" w:rsidRDefault="00C46F23">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_Toc215054216 \h </w:instrText>
      </w:r>
      <w:r>
        <w:fldChar w:fldCharType="separate"/>
      </w:r>
      <w:r>
        <w:t>37</w:t>
      </w:r>
      <w:r>
        <w:fldChar w:fldCharType="end"/>
      </w:r>
    </w:p>
    <w:p w14:paraId="4BB3C49A" w14:textId="6DD6239F" w:rsidR="00C46F23" w:rsidRDefault="00C46F23">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_Toc215054217 \h </w:instrText>
      </w:r>
      <w:r>
        <w:fldChar w:fldCharType="separate"/>
      </w:r>
      <w:r>
        <w:t>37</w:t>
      </w:r>
      <w:r>
        <w:fldChar w:fldCharType="end"/>
      </w:r>
    </w:p>
    <w:p w14:paraId="4A8A2FA5" w14:textId="5CA1484E" w:rsidR="00C46F23" w:rsidRDefault="00C46F23">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_Toc215054218 \h </w:instrText>
      </w:r>
      <w:r>
        <w:fldChar w:fldCharType="separate"/>
      </w:r>
      <w:r>
        <w:t>38</w:t>
      </w:r>
      <w:r>
        <w:fldChar w:fldCharType="end"/>
      </w:r>
    </w:p>
    <w:p w14:paraId="3252B5C4" w14:textId="2125A1C4" w:rsidR="00C46F23" w:rsidRDefault="00C46F23">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_Toc215054219 \h </w:instrText>
      </w:r>
      <w:r>
        <w:fldChar w:fldCharType="separate"/>
      </w:r>
      <w:r>
        <w:t>40</w:t>
      </w:r>
      <w:r>
        <w:fldChar w:fldCharType="end"/>
      </w:r>
    </w:p>
    <w:p w14:paraId="2A13FE77" w14:textId="270226AF" w:rsidR="00C46F23" w:rsidRDefault="00C46F23">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_Toc215054220 \h </w:instrText>
      </w:r>
      <w:r>
        <w:fldChar w:fldCharType="separate"/>
      </w:r>
      <w:r>
        <w:t>40</w:t>
      </w:r>
      <w:r>
        <w:fldChar w:fldCharType="end"/>
      </w:r>
    </w:p>
    <w:p w14:paraId="5C15E209" w14:textId="5426A4F7" w:rsidR="00C46F23" w:rsidRDefault="00C46F23">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_Toc215054221 \h </w:instrText>
      </w:r>
      <w:r>
        <w:fldChar w:fldCharType="separate"/>
      </w:r>
      <w:r>
        <w:t>40</w:t>
      </w:r>
      <w:r>
        <w:fldChar w:fldCharType="end"/>
      </w:r>
    </w:p>
    <w:p w14:paraId="4E8D660F" w14:textId="5AE883A5" w:rsidR="00C46F23" w:rsidRDefault="00C46F23">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_Toc215054222 \h </w:instrText>
      </w:r>
      <w:r>
        <w:fldChar w:fldCharType="separate"/>
      </w:r>
      <w:r>
        <w:t>40</w:t>
      </w:r>
      <w:r>
        <w:fldChar w:fldCharType="end"/>
      </w:r>
    </w:p>
    <w:p w14:paraId="219131C8" w14:textId="55CE7F73" w:rsidR="00C46F23" w:rsidRDefault="00C46F23">
      <w:pPr>
        <w:pStyle w:val="TOC4"/>
        <w:rPr>
          <w:rFonts w:ascii="Calibri" w:eastAsia="DengXian" w:hAnsi="Calibri"/>
          <w:kern w:val="2"/>
          <w:sz w:val="24"/>
          <w:szCs w:val="24"/>
          <w:lang w:val="en-US" w:eastAsia="zh-CN"/>
        </w:rPr>
      </w:pPr>
      <w:r w:rsidRPr="00C60FC7">
        <w:rPr>
          <w:lang w:val="en-US"/>
        </w:rPr>
        <w:t>6.2.6.2</w:t>
      </w:r>
      <w:r>
        <w:rPr>
          <w:rFonts w:ascii="Calibri" w:eastAsia="DengXian" w:hAnsi="Calibri"/>
          <w:kern w:val="2"/>
          <w:sz w:val="24"/>
          <w:szCs w:val="24"/>
          <w:lang w:val="en-US" w:eastAsia="zh-CN"/>
        </w:rPr>
        <w:tab/>
      </w:r>
      <w:r w:rsidRPr="00C60FC7">
        <w:rPr>
          <w:lang w:val="en-US"/>
        </w:rPr>
        <w:t>Structured data types</w:t>
      </w:r>
      <w:r>
        <w:tab/>
      </w:r>
      <w:r>
        <w:fldChar w:fldCharType="begin"/>
      </w:r>
      <w:r>
        <w:instrText xml:space="preserve"> PAGEREF _Toc215054223 \h </w:instrText>
      </w:r>
      <w:r>
        <w:fldChar w:fldCharType="separate"/>
      </w:r>
      <w:r>
        <w:t>40</w:t>
      </w:r>
      <w:r>
        <w:fldChar w:fldCharType="end"/>
      </w:r>
    </w:p>
    <w:p w14:paraId="5A2F8173" w14:textId="042E07DF" w:rsidR="00C46F23" w:rsidRDefault="00C46F23">
      <w:pPr>
        <w:pStyle w:val="TOC4"/>
        <w:rPr>
          <w:rFonts w:ascii="Calibri" w:eastAsia="DengXian" w:hAnsi="Calibri"/>
          <w:kern w:val="2"/>
          <w:sz w:val="24"/>
          <w:szCs w:val="24"/>
          <w:lang w:val="en-US" w:eastAsia="zh-CN"/>
        </w:rPr>
      </w:pPr>
      <w:r w:rsidRPr="00C60FC7">
        <w:rPr>
          <w:lang w:val="en-US"/>
        </w:rPr>
        <w:t>6.2.6.3</w:t>
      </w:r>
      <w:r>
        <w:rPr>
          <w:rFonts w:ascii="Calibri" w:eastAsia="DengXian" w:hAnsi="Calibri"/>
          <w:kern w:val="2"/>
          <w:sz w:val="24"/>
          <w:szCs w:val="24"/>
          <w:lang w:val="en-US" w:eastAsia="zh-CN"/>
        </w:rPr>
        <w:tab/>
      </w:r>
      <w:r w:rsidRPr="00C60FC7">
        <w:rPr>
          <w:lang w:val="en-US"/>
        </w:rPr>
        <w:t>Simple data types and enumerations</w:t>
      </w:r>
      <w:r>
        <w:tab/>
      </w:r>
      <w:r>
        <w:fldChar w:fldCharType="begin"/>
      </w:r>
      <w:r>
        <w:instrText xml:space="preserve"> PAGEREF _Toc215054224 \h </w:instrText>
      </w:r>
      <w:r>
        <w:fldChar w:fldCharType="separate"/>
      </w:r>
      <w:r>
        <w:t>41</w:t>
      </w:r>
      <w:r>
        <w:fldChar w:fldCharType="end"/>
      </w:r>
    </w:p>
    <w:p w14:paraId="6B85F0AA" w14:textId="4E610091" w:rsidR="00C46F23" w:rsidRDefault="00C46F23">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_Toc215054225 \h </w:instrText>
      </w:r>
      <w:r>
        <w:fldChar w:fldCharType="separate"/>
      </w:r>
      <w:r>
        <w:t>41</w:t>
      </w:r>
      <w:r>
        <w:fldChar w:fldCharType="end"/>
      </w:r>
    </w:p>
    <w:p w14:paraId="0C6EAC70" w14:textId="3FF3DC13" w:rsidR="00C46F23" w:rsidRDefault="00C46F23">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_Toc215054226 \h </w:instrText>
      </w:r>
      <w:r>
        <w:fldChar w:fldCharType="separate"/>
      </w:r>
      <w:r>
        <w:t>41</w:t>
      </w:r>
      <w:r>
        <w:fldChar w:fldCharType="end"/>
      </w:r>
    </w:p>
    <w:p w14:paraId="0CD9EFC6" w14:textId="2677C45B" w:rsidR="00C46F23" w:rsidRDefault="00C46F23">
      <w:pPr>
        <w:pStyle w:val="TOC4"/>
        <w:rPr>
          <w:rFonts w:ascii="Calibri" w:eastAsia="DengXian" w:hAnsi="Calibri"/>
          <w:kern w:val="2"/>
          <w:sz w:val="24"/>
          <w:szCs w:val="24"/>
          <w:lang w:val="en-US" w:eastAsia="zh-CN"/>
        </w:rPr>
      </w:pPr>
      <w:r w:rsidRPr="00C60FC7">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_Toc215054227 \h </w:instrText>
      </w:r>
      <w:r>
        <w:fldChar w:fldCharType="separate"/>
      </w:r>
      <w:r>
        <w:t>41</w:t>
      </w:r>
      <w:r>
        <w:fldChar w:fldCharType="end"/>
      </w:r>
    </w:p>
    <w:p w14:paraId="1FD0436B" w14:textId="3A05267E" w:rsidR="00C46F23" w:rsidRDefault="00C46F23">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_Toc215054228 \h </w:instrText>
      </w:r>
      <w:r>
        <w:fldChar w:fldCharType="separate"/>
      </w:r>
      <w:r>
        <w:t>41</w:t>
      </w:r>
      <w:r>
        <w:fldChar w:fldCharType="end"/>
      </w:r>
    </w:p>
    <w:p w14:paraId="13B71419" w14:textId="5E24B91F" w:rsidR="00C46F23" w:rsidRDefault="00C46F23">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_Toc215054229 \h </w:instrText>
      </w:r>
      <w:r>
        <w:fldChar w:fldCharType="separate"/>
      </w:r>
      <w:r>
        <w:t>41</w:t>
      </w:r>
      <w:r>
        <w:fldChar w:fldCharType="end"/>
      </w:r>
    </w:p>
    <w:p w14:paraId="718ACDB5" w14:textId="1C16E86D" w:rsidR="00C46F23" w:rsidRDefault="00C46F23">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C60FC7">
        <w:rPr>
          <w:lang w:val="en-US" w:eastAsia="zh-CN"/>
        </w:rPr>
        <w:t>SMS Payload</w:t>
      </w:r>
      <w:r w:rsidRPr="00C60FC7">
        <w:rPr>
          <w:lang w:val="en-US"/>
        </w:rPr>
        <w:t xml:space="preserve"> </w:t>
      </w:r>
      <w:r w:rsidRPr="00C60FC7">
        <w:rPr>
          <w:lang w:val="en-US" w:eastAsia="zh-CN"/>
        </w:rPr>
        <w:t>Information</w:t>
      </w:r>
      <w:r>
        <w:tab/>
      </w:r>
      <w:r>
        <w:fldChar w:fldCharType="begin"/>
      </w:r>
      <w:r>
        <w:instrText xml:space="preserve"> PAGEREF _Toc215054230 \h </w:instrText>
      </w:r>
      <w:r>
        <w:fldChar w:fldCharType="separate"/>
      </w:r>
      <w:r>
        <w:t>41</w:t>
      </w:r>
      <w:r>
        <w:fldChar w:fldCharType="end"/>
      </w:r>
    </w:p>
    <w:p w14:paraId="750295A8" w14:textId="5283DF97" w:rsidR="00C46F23" w:rsidRDefault="00C46F23">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_Toc215054231 \h </w:instrText>
      </w:r>
      <w:r>
        <w:fldChar w:fldCharType="separate"/>
      </w:r>
      <w:r>
        <w:t>41</w:t>
      </w:r>
      <w:r>
        <w:fldChar w:fldCharType="end"/>
      </w:r>
    </w:p>
    <w:p w14:paraId="7F344670" w14:textId="450E3C66" w:rsidR="00C46F23" w:rsidRDefault="00C46F23">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_Toc215054232 \h </w:instrText>
      </w:r>
      <w:r>
        <w:fldChar w:fldCharType="separate"/>
      </w:r>
      <w:r>
        <w:t>41</w:t>
      </w:r>
      <w:r>
        <w:fldChar w:fldCharType="end"/>
      </w:r>
    </w:p>
    <w:p w14:paraId="137F32FF" w14:textId="21C9C366" w:rsidR="00C46F23" w:rsidRDefault="00C46F23">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_Toc215054233 \h </w:instrText>
      </w:r>
      <w:r>
        <w:fldChar w:fldCharType="separate"/>
      </w:r>
      <w:r>
        <w:t>41</w:t>
      </w:r>
      <w:r>
        <w:fldChar w:fldCharType="end"/>
      </w:r>
    </w:p>
    <w:p w14:paraId="11D4214E" w14:textId="15FACFBC" w:rsidR="00C46F23" w:rsidRDefault="00C46F23">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_Toc215054234 \h </w:instrText>
      </w:r>
      <w:r>
        <w:fldChar w:fldCharType="separate"/>
      </w:r>
      <w:r>
        <w:t>41</w:t>
      </w:r>
      <w:r>
        <w:fldChar w:fldCharType="end"/>
      </w:r>
    </w:p>
    <w:p w14:paraId="120E5773" w14:textId="6A21AD7A" w:rsidR="00C46F23" w:rsidRDefault="00C46F23">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_Toc215054235 \h </w:instrText>
      </w:r>
      <w:r>
        <w:fldChar w:fldCharType="separate"/>
      </w:r>
      <w:r>
        <w:t>42</w:t>
      </w:r>
      <w:r>
        <w:fldChar w:fldCharType="end"/>
      </w:r>
    </w:p>
    <w:p w14:paraId="4B3D8D66" w14:textId="5A41926D" w:rsidR="00C46F23" w:rsidRDefault="00C46F23">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_Toc215054236 \h </w:instrText>
      </w:r>
      <w:r>
        <w:fldChar w:fldCharType="separate"/>
      </w:r>
      <w:r>
        <w:t>42</w:t>
      </w:r>
      <w:r>
        <w:fldChar w:fldCharType="end"/>
      </w:r>
    </w:p>
    <w:p w14:paraId="13666BDB" w14:textId="7E7B8968" w:rsidR="00C46F23" w:rsidRDefault="00C46F23">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_Toc215054237 \h </w:instrText>
      </w:r>
      <w:r>
        <w:fldChar w:fldCharType="separate"/>
      </w:r>
      <w:r>
        <w:t>42</w:t>
      </w:r>
      <w:r>
        <w:fldChar w:fldCharType="end"/>
      </w:r>
    </w:p>
    <w:p w14:paraId="5B447651" w14:textId="6D1B4430" w:rsidR="00C46F23" w:rsidRDefault="00C46F23">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_Toc215054238 \h </w:instrText>
      </w:r>
      <w:r>
        <w:fldChar w:fldCharType="separate"/>
      </w:r>
      <w:r>
        <w:t>42</w:t>
      </w:r>
      <w:r>
        <w:fldChar w:fldCharType="end"/>
      </w:r>
    </w:p>
    <w:p w14:paraId="6C7BDF62" w14:textId="7604D16D" w:rsidR="00C46F23" w:rsidRDefault="00C46F23">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_Toc215054239 \h </w:instrText>
      </w:r>
      <w:r>
        <w:fldChar w:fldCharType="separate"/>
      </w:r>
      <w:r>
        <w:t>43</w:t>
      </w:r>
      <w:r>
        <w:fldChar w:fldCharType="end"/>
      </w:r>
    </w:p>
    <w:p w14:paraId="6735AA43" w14:textId="7564315A" w:rsidR="00C46F23" w:rsidRDefault="00C46F23">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_Toc215054240 \h </w:instrText>
      </w:r>
      <w:r>
        <w:fldChar w:fldCharType="separate"/>
      </w:r>
      <w:r>
        <w:t>50</w:t>
      </w:r>
      <w:r>
        <w:fldChar w:fldCharType="end"/>
      </w:r>
    </w:p>
    <w:p w14:paraId="10D1A954" w14:textId="1635E10F" w:rsidR="00C46F23" w:rsidRDefault="00C46F23">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_Toc215054241 \h </w:instrText>
      </w:r>
      <w:r>
        <w:fldChar w:fldCharType="separate"/>
      </w:r>
      <w:r>
        <w:t>53</w:t>
      </w:r>
      <w:r>
        <w:fldChar w:fldCharType="end"/>
      </w:r>
    </w:p>
    <w:p w14:paraId="511E77E5" w14:textId="35012F95" w:rsidR="00080512" w:rsidRPr="004D3578" w:rsidRDefault="00C46F23">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07805380"/>
      <w:bookmarkStart w:id="40" w:name="_Toc21505411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11E77E7" w14:textId="77777777" w:rsidR="00080512" w:rsidRPr="004D3578" w:rsidRDefault="00080512">
      <w:r w:rsidRPr="004D3578">
        <w:t xml:space="preserve">This Technical </w:t>
      </w:r>
      <w:bookmarkStart w:id="41" w:name="spectype3"/>
      <w:r w:rsidRPr="00231500">
        <w:t>Specification</w:t>
      </w:r>
      <w:bookmarkEnd w:id="41"/>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w:t>
      </w:r>
      <w:r w:rsidR="001F1132">
        <w:lastRenderedPageBreak/>
        <w:t xml:space="preserve">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2" w:name="introduction"/>
      <w:bookmarkStart w:id="43" w:name="_Toc18837078"/>
      <w:bookmarkStart w:id="44" w:name="_Toc22039888"/>
      <w:bookmarkStart w:id="45" w:name="_Toc22625342"/>
      <w:bookmarkStart w:id="46" w:name="_Toc25075670"/>
      <w:bookmarkStart w:id="47" w:name="_Toc26198889"/>
      <w:bookmarkStart w:id="48" w:name="_Toc34167766"/>
      <w:bookmarkStart w:id="49" w:name="_Toc34737229"/>
      <w:bookmarkStart w:id="50" w:name="_Toc34737326"/>
      <w:bookmarkStart w:id="51" w:name="_Toc34737511"/>
      <w:bookmarkStart w:id="52" w:name="_Toc34738478"/>
      <w:bookmarkStart w:id="53" w:name="_Toc34748782"/>
      <w:bookmarkStart w:id="54" w:name="_Toc36462341"/>
      <w:bookmarkStart w:id="55" w:name="_Toc43206552"/>
      <w:bookmarkStart w:id="56" w:name="_Toc45030920"/>
      <w:bookmarkStart w:id="57" w:name="_Toc56516049"/>
      <w:bookmarkStart w:id="58" w:name="_Toc58594174"/>
      <w:bookmarkStart w:id="59" w:name="_Toc67685396"/>
      <w:bookmarkStart w:id="60" w:name="_Toc73367205"/>
      <w:bookmarkStart w:id="61" w:name="_Toc74990713"/>
      <w:bookmarkStart w:id="62" w:name="_Toc82711742"/>
      <w:bookmarkStart w:id="63" w:name="_Toc98501796"/>
      <w:bookmarkStart w:id="64" w:name="_Toc106635087"/>
      <w:bookmarkStart w:id="65" w:name="_Toc114776151"/>
      <w:bookmarkStart w:id="66" w:name="_Toc122089750"/>
      <w:bookmarkStart w:id="67" w:name="_Toc138348925"/>
      <w:bookmarkStart w:id="68" w:name="_Toc170207494"/>
      <w:bookmarkStart w:id="69" w:name="_Toc177513128"/>
      <w:bookmarkStart w:id="70" w:name="_Toc200619720"/>
      <w:bookmarkStart w:id="71" w:name="_Toc207805381"/>
      <w:bookmarkStart w:id="72" w:name="_Toc215054113"/>
      <w:bookmarkEnd w:id="42"/>
      <w:r w:rsidRPr="004D3578">
        <w:t>1</w:t>
      </w:r>
      <w:r w:rsidRPr="004D3578">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3" w:name="_Toc18837079"/>
      <w:bookmarkStart w:id="74" w:name="_Toc22039889"/>
      <w:bookmarkStart w:id="75" w:name="_Toc22625343"/>
      <w:bookmarkStart w:id="76" w:name="_Toc25075671"/>
      <w:bookmarkStart w:id="77" w:name="_Toc26198890"/>
      <w:bookmarkStart w:id="78" w:name="_Toc34167767"/>
      <w:bookmarkStart w:id="79" w:name="_Toc34737230"/>
      <w:bookmarkStart w:id="80" w:name="_Toc34737327"/>
      <w:bookmarkStart w:id="81" w:name="_Toc34737512"/>
      <w:bookmarkStart w:id="82" w:name="_Toc34738479"/>
      <w:bookmarkStart w:id="83" w:name="_Toc34748783"/>
      <w:bookmarkStart w:id="84" w:name="_Toc36462342"/>
      <w:bookmarkStart w:id="85" w:name="_Toc43206553"/>
      <w:bookmarkStart w:id="86" w:name="_Toc45030921"/>
      <w:bookmarkStart w:id="87" w:name="_Toc56516050"/>
      <w:bookmarkStart w:id="88" w:name="_Toc58594175"/>
      <w:bookmarkStart w:id="89" w:name="_Toc67685397"/>
      <w:bookmarkStart w:id="90" w:name="_Toc73367206"/>
      <w:bookmarkStart w:id="91" w:name="_Toc74990714"/>
      <w:bookmarkStart w:id="92" w:name="_Toc82711743"/>
      <w:bookmarkStart w:id="93" w:name="_Toc98501797"/>
      <w:bookmarkStart w:id="94" w:name="_Toc106635088"/>
      <w:bookmarkStart w:id="95" w:name="_Toc114776152"/>
      <w:bookmarkStart w:id="96" w:name="_Toc122089751"/>
      <w:bookmarkStart w:id="97" w:name="_Toc138348926"/>
      <w:bookmarkStart w:id="98" w:name="_Toc170207495"/>
      <w:bookmarkStart w:id="99" w:name="_Toc177513129"/>
      <w:bookmarkStart w:id="100" w:name="_Toc200619721"/>
      <w:bookmarkStart w:id="101" w:name="_Toc207805382"/>
      <w:bookmarkStart w:id="102" w:name="_Toc215054114"/>
      <w:r w:rsidRPr="004D3578">
        <w:t>2</w:t>
      </w:r>
      <w:r w:rsidRPr="004D3578">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3" w:name="OLE_LINK1"/>
      <w:bookmarkStart w:id="104" w:name="OLE_LINK2"/>
      <w:bookmarkStart w:id="105" w:name="OLE_LINK3"/>
      <w:bookmarkStart w:id="106"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3"/>
    <w:bookmarkEnd w:id="104"/>
    <w:bookmarkEnd w:id="105"/>
    <w:bookmarkEnd w:id="106"/>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7" w:name="_Toc18837080"/>
      <w:bookmarkStart w:id="108" w:name="_Toc22039890"/>
      <w:bookmarkStart w:id="109" w:name="_Toc22625344"/>
      <w:bookmarkStart w:id="110" w:name="_Toc25075672"/>
      <w:bookmarkStart w:id="111"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w:t>
      </w:r>
      <w:r>
        <w:rPr>
          <w:snapToGrid w:val="0"/>
          <w:lang w:eastAsia="zh-CN"/>
        </w:rPr>
        <w:lastRenderedPageBreak/>
        <w:t>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12" w:name="_Toc34167768"/>
      <w:bookmarkStart w:id="113" w:name="_Toc34737231"/>
      <w:bookmarkStart w:id="114" w:name="_Toc34737328"/>
      <w:bookmarkStart w:id="115" w:name="_Toc34737513"/>
      <w:bookmarkStart w:id="116" w:name="_Toc34738480"/>
      <w:bookmarkStart w:id="117" w:name="_Toc34748784"/>
      <w:bookmarkStart w:id="118" w:name="_Toc36462343"/>
      <w:bookmarkStart w:id="119" w:name="_Toc43206554"/>
      <w:bookmarkStart w:id="120" w:name="_Toc45030922"/>
      <w:bookmarkStart w:id="121" w:name="_Toc56516051"/>
      <w:bookmarkStart w:id="122" w:name="_Toc58594176"/>
      <w:bookmarkStart w:id="123" w:name="_Toc67685398"/>
      <w:bookmarkStart w:id="124" w:name="_Toc73367207"/>
      <w:bookmarkStart w:id="125" w:name="_Toc74990715"/>
      <w:bookmarkStart w:id="126" w:name="_Toc82711744"/>
      <w:bookmarkStart w:id="127" w:name="_Toc98501798"/>
      <w:bookmarkStart w:id="128" w:name="_Toc106635089"/>
      <w:bookmarkStart w:id="129" w:name="_Toc114776153"/>
      <w:bookmarkStart w:id="130" w:name="_Toc122089752"/>
      <w:bookmarkStart w:id="131" w:name="_Toc138348927"/>
      <w:bookmarkStart w:id="132" w:name="_Toc170207496"/>
      <w:bookmarkStart w:id="133" w:name="_Toc177513130"/>
      <w:bookmarkStart w:id="134" w:name="_Toc200619722"/>
      <w:bookmarkStart w:id="135" w:name="_Toc207805383"/>
      <w:bookmarkStart w:id="136" w:name="_Toc215054115"/>
      <w:r w:rsidRPr="004D3578">
        <w:t>3</w:t>
      </w:r>
      <w:r w:rsidRPr="004D3578">
        <w:tab/>
        <w:t>Definitions, symbols and 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11E7821" w14:textId="77777777" w:rsidR="007C0BB9" w:rsidRDefault="007C0BB9" w:rsidP="007C0BB9">
      <w:pPr>
        <w:pStyle w:val="Heading2"/>
      </w:pPr>
      <w:bookmarkStart w:id="137" w:name="_Toc34748325"/>
      <w:bookmarkStart w:id="138" w:name="_Toc33835531"/>
      <w:bookmarkStart w:id="139" w:name="_Toc24973357"/>
      <w:bookmarkStart w:id="140" w:name="_Toc21950980"/>
      <w:bookmarkStart w:id="141" w:name="_Toc34748785"/>
      <w:bookmarkStart w:id="142" w:name="_Toc36462344"/>
      <w:bookmarkStart w:id="143" w:name="_Toc43206555"/>
      <w:bookmarkStart w:id="144" w:name="_Toc45030923"/>
      <w:bookmarkStart w:id="145" w:name="_Toc56516052"/>
      <w:bookmarkStart w:id="146" w:name="_Toc58594177"/>
      <w:bookmarkStart w:id="147" w:name="_Toc67685399"/>
      <w:bookmarkStart w:id="148" w:name="_Toc73367208"/>
      <w:bookmarkStart w:id="149" w:name="_Toc74990716"/>
      <w:bookmarkStart w:id="150" w:name="_Toc82711745"/>
      <w:bookmarkStart w:id="151" w:name="_Toc98501799"/>
      <w:bookmarkStart w:id="152" w:name="_Toc106635090"/>
      <w:bookmarkStart w:id="153" w:name="_Toc114776154"/>
      <w:bookmarkStart w:id="154" w:name="_Toc122089753"/>
      <w:bookmarkStart w:id="155" w:name="_Toc138348928"/>
      <w:bookmarkStart w:id="156" w:name="_Toc170207497"/>
      <w:bookmarkStart w:id="157" w:name="_Toc177513131"/>
      <w:bookmarkStart w:id="158" w:name="_Toc200619723"/>
      <w:bookmarkStart w:id="159" w:name="_Toc207805384"/>
      <w:bookmarkStart w:id="160" w:name="_Toc215054116"/>
      <w:r>
        <w:t>3.1</w:t>
      </w:r>
      <w:r>
        <w:tab/>
        <w:t>Terms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1E7822" w14:textId="77777777" w:rsidR="007C0BB9" w:rsidRDefault="007C0BB9" w:rsidP="007C0BB9">
      <w:r>
        <w:t>Void.</w:t>
      </w:r>
    </w:p>
    <w:p w14:paraId="511E7823" w14:textId="77777777" w:rsidR="007C0BB9" w:rsidRDefault="007C0BB9" w:rsidP="007C0BB9">
      <w:pPr>
        <w:pStyle w:val="Heading2"/>
      </w:pPr>
      <w:bookmarkStart w:id="161" w:name="_Toc34748326"/>
      <w:bookmarkStart w:id="162" w:name="_Toc33835532"/>
      <w:bookmarkStart w:id="163" w:name="_Toc24973358"/>
      <w:bookmarkStart w:id="164" w:name="_Toc21950981"/>
      <w:bookmarkStart w:id="165" w:name="_Toc34748786"/>
      <w:bookmarkStart w:id="166" w:name="_Toc36462345"/>
      <w:bookmarkStart w:id="167" w:name="_Toc43206556"/>
      <w:bookmarkStart w:id="168" w:name="_Toc45030924"/>
      <w:bookmarkStart w:id="169" w:name="_Toc56516053"/>
      <w:bookmarkStart w:id="170" w:name="_Toc58594178"/>
      <w:bookmarkStart w:id="171" w:name="_Toc67685400"/>
      <w:bookmarkStart w:id="172" w:name="_Toc73367209"/>
      <w:bookmarkStart w:id="173" w:name="_Toc74990717"/>
      <w:bookmarkStart w:id="174" w:name="_Toc82711746"/>
      <w:bookmarkStart w:id="175" w:name="_Toc98501800"/>
      <w:bookmarkStart w:id="176" w:name="_Toc106635091"/>
      <w:bookmarkStart w:id="177" w:name="_Toc114776155"/>
      <w:bookmarkStart w:id="178" w:name="_Toc122089754"/>
      <w:bookmarkStart w:id="179" w:name="_Toc138348929"/>
      <w:bookmarkStart w:id="180" w:name="_Toc170207498"/>
      <w:bookmarkStart w:id="181" w:name="_Toc177513132"/>
      <w:bookmarkStart w:id="182" w:name="_Toc200619724"/>
      <w:bookmarkStart w:id="183" w:name="_Toc207805385"/>
      <w:bookmarkStart w:id="184" w:name="_Toc215054117"/>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11E7824" w14:textId="77777777" w:rsidR="007C0BB9" w:rsidRDefault="007C0BB9" w:rsidP="007C0BB9">
      <w:pPr>
        <w:keepNext/>
      </w:pPr>
      <w:r>
        <w:t>Void.</w:t>
      </w:r>
    </w:p>
    <w:p w14:paraId="511E7825" w14:textId="77777777" w:rsidR="007C0BB9" w:rsidRDefault="007C0BB9" w:rsidP="007C0BB9">
      <w:pPr>
        <w:pStyle w:val="Heading2"/>
      </w:pPr>
      <w:bookmarkStart w:id="185" w:name="_Toc34748327"/>
      <w:bookmarkStart w:id="186" w:name="_Toc33835533"/>
      <w:bookmarkStart w:id="187" w:name="_Toc24973359"/>
      <w:bookmarkStart w:id="188" w:name="_Toc21950982"/>
      <w:bookmarkStart w:id="189" w:name="_Toc34748787"/>
      <w:bookmarkStart w:id="190" w:name="_Toc36462346"/>
      <w:bookmarkStart w:id="191" w:name="_Toc43206557"/>
      <w:bookmarkStart w:id="192" w:name="_Toc45030925"/>
      <w:bookmarkStart w:id="193" w:name="_Toc56516054"/>
      <w:bookmarkStart w:id="194" w:name="_Toc58594179"/>
      <w:bookmarkStart w:id="195" w:name="_Toc67685401"/>
      <w:bookmarkStart w:id="196" w:name="_Toc73367210"/>
      <w:bookmarkStart w:id="197" w:name="_Toc74990718"/>
      <w:bookmarkStart w:id="198" w:name="_Toc82711747"/>
      <w:bookmarkStart w:id="199" w:name="_Toc98501801"/>
      <w:bookmarkStart w:id="200" w:name="_Toc106635092"/>
      <w:bookmarkStart w:id="201" w:name="_Toc114776156"/>
      <w:bookmarkStart w:id="202" w:name="_Toc122089755"/>
      <w:bookmarkStart w:id="203" w:name="_Toc138348930"/>
      <w:bookmarkStart w:id="204" w:name="_Toc170207499"/>
      <w:bookmarkStart w:id="205" w:name="_Toc177513133"/>
      <w:bookmarkStart w:id="206" w:name="_Toc200619725"/>
      <w:bookmarkStart w:id="207" w:name="_Toc207805386"/>
      <w:bookmarkStart w:id="208" w:name="_Toc215054118"/>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9" w:name="_Toc18837084"/>
      <w:bookmarkStart w:id="210" w:name="_Toc22039894"/>
      <w:bookmarkStart w:id="211" w:name="_Toc22625348"/>
      <w:bookmarkStart w:id="212" w:name="_Toc25075676"/>
      <w:bookmarkStart w:id="213" w:name="_Toc26198895"/>
      <w:bookmarkStart w:id="214" w:name="_Toc34167772"/>
      <w:bookmarkStart w:id="215" w:name="_Toc34737235"/>
      <w:bookmarkStart w:id="216" w:name="_Toc34737332"/>
      <w:bookmarkStart w:id="217" w:name="_Toc34737515"/>
      <w:bookmarkStart w:id="218" w:name="_Toc34738484"/>
      <w:bookmarkStart w:id="219" w:name="_Toc34748788"/>
      <w:bookmarkStart w:id="220" w:name="_Toc36462347"/>
      <w:bookmarkStart w:id="221" w:name="_Toc43206558"/>
      <w:bookmarkStart w:id="222" w:name="_Toc45030926"/>
      <w:bookmarkStart w:id="223" w:name="_Toc56516055"/>
      <w:bookmarkStart w:id="224" w:name="_Toc58594180"/>
      <w:bookmarkStart w:id="225" w:name="_Toc67685402"/>
      <w:bookmarkStart w:id="226" w:name="_Toc73367211"/>
      <w:bookmarkStart w:id="227" w:name="_Toc74990719"/>
      <w:bookmarkStart w:id="228" w:name="_Toc82711748"/>
      <w:bookmarkStart w:id="229" w:name="_Toc98501802"/>
      <w:bookmarkStart w:id="230" w:name="_Toc106635093"/>
      <w:bookmarkStart w:id="231" w:name="_Toc114776157"/>
      <w:bookmarkStart w:id="232" w:name="_Toc122089756"/>
      <w:bookmarkStart w:id="233" w:name="_Toc138348931"/>
      <w:bookmarkStart w:id="234" w:name="_Toc170207500"/>
      <w:bookmarkStart w:id="235" w:name="_Toc177513134"/>
      <w:bookmarkStart w:id="236" w:name="_Toc200619726"/>
      <w:bookmarkStart w:id="237" w:name="_Toc207805387"/>
      <w:bookmarkStart w:id="238" w:name="_Toc215054119"/>
      <w:r w:rsidRPr="004D3578">
        <w:t>4</w:t>
      </w:r>
      <w:r w:rsidRPr="004D3578">
        <w:tab/>
      </w:r>
      <w:r>
        <w:t>Overview</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11E7831" w14:textId="77777777" w:rsidR="00231500" w:rsidRDefault="00231500" w:rsidP="00231500">
      <w:pPr>
        <w:pStyle w:val="Heading2"/>
      </w:pPr>
      <w:bookmarkStart w:id="239" w:name="_Toc18837085"/>
      <w:bookmarkStart w:id="240" w:name="_Toc22039895"/>
      <w:bookmarkStart w:id="241" w:name="_Toc22625349"/>
      <w:bookmarkStart w:id="242" w:name="_Toc25075677"/>
      <w:bookmarkStart w:id="243" w:name="_Toc26198896"/>
      <w:bookmarkStart w:id="244" w:name="_Toc34167773"/>
      <w:bookmarkStart w:id="245" w:name="_Toc34737236"/>
      <w:bookmarkStart w:id="246" w:name="_Toc34737333"/>
      <w:bookmarkStart w:id="247" w:name="_Toc34737516"/>
      <w:bookmarkStart w:id="248" w:name="_Toc34738485"/>
      <w:bookmarkStart w:id="249" w:name="_Toc34748789"/>
      <w:bookmarkStart w:id="250" w:name="_Toc36462348"/>
      <w:bookmarkStart w:id="251" w:name="_Toc43206559"/>
      <w:bookmarkStart w:id="252" w:name="_Toc45030927"/>
      <w:bookmarkStart w:id="253" w:name="_Toc56516056"/>
      <w:bookmarkStart w:id="254" w:name="_Toc58594181"/>
      <w:bookmarkStart w:id="255" w:name="_Toc67685403"/>
      <w:bookmarkStart w:id="256" w:name="_Toc73367212"/>
      <w:bookmarkStart w:id="257" w:name="_Toc74990720"/>
      <w:bookmarkStart w:id="258" w:name="_Toc82711749"/>
      <w:bookmarkStart w:id="259" w:name="_Toc98501803"/>
      <w:bookmarkStart w:id="260" w:name="_Toc106635094"/>
      <w:bookmarkStart w:id="261" w:name="_Toc114776158"/>
      <w:bookmarkStart w:id="262" w:name="_Toc122089757"/>
      <w:bookmarkStart w:id="263" w:name="_Toc138348932"/>
      <w:bookmarkStart w:id="264" w:name="_Toc170207501"/>
      <w:bookmarkStart w:id="265" w:name="_Toc177513135"/>
      <w:bookmarkStart w:id="266" w:name="_Toc200619727"/>
      <w:bookmarkStart w:id="267" w:name="_Toc207805388"/>
      <w:bookmarkStart w:id="268" w:name="_Toc215054120"/>
      <w:r>
        <w:t>4.1</w:t>
      </w:r>
      <w:r>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25666912"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9" w:name="_Toc18837086"/>
      <w:bookmarkStart w:id="270" w:name="_Toc22039896"/>
      <w:bookmarkStart w:id="271" w:name="_Toc22625350"/>
      <w:bookmarkStart w:id="272" w:name="_Toc25075678"/>
      <w:bookmarkStart w:id="273" w:name="_Toc26198897"/>
      <w:bookmarkStart w:id="274" w:name="_Toc34167774"/>
      <w:bookmarkStart w:id="275" w:name="_Toc34737237"/>
      <w:bookmarkStart w:id="276" w:name="_Toc34737334"/>
      <w:bookmarkStart w:id="277" w:name="_Toc34737517"/>
      <w:bookmarkStart w:id="278" w:name="_Toc34738486"/>
      <w:bookmarkStart w:id="279" w:name="_Toc34748790"/>
      <w:bookmarkStart w:id="280" w:name="_Toc36462349"/>
      <w:bookmarkStart w:id="281" w:name="_Toc43206560"/>
      <w:bookmarkStart w:id="282" w:name="_Toc45030928"/>
      <w:bookmarkStart w:id="283" w:name="_Toc56516057"/>
      <w:bookmarkStart w:id="284" w:name="_Toc58594182"/>
      <w:bookmarkStart w:id="285" w:name="_Toc67685404"/>
      <w:bookmarkStart w:id="286" w:name="_Toc73367213"/>
      <w:bookmarkStart w:id="287" w:name="_Toc74990721"/>
      <w:bookmarkStart w:id="288" w:name="_Toc82711750"/>
      <w:bookmarkStart w:id="289" w:name="_Toc98501804"/>
      <w:bookmarkStart w:id="290" w:name="_Toc106635095"/>
      <w:bookmarkStart w:id="291" w:name="_Toc114776159"/>
      <w:bookmarkStart w:id="292" w:name="_Toc122089758"/>
      <w:bookmarkStart w:id="293" w:name="_Toc138348933"/>
      <w:bookmarkStart w:id="294" w:name="_Toc170207502"/>
      <w:bookmarkStart w:id="295" w:name="_Toc177513136"/>
      <w:bookmarkStart w:id="296" w:name="_Toc200619728"/>
      <w:bookmarkStart w:id="297" w:name="_Toc207805389"/>
      <w:bookmarkStart w:id="298" w:name="_Toc215054121"/>
      <w:r>
        <w:t>5</w:t>
      </w:r>
      <w:r w:rsidRPr="004D3578">
        <w:tab/>
      </w:r>
      <w:r>
        <w:t>Services offered by the NEF for NIDD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00D746A0" w:rsidRPr="00CB1653">
        <w:t xml:space="preserve"> and SMS</w:t>
      </w:r>
      <w:bookmarkEnd w:id="291"/>
      <w:bookmarkEnd w:id="292"/>
      <w:bookmarkEnd w:id="293"/>
      <w:bookmarkEnd w:id="294"/>
      <w:bookmarkEnd w:id="295"/>
      <w:bookmarkEnd w:id="296"/>
      <w:bookmarkEnd w:id="297"/>
      <w:bookmarkEnd w:id="298"/>
    </w:p>
    <w:p w14:paraId="511E7839" w14:textId="77777777" w:rsidR="00231500" w:rsidRDefault="00231500" w:rsidP="00231500">
      <w:pPr>
        <w:pStyle w:val="Heading2"/>
      </w:pPr>
      <w:bookmarkStart w:id="299" w:name="_Toc18837087"/>
      <w:bookmarkStart w:id="300" w:name="_Toc22039897"/>
      <w:bookmarkStart w:id="301" w:name="_Toc22625351"/>
      <w:bookmarkStart w:id="302" w:name="_Toc25075679"/>
      <w:bookmarkStart w:id="303" w:name="_Toc26198898"/>
      <w:bookmarkStart w:id="304" w:name="_Toc34167775"/>
      <w:bookmarkStart w:id="305" w:name="_Toc34737238"/>
      <w:bookmarkStart w:id="306" w:name="_Toc34737335"/>
      <w:bookmarkStart w:id="307" w:name="_Toc34737518"/>
      <w:bookmarkStart w:id="308" w:name="_Toc34738487"/>
      <w:bookmarkStart w:id="309" w:name="_Toc34748791"/>
      <w:bookmarkStart w:id="310" w:name="_Toc36462350"/>
      <w:bookmarkStart w:id="311" w:name="_Toc43206561"/>
      <w:bookmarkStart w:id="312" w:name="_Toc45030929"/>
      <w:bookmarkStart w:id="313" w:name="_Toc56516058"/>
      <w:bookmarkStart w:id="314" w:name="_Toc58594183"/>
      <w:bookmarkStart w:id="315" w:name="_Toc67685405"/>
      <w:bookmarkStart w:id="316" w:name="_Toc73367214"/>
      <w:bookmarkStart w:id="317" w:name="_Toc74990722"/>
      <w:bookmarkStart w:id="318" w:name="_Toc82711751"/>
      <w:bookmarkStart w:id="319" w:name="_Toc98501805"/>
      <w:bookmarkStart w:id="320" w:name="_Toc106635096"/>
      <w:bookmarkStart w:id="321" w:name="_Toc114776160"/>
      <w:bookmarkStart w:id="322" w:name="_Toc122089759"/>
      <w:bookmarkStart w:id="323" w:name="_Toc138348934"/>
      <w:bookmarkStart w:id="324" w:name="_Toc170207503"/>
      <w:bookmarkStart w:id="325" w:name="_Toc177513137"/>
      <w:bookmarkStart w:id="326" w:name="_Toc200619729"/>
      <w:bookmarkStart w:id="327" w:name="_Toc207805390"/>
      <w:bookmarkStart w:id="328" w:name="_Toc215054122"/>
      <w:r>
        <w:t>5.1</w:t>
      </w:r>
      <w:r>
        <w:tab/>
        <w:t>Introduction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29" w:name="_Toc18837088"/>
      <w:bookmarkStart w:id="330" w:name="_Toc22039898"/>
      <w:bookmarkStart w:id="331" w:name="_Toc22625352"/>
      <w:bookmarkStart w:id="332" w:name="_Toc25075680"/>
      <w:bookmarkStart w:id="333" w:name="_Toc26198899"/>
      <w:bookmarkStart w:id="334" w:name="_Toc34167776"/>
      <w:bookmarkStart w:id="335" w:name="_Toc34737239"/>
      <w:bookmarkStart w:id="336" w:name="_Toc34737336"/>
      <w:bookmarkStart w:id="337" w:name="_Toc34737519"/>
      <w:bookmarkStart w:id="338" w:name="_Toc34738488"/>
      <w:bookmarkStart w:id="339" w:name="_Toc34748792"/>
      <w:bookmarkStart w:id="340" w:name="_Toc36462351"/>
      <w:bookmarkStart w:id="341" w:name="_Toc43206562"/>
      <w:bookmarkStart w:id="342" w:name="_Toc45030930"/>
      <w:bookmarkStart w:id="343" w:name="_Toc56516059"/>
      <w:bookmarkStart w:id="344" w:name="_Toc58594184"/>
      <w:bookmarkStart w:id="345" w:name="_Toc67685406"/>
      <w:bookmarkStart w:id="346" w:name="_Toc73367215"/>
      <w:bookmarkStart w:id="347" w:name="_Toc74990723"/>
      <w:bookmarkStart w:id="348" w:name="_Toc82711752"/>
      <w:bookmarkStart w:id="349" w:name="_Toc98501806"/>
      <w:bookmarkStart w:id="350" w:name="_Toc106635097"/>
      <w:bookmarkStart w:id="351" w:name="_Toc114776161"/>
      <w:bookmarkStart w:id="352" w:name="_Toc122089760"/>
      <w:bookmarkStart w:id="353" w:name="_Toc138348935"/>
      <w:bookmarkStart w:id="354" w:name="_Toc170207504"/>
      <w:bookmarkStart w:id="355" w:name="_Toc177513138"/>
      <w:bookmarkStart w:id="356" w:name="_Toc200619730"/>
      <w:bookmarkStart w:id="357" w:name="_Toc207805391"/>
      <w:bookmarkStart w:id="358" w:name="_Toc215054123"/>
      <w:r>
        <w:lastRenderedPageBreak/>
        <w:t>5.2</w:t>
      </w:r>
      <w:r>
        <w:tab/>
        <w:t>Nnef_SMContext</w:t>
      </w:r>
      <w:r w:rsidRPr="00AF47A0">
        <w:t xml:space="preserve"> </w:t>
      </w:r>
      <w:r>
        <w:t>Service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1E7876" w14:textId="77777777" w:rsidR="00231500" w:rsidRDefault="00231500" w:rsidP="00231500">
      <w:pPr>
        <w:pStyle w:val="Heading3"/>
      </w:pPr>
      <w:bookmarkStart w:id="359" w:name="_Toc18837089"/>
      <w:bookmarkStart w:id="360" w:name="_Toc22039899"/>
      <w:bookmarkStart w:id="361" w:name="_Toc22625353"/>
      <w:bookmarkStart w:id="362" w:name="_Toc25075681"/>
      <w:bookmarkStart w:id="363" w:name="_Toc26198900"/>
      <w:bookmarkStart w:id="364" w:name="_Toc34167777"/>
      <w:bookmarkStart w:id="365" w:name="_Toc34737240"/>
      <w:bookmarkStart w:id="366" w:name="_Toc34737337"/>
      <w:bookmarkStart w:id="367" w:name="_Toc34737520"/>
      <w:bookmarkStart w:id="368" w:name="_Toc34738489"/>
      <w:bookmarkStart w:id="369" w:name="_Toc34748793"/>
      <w:bookmarkStart w:id="370" w:name="_Toc36462352"/>
      <w:bookmarkStart w:id="371" w:name="_Toc43206563"/>
      <w:bookmarkStart w:id="372" w:name="_Toc45030931"/>
      <w:bookmarkStart w:id="373" w:name="_Toc56516060"/>
      <w:bookmarkStart w:id="374" w:name="_Toc58594185"/>
      <w:bookmarkStart w:id="375" w:name="_Toc67685407"/>
      <w:bookmarkStart w:id="376" w:name="_Toc73367216"/>
      <w:bookmarkStart w:id="377" w:name="_Toc74990724"/>
      <w:bookmarkStart w:id="378" w:name="_Toc82711753"/>
      <w:bookmarkStart w:id="379" w:name="_Toc98501807"/>
      <w:bookmarkStart w:id="380" w:name="_Toc106635098"/>
      <w:bookmarkStart w:id="381" w:name="_Toc114776162"/>
      <w:bookmarkStart w:id="382" w:name="_Toc122089761"/>
      <w:bookmarkStart w:id="383" w:name="_Toc138348936"/>
      <w:bookmarkStart w:id="384" w:name="_Toc170207505"/>
      <w:bookmarkStart w:id="385" w:name="_Toc177513139"/>
      <w:bookmarkStart w:id="386" w:name="_Toc200619731"/>
      <w:bookmarkStart w:id="387" w:name="_Toc207805392"/>
      <w:bookmarkStart w:id="388" w:name="_Toc215054124"/>
      <w:r>
        <w:t>5.2.1</w:t>
      </w:r>
      <w:r>
        <w:tab/>
        <w:t>Service Description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89" w:name="_Toc18837090"/>
      <w:bookmarkStart w:id="390" w:name="_Toc22039900"/>
      <w:bookmarkStart w:id="391" w:name="_Toc22625354"/>
      <w:bookmarkStart w:id="392" w:name="_Toc25075682"/>
      <w:bookmarkStart w:id="393" w:name="_Toc26198901"/>
      <w:bookmarkStart w:id="394" w:name="_Toc34167778"/>
      <w:bookmarkStart w:id="395" w:name="_Toc34737241"/>
      <w:bookmarkStart w:id="396" w:name="_Toc34737338"/>
      <w:bookmarkStart w:id="397" w:name="_Toc34737521"/>
      <w:bookmarkStart w:id="398" w:name="_Toc34738490"/>
      <w:bookmarkStart w:id="399" w:name="_Toc34748794"/>
      <w:bookmarkStart w:id="400" w:name="_Toc36462353"/>
      <w:bookmarkStart w:id="401" w:name="_Toc43206564"/>
      <w:bookmarkStart w:id="402" w:name="_Toc45030932"/>
      <w:bookmarkStart w:id="403" w:name="_Toc56516061"/>
      <w:bookmarkStart w:id="404" w:name="_Toc58594186"/>
      <w:bookmarkStart w:id="405" w:name="_Toc67685408"/>
      <w:bookmarkStart w:id="406" w:name="_Toc73367217"/>
      <w:bookmarkStart w:id="407" w:name="_Toc74990725"/>
      <w:bookmarkStart w:id="408" w:name="_Toc82711754"/>
      <w:bookmarkStart w:id="409" w:name="_Toc98501808"/>
      <w:bookmarkStart w:id="410" w:name="_Toc106635099"/>
      <w:bookmarkStart w:id="411" w:name="_Toc114776163"/>
      <w:bookmarkStart w:id="412" w:name="_Toc122089762"/>
      <w:bookmarkStart w:id="413" w:name="_Toc138348937"/>
      <w:bookmarkStart w:id="414" w:name="_Toc170207506"/>
      <w:bookmarkStart w:id="415" w:name="_Toc177513140"/>
      <w:bookmarkStart w:id="416" w:name="_Toc200619732"/>
      <w:bookmarkStart w:id="417" w:name="_Toc207805393"/>
      <w:bookmarkStart w:id="418" w:name="_Toc215054125"/>
      <w:r>
        <w:t>5.2.2</w:t>
      </w:r>
      <w:r>
        <w:tab/>
        <w:t>Service Operations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11E7879" w14:textId="77777777" w:rsidR="00231500" w:rsidRDefault="00231500" w:rsidP="00231500">
      <w:pPr>
        <w:pStyle w:val="Heading4"/>
      </w:pPr>
      <w:bookmarkStart w:id="419" w:name="_Toc18837091"/>
      <w:bookmarkStart w:id="420" w:name="_Toc22039901"/>
      <w:bookmarkStart w:id="421" w:name="_Toc22625355"/>
      <w:bookmarkStart w:id="422" w:name="_Toc25075683"/>
      <w:bookmarkStart w:id="423" w:name="_Toc26198902"/>
      <w:bookmarkStart w:id="424" w:name="_Toc34167779"/>
      <w:bookmarkStart w:id="425" w:name="_Toc34737242"/>
      <w:bookmarkStart w:id="426" w:name="_Toc34737339"/>
      <w:bookmarkStart w:id="427" w:name="_Toc34737522"/>
      <w:bookmarkStart w:id="428" w:name="_Toc34738491"/>
      <w:bookmarkStart w:id="429" w:name="_Toc34748795"/>
      <w:bookmarkStart w:id="430" w:name="_Toc36462354"/>
      <w:bookmarkStart w:id="431" w:name="_Toc43206565"/>
      <w:bookmarkStart w:id="432" w:name="_Toc45030933"/>
      <w:bookmarkStart w:id="433" w:name="_Toc56516062"/>
      <w:bookmarkStart w:id="434" w:name="_Toc58594187"/>
      <w:bookmarkStart w:id="435" w:name="_Toc67685409"/>
      <w:bookmarkStart w:id="436" w:name="_Toc73367218"/>
      <w:bookmarkStart w:id="437" w:name="_Toc74990726"/>
      <w:bookmarkStart w:id="438" w:name="_Toc82711755"/>
      <w:bookmarkStart w:id="439" w:name="_Toc98501809"/>
      <w:bookmarkStart w:id="440" w:name="_Toc106635100"/>
      <w:bookmarkStart w:id="441" w:name="_Toc114776164"/>
      <w:bookmarkStart w:id="442" w:name="_Toc122089763"/>
      <w:bookmarkStart w:id="443" w:name="_Toc138348938"/>
      <w:bookmarkStart w:id="444" w:name="_Toc170207507"/>
      <w:bookmarkStart w:id="445" w:name="_Toc177513141"/>
      <w:bookmarkStart w:id="446" w:name="_Toc200619733"/>
      <w:bookmarkStart w:id="447" w:name="_Toc207805394"/>
      <w:bookmarkStart w:id="448" w:name="_Toc215054126"/>
      <w:r>
        <w:t>5.2.2.1</w:t>
      </w:r>
      <w:r>
        <w:tab/>
        <w:t>Introduction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49" w:name="_Toc18837092"/>
      <w:bookmarkStart w:id="450" w:name="_Toc22039902"/>
      <w:bookmarkStart w:id="451" w:name="_Toc22625356"/>
      <w:bookmarkStart w:id="452" w:name="_Toc25075684"/>
      <w:bookmarkStart w:id="453" w:name="_Toc26198903"/>
      <w:bookmarkStart w:id="454" w:name="_Toc34167780"/>
      <w:bookmarkStart w:id="455" w:name="_Toc34737243"/>
      <w:bookmarkStart w:id="456" w:name="_Toc34737340"/>
      <w:bookmarkStart w:id="457" w:name="_Toc34737523"/>
      <w:bookmarkStart w:id="458" w:name="_Toc34738492"/>
      <w:bookmarkStart w:id="459" w:name="_Toc34748796"/>
      <w:bookmarkStart w:id="460" w:name="_Toc36462355"/>
      <w:bookmarkStart w:id="461" w:name="_Toc43206566"/>
      <w:bookmarkStart w:id="462" w:name="_Toc45030934"/>
      <w:bookmarkStart w:id="463" w:name="_Toc56516063"/>
      <w:bookmarkStart w:id="464" w:name="_Toc58594188"/>
      <w:bookmarkStart w:id="465" w:name="_Toc67685410"/>
      <w:bookmarkStart w:id="466" w:name="_Toc73367219"/>
      <w:bookmarkStart w:id="467" w:name="_Toc74990727"/>
      <w:bookmarkStart w:id="468" w:name="_Toc82711756"/>
      <w:bookmarkStart w:id="469" w:name="_Toc98501810"/>
      <w:bookmarkStart w:id="470" w:name="_Toc106635101"/>
      <w:bookmarkStart w:id="471" w:name="_Toc114776165"/>
      <w:bookmarkStart w:id="472" w:name="_Toc122089764"/>
      <w:bookmarkStart w:id="473" w:name="_Toc138348939"/>
      <w:bookmarkStart w:id="474" w:name="_Toc170207508"/>
      <w:bookmarkStart w:id="475" w:name="_Toc177513142"/>
      <w:bookmarkStart w:id="476" w:name="_Toc200619734"/>
      <w:bookmarkStart w:id="477" w:name="_Toc207805395"/>
      <w:bookmarkStart w:id="478" w:name="_Toc215054127"/>
      <w:r>
        <w:t>5.2.2.2</w:t>
      </w:r>
      <w:r>
        <w:tab/>
        <w:t>Create Service Operation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11E7881" w14:textId="77777777" w:rsidR="00231500" w:rsidRDefault="00231500" w:rsidP="00231500">
      <w:pPr>
        <w:pStyle w:val="Heading5"/>
      </w:pPr>
      <w:bookmarkStart w:id="479" w:name="_Toc18837093"/>
      <w:bookmarkStart w:id="480" w:name="_Toc22039903"/>
      <w:bookmarkStart w:id="481" w:name="_Toc22625357"/>
      <w:bookmarkStart w:id="482" w:name="_Toc25075685"/>
      <w:bookmarkStart w:id="483" w:name="_Toc26198904"/>
      <w:bookmarkStart w:id="484" w:name="_Toc34167781"/>
      <w:bookmarkStart w:id="485" w:name="_Toc34737244"/>
      <w:bookmarkStart w:id="486" w:name="_Toc34737341"/>
      <w:bookmarkStart w:id="487" w:name="_Toc34737524"/>
      <w:bookmarkStart w:id="488" w:name="_Toc34738493"/>
      <w:bookmarkStart w:id="489" w:name="_Toc34748797"/>
      <w:bookmarkStart w:id="490" w:name="_Toc36462356"/>
      <w:bookmarkStart w:id="491" w:name="_Toc43206567"/>
      <w:bookmarkStart w:id="492" w:name="_Toc45030935"/>
      <w:bookmarkStart w:id="493" w:name="_Toc56516064"/>
      <w:bookmarkStart w:id="494" w:name="_Toc58594189"/>
      <w:bookmarkStart w:id="495" w:name="_Toc67685411"/>
      <w:bookmarkStart w:id="496" w:name="_Toc73367220"/>
      <w:bookmarkStart w:id="497" w:name="_Toc74990728"/>
      <w:bookmarkStart w:id="498" w:name="_Toc82711757"/>
      <w:bookmarkStart w:id="499" w:name="_Toc98501811"/>
      <w:bookmarkStart w:id="500" w:name="_Toc106635102"/>
      <w:bookmarkStart w:id="501" w:name="_Toc114776166"/>
      <w:bookmarkStart w:id="502" w:name="_Toc122089765"/>
      <w:bookmarkStart w:id="503" w:name="_Toc138348940"/>
      <w:bookmarkStart w:id="504" w:name="_Toc170207509"/>
      <w:bookmarkStart w:id="505" w:name="_Toc177513143"/>
      <w:bookmarkStart w:id="506" w:name="_Toc200619735"/>
      <w:bookmarkStart w:id="507" w:name="_Toc207805396"/>
      <w:bookmarkStart w:id="508" w:name="_Toc215054128"/>
      <w:r>
        <w:t>5.2.2.2.1</w:t>
      </w:r>
      <w:r>
        <w:tab/>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25666913"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509" w:name="_Toc18837094"/>
      <w:bookmarkStart w:id="510" w:name="_Toc22039904"/>
      <w:bookmarkStart w:id="511" w:name="_Toc22625358"/>
      <w:bookmarkStart w:id="512" w:name="_Toc25075686"/>
      <w:bookmarkStart w:id="513" w:name="_Toc26198905"/>
      <w:bookmarkStart w:id="514" w:name="_Toc34167782"/>
      <w:bookmarkStart w:id="515" w:name="_Toc34737245"/>
      <w:bookmarkStart w:id="516" w:name="_Toc34737342"/>
      <w:bookmarkStart w:id="517" w:name="_Toc34737525"/>
      <w:bookmarkStart w:id="518" w:name="_Toc34738494"/>
      <w:bookmarkStart w:id="519" w:name="_Toc34748798"/>
      <w:bookmarkStart w:id="520" w:name="_Toc36462357"/>
      <w:bookmarkStart w:id="521" w:name="_Toc43206568"/>
      <w:bookmarkStart w:id="522" w:name="_Toc45030936"/>
      <w:bookmarkStart w:id="523" w:name="_Toc56516065"/>
      <w:bookmarkStart w:id="524" w:name="_Toc58594190"/>
      <w:bookmarkStart w:id="525" w:name="_Toc67685412"/>
      <w:bookmarkStart w:id="526" w:name="_Toc73367221"/>
      <w:bookmarkStart w:id="527" w:name="_Toc74990729"/>
      <w:bookmarkStart w:id="528" w:name="_Toc82711758"/>
      <w:bookmarkStart w:id="529" w:name="_Toc98501812"/>
      <w:bookmarkStart w:id="530" w:name="_Toc106635103"/>
      <w:bookmarkStart w:id="531" w:name="_Toc114776167"/>
      <w:bookmarkStart w:id="532" w:name="_Toc122089766"/>
      <w:bookmarkStart w:id="533" w:name="_Toc138348941"/>
      <w:bookmarkStart w:id="534" w:name="_Toc170207510"/>
      <w:bookmarkStart w:id="535" w:name="_Toc177513144"/>
      <w:bookmarkStart w:id="536" w:name="_Toc200619736"/>
      <w:bookmarkStart w:id="537" w:name="_Toc207805397"/>
      <w:bookmarkStart w:id="538" w:name="_Toc215054129"/>
      <w:r>
        <w:t>5.2.2.3</w:t>
      </w:r>
      <w:r>
        <w:tab/>
        <w:t>Delete Service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11E78A1" w14:textId="77777777" w:rsidR="00231500" w:rsidRDefault="00231500" w:rsidP="00231500">
      <w:pPr>
        <w:pStyle w:val="Heading5"/>
      </w:pPr>
      <w:bookmarkStart w:id="539" w:name="_Toc18837095"/>
      <w:bookmarkStart w:id="540" w:name="_Toc22039905"/>
      <w:bookmarkStart w:id="541" w:name="_Toc22625359"/>
      <w:bookmarkStart w:id="542" w:name="_Toc25075687"/>
      <w:bookmarkStart w:id="543" w:name="_Toc26198906"/>
      <w:bookmarkStart w:id="544" w:name="_Toc34167783"/>
      <w:bookmarkStart w:id="545" w:name="_Toc34737246"/>
      <w:bookmarkStart w:id="546" w:name="_Toc34737343"/>
      <w:bookmarkStart w:id="547" w:name="_Toc34737526"/>
      <w:bookmarkStart w:id="548" w:name="_Toc34738495"/>
      <w:bookmarkStart w:id="549" w:name="_Toc34748799"/>
      <w:bookmarkStart w:id="550" w:name="_Toc36462358"/>
      <w:bookmarkStart w:id="551" w:name="_Toc43206569"/>
      <w:bookmarkStart w:id="552" w:name="_Toc45030937"/>
      <w:bookmarkStart w:id="553" w:name="_Toc56516066"/>
      <w:bookmarkStart w:id="554" w:name="_Toc58594191"/>
      <w:bookmarkStart w:id="555" w:name="_Toc67685413"/>
      <w:bookmarkStart w:id="556" w:name="_Toc73367222"/>
      <w:bookmarkStart w:id="557" w:name="_Toc74990730"/>
      <w:bookmarkStart w:id="558" w:name="_Toc82711759"/>
      <w:bookmarkStart w:id="559" w:name="_Toc98501813"/>
      <w:bookmarkStart w:id="560" w:name="_Toc106635104"/>
      <w:bookmarkStart w:id="561" w:name="_Toc114776168"/>
      <w:bookmarkStart w:id="562" w:name="_Toc122089767"/>
      <w:bookmarkStart w:id="563" w:name="_Toc138348942"/>
      <w:bookmarkStart w:id="564" w:name="_Toc170207511"/>
      <w:bookmarkStart w:id="565" w:name="_Toc177513145"/>
      <w:bookmarkStart w:id="566" w:name="_Toc200619737"/>
      <w:bookmarkStart w:id="567" w:name="_Toc207805398"/>
      <w:bookmarkStart w:id="568" w:name="_Toc215054130"/>
      <w:r>
        <w:t>5.2.2.3.1</w:t>
      </w:r>
      <w: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25666914"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69" w:name="_Toc18837096"/>
      <w:bookmarkStart w:id="570" w:name="_Toc22039906"/>
      <w:bookmarkStart w:id="571" w:name="_Toc22625360"/>
      <w:bookmarkStart w:id="572" w:name="_Toc25075688"/>
      <w:bookmarkStart w:id="573" w:name="_Toc26198907"/>
      <w:bookmarkStart w:id="574" w:name="_Toc34167784"/>
      <w:bookmarkStart w:id="575" w:name="_Toc34737247"/>
      <w:bookmarkStart w:id="576" w:name="_Toc34737344"/>
      <w:bookmarkStart w:id="577" w:name="_Toc34737527"/>
      <w:bookmarkStart w:id="578" w:name="_Toc34738496"/>
      <w:bookmarkStart w:id="579" w:name="_Toc34748800"/>
      <w:bookmarkStart w:id="580" w:name="_Toc36462359"/>
      <w:bookmarkStart w:id="581" w:name="_Toc43206570"/>
      <w:bookmarkStart w:id="582" w:name="_Toc45030938"/>
      <w:bookmarkStart w:id="583" w:name="_Toc56516067"/>
      <w:bookmarkStart w:id="584" w:name="_Toc58594192"/>
      <w:bookmarkStart w:id="585" w:name="_Toc67685414"/>
      <w:bookmarkStart w:id="586" w:name="_Toc73367223"/>
      <w:bookmarkStart w:id="587" w:name="_Toc74990731"/>
      <w:bookmarkStart w:id="588" w:name="_Toc82711760"/>
      <w:bookmarkStart w:id="589" w:name="_Toc98501814"/>
      <w:bookmarkStart w:id="590" w:name="_Toc106635105"/>
      <w:bookmarkStart w:id="591" w:name="_Toc114776169"/>
      <w:bookmarkStart w:id="592" w:name="_Toc122089768"/>
      <w:bookmarkStart w:id="593" w:name="_Toc138348943"/>
      <w:bookmarkStart w:id="594" w:name="_Toc170207512"/>
      <w:bookmarkStart w:id="595" w:name="_Toc177513146"/>
      <w:bookmarkStart w:id="596" w:name="_Toc200619738"/>
      <w:bookmarkStart w:id="597" w:name="_Toc207805399"/>
      <w:bookmarkStart w:id="598" w:name="_Toc215054131"/>
      <w:r>
        <w:t>5.2.2.4</w:t>
      </w:r>
      <w:r>
        <w:tab/>
        <w:t>Status Notify Service Operation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1E78AE" w14:textId="77777777" w:rsidR="00231500" w:rsidRDefault="00231500" w:rsidP="00231500">
      <w:pPr>
        <w:pStyle w:val="Heading5"/>
      </w:pPr>
      <w:bookmarkStart w:id="599" w:name="_Toc18837097"/>
      <w:bookmarkStart w:id="600" w:name="_Toc22039907"/>
      <w:bookmarkStart w:id="601" w:name="_Toc22625361"/>
      <w:bookmarkStart w:id="602" w:name="_Toc25075689"/>
      <w:bookmarkStart w:id="603" w:name="_Toc26198908"/>
      <w:bookmarkStart w:id="604" w:name="_Toc34167785"/>
      <w:bookmarkStart w:id="605" w:name="_Toc34737248"/>
      <w:bookmarkStart w:id="606" w:name="_Toc34737345"/>
      <w:bookmarkStart w:id="607" w:name="_Toc34737528"/>
      <w:bookmarkStart w:id="608" w:name="_Toc34738497"/>
      <w:bookmarkStart w:id="609" w:name="_Toc34748801"/>
      <w:bookmarkStart w:id="610" w:name="_Toc36462360"/>
      <w:bookmarkStart w:id="611" w:name="_Toc43206571"/>
      <w:bookmarkStart w:id="612" w:name="_Toc45030939"/>
      <w:bookmarkStart w:id="613" w:name="_Toc56516068"/>
      <w:bookmarkStart w:id="614" w:name="_Toc58594193"/>
      <w:bookmarkStart w:id="615" w:name="_Toc67685415"/>
      <w:bookmarkStart w:id="616" w:name="_Toc73367224"/>
      <w:bookmarkStart w:id="617" w:name="_Toc74990732"/>
      <w:bookmarkStart w:id="618" w:name="_Toc82711761"/>
      <w:bookmarkStart w:id="619" w:name="_Toc98501815"/>
      <w:bookmarkStart w:id="620" w:name="_Toc106635106"/>
      <w:bookmarkStart w:id="621" w:name="_Toc114776170"/>
      <w:bookmarkStart w:id="622" w:name="_Toc122089769"/>
      <w:bookmarkStart w:id="623" w:name="_Toc138348944"/>
      <w:bookmarkStart w:id="624" w:name="_Toc170207513"/>
      <w:bookmarkStart w:id="625" w:name="_Toc177513147"/>
      <w:bookmarkStart w:id="626" w:name="_Toc200619739"/>
      <w:bookmarkStart w:id="627" w:name="_Toc207805400"/>
      <w:bookmarkStart w:id="628" w:name="_Toc215054132"/>
      <w:r>
        <w:t>5.2.2.4.1</w:t>
      </w:r>
      <w:r>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25666915"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29" w:name="_Toc18837098"/>
      <w:bookmarkStart w:id="630" w:name="_Toc22039908"/>
      <w:bookmarkStart w:id="631" w:name="_Toc22625362"/>
      <w:bookmarkStart w:id="632" w:name="_Toc25075690"/>
      <w:bookmarkStart w:id="633" w:name="_Toc26198909"/>
      <w:bookmarkStart w:id="634" w:name="_Toc34167786"/>
      <w:bookmarkStart w:id="635" w:name="_Toc34737249"/>
      <w:bookmarkStart w:id="636" w:name="_Toc34737346"/>
      <w:bookmarkStart w:id="637" w:name="_Toc34737529"/>
      <w:bookmarkStart w:id="638" w:name="_Toc34738498"/>
      <w:bookmarkStart w:id="639" w:name="_Toc34748802"/>
      <w:bookmarkStart w:id="640" w:name="_Toc36462361"/>
      <w:bookmarkStart w:id="641" w:name="_Toc43206572"/>
      <w:bookmarkStart w:id="642" w:name="_Toc45030940"/>
      <w:bookmarkStart w:id="643" w:name="_Toc56516069"/>
      <w:bookmarkStart w:id="644" w:name="_Toc58594194"/>
      <w:bookmarkStart w:id="645" w:name="_Toc67685416"/>
      <w:bookmarkStart w:id="646" w:name="_Toc73367225"/>
      <w:bookmarkStart w:id="647" w:name="_Toc74990733"/>
      <w:bookmarkStart w:id="648" w:name="_Toc82711762"/>
      <w:bookmarkStart w:id="649" w:name="_Toc98501816"/>
      <w:bookmarkStart w:id="650" w:name="_Toc106635107"/>
      <w:bookmarkStart w:id="651" w:name="_Toc114776171"/>
      <w:bookmarkStart w:id="652" w:name="_Toc122089770"/>
      <w:bookmarkStart w:id="653" w:name="_Toc138348945"/>
      <w:bookmarkStart w:id="654" w:name="_Toc170207514"/>
      <w:bookmarkStart w:id="655" w:name="_Toc177513148"/>
      <w:bookmarkStart w:id="656" w:name="_Toc200619740"/>
      <w:bookmarkStart w:id="657" w:name="_Toc207805401"/>
      <w:bookmarkStart w:id="658" w:name="_Toc215054133"/>
      <w:r>
        <w:lastRenderedPageBreak/>
        <w:t>5.2.2.4.2</w:t>
      </w:r>
      <w:r>
        <w:tab/>
        <w:t>Notify of Individual SM Context Release (Nnef_SMContext_DeleteNotify)</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59" w:name="_Toc18837099"/>
      <w:bookmarkStart w:id="660" w:name="_Toc22039909"/>
      <w:bookmarkStart w:id="661" w:name="_Toc22625363"/>
      <w:bookmarkStart w:id="662" w:name="_Toc25075691"/>
      <w:bookmarkStart w:id="663" w:name="_Toc26198910"/>
      <w:bookmarkStart w:id="664" w:name="_Toc34167787"/>
      <w:bookmarkStart w:id="665" w:name="_Toc34737250"/>
      <w:bookmarkStart w:id="666" w:name="_Toc34737347"/>
      <w:bookmarkStart w:id="667" w:name="_Toc34737530"/>
      <w:bookmarkStart w:id="668" w:name="_Toc34738499"/>
      <w:bookmarkStart w:id="669" w:name="_Toc34748803"/>
      <w:bookmarkStart w:id="670"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71" w:name="_Toc43206573"/>
      <w:bookmarkStart w:id="672" w:name="_Toc45030941"/>
      <w:bookmarkStart w:id="673" w:name="_Toc56516070"/>
      <w:bookmarkStart w:id="674" w:name="_Toc58594195"/>
      <w:bookmarkStart w:id="675" w:name="_Toc67685417"/>
      <w:bookmarkStart w:id="676" w:name="_Toc73367226"/>
      <w:bookmarkStart w:id="677" w:name="_Toc74990734"/>
      <w:bookmarkStart w:id="678" w:name="_Toc82711763"/>
      <w:bookmarkStart w:id="679" w:name="_Toc98501817"/>
      <w:bookmarkStart w:id="680" w:name="_Toc106635108"/>
      <w:bookmarkStart w:id="681" w:name="_Toc114776172"/>
      <w:bookmarkStart w:id="682" w:name="_Toc122089771"/>
      <w:bookmarkStart w:id="683" w:name="_Toc138348946"/>
      <w:bookmarkStart w:id="684" w:name="_Toc170207515"/>
      <w:bookmarkStart w:id="685" w:name="_Toc177513149"/>
      <w:bookmarkStart w:id="686" w:name="_Toc200619741"/>
      <w:bookmarkStart w:id="687" w:name="_Toc207805402"/>
      <w:bookmarkStart w:id="688" w:name="_Toc215054134"/>
      <w:r>
        <w:t>5.2.2.5</w:t>
      </w:r>
      <w:r>
        <w:tab/>
        <w:t>Update Service Operation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11E78BF" w14:textId="77777777" w:rsidR="00231500" w:rsidRDefault="00231500" w:rsidP="00231500">
      <w:pPr>
        <w:pStyle w:val="Heading5"/>
      </w:pPr>
      <w:bookmarkStart w:id="689" w:name="_Toc18837100"/>
      <w:bookmarkStart w:id="690" w:name="_Toc22039910"/>
      <w:bookmarkStart w:id="691" w:name="_Toc22625364"/>
      <w:bookmarkStart w:id="692" w:name="_Toc25075692"/>
      <w:bookmarkStart w:id="693" w:name="_Toc26198911"/>
      <w:bookmarkStart w:id="694" w:name="_Toc34167788"/>
      <w:bookmarkStart w:id="695" w:name="_Toc34737251"/>
      <w:bookmarkStart w:id="696" w:name="_Toc34737348"/>
      <w:bookmarkStart w:id="697" w:name="_Toc34737531"/>
      <w:bookmarkStart w:id="698" w:name="_Toc34738500"/>
      <w:bookmarkStart w:id="699" w:name="_Toc34748804"/>
      <w:bookmarkStart w:id="700" w:name="_Toc36462363"/>
      <w:bookmarkStart w:id="701" w:name="_Toc43206574"/>
      <w:bookmarkStart w:id="702" w:name="_Toc45030942"/>
      <w:bookmarkStart w:id="703" w:name="_Toc56516071"/>
      <w:bookmarkStart w:id="704" w:name="_Toc58594196"/>
      <w:bookmarkStart w:id="705" w:name="_Toc67685418"/>
      <w:bookmarkStart w:id="706" w:name="_Toc73367227"/>
      <w:bookmarkStart w:id="707" w:name="_Toc74990735"/>
      <w:bookmarkStart w:id="708" w:name="_Toc82711764"/>
      <w:bookmarkStart w:id="709" w:name="_Toc98501818"/>
      <w:bookmarkStart w:id="710" w:name="_Toc106635109"/>
      <w:bookmarkStart w:id="711" w:name="_Toc114776173"/>
      <w:bookmarkStart w:id="712" w:name="_Toc122089772"/>
      <w:bookmarkStart w:id="713" w:name="_Toc138348947"/>
      <w:bookmarkStart w:id="714" w:name="_Toc170207516"/>
      <w:bookmarkStart w:id="715" w:name="_Toc177513150"/>
      <w:bookmarkStart w:id="716" w:name="_Toc200619742"/>
      <w:bookmarkStart w:id="717" w:name="_Toc207805403"/>
      <w:bookmarkStart w:id="718" w:name="_Toc215054135"/>
      <w:r>
        <w:t>5.2.2.5.1</w:t>
      </w:r>
      <w:r>
        <w:tab/>
        <w:t>General</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25666916"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719" w:name="_Toc22039911"/>
      <w:bookmarkStart w:id="720" w:name="_Toc22625365"/>
      <w:bookmarkStart w:id="721" w:name="_Toc25075693"/>
      <w:bookmarkStart w:id="722" w:name="_Toc26198912"/>
      <w:bookmarkStart w:id="723" w:name="_Toc34167789"/>
      <w:bookmarkStart w:id="724" w:name="_Toc34737252"/>
      <w:bookmarkStart w:id="725" w:name="_Toc34737349"/>
      <w:bookmarkStart w:id="726" w:name="_Toc34737532"/>
      <w:bookmarkStart w:id="727" w:name="_Toc34738501"/>
      <w:bookmarkStart w:id="728" w:name="_Toc34748805"/>
      <w:bookmarkStart w:id="729" w:name="_Toc36462364"/>
      <w:bookmarkStart w:id="730" w:name="_Toc43206575"/>
      <w:bookmarkStart w:id="731" w:name="_Toc45030943"/>
      <w:bookmarkStart w:id="732" w:name="_Toc56516072"/>
      <w:bookmarkStart w:id="733" w:name="_Toc58594197"/>
      <w:bookmarkStart w:id="734" w:name="_Toc67685419"/>
      <w:bookmarkStart w:id="735" w:name="_Toc73367228"/>
      <w:bookmarkStart w:id="736" w:name="_Toc74990736"/>
      <w:bookmarkStart w:id="737" w:name="_Toc82711765"/>
      <w:bookmarkStart w:id="738" w:name="_Toc98501819"/>
      <w:bookmarkStart w:id="739" w:name="_Toc106635110"/>
      <w:bookmarkStart w:id="740" w:name="_Toc114776174"/>
      <w:bookmarkStart w:id="741" w:name="_Toc122089773"/>
      <w:bookmarkStart w:id="742" w:name="_Toc138348948"/>
      <w:bookmarkStart w:id="743" w:name="_Toc170207517"/>
      <w:bookmarkStart w:id="744" w:name="_Toc177513151"/>
      <w:bookmarkStart w:id="745" w:name="_Toc200619743"/>
      <w:bookmarkStart w:id="746" w:name="_Toc207805404"/>
      <w:bookmarkStart w:id="747" w:name="_Toc18837101"/>
      <w:bookmarkStart w:id="748" w:name="_Toc215054136"/>
      <w:r>
        <w:lastRenderedPageBreak/>
        <w:t>5.2.2.6</w:t>
      </w:r>
      <w:r>
        <w:tab/>
        <w:t>Deliver Service Operation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8"/>
    </w:p>
    <w:p w14:paraId="511E78CB" w14:textId="77777777" w:rsidR="00231500" w:rsidRDefault="00231500" w:rsidP="00231500">
      <w:pPr>
        <w:pStyle w:val="Heading5"/>
      </w:pPr>
      <w:bookmarkStart w:id="749" w:name="_Toc22039912"/>
      <w:bookmarkStart w:id="750" w:name="_Toc22625366"/>
      <w:bookmarkStart w:id="751" w:name="_Toc25075694"/>
      <w:bookmarkStart w:id="752" w:name="_Toc26198913"/>
      <w:bookmarkStart w:id="753" w:name="_Toc34167790"/>
      <w:bookmarkStart w:id="754" w:name="_Toc34737253"/>
      <w:bookmarkStart w:id="755" w:name="_Toc34737350"/>
      <w:bookmarkStart w:id="756" w:name="_Toc34737533"/>
      <w:bookmarkStart w:id="757" w:name="_Toc34738502"/>
      <w:bookmarkStart w:id="758" w:name="_Toc34748806"/>
      <w:bookmarkStart w:id="759" w:name="_Toc36462365"/>
      <w:bookmarkStart w:id="760" w:name="_Toc43206576"/>
      <w:bookmarkStart w:id="761" w:name="_Toc45030944"/>
      <w:bookmarkStart w:id="762" w:name="_Toc56516073"/>
      <w:bookmarkStart w:id="763" w:name="_Toc58594198"/>
      <w:bookmarkStart w:id="764" w:name="_Toc67685420"/>
      <w:bookmarkStart w:id="765" w:name="_Toc73367229"/>
      <w:bookmarkStart w:id="766" w:name="_Toc74990737"/>
      <w:bookmarkStart w:id="767" w:name="_Toc82711766"/>
      <w:bookmarkStart w:id="768" w:name="_Toc98501820"/>
      <w:bookmarkStart w:id="769" w:name="_Toc106635111"/>
      <w:bookmarkStart w:id="770" w:name="_Toc114776175"/>
      <w:bookmarkStart w:id="771" w:name="_Toc122089774"/>
      <w:bookmarkStart w:id="772" w:name="_Toc138348949"/>
      <w:bookmarkStart w:id="773" w:name="_Toc170207518"/>
      <w:bookmarkStart w:id="774" w:name="_Toc177513152"/>
      <w:bookmarkStart w:id="775" w:name="_Toc200619744"/>
      <w:bookmarkStart w:id="776" w:name="_Toc207805405"/>
      <w:bookmarkStart w:id="777" w:name="_Toc215054137"/>
      <w:r>
        <w:t>5.2.2.6.1</w:t>
      </w:r>
      <w:r>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25666917"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78" w:name="_Toc114776176"/>
      <w:bookmarkStart w:id="779" w:name="_Toc122089775"/>
      <w:bookmarkStart w:id="780" w:name="_Toc138348950"/>
      <w:bookmarkStart w:id="781" w:name="_Toc170207519"/>
      <w:bookmarkStart w:id="782" w:name="_Toc177513153"/>
      <w:bookmarkStart w:id="783" w:name="_Toc200619745"/>
      <w:bookmarkStart w:id="784" w:name="_Toc207805406"/>
      <w:bookmarkStart w:id="785" w:name="_Toc18837110"/>
      <w:bookmarkStart w:id="786" w:name="_Toc22039913"/>
      <w:bookmarkStart w:id="787" w:name="_Toc22625367"/>
      <w:bookmarkStart w:id="788" w:name="_Toc25075695"/>
      <w:bookmarkStart w:id="789" w:name="_Toc26198914"/>
      <w:bookmarkStart w:id="790" w:name="_Toc34167791"/>
      <w:bookmarkStart w:id="791" w:name="_Toc34737254"/>
      <w:bookmarkStart w:id="792" w:name="_Toc34737351"/>
      <w:bookmarkStart w:id="793" w:name="_Toc34737534"/>
      <w:bookmarkStart w:id="794" w:name="_Toc34738503"/>
      <w:bookmarkStart w:id="795" w:name="_Toc34748807"/>
      <w:bookmarkStart w:id="796" w:name="_Toc36462366"/>
      <w:bookmarkStart w:id="797" w:name="_Toc43206577"/>
      <w:bookmarkStart w:id="798" w:name="_Toc45030945"/>
      <w:bookmarkStart w:id="799" w:name="_Toc56516074"/>
      <w:bookmarkStart w:id="800" w:name="_Toc58594199"/>
      <w:bookmarkStart w:id="801" w:name="_Toc67685421"/>
      <w:bookmarkStart w:id="802" w:name="_Toc73367230"/>
      <w:bookmarkStart w:id="803" w:name="_Toc74990738"/>
      <w:bookmarkStart w:id="804" w:name="_Toc82711767"/>
      <w:bookmarkStart w:id="805" w:name="_Toc98501821"/>
      <w:bookmarkStart w:id="806" w:name="_Toc106635112"/>
      <w:bookmarkStart w:id="807" w:name="_Toc215054138"/>
      <w:bookmarkEnd w:id="747"/>
      <w:r w:rsidR="009C00CE">
        <w:lastRenderedPageBreak/>
        <w:t>5.3</w:t>
      </w:r>
      <w:r w:rsidR="009C00CE">
        <w:tab/>
        <w:t>Nnef_SMService Service</w:t>
      </w:r>
      <w:bookmarkEnd w:id="778"/>
      <w:bookmarkEnd w:id="779"/>
      <w:bookmarkEnd w:id="780"/>
      <w:bookmarkEnd w:id="781"/>
      <w:bookmarkEnd w:id="782"/>
      <w:bookmarkEnd w:id="783"/>
      <w:bookmarkEnd w:id="784"/>
      <w:bookmarkEnd w:id="807"/>
    </w:p>
    <w:p w14:paraId="14A2A53E" w14:textId="77777777" w:rsidR="009C00CE" w:rsidRDefault="009C00CE" w:rsidP="009C00CE">
      <w:pPr>
        <w:pStyle w:val="Heading3"/>
      </w:pPr>
      <w:bookmarkStart w:id="808" w:name="_Toc114776177"/>
      <w:bookmarkStart w:id="809" w:name="_Toc122089776"/>
      <w:bookmarkStart w:id="810" w:name="_Toc138348951"/>
      <w:bookmarkStart w:id="811" w:name="_Toc170207520"/>
      <w:bookmarkStart w:id="812" w:name="_Toc177513154"/>
      <w:bookmarkStart w:id="813" w:name="_Toc200619746"/>
      <w:bookmarkStart w:id="814" w:name="_Toc207805407"/>
      <w:bookmarkStart w:id="815" w:name="_Toc215054139"/>
      <w:r>
        <w:t>5.3.1</w:t>
      </w:r>
      <w:r>
        <w:tab/>
        <w:t>Service Description</w:t>
      </w:r>
      <w:bookmarkEnd w:id="808"/>
      <w:bookmarkEnd w:id="809"/>
      <w:bookmarkEnd w:id="810"/>
      <w:bookmarkEnd w:id="811"/>
      <w:bookmarkEnd w:id="812"/>
      <w:bookmarkEnd w:id="813"/>
      <w:bookmarkEnd w:id="814"/>
      <w:bookmarkEnd w:id="815"/>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816" w:name="_Toc114776178"/>
      <w:bookmarkStart w:id="817" w:name="_Toc122089777"/>
      <w:bookmarkStart w:id="818" w:name="_Toc138348952"/>
      <w:bookmarkStart w:id="819" w:name="_Toc170207521"/>
      <w:bookmarkStart w:id="820" w:name="_Toc177513155"/>
      <w:bookmarkStart w:id="821" w:name="_Toc200619747"/>
      <w:bookmarkStart w:id="822" w:name="_Toc207805408"/>
      <w:bookmarkStart w:id="823" w:name="_Toc215054140"/>
      <w:r>
        <w:t>5.3.2.2</w:t>
      </w:r>
      <w:r w:rsidRPr="00CB1653">
        <w:tab/>
      </w:r>
      <w:r w:rsidRPr="00CB1653">
        <w:rPr>
          <w:lang w:eastAsia="zh-CN"/>
        </w:rPr>
        <w:t>MoForwardSm</w:t>
      </w:r>
      <w:bookmarkEnd w:id="816"/>
      <w:bookmarkEnd w:id="817"/>
      <w:bookmarkEnd w:id="818"/>
      <w:bookmarkEnd w:id="819"/>
      <w:bookmarkEnd w:id="820"/>
      <w:bookmarkEnd w:id="821"/>
      <w:bookmarkEnd w:id="822"/>
      <w:bookmarkEnd w:id="823"/>
    </w:p>
    <w:p w14:paraId="341AD220" w14:textId="77777777" w:rsidR="009C00CE" w:rsidRPr="00CB1653" w:rsidRDefault="009C00CE" w:rsidP="009C00CE">
      <w:pPr>
        <w:pStyle w:val="Heading5"/>
      </w:pPr>
      <w:bookmarkStart w:id="824" w:name="_Toc114776179"/>
      <w:bookmarkStart w:id="825" w:name="_Toc122089778"/>
      <w:bookmarkStart w:id="826" w:name="_Toc138348953"/>
      <w:bookmarkStart w:id="827" w:name="_Toc170207522"/>
      <w:bookmarkStart w:id="828" w:name="_Toc177513156"/>
      <w:bookmarkStart w:id="829" w:name="_Toc200619748"/>
      <w:bookmarkStart w:id="830" w:name="_Toc207805409"/>
      <w:bookmarkStart w:id="831" w:name="_Toc215054141"/>
      <w:r>
        <w:t>5.3.2.2</w:t>
      </w:r>
      <w:r w:rsidRPr="00CB1653">
        <w:t>.1</w:t>
      </w:r>
      <w:r w:rsidRPr="00CB1653">
        <w:tab/>
        <w:t>General</w:t>
      </w:r>
      <w:bookmarkEnd w:id="824"/>
      <w:bookmarkEnd w:id="825"/>
      <w:bookmarkEnd w:id="826"/>
      <w:bookmarkEnd w:id="827"/>
      <w:bookmarkEnd w:id="828"/>
      <w:bookmarkEnd w:id="829"/>
      <w:bookmarkEnd w:id="830"/>
      <w:bookmarkEnd w:id="83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25666918"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32" w:name="_Toc114776180"/>
      <w:bookmarkStart w:id="833" w:name="_Toc122089779"/>
      <w:bookmarkStart w:id="834" w:name="_Toc138348954"/>
      <w:bookmarkStart w:id="835" w:name="_Toc170207523"/>
      <w:bookmarkStart w:id="836" w:name="_Toc177513157"/>
      <w:bookmarkStart w:id="837" w:name="_Toc200619749"/>
      <w:bookmarkStart w:id="838" w:name="_Toc207805410"/>
      <w:bookmarkStart w:id="839" w:name="_Toc215054142"/>
      <w:r>
        <w:t>6</w:t>
      </w:r>
      <w:r>
        <w:tab/>
        <w:t>API 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32"/>
      <w:bookmarkEnd w:id="833"/>
      <w:bookmarkEnd w:id="834"/>
      <w:bookmarkEnd w:id="835"/>
      <w:bookmarkEnd w:id="836"/>
      <w:bookmarkEnd w:id="837"/>
      <w:bookmarkEnd w:id="838"/>
      <w:bookmarkEnd w:id="839"/>
    </w:p>
    <w:p w14:paraId="511E78D6" w14:textId="77777777" w:rsidR="00231500" w:rsidRDefault="00231500" w:rsidP="00231500">
      <w:pPr>
        <w:pStyle w:val="Heading2"/>
      </w:pPr>
      <w:bookmarkStart w:id="840" w:name="_Toc18837111"/>
      <w:bookmarkStart w:id="841" w:name="_Toc22039914"/>
      <w:bookmarkStart w:id="842" w:name="_Toc22625368"/>
      <w:bookmarkStart w:id="843" w:name="_Toc25075696"/>
      <w:bookmarkStart w:id="844" w:name="_Toc26198915"/>
      <w:bookmarkStart w:id="845" w:name="_Toc34167792"/>
      <w:bookmarkStart w:id="846" w:name="_Toc34737255"/>
      <w:bookmarkStart w:id="847" w:name="_Toc34737352"/>
      <w:bookmarkStart w:id="848" w:name="_Toc34737535"/>
      <w:bookmarkStart w:id="849" w:name="_Toc34738504"/>
      <w:bookmarkStart w:id="850" w:name="_Toc34748808"/>
      <w:bookmarkStart w:id="851" w:name="_Toc36462367"/>
      <w:bookmarkStart w:id="852" w:name="_Toc43206578"/>
      <w:bookmarkStart w:id="853" w:name="_Toc45030946"/>
      <w:bookmarkStart w:id="854" w:name="_Toc56516075"/>
      <w:bookmarkStart w:id="855" w:name="_Toc58594200"/>
      <w:bookmarkStart w:id="856" w:name="_Toc67685422"/>
      <w:bookmarkStart w:id="857" w:name="_Toc73367231"/>
      <w:bookmarkStart w:id="858" w:name="_Toc74990739"/>
      <w:bookmarkStart w:id="859" w:name="_Toc82711768"/>
      <w:bookmarkStart w:id="860" w:name="_Toc98501822"/>
      <w:bookmarkStart w:id="861" w:name="_Toc106635113"/>
      <w:bookmarkStart w:id="862" w:name="_Toc114776181"/>
      <w:bookmarkStart w:id="863" w:name="_Toc122089780"/>
      <w:bookmarkStart w:id="864" w:name="_Toc138348955"/>
      <w:bookmarkStart w:id="865" w:name="_Toc170207524"/>
      <w:bookmarkStart w:id="866" w:name="_Toc177513158"/>
      <w:bookmarkStart w:id="867" w:name="_Toc200619750"/>
      <w:bookmarkStart w:id="868" w:name="_Toc207805411"/>
      <w:bookmarkStart w:id="869" w:name="_Toc215054143"/>
      <w:r>
        <w:t>6.1</w:t>
      </w:r>
      <w:r>
        <w:tab/>
        <w:t>Nnef_SMContext Service API</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11E78D7" w14:textId="77777777" w:rsidR="00231500" w:rsidRDefault="00231500" w:rsidP="00231500">
      <w:pPr>
        <w:pStyle w:val="Heading3"/>
      </w:pPr>
      <w:bookmarkStart w:id="870" w:name="_Toc18837112"/>
      <w:bookmarkStart w:id="871" w:name="_Toc22039915"/>
      <w:bookmarkStart w:id="872" w:name="_Toc22625369"/>
      <w:bookmarkStart w:id="873" w:name="_Toc25075697"/>
      <w:bookmarkStart w:id="874" w:name="_Toc26198916"/>
      <w:bookmarkStart w:id="875" w:name="_Toc34167793"/>
      <w:bookmarkStart w:id="876" w:name="_Toc34737256"/>
      <w:bookmarkStart w:id="877" w:name="_Toc34737353"/>
      <w:bookmarkStart w:id="878" w:name="_Toc34737536"/>
      <w:bookmarkStart w:id="879" w:name="_Toc34738505"/>
      <w:bookmarkStart w:id="880" w:name="_Toc34748809"/>
      <w:bookmarkStart w:id="881" w:name="_Toc36462368"/>
      <w:bookmarkStart w:id="882" w:name="_Toc43206579"/>
      <w:bookmarkStart w:id="883" w:name="_Toc45030947"/>
      <w:bookmarkStart w:id="884" w:name="_Toc56516076"/>
      <w:bookmarkStart w:id="885" w:name="_Toc58594201"/>
      <w:bookmarkStart w:id="886" w:name="_Toc67685423"/>
      <w:bookmarkStart w:id="887" w:name="_Toc73367232"/>
      <w:bookmarkStart w:id="888" w:name="_Toc74990740"/>
      <w:bookmarkStart w:id="889" w:name="_Toc82711769"/>
      <w:bookmarkStart w:id="890" w:name="_Toc98501823"/>
      <w:bookmarkStart w:id="891" w:name="_Toc106635114"/>
      <w:bookmarkStart w:id="892" w:name="_Toc114776182"/>
      <w:bookmarkStart w:id="893" w:name="_Toc122089781"/>
      <w:bookmarkStart w:id="894" w:name="_Toc138348956"/>
      <w:bookmarkStart w:id="895" w:name="_Toc170207525"/>
      <w:bookmarkStart w:id="896" w:name="_Toc177513159"/>
      <w:bookmarkStart w:id="897" w:name="_Toc200619751"/>
      <w:bookmarkStart w:id="898" w:name="_Toc207805412"/>
      <w:bookmarkStart w:id="899" w:name="_Toc215054144"/>
      <w:r>
        <w:t>6.1.1</w:t>
      </w:r>
      <w:r>
        <w:tab/>
        <w:t>Introduction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900" w:name="_Toc18837113"/>
      <w:bookmarkStart w:id="901" w:name="_Toc22039916"/>
      <w:bookmarkStart w:id="902" w:name="_Toc22625370"/>
      <w:bookmarkStart w:id="903" w:name="_Toc25075698"/>
      <w:bookmarkStart w:id="904" w:name="_Toc26198917"/>
      <w:bookmarkStart w:id="905" w:name="_Toc34167794"/>
      <w:bookmarkStart w:id="906" w:name="_Toc34737257"/>
      <w:bookmarkStart w:id="907" w:name="_Toc34737354"/>
      <w:bookmarkStart w:id="908" w:name="_Toc34737537"/>
      <w:bookmarkStart w:id="909" w:name="_Toc34738506"/>
      <w:bookmarkStart w:id="910" w:name="_Toc34748810"/>
      <w:bookmarkStart w:id="911" w:name="_Toc36462369"/>
      <w:bookmarkStart w:id="912" w:name="_Toc43206580"/>
      <w:bookmarkStart w:id="913" w:name="_Toc45030948"/>
      <w:bookmarkStart w:id="914" w:name="_Toc56516077"/>
      <w:bookmarkStart w:id="915" w:name="_Toc58594202"/>
      <w:bookmarkStart w:id="916" w:name="_Toc67685424"/>
      <w:bookmarkStart w:id="917" w:name="_Toc73367233"/>
      <w:bookmarkStart w:id="918" w:name="_Toc74990741"/>
      <w:bookmarkStart w:id="919" w:name="_Toc82711770"/>
      <w:bookmarkStart w:id="920" w:name="_Toc98501824"/>
      <w:bookmarkStart w:id="921" w:name="_Toc106635115"/>
      <w:bookmarkStart w:id="922" w:name="_Toc114776183"/>
      <w:bookmarkStart w:id="923" w:name="_Toc122089782"/>
      <w:bookmarkStart w:id="924" w:name="_Toc138348957"/>
      <w:bookmarkStart w:id="925" w:name="_Toc170207526"/>
      <w:bookmarkStart w:id="926" w:name="_Toc177513160"/>
      <w:bookmarkStart w:id="927" w:name="_Toc200619752"/>
      <w:bookmarkStart w:id="928" w:name="_Toc207805413"/>
      <w:bookmarkStart w:id="929" w:name="_Toc215054145"/>
      <w:r>
        <w:t>6.1.2</w:t>
      </w:r>
      <w:r>
        <w:tab/>
        <w:t>Usage of HTTP</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11E78E1" w14:textId="77777777" w:rsidR="00231500" w:rsidRPr="000C5200" w:rsidRDefault="00231500" w:rsidP="00231500">
      <w:pPr>
        <w:pStyle w:val="Heading4"/>
      </w:pPr>
      <w:bookmarkStart w:id="930" w:name="_Toc18837114"/>
      <w:bookmarkStart w:id="931" w:name="_Toc22039917"/>
      <w:bookmarkStart w:id="932" w:name="_Toc22625371"/>
      <w:bookmarkStart w:id="933" w:name="_Toc25075699"/>
      <w:bookmarkStart w:id="934" w:name="_Toc26198918"/>
      <w:bookmarkStart w:id="935" w:name="_Toc34167795"/>
      <w:bookmarkStart w:id="936" w:name="_Toc34737258"/>
      <w:bookmarkStart w:id="937" w:name="_Toc34737355"/>
      <w:bookmarkStart w:id="938" w:name="_Toc34737538"/>
      <w:bookmarkStart w:id="939" w:name="_Toc34738507"/>
      <w:bookmarkStart w:id="940" w:name="_Toc34748811"/>
      <w:bookmarkStart w:id="941" w:name="_Toc36462370"/>
      <w:bookmarkStart w:id="942" w:name="_Toc43206581"/>
      <w:bookmarkStart w:id="943" w:name="_Toc45030949"/>
      <w:bookmarkStart w:id="944" w:name="_Toc56516078"/>
      <w:bookmarkStart w:id="945" w:name="_Toc58594203"/>
      <w:bookmarkStart w:id="946" w:name="_Toc67685425"/>
      <w:bookmarkStart w:id="947" w:name="_Toc73367234"/>
      <w:bookmarkStart w:id="948" w:name="_Toc74990742"/>
      <w:bookmarkStart w:id="949" w:name="_Toc82711771"/>
      <w:bookmarkStart w:id="950" w:name="_Toc98501825"/>
      <w:bookmarkStart w:id="951" w:name="_Toc106635116"/>
      <w:bookmarkStart w:id="952" w:name="_Toc114776184"/>
      <w:bookmarkStart w:id="953" w:name="_Toc122089783"/>
      <w:bookmarkStart w:id="954" w:name="_Toc138348958"/>
      <w:bookmarkStart w:id="955" w:name="_Toc170207527"/>
      <w:bookmarkStart w:id="956" w:name="_Toc177513161"/>
      <w:bookmarkStart w:id="957" w:name="_Toc200619753"/>
      <w:bookmarkStart w:id="958" w:name="_Toc207805414"/>
      <w:bookmarkStart w:id="959" w:name="_Toc215054146"/>
      <w:r>
        <w:t>6.1.2.1</w:t>
      </w:r>
      <w:r>
        <w:tab/>
        <w:t>General</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60" w:name="_Toc18837115"/>
      <w:bookmarkStart w:id="961" w:name="_Toc22039918"/>
      <w:bookmarkStart w:id="962" w:name="_Toc22625372"/>
      <w:bookmarkStart w:id="963" w:name="_Toc25075700"/>
      <w:bookmarkStart w:id="964" w:name="_Toc26198919"/>
      <w:bookmarkStart w:id="965" w:name="_Toc34167796"/>
      <w:bookmarkStart w:id="966" w:name="_Toc34737259"/>
      <w:bookmarkStart w:id="967" w:name="_Toc34737356"/>
      <w:bookmarkStart w:id="968" w:name="_Toc34737539"/>
      <w:bookmarkStart w:id="969" w:name="_Toc34738508"/>
      <w:bookmarkStart w:id="970" w:name="_Toc34748812"/>
      <w:bookmarkStart w:id="971" w:name="_Toc36462371"/>
      <w:bookmarkStart w:id="972" w:name="_Toc43206582"/>
      <w:bookmarkStart w:id="973" w:name="_Toc45030950"/>
      <w:bookmarkStart w:id="974" w:name="_Toc56516079"/>
      <w:bookmarkStart w:id="975" w:name="_Toc58594204"/>
      <w:bookmarkStart w:id="976" w:name="_Toc67685426"/>
      <w:bookmarkStart w:id="977" w:name="_Toc73367235"/>
      <w:bookmarkStart w:id="978" w:name="_Toc74990743"/>
      <w:bookmarkStart w:id="979" w:name="_Toc82711772"/>
      <w:bookmarkStart w:id="980" w:name="_Toc98501826"/>
      <w:bookmarkStart w:id="981" w:name="_Toc106635117"/>
      <w:bookmarkStart w:id="982" w:name="_Toc114776185"/>
      <w:bookmarkStart w:id="983" w:name="_Toc122089784"/>
      <w:bookmarkStart w:id="984" w:name="_Toc138348959"/>
      <w:bookmarkStart w:id="985" w:name="_Toc170207528"/>
      <w:bookmarkStart w:id="986" w:name="_Toc177513162"/>
      <w:bookmarkStart w:id="987" w:name="_Toc200619754"/>
      <w:bookmarkStart w:id="988" w:name="_Toc207805415"/>
      <w:bookmarkStart w:id="989" w:name="_Toc215054147"/>
      <w:r>
        <w:t>6.1.2.2</w:t>
      </w:r>
      <w:r>
        <w:tab/>
        <w:t>HTTP standard headers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11E78E6" w14:textId="77777777" w:rsidR="00231500" w:rsidRDefault="00231500" w:rsidP="00231500">
      <w:pPr>
        <w:pStyle w:val="Heading5"/>
        <w:rPr>
          <w:lang w:eastAsia="zh-CN"/>
        </w:rPr>
      </w:pPr>
      <w:bookmarkStart w:id="990" w:name="_Toc18837116"/>
      <w:bookmarkStart w:id="991" w:name="_Toc22039919"/>
      <w:bookmarkStart w:id="992" w:name="_Toc22625373"/>
      <w:bookmarkStart w:id="993" w:name="_Toc25075701"/>
      <w:bookmarkStart w:id="994" w:name="_Toc26198920"/>
      <w:bookmarkStart w:id="995" w:name="_Toc34167797"/>
      <w:bookmarkStart w:id="996" w:name="_Toc34737260"/>
      <w:bookmarkStart w:id="997" w:name="_Toc34737357"/>
      <w:bookmarkStart w:id="998" w:name="_Toc34737540"/>
      <w:bookmarkStart w:id="999" w:name="_Toc34738509"/>
      <w:bookmarkStart w:id="1000" w:name="_Toc34748813"/>
      <w:bookmarkStart w:id="1001" w:name="_Toc36462372"/>
      <w:bookmarkStart w:id="1002" w:name="_Toc43206583"/>
      <w:bookmarkStart w:id="1003" w:name="_Toc45030951"/>
      <w:bookmarkStart w:id="1004" w:name="_Toc56516080"/>
      <w:bookmarkStart w:id="1005" w:name="_Toc58594205"/>
      <w:bookmarkStart w:id="1006" w:name="_Toc67685427"/>
      <w:bookmarkStart w:id="1007" w:name="_Toc73367236"/>
      <w:bookmarkStart w:id="1008" w:name="_Toc74990744"/>
      <w:bookmarkStart w:id="1009" w:name="_Toc82711773"/>
      <w:bookmarkStart w:id="1010" w:name="_Toc98501827"/>
      <w:bookmarkStart w:id="1011" w:name="_Toc106635118"/>
      <w:bookmarkStart w:id="1012" w:name="_Toc114776186"/>
      <w:bookmarkStart w:id="1013" w:name="_Toc122089785"/>
      <w:bookmarkStart w:id="1014" w:name="_Toc138348960"/>
      <w:bookmarkStart w:id="1015" w:name="_Toc170207529"/>
      <w:bookmarkStart w:id="1016" w:name="_Toc177513163"/>
      <w:bookmarkStart w:id="1017" w:name="_Toc200619755"/>
      <w:bookmarkStart w:id="1018" w:name="_Toc207805416"/>
      <w:bookmarkStart w:id="1019" w:name="_Toc215054148"/>
      <w:r>
        <w:t>6.1.2.2.1</w:t>
      </w:r>
      <w:r>
        <w:rPr>
          <w:rFonts w:hint="eastAsia"/>
          <w:lang w:eastAsia="zh-CN"/>
        </w:rPr>
        <w:tab/>
      </w:r>
      <w:r>
        <w:rPr>
          <w:lang w:eastAsia="zh-CN"/>
        </w:rPr>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020" w:name="_Toc18837117"/>
      <w:bookmarkStart w:id="1021" w:name="_Toc22039920"/>
      <w:bookmarkStart w:id="1022" w:name="_Toc22625374"/>
      <w:bookmarkStart w:id="1023" w:name="_Toc25075702"/>
      <w:bookmarkStart w:id="1024" w:name="_Toc26198921"/>
      <w:bookmarkStart w:id="1025" w:name="_Toc34167798"/>
      <w:bookmarkStart w:id="1026" w:name="_Toc34737261"/>
      <w:bookmarkStart w:id="1027" w:name="_Toc34737358"/>
      <w:bookmarkStart w:id="1028" w:name="_Toc34737541"/>
      <w:bookmarkStart w:id="1029" w:name="_Toc34738510"/>
      <w:bookmarkStart w:id="1030" w:name="_Toc34748814"/>
      <w:bookmarkStart w:id="1031" w:name="_Toc36462373"/>
      <w:bookmarkStart w:id="1032" w:name="_Toc43206584"/>
      <w:bookmarkStart w:id="1033" w:name="_Toc45030952"/>
      <w:bookmarkStart w:id="1034" w:name="_Toc56516081"/>
      <w:bookmarkStart w:id="1035" w:name="_Toc58594206"/>
      <w:bookmarkStart w:id="1036" w:name="_Toc67685428"/>
      <w:bookmarkStart w:id="1037" w:name="_Toc73367237"/>
      <w:bookmarkStart w:id="1038" w:name="_Toc74990745"/>
      <w:bookmarkStart w:id="1039" w:name="_Toc82711774"/>
      <w:bookmarkStart w:id="1040" w:name="_Toc98501828"/>
      <w:bookmarkStart w:id="1041" w:name="_Toc106635119"/>
      <w:bookmarkStart w:id="1042" w:name="_Toc114776187"/>
      <w:bookmarkStart w:id="1043" w:name="_Toc122089786"/>
      <w:bookmarkStart w:id="1044" w:name="_Toc138348961"/>
      <w:bookmarkStart w:id="1045" w:name="_Toc170207530"/>
      <w:bookmarkStart w:id="1046" w:name="_Toc177513164"/>
      <w:bookmarkStart w:id="1047" w:name="_Toc200619756"/>
      <w:bookmarkStart w:id="1048" w:name="_Toc207805417"/>
      <w:bookmarkStart w:id="1049" w:name="_Toc215054149"/>
      <w:r>
        <w:t>6.1.2.2.2</w:t>
      </w:r>
      <w:r>
        <w:tab/>
        <w:t>Content type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50" w:name="_Hlk525213471"/>
      <w:bookmarkStart w:id="1051" w:name="_Hlk525213025"/>
      <w:r>
        <w:t xml:space="preserve">"Problem Details" JSON object shall be used to indicate </w:t>
      </w:r>
      <w:r>
        <w:rPr>
          <w:lang w:eastAsia="fr-FR"/>
        </w:rPr>
        <w:t xml:space="preserve">additional details of the error </w:t>
      </w:r>
      <w:r>
        <w:t xml:space="preserve">in a HTTP response body and </w:t>
      </w:r>
      <w:bookmarkEnd w:id="1050"/>
      <w:r>
        <w:t>shall be signalled by the content type "application/problem+json", as defined in IETF RFC </w:t>
      </w:r>
      <w:r w:rsidR="008B56B1">
        <w:t>9457</w:t>
      </w:r>
      <w:r>
        <w:t> [13].</w:t>
      </w:r>
      <w:bookmarkEnd w:id="1051"/>
    </w:p>
    <w:p w14:paraId="511E78EB" w14:textId="77777777" w:rsidR="00231500" w:rsidRPr="000C5200" w:rsidRDefault="00231500" w:rsidP="00231500">
      <w:pPr>
        <w:pStyle w:val="Heading4"/>
      </w:pPr>
      <w:bookmarkStart w:id="1052" w:name="_Toc18837118"/>
      <w:bookmarkStart w:id="1053" w:name="_Toc22039921"/>
      <w:bookmarkStart w:id="1054" w:name="_Toc22625375"/>
      <w:bookmarkStart w:id="1055" w:name="_Toc25075703"/>
      <w:bookmarkStart w:id="1056" w:name="_Toc26198922"/>
      <w:bookmarkStart w:id="1057" w:name="_Toc34167799"/>
      <w:bookmarkStart w:id="1058" w:name="_Toc34737262"/>
      <w:bookmarkStart w:id="1059" w:name="_Toc34737359"/>
      <w:bookmarkStart w:id="1060" w:name="_Toc34737542"/>
      <w:bookmarkStart w:id="1061" w:name="_Toc34738511"/>
      <w:bookmarkStart w:id="1062" w:name="_Toc34748815"/>
      <w:bookmarkStart w:id="1063" w:name="_Toc36462374"/>
      <w:bookmarkStart w:id="1064" w:name="_Toc43206585"/>
      <w:bookmarkStart w:id="1065" w:name="_Toc45030953"/>
      <w:bookmarkStart w:id="1066" w:name="_Toc56516082"/>
      <w:bookmarkStart w:id="1067" w:name="_Toc58594207"/>
      <w:bookmarkStart w:id="1068" w:name="_Toc67685429"/>
      <w:bookmarkStart w:id="1069" w:name="_Toc73367238"/>
      <w:bookmarkStart w:id="1070" w:name="_Toc74990746"/>
      <w:bookmarkStart w:id="1071" w:name="_Toc82711775"/>
      <w:bookmarkStart w:id="1072" w:name="_Toc98501829"/>
      <w:bookmarkStart w:id="1073" w:name="_Toc106635120"/>
      <w:bookmarkStart w:id="1074" w:name="_Toc114776188"/>
      <w:bookmarkStart w:id="1075" w:name="_Toc122089787"/>
      <w:bookmarkStart w:id="1076" w:name="_Toc138348962"/>
      <w:bookmarkStart w:id="1077" w:name="_Toc170207531"/>
      <w:bookmarkStart w:id="1078" w:name="_Toc177513165"/>
      <w:bookmarkStart w:id="1079" w:name="_Toc200619757"/>
      <w:bookmarkStart w:id="1080" w:name="_Toc207805418"/>
      <w:bookmarkStart w:id="1081" w:name="_Toc215054150"/>
      <w:r>
        <w:t>6.1.2.3</w:t>
      </w:r>
      <w:r>
        <w:tab/>
        <w:t>HTTP custom headers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82" w:name="_Toc18837119"/>
      <w:bookmarkStart w:id="1083" w:name="_Toc22039922"/>
      <w:bookmarkStart w:id="1084" w:name="_Toc22625376"/>
      <w:bookmarkStart w:id="1085" w:name="_Toc25075704"/>
      <w:bookmarkStart w:id="1086" w:name="_Toc26198923"/>
      <w:bookmarkStart w:id="1087" w:name="_Toc34167800"/>
      <w:bookmarkStart w:id="1088" w:name="_Toc34737263"/>
      <w:bookmarkStart w:id="1089" w:name="_Toc34737360"/>
      <w:bookmarkStart w:id="1090" w:name="_Toc34737543"/>
      <w:bookmarkStart w:id="1091" w:name="_Toc34738512"/>
      <w:bookmarkStart w:id="1092" w:name="_Toc34748816"/>
      <w:bookmarkStart w:id="1093" w:name="_Toc36462375"/>
      <w:bookmarkStart w:id="1094" w:name="_Toc43206586"/>
      <w:bookmarkStart w:id="1095" w:name="_Toc45030954"/>
      <w:bookmarkStart w:id="1096" w:name="_Toc56516083"/>
      <w:bookmarkStart w:id="1097" w:name="_Toc58594208"/>
      <w:bookmarkStart w:id="1098" w:name="_Toc67685430"/>
      <w:bookmarkStart w:id="1099" w:name="_Toc73367239"/>
      <w:bookmarkStart w:id="1100" w:name="_Toc74990747"/>
      <w:bookmarkStart w:id="1101" w:name="_Toc82711776"/>
      <w:bookmarkStart w:id="1102" w:name="_Toc98501830"/>
      <w:bookmarkStart w:id="1103" w:name="_Toc106635121"/>
      <w:bookmarkStart w:id="1104" w:name="_Toc114776189"/>
      <w:bookmarkStart w:id="1105" w:name="_Toc122089788"/>
      <w:bookmarkStart w:id="1106" w:name="_Toc138348963"/>
      <w:bookmarkStart w:id="1107" w:name="_Toc170207532"/>
      <w:bookmarkStart w:id="1108" w:name="_Toc177513166"/>
      <w:bookmarkStart w:id="1109" w:name="_Toc200619758"/>
      <w:bookmarkStart w:id="1110" w:name="_Toc207805419"/>
      <w:bookmarkStart w:id="1111" w:name="_Toc215054151"/>
      <w:r>
        <w:t>6.1.3</w:t>
      </w:r>
      <w:r>
        <w:tab/>
        <w:t>Resources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11E78EE" w14:textId="77777777" w:rsidR="00231500" w:rsidRPr="000A7435" w:rsidRDefault="00231500" w:rsidP="00231500">
      <w:pPr>
        <w:pStyle w:val="Heading4"/>
      </w:pPr>
      <w:bookmarkStart w:id="1112" w:name="_Toc18837120"/>
      <w:bookmarkStart w:id="1113" w:name="_Toc22039923"/>
      <w:bookmarkStart w:id="1114" w:name="_Toc22625377"/>
      <w:bookmarkStart w:id="1115" w:name="_Toc25075705"/>
      <w:bookmarkStart w:id="1116" w:name="_Toc26198924"/>
      <w:bookmarkStart w:id="1117" w:name="_Toc34167801"/>
      <w:bookmarkStart w:id="1118" w:name="_Toc34737264"/>
      <w:bookmarkStart w:id="1119" w:name="_Toc34737361"/>
      <w:bookmarkStart w:id="1120" w:name="_Toc34737544"/>
      <w:bookmarkStart w:id="1121" w:name="_Toc34738513"/>
      <w:bookmarkStart w:id="1122" w:name="_Toc34748817"/>
      <w:bookmarkStart w:id="1123" w:name="_Toc36462376"/>
      <w:bookmarkStart w:id="1124" w:name="_Toc43206587"/>
      <w:bookmarkStart w:id="1125" w:name="_Toc45030955"/>
      <w:bookmarkStart w:id="1126" w:name="_Toc56516084"/>
      <w:bookmarkStart w:id="1127" w:name="_Toc58594209"/>
      <w:bookmarkStart w:id="1128" w:name="_Toc67685431"/>
      <w:bookmarkStart w:id="1129" w:name="_Toc73367240"/>
      <w:bookmarkStart w:id="1130" w:name="_Toc74990748"/>
      <w:bookmarkStart w:id="1131" w:name="_Toc82711777"/>
      <w:bookmarkStart w:id="1132" w:name="_Toc98501831"/>
      <w:bookmarkStart w:id="1133" w:name="_Toc106635122"/>
      <w:bookmarkStart w:id="1134" w:name="_Toc114776190"/>
      <w:bookmarkStart w:id="1135" w:name="_Toc122089789"/>
      <w:bookmarkStart w:id="1136" w:name="_Toc138348964"/>
      <w:bookmarkStart w:id="1137" w:name="_Toc170207533"/>
      <w:bookmarkStart w:id="1138" w:name="_Toc177513167"/>
      <w:bookmarkStart w:id="1139" w:name="_Toc200619759"/>
      <w:bookmarkStart w:id="1140" w:name="_Toc207805420"/>
      <w:bookmarkStart w:id="1141" w:name="_Toc215054152"/>
      <w:r>
        <w:t>6.1.3.1</w:t>
      </w:r>
      <w:r>
        <w:tab/>
        <w:t>Overview</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25666919"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42" w:name="_Toc18837121"/>
      <w:bookmarkStart w:id="1143" w:name="_Toc22039924"/>
      <w:bookmarkStart w:id="1144" w:name="_Toc22625378"/>
      <w:bookmarkStart w:id="1145" w:name="_Toc25075706"/>
      <w:bookmarkStart w:id="1146" w:name="_Toc26198925"/>
      <w:bookmarkStart w:id="1147" w:name="_Toc34167802"/>
      <w:bookmarkStart w:id="1148" w:name="_Toc34737265"/>
      <w:bookmarkStart w:id="1149" w:name="_Toc34737362"/>
      <w:bookmarkStart w:id="1150" w:name="_Toc34737545"/>
      <w:bookmarkStart w:id="1151" w:name="_Toc34738514"/>
      <w:bookmarkStart w:id="1152" w:name="_Toc34748818"/>
      <w:bookmarkStart w:id="1153" w:name="_Toc36462377"/>
      <w:bookmarkStart w:id="1154" w:name="_Toc43206588"/>
      <w:bookmarkStart w:id="1155" w:name="_Toc45030956"/>
      <w:bookmarkStart w:id="1156" w:name="_Toc56516085"/>
      <w:bookmarkStart w:id="1157" w:name="_Toc58594210"/>
      <w:bookmarkStart w:id="1158" w:name="_Toc67685432"/>
      <w:bookmarkStart w:id="1159" w:name="_Toc73367241"/>
      <w:bookmarkStart w:id="1160" w:name="_Toc74990749"/>
      <w:bookmarkStart w:id="1161" w:name="_Toc82711778"/>
      <w:bookmarkStart w:id="1162" w:name="_Toc98501832"/>
      <w:bookmarkStart w:id="1163" w:name="_Toc106635123"/>
      <w:bookmarkStart w:id="1164" w:name="_Toc114776191"/>
      <w:bookmarkStart w:id="1165" w:name="_Toc122089790"/>
      <w:bookmarkStart w:id="1166" w:name="_Toc138348965"/>
      <w:bookmarkStart w:id="1167" w:name="_Toc170207534"/>
      <w:bookmarkStart w:id="1168" w:name="_Toc177513168"/>
      <w:bookmarkStart w:id="1169" w:name="_Toc200619760"/>
      <w:bookmarkStart w:id="1170" w:name="_Toc207805421"/>
      <w:bookmarkStart w:id="1171" w:name="_Toc215054153"/>
      <w:r>
        <w:t>6.1.3.2</w:t>
      </w:r>
      <w:r>
        <w:tab/>
        <w:t>Resource: SM Contexts Collection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11E790F" w14:textId="77777777" w:rsidR="00231500" w:rsidRDefault="00231500" w:rsidP="00231500">
      <w:pPr>
        <w:pStyle w:val="Heading5"/>
      </w:pPr>
      <w:bookmarkStart w:id="1172" w:name="_Toc18837122"/>
      <w:bookmarkStart w:id="1173" w:name="_Toc22039925"/>
      <w:bookmarkStart w:id="1174" w:name="_Toc22625379"/>
      <w:bookmarkStart w:id="1175" w:name="_Toc25075707"/>
      <w:bookmarkStart w:id="1176" w:name="_Toc26198926"/>
      <w:bookmarkStart w:id="1177" w:name="_Toc34167803"/>
      <w:bookmarkStart w:id="1178" w:name="_Toc34737266"/>
      <w:bookmarkStart w:id="1179" w:name="_Toc34737363"/>
      <w:bookmarkStart w:id="1180" w:name="_Toc34737546"/>
      <w:bookmarkStart w:id="1181" w:name="_Toc34738515"/>
      <w:bookmarkStart w:id="1182" w:name="_Toc34748819"/>
      <w:bookmarkStart w:id="1183" w:name="_Toc36462378"/>
      <w:bookmarkStart w:id="1184" w:name="_Toc43206589"/>
      <w:bookmarkStart w:id="1185" w:name="_Toc45030957"/>
      <w:bookmarkStart w:id="1186" w:name="_Toc56516086"/>
      <w:bookmarkStart w:id="1187" w:name="_Toc58594211"/>
      <w:bookmarkStart w:id="1188" w:name="_Toc67685433"/>
      <w:bookmarkStart w:id="1189" w:name="_Toc73367242"/>
      <w:bookmarkStart w:id="1190" w:name="_Toc74990750"/>
      <w:bookmarkStart w:id="1191" w:name="_Toc82711779"/>
      <w:bookmarkStart w:id="1192" w:name="_Toc98501833"/>
      <w:bookmarkStart w:id="1193" w:name="_Toc106635124"/>
      <w:bookmarkStart w:id="1194" w:name="_Toc114776192"/>
      <w:bookmarkStart w:id="1195" w:name="_Toc122089791"/>
      <w:bookmarkStart w:id="1196" w:name="_Toc138348966"/>
      <w:bookmarkStart w:id="1197" w:name="_Toc170207535"/>
      <w:bookmarkStart w:id="1198" w:name="_Toc177513169"/>
      <w:bookmarkStart w:id="1199" w:name="_Toc200619761"/>
      <w:bookmarkStart w:id="1200" w:name="_Toc207805422"/>
      <w:bookmarkStart w:id="1201" w:name="_Toc215054154"/>
      <w:r>
        <w:t>6.1.3.2.1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202" w:name="_Toc18837123"/>
      <w:bookmarkStart w:id="1203" w:name="_Toc22039926"/>
      <w:bookmarkStart w:id="1204" w:name="_Toc22625380"/>
      <w:bookmarkStart w:id="1205" w:name="_Toc25075708"/>
      <w:bookmarkStart w:id="1206" w:name="_Toc26198927"/>
      <w:bookmarkStart w:id="1207" w:name="_Toc34167804"/>
      <w:bookmarkStart w:id="1208" w:name="_Toc34737267"/>
      <w:bookmarkStart w:id="1209" w:name="_Toc34737364"/>
      <w:bookmarkStart w:id="1210" w:name="_Toc34737547"/>
      <w:bookmarkStart w:id="1211" w:name="_Toc34738516"/>
      <w:bookmarkStart w:id="1212" w:name="_Toc34748820"/>
      <w:bookmarkStart w:id="1213" w:name="_Toc36462379"/>
      <w:bookmarkStart w:id="1214" w:name="_Toc43206590"/>
      <w:bookmarkStart w:id="1215" w:name="_Toc45030958"/>
      <w:bookmarkStart w:id="1216" w:name="_Toc56516087"/>
      <w:bookmarkStart w:id="1217" w:name="_Toc58594212"/>
      <w:bookmarkStart w:id="1218" w:name="_Toc67685434"/>
      <w:bookmarkStart w:id="1219" w:name="_Toc73367243"/>
      <w:bookmarkStart w:id="1220" w:name="_Toc74990751"/>
      <w:bookmarkStart w:id="1221" w:name="_Toc82711780"/>
      <w:bookmarkStart w:id="1222" w:name="_Toc98501834"/>
      <w:bookmarkStart w:id="1223" w:name="_Toc106635125"/>
      <w:bookmarkStart w:id="1224" w:name="_Toc114776193"/>
      <w:bookmarkStart w:id="1225" w:name="_Toc122089792"/>
      <w:bookmarkStart w:id="1226" w:name="_Toc138348967"/>
      <w:bookmarkStart w:id="1227" w:name="_Toc170207536"/>
      <w:bookmarkStart w:id="1228" w:name="_Toc177513170"/>
      <w:bookmarkStart w:id="1229" w:name="_Toc200619762"/>
      <w:bookmarkStart w:id="1230" w:name="_Toc207805423"/>
      <w:bookmarkStart w:id="1231" w:name="_Toc215054155"/>
      <w:r>
        <w:t>6.1.3.2.2</w:t>
      </w:r>
      <w:r>
        <w:tab/>
        <w:t>Resource Definition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232" w:name="_Toc18837124"/>
      <w:bookmarkStart w:id="1233" w:name="_Toc22039927"/>
      <w:bookmarkStart w:id="1234" w:name="_Toc22625381"/>
      <w:bookmarkStart w:id="1235" w:name="_Toc25075709"/>
      <w:bookmarkStart w:id="1236" w:name="_Toc26198928"/>
      <w:bookmarkStart w:id="1237" w:name="_Toc34167805"/>
      <w:bookmarkStart w:id="1238" w:name="_Toc34737268"/>
      <w:bookmarkStart w:id="1239" w:name="_Toc34737365"/>
      <w:bookmarkStart w:id="1240" w:name="_Toc34737548"/>
      <w:bookmarkStart w:id="1241" w:name="_Toc34738517"/>
      <w:bookmarkStart w:id="1242" w:name="_Toc34748821"/>
      <w:bookmarkStart w:id="1243" w:name="_Toc36462380"/>
      <w:bookmarkStart w:id="1244" w:name="_Toc43206591"/>
      <w:bookmarkStart w:id="1245" w:name="_Toc45030959"/>
      <w:bookmarkStart w:id="1246" w:name="_Toc56516088"/>
      <w:bookmarkStart w:id="1247" w:name="_Toc58594213"/>
      <w:bookmarkStart w:id="1248" w:name="_Toc67685435"/>
      <w:bookmarkStart w:id="1249" w:name="_Toc73367244"/>
      <w:bookmarkStart w:id="1250" w:name="_Toc74990752"/>
      <w:bookmarkStart w:id="1251" w:name="_Toc82711781"/>
      <w:bookmarkStart w:id="1252" w:name="_Toc98501835"/>
      <w:bookmarkStart w:id="1253" w:name="_Toc106635126"/>
      <w:bookmarkStart w:id="1254" w:name="_Toc114776194"/>
      <w:bookmarkStart w:id="1255" w:name="_Toc122089793"/>
      <w:bookmarkStart w:id="1256" w:name="_Toc138348968"/>
      <w:bookmarkStart w:id="1257" w:name="_Toc170207537"/>
      <w:bookmarkStart w:id="1258" w:name="_Toc177513171"/>
      <w:bookmarkStart w:id="1259" w:name="_Toc200619763"/>
      <w:bookmarkStart w:id="1260" w:name="_Toc207805424"/>
      <w:bookmarkStart w:id="1261" w:name="_Toc215054156"/>
      <w:r>
        <w:t>6.1.3.2.3</w:t>
      </w:r>
      <w:r>
        <w:tab/>
        <w:t>Resource Standard Methods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11E7921" w14:textId="77777777" w:rsidR="00231500" w:rsidRPr="00384E92" w:rsidRDefault="00231500" w:rsidP="006842F7">
      <w:pPr>
        <w:pStyle w:val="H6"/>
      </w:pPr>
      <w:bookmarkStart w:id="1262" w:name="_Toc18837125"/>
      <w:bookmarkStart w:id="1263" w:name="_Toc22039928"/>
      <w:bookmarkStart w:id="1264" w:name="_Toc22625382"/>
      <w:bookmarkStart w:id="1265" w:name="_Toc25075710"/>
      <w:bookmarkStart w:id="1266" w:name="_Toc26198929"/>
      <w:bookmarkStart w:id="1267" w:name="_Toc34167806"/>
      <w:bookmarkStart w:id="1268" w:name="_Toc34737269"/>
      <w:bookmarkStart w:id="1269" w:name="_Toc34737366"/>
      <w:bookmarkStart w:id="1270" w:name="_Toc34737549"/>
      <w:bookmarkStart w:id="1271" w:name="_Toc34738518"/>
      <w:bookmarkStart w:id="1272" w:name="_Toc34748822"/>
      <w:bookmarkStart w:id="1273" w:name="_Toc36462381"/>
      <w:bookmarkStart w:id="1274" w:name="_Toc43206592"/>
      <w:bookmarkStart w:id="1275" w:name="_Toc45030960"/>
      <w:bookmarkStart w:id="1276" w:name="_Toc56516089"/>
      <w:bookmarkStart w:id="1277" w:name="_Toc58594214"/>
      <w:bookmarkStart w:id="1278" w:name="_Toc67685436"/>
      <w:bookmarkStart w:id="1279" w:name="_Toc73367245"/>
      <w:bookmarkStart w:id="1280" w:name="_Toc74990753"/>
      <w:bookmarkStart w:id="1281" w:name="_Toc82711782"/>
      <w:r w:rsidRPr="00384E92">
        <w:t>6.</w:t>
      </w:r>
      <w:r>
        <w:t>1.3.2.3</w:t>
      </w:r>
      <w:r w:rsidRPr="00384E92">
        <w:t>.1</w:t>
      </w:r>
      <w:r w:rsidRPr="00384E92">
        <w:tab/>
      </w:r>
      <w:r>
        <w:t>POST</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82" w:name="_Toc18837126"/>
      <w:bookmarkStart w:id="1283" w:name="_Toc22039929"/>
      <w:bookmarkStart w:id="1284" w:name="_Toc22625383"/>
      <w:bookmarkStart w:id="1285" w:name="_Toc25075711"/>
      <w:bookmarkStart w:id="1286" w:name="_Toc26198930"/>
      <w:bookmarkStart w:id="1287" w:name="_Toc34167807"/>
      <w:bookmarkStart w:id="1288" w:name="_Toc34737270"/>
      <w:bookmarkStart w:id="1289" w:name="_Toc34737367"/>
      <w:bookmarkStart w:id="1290" w:name="_Toc34737550"/>
      <w:bookmarkStart w:id="1291" w:name="_Toc34738519"/>
      <w:bookmarkStart w:id="1292" w:name="_Toc34748823"/>
      <w:bookmarkStart w:id="1293" w:name="_Toc36462382"/>
      <w:bookmarkStart w:id="1294" w:name="_Toc43206593"/>
      <w:bookmarkStart w:id="1295" w:name="_Toc45030961"/>
      <w:bookmarkStart w:id="1296" w:name="_Toc56516090"/>
      <w:bookmarkStart w:id="1297" w:name="_Toc58594215"/>
      <w:bookmarkStart w:id="1298" w:name="_Toc67685437"/>
      <w:bookmarkStart w:id="1299" w:name="_Toc73367246"/>
      <w:bookmarkStart w:id="1300" w:name="_Toc74990754"/>
      <w:bookmarkStart w:id="1301" w:name="_Toc82711783"/>
      <w:bookmarkStart w:id="1302" w:name="_Toc98501836"/>
      <w:bookmarkStart w:id="1303" w:name="_Toc106635127"/>
      <w:bookmarkStart w:id="1304" w:name="_Toc114776195"/>
      <w:bookmarkStart w:id="1305" w:name="_Toc122089794"/>
      <w:bookmarkStart w:id="1306" w:name="_Toc138348969"/>
      <w:bookmarkStart w:id="1307" w:name="_Toc170207538"/>
      <w:bookmarkStart w:id="1308" w:name="_Toc177513172"/>
      <w:bookmarkStart w:id="1309" w:name="_Toc200619764"/>
      <w:bookmarkStart w:id="1310" w:name="_Toc207805425"/>
      <w:bookmarkStart w:id="1311" w:name="_Toc215054157"/>
      <w:r>
        <w:t>6.1.3.2.4</w:t>
      </w:r>
      <w:r>
        <w:tab/>
        <w:t>Resource Custom Operations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11E795D" w14:textId="77777777" w:rsidR="00231500" w:rsidRPr="00FD7F62" w:rsidRDefault="00231500" w:rsidP="00231500">
      <w:r>
        <w:t>None.</w:t>
      </w:r>
    </w:p>
    <w:p w14:paraId="511E795E" w14:textId="77777777" w:rsidR="00231500" w:rsidRDefault="00231500" w:rsidP="00231500">
      <w:pPr>
        <w:pStyle w:val="Heading4"/>
      </w:pPr>
      <w:bookmarkStart w:id="1312" w:name="_Toc18837127"/>
      <w:bookmarkStart w:id="1313" w:name="_Toc22039930"/>
      <w:bookmarkStart w:id="1314" w:name="_Toc22625384"/>
      <w:bookmarkStart w:id="1315" w:name="_Toc25075712"/>
      <w:bookmarkStart w:id="1316" w:name="_Toc26198931"/>
      <w:bookmarkStart w:id="1317" w:name="_Toc34167808"/>
      <w:bookmarkStart w:id="1318" w:name="_Toc34737271"/>
      <w:bookmarkStart w:id="1319" w:name="_Toc34737368"/>
      <w:bookmarkStart w:id="1320" w:name="_Toc34737551"/>
      <w:bookmarkStart w:id="1321" w:name="_Toc34738520"/>
      <w:bookmarkStart w:id="1322" w:name="_Toc34748824"/>
      <w:bookmarkStart w:id="1323" w:name="_Toc36462383"/>
      <w:bookmarkStart w:id="1324" w:name="_Toc43206594"/>
      <w:bookmarkStart w:id="1325" w:name="_Toc45030962"/>
      <w:bookmarkStart w:id="1326" w:name="_Toc56516091"/>
      <w:bookmarkStart w:id="1327" w:name="_Toc58594216"/>
      <w:bookmarkStart w:id="1328" w:name="_Toc67685438"/>
      <w:bookmarkStart w:id="1329" w:name="_Toc73367247"/>
      <w:bookmarkStart w:id="1330" w:name="_Toc74990755"/>
      <w:bookmarkStart w:id="1331" w:name="_Toc82711784"/>
      <w:bookmarkStart w:id="1332" w:name="_Toc98501837"/>
      <w:bookmarkStart w:id="1333" w:name="_Toc106635128"/>
      <w:bookmarkStart w:id="1334" w:name="_Toc114776196"/>
      <w:bookmarkStart w:id="1335" w:name="_Toc122089795"/>
      <w:bookmarkStart w:id="1336" w:name="_Toc138348970"/>
      <w:bookmarkStart w:id="1337" w:name="_Toc170207539"/>
      <w:bookmarkStart w:id="1338" w:name="_Toc177513173"/>
      <w:bookmarkStart w:id="1339" w:name="_Toc200619765"/>
      <w:bookmarkStart w:id="1340" w:name="_Toc207805426"/>
      <w:bookmarkStart w:id="1341" w:name="_Toc215054158"/>
      <w:r>
        <w:t>6.1.3.3</w:t>
      </w:r>
      <w:r>
        <w:tab/>
        <w:t>Resource: Individual SM Context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11E795F" w14:textId="77777777" w:rsidR="00231500" w:rsidRDefault="00231500" w:rsidP="00231500">
      <w:pPr>
        <w:pStyle w:val="Heading5"/>
      </w:pPr>
      <w:bookmarkStart w:id="1342" w:name="_Toc18837128"/>
      <w:bookmarkStart w:id="1343" w:name="_Toc22039931"/>
      <w:bookmarkStart w:id="1344" w:name="_Toc22625385"/>
      <w:bookmarkStart w:id="1345" w:name="_Toc25075713"/>
      <w:bookmarkStart w:id="1346" w:name="_Toc26198932"/>
      <w:bookmarkStart w:id="1347" w:name="_Toc34167809"/>
      <w:bookmarkStart w:id="1348" w:name="_Toc34737272"/>
      <w:bookmarkStart w:id="1349" w:name="_Toc34737369"/>
      <w:bookmarkStart w:id="1350" w:name="_Toc34737552"/>
      <w:bookmarkStart w:id="1351" w:name="_Toc34738521"/>
      <w:bookmarkStart w:id="1352" w:name="_Toc34748825"/>
      <w:bookmarkStart w:id="1353" w:name="_Toc36462384"/>
      <w:bookmarkStart w:id="1354" w:name="_Toc43206595"/>
      <w:bookmarkStart w:id="1355" w:name="_Toc45030963"/>
      <w:bookmarkStart w:id="1356" w:name="_Toc56516092"/>
      <w:bookmarkStart w:id="1357" w:name="_Toc58594217"/>
      <w:bookmarkStart w:id="1358" w:name="_Toc67685439"/>
      <w:bookmarkStart w:id="1359" w:name="_Toc73367248"/>
      <w:bookmarkStart w:id="1360" w:name="_Toc74990756"/>
      <w:bookmarkStart w:id="1361" w:name="_Toc82711785"/>
      <w:bookmarkStart w:id="1362" w:name="_Toc98501838"/>
      <w:bookmarkStart w:id="1363" w:name="_Toc106635129"/>
      <w:bookmarkStart w:id="1364" w:name="_Toc114776197"/>
      <w:bookmarkStart w:id="1365" w:name="_Toc122089796"/>
      <w:bookmarkStart w:id="1366" w:name="_Toc138348971"/>
      <w:bookmarkStart w:id="1367" w:name="_Toc170207540"/>
      <w:bookmarkStart w:id="1368" w:name="_Toc177513174"/>
      <w:bookmarkStart w:id="1369" w:name="_Toc200619766"/>
      <w:bookmarkStart w:id="1370" w:name="_Toc207805427"/>
      <w:bookmarkStart w:id="1371" w:name="_Toc215054159"/>
      <w:r>
        <w:t>6.1.3.3.1</w:t>
      </w:r>
      <w:r>
        <w:tab/>
        <w:t>Description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72" w:name="_Toc18837129"/>
      <w:bookmarkStart w:id="1373" w:name="_Toc22039932"/>
      <w:bookmarkStart w:id="1374" w:name="_Toc22625386"/>
      <w:bookmarkStart w:id="1375" w:name="_Toc25075714"/>
      <w:bookmarkStart w:id="1376" w:name="_Toc26198933"/>
      <w:bookmarkStart w:id="1377" w:name="_Toc34167810"/>
      <w:bookmarkStart w:id="1378" w:name="_Toc34737273"/>
      <w:bookmarkStart w:id="1379" w:name="_Toc34737370"/>
      <w:bookmarkStart w:id="1380" w:name="_Toc34737553"/>
      <w:bookmarkStart w:id="1381" w:name="_Toc34738522"/>
      <w:bookmarkStart w:id="1382" w:name="_Toc34748826"/>
      <w:bookmarkStart w:id="1383" w:name="_Toc36462385"/>
      <w:bookmarkStart w:id="1384" w:name="_Toc43206596"/>
      <w:bookmarkStart w:id="1385" w:name="_Toc45030964"/>
      <w:bookmarkStart w:id="1386" w:name="_Toc56516093"/>
      <w:bookmarkStart w:id="1387" w:name="_Toc58594218"/>
      <w:bookmarkStart w:id="1388" w:name="_Toc67685440"/>
      <w:bookmarkStart w:id="1389" w:name="_Toc73367249"/>
      <w:bookmarkStart w:id="1390" w:name="_Toc74990757"/>
      <w:bookmarkStart w:id="1391" w:name="_Toc82711786"/>
      <w:bookmarkStart w:id="1392" w:name="_Toc98501839"/>
      <w:bookmarkStart w:id="1393" w:name="_Toc106635130"/>
      <w:bookmarkStart w:id="1394" w:name="_Toc114776198"/>
      <w:bookmarkStart w:id="1395" w:name="_Toc122089797"/>
      <w:bookmarkStart w:id="1396" w:name="_Toc138348972"/>
      <w:bookmarkStart w:id="1397" w:name="_Toc170207541"/>
      <w:bookmarkStart w:id="1398" w:name="_Toc177513175"/>
      <w:bookmarkStart w:id="1399" w:name="_Toc200619767"/>
      <w:bookmarkStart w:id="1400" w:name="_Toc207805428"/>
      <w:bookmarkStart w:id="1401" w:name="_Toc215054160"/>
      <w:r>
        <w:t>6.1.3.3.2</w:t>
      </w:r>
      <w:r>
        <w:tab/>
        <w:t>Resource Definition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402" w:name="_Toc18837130"/>
      <w:bookmarkStart w:id="1403" w:name="_Toc22039933"/>
      <w:bookmarkStart w:id="1404" w:name="_Toc22625387"/>
      <w:bookmarkStart w:id="1405" w:name="_Toc25075715"/>
      <w:bookmarkStart w:id="1406" w:name="_Toc26198934"/>
      <w:bookmarkStart w:id="1407" w:name="_Toc34167811"/>
      <w:bookmarkStart w:id="1408" w:name="_Toc34737274"/>
      <w:bookmarkStart w:id="1409" w:name="_Toc34737371"/>
      <w:bookmarkStart w:id="1410" w:name="_Toc34737554"/>
      <w:bookmarkStart w:id="1411" w:name="_Toc34738523"/>
      <w:bookmarkStart w:id="1412" w:name="_Toc34748827"/>
      <w:bookmarkStart w:id="1413" w:name="_Toc36462386"/>
      <w:bookmarkStart w:id="1414" w:name="_Toc43206597"/>
      <w:bookmarkStart w:id="1415" w:name="_Toc45030965"/>
      <w:bookmarkStart w:id="1416" w:name="_Toc56516094"/>
      <w:bookmarkStart w:id="1417" w:name="_Toc58594219"/>
      <w:bookmarkStart w:id="1418" w:name="_Toc67685441"/>
      <w:bookmarkStart w:id="1419" w:name="_Toc73367250"/>
      <w:bookmarkStart w:id="1420" w:name="_Toc74990758"/>
      <w:bookmarkStart w:id="1421" w:name="_Toc82711787"/>
      <w:bookmarkStart w:id="1422" w:name="_Toc98501840"/>
      <w:bookmarkStart w:id="1423" w:name="_Toc106635131"/>
      <w:bookmarkStart w:id="1424" w:name="_Toc114776199"/>
      <w:bookmarkStart w:id="1425" w:name="_Toc122089798"/>
      <w:bookmarkStart w:id="1426" w:name="_Toc138348973"/>
      <w:bookmarkStart w:id="1427" w:name="_Toc170207542"/>
      <w:bookmarkStart w:id="1428" w:name="_Toc177513176"/>
      <w:bookmarkStart w:id="1429" w:name="_Toc200619768"/>
      <w:bookmarkStart w:id="1430" w:name="_Toc207805429"/>
      <w:bookmarkStart w:id="1431" w:name="_Toc215054161"/>
      <w:r>
        <w:t>6.1.3.3.3</w:t>
      </w:r>
      <w:r>
        <w:tab/>
        <w:t>Resource Standard Methods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432" w:name="_Toc18837131"/>
      <w:bookmarkStart w:id="1433" w:name="_Toc22039934"/>
      <w:bookmarkStart w:id="1434" w:name="_Toc22625388"/>
      <w:bookmarkStart w:id="1435" w:name="_Toc25075716"/>
      <w:bookmarkStart w:id="1436" w:name="_Toc26198935"/>
      <w:bookmarkStart w:id="1437" w:name="_Toc34167812"/>
      <w:bookmarkStart w:id="1438" w:name="_Toc34737275"/>
      <w:bookmarkStart w:id="1439" w:name="_Toc34737372"/>
      <w:bookmarkStart w:id="1440" w:name="_Toc34737555"/>
      <w:bookmarkStart w:id="1441" w:name="_Toc34738524"/>
      <w:bookmarkStart w:id="1442" w:name="_Toc34748828"/>
      <w:bookmarkStart w:id="1443" w:name="_Toc36462387"/>
      <w:bookmarkStart w:id="1444" w:name="_Toc43206598"/>
      <w:bookmarkStart w:id="1445" w:name="_Toc45030966"/>
      <w:bookmarkStart w:id="1446" w:name="_Toc56516095"/>
      <w:bookmarkStart w:id="1447" w:name="_Toc58594220"/>
      <w:bookmarkStart w:id="1448" w:name="_Toc67685442"/>
      <w:bookmarkStart w:id="1449" w:name="_Toc73367251"/>
      <w:bookmarkStart w:id="1450" w:name="_Toc74990759"/>
      <w:bookmarkStart w:id="1451" w:name="_Toc82711788"/>
      <w:bookmarkStart w:id="1452" w:name="_Toc98501841"/>
      <w:bookmarkStart w:id="1453" w:name="_Toc106635132"/>
      <w:bookmarkStart w:id="1454" w:name="_Toc114776200"/>
      <w:bookmarkStart w:id="1455" w:name="_Toc122089799"/>
      <w:bookmarkStart w:id="1456" w:name="_Toc138348974"/>
      <w:bookmarkStart w:id="1457" w:name="_Toc170207543"/>
      <w:bookmarkStart w:id="1458" w:name="_Toc177513177"/>
      <w:bookmarkStart w:id="1459" w:name="_Toc200619769"/>
      <w:bookmarkStart w:id="1460" w:name="_Toc207805430"/>
      <w:bookmarkStart w:id="1461" w:name="_Toc215054162"/>
      <w:r>
        <w:t>6.1.3.3.4</w:t>
      </w:r>
      <w:r>
        <w:tab/>
        <w:t>Resource Custom Operations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511E7976" w14:textId="77777777" w:rsidR="00231500" w:rsidRDefault="00231500" w:rsidP="006842F7">
      <w:pPr>
        <w:pStyle w:val="H6"/>
      </w:pPr>
      <w:bookmarkStart w:id="1462" w:name="_Toc18837132"/>
      <w:bookmarkStart w:id="1463" w:name="_Toc22039935"/>
      <w:bookmarkStart w:id="1464" w:name="_Toc22625389"/>
      <w:bookmarkStart w:id="1465" w:name="_Toc25075717"/>
      <w:bookmarkStart w:id="1466" w:name="_Toc26198936"/>
      <w:bookmarkStart w:id="1467" w:name="_Toc34167813"/>
      <w:bookmarkStart w:id="1468" w:name="_Toc34737276"/>
      <w:bookmarkStart w:id="1469" w:name="_Toc34737373"/>
      <w:bookmarkStart w:id="1470" w:name="_Toc34737556"/>
      <w:bookmarkStart w:id="1471" w:name="_Toc34738525"/>
      <w:bookmarkStart w:id="1472" w:name="_Toc34748829"/>
      <w:bookmarkStart w:id="1473" w:name="_Toc36462388"/>
      <w:bookmarkStart w:id="1474" w:name="_Toc43206599"/>
      <w:bookmarkStart w:id="1475" w:name="_Toc45030967"/>
      <w:bookmarkStart w:id="1476" w:name="_Toc56516096"/>
      <w:bookmarkStart w:id="1477" w:name="_Toc58594221"/>
      <w:bookmarkStart w:id="1478" w:name="_Toc67685443"/>
      <w:bookmarkStart w:id="1479" w:name="_Toc73367252"/>
      <w:bookmarkStart w:id="1480" w:name="_Toc74990760"/>
      <w:bookmarkStart w:id="1481" w:name="_Toc82711789"/>
      <w:r>
        <w:t>6.1.3.3.4</w:t>
      </w:r>
      <w:r w:rsidRPr="00384E92">
        <w:t>.1</w:t>
      </w:r>
      <w:r w:rsidRPr="00384E92">
        <w:tab/>
      </w:r>
      <w:r>
        <w:t>Overview</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82" w:name="_Toc18837133"/>
      <w:bookmarkStart w:id="1483" w:name="_Toc22039936"/>
      <w:bookmarkStart w:id="1484" w:name="_Toc22625390"/>
      <w:bookmarkStart w:id="1485" w:name="_Toc25075718"/>
      <w:bookmarkStart w:id="1486" w:name="_Toc26198937"/>
      <w:bookmarkStart w:id="1487" w:name="_Toc34167814"/>
      <w:bookmarkStart w:id="1488" w:name="_Toc34737277"/>
      <w:bookmarkStart w:id="1489" w:name="_Toc34737374"/>
      <w:bookmarkStart w:id="1490" w:name="_Toc34737557"/>
      <w:bookmarkStart w:id="1491" w:name="_Toc34738526"/>
      <w:bookmarkStart w:id="1492" w:name="_Toc34748830"/>
      <w:bookmarkStart w:id="1493" w:name="_Toc36462389"/>
      <w:bookmarkStart w:id="1494" w:name="_Toc43206600"/>
      <w:bookmarkStart w:id="1495" w:name="_Toc45030968"/>
      <w:bookmarkStart w:id="1496" w:name="_Toc56516097"/>
      <w:bookmarkStart w:id="1497" w:name="_Toc58594222"/>
      <w:bookmarkStart w:id="1498" w:name="_Toc67685444"/>
      <w:bookmarkStart w:id="1499" w:name="_Toc73367253"/>
      <w:bookmarkStart w:id="1500" w:name="_Toc74990761"/>
      <w:bookmarkStart w:id="1501" w:name="_Toc82711790"/>
      <w:r>
        <w:t>6.1.3.3.4.2</w:t>
      </w:r>
      <w:r>
        <w:tab/>
        <w:t>Operation: release</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11E798B" w14:textId="77777777" w:rsidR="00231500" w:rsidRDefault="00231500" w:rsidP="00231500">
      <w:pPr>
        <w:pStyle w:val="Heading7"/>
      </w:pPr>
      <w:bookmarkStart w:id="1502" w:name="_Toc18837134"/>
      <w:bookmarkStart w:id="1503" w:name="_Toc22039937"/>
      <w:bookmarkStart w:id="1504" w:name="_Toc22625391"/>
      <w:bookmarkStart w:id="1505" w:name="_Toc25075719"/>
      <w:bookmarkStart w:id="1506" w:name="_Toc26198938"/>
      <w:bookmarkStart w:id="1507" w:name="_Toc34167815"/>
      <w:bookmarkStart w:id="1508" w:name="_Toc34737278"/>
      <w:bookmarkStart w:id="1509" w:name="_Toc34737375"/>
      <w:bookmarkStart w:id="1510" w:name="_Toc34737558"/>
      <w:bookmarkStart w:id="1511" w:name="_Toc34738527"/>
      <w:bookmarkStart w:id="1512" w:name="_Toc34748831"/>
      <w:bookmarkStart w:id="1513" w:name="_Toc36462390"/>
      <w:bookmarkStart w:id="1514" w:name="_Toc43206601"/>
      <w:bookmarkStart w:id="1515" w:name="_Toc45030969"/>
      <w:bookmarkStart w:id="1516" w:name="_Toc56516098"/>
      <w:bookmarkStart w:id="1517" w:name="_Toc58594223"/>
      <w:bookmarkStart w:id="1518" w:name="_Toc67685445"/>
      <w:bookmarkStart w:id="1519" w:name="_Toc73367254"/>
      <w:bookmarkStart w:id="1520" w:name="_Toc74990762"/>
      <w:bookmarkStart w:id="1521" w:name="_Toc82711791"/>
      <w:bookmarkStart w:id="1522" w:name="_Toc98501842"/>
      <w:bookmarkStart w:id="1523" w:name="_Toc106635133"/>
      <w:bookmarkStart w:id="1524" w:name="_Toc114776201"/>
      <w:bookmarkStart w:id="1525" w:name="_Toc122089800"/>
      <w:bookmarkStart w:id="1526" w:name="_Toc138348975"/>
      <w:bookmarkStart w:id="1527" w:name="_Toc170207544"/>
      <w:bookmarkStart w:id="1528" w:name="_Toc177513178"/>
      <w:bookmarkStart w:id="1529" w:name="_Toc200619770"/>
      <w:bookmarkStart w:id="1530" w:name="_Toc207805431"/>
      <w:bookmarkStart w:id="1531" w:name="_Toc215054163"/>
      <w:r>
        <w:t>6.1.3.3.4.2.1</w:t>
      </w:r>
      <w:r>
        <w:tab/>
        <w:t>Description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532" w:name="_Toc18837135"/>
      <w:bookmarkStart w:id="1533" w:name="_Toc22039938"/>
      <w:bookmarkStart w:id="1534" w:name="_Toc22625392"/>
      <w:bookmarkStart w:id="1535" w:name="_Toc25075720"/>
      <w:bookmarkStart w:id="1536" w:name="_Toc26198939"/>
      <w:bookmarkStart w:id="1537" w:name="_Toc34167816"/>
      <w:bookmarkStart w:id="1538" w:name="_Toc34737279"/>
      <w:bookmarkStart w:id="1539" w:name="_Toc34737376"/>
      <w:bookmarkStart w:id="1540" w:name="_Toc34737559"/>
      <w:bookmarkStart w:id="1541" w:name="_Toc34738528"/>
      <w:bookmarkStart w:id="1542" w:name="_Toc34748832"/>
      <w:bookmarkStart w:id="1543" w:name="_Toc36462391"/>
      <w:bookmarkStart w:id="1544" w:name="_Toc43206602"/>
      <w:bookmarkStart w:id="1545" w:name="_Toc45030970"/>
      <w:bookmarkStart w:id="1546" w:name="_Toc56516099"/>
      <w:bookmarkStart w:id="1547" w:name="_Toc58594224"/>
      <w:bookmarkStart w:id="1548" w:name="_Toc67685446"/>
      <w:bookmarkStart w:id="1549" w:name="_Toc73367255"/>
      <w:bookmarkStart w:id="1550" w:name="_Toc74990763"/>
      <w:bookmarkStart w:id="1551" w:name="_Toc82711792"/>
      <w:bookmarkStart w:id="1552" w:name="_Toc98501843"/>
      <w:bookmarkStart w:id="1553" w:name="_Toc106635134"/>
      <w:bookmarkStart w:id="1554" w:name="_Toc114776202"/>
      <w:bookmarkStart w:id="1555" w:name="_Toc122089801"/>
      <w:bookmarkStart w:id="1556" w:name="_Toc138348976"/>
      <w:bookmarkStart w:id="1557" w:name="_Toc170207545"/>
      <w:bookmarkStart w:id="1558" w:name="_Toc177513179"/>
      <w:bookmarkStart w:id="1559" w:name="_Toc200619771"/>
      <w:bookmarkStart w:id="1560" w:name="_Toc207805432"/>
      <w:bookmarkStart w:id="1561" w:name="_Toc215054164"/>
      <w:r>
        <w:t>6.1.3.3.4.2.2</w:t>
      </w:r>
      <w:r>
        <w:tab/>
        <w:t>Operation Definition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62" w:name="_Toc18837136"/>
      <w:bookmarkStart w:id="1563" w:name="_Toc22039939"/>
      <w:bookmarkStart w:id="1564" w:name="_Toc22625393"/>
      <w:bookmarkStart w:id="1565" w:name="_Toc25075721"/>
      <w:bookmarkStart w:id="1566" w:name="_Toc26198940"/>
      <w:bookmarkStart w:id="1567" w:name="_Toc34167817"/>
      <w:bookmarkStart w:id="1568" w:name="_Toc34737280"/>
      <w:bookmarkStart w:id="1569" w:name="_Toc34737377"/>
      <w:bookmarkStart w:id="1570" w:name="_Toc34737560"/>
      <w:bookmarkStart w:id="1571" w:name="_Toc34738529"/>
      <w:bookmarkStart w:id="1572" w:name="_Toc34748833"/>
      <w:bookmarkStart w:id="1573" w:name="_Toc36462392"/>
      <w:bookmarkStart w:id="1574" w:name="_Toc43206603"/>
      <w:bookmarkStart w:id="1575" w:name="_Toc45030971"/>
      <w:bookmarkStart w:id="1576" w:name="_Toc56516100"/>
      <w:bookmarkStart w:id="1577" w:name="_Toc58594225"/>
      <w:bookmarkStart w:id="1578" w:name="_Toc67685447"/>
      <w:bookmarkStart w:id="1579" w:name="_Toc73367256"/>
      <w:bookmarkStart w:id="1580" w:name="_Toc74990764"/>
      <w:bookmarkStart w:id="1581" w:name="_Toc82711793"/>
      <w:r>
        <w:t>6.1.3.3.4.3</w:t>
      </w:r>
      <w:r>
        <w:tab/>
        <w:t>Operation: update</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11E79BC" w14:textId="77777777" w:rsidR="00231500" w:rsidRDefault="00231500" w:rsidP="00231500">
      <w:pPr>
        <w:pStyle w:val="Heading7"/>
      </w:pPr>
      <w:bookmarkStart w:id="1582" w:name="_Toc18837137"/>
      <w:bookmarkStart w:id="1583" w:name="_Toc22039940"/>
      <w:bookmarkStart w:id="1584" w:name="_Toc22625394"/>
      <w:bookmarkStart w:id="1585" w:name="_Toc25075722"/>
      <w:bookmarkStart w:id="1586" w:name="_Toc26198941"/>
      <w:bookmarkStart w:id="1587" w:name="_Toc34167818"/>
      <w:bookmarkStart w:id="1588" w:name="_Toc34737281"/>
      <w:bookmarkStart w:id="1589" w:name="_Toc34737378"/>
      <w:bookmarkStart w:id="1590" w:name="_Toc34737561"/>
      <w:bookmarkStart w:id="1591" w:name="_Toc34738530"/>
      <w:bookmarkStart w:id="1592" w:name="_Toc34748834"/>
      <w:bookmarkStart w:id="1593" w:name="_Toc36462393"/>
      <w:bookmarkStart w:id="1594" w:name="_Toc43206604"/>
      <w:bookmarkStart w:id="1595" w:name="_Toc45030972"/>
      <w:bookmarkStart w:id="1596" w:name="_Toc56516101"/>
      <w:bookmarkStart w:id="1597" w:name="_Toc58594226"/>
      <w:bookmarkStart w:id="1598" w:name="_Toc67685448"/>
      <w:bookmarkStart w:id="1599" w:name="_Toc73367257"/>
      <w:bookmarkStart w:id="1600" w:name="_Toc74990765"/>
      <w:bookmarkStart w:id="1601" w:name="_Toc82711794"/>
      <w:bookmarkStart w:id="1602" w:name="_Toc98501844"/>
      <w:bookmarkStart w:id="1603" w:name="_Toc106635135"/>
      <w:bookmarkStart w:id="1604" w:name="_Toc114776203"/>
      <w:bookmarkStart w:id="1605" w:name="_Toc122089802"/>
      <w:bookmarkStart w:id="1606" w:name="_Toc138348977"/>
      <w:bookmarkStart w:id="1607" w:name="_Toc170207546"/>
      <w:bookmarkStart w:id="1608" w:name="_Toc177513180"/>
      <w:bookmarkStart w:id="1609" w:name="_Toc200619772"/>
      <w:bookmarkStart w:id="1610" w:name="_Toc207805433"/>
      <w:bookmarkStart w:id="1611" w:name="_Toc215054165"/>
      <w:r>
        <w:t>6.1.3.3.4.3.1</w:t>
      </w:r>
      <w:r>
        <w:tab/>
        <w:t>Description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612" w:name="_Toc18837138"/>
      <w:bookmarkStart w:id="1613" w:name="_Toc22039941"/>
      <w:bookmarkStart w:id="1614" w:name="_Toc22625395"/>
      <w:bookmarkStart w:id="1615" w:name="_Toc25075723"/>
      <w:bookmarkStart w:id="1616" w:name="_Toc26198942"/>
      <w:bookmarkStart w:id="1617" w:name="_Toc34167819"/>
      <w:bookmarkStart w:id="1618" w:name="_Toc34737282"/>
      <w:bookmarkStart w:id="1619" w:name="_Toc34737379"/>
      <w:bookmarkStart w:id="1620" w:name="_Toc34737562"/>
      <w:bookmarkStart w:id="1621" w:name="_Toc34738531"/>
      <w:bookmarkStart w:id="1622" w:name="_Toc34748835"/>
      <w:bookmarkStart w:id="1623" w:name="_Toc36462394"/>
      <w:bookmarkStart w:id="1624" w:name="_Toc43206605"/>
      <w:bookmarkStart w:id="1625" w:name="_Toc45030973"/>
      <w:bookmarkStart w:id="1626" w:name="_Toc56516102"/>
      <w:bookmarkStart w:id="1627" w:name="_Toc58594227"/>
      <w:bookmarkStart w:id="1628" w:name="_Toc67685449"/>
      <w:bookmarkStart w:id="1629" w:name="_Toc73367258"/>
      <w:bookmarkStart w:id="1630" w:name="_Toc74990766"/>
      <w:bookmarkStart w:id="1631" w:name="_Toc82711795"/>
      <w:bookmarkStart w:id="1632" w:name="_Toc98501845"/>
      <w:bookmarkStart w:id="1633" w:name="_Toc106635136"/>
      <w:bookmarkStart w:id="1634" w:name="_Toc114776204"/>
      <w:bookmarkStart w:id="1635" w:name="_Toc122089803"/>
      <w:bookmarkStart w:id="1636" w:name="_Toc138348978"/>
      <w:bookmarkStart w:id="1637" w:name="_Toc170207547"/>
      <w:bookmarkStart w:id="1638" w:name="_Toc177513181"/>
      <w:bookmarkStart w:id="1639" w:name="_Toc200619773"/>
      <w:bookmarkStart w:id="1640" w:name="_Toc207805434"/>
      <w:bookmarkStart w:id="1641" w:name="_Toc215054166"/>
      <w:r>
        <w:t>6.1.3.3.4.3.2</w:t>
      </w:r>
      <w:r>
        <w:tab/>
        <w:t>Operation Definition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642" w:name="_Toc22039942"/>
      <w:bookmarkStart w:id="1643" w:name="_Toc22625396"/>
      <w:bookmarkStart w:id="1644" w:name="_Toc25075724"/>
      <w:bookmarkStart w:id="1645" w:name="_Toc26198943"/>
      <w:bookmarkStart w:id="1646" w:name="_Toc34167820"/>
      <w:bookmarkStart w:id="1647" w:name="_Toc34737283"/>
      <w:bookmarkStart w:id="1648" w:name="_Toc34737380"/>
      <w:bookmarkStart w:id="1649" w:name="_Toc34737563"/>
      <w:bookmarkStart w:id="1650" w:name="_Toc34738532"/>
      <w:bookmarkStart w:id="1651" w:name="_Toc34748836"/>
      <w:bookmarkStart w:id="1652" w:name="_Toc36462395"/>
      <w:bookmarkStart w:id="1653" w:name="_Toc43206606"/>
      <w:bookmarkStart w:id="1654" w:name="_Toc45030974"/>
      <w:bookmarkStart w:id="1655" w:name="_Toc56516103"/>
      <w:bookmarkStart w:id="1656" w:name="_Toc58594228"/>
      <w:bookmarkStart w:id="1657" w:name="_Toc67685450"/>
      <w:bookmarkStart w:id="1658" w:name="_Toc73367259"/>
      <w:bookmarkStart w:id="1659" w:name="_Toc74990767"/>
      <w:bookmarkStart w:id="1660" w:name="_Toc82711796"/>
      <w:r>
        <w:t>6.1.3.3.4.4</w:t>
      </w:r>
      <w:r>
        <w:tab/>
        <w:t>Operation: deliver</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11E79E7" w14:textId="77777777" w:rsidR="00231500" w:rsidRDefault="00231500" w:rsidP="00231500">
      <w:pPr>
        <w:pStyle w:val="Heading7"/>
      </w:pPr>
      <w:bookmarkStart w:id="1661" w:name="_Toc22039943"/>
      <w:bookmarkStart w:id="1662" w:name="_Toc22625397"/>
      <w:bookmarkStart w:id="1663" w:name="_Toc25075725"/>
      <w:bookmarkStart w:id="1664" w:name="_Toc26198944"/>
      <w:bookmarkStart w:id="1665" w:name="_Toc34167821"/>
      <w:bookmarkStart w:id="1666" w:name="_Toc34737284"/>
      <w:bookmarkStart w:id="1667" w:name="_Toc34737381"/>
      <w:bookmarkStart w:id="1668" w:name="_Toc34737564"/>
      <w:bookmarkStart w:id="1669" w:name="_Toc34738533"/>
      <w:bookmarkStart w:id="1670" w:name="_Toc34748837"/>
      <w:bookmarkStart w:id="1671" w:name="_Toc36462396"/>
      <w:bookmarkStart w:id="1672" w:name="_Toc43206607"/>
      <w:bookmarkStart w:id="1673" w:name="_Toc45030975"/>
      <w:bookmarkStart w:id="1674" w:name="_Toc56516104"/>
      <w:bookmarkStart w:id="1675" w:name="_Toc58594229"/>
      <w:bookmarkStart w:id="1676" w:name="_Toc67685451"/>
      <w:bookmarkStart w:id="1677" w:name="_Toc73367260"/>
      <w:bookmarkStart w:id="1678" w:name="_Toc74990768"/>
      <w:bookmarkStart w:id="1679" w:name="_Toc82711797"/>
      <w:bookmarkStart w:id="1680" w:name="_Toc98501846"/>
      <w:bookmarkStart w:id="1681" w:name="_Toc106635137"/>
      <w:bookmarkStart w:id="1682" w:name="_Toc114776205"/>
      <w:bookmarkStart w:id="1683" w:name="_Toc122089804"/>
      <w:bookmarkStart w:id="1684" w:name="_Toc138348979"/>
      <w:bookmarkStart w:id="1685" w:name="_Toc170207548"/>
      <w:bookmarkStart w:id="1686" w:name="_Toc177513182"/>
      <w:bookmarkStart w:id="1687" w:name="_Toc200619774"/>
      <w:bookmarkStart w:id="1688" w:name="_Toc207805435"/>
      <w:bookmarkStart w:id="1689" w:name="_Toc215054167"/>
      <w:r>
        <w:t>6.1.3.3.4.4.1</w:t>
      </w:r>
      <w:r>
        <w:tab/>
        <w:t>Description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90" w:name="_Toc22039944"/>
      <w:bookmarkStart w:id="1691" w:name="_Toc22625398"/>
      <w:bookmarkStart w:id="1692" w:name="_Toc25075726"/>
      <w:bookmarkStart w:id="1693" w:name="_Toc26198945"/>
      <w:bookmarkStart w:id="1694" w:name="_Toc34167822"/>
      <w:bookmarkStart w:id="1695" w:name="_Toc34737285"/>
      <w:bookmarkStart w:id="1696" w:name="_Toc34737382"/>
      <w:bookmarkStart w:id="1697" w:name="_Toc34737565"/>
      <w:bookmarkStart w:id="1698" w:name="_Toc34738534"/>
      <w:bookmarkStart w:id="1699" w:name="_Toc34748838"/>
      <w:bookmarkStart w:id="1700" w:name="_Toc36462397"/>
      <w:bookmarkStart w:id="1701" w:name="_Toc43206608"/>
      <w:bookmarkStart w:id="1702" w:name="_Toc45030976"/>
      <w:bookmarkStart w:id="1703" w:name="_Toc56516105"/>
      <w:bookmarkStart w:id="1704" w:name="_Toc58594230"/>
      <w:bookmarkStart w:id="1705" w:name="_Toc67685452"/>
      <w:bookmarkStart w:id="1706" w:name="_Toc73367261"/>
      <w:bookmarkStart w:id="1707" w:name="_Toc74990769"/>
      <w:bookmarkStart w:id="1708" w:name="_Toc82711798"/>
      <w:bookmarkStart w:id="1709" w:name="_Toc98501847"/>
      <w:bookmarkStart w:id="1710" w:name="_Toc106635138"/>
      <w:bookmarkStart w:id="1711" w:name="_Toc114776206"/>
      <w:bookmarkStart w:id="1712" w:name="_Toc122089805"/>
      <w:bookmarkStart w:id="1713" w:name="_Toc138348980"/>
      <w:bookmarkStart w:id="1714" w:name="_Toc170207549"/>
      <w:bookmarkStart w:id="1715" w:name="_Toc177513183"/>
      <w:bookmarkStart w:id="1716" w:name="_Toc200619775"/>
      <w:bookmarkStart w:id="1717" w:name="_Toc207805436"/>
      <w:bookmarkStart w:id="1718" w:name="_Toc215054168"/>
      <w:r>
        <w:t>6.1.3.3.4.4.2</w:t>
      </w:r>
      <w:r>
        <w:tab/>
        <w:t>Operation Definition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719" w:name="_Toc170207550"/>
      <w:bookmarkStart w:id="1720" w:name="_Toc177513184"/>
      <w:bookmarkStart w:id="1721" w:name="_Toc200619776"/>
      <w:bookmarkStart w:id="1722" w:name="_Toc207805437"/>
      <w:bookmarkStart w:id="1723" w:name="_Toc18837139"/>
      <w:bookmarkStart w:id="1724" w:name="_Toc22039945"/>
      <w:bookmarkStart w:id="1725" w:name="_Toc22625399"/>
      <w:bookmarkStart w:id="1726" w:name="_Toc25075727"/>
      <w:bookmarkStart w:id="1727" w:name="_Toc26198946"/>
      <w:bookmarkStart w:id="1728" w:name="_Toc34167823"/>
      <w:bookmarkStart w:id="1729" w:name="_Toc34737286"/>
      <w:bookmarkStart w:id="1730" w:name="_Toc34737383"/>
      <w:bookmarkStart w:id="1731" w:name="_Toc34737566"/>
      <w:bookmarkStart w:id="1732" w:name="_Toc34738535"/>
      <w:bookmarkStart w:id="1733" w:name="_Toc34748839"/>
      <w:bookmarkStart w:id="1734" w:name="_Toc36462398"/>
      <w:bookmarkStart w:id="1735" w:name="_Toc43206609"/>
      <w:bookmarkStart w:id="1736" w:name="_Toc45030977"/>
      <w:bookmarkStart w:id="1737" w:name="_Toc56516106"/>
      <w:bookmarkStart w:id="1738" w:name="_Toc58594231"/>
      <w:bookmarkStart w:id="1739" w:name="_Toc67685453"/>
      <w:bookmarkStart w:id="1740" w:name="_Toc73367262"/>
      <w:bookmarkStart w:id="1741" w:name="_Toc74990770"/>
      <w:bookmarkStart w:id="1742" w:name="_Toc82711799"/>
      <w:bookmarkStart w:id="1743" w:name="_Toc98501848"/>
      <w:bookmarkStart w:id="1744" w:name="_Toc106635139"/>
      <w:bookmarkStart w:id="1745" w:name="_Toc114776207"/>
      <w:bookmarkStart w:id="1746" w:name="_Toc122089806"/>
      <w:bookmarkStart w:id="1747" w:name="_Toc138348981"/>
      <w:bookmarkStart w:id="1748" w:name="_Toc215054169"/>
      <w:r>
        <w:t>6.1.4</w:t>
      </w:r>
      <w:r>
        <w:tab/>
        <w:t>Custom Operations without associated resources</w:t>
      </w:r>
      <w:bookmarkEnd w:id="1719"/>
      <w:bookmarkEnd w:id="1720"/>
      <w:bookmarkEnd w:id="1721"/>
      <w:bookmarkEnd w:id="1722"/>
      <w:bookmarkEnd w:id="1748"/>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749" w:name="_Toc170207551"/>
      <w:bookmarkStart w:id="1750" w:name="_Toc177513185"/>
      <w:bookmarkStart w:id="1751" w:name="_Toc200619777"/>
      <w:bookmarkStart w:id="1752" w:name="_Toc207805438"/>
      <w:bookmarkStart w:id="1753" w:name="_Toc215054170"/>
      <w:r>
        <w:t>6.1.5</w:t>
      </w:r>
      <w:r>
        <w:tab/>
        <w:t>Notifications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9"/>
      <w:bookmarkEnd w:id="1750"/>
      <w:bookmarkEnd w:id="1751"/>
      <w:bookmarkEnd w:id="1752"/>
      <w:bookmarkEnd w:id="1753"/>
    </w:p>
    <w:p w14:paraId="511E7A12" w14:textId="77777777" w:rsidR="00231500" w:rsidRPr="000A7435" w:rsidRDefault="00231500" w:rsidP="00231500">
      <w:pPr>
        <w:pStyle w:val="Heading4"/>
      </w:pPr>
      <w:bookmarkStart w:id="1754" w:name="_Toc18837140"/>
      <w:bookmarkStart w:id="1755" w:name="_Toc22039946"/>
      <w:bookmarkStart w:id="1756" w:name="_Toc22625400"/>
      <w:bookmarkStart w:id="1757" w:name="_Toc25075728"/>
      <w:bookmarkStart w:id="1758" w:name="_Toc26198947"/>
      <w:bookmarkStart w:id="1759" w:name="_Toc34167824"/>
      <w:bookmarkStart w:id="1760" w:name="_Toc34737287"/>
      <w:bookmarkStart w:id="1761" w:name="_Toc34737384"/>
      <w:bookmarkStart w:id="1762" w:name="_Toc34737567"/>
      <w:bookmarkStart w:id="1763" w:name="_Toc34738536"/>
      <w:bookmarkStart w:id="1764" w:name="_Toc34748840"/>
      <w:bookmarkStart w:id="1765" w:name="_Toc36462399"/>
      <w:bookmarkStart w:id="1766" w:name="_Toc43206610"/>
      <w:bookmarkStart w:id="1767" w:name="_Toc45030978"/>
      <w:bookmarkStart w:id="1768" w:name="_Toc56516107"/>
      <w:bookmarkStart w:id="1769" w:name="_Toc58594232"/>
      <w:bookmarkStart w:id="1770" w:name="_Toc67685454"/>
      <w:bookmarkStart w:id="1771" w:name="_Toc73367263"/>
      <w:bookmarkStart w:id="1772" w:name="_Toc74990771"/>
      <w:bookmarkStart w:id="1773" w:name="_Toc82711800"/>
      <w:bookmarkStart w:id="1774" w:name="_Toc98501849"/>
      <w:bookmarkStart w:id="1775" w:name="_Toc106635140"/>
      <w:bookmarkStart w:id="1776" w:name="_Toc114776208"/>
      <w:bookmarkStart w:id="1777" w:name="_Toc122089807"/>
      <w:bookmarkStart w:id="1778" w:name="_Toc138348982"/>
      <w:bookmarkStart w:id="1779" w:name="_Toc170207552"/>
      <w:bookmarkStart w:id="1780" w:name="_Toc177513186"/>
      <w:bookmarkStart w:id="1781" w:name="_Toc200619778"/>
      <w:bookmarkStart w:id="1782" w:name="_Toc207805439"/>
      <w:bookmarkStart w:id="1783" w:name="_Toc215054171"/>
      <w:r>
        <w:t>6.1.5.1</w:t>
      </w:r>
      <w: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84" w:name="_Toc18837141"/>
      <w:bookmarkStart w:id="1785" w:name="_Toc22039947"/>
      <w:bookmarkStart w:id="1786" w:name="_Toc22625401"/>
      <w:bookmarkStart w:id="1787" w:name="_Toc25075729"/>
      <w:bookmarkStart w:id="1788" w:name="_Toc26198948"/>
      <w:bookmarkStart w:id="1789" w:name="_Toc34167825"/>
      <w:bookmarkStart w:id="1790" w:name="_Toc34737288"/>
      <w:bookmarkStart w:id="1791" w:name="_Toc34737385"/>
      <w:bookmarkStart w:id="1792" w:name="_Toc34737568"/>
      <w:bookmarkStart w:id="1793" w:name="_Toc34738537"/>
      <w:bookmarkStart w:id="1794" w:name="_Toc34748841"/>
      <w:bookmarkStart w:id="1795" w:name="_Toc36462400"/>
      <w:bookmarkStart w:id="1796" w:name="_Toc43206611"/>
      <w:bookmarkStart w:id="1797" w:name="_Toc45030979"/>
      <w:bookmarkStart w:id="1798" w:name="_Toc56516108"/>
      <w:bookmarkStart w:id="1799" w:name="_Toc58594233"/>
      <w:bookmarkStart w:id="1800" w:name="_Toc67685455"/>
      <w:bookmarkStart w:id="1801" w:name="_Toc73367264"/>
      <w:bookmarkStart w:id="1802" w:name="_Toc74990772"/>
      <w:bookmarkStart w:id="1803" w:name="_Toc82711801"/>
      <w:bookmarkStart w:id="1804" w:name="_Toc98501850"/>
      <w:bookmarkStart w:id="1805" w:name="_Toc106635141"/>
      <w:bookmarkStart w:id="1806" w:name="_Toc114776209"/>
      <w:bookmarkStart w:id="1807" w:name="_Toc122089808"/>
      <w:bookmarkStart w:id="1808" w:name="_Toc138348983"/>
      <w:bookmarkStart w:id="1809" w:name="_Toc170207553"/>
      <w:bookmarkStart w:id="1810" w:name="_Toc177513187"/>
      <w:bookmarkStart w:id="1811" w:name="_Toc200619779"/>
      <w:bookmarkStart w:id="1812" w:name="_Toc207805440"/>
      <w:bookmarkStart w:id="1813" w:name="_Toc215054172"/>
      <w:r>
        <w:t>6.1.5.2</w:t>
      </w:r>
      <w:r>
        <w:tab/>
        <w:t>Status Notification</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11E7A16" w14:textId="77777777" w:rsidR="00231500" w:rsidRPr="00986E88" w:rsidRDefault="00231500" w:rsidP="00231500">
      <w:pPr>
        <w:pStyle w:val="Heading5"/>
        <w:rPr>
          <w:noProof/>
        </w:rPr>
      </w:pPr>
      <w:bookmarkStart w:id="1814" w:name="_Toc18837142"/>
      <w:bookmarkStart w:id="1815" w:name="_Toc22039948"/>
      <w:bookmarkStart w:id="1816" w:name="_Toc22625402"/>
      <w:bookmarkStart w:id="1817" w:name="_Toc25075730"/>
      <w:bookmarkStart w:id="1818" w:name="_Toc26198949"/>
      <w:bookmarkStart w:id="1819" w:name="_Toc34167826"/>
      <w:bookmarkStart w:id="1820" w:name="_Toc34737289"/>
      <w:bookmarkStart w:id="1821" w:name="_Toc34737386"/>
      <w:bookmarkStart w:id="1822" w:name="_Toc34737569"/>
      <w:bookmarkStart w:id="1823" w:name="_Toc34738538"/>
      <w:bookmarkStart w:id="1824" w:name="_Toc34748842"/>
      <w:bookmarkStart w:id="1825" w:name="_Toc36462401"/>
      <w:bookmarkStart w:id="1826" w:name="_Toc43206612"/>
      <w:bookmarkStart w:id="1827" w:name="_Toc45030980"/>
      <w:bookmarkStart w:id="1828" w:name="_Toc56516109"/>
      <w:bookmarkStart w:id="1829" w:name="_Toc58594234"/>
      <w:bookmarkStart w:id="1830" w:name="_Toc67685456"/>
      <w:bookmarkStart w:id="1831" w:name="_Toc73367265"/>
      <w:bookmarkStart w:id="1832" w:name="_Toc74990773"/>
      <w:bookmarkStart w:id="1833" w:name="_Toc82711802"/>
      <w:bookmarkStart w:id="1834" w:name="_Toc98501851"/>
      <w:bookmarkStart w:id="1835" w:name="_Toc106635142"/>
      <w:bookmarkStart w:id="1836" w:name="_Toc114776210"/>
      <w:bookmarkStart w:id="1837" w:name="_Toc122089809"/>
      <w:bookmarkStart w:id="1838" w:name="_Toc138348984"/>
      <w:bookmarkStart w:id="1839" w:name="_Toc170207554"/>
      <w:bookmarkStart w:id="1840" w:name="_Toc177513188"/>
      <w:bookmarkStart w:id="1841" w:name="_Toc200619780"/>
      <w:bookmarkStart w:id="1842" w:name="_Toc207805441"/>
      <w:bookmarkStart w:id="1843" w:name="_Toc215054173"/>
      <w:r>
        <w:t>6.1.5.2</w:t>
      </w:r>
      <w:r w:rsidRPr="00986E88">
        <w:rPr>
          <w:noProof/>
        </w:rPr>
        <w:t>.1</w:t>
      </w:r>
      <w:r w:rsidRPr="00986E88">
        <w:rPr>
          <w:noProof/>
        </w:rPr>
        <w:tab/>
        <w:t>Description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844" w:name="_Toc18837143"/>
      <w:bookmarkStart w:id="1845" w:name="_Toc22039949"/>
      <w:bookmarkStart w:id="1846" w:name="_Toc22625403"/>
      <w:bookmarkStart w:id="1847" w:name="_Toc25075731"/>
      <w:bookmarkStart w:id="1848" w:name="_Toc26198950"/>
      <w:bookmarkStart w:id="1849" w:name="_Toc34167827"/>
      <w:bookmarkStart w:id="1850" w:name="_Toc34737290"/>
      <w:bookmarkStart w:id="1851" w:name="_Toc34737387"/>
      <w:bookmarkStart w:id="1852" w:name="_Toc34737570"/>
      <w:bookmarkStart w:id="1853" w:name="_Toc34738539"/>
      <w:bookmarkStart w:id="1854" w:name="_Toc34748843"/>
      <w:bookmarkStart w:id="1855" w:name="_Toc36462402"/>
      <w:bookmarkStart w:id="1856" w:name="_Toc43206613"/>
      <w:bookmarkStart w:id="1857" w:name="_Toc45030981"/>
      <w:bookmarkStart w:id="1858" w:name="_Toc56516110"/>
      <w:bookmarkStart w:id="1859" w:name="_Toc58594235"/>
      <w:bookmarkStart w:id="1860" w:name="_Toc67685457"/>
      <w:bookmarkStart w:id="1861" w:name="_Toc73367266"/>
      <w:bookmarkStart w:id="1862" w:name="_Toc74990774"/>
      <w:bookmarkStart w:id="1863" w:name="_Toc82711803"/>
      <w:bookmarkStart w:id="1864" w:name="_Toc98501852"/>
      <w:bookmarkStart w:id="1865" w:name="_Toc106635143"/>
      <w:bookmarkStart w:id="1866" w:name="_Toc114776211"/>
      <w:bookmarkStart w:id="1867" w:name="_Toc122089810"/>
      <w:bookmarkStart w:id="1868" w:name="_Toc138348985"/>
      <w:bookmarkStart w:id="1869" w:name="_Toc170207555"/>
      <w:bookmarkStart w:id="1870" w:name="_Toc177513189"/>
      <w:bookmarkStart w:id="1871" w:name="_Toc200619781"/>
      <w:bookmarkStart w:id="1872" w:name="_Toc207805442"/>
      <w:bookmarkStart w:id="1873" w:name="_Toc215054174"/>
      <w:r>
        <w:t>6.1.5.2</w:t>
      </w:r>
      <w:r w:rsidRPr="00986E88">
        <w:rPr>
          <w:noProof/>
        </w:rPr>
        <w:t>.2</w:t>
      </w:r>
      <w:r w:rsidRPr="00986E88">
        <w:rPr>
          <w:noProof/>
        </w:rPr>
        <w:tab/>
        <w:t>Target URI</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74" w:name="_Toc18837144"/>
      <w:bookmarkStart w:id="1875" w:name="_Toc22039950"/>
      <w:bookmarkStart w:id="1876" w:name="_Toc22625404"/>
      <w:bookmarkStart w:id="1877" w:name="_Toc25075732"/>
      <w:bookmarkStart w:id="1878" w:name="_Toc26198951"/>
      <w:bookmarkStart w:id="1879" w:name="_Toc34167828"/>
      <w:bookmarkStart w:id="1880" w:name="_Toc34737291"/>
      <w:bookmarkStart w:id="1881" w:name="_Toc34737388"/>
      <w:bookmarkStart w:id="1882" w:name="_Toc34737571"/>
      <w:bookmarkStart w:id="1883" w:name="_Toc34738540"/>
      <w:bookmarkStart w:id="1884" w:name="_Toc34748844"/>
      <w:bookmarkStart w:id="1885" w:name="_Toc36462403"/>
      <w:bookmarkStart w:id="1886" w:name="_Toc43206614"/>
      <w:bookmarkStart w:id="1887" w:name="_Toc45030982"/>
      <w:bookmarkStart w:id="1888" w:name="_Toc56516111"/>
      <w:bookmarkStart w:id="1889" w:name="_Toc58594236"/>
      <w:bookmarkStart w:id="1890" w:name="_Toc67685458"/>
      <w:bookmarkStart w:id="1891" w:name="_Toc73367267"/>
      <w:bookmarkStart w:id="1892" w:name="_Toc74990775"/>
      <w:bookmarkStart w:id="1893" w:name="_Toc82711804"/>
      <w:bookmarkStart w:id="1894" w:name="_Toc98501853"/>
      <w:bookmarkStart w:id="1895" w:name="_Toc106635144"/>
      <w:bookmarkStart w:id="1896" w:name="_Toc114776212"/>
      <w:bookmarkStart w:id="1897" w:name="_Toc122089811"/>
      <w:bookmarkStart w:id="1898" w:name="_Toc138348986"/>
      <w:bookmarkStart w:id="1899" w:name="_Toc170207556"/>
      <w:bookmarkStart w:id="1900" w:name="_Toc177513190"/>
      <w:bookmarkStart w:id="1901" w:name="_Toc200619782"/>
      <w:bookmarkStart w:id="1902" w:name="_Toc207805443"/>
      <w:bookmarkStart w:id="1903" w:name="_Toc215054175"/>
      <w:r>
        <w:t>6.1.5.2</w:t>
      </w:r>
      <w:r w:rsidRPr="00986E88">
        <w:rPr>
          <w:noProof/>
        </w:rPr>
        <w:t>.3</w:t>
      </w:r>
      <w:r w:rsidRPr="00986E88">
        <w:rPr>
          <w:noProof/>
        </w:rPr>
        <w:tab/>
        <w:t>Standard Methods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511E7A23" w14:textId="77777777" w:rsidR="00231500" w:rsidRPr="00986E88" w:rsidRDefault="00231500" w:rsidP="006842F7">
      <w:pPr>
        <w:pStyle w:val="H6"/>
        <w:rPr>
          <w:noProof/>
        </w:rPr>
      </w:pPr>
      <w:bookmarkStart w:id="1904" w:name="_Toc18837145"/>
      <w:bookmarkStart w:id="1905" w:name="_Toc22039951"/>
      <w:bookmarkStart w:id="1906" w:name="_Toc22625405"/>
      <w:bookmarkStart w:id="1907" w:name="_Toc25075733"/>
      <w:bookmarkStart w:id="1908" w:name="_Toc26198952"/>
      <w:bookmarkStart w:id="1909" w:name="_Toc34167829"/>
      <w:bookmarkStart w:id="1910" w:name="_Toc34737292"/>
      <w:bookmarkStart w:id="1911" w:name="_Toc34737389"/>
      <w:bookmarkStart w:id="1912" w:name="_Toc34737572"/>
      <w:bookmarkStart w:id="1913" w:name="_Toc34738541"/>
      <w:bookmarkStart w:id="1914" w:name="_Toc34748845"/>
      <w:bookmarkStart w:id="1915" w:name="_Toc36462404"/>
      <w:bookmarkStart w:id="1916" w:name="_Toc43206615"/>
      <w:bookmarkStart w:id="1917" w:name="_Toc45030983"/>
      <w:bookmarkStart w:id="1918" w:name="_Toc56516112"/>
      <w:bookmarkStart w:id="1919" w:name="_Toc58594237"/>
      <w:bookmarkStart w:id="1920" w:name="_Toc67685459"/>
      <w:bookmarkStart w:id="1921" w:name="_Toc73367268"/>
      <w:bookmarkStart w:id="1922" w:name="_Toc74990776"/>
      <w:bookmarkStart w:id="1923" w:name="_Toc82711805"/>
      <w:r>
        <w:t>6.1.5.2.3</w:t>
      </w:r>
      <w:r w:rsidRPr="00986E88">
        <w:rPr>
          <w:noProof/>
        </w:rPr>
        <w:t>.1</w:t>
      </w:r>
      <w:r w:rsidRPr="00986E88">
        <w:rPr>
          <w:noProof/>
        </w:rPr>
        <w:tab/>
        <w:t>POST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924" w:name="_Toc18837146"/>
      <w:bookmarkStart w:id="1925" w:name="_Toc22039952"/>
      <w:bookmarkStart w:id="1926" w:name="_Toc22625406"/>
      <w:bookmarkStart w:id="1927" w:name="_Toc25075734"/>
      <w:bookmarkStart w:id="1928" w:name="_Toc26198953"/>
      <w:bookmarkStart w:id="1929" w:name="_Toc34167830"/>
      <w:bookmarkStart w:id="1930" w:name="_Toc34737293"/>
      <w:bookmarkStart w:id="1931" w:name="_Toc34737390"/>
      <w:bookmarkStart w:id="1932" w:name="_Toc34737573"/>
      <w:bookmarkStart w:id="1933" w:name="_Toc34738542"/>
      <w:bookmarkStart w:id="1934" w:name="_Toc34748846"/>
      <w:bookmarkStart w:id="1935" w:name="_Toc36462405"/>
      <w:bookmarkStart w:id="1936" w:name="_Toc43206616"/>
      <w:bookmarkStart w:id="1937" w:name="_Toc45030984"/>
      <w:bookmarkStart w:id="1938" w:name="_Toc56516113"/>
      <w:bookmarkStart w:id="1939" w:name="_Toc58594238"/>
      <w:bookmarkStart w:id="1940" w:name="_Toc67685460"/>
      <w:bookmarkStart w:id="1941" w:name="_Toc73367269"/>
      <w:bookmarkStart w:id="1942" w:name="_Toc74990777"/>
      <w:bookmarkStart w:id="1943" w:name="_Toc82711806"/>
      <w:bookmarkStart w:id="1944" w:name="_Toc98501854"/>
      <w:bookmarkStart w:id="1945" w:name="_Toc106635145"/>
      <w:bookmarkStart w:id="1946" w:name="_Toc114776213"/>
      <w:bookmarkStart w:id="1947" w:name="_Toc122089812"/>
      <w:bookmarkStart w:id="1948" w:name="_Toc138348987"/>
      <w:bookmarkStart w:id="1949" w:name="_Toc170207557"/>
      <w:bookmarkStart w:id="1950" w:name="_Toc177513191"/>
      <w:bookmarkStart w:id="1951" w:name="_Toc200619783"/>
      <w:bookmarkStart w:id="1952" w:name="_Toc207805444"/>
      <w:bookmarkStart w:id="1953" w:name="_Toc215054176"/>
      <w:r>
        <w:t>6.1.6</w:t>
      </w:r>
      <w:r>
        <w:tab/>
        <w:t>Data Model</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11E7A42" w14:textId="77777777" w:rsidR="00231500" w:rsidRDefault="00231500" w:rsidP="00231500">
      <w:pPr>
        <w:pStyle w:val="Heading4"/>
      </w:pPr>
      <w:bookmarkStart w:id="1954" w:name="_Toc18837147"/>
      <w:bookmarkStart w:id="1955" w:name="_Toc22039953"/>
      <w:bookmarkStart w:id="1956" w:name="_Toc22625407"/>
      <w:bookmarkStart w:id="1957" w:name="_Toc25075735"/>
      <w:bookmarkStart w:id="1958" w:name="_Toc26198954"/>
      <w:bookmarkStart w:id="1959" w:name="_Toc34167831"/>
      <w:bookmarkStart w:id="1960" w:name="_Toc34737294"/>
      <w:bookmarkStart w:id="1961" w:name="_Toc34737391"/>
      <w:bookmarkStart w:id="1962" w:name="_Toc34737574"/>
      <w:bookmarkStart w:id="1963" w:name="_Toc34738543"/>
      <w:bookmarkStart w:id="1964" w:name="_Toc34748847"/>
      <w:bookmarkStart w:id="1965" w:name="_Toc36462406"/>
      <w:bookmarkStart w:id="1966" w:name="_Toc43206617"/>
      <w:bookmarkStart w:id="1967" w:name="_Toc45030985"/>
      <w:bookmarkStart w:id="1968" w:name="_Toc56516114"/>
      <w:bookmarkStart w:id="1969" w:name="_Toc58594239"/>
      <w:bookmarkStart w:id="1970" w:name="_Toc67685461"/>
      <w:bookmarkStart w:id="1971" w:name="_Toc73367270"/>
      <w:bookmarkStart w:id="1972" w:name="_Toc74990778"/>
      <w:bookmarkStart w:id="1973" w:name="_Toc82711807"/>
      <w:bookmarkStart w:id="1974" w:name="_Toc98501855"/>
      <w:bookmarkStart w:id="1975" w:name="_Toc106635146"/>
      <w:bookmarkStart w:id="1976" w:name="_Toc114776214"/>
      <w:bookmarkStart w:id="1977" w:name="_Toc122089813"/>
      <w:bookmarkStart w:id="1978" w:name="_Toc138348988"/>
      <w:bookmarkStart w:id="1979" w:name="_Toc170207558"/>
      <w:bookmarkStart w:id="1980" w:name="_Toc177513192"/>
      <w:bookmarkStart w:id="1981" w:name="_Toc200619784"/>
      <w:bookmarkStart w:id="1982" w:name="_Toc207805445"/>
      <w:bookmarkStart w:id="1983" w:name="_Toc215054177"/>
      <w:r>
        <w:t>6.1.6.1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84" w:name="_Toc18837148"/>
      <w:bookmarkStart w:id="1985" w:name="_Toc22039954"/>
      <w:bookmarkStart w:id="1986" w:name="_Toc22625408"/>
      <w:bookmarkStart w:id="1987" w:name="_Toc25075736"/>
      <w:bookmarkStart w:id="1988" w:name="_Toc26198955"/>
      <w:bookmarkStart w:id="1989" w:name="_Toc34167832"/>
      <w:bookmarkStart w:id="1990" w:name="_Toc34737295"/>
      <w:bookmarkStart w:id="1991" w:name="_Toc34737392"/>
      <w:bookmarkStart w:id="1992" w:name="_Toc34737575"/>
      <w:bookmarkStart w:id="1993" w:name="_Toc34738544"/>
      <w:bookmarkStart w:id="1994" w:name="_Toc34748848"/>
      <w:bookmarkStart w:id="1995" w:name="_Toc36462407"/>
      <w:bookmarkStart w:id="1996" w:name="_Toc43206618"/>
      <w:bookmarkStart w:id="1997" w:name="_Toc45030986"/>
      <w:bookmarkStart w:id="1998" w:name="_Toc56516115"/>
      <w:bookmarkStart w:id="1999" w:name="_Toc58594240"/>
      <w:bookmarkStart w:id="2000" w:name="_Toc67685462"/>
      <w:bookmarkStart w:id="2001" w:name="_Toc73367271"/>
      <w:bookmarkStart w:id="2002" w:name="_Toc74990779"/>
      <w:bookmarkStart w:id="2003" w:name="_Toc82711808"/>
      <w:bookmarkStart w:id="2004" w:name="_Toc98501856"/>
      <w:bookmarkStart w:id="2005" w:name="_Toc106635147"/>
      <w:bookmarkStart w:id="2006" w:name="_Toc114776215"/>
      <w:bookmarkStart w:id="2007" w:name="_Toc122089814"/>
      <w:bookmarkStart w:id="2008" w:name="_Toc138348989"/>
      <w:bookmarkStart w:id="2009" w:name="_Toc170207559"/>
      <w:bookmarkStart w:id="2010" w:name="_Toc177513193"/>
      <w:bookmarkStart w:id="2011" w:name="_Toc200619785"/>
      <w:bookmarkStart w:id="2012" w:name="_Toc207805446"/>
      <w:bookmarkStart w:id="2013" w:name="_Toc2150541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11E7ACD" w14:textId="77777777" w:rsidR="00231500" w:rsidRDefault="00231500" w:rsidP="00231500">
      <w:pPr>
        <w:pStyle w:val="Heading5"/>
      </w:pPr>
      <w:bookmarkStart w:id="2014" w:name="_Toc18837149"/>
      <w:bookmarkStart w:id="2015" w:name="_Toc22039955"/>
      <w:bookmarkStart w:id="2016" w:name="_Toc22625409"/>
      <w:bookmarkStart w:id="2017" w:name="_Toc25075737"/>
      <w:bookmarkStart w:id="2018" w:name="_Toc26198956"/>
      <w:bookmarkStart w:id="2019" w:name="_Toc34167833"/>
      <w:bookmarkStart w:id="2020" w:name="_Toc34737296"/>
      <w:bookmarkStart w:id="2021" w:name="_Toc34737393"/>
      <w:bookmarkStart w:id="2022" w:name="_Toc34737576"/>
      <w:bookmarkStart w:id="2023" w:name="_Toc34738545"/>
      <w:bookmarkStart w:id="2024" w:name="_Toc34748849"/>
      <w:bookmarkStart w:id="2025" w:name="_Toc36462408"/>
      <w:bookmarkStart w:id="2026" w:name="_Toc43206619"/>
      <w:bookmarkStart w:id="2027" w:name="_Toc45030987"/>
      <w:bookmarkStart w:id="2028" w:name="_Toc56516116"/>
      <w:bookmarkStart w:id="2029" w:name="_Toc58594241"/>
      <w:bookmarkStart w:id="2030" w:name="_Toc67685463"/>
      <w:bookmarkStart w:id="2031" w:name="_Toc73367272"/>
      <w:bookmarkStart w:id="2032" w:name="_Toc74990780"/>
      <w:bookmarkStart w:id="2033" w:name="_Toc82711809"/>
      <w:bookmarkStart w:id="2034" w:name="_Toc98501857"/>
      <w:bookmarkStart w:id="2035" w:name="_Toc106635148"/>
      <w:bookmarkStart w:id="2036" w:name="_Toc114776216"/>
      <w:bookmarkStart w:id="2037" w:name="_Toc122089815"/>
      <w:bookmarkStart w:id="2038" w:name="_Toc138348990"/>
      <w:bookmarkStart w:id="2039" w:name="_Toc170207560"/>
      <w:bookmarkStart w:id="2040" w:name="_Toc177513194"/>
      <w:bookmarkStart w:id="2041" w:name="_Toc200619786"/>
      <w:bookmarkStart w:id="2042" w:name="_Toc207805447"/>
      <w:bookmarkStart w:id="2043" w:name="_Toc215054179"/>
      <w:r>
        <w:t>6.1.6.2.1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044" w:name="_Toc18837150"/>
      <w:bookmarkStart w:id="2045" w:name="_Toc22039956"/>
      <w:bookmarkStart w:id="2046" w:name="_Toc22625410"/>
      <w:bookmarkStart w:id="2047" w:name="_Toc25075738"/>
      <w:bookmarkStart w:id="2048" w:name="_Toc26198957"/>
      <w:bookmarkStart w:id="2049" w:name="_Toc34167834"/>
      <w:bookmarkStart w:id="2050" w:name="_Toc34737297"/>
      <w:bookmarkStart w:id="2051" w:name="_Toc34737394"/>
      <w:bookmarkStart w:id="2052" w:name="_Toc34737577"/>
      <w:bookmarkStart w:id="2053" w:name="_Toc34738546"/>
      <w:bookmarkStart w:id="2054" w:name="_Toc34748850"/>
      <w:bookmarkStart w:id="2055" w:name="_Toc36462409"/>
      <w:bookmarkStart w:id="2056" w:name="_Toc43206620"/>
      <w:bookmarkStart w:id="2057" w:name="_Toc45030988"/>
      <w:bookmarkStart w:id="2058" w:name="_Toc56516117"/>
      <w:bookmarkStart w:id="2059" w:name="_Toc58594242"/>
      <w:bookmarkStart w:id="2060" w:name="_Toc67685464"/>
      <w:bookmarkStart w:id="2061" w:name="_Toc73367273"/>
      <w:bookmarkStart w:id="2062" w:name="_Toc74990781"/>
      <w:bookmarkStart w:id="2063" w:name="_Toc82711810"/>
      <w:bookmarkStart w:id="2064" w:name="_Toc98501858"/>
      <w:bookmarkStart w:id="2065" w:name="_Toc106635149"/>
      <w:bookmarkStart w:id="2066" w:name="_Toc114776217"/>
      <w:bookmarkStart w:id="2067" w:name="_Toc122089816"/>
      <w:bookmarkStart w:id="2068" w:name="_Toc138348991"/>
      <w:bookmarkStart w:id="2069" w:name="_Toc170207561"/>
      <w:bookmarkStart w:id="2070" w:name="_Toc177513195"/>
      <w:bookmarkStart w:id="2071" w:name="_Toc200619787"/>
      <w:bookmarkStart w:id="2072" w:name="_Toc207805448"/>
      <w:bookmarkStart w:id="2073" w:name="_Toc215054180"/>
      <w:r>
        <w:lastRenderedPageBreak/>
        <w:t>6.1.6.2.2</w:t>
      </w:r>
      <w:r>
        <w:tab/>
        <w:t>Type: SmContextCreateData</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74" w:name="_Toc18837151"/>
      <w:bookmarkStart w:id="2075" w:name="_Toc22039957"/>
      <w:bookmarkStart w:id="2076" w:name="_Toc22625411"/>
      <w:bookmarkStart w:id="2077" w:name="_Toc25075739"/>
      <w:bookmarkStart w:id="2078" w:name="_Toc26198958"/>
      <w:bookmarkStart w:id="2079" w:name="_Toc34167835"/>
      <w:bookmarkStart w:id="2080" w:name="_Toc34737298"/>
      <w:bookmarkStart w:id="2081" w:name="_Toc34737395"/>
      <w:bookmarkStart w:id="2082" w:name="_Toc34737578"/>
      <w:bookmarkStart w:id="2083" w:name="_Toc34738547"/>
      <w:bookmarkStart w:id="2084" w:name="_Toc34748851"/>
      <w:bookmarkStart w:id="2085" w:name="_Toc36462410"/>
      <w:bookmarkStart w:id="2086" w:name="_Toc43206621"/>
      <w:bookmarkStart w:id="2087" w:name="_Toc45030989"/>
      <w:bookmarkStart w:id="2088" w:name="_Toc56516118"/>
      <w:bookmarkStart w:id="2089" w:name="_Toc58594243"/>
      <w:bookmarkStart w:id="2090" w:name="_Toc67685465"/>
      <w:bookmarkStart w:id="2091" w:name="_Toc73367274"/>
      <w:bookmarkStart w:id="2092" w:name="_Toc74990782"/>
      <w:bookmarkStart w:id="2093" w:name="_Toc82711811"/>
      <w:bookmarkStart w:id="2094" w:name="_Toc98501859"/>
      <w:bookmarkStart w:id="2095" w:name="_Toc106635150"/>
      <w:bookmarkStart w:id="2096" w:name="_Toc114776218"/>
      <w:bookmarkStart w:id="2097" w:name="_Toc122089817"/>
      <w:bookmarkStart w:id="2098" w:name="_Toc138348992"/>
      <w:bookmarkStart w:id="2099" w:name="_Toc170207562"/>
      <w:bookmarkStart w:id="2100" w:name="_Toc177513196"/>
      <w:bookmarkStart w:id="2101" w:name="_Toc200619788"/>
      <w:bookmarkStart w:id="2102" w:name="_Toc207805449"/>
      <w:bookmarkStart w:id="2103" w:name="_Toc215054181"/>
      <w:r>
        <w:lastRenderedPageBreak/>
        <w:t>6.1.6.2.3</w:t>
      </w:r>
      <w:r>
        <w:tab/>
        <w:t>Type: SmContextCreatedData</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104" w:name="_Toc18837152"/>
      <w:bookmarkStart w:id="2105" w:name="_Toc22039958"/>
      <w:bookmarkStart w:id="2106" w:name="_Toc22625412"/>
      <w:bookmarkStart w:id="2107" w:name="_Toc25075740"/>
      <w:bookmarkStart w:id="2108" w:name="_Toc26198959"/>
      <w:bookmarkStart w:id="2109" w:name="_Toc34167836"/>
      <w:bookmarkStart w:id="2110" w:name="_Toc34737299"/>
      <w:bookmarkStart w:id="2111" w:name="_Toc34737396"/>
      <w:bookmarkStart w:id="2112" w:name="_Toc34737579"/>
      <w:bookmarkStart w:id="2113" w:name="_Toc34738548"/>
      <w:bookmarkStart w:id="2114" w:name="_Toc34748852"/>
      <w:bookmarkStart w:id="2115" w:name="_Toc36462411"/>
      <w:bookmarkStart w:id="2116" w:name="_Toc43206622"/>
      <w:bookmarkStart w:id="2117" w:name="_Toc45030990"/>
      <w:bookmarkStart w:id="2118" w:name="_Toc56516119"/>
      <w:bookmarkStart w:id="2119" w:name="_Toc58594244"/>
      <w:bookmarkStart w:id="2120" w:name="_Toc67685466"/>
      <w:bookmarkStart w:id="2121" w:name="_Toc73367275"/>
      <w:bookmarkStart w:id="2122" w:name="_Toc74990783"/>
      <w:bookmarkStart w:id="2123" w:name="_Toc82711812"/>
      <w:bookmarkStart w:id="2124" w:name="_Toc98501860"/>
      <w:bookmarkStart w:id="2125" w:name="_Toc106635151"/>
      <w:bookmarkStart w:id="2126" w:name="_Toc114776219"/>
      <w:bookmarkStart w:id="2127" w:name="_Toc122089818"/>
      <w:bookmarkStart w:id="2128" w:name="_Toc138348993"/>
      <w:bookmarkStart w:id="2129" w:name="_Toc170207563"/>
      <w:bookmarkStart w:id="2130" w:name="_Toc177513197"/>
      <w:bookmarkStart w:id="2131" w:name="_Toc200619789"/>
      <w:bookmarkStart w:id="2132" w:name="_Toc207805450"/>
      <w:bookmarkStart w:id="2133" w:name="_Toc215054182"/>
      <w:r>
        <w:t>6.1.6.2.4</w:t>
      </w:r>
      <w:r>
        <w:tab/>
        <w:t>Type: SmContextReleaseData</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134" w:name="_Toc18837153"/>
      <w:bookmarkStart w:id="2135" w:name="_Toc22039959"/>
      <w:bookmarkStart w:id="2136" w:name="_Toc22625413"/>
      <w:bookmarkStart w:id="2137" w:name="_Toc25075741"/>
      <w:bookmarkStart w:id="2138" w:name="_Toc26198960"/>
      <w:bookmarkStart w:id="2139" w:name="_Toc34167837"/>
      <w:bookmarkStart w:id="2140" w:name="_Toc34737300"/>
      <w:bookmarkStart w:id="2141" w:name="_Toc34737397"/>
      <w:bookmarkStart w:id="2142" w:name="_Toc34737580"/>
      <w:bookmarkStart w:id="2143" w:name="_Toc34738549"/>
      <w:bookmarkStart w:id="2144" w:name="_Toc34748853"/>
      <w:bookmarkStart w:id="2145" w:name="_Toc36462412"/>
      <w:bookmarkStart w:id="2146" w:name="_Toc43206623"/>
      <w:bookmarkStart w:id="2147" w:name="_Toc45030991"/>
      <w:bookmarkStart w:id="2148" w:name="_Toc56516120"/>
      <w:bookmarkStart w:id="2149" w:name="_Toc58594245"/>
      <w:bookmarkStart w:id="2150" w:name="_Toc67685467"/>
      <w:bookmarkStart w:id="2151" w:name="_Toc73367276"/>
      <w:bookmarkStart w:id="2152" w:name="_Toc74990784"/>
      <w:bookmarkStart w:id="2153" w:name="_Toc82711813"/>
      <w:bookmarkStart w:id="2154" w:name="_Toc98501861"/>
      <w:bookmarkStart w:id="2155" w:name="_Toc106635152"/>
      <w:bookmarkStart w:id="2156" w:name="_Toc114776220"/>
      <w:bookmarkStart w:id="2157" w:name="_Toc122089819"/>
      <w:bookmarkStart w:id="2158" w:name="_Toc138348994"/>
      <w:bookmarkStart w:id="2159" w:name="_Toc170207564"/>
      <w:bookmarkStart w:id="2160" w:name="_Toc177513198"/>
      <w:bookmarkStart w:id="2161" w:name="_Toc200619790"/>
      <w:bookmarkStart w:id="2162" w:name="_Toc207805451"/>
      <w:bookmarkStart w:id="2163" w:name="_Toc215054183"/>
      <w:r>
        <w:lastRenderedPageBreak/>
        <w:t>6.1.6.2.5</w:t>
      </w:r>
      <w:r>
        <w:tab/>
        <w:t>Type: SmContextReleasedData</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164" w:name="_Toc18837154"/>
      <w:bookmarkStart w:id="2165" w:name="_Toc22039960"/>
      <w:bookmarkStart w:id="2166" w:name="_Toc22625414"/>
      <w:bookmarkStart w:id="2167" w:name="_Toc25075742"/>
      <w:bookmarkStart w:id="2168" w:name="_Toc26198961"/>
      <w:bookmarkStart w:id="2169" w:name="_Toc34167838"/>
      <w:bookmarkStart w:id="2170" w:name="_Toc34737301"/>
      <w:bookmarkStart w:id="2171" w:name="_Toc34737398"/>
      <w:bookmarkStart w:id="2172" w:name="_Toc34737581"/>
      <w:bookmarkStart w:id="2173" w:name="_Toc34738550"/>
      <w:bookmarkStart w:id="2174" w:name="_Toc34748854"/>
      <w:bookmarkStart w:id="2175" w:name="_Toc36462413"/>
      <w:bookmarkStart w:id="2176" w:name="_Toc43206624"/>
      <w:bookmarkStart w:id="2177" w:name="_Toc45030992"/>
      <w:bookmarkStart w:id="2178" w:name="_Toc56516121"/>
      <w:bookmarkStart w:id="2179" w:name="_Toc58594246"/>
      <w:bookmarkStart w:id="2180" w:name="_Toc67685468"/>
      <w:bookmarkStart w:id="2181" w:name="_Toc73367277"/>
      <w:bookmarkStart w:id="2182" w:name="_Toc74990785"/>
      <w:bookmarkStart w:id="2183" w:name="_Toc82711814"/>
      <w:bookmarkStart w:id="2184" w:name="_Toc98501862"/>
      <w:bookmarkStart w:id="2185" w:name="_Toc106635153"/>
      <w:bookmarkStart w:id="2186" w:name="_Toc114776221"/>
      <w:bookmarkStart w:id="2187" w:name="_Toc122089820"/>
      <w:bookmarkStart w:id="2188" w:name="_Toc138348995"/>
      <w:bookmarkStart w:id="2189" w:name="_Toc170207565"/>
      <w:bookmarkStart w:id="2190" w:name="_Toc177513199"/>
      <w:bookmarkStart w:id="2191" w:name="_Toc200619791"/>
      <w:bookmarkStart w:id="2192" w:name="_Toc207805452"/>
      <w:bookmarkStart w:id="2193" w:name="_Toc215054184"/>
      <w:r>
        <w:t>6.1.6.2.6</w:t>
      </w:r>
      <w:r>
        <w:tab/>
        <w:t>Type: SmContextStatusNotification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94" w:name="_Toc18837155"/>
      <w:bookmarkStart w:id="2195" w:name="_Toc22039961"/>
      <w:bookmarkStart w:id="2196" w:name="_Toc22625415"/>
      <w:bookmarkStart w:id="2197" w:name="_Toc25075743"/>
      <w:bookmarkStart w:id="2198" w:name="_Toc26198962"/>
      <w:bookmarkStart w:id="2199" w:name="_Toc34167839"/>
      <w:bookmarkStart w:id="2200" w:name="_Toc34737302"/>
      <w:bookmarkStart w:id="2201" w:name="_Toc34737399"/>
      <w:bookmarkStart w:id="2202" w:name="_Toc34737582"/>
      <w:bookmarkStart w:id="2203" w:name="_Toc34738551"/>
      <w:bookmarkStart w:id="2204" w:name="_Toc34748855"/>
      <w:bookmarkStart w:id="2205" w:name="_Toc36462414"/>
      <w:bookmarkStart w:id="2206" w:name="_Toc43206625"/>
      <w:bookmarkStart w:id="2207" w:name="_Toc45030993"/>
      <w:bookmarkStart w:id="2208" w:name="_Toc56516122"/>
      <w:bookmarkStart w:id="2209" w:name="_Toc58594247"/>
      <w:bookmarkStart w:id="2210" w:name="_Toc67685469"/>
      <w:bookmarkStart w:id="2211" w:name="_Toc73367278"/>
      <w:bookmarkStart w:id="2212" w:name="_Toc74990786"/>
      <w:bookmarkStart w:id="2213" w:name="_Toc82711815"/>
      <w:bookmarkStart w:id="2214" w:name="_Toc98501863"/>
      <w:bookmarkStart w:id="2215" w:name="_Toc106635154"/>
      <w:bookmarkStart w:id="2216" w:name="_Toc114776222"/>
      <w:bookmarkStart w:id="2217" w:name="_Toc122089821"/>
      <w:bookmarkStart w:id="2218" w:name="_Toc138348996"/>
      <w:bookmarkStart w:id="2219" w:name="_Toc170207566"/>
      <w:bookmarkStart w:id="2220" w:name="_Toc177513200"/>
      <w:bookmarkStart w:id="2221" w:name="_Toc200619792"/>
      <w:bookmarkStart w:id="2222" w:name="_Toc207805453"/>
      <w:bookmarkStart w:id="2223" w:name="_Toc215054185"/>
      <w:r>
        <w:t>6.1.6.2.7</w:t>
      </w:r>
      <w:r>
        <w:tab/>
        <w:t>Type: NiddInformation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224" w:name="_Toc18837156"/>
      <w:bookmarkStart w:id="2225" w:name="_Toc22039962"/>
      <w:bookmarkStart w:id="2226" w:name="_Toc22625416"/>
      <w:bookmarkStart w:id="2227" w:name="_Toc25075744"/>
      <w:bookmarkStart w:id="2228" w:name="_Toc26198963"/>
      <w:bookmarkStart w:id="2229" w:name="_Toc34167840"/>
      <w:bookmarkStart w:id="2230" w:name="_Toc34737303"/>
      <w:bookmarkStart w:id="2231" w:name="_Toc34737400"/>
      <w:bookmarkStart w:id="2232" w:name="_Toc34737583"/>
      <w:bookmarkStart w:id="2233" w:name="_Toc34738552"/>
      <w:bookmarkStart w:id="2234" w:name="_Toc34748856"/>
      <w:bookmarkStart w:id="2235" w:name="_Toc36462415"/>
      <w:bookmarkStart w:id="2236" w:name="_Toc43206626"/>
      <w:bookmarkStart w:id="2237" w:name="_Toc45030994"/>
      <w:bookmarkStart w:id="2238" w:name="_Toc56516123"/>
      <w:bookmarkStart w:id="2239" w:name="_Toc58594248"/>
      <w:bookmarkStart w:id="2240" w:name="_Toc67685470"/>
      <w:bookmarkStart w:id="2241" w:name="_Toc73367279"/>
      <w:bookmarkStart w:id="2242" w:name="_Toc74990787"/>
      <w:bookmarkStart w:id="2243" w:name="_Toc82711816"/>
      <w:bookmarkStart w:id="2244" w:name="_Toc98501864"/>
      <w:bookmarkStart w:id="2245" w:name="_Toc106635155"/>
      <w:bookmarkStart w:id="2246" w:name="_Toc114776223"/>
      <w:bookmarkStart w:id="2247" w:name="_Toc122089822"/>
      <w:bookmarkStart w:id="2248" w:name="_Toc138348997"/>
      <w:bookmarkStart w:id="2249" w:name="_Toc170207567"/>
      <w:bookmarkStart w:id="2250" w:name="_Toc177513201"/>
      <w:bookmarkStart w:id="2251" w:name="_Toc200619793"/>
      <w:bookmarkStart w:id="2252" w:name="_Toc207805454"/>
      <w:bookmarkStart w:id="2253" w:name="_Toc215054186"/>
      <w:r>
        <w:lastRenderedPageBreak/>
        <w:t>6.1.6.2.8</w:t>
      </w:r>
      <w:r>
        <w:tab/>
        <w:t>Type: SmContextConfiguration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254" w:name="_Toc18837157"/>
      <w:bookmarkStart w:id="2255" w:name="_Toc22039963"/>
      <w:bookmarkStart w:id="2256" w:name="_Toc22625417"/>
      <w:bookmarkStart w:id="2257" w:name="_Toc25075745"/>
      <w:bookmarkStart w:id="2258" w:name="_Toc26198964"/>
      <w:bookmarkStart w:id="2259" w:name="_Toc34167841"/>
      <w:bookmarkStart w:id="2260" w:name="_Toc34737304"/>
      <w:bookmarkStart w:id="2261" w:name="_Toc34737401"/>
      <w:bookmarkStart w:id="2262" w:name="_Toc34737584"/>
      <w:bookmarkStart w:id="2263" w:name="_Toc34738553"/>
      <w:bookmarkStart w:id="2264" w:name="_Toc34748857"/>
      <w:bookmarkStart w:id="2265" w:name="_Toc36462416"/>
      <w:bookmarkStart w:id="2266" w:name="_Toc43206627"/>
      <w:bookmarkStart w:id="2267" w:name="_Toc45030995"/>
      <w:bookmarkStart w:id="2268" w:name="_Toc56516124"/>
      <w:bookmarkStart w:id="2269" w:name="_Toc58594249"/>
      <w:bookmarkStart w:id="2270" w:name="_Toc67685471"/>
      <w:bookmarkStart w:id="2271" w:name="_Toc73367280"/>
      <w:bookmarkStart w:id="2272" w:name="_Toc74990788"/>
      <w:bookmarkStart w:id="2273" w:name="_Toc82711817"/>
      <w:bookmarkStart w:id="2274" w:name="_Toc98501865"/>
      <w:bookmarkStart w:id="2275" w:name="_Toc106635156"/>
      <w:bookmarkStart w:id="2276" w:name="_Toc114776224"/>
      <w:bookmarkStart w:id="2277" w:name="_Toc122089823"/>
      <w:bookmarkStart w:id="2278" w:name="_Toc138348998"/>
      <w:bookmarkStart w:id="2279" w:name="_Toc170207568"/>
      <w:bookmarkStart w:id="2280" w:name="_Toc177513202"/>
      <w:bookmarkStart w:id="2281" w:name="_Toc200619794"/>
      <w:bookmarkStart w:id="2282" w:name="_Toc207805455"/>
      <w:bookmarkStart w:id="2283" w:name="_Toc215054187"/>
      <w:r>
        <w:t>6.1.6.2.9</w:t>
      </w:r>
      <w:r>
        <w:tab/>
        <w:t>Type: SmallDataRateControl</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84" w:name="_Toc18837158"/>
      <w:bookmarkStart w:id="2285" w:name="_Toc22039964"/>
      <w:bookmarkStart w:id="2286" w:name="_Toc22625418"/>
      <w:bookmarkStart w:id="2287" w:name="_Toc25075746"/>
      <w:bookmarkStart w:id="2288" w:name="_Toc26198965"/>
      <w:bookmarkStart w:id="2289" w:name="_Toc34167842"/>
      <w:bookmarkStart w:id="2290" w:name="_Toc34737305"/>
      <w:bookmarkStart w:id="2291" w:name="_Toc34737402"/>
      <w:bookmarkStart w:id="2292" w:name="_Toc34737585"/>
      <w:bookmarkStart w:id="2293" w:name="_Toc34738554"/>
      <w:bookmarkStart w:id="2294" w:name="_Toc34748858"/>
      <w:bookmarkStart w:id="2295" w:name="_Toc36462417"/>
      <w:bookmarkStart w:id="2296" w:name="_Toc43206628"/>
      <w:bookmarkStart w:id="2297" w:name="_Toc45030996"/>
      <w:bookmarkStart w:id="2298" w:name="_Toc56516125"/>
      <w:bookmarkStart w:id="2299" w:name="_Toc58594250"/>
      <w:bookmarkStart w:id="2300" w:name="_Toc67685472"/>
      <w:bookmarkStart w:id="2301" w:name="_Toc73367281"/>
      <w:bookmarkStart w:id="2302" w:name="_Toc74990789"/>
      <w:bookmarkStart w:id="2303" w:name="_Toc82711818"/>
      <w:bookmarkStart w:id="2304" w:name="_Toc98501866"/>
      <w:bookmarkStart w:id="2305" w:name="_Toc106635157"/>
      <w:bookmarkStart w:id="2306" w:name="_Toc114776225"/>
      <w:bookmarkStart w:id="2307" w:name="_Toc122089824"/>
      <w:bookmarkStart w:id="2308" w:name="_Toc138348999"/>
      <w:bookmarkStart w:id="2309" w:name="_Toc170207569"/>
      <w:bookmarkStart w:id="2310" w:name="_Toc177513203"/>
      <w:bookmarkStart w:id="2311" w:name="_Toc200619795"/>
      <w:bookmarkStart w:id="2312" w:name="_Toc207805456"/>
      <w:bookmarkStart w:id="2313" w:name="_Toc215054188"/>
      <w:r>
        <w:lastRenderedPageBreak/>
        <w:t>6.1.6.2.10</w:t>
      </w:r>
      <w:r>
        <w:tab/>
        <w:t>Type: SmContextUpdateData</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314" w:name="_Toc22039966"/>
      <w:bookmarkStart w:id="2315" w:name="_Toc22625420"/>
      <w:bookmarkStart w:id="2316" w:name="_Toc25075748"/>
      <w:bookmarkStart w:id="2317" w:name="_Toc26198967"/>
      <w:bookmarkStart w:id="2318" w:name="_Toc34167843"/>
      <w:bookmarkStart w:id="2319" w:name="_Toc34737306"/>
      <w:bookmarkStart w:id="2320" w:name="_Toc34737403"/>
      <w:bookmarkStart w:id="2321" w:name="_Toc34737586"/>
      <w:bookmarkStart w:id="2322" w:name="_Toc34738555"/>
      <w:bookmarkStart w:id="2323" w:name="_Toc34748859"/>
      <w:bookmarkStart w:id="2324" w:name="_Toc36462418"/>
      <w:bookmarkStart w:id="2325" w:name="_Toc43206629"/>
      <w:bookmarkStart w:id="2326" w:name="_Toc45030997"/>
      <w:bookmarkStart w:id="2327" w:name="_Toc56516126"/>
      <w:bookmarkStart w:id="2328" w:name="_Toc58594251"/>
      <w:bookmarkStart w:id="2329" w:name="_Toc67685473"/>
      <w:bookmarkStart w:id="2330" w:name="_Toc73367282"/>
      <w:bookmarkStart w:id="2331" w:name="_Toc74990790"/>
      <w:bookmarkStart w:id="2332" w:name="_Toc82711819"/>
      <w:bookmarkStart w:id="2333" w:name="_Toc98501867"/>
      <w:bookmarkStart w:id="2334" w:name="_Toc106635158"/>
      <w:bookmarkStart w:id="2335" w:name="_Toc114776226"/>
      <w:bookmarkStart w:id="2336" w:name="_Toc122089825"/>
      <w:bookmarkStart w:id="2337" w:name="_Toc138349000"/>
      <w:bookmarkStart w:id="2338" w:name="_Toc170207570"/>
      <w:bookmarkStart w:id="2339" w:name="_Toc177513204"/>
      <w:bookmarkStart w:id="2340" w:name="_Toc200619796"/>
      <w:bookmarkStart w:id="2341" w:name="_Toc207805457"/>
      <w:bookmarkStart w:id="2342" w:name="_Toc215054189"/>
      <w:r>
        <w:t>6.1.6.2.1</w:t>
      </w:r>
      <w:r w:rsidR="00060632">
        <w:t>1</w:t>
      </w:r>
      <w:r>
        <w:tab/>
        <w:t>Type: DeliverReqData</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343" w:name="_Toc18837160"/>
      <w:bookmarkStart w:id="2344" w:name="_Toc22039967"/>
      <w:bookmarkStart w:id="2345" w:name="_Toc22625421"/>
      <w:bookmarkStart w:id="2346" w:name="_Toc25075749"/>
      <w:bookmarkStart w:id="2347" w:name="_Toc26198968"/>
      <w:bookmarkStart w:id="2348" w:name="_Toc34167844"/>
      <w:bookmarkStart w:id="2349" w:name="_Toc34737307"/>
      <w:bookmarkStart w:id="2350" w:name="_Toc34737404"/>
      <w:bookmarkStart w:id="2351" w:name="_Toc34737587"/>
      <w:bookmarkStart w:id="2352" w:name="_Toc34738556"/>
      <w:bookmarkStart w:id="2353" w:name="_Toc34748860"/>
      <w:bookmarkStart w:id="2354" w:name="_Toc36462419"/>
      <w:bookmarkStart w:id="2355" w:name="_Toc43206630"/>
      <w:bookmarkStart w:id="2356" w:name="_Toc45030998"/>
      <w:bookmarkStart w:id="2357" w:name="_Toc56516127"/>
      <w:bookmarkStart w:id="2358" w:name="_Toc58594252"/>
      <w:bookmarkStart w:id="2359" w:name="_Toc67685474"/>
      <w:bookmarkStart w:id="2360" w:name="_Toc73367283"/>
      <w:bookmarkStart w:id="2361" w:name="_Toc74990791"/>
      <w:bookmarkStart w:id="2362" w:name="_Toc82711820"/>
      <w:bookmarkStart w:id="2363" w:name="_Toc98501868"/>
      <w:bookmarkStart w:id="2364" w:name="_Toc106635159"/>
      <w:bookmarkStart w:id="2365" w:name="_Toc114776227"/>
      <w:bookmarkStart w:id="2366" w:name="_Toc122089826"/>
      <w:bookmarkStart w:id="2367" w:name="_Toc138349001"/>
      <w:bookmarkStart w:id="2368" w:name="_Toc170207571"/>
      <w:bookmarkStart w:id="2369" w:name="_Toc177513205"/>
      <w:bookmarkStart w:id="2370" w:name="_Toc200619797"/>
      <w:bookmarkStart w:id="2371" w:name="_Toc207805458"/>
      <w:bookmarkStart w:id="2372" w:name="_Toc2150541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511E7C85" w14:textId="77777777" w:rsidR="00231500" w:rsidRPr="00384E92" w:rsidRDefault="00231500" w:rsidP="00231500">
      <w:pPr>
        <w:pStyle w:val="Heading5"/>
      </w:pPr>
      <w:bookmarkStart w:id="2373" w:name="_Toc18837161"/>
      <w:bookmarkStart w:id="2374" w:name="_Toc22039968"/>
      <w:bookmarkStart w:id="2375" w:name="_Toc22625422"/>
      <w:bookmarkStart w:id="2376" w:name="_Toc25075750"/>
      <w:bookmarkStart w:id="2377" w:name="_Toc26198969"/>
      <w:bookmarkStart w:id="2378" w:name="_Toc34167845"/>
      <w:bookmarkStart w:id="2379" w:name="_Toc34737308"/>
      <w:bookmarkStart w:id="2380" w:name="_Toc34737405"/>
      <w:bookmarkStart w:id="2381" w:name="_Toc34737588"/>
      <w:bookmarkStart w:id="2382" w:name="_Toc34738557"/>
      <w:bookmarkStart w:id="2383" w:name="_Toc34748861"/>
      <w:bookmarkStart w:id="2384" w:name="_Toc36462420"/>
      <w:bookmarkStart w:id="2385" w:name="_Toc43206631"/>
      <w:bookmarkStart w:id="2386" w:name="_Toc45030999"/>
      <w:bookmarkStart w:id="2387" w:name="_Toc56516128"/>
      <w:bookmarkStart w:id="2388" w:name="_Toc58594253"/>
      <w:bookmarkStart w:id="2389" w:name="_Toc67685475"/>
      <w:bookmarkStart w:id="2390" w:name="_Toc73367284"/>
      <w:bookmarkStart w:id="2391" w:name="_Toc74990792"/>
      <w:bookmarkStart w:id="2392" w:name="_Toc82711821"/>
      <w:bookmarkStart w:id="2393" w:name="_Toc98501869"/>
      <w:bookmarkStart w:id="2394" w:name="_Toc106635160"/>
      <w:bookmarkStart w:id="2395" w:name="_Toc114776228"/>
      <w:bookmarkStart w:id="2396" w:name="_Toc122089827"/>
      <w:bookmarkStart w:id="2397" w:name="_Toc138349002"/>
      <w:bookmarkStart w:id="2398" w:name="_Toc170207572"/>
      <w:bookmarkStart w:id="2399" w:name="_Toc177513206"/>
      <w:bookmarkStart w:id="2400" w:name="_Toc200619798"/>
      <w:bookmarkStart w:id="2401" w:name="_Toc207805459"/>
      <w:bookmarkStart w:id="2402" w:name="_Toc215054191"/>
      <w:r>
        <w:t>6.1.6.3.1</w:t>
      </w:r>
      <w:r w:rsidRPr="00384E92">
        <w:tab/>
        <w:t>Introduction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403" w:name="_Toc18837162"/>
      <w:bookmarkStart w:id="2404" w:name="_Toc22039969"/>
      <w:bookmarkStart w:id="2405" w:name="_Toc22625423"/>
      <w:bookmarkStart w:id="2406" w:name="_Toc25075751"/>
      <w:bookmarkStart w:id="2407" w:name="_Toc26198970"/>
      <w:bookmarkStart w:id="2408" w:name="_Toc34167846"/>
      <w:bookmarkStart w:id="2409" w:name="_Toc34737309"/>
      <w:bookmarkStart w:id="2410" w:name="_Toc34737406"/>
      <w:bookmarkStart w:id="2411" w:name="_Toc34737589"/>
      <w:bookmarkStart w:id="2412" w:name="_Toc34738558"/>
      <w:bookmarkStart w:id="2413" w:name="_Toc34748862"/>
      <w:bookmarkStart w:id="2414" w:name="_Toc36462421"/>
      <w:bookmarkStart w:id="2415" w:name="_Toc43206632"/>
      <w:bookmarkStart w:id="2416" w:name="_Toc45031000"/>
      <w:bookmarkStart w:id="2417" w:name="_Toc56516129"/>
      <w:bookmarkStart w:id="2418" w:name="_Toc58594254"/>
      <w:bookmarkStart w:id="2419" w:name="_Toc67685476"/>
      <w:bookmarkStart w:id="2420" w:name="_Toc73367285"/>
      <w:bookmarkStart w:id="2421" w:name="_Toc74990793"/>
      <w:bookmarkStart w:id="2422" w:name="_Toc82711822"/>
      <w:bookmarkStart w:id="2423" w:name="_Toc98501870"/>
      <w:bookmarkStart w:id="2424" w:name="_Toc106635161"/>
      <w:bookmarkStart w:id="2425" w:name="_Toc114776229"/>
      <w:bookmarkStart w:id="2426" w:name="_Toc122089828"/>
      <w:bookmarkStart w:id="2427" w:name="_Toc138349003"/>
      <w:bookmarkStart w:id="2428" w:name="_Toc170207573"/>
      <w:bookmarkStart w:id="2429" w:name="_Toc177513207"/>
      <w:bookmarkStart w:id="2430" w:name="_Toc200619799"/>
      <w:bookmarkStart w:id="2431" w:name="_Toc207805460"/>
      <w:bookmarkStart w:id="2432" w:name="_Toc215054192"/>
      <w:r>
        <w:t>6.1.6.3.2</w:t>
      </w:r>
      <w:r w:rsidRPr="00384E92">
        <w:tab/>
        <w:t>Simple data types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433" w:name="_Toc18837163"/>
      <w:bookmarkStart w:id="2434" w:name="_Toc22039970"/>
      <w:bookmarkStart w:id="2435" w:name="_Toc22625424"/>
      <w:bookmarkStart w:id="2436" w:name="_Toc25075752"/>
      <w:bookmarkStart w:id="2437" w:name="_Toc26198971"/>
      <w:bookmarkStart w:id="2438" w:name="_Toc34167847"/>
      <w:bookmarkStart w:id="2439" w:name="_Toc34737310"/>
      <w:bookmarkStart w:id="2440" w:name="_Toc34737407"/>
      <w:bookmarkStart w:id="2441" w:name="_Toc34737590"/>
      <w:bookmarkStart w:id="2442" w:name="_Toc34738559"/>
      <w:bookmarkStart w:id="2443" w:name="_Toc34748863"/>
      <w:bookmarkStart w:id="2444" w:name="_Toc36462422"/>
      <w:bookmarkStart w:id="2445" w:name="_Toc43206633"/>
      <w:bookmarkStart w:id="2446" w:name="_Toc45031001"/>
      <w:bookmarkStart w:id="2447" w:name="_Toc56516130"/>
      <w:bookmarkStart w:id="2448" w:name="_Toc58594255"/>
      <w:bookmarkStart w:id="2449" w:name="_Toc67685477"/>
      <w:bookmarkStart w:id="2450" w:name="_Toc73367286"/>
      <w:bookmarkStart w:id="2451" w:name="_Toc74990794"/>
      <w:bookmarkStart w:id="2452" w:name="_Toc82711823"/>
      <w:bookmarkStart w:id="2453" w:name="_Toc98501871"/>
      <w:bookmarkStart w:id="2454" w:name="_Toc106635162"/>
      <w:bookmarkStart w:id="2455" w:name="_Toc114776230"/>
      <w:bookmarkStart w:id="2456" w:name="_Toc122089829"/>
      <w:bookmarkStart w:id="2457" w:name="_Toc138349004"/>
      <w:bookmarkStart w:id="2458" w:name="_Toc170207574"/>
      <w:bookmarkStart w:id="2459" w:name="_Toc177513208"/>
      <w:bookmarkStart w:id="2460" w:name="_Toc200619800"/>
      <w:bookmarkStart w:id="2461" w:name="_Toc207805461"/>
      <w:bookmarkStart w:id="2462" w:name="_Toc215054193"/>
      <w:r>
        <w:t>6.1.6.3.3</w:t>
      </w:r>
      <w:r w:rsidRPr="00BC662F">
        <w:tab/>
        <w:t xml:space="preserve">Enumeration: </w:t>
      </w:r>
      <w:r>
        <w:t>SmContextStatus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463" w:name="_Toc18837164"/>
      <w:bookmarkStart w:id="2464" w:name="_Toc22039971"/>
      <w:bookmarkStart w:id="2465" w:name="_Toc22625425"/>
      <w:bookmarkStart w:id="2466" w:name="_Toc25075753"/>
      <w:bookmarkStart w:id="2467" w:name="_Toc26198972"/>
      <w:bookmarkStart w:id="2468" w:name="_Toc34167848"/>
      <w:bookmarkStart w:id="2469" w:name="_Toc34737311"/>
      <w:bookmarkStart w:id="2470" w:name="_Toc34737408"/>
      <w:bookmarkStart w:id="2471" w:name="_Toc34737591"/>
      <w:bookmarkStart w:id="2472" w:name="_Toc34738560"/>
      <w:bookmarkStart w:id="2473" w:name="_Toc34748864"/>
      <w:bookmarkStart w:id="2474" w:name="_Toc36462423"/>
      <w:bookmarkStart w:id="2475" w:name="_Toc43206634"/>
      <w:bookmarkStart w:id="2476" w:name="_Toc45031002"/>
      <w:bookmarkStart w:id="2477" w:name="_Toc56516131"/>
      <w:bookmarkStart w:id="2478" w:name="_Toc58594256"/>
      <w:bookmarkStart w:id="2479" w:name="_Toc67685478"/>
      <w:bookmarkStart w:id="2480" w:name="_Toc73367287"/>
      <w:bookmarkStart w:id="2481" w:name="_Toc74990795"/>
      <w:bookmarkStart w:id="2482" w:name="_Toc82711824"/>
      <w:bookmarkStart w:id="2483" w:name="_Toc98501872"/>
      <w:bookmarkStart w:id="2484" w:name="_Toc106635163"/>
      <w:bookmarkStart w:id="2485" w:name="_Toc114776231"/>
      <w:bookmarkStart w:id="2486" w:name="_Toc122089830"/>
      <w:bookmarkStart w:id="2487" w:name="_Toc138349005"/>
      <w:bookmarkStart w:id="2488" w:name="_Toc170207575"/>
      <w:bookmarkStart w:id="2489" w:name="_Toc177513209"/>
      <w:bookmarkStart w:id="2490" w:name="_Toc200619801"/>
      <w:bookmarkStart w:id="2491" w:name="_Toc207805462"/>
      <w:bookmarkStart w:id="2492" w:name="_Toc215054194"/>
      <w:r>
        <w:t>6.1.6.3.4</w:t>
      </w:r>
      <w:r w:rsidRPr="00BC662F">
        <w:tab/>
        <w:t xml:space="preserve">Enumeration: </w:t>
      </w:r>
      <w:r>
        <w:t>SmallDataRateControlTimeUnit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93" w:name="_Toc34167849"/>
      <w:bookmarkStart w:id="2494" w:name="_Toc34737312"/>
      <w:bookmarkStart w:id="2495" w:name="_Toc34737409"/>
      <w:bookmarkStart w:id="2496" w:name="_Toc34737592"/>
      <w:bookmarkStart w:id="2497" w:name="_Toc34738561"/>
      <w:bookmarkStart w:id="2498" w:name="_Toc34748865"/>
      <w:bookmarkStart w:id="2499" w:name="_Toc36462424"/>
      <w:bookmarkStart w:id="2500" w:name="_Toc43206635"/>
      <w:bookmarkStart w:id="2501" w:name="_Toc45031003"/>
      <w:bookmarkStart w:id="2502" w:name="_Toc56516132"/>
      <w:bookmarkStart w:id="2503" w:name="_Toc58594257"/>
      <w:bookmarkStart w:id="2504" w:name="_Toc67685479"/>
      <w:bookmarkStart w:id="2505" w:name="_Toc73367288"/>
      <w:bookmarkStart w:id="2506" w:name="_Toc74990796"/>
      <w:bookmarkStart w:id="2507" w:name="_Toc82711825"/>
      <w:bookmarkStart w:id="2508" w:name="_Toc98501873"/>
      <w:bookmarkStart w:id="2509" w:name="_Toc106635164"/>
      <w:bookmarkStart w:id="2510" w:name="_Toc114776232"/>
      <w:bookmarkStart w:id="2511" w:name="_Toc122089831"/>
      <w:bookmarkStart w:id="2512" w:name="_Toc138349006"/>
      <w:bookmarkStart w:id="2513" w:name="_Toc170207576"/>
      <w:bookmarkStart w:id="2514" w:name="_Toc177513210"/>
      <w:bookmarkStart w:id="2515" w:name="_Toc200619802"/>
      <w:bookmarkStart w:id="2516" w:name="_Toc207805463"/>
      <w:bookmarkStart w:id="2517" w:name="_Toc215054195"/>
      <w:r>
        <w:t>6.1.6.3.5</w:t>
      </w:r>
      <w:r>
        <w:tab/>
        <w:t>Enumeration: ReleaseCause</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518" w:name="_Toc18837165"/>
      <w:bookmarkStart w:id="2519" w:name="_Toc22039972"/>
      <w:bookmarkStart w:id="2520" w:name="_Toc22625426"/>
      <w:bookmarkStart w:id="2521" w:name="_Toc25075754"/>
      <w:bookmarkStart w:id="2522" w:name="_Toc26198973"/>
      <w:bookmarkStart w:id="2523" w:name="_Toc34167850"/>
      <w:bookmarkStart w:id="2524" w:name="_Toc34737313"/>
      <w:bookmarkStart w:id="2525" w:name="_Toc34737410"/>
      <w:bookmarkStart w:id="2526" w:name="_Toc34737593"/>
      <w:bookmarkStart w:id="2527" w:name="_Toc34738562"/>
      <w:bookmarkStart w:id="2528" w:name="_Toc34748866"/>
      <w:bookmarkStart w:id="2529" w:name="_Toc36462425"/>
      <w:bookmarkStart w:id="2530" w:name="_Toc43206636"/>
      <w:bookmarkStart w:id="2531" w:name="_Toc45031004"/>
      <w:bookmarkStart w:id="2532" w:name="_Toc56516133"/>
      <w:bookmarkStart w:id="2533" w:name="_Toc58594258"/>
      <w:bookmarkStart w:id="2534" w:name="_Toc67685480"/>
      <w:bookmarkStart w:id="2535" w:name="_Toc73367289"/>
      <w:bookmarkStart w:id="2536" w:name="_Toc74990797"/>
      <w:bookmarkStart w:id="2537" w:name="_Toc82711826"/>
      <w:bookmarkStart w:id="2538" w:name="_Toc98501874"/>
      <w:bookmarkStart w:id="2539" w:name="_Toc106635165"/>
      <w:bookmarkStart w:id="2540" w:name="_Toc114776233"/>
      <w:bookmarkStart w:id="2541" w:name="_Toc122089832"/>
      <w:bookmarkStart w:id="2542" w:name="_Toc138349007"/>
      <w:bookmarkStart w:id="2543" w:name="_Toc170207577"/>
      <w:bookmarkStart w:id="2544" w:name="_Toc177513211"/>
      <w:bookmarkStart w:id="2545" w:name="_Toc200619803"/>
      <w:bookmarkStart w:id="2546" w:name="_Toc207805464"/>
      <w:bookmarkStart w:id="2547" w:name="_Toc215054196"/>
      <w:r>
        <w:t>6.1.7</w:t>
      </w:r>
      <w:r>
        <w:tab/>
        <w:t>Error Handling</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11E7CCA" w14:textId="77777777" w:rsidR="00231500" w:rsidRPr="00971458" w:rsidRDefault="00231500" w:rsidP="00231500">
      <w:pPr>
        <w:pStyle w:val="Heading4"/>
      </w:pPr>
      <w:bookmarkStart w:id="2548" w:name="_Toc18837166"/>
      <w:bookmarkStart w:id="2549" w:name="_Toc22039973"/>
      <w:bookmarkStart w:id="2550" w:name="_Toc22625427"/>
      <w:bookmarkStart w:id="2551" w:name="_Toc25075755"/>
      <w:bookmarkStart w:id="2552" w:name="_Toc26198974"/>
      <w:bookmarkStart w:id="2553" w:name="_Toc34167851"/>
      <w:bookmarkStart w:id="2554" w:name="_Toc34737314"/>
      <w:bookmarkStart w:id="2555" w:name="_Toc34737411"/>
      <w:bookmarkStart w:id="2556" w:name="_Toc34737594"/>
      <w:bookmarkStart w:id="2557" w:name="_Toc34738563"/>
      <w:bookmarkStart w:id="2558" w:name="_Toc34748867"/>
      <w:bookmarkStart w:id="2559" w:name="_Toc36462426"/>
      <w:bookmarkStart w:id="2560" w:name="_Toc43206637"/>
      <w:bookmarkStart w:id="2561" w:name="_Toc45031005"/>
      <w:bookmarkStart w:id="2562" w:name="_Toc56516134"/>
      <w:bookmarkStart w:id="2563" w:name="_Toc58594259"/>
      <w:bookmarkStart w:id="2564" w:name="_Toc67685481"/>
      <w:bookmarkStart w:id="2565" w:name="_Toc73367290"/>
      <w:bookmarkStart w:id="2566" w:name="_Toc74990798"/>
      <w:bookmarkStart w:id="2567" w:name="_Toc82711827"/>
      <w:bookmarkStart w:id="2568" w:name="_Toc98501875"/>
      <w:bookmarkStart w:id="2569" w:name="_Toc106635166"/>
      <w:bookmarkStart w:id="2570" w:name="_Toc114776234"/>
      <w:bookmarkStart w:id="2571" w:name="_Toc122089833"/>
      <w:bookmarkStart w:id="2572" w:name="_Toc138349008"/>
      <w:bookmarkStart w:id="2573" w:name="_Toc170207578"/>
      <w:bookmarkStart w:id="2574" w:name="_Toc177513212"/>
      <w:bookmarkStart w:id="2575" w:name="_Toc200619804"/>
      <w:bookmarkStart w:id="2576" w:name="_Toc207805465"/>
      <w:bookmarkStart w:id="2577" w:name="_Toc215054197"/>
      <w:r w:rsidRPr="00971458">
        <w:t>6.1.7.1</w:t>
      </w:r>
      <w:r w:rsidRPr="00971458">
        <w:tab/>
        <w:t>General</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578" w:name="_Toc18837167"/>
      <w:bookmarkStart w:id="2579" w:name="_Toc22039974"/>
      <w:bookmarkStart w:id="2580" w:name="_Toc22625428"/>
      <w:bookmarkStart w:id="2581" w:name="_Toc25075756"/>
      <w:bookmarkStart w:id="2582" w:name="_Toc26198975"/>
      <w:bookmarkStart w:id="2583" w:name="_Toc34167852"/>
      <w:bookmarkStart w:id="2584" w:name="_Toc34737315"/>
      <w:bookmarkStart w:id="2585" w:name="_Toc34737412"/>
      <w:bookmarkStart w:id="2586" w:name="_Toc34737595"/>
      <w:bookmarkStart w:id="2587" w:name="_Toc34738564"/>
      <w:bookmarkStart w:id="2588" w:name="_Toc34748868"/>
      <w:bookmarkStart w:id="2589" w:name="_Toc36462427"/>
      <w:bookmarkStart w:id="2590" w:name="_Toc43206638"/>
      <w:bookmarkStart w:id="2591" w:name="_Toc45031006"/>
      <w:bookmarkStart w:id="2592" w:name="_Toc56516135"/>
      <w:bookmarkStart w:id="2593" w:name="_Toc58594260"/>
      <w:bookmarkStart w:id="2594" w:name="_Toc67685482"/>
      <w:bookmarkStart w:id="2595" w:name="_Toc73367291"/>
      <w:bookmarkStart w:id="2596" w:name="_Toc74990799"/>
      <w:bookmarkStart w:id="2597" w:name="_Toc82711828"/>
      <w:bookmarkStart w:id="2598" w:name="_Toc98501876"/>
      <w:bookmarkStart w:id="2599" w:name="_Toc106635167"/>
      <w:bookmarkStart w:id="2600" w:name="_Toc114776235"/>
      <w:bookmarkStart w:id="2601" w:name="_Toc122089834"/>
      <w:bookmarkStart w:id="2602" w:name="_Toc138349009"/>
      <w:bookmarkStart w:id="2603" w:name="_Toc170207579"/>
      <w:bookmarkStart w:id="2604" w:name="_Toc177513213"/>
      <w:bookmarkStart w:id="2605" w:name="_Toc200619805"/>
      <w:bookmarkStart w:id="2606" w:name="_Toc207805466"/>
      <w:bookmarkStart w:id="2607" w:name="_Toc215054198"/>
      <w:r w:rsidRPr="00971458">
        <w:t>6.1.7.2</w:t>
      </w:r>
      <w:r w:rsidRPr="00971458">
        <w:tab/>
        <w:t>Protocol Errors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608" w:name="_Toc18837168"/>
      <w:bookmarkStart w:id="2609" w:name="_Toc22039975"/>
      <w:bookmarkStart w:id="2610" w:name="_Toc22625429"/>
      <w:bookmarkStart w:id="2611" w:name="_Toc25075757"/>
      <w:bookmarkStart w:id="2612" w:name="_Toc26198976"/>
      <w:bookmarkStart w:id="2613" w:name="_Toc34167853"/>
      <w:bookmarkStart w:id="2614" w:name="_Toc34737316"/>
      <w:bookmarkStart w:id="2615" w:name="_Toc34737413"/>
      <w:bookmarkStart w:id="2616" w:name="_Toc34737596"/>
      <w:bookmarkStart w:id="2617" w:name="_Toc34738565"/>
      <w:bookmarkStart w:id="2618" w:name="_Toc34748869"/>
      <w:bookmarkStart w:id="2619" w:name="_Toc36462428"/>
      <w:bookmarkStart w:id="2620" w:name="_Toc43206639"/>
      <w:bookmarkStart w:id="2621" w:name="_Toc45031007"/>
      <w:bookmarkStart w:id="2622" w:name="_Toc56516136"/>
      <w:bookmarkStart w:id="2623" w:name="_Toc58594261"/>
      <w:bookmarkStart w:id="2624" w:name="_Toc67685483"/>
      <w:bookmarkStart w:id="2625" w:name="_Toc73367292"/>
      <w:bookmarkStart w:id="2626" w:name="_Toc74990800"/>
      <w:bookmarkStart w:id="2627" w:name="_Toc82711829"/>
      <w:bookmarkStart w:id="2628" w:name="_Toc98501877"/>
      <w:bookmarkStart w:id="2629" w:name="_Toc106635168"/>
      <w:bookmarkStart w:id="2630" w:name="_Toc114776236"/>
      <w:bookmarkStart w:id="2631" w:name="_Toc122089835"/>
      <w:bookmarkStart w:id="2632" w:name="_Toc138349010"/>
      <w:bookmarkStart w:id="2633" w:name="_Toc170207580"/>
      <w:bookmarkStart w:id="2634" w:name="_Toc177513214"/>
      <w:bookmarkStart w:id="2635" w:name="_Toc200619806"/>
      <w:bookmarkStart w:id="2636" w:name="_Toc207805467"/>
      <w:bookmarkStart w:id="2637" w:name="_Toc215054199"/>
      <w:r>
        <w:t>6.1.7.3</w:t>
      </w:r>
      <w:r>
        <w:tab/>
        <w:t>Application Errors</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638" w:name="_Toc18837169"/>
    </w:p>
    <w:p w14:paraId="511E7CE3" w14:textId="77777777" w:rsidR="00231500" w:rsidRPr="0023018E" w:rsidRDefault="00231500" w:rsidP="00FD1FD5">
      <w:pPr>
        <w:pStyle w:val="Heading3"/>
        <w:rPr>
          <w:lang w:eastAsia="zh-CN"/>
        </w:rPr>
      </w:pPr>
      <w:bookmarkStart w:id="2639" w:name="_Toc22039976"/>
      <w:bookmarkStart w:id="2640" w:name="_Toc22625430"/>
      <w:bookmarkStart w:id="2641" w:name="_Toc25075758"/>
      <w:bookmarkStart w:id="2642" w:name="_Toc26198977"/>
      <w:bookmarkStart w:id="2643" w:name="_Toc34167854"/>
      <w:bookmarkStart w:id="2644" w:name="_Toc34737317"/>
      <w:bookmarkStart w:id="2645" w:name="_Toc34737414"/>
      <w:bookmarkStart w:id="2646" w:name="_Toc34737597"/>
      <w:bookmarkStart w:id="2647" w:name="_Toc34738566"/>
      <w:bookmarkStart w:id="2648" w:name="_Toc34748870"/>
      <w:bookmarkStart w:id="2649" w:name="_Toc36462429"/>
      <w:bookmarkStart w:id="2650" w:name="_Toc43206640"/>
      <w:bookmarkStart w:id="2651" w:name="_Toc45031008"/>
      <w:bookmarkStart w:id="2652" w:name="_Toc56516137"/>
      <w:bookmarkStart w:id="2653" w:name="_Toc58594262"/>
      <w:bookmarkStart w:id="2654" w:name="_Toc67685484"/>
      <w:bookmarkStart w:id="2655" w:name="_Toc73367293"/>
      <w:bookmarkStart w:id="2656" w:name="_Toc74990801"/>
      <w:bookmarkStart w:id="2657" w:name="_Toc82711830"/>
      <w:bookmarkStart w:id="2658" w:name="_Toc98501878"/>
      <w:bookmarkStart w:id="2659" w:name="_Toc106635169"/>
      <w:bookmarkStart w:id="2660" w:name="_Toc114776237"/>
      <w:bookmarkStart w:id="2661" w:name="_Toc122089836"/>
      <w:bookmarkStart w:id="2662" w:name="_Toc138349011"/>
      <w:bookmarkStart w:id="2663" w:name="_Toc170207581"/>
      <w:bookmarkStart w:id="2664" w:name="_Toc177513215"/>
      <w:bookmarkStart w:id="2665" w:name="_Toc200619807"/>
      <w:bookmarkStart w:id="2666" w:name="_Toc207805468"/>
      <w:bookmarkStart w:id="2667" w:name="_Toc215054200"/>
      <w:r>
        <w:t>6.1.8</w:t>
      </w:r>
      <w:r w:rsidRPr="0023018E">
        <w:rPr>
          <w:lang w:eastAsia="zh-CN"/>
        </w:rPr>
        <w:tab/>
        <w:t>Feature negotiation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668" w:name="_Toc18837170"/>
      <w:bookmarkStart w:id="2669" w:name="_Toc22039977"/>
      <w:bookmarkStart w:id="2670" w:name="_Toc22625431"/>
      <w:bookmarkStart w:id="2671" w:name="_Toc25075759"/>
      <w:bookmarkStart w:id="2672" w:name="_Toc26198978"/>
      <w:bookmarkStart w:id="2673" w:name="_Toc34167855"/>
      <w:bookmarkStart w:id="2674" w:name="_Toc34737318"/>
      <w:bookmarkStart w:id="2675" w:name="_Toc34737415"/>
      <w:bookmarkStart w:id="2676" w:name="_Toc34737598"/>
      <w:bookmarkStart w:id="2677" w:name="_Toc34738567"/>
      <w:bookmarkStart w:id="2678" w:name="_Toc34748871"/>
      <w:bookmarkStart w:id="2679" w:name="_Toc36462430"/>
      <w:bookmarkStart w:id="2680" w:name="_Toc43206641"/>
      <w:bookmarkStart w:id="2681" w:name="_Toc45031009"/>
      <w:bookmarkStart w:id="2682" w:name="_Toc56516138"/>
      <w:bookmarkStart w:id="2683" w:name="_Toc58594263"/>
      <w:bookmarkStart w:id="2684" w:name="_Toc67685485"/>
      <w:bookmarkStart w:id="2685" w:name="_Toc73367294"/>
      <w:bookmarkStart w:id="2686" w:name="_Toc74990802"/>
      <w:bookmarkStart w:id="2687" w:name="_Toc82711831"/>
      <w:bookmarkStart w:id="2688" w:name="_Toc98501879"/>
      <w:bookmarkStart w:id="2689" w:name="_Toc106635170"/>
      <w:bookmarkStart w:id="2690" w:name="_Toc114776238"/>
      <w:bookmarkStart w:id="2691" w:name="_Toc122089837"/>
      <w:bookmarkStart w:id="2692" w:name="_Toc138349012"/>
      <w:bookmarkStart w:id="2693" w:name="_Toc170207582"/>
      <w:bookmarkStart w:id="2694" w:name="_Toc177513216"/>
      <w:bookmarkStart w:id="2695" w:name="_Toc200619808"/>
      <w:bookmarkStart w:id="2696" w:name="_Toc207805469"/>
      <w:bookmarkStart w:id="2697" w:name="_Hlk525137310"/>
      <w:bookmarkStart w:id="2698" w:name="_Toc215054201"/>
      <w:r>
        <w:t>6.1.9</w:t>
      </w:r>
      <w:r w:rsidRPr="001E7573">
        <w:tab/>
        <w:t>Security</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99" w:name="_Hlk530142087"/>
      <w:bookmarkEnd w:id="269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700" w:name="_Toc25074008"/>
      <w:bookmarkStart w:id="2701" w:name="_Toc34063200"/>
      <w:bookmarkStart w:id="2702" w:name="_Toc43120185"/>
      <w:bookmarkStart w:id="2703" w:name="_Toc49768242"/>
      <w:bookmarkStart w:id="2704" w:name="_Toc51867092"/>
      <w:bookmarkStart w:id="2705" w:name="_Toc67685486"/>
      <w:bookmarkStart w:id="2706" w:name="_Toc73367295"/>
      <w:bookmarkStart w:id="2707" w:name="_Toc74990803"/>
      <w:bookmarkStart w:id="2708" w:name="_Toc82711832"/>
      <w:bookmarkStart w:id="2709" w:name="_Toc98501880"/>
      <w:bookmarkStart w:id="2710" w:name="_Toc106635171"/>
      <w:bookmarkStart w:id="2711" w:name="_Toc114776239"/>
      <w:bookmarkStart w:id="2712" w:name="_Toc122089838"/>
      <w:bookmarkStart w:id="2713" w:name="_Toc138349013"/>
      <w:bookmarkStart w:id="2714" w:name="_Toc170207583"/>
      <w:bookmarkStart w:id="2715" w:name="_Toc177513217"/>
      <w:bookmarkStart w:id="2716" w:name="_Toc200619809"/>
      <w:bookmarkStart w:id="2717" w:name="_Toc207805470"/>
      <w:bookmarkStart w:id="2718" w:name="_Toc215054202"/>
      <w:r>
        <w:rPr>
          <w:lang w:val="en-US"/>
        </w:rPr>
        <w:t>6.1.10</w:t>
      </w:r>
      <w:r w:rsidR="00C946E1">
        <w:rPr>
          <w:lang w:val="en-US"/>
        </w:rPr>
        <w:tab/>
      </w:r>
      <w:bookmarkEnd w:id="2700"/>
      <w:bookmarkEnd w:id="2701"/>
      <w:bookmarkEnd w:id="2702"/>
      <w:bookmarkEnd w:id="2703"/>
      <w:bookmarkEnd w:id="2704"/>
      <w:r w:rsidR="00C946E1">
        <w:rPr>
          <w:lang w:val="en-US"/>
        </w:rPr>
        <w:t>HTTP redirection</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719" w:name="_Toc106604700"/>
      <w:bookmarkStart w:id="2720" w:name="_Toc35971390"/>
      <w:bookmarkStart w:id="2721" w:name="_Toc510696598"/>
      <w:bookmarkStart w:id="2722" w:name="_Toc114776240"/>
      <w:bookmarkStart w:id="2723" w:name="_Toc122089839"/>
      <w:bookmarkStart w:id="2724" w:name="_Toc138349014"/>
      <w:bookmarkStart w:id="2725" w:name="_Toc170207584"/>
      <w:bookmarkStart w:id="2726" w:name="_Toc177513218"/>
      <w:bookmarkStart w:id="2727" w:name="_Toc200619810"/>
      <w:bookmarkStart w:id="2728" w:name="_Toc207805471"/>
      <w:bookmarkStart w:id="2729" w:name="_Toc215054203"/>
      <w:r>
        <w:lastRenderedPageBreak/>
        <w:t>6.2</w:t>
      </w:r>
      <w:r>
        <w:tab/>
        <w:t>Nnef_</w:t>
      </w:r>
      <w:r>
        <w:rPr>
          <w:lang w:eastAsia="zh-CN"/>
        </w:rPr>
        <w:t>SMService</w:t>
      </w:r>
      <w:r>
        <w:t xml:space="preserve"> Service API</w:t>
      </w:r>
      <w:bookmarkEnd w:id="2719"/>
      <w:bookmarkEnd w:id="2720"/>
      <w:bookmarkEnd w:id="2721"/>
      <w:bookmarkEnd w:id="2722"/>
      <w:bookmarkEnd w:id="2723"/>
      <w:bookmarkEnd w:id="2724"/>
      <w:bookmarkEnd w:id="2725"/>
      <w:bookmarkEnd w:id="2726"/>
      <w:bookmarkEnd w:id="2727"/>
      <w:bookmarkEnd w:id="2728"/>
      <w:bookmarkEnd w:id="2729"/>
    </w:p>
    <w:p w14:paraId="0BC4B333" w14:textId="77777777" w:rsidR="0013056E" w:rsidRDefault="0013056E" w:rsidP="0013056E">
      <w:pPr>
        <w:pStyle w:val="Heading3"/>
      </w:pPr>
      <w:bookmarkStart w:id="2730" w:name="_Toc106604701"/>
      <w:bookmarkStart w:id="2731" w:name="_Toc35971391"/>
      <w:bookmarkStart w:id="2732" w:name="_Toc510696599"/>
      <w:bookmarkStart w:id="2733" w:name="_Toc114776241"/>
      <w:bookmarkStart w:id="2734" w:name="_Toc122089840"/>
      <w:bookmarkStart w:id="2735" w:name="_Toc138349015"/>
      <w:bookmarkStart w:id="2736" w:name="_Toc170207585"/>
      <w:bookmarkStart w:id="2737" w:name="_Toc177513219"/>
      <w:bookmarkStart w:id="2738" w:name="_Toc200619811"/>
      <w:bookmarkStart w:id="2739" w:name="_Toc207805472"/>
      <w:bookmarkStart w:id="2740" w:name="_Toc215054204"/>
      <w:r>
        <w:t>6.2.1</w:t>
      </w:r>
      <w:r>
        <w:tab/>
        <w:t>Introduction</w:t>
      </w:r>
      <w:bookmarkEnd w:id="2730"/>
      <w:bookmarkEnd w:id="2731"/>
      <w:bookmarkEnd w:id="2732"/>
      <w:bookmarkEnd w:id="2733"/>
      <w:bookmarkEnd w:id="2734"/>
      <w:bookmarkEnd w:id="2735"/>
      <w:bookmarkEnd w:id="2736"/>
      <w:bookmarkEnd w:id="2737"/>
      <w:bookmarkEnd w:id="2738"/>
      <w:bookmarkEnd w:id="2739"/>
      <w:bookmarkEnd w:id="2740"/>
    </w:p>
    <w:p w14:paraId="141B5CFC" w14:textId="77777777" w:rsidR="0013056E" w:rsidRDefault="0013056E" w:rsidP="0013056E">
      <w:pPr>
        <w:rPr>
          <w:noProof/>
          <w:lang w:eastAsia="zh-CN"/>
        </w:rPr>
      </w:pPr>
      <w:bookmarkStart w:id="2741"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742" w:name="_Toc106604702"/>
      <w:bookmarkStart w:id="2743" w:name="_Toc35971392"/>
      <w:bookmarkStart w:id="2744" w:name="_Toc114776242"/>
      <w:bookmarkStart w:id="2745" w:name="_Toc122089841"/>
      <w:bookmarkStart w:id="2746" w:name="_Toc138349016"/>
      <w:bookmarkStart w:id="2747" w:name="_Toc170207586"/>
      <w:bookmarkStart w:id="2748" w:name="_Toc177513220"/>
      <w:bookmarkStart w:id="2749" w:name="_Toc200619812"/>
      <w:bookmarkStart w:id="2750" w:name="_Toc207805473"/>
      <w:bookmarkStart w:id="2751" w:name="_Toc215054205"/>
      <w:r>
        <w:t>6.2.2</w:t>
      </w:r>
      <w:r>
        <w:tab/>
        <w:t>Usage of HTTP</w:t>
      </w:r>
      <w:bookmarkEnd w:id="2741"/>
      <w:bookmarkEnd w:id="2742"/>
      <w:bookmarkEnd w:id="2743"/>
      <w:bookmarkEnd w:id="2744"/>
      <w:bookmarkEnd w:id="2745"/>
      <w:bookmarkEnd w:id="2746"/>
      <w:bookmarkEnd w:id="2747"/>
      <w:bookmarkEnd w:id="2748"/>
      <w:bookmarkEnd w:id="2749"/>
      <w:bookmarkEnd w:id="2750"/>
      <w:bookmarkEnd w:id="2751"/>
    </w:p>
    <w:p w14:paraId="139A0987" w14:textId="77777777" w:rsidR="0013056E" w:rsidRDefault="0013056E" w:rsidP="0013056E">
      <w:pPr>
        <w:pStyle w:val="Heading4"/>
      </w:pPr>
      <w:bookmarkStart w:id="2752" w:name="_Toc106604703"/>
      <w:bookmarkStart w:id="2753" w:name="_Toc35971393"/>
      <w:bookmarkStart w:id="2754" w:name="_Toc510696601"/>
      <w:bookmarkStart w:id="2755" w:name="_Toc114776243"/>
      <w:bookmarkStart w:id="2756" w:name="_Toc122089842"/>
      <w:bookmarkStart w:id="2757" w:name="_Toc138349017"/>
      <w:bookmarkStart w:id="2758" w:name="_Toc170207587"/>
      <w:bookmarkStart w:id="2759" w:name="_Toc177513221"/>
      <w:bookmarkStart w:id="2760" w:name="_Toc200619813"/>
      <w:bookmarkStart w:id="2761" w:name="_Toc207805474"/>
      <w:bookmarkStart w:id="2762" w:name="_Toc215054206"/>
      <w:r>
        <w:t>6.2.2.1</w:t>
      </w:r>
      <w:r>
        <w:tab/>
        <w:t>General</w:t>
      </w:r>
      <w:bookmarkEnd w:id="2752"/>
      <w:bookmarkEnd w:id="2753"/>
      <w:bookmarkEnd w:id="2754"/>
      <w:bookmarkEnd w:id="2755"/>
      <w:bookmarkEnd w:id="2756"/>
      <w:bookmarkEnd w:id="2757"/>
      <w:bookmarkEnd w:id="2758"/>
      <w:bookmarkEnd w:id="2759"/>
      <w:bookmarkEnd w:id="2760"/>
      <w:bookmarkEnd w:id="2761"/>
      <w:bookmarkEnd w:id="2762"/>
    </w:p>
    <w:p w14:paraId="176C3F23" w14:textId="233CC20D" w:rsidR="0013056E" w:rsidRDefault="0013056E" w:rsidP="0013056E">
      <w:pPr>
        <w:rPr>
          <w:noProof/>
        </w:rPr>
      </w:pPr>
      <w:bookmarkStart w:id="276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764" w:name="_Toc106604704"/>
      <w:bookmarkStart w:id="2765" w:name="_Toc35971394"/>
      <w:bookmarkStart w:id="2766" w:name="_Toc114776244"/>
      <w:bookmarkStart w:id="2767" w:name="_Toc122089843"/>
      <w:bookmarkStart w:id="2768" w:name="_Toc138349018"/>
      <w:bookmarkStart w:id="2769" w:name="_Toc170207588"/>
      <w:bookmarkStart w:id="2770" w:name="_Toc177513222"/>
      <w:bookmarkStart w:id="2771" w:name="_Toc200619814"/>
      <w:bookmarkStart w:id="2772" w:name="_Toc207805475"/>
      <w:bookmarkStart w:id="2773" w:name="_Toc215054207"/>
      <w:r>
        <w:t>6.2.2.2</w:t>
      </w:r>
      <w:r>
        <w:tab/>
        <w:t>HTTP standard headers</w:t>
      </w:r>
      <w:bookmarkEnd w:id="2763"/>
      <w:bookmarkEnd w:id="2764"/>
      <w:bookmarkEnd w:id="2765"/>
      <w:bookmarkEnd w:id="2766"/>
      <w:bookmarkEnd w:id="2767"/>
      <w:bookmarkEnd w:id="2768"/>
      <w:bookmarkEnd w:id="2769"/>
      <w:bookmarkEnd w:id="2770"/>
      <w:bookmarkEnd w:id="2771"/>
      <w:bookmarkEnd w:id="2772"/>
      <w:bookmarkEnd w:id="2773"/>
    </w:p>
    <w:p w14:paraId="76E74779" w14:textId="77777777" w:rsidR="0013056E" w:rsidRDefault="0013056E" w:rsidP="0013056E">
      <w:pPr>
        <w:pStyle w:val="Heading5"/>
        <w:rPr>
          <w:lang w:eastAsia="zh-CN"/>
        </w:rPr>
      </w:pPr>
      <w:bookmarkStart w:id="2774" w:name="_Toc106604705"/>
      <w:bookmarkStart w:id="2775" w:name="_Toc35971395"/>
      <w:bookmarkStart w:id="2776" w:name="_Toc510696603"/>
      <w:bookmarkStart w:id="2777" w:name="_Toc114776245"/>
      <w:bookmarkStart w:id="2778" w:name="_Toc122089844"/>
      <w:bookmarkStart w:id="2779" w:name="_Toc138349019"/>
      <w:bookmarkStart w:id="2780" w:name="_Toc170207589"/>
      <w:bookmarkStart w:id="2781" w:name="_Toc177513223"/>
      <w:bookmarkStart w:id="2782" w:name="_Toc200619815"/>
      <w:bookmarkStart w:id="2783" w:name="_Toc207805476"/>
      <w:bookmarkStart w:id="2784" w:name="_Toc215054208"/>
      <w:r>
        <w:t>6.2.2.2.1</w:t>
      </w:r>
      <w:r>
        <w:rPr>
          <w:lang w:eastAsia="zh-CN"/>
        </w:rPr>
        <w:tab/>
        <w:t>General</w:t>
      </w:r>
      <w:bookmarkEnd w:id="2774"/>
      <w:bookmarkEnd w:id="2775"/>
      <w:bookmarkEnd w:id="2776"/>
      <w:bookmarkEnd w:id="2777"/>
      <w:bookmarkEnd w:id="2778"/>
      <w:bookmarkEnd w:id="2779"/>
      <w:bookmarkEnd w:id="2780"/>
      <w:bookmarkEnd w:id="2781"/>
      <w:bookmarkEnd w:id="2782"/>
      <w:bookmarkEnd w:id="2783"/>
      <w:bookmarkEnd w:id="2784"/>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785" w:name="_Toc114776246"/>
      <w:bookmarkStart w:id="2786" w:name="_Toc122089845"/>
      <w:bookmarkStart w:id="2787" w:name="_Toc138349020"/>
      <w:bookmarkStart w:id="2788" w:name="_Toc170207590"/>
      <w:bookmarkStart w:id="2789" w:name="_Toc177513224"/>
      <w:bookmarkStart w:id="2790" w:name="_Toc200619816"/>
      <w:bookmarkStart w:id="2791" w:name="_Toc207805477"/>
      <w:bookmarkStart w:id="2792" w:name="_Toc215054209"/>
      <w:r>
        <w:t>6.2</w:t>
      </w:r>
      <w:r w:rsidRPr="00CB1653">
        <w:t>.2.2.2</w:t>
      </w:r>
      <w:r w:rsidRPr="00CB1653">
        <w:tab/>
        <w:t>Content type</w:t>
      </w:r>
      <w:bookmarkEnd w:id="2785"/>
      <w:bookmarkEnd w:id="2786"/>
      <w:bookmarkEnd w:id="2787"/>
      <w:bookmarkEnd w:id="2788"/>
      <w:bookmarkEnd w:id="2789"/>
      <w:bookmarkEnd w:id="2790"/>
      <w:bookmarkEnd w:id="2791"/>
      <w:bookmarkEnd w:id="2792"/>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793" w:name="_Toc106604707"/>
      <w:bookmarkStart w:id="2794" w:name="_Toc35971397"/>
      <w:bookmarkStart w:id="2795" w:name="_Toc114776247"/>
      <w:bookmarkStart w:id="2796" w:name="_Toc122089846"/>
      <w:bookmarkStart w:id="2797" w:name="_Toc138349021"/>
      <w:bookmarkStart w:id="2798" w:name="_Toc170207591"/>
      <w:bookmarkStart w:id="2799" w:name="_Toc177513225"/>
      <w:bookmarkStart w:id="2800" w:name="_Toc200619817"/>
      <w:bookmarkStart w:id="2801" w:name="_Toc207805478"/>
      <w:bookmarkStart w:id="2802" w:name="_Toc215054210"/>
      <w:r>
        <w:t>6.</w:t>
      </w:r>
      <w:r w:rsidR="00F37BA0">
        <w:t>2</w:t>
      </w:r>
      <w:r>
        <w:t>.2.3</w:t>
      </w:r>
      <w:r>
        <w:tab/>
        <w:t>HTTP custom headers</w:t>
      </w:r>
      <w:bookmarkEnd w:id="2793"/>
      <w:bookmarkEnd w:id="2794"/>
      <w:bookmarkEnd w:id="2795"/>
      <w:bookmarkEnd w:id="2796"/>
      <w:bookmarkEnd w:id="2797"/>
      <w:bookmarkEnd w:id="2798"/>
      <w:bookmarkEnd w:id="2799"/>
      <w:bookmarkEnd w:id="2800"/>
      <w:bookmarkEnd w:id="2801"/>
      <w:bookmarkEnd w:id="2802"/>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803" w:name="_Toc106604708"/>
      <w:bookmarkStart w:id="2804" w:name="_Toc25227245"/>
      <w:bookmarkStart w:id="2805" w:name="_Toc34039588"/>
      <w:bookmarkStart w:id="2806" w:name="_Toc39046787"/>
      <w:bookmarkStart w:id="2807" w:name="_Toc42934369"/>
      <w:bookmarkStart w:id="2808" w:name="_Toc49844585"/>
      <w:bookmarkStart w:id="2809" w:name="_Toc56519225"/>
      <w:bookmarkStart w:id="2810" w:name="_Toc90645122"/>
      <w:bookmarkStart w:id="2811" w:name="_Toc101344131"/>
      <w:bookmarkStart w:id="2812" w:name="_Toc114776248"/>
      <w:bookmarkStart w:id="2813" w:name="_Toc122089847"/>
      <w:bookmarkStart w:id="2814" w:name="_Toc138349022"/>
      <w:bookmarkStart w:id="2815" w:name="_Toc170207592"/>
      <w:bookmarkStart w:id="2816" w:name="_Toc177513226"/>
      <w:bookmarkStart w:id="2817" w:name="_Toc200619818"/>
      <w:bookmarkStart w:id="2818" w:name="_Toc207805479"/>
      <w:bookmarkStart w:id="2819" w:name="_Toc215054211"/>
      <w:r w:rsidRPr="00CB1653">
        <w:t>6.</w:t>
      </w:r>
      <w:r w:rsidR="00F37BA0">
        <w:t>2</w:t>
      </w:r>
      <w:r w:rsidRPr="00CB1653">
        <w:t>.2.4</w:t>
      </w:r>
      <w:r w:rsidRPr="00CB1653">
        <w:tab/>
        <w:t>HTTP multipart messages</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820" w:name="_Toc114776249"/>
      <w:bookmarkStart w:id="2821" w:name="_Toc122089848"/>
      <w:bookmarkStart w:id="2822" w:name="_Toc138349023"/>
      <w:bookmarkStart w:id="2823" w:name="_Toc170207593"/>
      <w:bookmarkStart w:id="2824" w:name="_Toc177513227"/>
      <w:bookmarkStart w:id="2825" w:name="_Toc200619819"/>
      <w:bookmarkStart w:id="2826" w:name="_Toc207805480"/>
      <w:bookmarkStart w:id="2827" w:name="_Toc215054212"/>
      <w:r>
        <w:t>6.2</w:t>
      </w:r>
      <w:r w:rsidRPr="00CB1653">
        <w:t>.3</w:t>
      </w:r>
      <w:r w:rsidRPr="00CB1653">
        <w:tab/>
        <w:t>Resources</w:t>
      </w:r>
      <w:bookmarkEnd w:id="2820"/>
      <w:bookmarkEnd w:id="2821"/>
      <w:bookmarkEnd w:id="2822"/>
      <w:bookmarkEnd w:id="2823"/>
      <w:bookmarkEnd w:id="2824"/>
      <w:bookmarkEnd w:id="2825"/>
      <w:bookmarkEnd w:id="2826"/>
      <w:bookmarkEnd w:id="2827"/>
    </w:p>
    <w:p w14:paraId="06ADDF26" w14:textId="77777777" w:rsidR="00AE779D" w:rsidRPr="00CB1653" w:rsidRDefault="00AE779D" w:rsidP="00AE779D">
      <w:pPr>
        <w:pStyle w:val="Heading4"/>
      </w:pPr>
      <w:bookmarkStart w:id="2828" w:name="_Toc114776250"/>
      <w:bookmarkStart w:id="2829" w:name="_Toc122089849"/>
      <w:bookmarkStart w:id="2830" w:name="_Toc138349024"/>
      <w:bookmarkStart w:id="2831" w:name="_Toc170207594"/>
      <w:bookmarkStart w:id="2832" w:name="_Toc177513228"/>
      <w:bookmarkStart w:id="2833" w:name="_Toc200619820"/>
      <w:bookmarkStart w:id="2834" w:name="_Toc207805481"/>
      <w:bookmarkStart w:id="2835" w:name="_Toc215054213"/>
      <w:r>
        <w:t>6.2</w:t>
      </w:r>
      <w:r w:rsidRPr="00CB1653">
        <w:t>.3.1</w:t>
      </w:r>
      <w:r w:rsidRPr="00CB1653">
        <w:tab/>
        <w:t>Overview</w:t>
      </w:r>
      <w:bookmarkEnd w:id="2828"/>
      <w:bookmarkEnd w:id="2829"/>
      <w:bookmarkEnd w:id="2830"/>
      <w:bookmarkEnd w:id="2831"/>
      <w:bookmarkEnd w:id="2832"/>
      <w:bookmarkEnd w:id="2833"/>
      <w:bookmarkEnd w:id="2834"/>
      <w:bookmarkEnd w:id="2835"/>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65pt;height:190.35pt" o:ole="">
            <v:imagedata r:id="rId32" o:title=""/>
          </v:shape>
          <o:OLEObject Type="Embed" ProgID="Visio.Drawing.11" ShapeID="_x0000_i1035" DrawAspect="Content" ObjectID="_1825666920"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836" w:name="_Toc106604711"/>
      <w:bookmarkStart w:id="2837" w:name="_Toc114776251"/>
      <w:bookmarkStart w:id="2838" w:name="_Toc122089850"/>
      <w:bookmarkStart w:id="2839" w:name="_Toc138349025"/>
      <w:bookmarkStart w:id="2840" w:name="_Toc170207595"/>
      <w:bookmarkStart w:id="2841" w:name="_Toc177513229"/>
      <w:bookmarkStart w:id="2842" w:name="_Toc200619821"/>
      <w:bookmarkStart w:id="2843" w:name="_Toc207805482"/>
      <w:bookmarkStart w:id="2844" w:name="_Toc215054214"/>
      <w:r>
        <w:t>6.2.3.2</w:t>
      </w:r>
      <w:r w:rsidRPr="00CB1653">
        <w:tab/>
        <w:t>Resource: MoSmInfo</w:t>
      </w:r>
      <w:bookmarkEnd w:id="2836"/>
      <w:bookmarkEnd w:id="2837"/>
      <w:bookmarkEnd w:id="2838"/>
      <w:bookmarkEnd w:id="2839"/>
      <w:bookmarkEnd w:id="2840"/>
      <w:bookmarkEnd w:id="2841"/>
      <w:bookmarkEnd w:id="2842"/>
      <w:bookmarkEnd w:id="2843"/>
      <w:bookmarkEnd w:id="2844"/>
    </w:p>
    <w:p w14:paraId="37FACCCB" w14:textId="77777777" w:rsidR="00AE779D" w:rsidRPr="00CB1653" w:rsidRDefault="00AE779D" w:rsidP="00AE779D">
      <w:pPr>
        <w:pStyle w:val="Heading5"/>
      </w:pPr>
      <w:bookmarkStart w:id="2845" w:name="_Toc106604712"/>
      <w:bookmarkStart w:id="2846" w:name="_Toc35971401"/>
      <w:bookmarkStart w:id="2847" w:name="_Toc510696610"/>
      <w:bookmarkStart w:id="2848" w:name="_Toc114776252"/>
      <w:bookmarkStart w:id="2849" w:name="_Toc122089851"/>
      <w:bookmarkStart w:id="2850" w:name="_Toc138349026"/>
      <w:bookmarkStart w:id="2851" w:name="_Toc170207596"/>
      <w:bookmarkStart w:id="2852" w:name="_Toc177513230"/>
      <w:bookmarkStart w:id="2853" w:name="_Toc200619822"/>
      <w:bookmarkStart w:id="2854" w:name="_Toc207805483"/>
      <w:bookmarkStart w:id="2855" w:name="_Toc215054215"/>
      <w:r>
        <w:t>6.2.3.2</w:t>
      </w:r>
      <w:r w:rsidRPr="00CB1653">
        <w:t>.1</w:t>
      </w:r>
      <w:r w:rsidRPr="00CB1653">
        <w:tab/>
        <w:t>Description</w:t>
      </w:r>
      <w:bookmarkEnd w:id="2845"/>
      <w:bookmarkEnd w:id="2846"/>
      <w:bookmarkEnd w:id="2847"/>
      <w:bookmarkEnd w:id="2848"/>
      <w:bookmarkEnd w:id="2849"/>
      <w:bookmarkEnd w:id="2850"/>
      <w:bookmarkEnd w:id="2851"/>
      <w:bookmarkEnd w:id="2852"/>
      <w:bookmarkEnd w:id="2853"/>
      <w:bookmarkEnd w:id="2854"/>
      <w:bookmarkEnd w:id="2855"/>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856" w:name="_Toc106604713"/>
      <w:bookmarkStart w:id="2857" w:name="_Toc35971402"/>
      <w:bookmarkStart w:id="2858" w:name="_Toc114776253"/>
      <w:bookmarkStart w:id="2859" w:name="_Toc122089852"/>
      <w:bookmarkStart w:id="2860" w:name="_Toc138349027"/>
      <w:bookmarkStart w:id="2861" w:name="_Toc170207597"/>
      <w:bookmarkStart w:id="2862" w:name="_Toc177513231"/>
      <w:bookmarkStart w:id="2863" w:name="_Toc200619823"/>
      <w:bookmarkStart w:id="2864" w:name="_Toc207805484"/>
      <w:bookmarkStart w:id="2865" w:name="_Toc510696612"/>
      <w:bookmarkStart w:id="2866" w:name="_Toc215054216"/>
      <w:r>
        <w:t>6.2.3.2</w:t>
      </w:r>
      <w:r w:rsidRPr="00CB1653">
        <w:t>.2</w:t>
      </w:r>
      <w:r w:rsidRPr="00CB1653">
        <w:tab/>
        <w:t>Resource Definition</w:t>
      </w:r>
      <w:bookmarkEnd w:id="2856"/>
      <w:bookmarkEnd w:id="2857"/>
      <w:bookmarkEnd w:id="2858"/>
      <w:bookmarkEnd w:id="2859"/>
      <w:bookmarkEnd w:id="2860"/>
      <w:bookmarkEnd w:id="2861"/>
      <w:bookmarkEnd w:id="2862"/>
      <w:bookmarkEnd w:id="2863"/>
      <w:bookmarkEnd w:id="2864"/>
      <w:bookmarkEnd w:id="286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867" w:name="_Toc106604714"/>
      <w:bookmarkStart w:id="2868" w:name="_Toc35971403"/>
      <w:bookmarkStart w:id="2869" w:name="_Toc114776254"/>
      <w:bookmarkStart w:id="2870" w:name="_Toc122089853"/>
      <w:bookmarkStart w:id="2871" w:name="_Toc138349028"/>
      <w:bookmarkStart w:id="2872" w:name="_Toc170207598"/>
      <w:bookmarkStart w:id="2873" w:name="_Toc177513232"/>
      <w:bookmarkStart w:id="2874" w:name="_Toc200619824"/>
      <w:bookmarkStart w:id="2875" w:name="_Toc207805485"/>
      <w:bookmarkStart w:id="2876" w:name="_Toc215054217"/>
      <w:r>
        <w:t>6.2.3.2</w:t>
      </w:r>
      <w:r w:rsidRPr="00CB1653">
        <w:t>.3</w:t>
      </w:r>
      <w:r w:rsidRPr="00CB1653">
        <w:tab/>
        <w:t>Resource Standard Methods</w:t>
      </w:r>
      <w:bookmarkEnd w:id="2865"/>
      <w:bookmarkEnd w:id="2867"/>
      <w:bookmarkEnd w:id="2868"/>
      <w:bookmarkEnd w:id="2869"/>
      <w:bookmarkEnd w:id="2870"/>
      <w:bookmarkEnd w:id="2871"/>
      <w:bookmarkEnd w:id="2872"/>
      <w:bookmarkEnd w:id="2873"/>
      <w:bookmarkEnd w:id="2874"/>
      <w:bookmarkEnd w:id="2875"/>
      <w:bookmarkEnd w:id="2876"/>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877" w:name="_Toc106604715"/>
      <w:bookmarkStart w:id="2878" w:name="_Toc35971406"/>
      <w:bookmarkStart w:id="2879" w:name="_Toc510696615"/>
      <w:bookmarkStart w:id="2880" w:name="_Toc114776255"/>
      <w:bookmarkStart w:id="2881" w:name="_Toc122089854"/>
      <w:bookmarkStart w:id="2882" w:name="_Toc138349029"/>
      <w:bookmarkStart w:id="2883" w:name="_Toc170207599"/>
      <w:bookmarkStart w:id="2884" w:name="_Toc177513233"/>
      <w:bookmarkStart w:id="2885" w:name="_Toc200619825"/>
      <w:bookmarkStart w:id="2886" w:name="_Toc207805486"/>
      <w:bookmarkStart w:id="2887" w:name="_Toc215054218"/>
      <w:r>
        <w:lastRenderedPageBreak/>
        <w:t>6.2.3.2</w:t>
      </w:r>
      <w:r w:rsidRPr="00CB1653">
        <w:t>.4</w:t>
      </w:r>
      <w:r w:rsidRPr="00CB1653">
        <w:tab/>
        <w:t>Resource Custom Operations</w:t>
      </w:r>
      <w:bookmarkEnd w:id="2877"/>
      <w:bookmarkEnd w:id="2878"/>
      <w:bookmarkEnd w:id="2879"/>
      <w:bookmarkEnd w:id="2880"/>
      <w:bookmarkEnd w:id="2881"/>
      <w:bookmarkEnd w:id="2882"/>
      <w:bookmarkEnd w:id="2883"/>
      <w:bookmarkEnd w:id="2884"/>
      <w:bookmarkEnd w:id="2885"/>
      <w:bookmarkEnd w:id="2886"/>
      <w:bookmarkEnd w:id="2887"/>
    </w:p>
    <w:p w14:paraId="4EA29246" w14:textId="77777777" w:rsidR="00AE779D" w:rsidRPr="00CB1653" w:rsidRDefault="00AE779D" w:rsidP="00AE779D">
      <w:pPr>
        <w:pStyle w:val="H6"/>
      </w:pPr>
      <w:bookmarkStart w:id="2888" w:name="_Toc35971407"/>
      <w:bookmarkStart w:id="2889" w:name="_Toc510696616"/>
      <w:r>
        <w:t>6.2.3.2</w:t>
      </w:r>
      <w:r w:rsidRPr="00CB1653">
        <w:t>.4.1</w:t>
      </w:r>
      <w:r w:rsidRPr="00CB1653">
        <w:tab/>
        <w:t>Overview</w:t>
      </w:r>
      <w:bookmarkEnd w:id="2888"/>
      <w:bookmarkEnd w:id="2889"/>
    </w:p>
    <w:p w14:paraId="4DD267F0" w14:textId="77777777" w:rsidR="00AE779D" w:rsidRPr="00CB1653" w:rsidRDefault="00AE779D" w:rsidP="00AE779D">
      <w:pPr>
        <w:pStyle w:val="TH"/>
      </w:pPr>
      <w:bookmarkStart w:id="2890"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891" w:name="_Toc35971408"/>
      <w:r>
        <w:t>6.2.3.2</w:t>
      </w:r>
      <w:r w:rsidRPr="00CB1653">
        <w:t>.4.2</w:t>
      </w:r>
      <w:r w:rsidRPr="00CB1653">
        <w:tab/>
        <w:t>Operation: sendsms</w:t>
      </w:r>
      <w:bookmarkEnd w:id="2890"/>
      <w:bookmarkEnd w:id="2891"/>
    </w:p>
    <w:p w14:paraId="46DD8C82" w14:textId="77777777" w:rsidR="00AE779D" w:rsidRPr="00CB1653" w:rsidRDefault="00AE779D" w:rsidP="00AE779D">
      <w:pPr>
        <w:pStyle w:val="H6"/>
      </w:pPr>
      <w:bookmarkStart w:id="2892" w:name="_Toc35971409"/>
      <w:bookmarkStart w:id="2893" w:name="_Toc510696618"/>
      <w:r>
        <w:t>6.2.3.2</w:t>
      </w:r>
      <w:r w:rsidRPr="00CB1653">
        <w:t>.4.2.1</w:t>
      </w:r>
      <w:r w:rsidRPr="00CB1653">
        <w:tab/>
        <w:t>Description</w:t>
      </w:r>
      <w:bookmarkEnd w:id="2892"/>
      <w:bookmarkEnd w:id="2893"/>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894" w:name="_Toc35971410"/>
      <w:bookmarkStart w:id="2895" w:name="_Toc510696619"/>
      <w:r>
        <w:t>6.2.3.2</w:t>
      </w:r>
      <w:r w:rsidRPr="00CB1653">
        <w:t>.4.2.2</w:t>
      </w:r>
      <w:r w:rsidRPr="00CB1653">
        <w:tab/>
        <w:t>Operation Definition</w:t>
      </w:r>
      <w:bookmarkEnd w:id="2894"/>
      <w:bookmarkEnd w:id="2895"/>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896" w:name="_Toc106604716"/>
      <w:bookmarkStart w:id="2897" w:name="_Toc114776256"/>
      <w:bookmarkStart w:id="2898" w:name="_Toc122089855"/>
      <w:bookmarkStart w:id="2899" w:name="_Toc138349030"/>
      <w:bookmarkStart w:id="2900" w:name="_Toc170207600"/>
      <w:bookmarkStart w:id="2901" w:name="_Toc177513234"/>
      <w:bookmarkStart w:id="2902" w:name="_Toc200619826"/>
      <w:bookmarkStart w:id="2903" w:name="_Toc207805487"/>
      <w:bookmarkStart w:id="2904" w:name="_Toc215054219"/>
      <w:r>
        <w:t>6.2.4</w:t>
      </w:r>
      <w:r>
        <w:tab/>
        <w:t>Custom Operations without associated resources</w:t>
      </w:r>
      <w:bookmarkEnd w:id="2896"/>
      <w:bookmarkEnd w:id="2897"/>
      <w:bookmarkEnd w:id="2898"/>
      <w:bookmarkEnd w:id="2899"/>
      <w:bookmarkEnd w:id="2900"/>
      <w:bookmarkEnd w:id="2901"/>
      <w:bookmarkEnd w:id="2902"/>
      <w:bookmarkEnd w:id="2903"/>
      <w:bookmarkEnd w:id="2904"/>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905" w:name="_Toc106604717"/>
      <w:bookmarkStart w:id="2906" w:name="_Toc35971419"/>
      <w:bookmarkStart w:id="2907" w:name="_Toc510696628"/>
      <w:bookmarkStart w:id="2908" w:name="_Toc114776257"/>
      <w:bookmarkStart w:id="2909" w:name="_Toc122089856"/>
      <w:bookmarkStart w:id="2910" w:name="_Toc138349031"/>
      <w:bookmarkStart w:id="2911" w:name="_Toc170207601"/>
      <w:bookmarkStart w:id="2912" w:name="_Toc177513235"/>
      <w:bookmarkStart w:id="2913" w:name="_Toc200619827"/>
      <w:bookmarkStart w:id="2914" w:name="_Toc207805488"/>
      <w:bookmarkStart w:id="2915" w:name="_Toc215054220"/>
      <w:r>
        <w:t>6.2.5</w:t>
      </w:r>
      <w:r>
        <w:tab/>
        <w:t>Notifications</w:t>
      </w:r>
      <w:bookmarkEnd w:id="2905"/>
      <w:bookmarkEnd w:id="2906"/>
      <w:bookmarkEnd w:id="2907"/>
      <w:bookmarkEnd w:id="2908"/>
      <w:bookmarkEnd w:id="2909"/>
      <w:bookmarkEnd w:id="2910"/>
      <w:bookmarkEnd w:id="2911"/>
      <w:bookmarkEnd w:id="2912"/>
      <w:bookmarkEnd w:id="2913"/>
      <w:bookmarkEnd w:id="2914"/>
      <w:bookmarkEnd w:id="2915"/>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916" w:name="_Toc114776258"/>
      <w:bookmarkStart w:id="2917" w:name="_Toc122089857"/>
      <w:bookmarkStart w:id="2918" w:name="_Toc138349032"/>
      <w:bookmarkStart w:id="2919" w:name="_Toc170207602"/>
      <w:bookmarkStart w:id="2920" w:name="_Toc177513236"/>
      <w:bookmarkStart w:id="2921" w:name="_Toc200619828"/>
      <w:bookmarkStart w:id="2922" w:name="_Toc207805489"/>
      <w:bookmarkStart w:id="2923" w:name="_Toc215054221"/>
      <w:r>
        <w:t>6.2</w:t>
      </w:r>
      <w:r w:rsidRPr="00CB1653">
        <w:t>.6</w:t>
      </w:r>
      <w:r w:rsidRPr="00CB1653">
        <w:tab/>
        <w:t>Data Model</w:t>
      </w:r>
      <w:bookmarkEnd w:id="2916"/>
      <w:bookmarkEnd w:id="2917"/>
      <w:bookmarkEnd w:id="2918"/>
      <w:bookmarkEnd w:id="2919"/>
      <w:bookmarkEnd w:id="2920"/>
      <w:bookmarkEnd w:id="2921"/>
      <w:bookmarkEnd w:id="2922"/>
      <w:bookmarkEnd w:id="2923"/>
    </w:p>
    <w:p w14:paraId="09BF4D73" w14:textId="77777777" w:rsidR="00AE779D" w:rsidRPr="00CB1653" w:rsidRDefault="00AE779D" w:rsidP="00AE779D">
      <w:pPr>
        <w:pStyle w:val="Heading4"/>
      </w:pPr>
      <w:bookmarkStart w:id="2924" w:name="_Toc114776259"/>
      <w:bookmarkStart w:id="2925" w:name="_Toc122089858"/>
      <w:bookmarkStart w:id="2926" w:name="_Toc138349033"/>
      <w:bookmarkStart w:id="2927" w:name="_Toc170207603"/>
      <w:bookmarkStart w:id="2928" w:name="_Toc177513237"/>
      <w:bookmarkStart w:id="2929" w:name="_Toc200619829"/>
      <w:bookmarkStart w:id="2930" w:name="_Toc207805490"/>
      <w:bookmarkStart w:id="2931" w:name="_Toc215054222"/>
      <w:r>
        <w:t>6.2</w:t>
      </w:r>
      <w:r w:rsidRPr="00CB1653">
        <w:t>.6.1</w:t>
      </w:r>
      <w:r w:rsidRPr="00CB1653">
        <w:tab/>
        <w:t>General</w:t>
      </w:r>
      <w:bookmarkEnd w:id="2924"/>
      <w:bookmarkEnd w:id="2925"/>
      <w:bookmarkEnd w:id="2926"/>
      <w:bookmarkEnd w:id="2927"/>
      <w:bookmarkEnd w:id="2928"/>
      <w:bookmarkEnd w:id="2929"/>
      <w:bookmarkEnd w:id="2930"/>
      <w:bookmarkEnd w:id="2931"/>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932" w:name="_Toc106604720"/>
      <w:bookmarkStart w:id="2933" w:name="_Toc35971429"/>
      <w:bookmarkStart w:id="2934" w:name="_Toc510696634"/>
      <w:bookmarkStart w:id="2935" w:name="_Toc114776260"/>
      <w:bookmarkStart w:id="2936" w:name="_Toc122089859"/>
      <w:bookmarkStart w:id="2937" w:name="_Toc138349034"/>
      <w:bookmarkStart w:id="2938" w:name="_Toc170207604"/>
      <w:bookmarkStart w:id="2939" w:name="_Toc177513238"/>
      <w:bookmarkStart w:id="2940" w:name="_Toc200619830"/>
      <w:bookmarkStart w:id="2941" w:name="_Toc207805491"/>
      <w:bookmarkStart w:id="2942" w:name="_Toc215054223"/>
      <w:r>
        <w:rPr>
          <w:lang w:val="en-US"/>
        </w:rPr>
        <w:t>6.2.6.2</w:t>
      </w:r>
      <w:r>
        <w:rPr>
          <w:lang w:val="en-US"/>
        </w:rPr>
        <w:tab/>
        <w:t>Structured data types</w:t>
      </w:r>
      <w:bookmarkEnd w:id="2932"/>
      <w:bookmarkEnd w:id="2933"/>
      <w:bookmarkEnd w:id="2934"/>
      <w:bookmarkEnd w:id="2935"/>
      <w:bookmarkEnd w:id="2936"/>
      <w:bookmarkEnd w:id="2937"/>
      <w:bookmarkEnd w:id="2938"/>
      <w:bookmarkEnd w:id="2939"/>
      <w:bookmarkEnd w:id="2940"/>
      <w:bookmarkEnd w:id="2941"/>
      <w:bookmarkEnd w:id="2942"/>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943" w:name="_Toc106604721"/>
      <w:bookmarkStart w:id="2944" w:name="_Toc35971433"/>
      <w:bookmarkStart w:id="2945" w:name="_Toc510696638"/>
      <w:bookmarkStart w:id="2946" w:name="_Toc114776261"/>
      <w:bookmarkStart w:id="2947" w:name="_Toc122089860"/>
      <w:bookmarkStart w:id="2948" w:name="_Toc138349035"/>
      <w:bookmarkStart w:id="2949" w:name="_Toc170207605"/>
      <w:bookmarkStart w:id="2950" w:name="_Toc177513239"/>
      <w:bookmarkStart w:id="2951" w:name="_Toc200619831"/>
      <w:bookmarkStart w:id="2952" w:name="_Toc207805492"/>
      <w:bookmarkStart w:id="2953" w:name="_Toc215054224"/>
      <w:r>
        <w:rPr>
          <w:lang w:val="en-US"/>
        </w:rPr>
        <w:lastRenderedPageBreak/>
        <w:t>6.2.6.3</w:t>
      </w:r>
      <w:r>
        <w:rPr>
          <w:lang w:val="en-US"/>
        </w:rPr>
        <w:tab/>
        <w:t>Simple data types and enumerations</w:t>
      </w:r>
      <w:bookmarkEnd w:id="2943"/>
      <w:bookmarkEnd w:id="2944"/>
      <w:bookmarkEnd w:id="2945"/>
      <w:bookmarkEnd w:id="2946"/>
      <w:bookmarkEnd w:id="2947"/>
      <w:bookmarkEnd w:id="2948"/>
      <w:bookmarkEnd w:id="2949"/>
      <w:bookmarkEnd w:id="2950"/>
      <w:bookmarkEnd w:id="2951"/>
      <w:bookmarkEnd w:id="2952"/>
      <w:bookmarkEnd w:id="2953"/>
    </w:p>
    <w:p w14:paraId="5A2C5029" w14:textId="77777777" w:rsidR="00AE779D" w:rsidRDefault="00AE779D" w:rsidP="00AE779D">
      <w:pPr>
        <w:pStyle w:val="Heading5"/>
      </w:pPr>
      <w:bookmarkStart w:id="2954" w:name="_Toc106604722"/>
      <w:bookmarkStart w:id="2955" w:name="_Toc35971434"/>
      <w:bookmarkStart w:id="2956" w:name="_Toc510696639"/>
      <w:bookmarkStart w:id="2957" w:name="_Toc114776262"/>
      <w:bookmarkStart w:id="2958" w:name="_Toc122089861"/>
      <w:bookmarkStart w:id="2959" w:name="_Toc138349036"/>
      <w:bookmarkStart w:id="2960" w:name="_Toc170207606"/>
      <w:bookmarkStart w:id="2961" w:name="_Toc177513240"/>
      <w:bookmarkStart w:id="2962" w:name="_Toc200619832"/>
      <w:bookmarkStart w:id="2963" w:name="_Toc207805493"/>
      <w:bookmarkStart w:id="2964" w:name="_Toc215054225"/>
      <w:r>
        <w:t>6.2.6.3.1</w:t>
      </w:r>
      <w:r>
        <w:tab/>
        <w:t>Introduction</w:t>
      </w:r>
      <w:bookmarkEnd w:id="2954"/>
      <w:bookmarkEnd w:id="2955"/>
      <w:bookmarkEnd w:id="2956"/>
      <w:bookmarkEnd w:id="2957"/>
      <w:bookmarkEnd w:id="2958"/>
      <w:bookmarkEnd w:id="2959"/>
      <w:bookmarkEnd w:id="2960"/>
      <w:bookmarkEnd w:id="2961"/>
      <w:bookmarkEnd w:id="2962"/>
      <w:bookmarkEnd w:id="2963"/>
      <w:bookmarkEnd w:id="2964"/>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965" w:name="_Toc106604723"/>
      <w:bookmarkStart w:id="2966" w:name="_Toc35971435"/>
      <w:bookmarkStart w:id="2967" w:name="_Toc510696640"/>
      <w:bookmarkStart w:id="2968" w:name="_Toc114776263"/>
      <w:bookmarkStart w:id="2969" w:name="_Toc122089862"/>
      <w:bookmarkStart w:id="2970" w:name="_Toc138349037"/>
      <w:bookmarkStart w:id="2971" w:name="_Toc170207607"/>
      <w:bookmarkStart w:id="2972" w:name="_Toc177513241"/>
      <w:bookmarkStart w:id="2973" w:name="_Toc200619833"/>
      <w:bookmarkStart w:id="2974" w:name="_Toc207805494"/>
      <w:bookmarkStart w:id="2975" w:name="_Toc215054226"/>
      <w:r>
        <w:t>6.2.6.3.2</w:t>
      </w:r>
      <w:r>
        <w:tab/>
        <w:t>Simple data types</w:t>
      </w:r>
      <w:bookmarkEnd w:id="2965"/>
      <w:bookmarkEnd w:id="2966"/>
      <w:bookmarkEnd w:id="2967"/>
      <w:bookmarkEnd w:id="2968"/>
      <w:bookmarkEnd w:id="2969"/>
      <w:bookmarkEnd w:id="2970"/>
      <w:bookmarkEnd w:id="2971"/>
      <w:bookmarkEnd w:id="2972"/>
      <w:bookmarkEnd w:id="2973"/>
      <w:bookmarkEnd w:id="2974"/>
      <w:bookmarkEnd w:id="2975"/>
    </w:p>
    <w:p w14:paraId="26EE74F6" w14:textId="77777777" w:rsidR="00AE779D" w:rsidRDefault="00AE779D" w:rsidP="00AE779D">
      <w:bookmarkStart w:id="2976" w:name="_Toc35971436"/>
      <w:bookmarkStart w:id="297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978" w:name="_Toc106604724"/>
      <w:bookmarkStart w:id="2979" w:name="_Toc35971438"/>
      <w:bookmarkStart w:id="2980" w:name="_Toc510696643"/>
      <w:bookmarkStart w:id="2981" w:name="_Toc114776264"/>
      <w:bookmarkStart w:id="2982" w:name="_Toc122089863"/>
      <w:bookmarkStart w:id="2983" w:name="_Toc138349038"/>
      <w:bookmarkStart w:id="2984" w:name="_Toc170207608"/>
      <w:bookmarkStart w:id="2985" w:name="_Toc177513242"/>
      <w:bookmarkStart w:id="2986" w:name="_Toc200619834"/>
      <w:bookmarkStart w:id="2987" w:name="_Toc207805495"/>
      <w:bookmarkStart w:id="2988" w:name="_Toc215054227"/>
      <w:bookmarkEnd w:id="2976"/>
      <w:bookmarkEnd w:id="2977"/>
      <w:r>
        <w:rPr>
          <w:lang w:val="en-US"/>
        </w:rPr>
        <w:t>6.2.6.4</w:t>
      </w:r>
      <w:r>
        <w:rPr>
          <w:lang w:val="en-US"/>
        </w:rPr>
        <w:tab/>
      </w:r>
      <w:r>
        <w:rPr>
          <w:lang w:eastAsia="zh-CN"/>
        </w:rPr>
        <w:t>Data types describing alternative data types or combinations of data types</w:t>
      </w:r>
      <w:bookmarkEnd w:id="2978"/>
      <w:bookmarkEnd w:id="2979"/>
      <w:bookmarkEnd w:id="2980"/>
      <w:bookmarkEnd w:id="2981"/>
      <w:bookmarkEnd w:id="2982"/>
      <w:bookmarkEnd w:id="2983"/>
      <w:bookmarkEnd w:id="2984"/>
      <w:bookmarkEnd w:id="2985"/>
      <w:bookmarkEnd w:id="2986"/>
      <w:bookmarkEnd w:id="2987"/>
      <w:bookmarkEnd w:id="2988"/>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989" w:name="_Toc106604725"/>
      <w:bookmarkStart w:id="2990" w:name="_Toc35971441"/>
      <w:bookmarkStart w:id="2991" w:name="_Toc510696646"/>
      <w:bookmarkStart w:id="2992" w:name="_Toc114776265"/>
      <w:bookmarkStart w:id="2993" w:name="_Toc122089864"/>
      <w:bookmarkStart w:id="2994" w:name="_Toc138349039"/>
      <w:bookmarkStart w:id="2995" w:name="_Toc170207609"/>
      <w:bookmarkStart w:id="2996" w:name="_Toc177513243"/>
      <w:bookmarkStart w:id="2997" w:name="_Toc200619835"/>
      <w:bookmarkStart w:id="2998" w:name="_Toc207805496"/>
      <w:bookmarkStart w:id="2999" w:name="_Toc215054228"/>
      <w:r>
        <w:t>6.2.6.5</w:t>
      </w:r>
      <w:r>
        <w:tab/>
        <w:t>Binary data</w:t>
      </w:r>
      <w:bookmarkEnd w:id="2989"/>
      <w:bookmarkEnd w:id="2990"/>
      <w:bookmarkEnd w:id="2991"/>
      <w:bookmarkEnd w:id="2992"/>
      <w:bookmarkEnd w:id="2993"/>
      <w:bookmarkEnd w:id="2994"/>
      <w:bookmarkEnd w:id="2995"/>
      <w:bookmarkEnd w:id="2996"/>
      <w:bookmarkEnd w:id="2997"/>
      <w:bookmarkEnd w:id="2998"/>
      <w:bookmarkEnd w:id="2999"/>
    </w:p>
    <w:p w14:paraId="03B5FF5E" w14:textId="77777777" w:rsidR="00AE779D" w:rsidRDefault="00AE779D" w:rsidP="00AE779D">
      <w:pPr>
        <w:pStyle w:val="Heading5"/>
      </w:pPr>
      <w:bookmarkStart w:id="3000" w:name="_Toc106604726"/>
      <w:bookmarkStart w:id="3001" w:name="_Toc35971442"/>
      <w:bookmarkStart w:id="3002" w:name="_Toc114776266"/>
      <w:bookmarkStart w:id="3003" w:name="_Toc122089865"/>
      <w:bookmarkStart w:id="3004" w:name="_Toc138349040"/>
      <w:bookmarkStart w:id="3005" w:name="_Toc170207610"/>
      <w:bookmarkStart w:id="3006" w:name="_Toc177513244"/>
      <w:bookmarkStart w:id="3007" w:name="_Toc200619836"/>
      <w:bookmarkStart w:id="3008" w:name="_Toc207805497"/>
      <w:bookmarkStart w:id="3009" w:name="_Toc215054229"/>
      <w:r>
        <w:t>6.1.6.5.1</w:t>
      </w:r>
      <w:r>
        <w:tab/>
        <w:t>Binary Data Types</w:t>
      </w:r>
      <w:bookmarkEnd w:id="3000"/>
      <w:bookmarkEnd w:id="3001"/>
      <w:bookmarkEnd w:id="3002"/>
      <w:bookmarkEnd w:id="3003"/>
      <w:bookmarkEnd w:id="3004"/>
      <w:bookmarkEnd w:id="3005"/>
      <w:bookmarkEnd w:id="3006"/>
      <w:bookmarkEnd w:id="3007"/>
      <w:bookmarkEnd w:id="3008"/>
      <w:bookmarkEnd w:id="3009"/>
    </w:p>
    <w:p w14:paraId="78127B9B" w14:textId="77777777" w:rsidR="00AE779D" w:rsidRDefault="00AE779D" w:rsidP="00AE779D">
      <w:pPr>
        <w:pStyle w:val="TH"/>
      </w:pPr>
      <w:bookmarkStart w:id="3010"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011" w:name="_Toc106604727"/>
      <w:bookmarkStart w:id="3012" w:name="_Toc114776267"/>
      <w:bookmarkStart w:id="3013" w:name="_Toc122089866"/>
      <w:bookmarkStart w:id="3014" w:name="_Toc138349041"/>
      <w:bookmarkStart w:id="3015" w:name="_Toc170207611"/>
      <w:bookmarkStart w:id="3016" w:name="_Toc177513245"/>
      <w:bookmarkStart w:id="3017" w:name="_Toc200619837"/>
      <w:bookmarkStart w:id="3018" w:name="_Toc207805498"/>
      <w:bookmarkStart w:id="3019" w:name="_Toc215054230"/>
      <w:r>
        <w:t>6.2.6.5.2</w:t>
      </w:r>
      <w:r>
        <w:tab/>
      </w:r>
      <w:bookmarkEnd w:id="3010"/>
      <w:r>
        <w:rPr>
          <w:lang w:val="en-US" w:eastAsia="zh-CN"/>
        </w:rPr>
        <w:t>SMS Payload</w:t>
      </w:r>
      <w:r>
        <w:rPr>
          <w:lang w:val="en-US"/>
        </w:rPr>
        <w:t xml:space="preserve"> </w:t>
      </w:r>
      <w:r>
        <w:rPr>
          <w:lang w:val="en-US" w:eastAsia="zh-CN"/>
        </w:rPr>
        <w:t>Information</w:t>
      </w:r>
      <w:bookmarkEnd w:id="3011"/>
      <w:bookmarkEnd w:id="3012"/>
      <w:bookmarkEnd w:id="3013"/>
      <w:bookmarkEnd w:id="3014"/>
      <w:bookmarkEnd w:id="3015"/>
      <w:bookmarkEnd w:id="3016"/>
      <w:bookmarkEnd w:id="3017"/>
      <w:bookmarkEnd w:id="3018"/>
      <w:bookmarkEnd w:id="3019"/>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020" w:name="_Toc106604728"/>
      <w:bookmarkStart w:id="3021" w:name="_Toc35971443"/>
      <w:bookmarkStart w:id="3022" w:name="_Toc510696647"/>
      <w:bookmarkStart w:id="3023" w:name="_Toc114776268"/>
      <w:bookmarkStart w:id="3024" w:name="_Toc122089867"/>
      <w:bookmarkStart w:id="3025" w:name="_Toc138349042"/>
      <w:bookmarkStart w:id="3026" w:name="_Toc170207612"/>
      <w:bookmarkStart w:id="3027" w:name="_Toc177513246"/>
      <w:bookmarkStart w:id="3028" w:name="_Toc200619838"/>
      <w:bookmarkStart w:id="3029" w:name="_Toc207805499"/>
      <w:bookmarkStart w:id="3030" w:name="_Toc215054231"/>
      <w:r>
        <w:t>6.2.7</w:t>
      </w:r>
      <w:r>
        <w:tab/>
        <w:t>Error Handling</w:t>
      </w:r>
      <w:bookmarkEnd w:id="3020"/>
      <w:bookmarkEnd w:id="3021"/>
      <w:bookmarkEnd w:id="3022"/>
      <w:bookmarkEnd w:id="3023"/>
      <w:bookmarkEnd w:id="3024"/>
      <w:bookmarkEnd w:id="3025"/>
      <w:bookmarkEnd w:id="3026"/>
      <w:bookmarkEnd w:id="3027"/>
      <w:bookmarkEnd w:id="3028"/>
      <w:bookmarkEnd w:id="3029"/>
      <w:bookmarkEnd w:id="3030"/>
    </w:p>
    <w:p w14:paraId="28F7C085" w14:textId="77777777" w:rsidR="00AE779D" w:rsidRDefault="00AE779D" w:rsidP="00AE779D">
      <w:pPr>
        <w:pStyle w:val="Heading4"/>
      </w:pPr>
      <w:bookmarkStart w:id="3031" w:name="_Toc106604729"/>
      <w:bookmarkStart w:id="3032" w:name="_Toc35971444"/>
      <w:bookmarkStart w:id="3033" w:name="_Toc114776269"/>
      <w:bookmarkStart w:id="3034" w:name="_Toc122089868"/>
      <w:bookmarkStart w:id="3035" w:name="_Toc138349043"/>
      <w:bookmarkStart w:id="3036" w:name="_Toc170207613"/>
      <w:bookmarkStart w:id="3037" w:name="_Toc177513247"/>
      <w:bookmarkStart w:id="3038" w:name="_Toc200619839"/>
      <w:bookmarkStart w:id="3039" w:name="_Toc207805500"/>
      <w:bookmarkStart w:id="3040" w:name="_Toc215054232"/>
      <w:r>
        <w:t>6.2.7.1</w:t>
      </w:r>
      <w:r>
        <w:tab/>
        <w:t>General</w:t>
      </w:r>
      <w:bookmarkEnd w:id="3031"/>
      <w:bookmarkEnd w:id="3032"/>
      <w:bookmarkEnd w:id="3033"/>
      <w:bookmarkEnd w:id="3034"/>
      <w:bookmarkEnd w:id="3035"/>
      <w:bookmarkEnd w:id="3036"/>
      <w:bookmarkEnd w:id="3037"/>
      <w:bookmarkEnd w:id="3038"/>
      <w:bookmarkEnd w:id="3039"/>
      <w:bookmarkEnd w:id="3040"/>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041" w:name="_Toc106604730"/>
      <w:bookmarkStart w:id="3042" w:name="_Toc35971445"/>
      <w:bookmarkStart w:id="3043" w:name="_Toc114776270"/>
      <w:bookmarkStart w:id="3044" w:name="_Toc122089869"/>
      <w:bookmarkStart w:id="3045" w:name="_Toc138349044"/>
      <w:bookmarkStart w:id="3046" w:name="_Toc170207614"/>
      <w:bookmarkStart w:id="3047" w:name="_Toc177513248"/>
      <w:bookmarkStart w:id="3048" w:name="_Toc200619840"/>
      <w:bookmarkStart w:id="3049" w:name="_Toc207805501"/>
      <w:bookmarkStart w:id="3050" w:name="_Toc215054233"/>
      <w:r>
        <w:t>6.2.7.2</w:t>
      </w:r>
      <w:r>
        <w:tab/>
        <w:t>Protocol Errors</w:t>
      </w:r>
      <w:bookmarkEnd w:id="3041"/>
      <w:bookmarkEnd w:id="3042"/>
      <w:bookmarkEnd w:id="3043"/>
      <w:bookmarkEnd w:id="3044"/>
      <w:bookmarkEnd w:id="3045"/>
      <w:bookmarkEnd w:id="3046"/>
      <w:bookmarkEnd w:id="3047"/>
      <w:bookmarkEnd w:id="3048"/>
      <w:bookmarkEnd w:id="3049"/>
      <w:bookmarkEnd w:id="3050"/>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051" w:name="_Toc106604731"/>
      <w:bookmarkStart w:id="3052" w:name="_Toc35971446"/>
      <w:bookmarkStart w:id="3053" w:name="_Toc114776271"/>
      <w:bookmarkStart w:id="3054" w:name="_Toc122089870"/>
      <w:bookmarkStart w:id="3055" w:name="_Toc138349045"/>
      <w:bookmarkStart w:id="3056" w:name="_Toc170207615"/>
      <w:bookmarkStart w:id="3057" w:name="_Toc177513249"/>
      <w:bookmarkStart w:id="3058" w:name="_Toc200619841"/>
      <w:bookmarkStart w:id="3059" w:name="_Toc207805502"/>
      <w:bookmarkStart w:id="3060" w:name="_Toc215054234"/>
      <w:r>
        <w:t>6.2.7.3</w:t>
      </w:r>
      <w:r>
        <w:tab/>
        <w:t>Application Errors</w:t>
      </w:r>
      <w:bookmarkEnd w:id="3051"/>
      <w:bookmarkEnd w:id="3052"/>
      <w:bookmarkEnd w:id="3053"/>
      <w:bookmarkEnd w:id="3054"/>
      <w:bookmarkEnd w:id="3055"/>
      <w:bookmarkEnd w:id="3056"/>
      <w:bookmarkEnd w:id="3057"/>
      <w:bookmarkEnd w:id="3058"/>
      <w:bookmarkEnd w:id="3059"/>
      <w:bookmarkEnd w:id="3060"/>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061" w:name="_Toc35971447"/>
      <w:bookmarkStart w:id="3062" w:name="_Toc510696648"/>
      <w:bookmarkStart w:id="3063" w:name="_Toc508287269"/>
      <w:bookmarkStart w:id="3064" w:name="_Toc508285804"/>
      <w:bookmarkStart w:id="3065" w:name="_Toc493774060"/>
      <w:bookmarkStart w:id="3066" w:name="_Toc492973140"/>
      <w:bookmarkStart w:id="3067" w:name="_Toc492972920"/>
      <w:bookmarkStart w:id="3068" w:name="_Toc492967832"/>
      <w:bookmarkStart w:id="3069" w:name="_Toc492900030"/>
      <w:bookmarkStart w:id="3070" w:name="_Toc492899751"/>
    </w:p>
    <w:p w14:paraId="40C6A240" w14:textId="77777777" w:rsidR="00AE779D" w:rsidRDefault="00AE779D" w:rsidP="00AE779D">
      <w:pPr>
        <w:pStyle w:val="Heading3"/>
        <w:rPr>
          <w:lang w:eastAsia="zh-CN"/>
        </w:rPr>
      </w:pPr>
      <w:bookmarkStart w:id="3071" w:name="_Toc106604732"/>
      <w:bookmarkStart w:id="3072" w:name="_Toc114776272"/>
      <w:bookmarkStart w:id="3073" w:name="_Toc122089871"/>
      <w:bookmarkStart w:id="3074" w:name="_Toc138349046"/>
      <w:bookmarkStart w:id="3075" w:name="_Toc170207616"/>
      <w:bookmarkStart w:id="3076" w:name="_Toc177513250"/>
      <w:bookmarkStart w:id="3077" w:name="_Toc200619842"/>
      <w:bookmarkStart w:id="3078" w:name="_Toc207805503"/>
      <w:bookmarkStart w:id="3079" w:name="_Toc215054235"/>
      <w:r>
        <w:t>6.2.8</w:t>
      </w:r>
      <w:r>
        <w:rPr>
          <w:lang w:eastAsia="zh-CN"/>
        </w:rPr>
        <w:tab/>
        <w:t>Feature negotiation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080" w:name="_Toc35971448"/>
      <w:bookmarkStart w:id="3081" w:name="_Toc532994477"/>
      <w:bookmarkStart w:id="3082" w:name="_Toc510696649"/>
    </w:p>
    <w:p w14:paraId="17FBA2E2" w14:textId="77777777" w:rsidR="00AE779D" w:rsidRDefault="00AE779D" w:rsidP="00AE779D">
      <w:pPr>
        <w:pStyle w:val="Heading3"/>
      </w:pPr>
      <w:bookmarkStart w:id="3083" w:name="_Toc106604733"/>
      <w:bookmarkStart w:id="3084" w:name="_Toc114776273"/>
      <w:bookmarkStart w:id="3085" w:name="_Toc122089872"/>
      <w:bookmarkStart w:id="3086" w:name="_Toc138349047"/>
      <w:bookmarkStart w:id="3087" w:name="_Toc170207617"/>
      <w:bookmarkStart w:id="3088" w:name="_Toc177513251"/>
      <w:bookmarkStart w:id="3089" w:name="_Toc200619843"/>
      <w:bookmarkStart w:id="3090" w:name="_Toc207805504"/>
      <w:bookmarkStart w:id="3091" w:name="_Toc215054236"/>
      <w:r>
        <w:t>6.2.9</w:t>
      </w:r>
      <w:r>
        <w:tab/>
        <w:t>Security</w:t>
      </w:r>
      <w:bookmarkEnd w:id="3080"/>
      <w:bookmarkEnd w:id="3081"/>
      <w:bookmarkEnd w:id="3083"/>
      <w:bookmarkEnd w:id="3084"/>
      <w:bookmarkEnd w:id="3085"/>
      <w:bookmarkEnd w:id="3086"/>
      <w:bookmarkEnd w:id="3087"/>
      <w:bookmarkEnd w:id="3088"/>
      <w:bookmarkEnd w:id="3089"/>
      <w:bookmarkEnd w:id="3090"/>
      <w:bookmarkEnd w:id="309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09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082"/>
      <w:bookmarkEnd w:id="309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093" w:name="_Toc18837172"/>
      <w:bookmarkStart w:id="3094" w:name="_Toc22039978"/>
      <w:bookmarkStart w:id="3095" w:name="_Toc22625432"/>
      <w:bookmarkStart w:id="3096" w:name="_Toc25075760"/>
      <w:bookmarkStart w:id="3097" w:name="_Toc26198979"/>
      <w:bookmarkStart w:id="3098" w:name="_Toc34167856"/>
      <w:bookmarkStart w:id="3099" w:name="_Toc34737319"/>
      <w:bookmarkStart w:id="3100" w:name="_Toc34737416"/>
      <w:bookmarkStart w:id="3101" w:name="_Toc34737599"/>
      <w:bookmarkStart w:id="3102" w:name="_Toc34738568"/>
      <w:bookmarkStart w:id="3103" w:name="_Toc34748872"/>
      <w:bookmarkStart w:id="3104" w:name="_Toc36462431"/>
      <w:bookmarkStart w:id="3105" w:name="_Toc43206642"/>
      <w:bookmarkStart w:id="3106" w:name="_Toc45031010"/>
      <w:bookmarkStart w:id="3107" w:name="_Toc56516139"/>
      <w:bookmarkStart w:id="3108" w:name="_Toc58594264"/>
      <w:bookmarkStart w:id="3109" w:name="_Toc67685487"/>
      <w:bookmarkStart w:id="3110" w:name="_Toc73367296"/>
      <w:bookmarkStart w:id="3111" w:name="_Toc74990804"/>
      <w:bookmarkStart w:id="3112" w:name="_Toc82711833"/>
      <w:bookmarkStart w:id="3113" w:name="_Toc98501881"/>
      <w:bookmarkStart w:id="3114" w:name="_Toc106635172"/>
      <w:bookmarkStart w:id="3115" w:name="_Toc114776274"/>
      <w:bookmarkStart w:id="3116" w:name="_Toc122089873"/>
      <w:bookmarkStart w:id="3117" w:name="_Toc138349048"/>
      <w:bookmarkStart w:id="3118" w:name="_Toc170207618"/>
      <w:bookmarkStart w:id="3119" w:name="_Toc177513252"/>
      <w:bookmarkStart w:id="3120" w:name="_Toc200619844"/>
      <w:bookmarkStart w:id="3121" w:name="_Toc207805505"/>
      <w:bookmarkStart w:id="3122" w:name="_Toc215054237"/>
      <w:bookmarkEnd w:id="2699"/>
      <w:r w:rsidRPr="004D3578">
        <w:t>Annex A (normative):</w:t>
      </w:r>
      <w:r w:rsidRPr="004D3578">
        <w:br/>
      </w:r>
      <w:r>
        <w:t>OpenAPI specification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11E7CF5" w14:textId="77777777" w:rsidR="00231500" w:rsidRDefault="00231500" w:rsidP="00A148C7">
      <w:pPr>
        <w:pStyle w:val="Heading1"/>
      </w:pPr>
      <w:bookmarkStart w:id="3123" w:name="_Toc18837173"/>
      <w:bookmarkStart w:id="3124" w:name="_Toc22039979"/>
      <w:bookmarkStart w:id="3125" w:name="_Toc22625433"/>
      <w:bookmarkStart w:id="3126" w:name="_Toc25075761"/>
      <w:bookmarkStart w:id="3127" w:name="_Toc26198980"/>
      <w:bookmarkStart w:id="3128" w:name="_Toc34167857"/>
      <w:bookmarkStart w:id="3129" w:name="_Toc34737320"/>
      <w:bookmarkStart w:id="3130" w:name="_Toc34737417"/>
      <w:bookmarkStart w:id="3131" w:name="_Toc34737600"/>
      <w:bookmarkStart w:id="3132" w:name="_Toc34738569"/>
      <w:bookmarkStart w:id="3133" w:name="_Toc34748873"/>
      <w:bookmarkStart w:id="3134" w:name="_Toc36462432"/>
      <w:bookmarkStart w:id="3135" w:name="_Toc43206643"/>
      <w:bookmarkStart w:id="3136" w:name="_Toc45031011"/>
      <w:bookmarkStart w:id="3137" w:name="_Toc56516140"/>
      <w:bookmarkStart w:id="3138" w:name="_Toc58594265"/>
      <w:bookmarkStart w:id="3139" w:name="_Toc67685488"/>
      <w:bookmarkStart w:id="3140" w:name="_Toc73367297"/>
      <w:bookmarkStart w:id="3141" w:name="_Toc74990805"/>
      <w:bookmarkStart w:id="3142" w:name="_Toc82711834"/>
      <w:bookmarkStart w:id="3143" w:name="_Toc98501882"/>
      <w:bookmarkStart w:id="3144" w:name="_Toc106635173"/>
      <w:bookmarkStart w:id="3145" w:name="_Toc114776275"/>
      <w:bookmarkStart w:id="3146" w:name="_Toc122089874"/>
      <w:bookmarkStart w:id="3147" w:name="_Toc138349049"/>
      <w:bookmarkStart w:id="3148" w:name="_Toc170207619"/>
      <w:bookmarkStart w:id="3149" w:name="_Toc177513253"/>
      <w:bookmarkStart w:id="3150" w:name="_Toc200619845"/>
      <w:bookmarkStart w:id="3151" w:name="_Toc207805506"/>
      <w:bookmarkStart w:id="3152" w:name="_Toc215054238"/>
      <w:r>
        <w:t>A.1</w:t>
      </w:r>
      <w:r>
        <w:tab/>
        <w:t>General</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153" w:name="_Toc18837174"/>
      <w:bookmarkStart w:id="3154" w:name="_Toc22039980"/>
      <w:bookmarkStart w:id="3155" w:name="_Toc22625434"/>
      <w:bookmarkStart w:id="3156" w:name="_Toc25075762"/>
      <w:bookmarkStart w:id="3157" w:name="_Toc26198981"/>
    </w:p>
    <w:p w14:paraId="511E7CFA" w14:textId="77777777" w:rsidR="00231500" w:rsidRDefault="00231500" w:rsidP="00A148C7">
      <w:pPr>
        <w:pStyle w:val="Heading1"/>
      </w:pPr>
      <w:bookmarkStart w:id="3158" w:name="_Toc34167858"/>
      <w:bookmarkStart w:id="3159" w:name="_Toc34737321"/>
      <w:bookmarkStart w:id="3160" w:name="_Toc34737418"/>
      <w:bookmarkStart w:id="3161" w:name="_Toc34737601"/>
      <w:bookmarkStart w:id="3162" w:name="_Toc34738570"/>
      <w:bookmarkStart w:id="3163" w:name="_Toc34748874"/>
      <w:bookmarkStart w:id="3164" w:name="_Toc36462433"/>
      <w:bookmarkStart w:id="3165" w:name="_Toc43206644"/>
      <w:bookmarkStart w:id="3166" w:name="_Toc45031012"/>
      <w:bookmarkStart w:id="3167" w:name="_Toc56516141"/>
      <w:bookmarkStart w:id="3168" w:name="_Toc58594266"/>
      <w:bookmarkStart w:id="3169" w:name="_Toc67685489"/>
      <w:bookmarkStart w:id="3170" w:name="_Toc73367298"/>
      <w:bookmarkStart w:id="3171" w:name="_Toc74990806"/>
      <w:bookmarkStart w:id="3172" w:name="_Toc82711835"/>
      <w:bookmarkStart w:id="3173" w:name="_Toc98501883"/>
      <w:bookmarkStart w:id="3174" w:name="_Toc106635174"/>
      <w:bookmarkStart w:id="3175" w:name="_Toc114776276"/>
      <w:bookmarkStart w:id="3176" w:name="_Toc122089875"/>
      <w:bookmarkStart w:id="3177" w:name="_Toc138349050"/>
      <w:bookmarkStart w:id="3178" w:name="_Toc170207620"/>
      <w:bookmarkStart w:id="3179" w:name="_Toc177513254"/>
      <w:bookmarkStart w:id="3180" w:name="_Toc200619846"/>
      <w:bookmarkStart w:id="3181" w:name="_Toc207805507"/>
      <w:bookmarkStart w:id="3182" w:name="_Hlk207805303"/>
      <w:bookmarkStart w:id="3183" w:name="_Toc215054239"/>
      <w:r>
        <w:t>A.2</w:t>
      </w:r>
      <w:r>
        <w:tab/>
        <w:t>Nnef_SMContext API</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3"/>
    </w:p>
    <w:p w14:paraId="511E7CFB" w14:textId="77777777" w:rsidR="00231500" w:rsidRDefault="00231500" w:rsidP="00231500">
      <w:pPr>
        <w:pStyle w:val="PL"/>
      </w:pPr>
      <w:bookmarkStart w:id="3184" w:name="_Hlk515634373"/>
      <w:bookmarkStart w:id="3185"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C7C5075" w:rsidR="00231500" w:rsidRDefault="00231500" w:rsidP="00231500">
      <w:pPr>
        <w:pStyle w:val="PL"/>
      </w:pPr>
      <w:r>
        <w:t xml:space="preserve">  version: 1.</w:t>
      </w:r>
      <w:r w:rsidR="006551B7">
        <w:t>3</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8277917" w:rsidR="001F1443" w:rsidRDefault="001F1443" w:rsidP="001F1443">
      <w:pPr>
        <w:pStyle w:val="PL"/>
      </w:pPr>
      <w:r>
        <w:t xml:space="preserve">    </w:t>
      </w:r>
      <w:r w:rsidR="00231500">
        <w:t>3GPP TS 29.541 V</w:t>
      </w:r>
      <w:r w:rsidR="00E7772A">
        <w:t>1</w:t>
      </w:r>
      <w:r w:rsidR="006551B7">
        <w:t>9</w:t>
      </w:r>
      <w:r w:rsidR="00231500">
        <w:t>.</w:t>
      </w:r>
      <w:r w:rsidR="004D3C13">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182"/>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186" w:name="OLE_LINK7"/>
      <w:r>
        <w:t xml:space="preserve">              </w:t>
      </w:r>
      <w:bookmarkEnd w:id="3186"/>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187" w:name="_Toc114776277"/>
      <w:bookmarkStart w:id="3188" w:name="_Toc122089876"/>
      <w:bookmarkStart w:id="3189" w:name="_Toc138349051"/>
      <w:bookmarkStart w:id="3190" w:name="_Toc170207621"/>
      <w:bookmarkStart w:id="3191" w:name="_Toc177513255"/>
      <w:bookmarkStart w:id="3192" w:name="_Toc200619847"/>
      <w:bookmarkStart w:id="3193" w:name="_Toc207805508"/>
      <w:bookmarkStart w:id="3194" w:name="_Hlk207805288"/>
      <w:bookmarkStart w:id="3195" w:name="_Hlk199333336"/>
      <w:bookmarkStart w:id="3196" w:name="_Hlk515639407"/>
      <w:bookmarkStart w:id="3197" w:name="_Toc215054240"/>
      <w:bookmarkEnd w:id="3184"/>
      <w:bookmarkEnd w:id="3185"/>
      <w:r>
        <w:t>A.3</w:t>
      </w:r>
      <w:r w:rsidRPr="00CB1653">
        <w:tab/>
        <w:t>Nnef_SM</w:t>
      </w:r>
      <w:r>
        <w:t>Service</w:t>
      </w:r>
      <w:r w:rsidRPr="00CB1653">
        <w:t xml:space="preserve"> API</w:t>
      </w:r>
      <w:bookmarkEnd w:id="3187"/>
      <w:bookmarkEnd w:id="3188"/>
      <w:bookmarkEnd w:id="3189"/>
      <w:bookmarkEnd w:id="3190"/>
      <w:bookmarkEnd w:id="3191"/>
      <w:bookmarkEnd w:id="3192"/>
      <w:bookmarkEnd w:id="3193"/>
      <w:bookmarkEnd w:id="3197"/>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28A18621" w:rsidR="006A43CB" w:rsidRPr="00CB1653" w:rsidRDefault="006A43CB" w:rsidP="006A43CB">
      <w:pPr>
        <w:pStyle w:val="PL"/>
      </w:pPr>
      <w:r w:rsidRPr="00CB1653">
        <w:t xml:space="preserve">  version: 1.</w:t>
      </w:r>
      <w:r w:rsidR="00F439D6">
        <w:t>2</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7A369A4" w:rsidR="0065092E" w:rsidRDefault="0065092E" w:rsidP="0065092E">
      <w:pPr>
        <w:pStyle w:val="PL"/>
      </w:pPr>
      <w:r>
        <w:t xml:space="preserve">    </w:t>
      </w:r>
      <w:r w:rsidR="006A43CB" w:rsidRPr="00CB1653">
        <w:t>3GPP TS 29.541 V1</w:t>
      </w:r>
      <w:r w:rsidR="00F439D6">
        <w:t>9</w:t>
      </w:r>
      <w:r w:rsidR="006A43CB" w:rsidRPr="00CB1653">
        <w:t>.</w:t>
      </w:r>
      <w:r w:rsidR="004D3C13">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194"/>
    </w:p>
    <w:bookmarkEnd w:id="3195"/>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198" w:name="historyclause"/>
      <w:bookmarkEnd w:id="3196"/>
      <w:r w:rsidRPr="004D3578">
        <w:br w:type="page"/>
      </w:r>
      <w:bookmarkStart w:id="3199" w:name="_Toc18837176"/>
      <w:bookmarkStart w:id="3200" w:name="_Toc22039981"/>
      <w:bookmarkStart w:id="3201" w:name="_Toc22625435"/>
      <w:bookmarkStart w:id="3202" w:name="_Toc25075763"/>
      <w:bookmarkStart w:id="3203" w:name="_Toc26198982"/>
      <w:bookmarkStart w:id="3204" w:name="_Toc34167859"/>
      <w:bookmarkStart w:id="3205" w:name="_Toc34737322"/>
      <w:bookmarkStart w:id="3206" w:name="_Toc34737419"/>
      <w:bookmarkStart w:id="3207" w:name="_Toc34737602"/>
      <w:bookmarkStart w:id="3208" w:name="_Toc34738571"/>
      <w:bookmarkStart w:id="3209" w:name="_Toc34748875"/>
      <w:bookmarkStart w:id="3210" w:name="_Toc36462434"/>
      <w:bookmarkStart w:id="3211" w:name="_Toc43206645"/>
      <w:bookmarkStart w:id="3212" w:name="_Toc45031013"/>
      <w:bookmarkStart w:id="3213" w:name="_Toc56516142"/>
      <w:bookmarkStart w:id="3214" w:name="_Toc58594267"/>
      <w:bookmarkStart w:id="3215" w:name="_Toc67685490"/>
      <w:bookmarkStart w:id="3216" w:name="_Toc73367299"/>
      <w:bookmarkStart w:id="3217" w:name="_Toc74990807"/>
      <w:bookmarkStart w:id="3218" w:name="_Toc82711836"/>
      <w:bookmarkStart w:id="3219" w:name="_Toc98501884"/>
      <w:bookmarkStart w:id="3220" w:name="_Toc106635175"/>
      <w:bookmarkStart w:id="3221" w:name="_Toc114776278"/>
      <w:bookmarkStart w:id="3222" w:name="_Toc122089877"/>
      <w:bookmarkStart w:id="3223" w:name="_Toc138349052"/>
      <w:bookmarkStart w:id="3224" w:name="_Toc170207622"/>
      <w:bookmarkStart w:id="3225" w:name="_Toc177513256"/>
      <w:bookmarkStart w:id="3226" w:name="_Toc200619848"/>
      <w:bookmarkStart w:id="3227" w:name="_Toc207805509"/>
      <w:bookmarkStart w:id="3228" w:name="_Toc215054241"/>
      <w:r w:rsidRPr="004D3578">
        <w:lastRenderedPageBreak/>
        <w:t xml:space="preserve">Annex </w:t>
      </w:r>
      <w:r>
        <w:t>B</w:t>
      </w:r>
      <w:r w:rsidRPr="004D3578">
        <w:t xml:space="preserve"> (informative):</w:t>
      </w:r>
      <w:r w:rsidRPr="004D3578">
        <w:br/>
        <w:t>Change history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bookmarkEnd w:id="3198"/>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w:t>
            </w:r>
            <w:r>
              <w:rPr>
                <w:sz w:val="16"/>
                <w:szCs w:val="16"/>
              </w:rPr>
              <w:t>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w:t>
            </w:r>
            <w:r>
              <w:rPr>
                <w:sz w:val="16"/>
                <w:szCs w:val="16"/>
              </w:rPr>
              <w:t>10</w:t>
            </w:r>
          </w:p>
        </w:tc>
        <w:tc>
          <w:tcPr>
            <w:tcW w:w="952" w:type="dxa"/>
            <w:shd w:val="solid" w:color="FFFFFF" w:fill="auto"/>
          </w:tcPr>
          <w:p w14:paraId="53E7CD8F" w14:textId="6FE5A4DD" w:rsidR="00491CF5" w:rsidRPr="00EA3F15" w:rsidRDefault="00491CF5" w:rsidP="00491CF5">
            <w:pPr>
              <w:pStyle w:val="TAC"/>
              <w:rPr>
                <w:rFonts w:cs="Arial"/>
                <w:sz w:val="16"/>
                <w:szCs w:val="16"/>
              </w:rPr>
            </w:pPr>
            <w:r w:rsidRPr="00491CF5">
              <w:rPr>
                <w:rFonts w:cs="Arial"/>
                <w:sz w:val="16"/>
                <w:szCs w:val="16"/>
              </w:rPr>
              <w:t>C4-255478</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w:t>
            </w:r>
            <w:r>
              <w:rPr>
                <w:sz w:val="16"/>
                <w:szCs w:val="16"/>
              </w:rPr>
              <w:t>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w:t>
            </w:r>
            <w:r>
              <w:rPr>
                <w:sz w:val="16"/>
                <w:szCs w:val="16"/>
              </w:rPr>
              <w:t>3</w:t>
            </w:r>
            <w:r>
              <w:rPr>
                <w:sz w:val="16"/>
                <w:szCs w:val="16"/>
              </w:rPr>
              <w:t>.0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CC8AC" w14:textId="77777777" w:rsidR="00F27172" w:rsidRDefault="00F27172">
      <w:r>
        <w:separator/>
      </w:r>
    </w:p>
  </w:endnote>
  <w:endnote w:type="continuationSeparator" w:id="0">
    <w:p w14:paraId="4804DDDF" w14:textId="77777777" w:rsidR="00F27172" w:rsidRDefault="00F2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627B" w14:textId="77777777" w:rsidR="00F27172" w:rsidRDefault="00F27172">
      <w:r>
        <w:separator/>
      </w:r>
    </w:p>
  </w:footnote>
  <w:footnote w:type="continuationSeparator" w:id="0">
    <w:p w14:paraId="4F9C536C" w14:textId="77777777" w:rsidR="00F27172" w:rsidRDefault="00F2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3A8507CF"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5F766AA3"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F23">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46F23"/>
    <w:rsid w:val="00C50198"/>
    <w:rsid w:val="00C54947"/>
    <w:rsid w:val="00C61382"/>
    <w:rsid w:val="00C62ECC"/>
    <w:rsid w:val="00C72833"/>
    <w:rsid w:val="00C76995"/>
    <w:rsid w:val="00C8097A"/>
    <w:rsid w:val="00C80F1D"/>
    <w:rsid w:val="00C878BA"/>
    <w:rsid w:val="00C9273E"/>
    <w:rsid w:val="00C93F40"/>
    <w:rsid w:val="00C9433F"/>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27172"/>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A70BF-525F-437F-85E7-C35035489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15903</Words>
  <Characters>90648</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3</cp:revision>
  <cp:lastPrinted>2019-02-25T14:05:00Z</cp:lastPrinted>
  <dcterms:created xsi:type="dcterms:W3CDTF">2025-11-26T04:55:00Z</dcterms:created>
  <dcterms:modified xsi:type="dcterms:W3CDTF">2025-11-26T04:55:00Z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