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1EED0C2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BB0D09">
              <w:t>2</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BB0D09">
              <w:rPr>
                <w:sz w:val="32"/>
              </w:rPr>
              <w:t>12</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05pt" o:ole="">
                  <v:imagedata r:id="rId9" o:title=""/>
                </v:shape>
                <o:OLEObject Type="Embed" ProgID="Word.Picture.8" ShapeID="_x0000_i1025" DrawAspect="Content" ObjectID="_1825671151"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45pt;height:75.0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6.1.6.2.46</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PWSResponseData</w:t>
      </w:r>
      <w:r w:rsidRPr="00BF2B23">
        <w:rPr>
          <w:noProof/>
          <w:lang w:val="sv-SE"/>
        </w:rPr>
        <w:tab/>
      </w:r>
      <w:r>
        <w:rPr>
          <w:noProof/>
        </w:rPr>
        <w:fldChar w:fldCharType="begin" w:fldLock="1"/>
      </w:r>
      <w:r w:rsidRPr="00BF2B23">
        <w:rPr>
          <w:noProof/>
          <w:lang w:val="sv-SE"/>
        </w:rPr>
        <w:instrText xml:space="preserve"> PAGEREF _Toc200643935 \h </w:instrText>
      </w:r>
      <w:r>
        <w:rPr>
          <w:noProof/>
        </w:rPr>
      </w:r>
      <w:r>
        <w:rPr>
          <w:noProof/>
        </w:rPr>
        <w:fldChar w:fldCharType="separate"/>
      </w:r>
      <w:r w:rsidRPr="00BF2B23">
        <w:rPr>
          <w:noProof/>
          <w:lang w:val="sv-SE"/>
        </w:rPr>
        <w:t>189</w:t>
      </w:r>
      <w:r>
        <w:rPr>
          <w:noProof/>
        </w:rPr>
        <w:fldChar w:fldCharType="end"/>
      </w:r>
    </w:p>
    <w:p w14:paraId="1FFCBAB6" w14:textId="41C8310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lastRenderedPageBreak/>
        <w:t>6.1.6.2.47</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PWSErrorData</w:t>
      </w:r>
      <w:r w:rsidRPr="00BF2B23">
        <w:rPr>
          <w:noProof/>
          <w:lang w:val="sv-SE"/>
        </w:rPr>
        <w:tab/>
      </w:r>
      <w:r>
        <w:rPr>
          <w:noProof/>
        </w:rPr>
        <w:fldChar w:fldCharType="begin" w:fldLock="1"/>
      </w:r>
      <w:r w:rsidRPr="00BF2B23">
        <w:rPr>
          <w:noProof/>
          <w:lang w:val="sv-SE"/>
        </w:rPr>
        <w:instrText xml:space="preserve"> PAGEREF _Toc200643936 \h </w:instrText>
      </w:r>
      <w:r>
        <w:rPr>
          <w:noProof/>
        </w:rPr>
      </w:r>
      <w:r>
        <w:rPr>
          <w:noProof/>
        </w:rPr>
        <w:fldChar w:fldCharType="separate"/>
      </w:r>
      <w:r w:rsidRPr="00BF2B23">
        <w:rPr>
          <w:noProof/>
          <w:lang w:val="sv-SE"/>
        </w:rPr>
        <w:t>190</w:t>
      </w:r>
      <w:r>
        <w:rPr>
          <w:noProof/>
        </w:rPr>
        <w:fldChar w:fldCharType="end"/>
      </w:r>
    </w:p>
    <w:p w14:paraId="3D93A345" w14:textId="193D5EB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6.1.6.2.48</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Void</w:t>
      </w:r>
      <w:r w:rsidRPr="00BF2B23">
        <w:rPr>
          <w:noProof/>
          <w:lang w:val="sv-SE"/>
        </w:rPr>
        <w:tab/>
      </w:r>
      <w:r>
        <w:rPr>
          <w:noProof/>
        </w:rPr>
        <w:fldChar w:fldCharType="begin" w:fldLock="1"/>
      </w:r>
      <w:r w:rsidRPr="00BF2B23">
        <w:rPr>
          <w:noProof/>
          <w:lang w:val="sv-SE"/>
        </w:rPr>
        <w:instrText xml:space="preserve"> PAGEREF _Toc200643937 \h </w:instrText>
      </w:r>
      <w:r>
        <w:rPr>
          <w:noProof/>
        </w:rPr>
      </w:r>
      <w:r>
        <w:rPr>
          <w:noProof/>
        </w:rPr>
        <w:fldChar w:fldCharType="separate"/>
      </w:r>
      <w:r w:rsidRPr="00BF2B23">
        <w:rPr>
          <w:noProof/>
          <w:lang w:val="sv-SE"/>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UeRegStatusUpdateRspData</w:t>
      </w:r>
      <w:r w:rsidRPr="00BF2B23">
        <w:rPr>
          <w:noProof/>
          <w:lang w:val="sv-SE"/>
        </w:rPr>
        <w:tab/>
      </w:r>
      <w:r>
        <w:rPr>
          <w:noProof/>
        </w:rPr>
        <w:fldChar w:fldCharType="begin" w:fldLock="1"/>
      </w:r>
      <w:r w:rsidRPr="00BF2B23">
        <w:rPr>
          <w:noProof/>
          <w:lang w:val="sv-SE"/>
        </w:rPr>
        <w:instrText xml:space="preserve"> PAGEREF _Toc200643941 \h </w:instrText>
      </w:r>
      <w:r>
        <w:rPr>
          <w:noProof/>
        </w:rPr>
      </w:r>
      <w:r>
        <w:rPr>
          <w:noProof/>
        </w:rPr>
        <w:fldChar w:fldCharType="separate"/>
      </w:r>
      <w:r w:rsidRPr="00BF2B23">
        <w:rPr>
          <w:noProof/>
          <w:lang w:val="sv-SE"/>
        </w:rPr>
        <w:t>191</w:t>
      </w:r>
      <w:r>
        <w:rPr>
          <w:noProof/>
        </w:rPr>
        <w:fldChar w:fldCharType="end"/>
      </w:r>
    </w:p>
    <w:p w14:paraId="11026729" w14:textId="53526A78"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6.1.6.2.53</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N2RanInformation</w:t>
      </w:r>
      <w:r w:rsidRPr="00BF2B23">
        <w:rPr>
          <w:noProof/>
          <w:lang w:val="sv-SE"/>
        </w:rPr>
        <w:tab/>
      </w:r>
      <w:r>
        <w:rPr>
          <w:noProof/>
        </w:rPr>
        <w:fldChar w:fldCharType="begin" w:fldLock="1"/>
      </w:r>
      <w:r w:rsidRPr="00BF2B23">
        <w:rPr>
          <w:noProof/>
          <w:lang w:val="sv-SE"/>
        </w:rPr>
        <w:instrText xml:space="preserve"> PAGEREF _Toc200643942 \h </w:instrText>
      </w:r>
      <w:r>
        <w:rPr>
          <w:noProof/>
        </w:rPr>
      </w:r>
      <w:r>
        <w:rPr>
          <w:noProof/>
        </w:rPr>
        <w:fldChar w:fldCharType="separate"/>
      </w:r>
      <w:r w:rsidRPr="00BF2B23">
        <w:rPr>
          <w:noProof/>
          <w:lang w:val="sv-SE"/>
        </w:rPr>
        <w:t>191</w:t>
      </w:r>
      <w:r>
        <w:rPr>
          <w:noProof/>
        </w:rPr>
        <w:fldChar w:fldCharType="end"/>
      </w:r>
    </w:p>
    <w:p w14:paraId="243C5B0D" w14:textId="3ABFF2D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6.1.6.2.54</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N2InfoNotificationRspData</w:t>
      </w:r>
      <w:r w:rsidRPr="00BF2B23">
        <w:rPr>
          <w:noProof/>
          <w:lang w:val="sv-SE"/>
        </w:rPr>
        <w:tab/>
      </w:r>
      <w:r>
        <w:rPr>
          <w:noProof/>
        </w:rPr>
        <w:fldChar w:fldCharType="begin" w:fldLock="1"/>
      </w:r>
      <w:r w:rsidRPr="00BF2B23">
        <w:rPr>
          <w:noProof/>
          <w:lang w:val="sv-SE"/>
        </w:rPr>
        <w:instrText xml:space="preserve"> PAGEREF _Toc200643943 \h </w:instrText>
      </w:r>
      <w:r>
        <w:rPr>
          <w:noProof/>
        </w:rPr>
      </w:r>
      <w:r>
        <w:rPr>
          <w:noProof/>
        </w:rPr>
        <w:fldChar w:fldCharType="separate"/>
      </w:r>
      <w:r w:rsidRPr="00BF2B23">
        <w:rPr>
          <w:noProof/>
          <w:lang w:val="sv-SE"/>
        </w:rPr>
        <w:t>191</w:t>
      </w:r>
      <w:r>
        <w:rPr>
          <w:noProof/>
        </w:rPr>
        <w:fldChar w:fldCharType="end"/>
      </w:r>
    </w:p>
    <w:p w14:paraId="3A7DBC51" w14:textId="17AFEAF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6.1.6.2.55</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SmallDataRateStatusInfo</w:t>
      </w:r>
      <w:r w:rsidRPr="00BF2B23">
        <w:rPr>
          <w:noProof/>
          <w:lang w:val="sv-SE"/>
        </w:rPr>
        <w:tab/>
      </w:r>
      <w:r>
        <w:rPr>
          <w:noProof/>
        </w:rPr>
        <w:fldChar w:fldCharType="begin" w:fldLock="1"/>
      </w:r>
      <w:r w:rsidRPr="00BF2B23">
        <w:rPr>
          <w:noProof/>
          <w:lang w:val="sv-SE"/>
        </w:rPr>
        <w:instrText xml:space="preserve"> PAGEREF _Toc200643944 \h </w:instrText>
      </w:r>
      <w:r>
        <w:rPr>
          <w:noProof/>
        </w:rPr>
      </w:r>
      <w:r>
        <w:rPr>
          <w:noProof/>
        </w:rPr>
        <w:fldChar w:fldCharType="separate"/>
      </w:r>
      <w:r w:rsidRPr="00BF2B23">
        <w:rPr>
          <w:noProof/>
          <w:lang w:val="sv-SE"/>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lastRenderedPageBreak/>
        <w:t>6.1.6.3.20</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Enumeration: </w:t>
      </w:r>
      <w:r w:rsidRPr="00BF2B23">
        <w:rPr>
          <w:noProof/>
          <w:lang w:val="sv-SE" w:eastAsia="zh-CN"/>
        </w:rPr>
        <w:t>SbiBindingLevel</w:t>
      </w:r>
      <w:r w:rsidRPr="00BF2B23">
        <w:rPr>
          <w:noProof/>
          <w:lang w:val="sv-SE"/>
        </w:rPr>
        <w:tab/>
      </w:r>
      <w:r>
        <w:rPr>
          <w:noProof/>
        </w:rPr>
        <w:fldChar w:fldCharType="begin" w:fldLock="1"/>
      </w:r>
      <w:r w:rsidRPr="00BF2B23">
        <w:rPr>
          <w:noProof/>
          <w:lang w:val="sv-SE"/>
        </w:rPr>
        <w:instrText xml:space="preserve"> PAGEREF _Toc200643998 \h </w:instrText>
      </w:r>
      <w:r>
        <w:rPr>
          <w:noProof/>
        </w:rPr>
      </w:r>
      <w:r>
        <w:rPr>
          <w:noProof/>
        </w:rPr>
        <w:fldChar w:fldCharType="separate"/>
      </w:r>
      <w:r w:rsidRPr="00BF2B23">
        <w:rPr>
          <w:noProof/>
          <w:lang w:val="sv-SE"/>
        </w:rPr>
        <w:t>213</w:t>
      </w:r>
      <w:r>
        <w:rPr>
          <w:noProof/>
        </w:rPr>
        <w:fldChar w:fldCharType="end"/>
      </w:r>
    </w:p>
    <w:p w14:paraId="1DB63B16" w14:textId="03721839"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6.1.6.3.21</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EpsNasCiphering</w:t>
      </w:r>
      <w:r w:rsidRPr="00BF2B23">
        <w:rPr>
          <w:noProof/>
          <w:lang w:val="sv-SE" w:eastAsia="zh-CN"/>
        </w:rPr>
        <w:t>Algorithm</w:t>
      </w:r>
      <w:r w:rsidRPr="00BF2B23">
        <w:rPr>
          <w:noProof/>
          <w:lang w:val="sv-SE"/>
        </w:rPr>
        <w:tab/>
      </w:r>
      <w:r>
        <w:rPr>
          <w:noProof/>
        </w:rPr>
        <w:fldChar w:fldCharType="begin" w:fldLock="1"/>
      </w:r>
      <w:r w:rsidRPr="00BF2B23">
        <w:rPr>
          <w:noProof/>
          <w:lang w:val="sv-SE"/>
        </w:rPr>
        <w:instrText xml:space="preserve"> PAGEREF _Toc200643999 \h </w:instrText>
      </w:r>
      <w:r>
        <w:rPr>
          <w:noProof/>
        </w:rPr>
      </w:r>
      <w:r>
        <w:rPr>
          <w:noProof/>
        </w:rPr>
        <w:fldChar w:fldCharType="separate"/>
      </w:r>
      <w:r w:rsidRPr="00BF2B23">
        <w:rPr>
          <w:noProof/>
          <w:lang w:val="sv-SE"/>
        </w:rPr>
        <w:t>213</w:t>
      </w:r>
      <w:r>
        <w:rPr>
          <w:noProof/>
        </w:rPr>
        <w:fldChar w:fldCharType="end"/>
      </w:r>
    </w:p>
    <w:p w14:paraId="730578CE" w14:textId="11D6A38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w:t>
      </w:r>
      <w:r w:rsidRPr="00BF2B23">
        <w:rPr>
          <w:noProof/>
          <w:lang w:val="sv-SE" w:eastAsia="zh-CN"/>
        </w:rPr>
        <w:t>IntegrityAlgorithm</w:t>
      </w:r>
      <w:r w:rsidRPr="00BF2B23">
        <w:rPr>
          <w:noProof/>
          <w:lang w:val="sv-SE"/>
        </w:rPr>
        <w:tab/>
      </w:r>
      <w:r>
        <w:rPr>
          <w:noProof/>
        </w:rPr>
        <w:fldChar w:fldCharType="begin" w:fldLock="1"/>
      </w:r>
      <w:r w:rsidRPr="00BF2B23">
        <w:rPr>
          <w:noProof/>
          <w:lang w:val="sv-SE"/>
        </w:rPr>
        <w:instrText xml:space="preserve"> PAGEREF _Toc200644000 \h </w:instrText>
      </w:r>
      <w:r>
        <w:rPr>
          <w:noProof/>
        </w:rPr>
      </w:r>
      <w:r>
        <w:rPr>
          <w:noProof/>
        </w:rPr>
        <w:fldChar w:fldCharType="separate"/>
      </w:r>
      <w:r w:rsidRPr="00BF2B23">
        <w:rPr>
          <w:noProof/>
          <w:lang w:val="sv-SE"/>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00643639"/>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0064364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0064364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0064364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0064364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0064364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0064364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0064364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75pt;height:220.9pt" o:ole="">
            <v:imagedata r:id="rId12" o:title=""/>
          </v:shape>
          <o:OLEObject Type="Embed" ProgID="Visio.Drawing.15" ShapeID="_x0000_i1027" DrawAspect="Content" ObjectID="_1825671152"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0064364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0064364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0064364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0064365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0064365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0064365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0064365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0064365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0064365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05pt;height:105.1pt" o:ole="">
            <v:imagedata r:id="rId14" o:title=""/>
          </v:shape>
          <o:OLEObject Type="Embed" ProgID="Visio.Drawing.11" ShapeID="_x0000_i1028" DrawAspect="Content" ObjectID="_1825671153"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0064365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0064365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0064365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25671154"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0064365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0064366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1pt" o:ole="">
            <v:imagedata r:id="rId18" o:title=""/>
          </v:shape>
          <o:OLEObject Type="Embed" ProgID="Visio.Drawing.15" ShapeID="_x0000_i1030" DrawAspect="Content" ObjectID="_1825671155"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4pt" o:ole="">
            <v:imagedata r:id="rId20" o:title=""/>
          </v:shape>
          <o:OLEObject Type="Embed" ProgID="Visio.Drawing.15" ShapeID="_x0000_i1031" DrawAspect="Content" ObjectID="_1825671156"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0064366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00643663"/>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1pt" o:ole="">
            <v:imagedata r:id="rId22" o:title=""/>
          </v:shape>
          <o:OLEObject Type="Embed" ProgID="Visio.Drawing.15" ShapeID="_x0000_i1032" DrawAspect="Content" ObjectID="_1825671157"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0064366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00643665"/>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5pt;height:107.55pt" o:ole="">
            <v:imagedata r:id="rId24" o:title=""/>
          </v:shape>
          <o:OLEObject Type="Embed" ProgID="Visio.Drawing.11" ShapeID="_x0000_i1033" DrawAspect="Content" ObjectID="_1825671158"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0064366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0064366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75pt;height:107.55pt" o:ole="">
            <v:imagedata r:id="rId26" o:title=""/>
          </v:shape>
          <o:OLEObject Type="Embed" ProgID="Visio.Drawing.11" ShapeID="_x0000_i1034" DrawAspect="Content" ObjectID="_1825671159"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00643668"/>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0064366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0064367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8" o:title=""/>
          </v:shape>
          <o:OLEObject Type="Embed" ProgID="Visio.Drawing.15" ShapeID="_x0000_i1035" DrawAspect="Content" ObjectID="_1825671160"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0064367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0064367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3pt" o:ole="">
            <v:imagedata r:id="rId30" o:title=""/>
          </v:shape>
          <o:OLEObject Type="Embed" ProgID="Visio.Drawing.15" ShapeID="_x0000_i1036" DrawAspect="Content" ObjectID="_1825671161"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0064367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0064367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pt;height:124.4pt" o:ole="">
            <v:imagedata r:id="rId32" o:title=""/>
          </v:shape>
          <o:OLEObject Type="Embed" ProgID="Visio.Drawing.11" ShapeID="_x0000_i1037" DrawAspect="Content" ObjectID="_1825671162"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0064367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0064367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25671163"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0064367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0064367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15pt;height:129pt" o:ole="">
            <v:imagedata r:id="rId36" o:title=""/>
          </v:shape>
          <o:OLEObject Type="Embed" ProgID="Visio.Drawing.11" ShapeID="_x0000_i1039" DrawAspect="Content" ObjectID="_1825671164"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0064367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0064368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0064368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0064368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0064368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0064368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0064368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pt;height:110.3pt" o:ole="">
            <v:imagedata r:id="rId38" o:title=""/>
          </v:shape>
          <o:OLEObject Type="Embed" ProgID="Visio.Drawing.11" ShapeID="_x0000_i1040" DrawAspect="Content" ObjectID="_1825671165"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0064368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5.05pt" o:ole="">
            <v:imagedata r:id="rId40" o:title=""/>
          </v:shape>
          <o:OLEObject Type="Embed" ProgID="Visio.Drawing.11" ShapeID="_x0000_i1041" DrawAspect="Content" ObjectID="_1825671166"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0064368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0064368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0064369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0064369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0064369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5pt;height:106pt" o:ole="">
            <v:imagedata r:id="rId42" o:title=""/>
          </v:shape>
          <o:OLEObject Type="Embed" ProgID="Visio.Drawing.11" ShapeID="_x0000_i1042" DrawAspect="Content" ObjectID="_1825671167"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00643693"/>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0064369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0064369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0064369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0064369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00643699"/>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0064370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05pt" o:ole="">
            <v:imagedata r:id="rId44" o:title=""/>
          </v:shape>
          <o:OLEObject Type="Embed" ProgID="Visio.Drawing.11" ShapeID="_x0000_i1043" DrawAspect="Content" ObjectID="_1825671168"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0064370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0064370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25671169"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0064370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0064370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15pt;height:106pt" o:ole="">
            <v:imagedata r:id="rId48" o:title=""/>
          </v:shape>
          <o:OLEObject Type="Embed" ProgID="Visio.Drawing.11" ShapeID="_x0000_i1045" DrawAspect="Content" ObjectID="_1825671170"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0064370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0064370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0064371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0064371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1pt" o:ole="">
            <v:imagedata r:id="rId50" o:title=""/>
          </v:shape>
          <o:OLEObject Type="Embed" ProgID="Visio.Drawing.15" ShapeID="_x0000_i1046" DrawAspect="Content" ObjectID="_1825671171"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0064371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1pt" o:ole="">
            <v:imagedata r:id="rId52" o:title=""/>
          </v:shape>
          <o:OLEObject Type="Embed" ProgID="Visio.Drawing.15" ShapeID="_x0000_i1047" DrawAspect="Content" ObjectID="_1825671172"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0064371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75pt;height:104.5pt" o:ole="">
            <v:imagedata r:id="rId54" o:title=""/>
          </v:shape>
          <o:OLEObject Type="Embed" ProgID="Visio.Drawing.11" ShapeID="_x0000_i1048" DrawAspect="Content" ObjectID="_1825671173"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0064371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0064371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pt;height:110pt" o:ole="">
            <v:imagedata r:id="rId56" o:title=""/>
          </v:shape>
          <o:OLEObject Type="Embed" ProgID="Visio.Drawing.11" ShapeID="_x0000_i1049" DrawAspect="Content" ObjectID="_1825671174"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0064371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0064371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75pt;height:105.1pt" o:ole="">
            <v:imagedata r:id="rId58" o:title=""/>
          </v:shape>
          <o:OLEObject Type="Embed" ProgID="Visio.Drawing.11" ShapeID="_x0000_i1050" DrawAspect="Content" ObjectID="_1825671175"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0064371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0064372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0583CF43"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request or in the subscription response (depending on whether the immediateFlag is set to true in the request, the subscription is done on behalf of another NF, and the support of the IERSR feature) as specified in clause 5.3.2.2.2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6B77FB"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0064372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0064372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0064372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0064372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0064372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5pt;height:104.5pt" o:ole="">
            <v:imagedata r:id="rId60" o:title=""/>
          </v:shape>
          <o:OLEObject Type="Embed" ProgID="Visio.Drawing.11" ShapeID="_x0000_i1051" DrawAspect="Content" ObjectID="_1825671176"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0064372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85pt;height:106pt" o:ole="">
            <v:imagedata r:id="rId62" o:title=""/>
          </v:shape>
          <o:OLEObject Type="Embed" ProgID="Visio.Drawing.15" ShapeID="_x0000_i1052" DrawAspect="Content" ObjectID="_1825671177"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5pt;height:105.1pt" o:ole="">
            <v:imagedata r:id="rId64" o:title=""/>
          </v:shape>
          <o:OLEObject Type="Embed" ProgID="Visio.Drawing.15" ShapeID="_x0000_i1053" DrawAspect="Content" ObjectID="_1825671178"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00643728"/>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0064372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5pt;height:104.5pt" o:ole="">
            <v:imagedata r:id="rId66" o:title=""/>
          </v:shape>
          <o:OLEObject Type="Embed" ProgID="Visio.Drawing.11" ShapeID="_x0000_i1054" DrawAspect="Content" ObjectID="_1825671179"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0064373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0064373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15pt;height:105.1pt" o:ole="">
            <v:imagedata r:id="rId68" o:title=""/>
          </v:shape>
          <o:OLEObject Type="Embed" ProgID="Visio.Drawing.11" ShapeID="_x0000_i1055" DrawAspect="Content" ObjectID="_1825671180"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0064373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00643733"/>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0064373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0064373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0064373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0064373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0064373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pt;height:105.1pt" o:ole="">
            <v:imagedata r:id="rId70" o:title=""/>
          </v:shape>
          <o:OLEObject Type="Embed" ProgID="Visio.Drawing.15" ShapeID="_x0000_i1056" DrawAspect="Content" ObjectID="_1825671181"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0064373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0064374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1pt" o:ole="">
            <v:imagedata r:id="rId72" o:title=""/>
          </v:shape>
          <o:OLEObject Type="Embed" ProgID="Visio.Drawing.15" ShapeID="_x0000_i1057" DrawAspect="Content" ObjectID="_1825671182"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0064374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0064374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4.5pt" o:ole="">
            <v:imagedata r:id="rId74" o:title=""/>
          </v:shape>
          <o:OLEObject Type="Embed" ProgID="Visio.Drawing.15" ShapeID="_x0000_i1058" DrawAspect="Content" ObjectID="_1825671183"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0064374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0064374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1pt" o:ole="">
            <v:imagedata r:id="rId76" o:title=""/>
          </v:shape>
          <o:OLEObject Type="Embed" ProgID="Visio.Drawing.15" ShapeID="_x0000_i1059" DrawAspect="Content" ObjectID="_1825671184"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0064374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0064374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0064374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0064374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0064374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0064375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pt;height:129.6pt" o:ole="">
            <v:imagedata r:id="rId78" o:title=""/>
          </v:shape>
          <o:OLEObject Type="Embed" ProgID="Visio.Drawing.15" ShapeID="_x0000_i1060" DrawAspect="Content" ObjectID="_1825671185"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0064375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0064375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pt;height:110pt" o:ole="">
            <v:imagedata r:id="rId80" o:title=""/>
          </v:shape>
          <o:OLEObject Type="Embed" ProgID="Visio.Drawing.15" ShapeID="_x0000_i1061" DrawAspect="Content" ObjectID="_1825671186"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0064375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0064375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5.1pt" o:ole="">
            <v:imagedata r:id="rId82" o:title=""/>
          </v:shape>
          <o:OLEObject Type="Embed" ProgID="Visio.Drawing.15" ShapeID="_x0000_i1062" DrawAspect="Content" ObjectID="_1825671187"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0064375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0064375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5.1pt" o:ole="">
            <v:imagedata r:id="rId84" o:title=""/>
          </v:shape>
          <o:OLEObject Type="Embed" ProgID="Visio.Drawing.15" ShapeID="_x0000_i1063" DrawAspect="Content" ObjectID="_1825671188"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00643757"/>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0064375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0064375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0064376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0064376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6" o:title=""/>
          </v:shape>
          <o:OLEObject Type="Embed" ProgID="Visio.Drawing.15" ShapeID="_x0000_i1064" DrawAspect="Content" ObjectID="_1825671189"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0064376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8" o:title=""/>
          </v:shape>
          <o:OLEObject Type="Embed" ProgID="Visio.Drawing.15" ShapeID="_x0000_i1065" DrawAspect="Content" ObjectID="_1825671190"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0064376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90" o:title=""/>
          </v:shape>
          <o:OLEObject Type="Embed" ProgID="Visio.Drawing.15" ShapeID="_x0000_i1066" DrawAspect="Content" ObjectID="_1825671191"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00643764"/>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15pt;height:2in" o:ole="">
            <v:imagedata r:id="rId92" o:title=""/>
          </v:shape>
          <o:OLEObject Type="Embed" ProgID="Visio.Drawing.15" ShapeID="_x0000_i1067" DrawAspect="Content" ObjectID="_1825671192"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0064376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0064376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0064376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0064376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0064376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pt;height:107.55pt" o:ole="">
            <v:imagedata r:id="rId94" o:title=""/>
          </v:shape>
          <o:OLEObject Type="Embed" ProgID="Visio.Drawing.11" ShapeID="_x0000_i1068" DrawAspect="Content" ObjectID="_1825671193"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0064377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15pt;height:2in" o:ole="">
            <v:imagedata r:id="rId96" o:title=""/>
          </v:shape>
          <o:OLEObject Type="Embed" ProgID="Visio.Drawing.15" ShapeID="_x0000_i1069" DrawAspect="Content" ObjectID="_1825671194"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0064377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0064377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00643773"/>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00643774"/>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00643775"/>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00643776"/>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0064377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0064377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0064377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0064378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0064378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00643782"/>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0064378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15pt;height:401.95pt" o:ole="">
            <v:imagedata r:id="rId98" o:title="" croptop="3108f" cropbottom="1331f" cropright="3485f"/>
          </v:shape>
          <o:OLEObject Type="Embed" ProgID="Visio.Drawing.15" ShapeID="_x0000_i1070" DrawAspect="Content" ObjectID="_1825671195"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698"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698"/>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9" w:name="_Toc25156270"/>
      <w:bookmarkStart w:id="1700" w:name="_Toc34124570"/>
      <w:bookmarkStart w:id="1701" w:name="_Toc43207684"/>
      <w:bookmarkStart w:id="1702" w:name="_Toc49857164"/>
      <w:bookmarkStart w:id="1703" w:name="_Toc56676999"/>
      <w:bookmarkStart w:id="1704" w:name="_Toc56691522"/>
      <w:bookmarkStart w:id="1705" w:name="_Toc56698786"/>
      <w:bookmarkStart w:id="1706" w:name="_Toc89035006"/>
      <w:bookmarkStart w:id="1707" w:name="_Toc89064804"/>
      <w:bookmarkStart w:id="1708" w:name="_Toc89180103"/>
      <w:bookmarkStart w:id="1709" w:name="_Toc97071782"/>
      <w:bookmarkStart w:id="1710" w:name="_Toc120051184"/>
      <w:bookmarkStart w:id="1711" w:name="_Toc200643784"/>
      <w:r w:rsidRPr="003B2883">
        <w:t>6.1.3.2</w:t>
      </w:r>
      <w:r w:rsidRPr="003B2883">
        <w:tab/>
        <w:t xml:space="preserve">Resource: Individual </w:t>
      </w:r>
      <w:r w:rsidRPr="003B2883">
        <w:rPr>
          <w:rFonts w:hint="eastAsia"/>
          <w:lang w:eastAsia="zh-CN"/>
        </w:rPr>
        <w:t>ueContext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EF84726" w14:textId="77777777" w:rsidR="00602AC0" w:rsidRPr="003B2883" w:rsidRDefault="00602AC0" w:rsidP="00602AC0">
      <w:pPr>
        <w:pStyle w:val="Heading5"/>
      </w:pPr>
      <w:bookmarkStart w:id="1712" w:name="_Toc25156271"/>
      <w:bookmarkStart w:id="1713" w:name="_Toc34124571"/>
      <w:bookmarkStart w:id="1714" w:name="_Toc43207685"/>
      <w:bookmarkStart w:id="1715" w:name="_Toc49857165"/>
      <w:bookmarkStart w:id="1716" w:name="_Toc56677000"/>
      <w:bookmarkStart w:id="1717" w:name="_Toc56691523"/>
      <w:bookmarkStart w:id="1718" w:name="_Toc56698787"/>
      <w:bookmarkStart w:id="1719" w:name="_Toc89035007"/>
      <w:bookmarkStart w:id="1720" w:name="_Toc89064805"/>
      <w:bookmarkStart w:id="1721" w:name="_Toc89180104"/>
      <w:bookmarkStart w:id="1722" w:name="_Toc97071783"/>
      <w:bookmarkStart w:id="1723" w:name="_Toc120051185"/>
      <w:bookmarkStart w:id="1724" w:name="_Toc200643785"/>
      <w:r w:rsidRPr="003B2883">
        <w:t>6.1.3.2.1</w:t>
      </w:r>
      <w:r w:rsidRPr="003B2883">
        <w:tab/>
        <w:t>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5" w:name="_Toc25156272"/>
      <w:bookmarkStart w:id="1726" w:name="_Toc34124572"/>
      <w:bookmarkStart w:id="1727" w:name="_Toc43207686"/>
      <w:bookmarkStart w:id="1728" w:name="_Toc49857166"/>
      <w:bookmarkStart w:id="1729" w:name="_Toc56677001"/>
      <w:bookmarkStart w:id="1730" w:name="_Toc56691524"/>
      <w:bookmarkStart w:id="1731" w:name="_Toc56698788"/>
      <w:bookmarkStart w:id="1732" w:name="_Toc89035008"/>
      <w:bookmarkStart w:id="1733" w:name="_Toc89064806"/>
      <w:bookmarkStart w:id="1734" w:name="_Toc89180105"/>
      <w:bookmarkStart w:id="1735" w:name="_Toc97071784"/>
      <w:bookmarkStart w:id="1736" w:name="_Toc120051186"/>
      <w:bookmarkStart w:id="1737" w:name="_Toc200643786"/>
      <w:r w:rsidRPr="003B2883">
        <w:t>6.1.3.2.2</w:t>
      </w:r>
      <w:r w:rsidRPr="003B2883">
        <w:tab/>
        <w:t>Resource Definition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8" w:name="_Toc25156273"/>
      <w:bookmarkStart w:id="1739" w:name="_Toc34124573"/>
      <w:bookmarkStart w:id="1740" w:name="_Toc43207687"/>
      <w:bookmarkStart w:id="1741" w:name="_Toc49857167"/>
      <w:bookmarkStart w:id="1742" w:name="_Toc56677002"/>
      <w:bookmarkStart w:id="1743" w:name="_Toc56691525"/>
      <w:bookmarkStart w:id="1744" w:name="_Toc56698789"/>
      <w:bookmarkStart w:id="1745" w:name="_Toc89035009"/>
      <w:bookmarkStart w:id="1746" w:name="_Toc89064807"/>
      <w:bookmarkStart w:id="1747" w:name="_Toc89180106"/>
      <w:bookmarkStart w:id="1748" w:name="_Toc97071785"/>
      <w:bookmarkStart w:id="1749" w:name="_Toc120051187"/>
      <w:bookmarkStart w:id="1750" w:name="_Toc200643787"/>
      <w:r w:rsidRPr="003B2883">
        <w:t>6.1.3.2.3</w:t>
      </w:r>
      <w:r w:rsidRPr="003B2883">
        <w:tab/>
        <w:t>Resource Standard Methods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2A95A92" w14:textId="77777777" w:rsidR="00602AC0" w:rsidRPr="003B2883" w:rsidRDefault="00602AC0" w:rsidP="00876DA9">
      <w:pPr>
        <w:pStyle w:val="Heading6"/>
        <w:rPr>
          <w:lang w:eastAsia="zh-CN"/>
        </w:rPr>
      </w:pPr>
      <w:bookmarkStart w:id="1751" w:name="_Toc25156274"/>
      <w:bookmarkStart w:id="1752" w:name="_Toc34124574"/>
      <w:bookmarkStart w:id="1753" w:name="_Toc43207688"/>
      <w:bookmarkStart w:id="1754" w:name="_Toc49857168"/>
      <w:bookmarkStart w:id="1755" w:name="_Toc56677003"/>
      <w:bookmarkStart w:id="1756" w:name="_Toc56691526"/>
      <w:bookmarkStart w:id="1757" w:name="_Toc56698790"/>
      <w:bookmarkStart w:id="1758" w:name="_Toc89035010"/>
      <w:bookmarkStart w:id="1759" w:name="_Toc89064808"/>
      <w:bookmarkStart w:id="1760" w:name="_Toc89180107"/>
      <w:bookmarkStart w:id="1761" w:name="_Toc97071786"/>
      <w:bookmarkStart w:id="1762" w:name="_Toc120051188"/>
      <w:bookmarkStart w:id="1763"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4" w:name="_PERM_MCCTEMPBM_CRPT03410060___2"/>
            <w:r w:rsidRPr="003B2883">
              <w:t>-</w:t>
            </w:r>
            <w:r w:rsidRPr="003B2883">
              <w:tab/>
              <w:t>HANDOVER_FAILURE</w:t>
            </w:r>
            <w:bookmarkEnd w:id="1764"/>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5" w:name="_Toc25156275"/>
      <w:bookmarkStart w:id="1766" w:name="_Toc34124575"/>
      <w:bookmarkStart w:id="1767" w:name="_Toc43207689"/>
      <w:bookmarkStart w:id="1768" w:name="_Toc49857169"/>
      <w:bookmarkStart w:id="1769" w:name="_Toc56677004"/>
      <w:bookmarkStart w:id="1770" w:name="_Toc56691527"/>
      <w:bookmarkStart w:id="1771" w:name="_Toc56698791"/>
      <w:bookmarkStart w:id="1772" w:name="_Toc89035011"/>
      <w:bookmarkStart w:id="1773" w:name="_Toc89064809"/>
      <w:bookmarkStart w:id="1774" w:name="_Toc89180108"/>
      <w:bookmarkStart w:id="1775" w:name="_Toc97071787"/>
      <w:bookmarkStart w:id="1776" w:name="_Toc120051189"/>
      <w:bookmarkStart w:id="1777" w:name="_Toc200643789"/>
      <w:r w:rsidRPr="003B2883">
        <w:t>6.1.3.2.4</w:t>
      </w:r>
      <w:r w:rsidRPr="003B2883">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3537918" w14:textId="77777777" w:rsidR="00602AC0" w:rsidRPr="003B2883" w:rsidRDefault="00602AC0" w:rsidP="00876DA9">
      <w:pPr>
        <w:pStyle w:val="Heading6"/>
      </w:pPr>
      <w:bookmarkStart w:id="1778" w:name="_Toc25156276"/>
      <w:bookmarkStart w:id="1779" w:name="_Toc34124576"/>
      <w:bookmarkStart w:id="1780" w:name="_Toc43207690"/>
      <w:bookmarkStart w:id="1781" w:name="_Toc49857170"/>
      <w:bookmarkStart w:id="1782" w:name="_Toc56677005"/>
      <w:bookmarkStart w:id="1783" w:name="_Toc56691528"/>
      <w:bookmarkStart w:id="1784" w:name="_Toc56698792"/>
      <w:bookmarkStart w:id="1785" w:name="_Toc89035012"/>
      <w:bookmarkStart w:id="1786" w:name="_Toc89064810"/>
      <w:bookmarkStart w:id="1787" w:name="_Toc89180109"/>
      <w:bookmarkStart w:id="1788" w:name="_Toc97071788"/>
      <w:bookmarkStart w:id="1789" w:name="_Toc120051190"/>
      <w:bookmarkStart w:id="1790" w:name="_Toc200643790"/>
      <w:r w:rsidRPr="003B2883">
        <w:t>6.1.3.2.4.1</w:t>
      </w:r>
      <w:r w:rsidRPr="003B2883">
        <w:tab/>
        <w:t>Overview</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1" w:name="_Toc25156277"/>
      <w:bookmarkStart w:id="1792" w:name="_Toc34124577"/>
      <w:bookmarkStart w:id="1793" w:name="_Toc43207691"/>
      <w:bookmarkStart w:id="1794" w:name="_Toc49857171"/>
      <w:bookmarkStart w:id="1795" w:name="_Toc56677006"/>
      <w:bookmarkStart w:id="1796" w:name="_Toc56691529"/>
      <w:bookmarkStart w:id="1797" w:name="_Toc56698793"/>
      <w:bookmarkStart w:id="1798" w:name="_Toc89035013"/>
      <w:bookmarkStart w:id="1799" w:name="_Toc89064811"/>
      <w:bookmarkStart w:id="1800" w:name="_Toc89180110"/>
      <w:bookmarkStart w:id="1801" w:name="_Toc97071789"/>
      <w:bookmarkStart w:id="1802" w:name="_Toc120051191"/>
      <w:bookmarkStart w:id="1803" w:name="_Toc200643791"/>
      <w:r w:rsidRPr="003B2883">
        <w:t>6.1.3.2.4.2</w:t>
      </w:r>
      <w:r w:rsidRPr="003B2883">
        <w:tab/>
        <w:t xml:space="preserve">Operation: </w:t>
      </w:r>
      <w:r w:rsidRPr="003B2883">
        <w:rPr>
          <w:rFonts w:hint="eastAsia"/>
          <w:lang w:eastAsia="zh-CN"/>
        </w:rPr>
        <w:t>release</w:t>
      </w:r>
      <w:bookmarkEnd w:id="1791"/>
      <w:r>
        <w:rPr>
          <w:lang w:eastAsia="zh-CN"/>
        </w:rPr>
        <w:t xml:space="preserve"> </w:t>
      </w:r>
      <w:r w:rsidRPr="003B2883">
        <w:rPr>
          <w:rFonts w:hint="eastAsia"/>
          <w:lang w:eastAsia="zh-CN"/>
        </w:rPr>
        <w:t>(POST)</w:t>
      </w:r>
      <w:bookmarkEnd w:id="1792"/>
      <w:bookmarkEnd w:id="1793"/>
      <w:bookmarkEnd w:id="1794"/>
      <w:bookmarkEnd w:id="1795"/>
      <w:bookmarkEnd w:id="1796"/>
      <w:bookmarkEnd w:id="1797"/>
      <w:bookmarkEnd w:id="1798"/>
      <w:bookmarkEnd w:id="1799"/>
      <w:bookmarkEnd w:id="1800"/>
      <w:bookmarkEnd w:id="1801"/>
      <w:bookmarkEnd w:id="1802"/>
      <w:bookmarkEnd w:id="1803"/>
    </w:p>
    <w:p w14:paraId="3034AB77" w14:textId="77777777" w:rsidR="00602AC0" w:rsidRPr="003B2883" w:rsidRDefault="00602AC0" w:rsidP="00876DA9">
      <w:pPr>
        <w:pStyle w:val="Heading7"/>
      </w:pPr>
      <w:bookmarkStart w:id="1804" w:name="_Toc43207692"/>
      <w:bookmarkStart w:id="1805" w:name="_Toc89035014"/>
      <w:bookmarkStart w:id="1806" w:name="_Toc89064812"/>
      <w:bookmarkStart w:id="1807" w:name="_Toc89180111"/>
      <w:bookmarkStart w:id="1808" w:name="_Toc97071790"/>
      <w:bookmarkStart w:id="1809" w:name="_Toc120051192"/>
      <w:bookmarkStart w:id="1810" w:name="_Toc200643792"/>
      <w:r w:rsidRPr="003B2883">
        <w:t>6.1.3.2.4.2.1</w:t>
      </w:r>
      <w:r w:rsidRPr="003B2883">
        <w:tab/>
        <w:t>Description</w:t>
      </w:r>
      <w:bookmarkEnd w:id="1804"/>
      <w:bookmarkEnd w:id="1805"/>
      <w:bookmarkEnd w:id="1806"/>
      <w:bookmarkEnd w:id="1807"/>
      <w:bookmarkEnd w:id="1808"/>
      <w:bookmarkEnd w:id="1809"/>
      <w:bookmarkEnd w:id="1810"/>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1" w:name="_Toc43207693"/>
      <w:bookmarkStart w:id="1812" w:name="_Toc89035015"/>
      <w:bookmarkStart w:id="1813" w:name="_Toc89064813"/>
      <w:bookmarkStart w:id="1814" w:name="_Toc89180112"/>
      <w:bookmarkStart w:id="1815" w:name="_Toc97071791"/>
      <w:bookmarkStart w:id="1816" w:name="_Toc120051193"/>
      <w:bookmarkStart w:id="1817" w:name="_Toc200643793"/>
      <w:r w:rsidRPr="003B2883">
        <w:t>6.1.3.2.4.2.2</w:t>
      </w:r>
      <w:r w:rsidRPr="003B2883">
        <w:tab/>
        <w:t>Operation Definition</w:t>
      </w:r>
      <w:bookmarkEnd w:id="1811"/>
      <w:bookmarkEnd w:id="1812"/>
      <w:bookmarkEnd w:id="1813"/>
      <w:bookmarkEnd w:id="1814"/>
      <w:bookmarkEnd w:id="1815"/>
      <w:bookmarkEnd w:id="1816"/>
      <w:bookmarkEnd w:id="1817"/>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8"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8"/>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9" w:name="_PERM_MCCTEMPBM_CRPT03410062___2"/>
            <w:r w:rsidRPr="003B2883">
              <w:t>- CONTEXT_NOT_FOUND</w:t>
            </w:r>
          </w:p>
          <w:p w14:paraId="0B612874" w14:textId="77777777" w:rsidR="00602AC0" w:rsidRPr="003B2883" w:rsidRDefault="00602AC0" w:rsidP="001D4998">
            <w:pPr>
              <w:pStyle w:val="TAL"/>
              <w:ind w:left="284"/>
            </w:pPr>
          </w:p>
          <w:bookmarkEnd w:id="1819"/>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0" w:name="_Toc25156278"/>
      <w:bookmarkStart w:id="1821" w:name="_Toc34124578"/>
      <w:bookmarkStart w:id="1822" w:name="_Toc43207694"/>
      <w:bookmarkStart w:id="1823" w:name="_Toc49857172"/>
      <w:bookmarkStart w:id="1824" w:name="_Toc56677007"/>
      <w:bookmarkStart w:id="1825" w:name="_Toc56691530"/>
      <w:bookmarkStart w:id="1826" w:name="_Toc56698794"/>
      <w:bookmarkStart w:id="1827" w:name="_Toc89035016"/>
      <w:bookmarkStart w:id="1828" w:name="_Toc89064814"/>
      <w:bookmarkStart w:id="1829" w:name="_Toc89180113"/>
      <w:bookmarkStart w:id="1830" w:name="_Toc97071792"/>
      <w:bookmarkStart w:id="1831" w:name="_Toc120051194"/>
      <w:bookmarkStart w:id="1832" w:name="_Toc200643794"/>
      <w:r w:rsidRPr="003B2883">
        <w:t>6.1.3.2.4.3</w:t>
      </w:r>
      <w:r w:rsidRPr="003B2883">
        <w:tab/>
        <w:t xml:space="preserve">Operation: </w:t>
      </w:r>
      <w:r w:rsidRPr="003B2883">
        <w:rPr>
          <w:lang w:eastAsia="zh-CN"/>
        </w:rPr>
        <w:t>assign-ebi</w:t>
      </w:r>
      <w:bookmarkEnd w:id="1820"/>
      <w:r>
        <w:rPr>
          <w:lang w:eastAsia="zh-CN"/>
        </w:rPr>
        <w:t xml:space="preserve"> </w:t>
      </w:r>
      <w:r w:rsidRPr="003B2883">
        <w:rPr>
          <w:rFonts w:hint="eastAsia"/>
          <w:lang w:eastAsia="zh-CN"/>
        </w:rPr>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13B892D1" w14:textId="77777777" w:rsidR="00602AC0" w:rsidRPr="003B2883" w:rsidRDefault="00602AC0" w:rsidP="00876DA9">
      <w:pPr>
        <w:pStyle w:val="Heading7"/>
      </w:pPr>
      <w:bookmarkStart w:id="1833" w:name="_Toc43207695"/>
      <w:bookmarkStart w:id="1834" w:name="_Toc89035017"/>
      <w:bookmarkStart w:id="1835" w:name="_Toc89064815"/>
      <w:bookmarkStart w:id="1836" w:name="_Toc89180114"/>
      <w:bookmarkStart w:id="1837" w:name="_Toc97071793"/>
      <w:bookmarkStart w:id="1838" w:name="_Toc120051195"/>
      <w:bookmarkStart w:id="1839" w:name="_Toc200643795"/>
      <w:r w:rsidRPr="003B2883">
        <w:t>6.1.3.2.4.3.1</w:t>
      </w:r>
      <w:r w:rsidRPr="003B2883">
        <w:tab/>
        <w:t>Description</w:t>
      </w:r>
      <w:bookmarkEnd w:id="1833"/>
      <w:bookmarkEnd w:id="1834"/>
      <w:bookmarkEnd w:id="1835"/>
      <w:bookmarkEnd w:id="1836"/>
      <w:bookmarkEnd w:id="1837"/>
      <w:bookmarkEnd w:id="1838"/>
      <w:bookmarkEnd w:id="1839"/>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0" w:name="_Toc43207696"/>
      <w:bookmarkStart w:id="1841" w:name="_Toc89035018"/>
      <w:bookmarkStart w:id="1842" w:name="_Toc89064816"/>
      <w:bookmarkStart w:id="1843" w:name="_Toc89180115"/>
      <w:bookmarkStart w:id="1844" w:name="_Toc97071794"/>
      <w:bookmarkStart w:id="1845" w:name="_Toc120051196"/>
      <w:bookmarkStart w:id="1846" w:name="_Toc200643796"/>
      <w:r w:rsidRPr="003B2883">
        <w:t>6.1.3.2.4.3.2</w:t>
      </w:r>
      <w:r w:rsidRPr="003B2883">
        <w:tab/>
        <w:t>Operation Definition</w:t>
      </w:r>
      <w:bookmarkEnd w:id="1840"/>
      <w:bookmarkEnd w:id="1841"/>
      <w:bookmarkEnd w:id="1842"/>
      <w:bookmarkEnd w:id="1843"/>
      <w:bookmarkEnd w:id="1844"/>
      <w:bookmarkEnd w:id="1845"/>
      <w:bookmarkEnd w:id="1846"/>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7"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8" w:name="_PERM_MCCTEMPBM_CRPT03410064___7"/>
            <w:bookmarkEnd w:id="184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9" w:name="_PERM_MCCTEMPBM_CRPT03410065___7"/>
            <w:bookmarkEnd w:id="184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9"/>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0"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0"/>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1" w:name="_Toc25156279"/>
      <w:bookmarkStart w:id="1852" w:name="_Toc34124579"/>
      <w:bookmarkStart w:id="1853" w:name="_Toc43207697"/>
      <w:bookmarkStart w:id="1854" w:name="_Toc49857173"/>
      <w:bookmarkStart w:id="1855" w:name="_Toc56677008"/>
      <w:bookmarkStart w:id="1856" w:name="_Toc56691531"/>
      <w:bookmarkStart w:id="1857" w:name="_Toc56698795"/>
      <w:bookmarkStart w:id="1858" w:name="_Toc89035019"/>
      <w:bookmarkStart w:id="1859" w:name="_Toc89064817"/>
      <w:bookmarkStart w:id="1860" w:name="_Toc89180116"/>
      <w:bookmarkStart w:id="1861" w:name="_Toc97071795"/>
      <w:bookmarkStart w:id="1862" w:name="_Toc120051197"/>
      <w:bookmarkStart w:id="1863" w:name="_Toc200643797"/>
      <w:r w:rsidRPr="003B2883">
        <w:t>6.1.3.2.4.4</w:t>
      </w:r>
      <w:r w:rsidRPr="003B2883">
        <w:tab/>
        <w:t xml:space="preserve">Operation: </w:t>
      </w:r>
      <w:r w:rsidRPr="003B2883">
        <w:rPr>
          <w:lang w:eastAsia="zh-CN"/>
        </w:rPr>
        <w:t>transfer</w:t>
      </w:r>
      <w:bookmarkEnd w:id="1851"/>
      <w:r>
        <w:rPr>
          <w:lang w:eastAsia="zh-CN"/>
        </w:rPr>
        <w:t xml:space="preserve"> </w:t>
      </w:r>
      <w:r w:rsidRPr="003B2883">
        <w:rPr>
          <w:rFonts w:hint="eastAsia"/>
          <w:lang w:eastAsia="zh-CN"/>
        </w:rPr>
        <w:t>(POST)</w:t>
      </w:r>
      <w:bookmarkEnd w:id="1852"/>
      <w:bookmarkEnd w:id="1853"/>
      <w:bookmarkEnd w:id="1854"/>
      <w:bookmarkEnd w:id="1855"/>
      <w:bookmarkEnd w:id="1856"/>
      <w:bookmarkEnd w:id="1857"/>
      <w:bookmarkEnd w:id="1858"/>
      <w:bookmarkEnd w:id="1859"/>
      <w:bookmarkEnd w:id="1860"/>
      <w:bookmarkEnd w:id="1861"/>
      <w:bookmarkEnd w:id="1862"/>
      <w:bookmarkEnd w:id="1863"/>
    </w:p>
    <w:p w14:paraId="0FDC60DD" w14:textId="77777777" w:rsidR="00602AC0" w:rsidRPr="003B2883" w:rsidRDefault="00602AC0" w:rsidP="00876DA9">
      <w:pPr>
        <w:pStyle w:val="Heading7"/>
      </w:pPr>
      <w:bookmarkStart w:id="1864" w:name="_Toc43207698"/>
      <w:bookmarkStart w:id="1865" w:name="_Toc89035020"/>
      <w:bookmarkStart w:id="1866" w:name="_Toc89064818"/>
      <w:bookmarkStart w:id="1867" w:name="_Toc89180117"/>
      <w:bookmarkStart w:id="1868" w:name="_Toc97071796"/>
      <w:bookmarkStart w:id="1869" w:name="_Toc120051198"/>
      <w:bookmarkStart w:id="1870" w:name="_Toc200643798"/>
      <w:r w:rsidRPr="003B2883">
        <w:t>6.1.3.2.4.4.1</w:t>
      </w:r>
      <w:r w:rsidRPr="003B2883">
        <w:tab/>
        <w:t>Description</w:t>
      </w:r>
      <w:bookmarkEnd w:id="1864"/>
      <w:bookmarkEnd w:id="1865"/>
      <w:bookmarkEnd w:id="1866"/>
      <w:bookmarkEnd w:id="1867"/>
      <w:bookmarkEnd w:id="1868"/>
      <w:bookmarkEnd w:id="1869"/>
      <w:bookmarkEnd w:id="187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1" w:name="_Toc43207699"/>
      <w:bookmarkStart w:id="1872" w:name="_Toc89035021"/>
      <w:bookmarkStart w:id="1873" w:name="_Toc89064819"/>
      <w:bookmarkStart w:id="1874" w:name="_Toc89180118"/>
      <w:bookmarkStart w:id="1875" w:name="_Toc97071797"/>
      <w:bookmarkStart w:id="1876" w:name="_Toc120051199"/>
      <w:bookmarkStart w:id="1877" w:name="_Toc200643799"/>
      <w:r w:rsidRPr="003B2883">
        <w:t>6.1.3.2.4.4.2</w:t>
      </w:r>
      <w:r w:rsidRPr="003B2883">
        <w:tab/>
        <w:t>Operation Definition</w:t>
      </w:r>
      <w:bookmarkEnd w:id="1871"/>
      <w:bookmarkEnd w:id="1872"/>
      <w:bookmarkEnd w:id="1873"/>
      <w:bookmarkEnd w:id="1874"/>
      <w:bookmarkEnd w:id="1875"/>
      <w:bookmarkEnd w:id="1876"/>
      <w:bookmarkEnd w:id="1877"/>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8" w:name="_PERM_MCCTEMPBM_CRPT03410067___7"/>
            <w:r w:rsidRPr="003B2883">
              <w:rPr>
                <w:rFonts w:ascii="Arial" w:hAnsi="Arial" w:cs="Arial"/>
                <w:sz w:val="18"/>
              </w:rPr>
              <w:t>-</w:t>
            </w:r>
            <w:r w:rsidRPr="003B2883">
              <w:rPr>
                <w:rFonts w:ascii="Arial" w:hAnsi="Arial" w:cs="Arial"/>
                <w:sz w:val="18"/>
              </w:rPr>
              <w:tab/>
              <w:t>INTEGRITY_CHECK_FAIL.</w:t>
            </w:r>
          </w:p>
          <w:bookmarkEnd w:id="1878"/>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9" w:name="_PERM_MCCTEMPBM_CRPT03410068___7"/>
            <w:r w:rsidRPr="003B2883">
              <w:rPr>
                <w:rFonts w:ascii="Arial" w:hAnsi="Arial" w:cs="Arial"/>
                <w:sz w:val="18"/>
              </w:rPr>
              <w:t>-</w:t>
            </w:r>
            <w:r w:rsidRPr="003B2883">
              <w:rPr>
                <w:rFonts w:ascii="Arial" w:hAnsi="Arial" w:cs="Arial"/>
                <w:sz w:val="18"/>
              </w:rPr>
              <w:tab/>
              <w:t>CONTEXT_NOT_FOUND</w:t>
            </w:r>
          </w:p>
          <w:bookmarkEnd w:id="1879"/>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0" w:name="_Toc25156280"/>
      <w:bookmarkStart w:id="1881" w:name="_Toc34124580"/>
      <w:bookmarkStart w:id="1882" w:name="_Toc43207700"/>
      <w:bookmarkStart w:id="1883" w:name="_Toc49857174"/>
      <w:bookmarkStart w:id="1884" w:name="_Toc56677009"/>
      <w:bookmarkStart w:id="1885" w:name="_Toc56691532"/>
      <w:bookmarkStart w:id="1886" w:name="_Toc56698796"/>
      <w:bookmarkStart w:id="1887" w:name="_Toc89035022"/>
      <w:bookmarkStart w:id="1888" w:name="_Toc89064820"/>
      <w:bookmarkStart w:id="1889" w:name="_Toc89180119"/>
      <w:bookmarkStart w:id="1890" w:name="_Toc97071798"/>
      <w:bookmarkStart w:id="1891" w:name="_Toc120051200"/>
      <w:bookmarkStart w:id="1892" w:name="_Toc200643800"/>
      <w:r w:rsidRPr="003B2883">
        <w:t>6.1.3.2.4.5</w:t>
      </w:r>
      <w:r w:rsidRPr="003B2883">
        <w:tab/>
        <w:t xml:space="preserve">Operation: </w:t>
      </w:r>
      <w:r w:rsidRPr="003B2883">
        <w:rPr>
          <w:lang w:eastAsia="zh-CN"/>
        </w:rPr>
        <w:t>transfer-update</w:t>
      </w:r>
      <w:bookmarkEnd w:id="1880"/>
      <w:r>
        <w:rPr>
          <w:lang w:eastAsia="zh-CN"/>
        </w:rPr>
        <w:t xml:space="preserve"> </w:t>
      </w:r>
      <w:r w:rsidRPr="003B2883">
        <w:rPr>
          <w:rFonts w:hint="eastAsia"/>
          <w:lang w:eastAsia="zh-CN"/>
        </w:rPr>
        <w:t>(POST)</w:t>
      </w:r>
      <w:bookmarkEnd w:id="1881"/>
      <w:bookmarkEnd w:id="1882"/>
      <w:bookmarkEnd w:id="1883"/>
      <w:bookmarkEnd w:id="1884"/>
      <w:bookmarkEnd w:id="1885"/>
      <w:bookmarkEnd w:id="1886"/>
      <w:bookmarkEnd w:id="1887"/>
      <w:bookmarkEnd w:id="1888"/>
      <w:bookmarkEnd w:id="1889"/>
      <w:bookmarkEnd w:id="1890"/>
      <w:bookmarkEnd w:id="1891"/>
      <w:bookmarkEnd w:id="1892"/>
    </w:p>
    <w:p w14:paraId="5F566E9F" w14:textId="77777777" w:rsidR="00602AC0" w:rsidRPr="003B2883" w:rsidRDefault="00602AC0" w:rsidP="00876DA9">
      <w:pPr>
        <w:pStyle w:val="Heading7"/>
      </w:pPr>
      <w:bookmarkStart w:id="1893" w:name="_Toc43207701"/>
      <w:bookmarkStart w:id="1894" w:name="_Toc89035023"/>
      <w:bookmarkStart w:id="1895" w:name="_Toc89064821"/>
      <w:bookmarkStart w:id="1896" w:name="_Toc89180120"/>
      <w:bookmarkStart w:id="1897" w:name="_Toc97071799"/>
      <w:bookmarkStart w:id="1898" w:name="_Toc120051201"/>
      <w:bookmarkStart w:id="1899" w:name="_Toc200643801"/>
      <w:r w:rsidRPr="003B2883">
        <w:t>6.1.3.2.4.5.1</w:t>
      </w:r>
      <w:r w:rsidRPr="003B2883">
        <w:tab/>
        <w:t>Description</w:t>
      </w:r>
      <w:bookmarkEnd w:id="1893"/>
      <w:bookmarkEnd w:id="1894"/>
      <w:bookmarkEnd w:id="1895"/>
      <w:bookmarkEnd w:id="1896"/>
      <w:bookmarkEnd w:id="1897"/>
      <w:bookmarkEnd w:id="1898"/>
      <w:bookmarkEnd w:id="189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0" w:name="_Toc43207702"/>
      <w:bookmarkStart w:id="1901" w:name="_Toc89035024"/>
      <w:bookmarkStart w:id="1902" w:name="_Toc89064822"/>
      <w:bookmarkStart w:id="1903" w:name="_Toc89180121"/>
      <w:bookmarkStart w:id="1904" w:name="_Toc97071800"/>
      <w:bookmarkStart w:id="1905" w:name="_Toc120051202"/>
      <w:bookmarkStart w:id="1906" w:name="_Toc200643802"/>
      <w:r w:rsidRPr="003B2883">
        <w:t>6.1.3.2.4.5.2</w:t>
      </w:r>
      <w:r w:rsidRPr="003B2883">
        <w:tab/>
        <w:t>Operation Definition</w:t>
      </w:r>
      <w:bookmarkEnd w:id="1900"/>
      <w:bookmarkEnd w:id="1901"/>
      <w:bookmarkEnd w:id="1902"/>
      <w:bookmarkEnd w:id="1903"/>
      <w:bookmarkEnd w:id="1904"/>
      <w:bookmarkEnd w:id="1905"/>
      <w:bookmarkEnd w:id="1906"/>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7" w:name="_PERM_MCCTEMPBM_CRPT03410069___7"/>
            <w:r w:rsidRPr="003B2883">
              <w:t>-</w:t>
            </w:r>
            <w:r w:rsidRPr="003B2883">
              <w:tab/>
            </w:r>
            <w:r w:rsidRPr="003B2883">
              <w:rPr>
                <w:rFonts w:ascii="Arial" w:hAnsi="Arial"/>
                <w:sz w:val="18"/>
              </w:rPr>
              <w:t>CONTEXT_NOT_FOUND</w:t>
            </w:r>
            <w:bookmarkEnd w:id="1907"/>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8" w:name="_Toc56677010"/>
      <w:bookmarkStart w:id="1909" w:name="_Toc56691533"/>
      <w:bookmarkStart w:id="1910" w:name="_Toc56698797"/>
      <w:bookmarkStart w:id="1911" w:name="_Toc89035025"/>
      <w:bookmarkStart w:id="1912" w:name="_Toc89064823"/>
      <w:bookmarkStart w:id="1913" w:name="_Toc89180122"/>
      <w:bookmarkStart w:id="1914" w:name="_Toc97071801"/>
      <w:bookmarkStart w:id="1915" w:name="_Toc120051203"/>
      <w:bookmarkStart w:id="1916" w:name="_Toc20064380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8"/>
      <w:bookmarkEnd w:id="1909"/>
      <w:bookmarkEnd w:id="1910"/>
      <w:bookmarkEnd w:id="1911"/>
      <w:bookmarkEnd w:id="1912"/>
      <w:bookmarkEnd w:id="1913"/>
      <w:bookmarkEnd w:id="1914"/>
      <w:bookmarkEnd w:id="1915"/>
      <w:bookmarkEnd w:id="1916"/>
    </w:p>
    <w:p w14:paraId="6FA21331" w14:textId="77777777" w:rsidR="00E334F7" w:rsidRPr="003B2883" w:rsidRDefault="00E334F7" w:rsidP="00876DA9">
      <w:pPr>
        <w:pStyle w:val="Heading7"/>
      </w:pPr>
      <w:bookmarkStart w:id="1917" w:name="_Toc45030448"/>
      <w:bookmarkStart w:id="1918" w:name="_Toc89035026"/>
      <w:bookmarkStart w:id="1919" w:name="_Toc89064824"/>
      <w:bookmarkStart w:id="1920" w:name="_Toc89180123"/>
      <w:bookmarkStart w:id="1921" w:name="_Toc97071802"/>
      <w:bookmarkStart w:id="1922" w:name="_Toc120051204"/>
      <w:bookmarkStart w:id="1923" w:name="_Toc200643804"/>
      <w:r w:rsidRPr="003B2883">
        <w:t>6.1.3.2.4.</w:t>
      </w:r>
      <w:r>
        <w:t>6</w:t>
      </w:r>
      <w:r w:rsidRPr="003B2883">
        <w:t>.1</w:t>
      </w:r>
      <w:r w:rsidRPr="003B2883">
        <w:tab/>
        <w:t>Description</w:t>
      </w:r>
      <w:bookmarkEnd w:id="1917"/>
      <w:bookmarkEnd w:id="1918"/>
      <w:bookmarkEnd w:id="1919"/>
      <w:bookmarkEnd w:id="1920"/>
      <w:bookmarkEnd w:id="1921"/>
      <w:bookmarkEnd w:id="1922"/>
      <w:bookmarkEnd w:id="1923"/>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4" w:name="_Toc45030449"/>
      <w:bookmarkStart w:id="1925" w:name="_Toc89035027"/>
      <w:bookmarkStart w:id="1926" w:name="_Toc89064825"/>
      <w:bookmarkStart w:id="1927" w:name="_Toc89180124"/>
      <w:bookmarkStart w:id="1928" w:name="_Toc97071803"/>
      <w:bookmarkStart w:id="1929" w:name="_Toc120051205"/>
      <w:bookmarkStart w:id="1930" w:name="_Toc200643805"/>
      <w:r w:rsidRPr="003B2883">
        <w:t>6.1.3.2.4.</w:t>
      </w:r>
      <w:r>
        <w:t>6</w:t>
      </w:r>
      <w:r w:rsidRPr="003B2883">
        <w:t>.2</w:t>
      </w:r>
      <w:r w:rsidRPr="003B2883">
        <w:tab/>
        <w:t>Operation Definition</w:t>
      </w:r>
      <w:bookmarkEnd w:id="1924"/>
      <w:bookmarkEnd w:id="1925"/>
      <w:bookmarkEnd w:id="1926"/>
      <w:bookmarkEnd w:id="1927"/>
      <w:bookmarkEnd w:id="1928"/>
      <w:bookmarkEnd w:id="1929"/>
      <w:bookmarkEnd w:id="1930"/>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1" w:name="_Toc89035028"/>
      <w:bookmarkStart w:id="1932" w:name="_Toc89064826"/>
      <w:bookmarkStart w:id="1933" w:name="_Toc89180125"/>
      <w:bookmarkStart w:id="1934" w:name="_Toc97071804"/>
      <w:bookmarkStart w:id="1935" w:name="_Toc120051206"/>
      <w:bookmarkStart w:id="1936"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1"/>
      <w:bookmarkEnd w:id="1932"/>
      <w:bookmarkEnd w:id="1933"/>
      <w:bookmarkEnd w:id="1934"/>
      <w:bookmarkEnd w:id="1935"/>
      <w:bookmarkEnd w:id="1936"/>
    </w:p>
    <w:p w14:paraId="6E75ED43" w14:textId="77777777" w:rsidR="006E2902" w:rsidRPr="003B2883" w:rsidRDefault="006E2902" w:rsidP="00876DA9">
      <w:pPr>
        <w:pStyle w:val="Heading7"/>
      </w:pPr>
      <w:bookmarkStart w:id="1937" w:name="_Toc89035029"/>
      <w:bookmarkStart w:id="1938" w:name="_Toc89064827"/>
      <w:bookmarkStart w:id="1939" w:name="_Toc89180126"/>
      <w:bookmarkStart w:id="1940" w:name="_Toc97071805"/>
      <w:bookmarkStart w:id="1941" w:name="_Toc120051207"/>
      <w:bookmarkStart w:id="1942" w:name="_Toc200643807"/>
      <w:r w:rsidRPr="003B2883">
        <w:t>6.1.3.2.4.</w:t>
      </w:r>
      <w:r>
        <w:t>7</w:t>
      </w:r>
      <w:r w:rsidRPr="003B2883">
        <w:t>.1</w:t>
      </w:r>
      <w:r w:rsidRPr="003B2883">
        <w:tab/>
        <w:t>Description</w:t>
      </w:r>
      <w:bookmarkEnd w:id="1937"/>
      <w:bookmarkEnd w:id="1938"/>
      <w:bookmarkEnd w:id="1939"/>
      <w:bookmarkEnd w:id="1940"/>
      <w:bookmarkEnd w:id="1941"/>
      <w:bookmarkEnd w:id="1942"/>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3" w:name="_Toc89035030"/>
      <w:bookmarkStart w:id="1944" w:name="_Toc89064828"/>
      <w:bookmarkStart w:id="1945" w:name="_Toc89180127"/>
      <w:bookmarkStart w:id="1946" w:name="_Toc97071806"/>
      <w:bookmarkStart w:id="1947" w:name="_Toc120051208"/>
      <w:bookmarkStart w:id="1948" w:name="_Toc200643808"/>
      <w:r w:rsidRPr="003B2883">
        <w:t>6.1.3.2.4.</w:t>
      </w:r>
      <w:r>
        <w:t>7</w:t>
      </w:r>
      <w:r w:rsidRPr="003B2883">
        <w:t>.2</w:t>
      </w:r>
      <w:r w:rsidRPr="003B2883">
        <w:tab/>
        <w:t>Operation Definition</w:t>
      </w:r>
      <w:bookmarkEnd w:id="1943"/>
      <w:bookmarkEnd w:id="1944"/>
      <w:bookmarkEnd w:id="1945"/>
      <w:bookmarkEnd w:id="1946"/>
      <w:bookmarkEnd w:id="1947"/>
      <w:bookmarkEnd w:id="1948"/>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9"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9"/>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0" w:name="_PERM_MCCTEMPBM_CRPT03410071___2"/>
            <w:r w:rsidRPr="003B2883">
              <w:t>- CONTEXT_NOT_FOUND</w:t>
            </w:r>
          </w:p>
          <w:p w14:paraId="45C2F7DC" w14:textId="77777777" w:rsidR="006E2902" w:rsidRPr="003B2883" w:rsidRDefault="006E2902" w:rsidP="00DF3727">
            <w:pPr>
              <w:pStyle w:val="TAL"/>
              <w:ind w:left="284"/>
            </w:pPr>
          </w:p>
          <w:bookmarkEnd w:id="1950"/>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1" w:name="_Toc25156281"/>
      <w:bookmarkStart w:id="1952" w:name="_Toc34124581"/>
      <w:bookmarkStart w:id="1953" w:name="_Toc43207703"/>
      <w:bookmarkStart w:id="1954" w:name="_Toc49857175"/>
      <w:bookmarkStart w:id="1955" w:name="_Toc56677011"/>
      <w:bookmarkStart w:id="1956" w:name="_Toc56691534"/>
      <w:bookmarkStart w:id="1957" w:name="_Toc56698798"/>
      <w:bookmarkStart w:id="1958" w:name="_Toc89035031"/>
      <w:bookmarkStart w:id="1959" w:name="_Toc89064829"/>
      <w:bookmarkStart w:id="1960" w:name="_Toc89180128"/>
      <w:bookmarkStart w:id="1961" w:name="_Toc97071807"/>
      <w:bookmarkStart w:id="1962" w:name="_Toc120051209"/>
      <w:bookmarkStart w:id="1963" w:name="_Toc200643809"/>
      <w:r w:rsidRPr="003B2883">
        <w:t>6.1.3.3</w:t>
      </w:r>
      <w:r w:rsidRPr="003B2883">
        <w:tab/>
        <w:t>Resource: N1N2 Subscriptions Collection for Individual UE Contexts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448A493" w14:textId="77777777" w:rsidR="00602AC0" w:rsidRPr="003B2883" w:rsidRDefault="00602AC0" w:rsidP="00602AC0">
      <w:pPr>
        <w:pStyle w:val="Heading5"/>
      </w:pPr>
      <w:bookmarkStart w:id="1964" w:name="_Toc25156282"/>
      <w:bookmarkStart w:id="1965" w:name="_Toc34124582"/>
      <w:bookmarkStart w:id="1966" w:name="_Toc43207704"/>
      <w:bookmarkStart w:id="1967" w:name="_Toc49857176"/>
      <w:bookmarkStart w:id="1968" w:name="_Toc56677012"/>
      <w:bookmarkStart w:id="1969" w:name="_Toc56691535"/>
      <w:bookmarkStart w:id="1970" w:name="_Toc56698799"/>
      <w:bookmarkStart w:id="1971" w:name="_Toc89035032"/>
      <w:bookmarkStart w:id="1972" w:name="_Toc89064830"/>
      <w:bookmarkStart w:id="1973" w:name="_Toc89180129"/>
      <w:bookmarkStart w:id="1974" w:name="_Toc97071808"/>
      <w:bookmarkStart w:id="1975" w:name="_Toc120051210"/>
      <w:bookmarkStart w:id="1976" w:name="_Toc200643810"/>
      <w:r w:rsidRPr="003B2883">
        <w:t>6.1.3.3.1</w:t>
      </w:r>
      <w:r w:rsidRPr="003B2883">
        <w:tab/>
        <w:t>Description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7" w:name="_Toc25156283"/>
      <w:bookmarkStart w:id="1978" w:name="_Toc34124583"/>
      <w:bookmarkStart w:id="1979" w:name="_Toc43207705"/>
      <w:bookmarkStart w:id="1980" w:name="_Toc49857177"/>
      <w:bookmarkStart w:id="1981" w:name="_Toc56677013"/>
      <w:bookmarkStart w:id="1982" w:name="_Toc56691536"/>
      <w:bookmarkStart w:id="1983" w:name="_Toc56698800"/>
      <w:bookmarkStart w:id="1984" w:name="_Toc89035033"/>
      <w:bookmarkStart w:id="1985" w:name="_Toc89064831"/>
      <w:bookmarkStart w:id="1986" w:name="_Toc89180130"/>
      <w:bookmarkStart w:id="1987" w:name="_Toc97071809"/>
      <w:bookmarkStart w:id="1988" w:name="_Toc120051211"/>
      <w:bookmarkStart w:id="1989" w:name="_Toc200643811"/>
      <w:r w:rsidRPr="003B2883">
        <w:t>6.1.3.3.2</w:t>
      </w:r>
      <w:r w:rsidRPr="003B2883">
        <w:tab/>
        <w:t>Resource Definition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0" w:name="_Toc34124584"/>
      <w:bookmarkStart w:id="1991" w:name="_Toc43207706"/>
      <w:bookmarkStart w:id="1992" w:name="_Toc49857178"/>
      <w:bookmarkStart w:id="1993" w:name="_Toc56677014"/>
      <w:bookmarkStart w:id="1994" w:name="_Toc56691537"/>
      <w:bookmarkStart w:id="1995" w:name="_Toc56698801"/>
      <w:bookmarkStart w:id="1996" w:name="_Toc89035034"/>
      <w:bookmarkStart w:id="1997" w:name="_Toc89064832"/>
      <w:bookmarkStart w:id="1998" w:name="_Toc89180131"/>
      <w:bookmarkStart w:id="1999" w:name="_Toc97071810"/>
      <w:bookmarkStart w:id="2000" w:name="_Toc120051212"/>
      <w:bookmarkStart w:id="2001" w:name="_Toc200643812"/>
      <w:r w:rsidRPr="00333BC8">
        <w:rPr>
          <w:rFonts w:cs="Arial"/>
        </w:rPr>
        <w:t>6.1.3.3.3</w:t>
      </w:r>
      <w:r w:rsidRPr="00333BC8">
        <w:rPr>
          <w:rFonts w:cs="Arial"/>
        </w:rPr>
        <w:tab/>
        <w:t>Resource Standard Methods</w:t>
      </w:r>
      <w:bookmarkEnd w:id="1990"/>
      <w:bookmarkEnd w:id="1991"/>
      <w:bookmarkEnd w:id="1992"/>
      <w:bookmarkEnd w:id="1993"/>
      <w:bookmarkEnd w:id="1994"/>
      <w:bookmarkEnd w:id="1995"/>
      <w:bookmarkEnd w:id="1996"/>
      <w:bookmarkEnd w:id="1997"/>
      <w:bookmarkEnd w:id="1998"/>
      <w:bookmarkEnd w:id="1999"/>
      <w:bookmarkEnd w:id="2000"/>
      <w:bookmarkEnd w:id="2001"/>
    </w:p>
    <w:p w14:paraId="6141712D" w14:textId="77777777" w:rsidR="00602AC0" w:rsidRPr="003B2883" w:rsidRDefault="00602AC0" w:rsidP="00876DA9">
      <w:pPr>
        <w:pStyle w:val="Heading6"/>
      </w:pPr>
      <w:bookmarkStart w:id="2002" w:name="_Toc25156284"/>
      <w:bookmarkStart w:id="2003" w:name="_Toc34124585"/>
      <w:bookmarkStart w:id="2004" w:name="_Toc43207707"/>
      <w:bookmarkStart w:id="2005" w:name="_Toc49857179"/>
      <w:bookmarkStart w:id="2006" w:name="_Toc56677015"/>
      <w:bookmarkStart w:id="2007" w:name="_Toc56691538"/>
      <w:bookmarkStart w:id="2008" w:name="_Toc56698802"/>
      <w:bookmarkStart w:id="2009" w:name="_Toc89035035"/>
      <w:bookmarkStart w:id="2010" w:name="_Toc89064833"/>
      <w:bookmarkStart w:id="2011" w:name="_Toc89180132"/>
      <w:bookmarkStart w:id="2012" w:name="_Toc97071811"/>
      <w:bookmarkStart w:id="2013" w:name="_Toc120051213"/>
      <w:bookmarkStart w:id="2014" w:name="_Toc200643813"/>
      <w:r w:rsidRPr="003B2883">
        <w:t>6.1.3.3.3.1</w:t>
      </w:r>
      <w:r w:rsidRPr="003B2883">
        <w:tab/>
        <w:t>POST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5" w:name="_Toc25156285"/>
      <w:bookmarkStart w:id="2016" w:name="_Toc34124586"/>
      <w:bookmarkStart w:id="2017" w:name="_Toc43207708"/>
      <w:bookmarkStart w:id="2018" w:name="_Toc49857180"/>
      <w:bookmarkStart w:id="2019" w:name="_Toc56677016"/>
      <w:bookmarkStart w:id="2020" w:name="_Toc56691539"/>
      <w:bookmarkStart w:id="2021" w:name="_Toc56698803"/>
      <w:bookmarkStart w:id="2022" w:name="_Toc89035036"/>
      <w:bookmarkStart w:id="2023" w:name="_Toc89064834"/>
      <w:bookmarkStart w:id="2024" w:name="_Toc89180133"/>
      <w:bookmarkStart w:id="2025" w:name="_Toc97071812"/>
      <w:bookmarkStart w:id="2026" w:name="_Toc120051214"/>
      <w:bookmarkStart w:id="2027" w:name="_Toc200643814"/>
      <w:r w:rsidRPr="003B2883">
        <w:t>6.1.3.3.4</w:t>
      </w:r>
      <w:r w:rsidRPr="003B2883">
        <w:tab/>
        <w:t>Resource Custom Operations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8" w:name="_Toc25156286"/>
      <w:bookmarkStart w:id="2029" w:name="_Toc34124587"/>
      <w:bookmarkStart w:id="2030" w:name="_Toc43207709"/>
      <w:bookmarkStart w:id="2031" w:name="_Toc49857181"/>
      <w:bookmarkStart w:id="2032" w:name="_Toc56677017"/>
      <w:bookmarkStart w:id="2033" w:name="_Toc56691540"/>
      <w:bookmarkStart w:id="2034" w:name="_Toc56698804"/>
      <w:bookmarkStart w:id="2035" w:name="_Toc89035037"/>
      <w:bookmarkStart w:id="2036" w:name="_Toc89064835"/>
      <w:bookmarkStart w:id="2037" w:name="_Toc89180134"/>
      <w:bookmarkStart w:id="2038" w:name="_Toc97071813"/>
      <w:bookmarkStart w:id="2039" w:name="_Toc120051215"/>
      <w:bookmarkStart w:id="2040" w:name="_Toc200643815"/>
      <w:r w:rsidRPr="003B2883">
        <w:t>6.1.3.4</w:t>
      </w:r>
      <w:r w:rsidRPr="003B2883">
        <w:tab/>
        <w:t>Resource: N1N2 Individual Subscription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78A07D" w14:textId="77777777" w:rsidR="00602AC0" w:rsidRPr="003B2883" w:rsidRDefault="00602AC0" w:rsidP="00602AC0">
      <w:pPr>
        <w:pStyle w:val="Heading5"/>
      </w:pPr>
      <w:bookmarkStart w:id="2041" w:name="_Toc25156287"/>
      <w:bookmarkStart w:id="2042" w:name="_Toc34124588"/>
      <w:bookmarkStart w:id="2043" w:name="_Toc43207710"/>
      <w:bookmarkStart w:id="2044" w:name="_Toc49857182"/>
      <w:bookmarkStart w:id="2045" w:name="_Toc56677018"/>
      <w:bookmarkStart w:id="2046" w:name="_Toc56691541"/>
      <w:bookmarkStart w:id="2047" w:name="_Toc56698805"/>
      <w:bookmarkStart w:id="2048" w:name="_Toc89035038"/>
      <w:bookmarkStart w:id="2049" w:name="_Toc89064836"/>
      <w:bookmarkStart w:id="2050" w:name="_Toc89180135"/>
      <w:bookmarkStart w:id="2051" w:name="_Toc97071814"/>
      <w:bookmarkStart w:id="2052" w:name="_Toc120051216"/>
      <w:bookmarkStart w:id="2053" w:name="_Toc200643816"/>
      <w:r w:rsidRPr="003B2883">
        <w:t>6.1.3.4.1</w:t>
      </w:r>
      <w:r w:rsidRPr="003B2883">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4" w:name="_Toc25156288"/>
      <w:bookmarkStart w:id="2055" w:name="_Toc34124589"/>
      <w:bookmarkStart w:id="2056" w:name="_Toc43207711"/>
      <w:bookmarkStart w:id="2057" w:name="_Toc49857183"/>
      <w:bookmarkStart w:id="2058" w:name="_Toc56677019"/>
      <w:bookmarkStart w:id="2059" w:name="_Toc56691542"/>
      <w:bookmarkStart w:id="2060" w:name="_Toc56698806"/>
      <w:bookmarkStart w:id="2061" w:name="_Toc89035039"/>
      <w:bookmarkStart w:id="2062" w:name="_Toc89064837"/>
      <w:bookmarkStart w:id="2063" w:name="_Toc89180136"/>
      <w:bookmarkStart w:id="2064" w:name="_Toc97071815"/>
      <w:bookmarkStart w:id="2065" w:name="_Toc120051217"/>
      <w:bookmarkStart w:id="2066" w:name="_Toc200643817"/>
      <w:r w:rsidRPr="003B2883">
        <w:t>6.1.3.4.2</w:t>
      </w:r>
      <w:r w:rsidRPr="003B2883">
        <w:tab/>
        <w:t>Resource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7" w:name="_Toc34124590"/>
      <w:bookmarkStart w:id="2068" w:name="_Toc43207712"/>
      <w:bookmarkStart w:id="2069" w:name="_Toc49857184"/>
      <w:bookmarkStart w:id="2070" w:name="_Toc56677020"/>
      <w:bookmarkStart w:id="2071" w:name="_Toc56691543"/>
      <w:bookmarkStart w:id="2072" w:name="_Toc56698807"/>
      <w:bookmarkStart w:id="2073" w:name="_Toc89035040"/>
      <w:bookmarkStart w:id="2074" w:name="_Toc89064838"/>
      <w:bookmarkStart w:id="2075" w:name="_Toc89180137"/>
      <w:bookmarkStart w:id="2076" w:name="_Toc97071816"/>
      <w:bookmarkStart w:id="2077" w:name="_Toc120051218"/>
      <w:bookmarkStart w:id="2078" w:name="_Toc200643818"/>
      <w:r w:rsidRPr="00333BC8">
        <w:rPr>
          <w:rFonts w:cs="Arial"/>
        </w:rPr>
        <w:t>6.1.3.4.3</w:t>
      </w:r>
      <w:r w:rsidRPr="00333BC8">
        <w:rPr>
          <w:rFonts w:cs="Arial"/>
        </w:rPr>
        <w:tab/>
        <w:t>Resource Standard Methods</w:t>
      </w:r>
      <w:bookmarkEnd w:id="2067"/>
      <w:bookmarkEnd w:id="2068"/>
      <w:bookmarkEnd w:id="2069"/>
      <w:bookmarkEnd w:id="2070"/>
      <w:bookmarkEnd w:id="2071"/>
      <w:bookmarkEnd w:id="2072"/>
      <w:bookmarkEnd w:id="2073"/>
      <w:bookmarkEnd w:id="2074"/>
      <w:bookmarkEnd w:id="2075"/>
      <w:bookmarkEnd w:id="2076"/>
      <w:bookmarkEnd w:id="2077"/>
      <w:bookmarkEnd w:id="2078"/>
    </w:p>
    <w:p w14:paraId="008D1777" w14:textId="77777777" w:rsidR="00602AC0" w:rsidRPr="003B2883" w:rsidRDefault="00602AC0" w:rsidP="00876DA9">
      <w:pPr>
        <w:pStyle w:val="Heading6"/>
      </w:pPr>
      <w:bookmarkStart w:id="2079" w:name="_Toc25156289"/>
      <w:bookmarkStart w:id="2080" w:name="_Toc34124591"/>
      <w:bookmarkStart w:id="2081" w:name="_Toc43207713"/>
      <w:bookmarkStart w:id="2082" w:name="_Toc49857185"/>
      <w:bookmarkStart w:id="2083" w:name="_Toc56677021"/>
      <w:bookmarkStart w:id="2084" w:name="_Toc56691544"/>
      <w:bookmarkStart w:id="2085" w:name="_Toc56698808"/>
      <w:bookmarkStart w:id="2086" w:name="_Toc89035041"/>
      <w:bookmarkStart w:id="2087" w:name="_Toc89064839"/>
      <w:bookmarkStart w:id="2088" w:name="_Toc89180138"/>
      <w:bookmarkStart w:id="2089" w:name="_Toc97071817"/>
      <w:bookmarkStart w:id="2090" w:name="_Toc120051219"/>
      <w:bookmarkStart w:id="2091" w:name="_Toc200643819"/>
      <w:r w:rsidRPr="003B2883">
        <w:t>6.1.3.4.3.1</w:t>
      </w:r>
      <w:r w:rsidRPr="003B2883">
        <w:tab/>
        <w:t>DELETE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2" w:name="_Toc25156290"/>
      <w:bookmarkStart w:id="2093" w:name="_Toc34124592"/>
      <w:bookmarkStart w:id="2094" w:name="_Toc43207714"/>
      <w:bookmarkStart w:id="2095" w:name="_Toc49857186"/>
      <w:bookmarkStart w:id="2096" w:name="_Toc56677022"/>
      <w:bookmarkStart w:id="2097" w:name="_Toc56691545"/>
      <w:bookmarkStart w:id="2098" w:name="_Toc56698809"/>
      <w:bookmarkStart w:id="2099" w:name="_Toc89035042"/>
      <w:bookmarkStart w:id="2100" w:name="_Toc89064840"/>
      <w:bookmarkStart w:id="2101" w:name="_Toc89180139"/>
      <w:bookmarkStart w:id="2102" w:name="_Toc97071818"/>
      <w:bookmarkStart w:id="2103" w:name="_Toc120051220"/>
      <w:bookmarkStart w:id="2104" w:name="_Toc200643820"/>
      <w:r w:rsidRPr="003B2883">
        <w:t>6.1.3.4.4</w:t>
      </w:r>
      <w:r w:rsidRPr="003B2883">
        <w:tab/>
        <w:t>Resource Custom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5" w:name="_Toc25156291"/>
      <w:bookmarkStart w:id="2106" w:name="_Toc34124593"/>
      <w:bookmarkStart w:id="2107" w:name="_Toc43207715"/>
      <w:bookmarkStart w:id="2108" w:name="_Toc49857187"/>
      <w:bookmarkStart w:id="2109" w:name="_Toc56677023"/>
      <w:bookmarkStart w:id="2110" w:name="_Toc56691546"/>
      <w:bookmarkStart w:id="2111" w:name="_Toc56698810"/>
      <w:bookmarkStart w:id="2112" w:name="_Toc89035043"/>
      <w:bookmarkStart w:id="2113" w:name="_Toc89064841"/>
      <w:bookmarkStart w:id="2114" w:name="_Toc89180140"/>
      <w:bookmarkStart w:id="2115" w:name="_Toc97071819"/>
      <w:bookmarkStart w:id="2116" w:name="_Toc120051221"/>
      <w:bookmarkStart w:id="2117" w:name="_Toc20064382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1FAE390" w14:textId="77777777" w:rsidR="00602AC0" w:rsidRPr="003B2883" w:rsidRDefault="00602AC0" w:rsidP="00602AC0">
      <w:pPr>
        <w:pStyle w:val="Heading5"/>
      </w:pPr>
      <w:bookmarkStart w:id="2118" w:name="_Toc25156292"/>
      <w:bookmarkStart w:id="2119" w:name="_Toc34124594"/>
      <w:bookmarkStart w:id="2120" w:name="_Toc43207716"/>
      <w:bookmarkStart w:id="2121" w:name="_Toc49857188"/>
      <w:bookmarkStart w:id="2122" w:name="_Toc56677024"/>
      <w:bookmarkStart w:id="2123" w:name="_Toc56691547"/>
      <w:bookmarkStart w:id="2124" w:name="_Toc56698811"/>
      <w:bookmarkStart w:id="2125" w:name="_Toc89035044"/>
      <w:bookmarkStart w:id="2126" w:name="_Toc89064842"/>
      <w:bookmarkStart w:id="2127" w:name="_Toc89180141"/>
      <w:bookmarkStart w:id="2128" w:name="_Toc97071820"/>
      <w:bookmarkStart w:id="2129" w:name="_Toc120051222"/>
      <w:bookmarkStart w:id="2130" w:name="_Toc200643822"/>
      <w:r w:rsidRPr="003B2883">
        <w:t>6.1.3.5.1</w:t>
      </w:r>
      <w:r w:rsidRPr="003B2883">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1" w:name="_Toc25156293"/>
      <w:bookmarkStart w:id="2132" w:name="_Toc34124595"/>
      <w:bookmarkStart w:id="2133" w:name="_Toc43207717"/>
      <w:bookmarkStart w:id="2134" w:name="_Toc49857189"/>
      <w:bookmarkStart w:id="2135" w:name="_Toc56677025"/>
      <w:bookmarkStart w:id="2136" w:name="_Toc56691548"/>
      <w:bookmarkStart w:id="2137" w:name="_Toc56698812"/>
      <w:bookmarkStart w:id="2138" w:name="_Toc89035045"/>
      <w:bookmarkStart w:id="2139" w:name="_Toc89064843"/>
      <w:bookmarkStart w:id="2140" w:name="_Toc89180142"/>
      <w:bookmarkStart w:id="2141" w:name="_Toc97071821"/>
      <w:bookmarkStart w:id="2142" w:name="_Toc120051223"/>
      <w:bookmarkStart w:id="2143" w:name="_Toc200643823"/>
      <w:r w:rsidRPr="003B2883">
        <w:t>6.1.3.5.2</w:t>
      </w:r>
      <w:r w:rsidRPr="003B2883">
        <w:tab/>
        <w:t>Resource Definition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4" w:name="_Toc25156294"/>
      <w:bookmarkStart w:id="2145" w:name="_Toc34124596"/>
      <w:bookmarkStart w:id="2146" w:name="_Toc43207718"/>
      <w:bookmarkStart w:id="2147" w:name="_Toc49857190"/>
      <w:bookmarkStart w:id="2148" w:name="_Toc56677026"/>
      <w:bookmarkStart w:id="2149" w:name="_Toc56691549"/>
      <w:bookmarkStart w:id="2150" w:name="_Toc56698813"/>
      <w:bookmarkStart w:id="2151" w:name="_Toc89035046"/>
      <w:bookmarkStart w:id="2152" w:name="_Toc89064844"/>
      <w:bookmarkStart w:id="2153" w:name="_Toc89180143"/>
      <w:bookmarkStart w:id="2154" w:name="_Toc97071822"/>
      <w:bookmarkStart w:id="2155" w:name="_Toc120051224"/>
      <w:bookmarkStart w:id="2156" w:name="_Toc200643824"/>
      <w:r w:rsidRPr="003B2883">
        <w:t>6.1.3.5.3</w:t>
      </w:r>
      <w:r w:rsidRPr="003B2883">
        <w:tab/>
        <w:t>Resource Standard Methods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E461DA4" w14:textId="77777777" w:rsidR="00602AC0" w:rsidRPr="003B2883" w:rsidRDefault="00602AC0" w:rsidP="00876DA9">
      <w:pPr>
        <w:pStyle w:val="Heading6"/>
        <w:rPr>
          <w:lang w:eastAsia="zh-CN"/>
        </w:rPr>
      </w:pPr>
      <w:bookmarkStart w:id="2157" w:name="_Toc25156295"/>
      <w:bookmarkStart w:id="2158" w:name="_Toc34124597"/>
      <w:bookmarkStart w:id="2159" w:name="_Toc43207719"/>
      <w:bookmarkStart w:id="2160" w:name="_Toc49857191"/>
      <w:bookmarkStart w:id="2161" w:name="_Toc56677027"/>
      <w:bookmarkStart w:id="2162" w:name="_Toc56691550"/>
      <w:bookmarkStart w:id="2163" w:name="_Toc56698814"/>
      <w:bookmarkStart w:id="2164" w:name="_Toc89035047"/>
      <w:bookmarkStart w:id="2165" w:name="_Toc89064845"/>
      <w:bookmarkStart w:id="2166" w:name="_Toc89180144"/>
      <w:bookmarkStart w:id="2167" w:name="_Toc97071823"/>
      <w:bookmarkStart w:id="2168" w:name="_Toc120051225"/>
      <w:bookmarkStart w:id="2169" w:name="_Toc200643825"/>
      <w:r w:rsidRPr="003B2883">
        <w:t>6.1.3.5.3.1</w:t>
      </w:r>
      <w:r w:rsidRPr="003B2883">
        <w:tab/>
      </w:r>
      <w:r w:rsidRPr="003B2883">
        <w:rPr>
          <w:rFonts w:hint="eastAsia"/>
          <w:lang w:eastAsia="zh-CN"/>
        </w:rPr>
        <w:t>POST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0"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0"/>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1"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1"/>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2"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3" w:name="_PERM_MCCTEMPBM_CRPT03410079___2" w:colFirst="4" w:colLast="4"/>
            <w:bookmarkEnd w:id="2172"/>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3"/>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4" w:name="_Toc25156296"/>
      <w:bookmarkStart w:id="2175" w:name="_Toc34124598"/>
      <w:bookmarkStart w:id="2176" w:name="_Toc43207720"/>
      <w:bookmarkStart w:id="2177" w:name="_Toc49857192"/>
      <w:bookmarkStart w:id="2178" w:name="_Toc56677028"/>
      <w:bookmarkStart w:id="2179" w:name="_Toc56691551"/>
      <w:bookmarkStart w:id="2180" w:name="_Toc56698815"/>
      <w:bookmarkStart w:id="2181" w:name="_Toc89035048"/>
      <w:bookmarkStart w:id="2182" w:name="_Toc89064846"/>
      <w:bookmarkStart w:id="2183" w:name="_Toc89180145"/>
      <w:bookmarkStart w:id="2184" w:name="_Toc97071824"/>
      <w:bookmarkStart w:id="2185" w:name="_Toc120051226"/>
      <w:bookmarkStart w:id="2186" w:name="_Toc200643826"/>
      <w:r w:rsidRPr="003B2883">
        <w:t>6.1.3.6</w:t>
      </w:r>
      <w:r w:rsidRPr="003B2883">
        <w:tab/>
        <w:t>Resource: subscriptions</w:t>
      </w:r>
      <w:r w:rsidRPr="003B2883">
        <w:rPr>
          <w:rFonts w:hint="eastAsia"/>
          <w:lang w:eastAsia="zh-CN"/>
        </w:rPr>
        <w:t xml:space="preserve"> collection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9F7D433" w14:textId="77777777" w:rsidR="00602AC0" w:rsidRPr="003B2883" w:rsidRDefault="00602AC0" w:rsidP="00602AC0">
      <w:pPr>
        <w:pStyle w:val="Heading5"/>
      </w:pPr>
      <w:bookmarkStart w:id="2187" w:name="_Toc25156297"/>
      <w:bookmarkStart w:id="2188" w:name="_Toc34124599"/>
      <w:bookmarkStart w:id="2189" w:name="_Toc43207721"/>
      <w:bookmarkStart w:id="2190" w:name="_Toc49857193"/>
      <w:bookmarkStart w:id="2191" w:name="_Toc56677029"/>
      <w:bookmarkStart w:id="2192" w:name="_Toc56691552"/>
      <w:bookmarkStart w:id="2193" w:name="_Toc56698816"/>
      <w:bookmarkStart w:id="2194" w:name="_Toc89035049"/>
      <w:bookmarkStart w:id="2195" w:name="_Toc89064847"/>
      <w:bookmarkStart w:id="2196" w:name="_Toc89180146"/>
      <w:bookmarkStart w:id="2197" w:name="_Toc97071825"/>
      <w:bookmarkStart w:id="2198" w:name="_Toc120051227"/>
      <w:bookmarkStart w:id="2199" w:name="_Toc200643827"/>
      <w:r w:rsidRPr="003B2883">
        <w:t>6.1.3.6.1</w:t>
      </w:r>
      <w:r w:rsidRPr="003B2883">
        <w:tab/>
        <w:t>Description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0" w:name="_Toc25156298"/>
      <w:bookmarkStart w:id="2201" w:name="_Toc34124600"/>
      <w:bookmarkStart w:id="2202" w:name="_Toc43207722"/>
      <w:bookmarkStart w:id="2203" w:name="_Toc49857194"/>
      <w:bookmarkStart w:id="2204" w:name="_Toc56677030"/>
      <w:bookmarkStart w:id="2205" w:name="_Toc56691553"/>
      <w:bookmarkStart w:id="2206" w:name="_Toc56698817"/>
      <w:bookmarkStart w:id="2207" w:name="_Toc89035050"/>
      <w:bookmarkStart w:id="2208" w:name="_Toc89064848"/>
      <w:bookmarkStart w:id="2209" w:name="_Toc89180147"/>
      <w:bookmarkStart w:id="2210" w:name="_Toc97071826"/>
      <w:bookmarkStart w:id="2211" w:name="_Toc120051228"/>
      <w:bookmarkStart w:id="2212" w:name="_Toc200643828"/>
      <w:r w:rsidRPr="003B2883">
        <w:t>6.1.3.6.2</w:t>
      </w:r>
      <w:r w:rsidRPr="003B2883">
        <w:tab/>
        <w:t>Resource Definition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3" w:name="_Toc25156299"/>
      <w:bookmarkStart w:id="2214" w:name="_Toc34124601"/>
      <w:bookmarkStart w:id="2215" w:name="_Toc43207723"/>
      <w:bookmarkStart w:id="2216" w:name="_Toc49857195"/>
      <w:bookmarkStart w:id="2217" w:name="_Toc56677031"/>
      <w:bookmarkStart w:id="2218" w:name="_Toc56691554"/>
      <w:bookmarkStart w:id="2219" w:name="_Toc56698818"/>
      <w:bookmarkStart w:id="2220" w:name="_Toc89035051"/>
      <w:bookmarkStart w:id="2221" w:name="_Toc89064849"/>
      <w:bookmarkStart w:id="2222" w:name="_Toc89180148"/>
      <w:bookmarkStart w:id="2223" w:name="_Toc97071827"/>
      <w:bookmarkStart w:id="2224" w:name="_Toc120051229"/>
      <w:bookmarkStart w:id="2225" w:name="_Toc200643829"/>
      <w:r w:rsidRPr="003B2883">
        <w:t>6.1.3.6.3</w:t>
      </w:r>
      <w:r w:rsidRPr="003B2883">
        <w:tab/>
        <w:t>Resource Standard Methods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5614191" w14:textId="77777777" w:rsidR="00602AC0" w:rsidRPr="003B2883" w:rsidRDefault="00602AC0" w:rsidP="00876DA9">
      <w:pPr>
        <w:pStyle w:val="Heading6"/>
        <w:rPr>
          <w:lang w:eastAsia="zh-CN"/>
        </w:rPr>
      </w:pPr>
      <w:bookmarkStart w:id="2226" w:name="_Toc25156300"/>
      <w:bookmarkStart w:id="2227" w:name="_Toc34124602"/>
      <w:bookmarkStart w:id="2228" w:name="_Toc43207724"/>
      <w:bookmarkStart w:id="2229" w:name="_Toc49857196"/>
      <w:bookmarkStart w:id="2230" w:name="_Toc56677032"/>
      <w:bookmarkStart w:id="2231" w:name="_Toc56691555"/>
      <w:bookmarkStart w:id="2232" w:name="_Toc56698819"/>
      <w:bookmarkStart w:id="2233" w:name="_Toc89035052"/>
      <w:bookmarkStart w:id="2234" w:name="_Toc89064850"/>
      <w:bookmarkStart w:id="2235" w:name="_Toc89180149"/>
      <w:bookmarkStart w:id="2236" w:name="_Toc97071828"/>
      <w:bookmarkStart w:id="2237" w:name="_Toc120051230"/>
      <w:bookmarkStart w:id="2238" w:name="_Toc200643830"/>
      <w:r w:rsidRPr="003B2883">
        <w:t>6.1.3.6.3.1</w:t>
      </w:r>
      <w:r w:rsidRPr="003B2883">
        <w:tab/>
      </w:r>
      <w:r w:rsidRPr="003B2883">
        <w:rPr>
          <w:rFonts w:hint="eastAsia"/>
          <w:lang w:eastAsia="zh-CN"/>
        </w:rPr>
        <w:t>POST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9" w:name="_PERM_MCCTEMPBM_CRPT03410081___2"/>
            <w:r w:rsidRPr="003B2883">
              <w:t>- UNSPECIFIED</w:t>
            </w:r>
          </w:p>
          <w:bookmarkEnd w:id="2239"/>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0" w:name="_Toc25156301"/>
      <w:bookmarkStart w:id="2241" w:name="_Toc34124603"/>
      <w:bookmarkStart w:id="2242" w:name="_Toc43207725"/>
      <w:bookmarkStart w:id="2243" w:name="_Toc49857197"/>
      <w:bookmarkStart w:id="2244" w:name="_Toc56677033"/>
      <w:bookmarkStart w:id="2245" w:name="_Toc56691556"/>
      <w:bookmarkStart w:id="2246" w:name="_Toc56698820"/>
      <w:bookmarkStart w:id="2247" w:name="_Toc89035053"/>
      <w:bookmarkStart w:id="2248" w:name="_Toc89064851"/>
      <w:bookmarkStart w:id="2249" w:name="_Toc89180150"/>
      <w:bookmarkStart w:id="2250" w:name="_Toc97071829"/>
      <w:bookmarkStart w:id="2251" w:name="_Toc120051231"/>
      <w:bookmarkStart w:id="2252" w:name="_Toc200643831"/>
      <w:r w:rsidRPr="003B2883">
        <w:t>6.1.3.7</w:t>
      </w:r>
      <w:r w:rsidRPr="003B2883">
        <w:tab/>
        <w:t xml:space="preserve">Resource: </w:t>
      </w:r>
      <w:r w:rsidRPr="003B2883">
        <w:rPr>
          <w:rFonts w:hint="eastAsia"/>
          <w:lang w:eastAsia="zh-CN"/>
        </w:rPr>
        <w:t>individual subscription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44B849C" w14:textId="77777777" w:rsidR="00602AC0" w:rsidRPr="003B2883" w:rsidRDefault="00602AC0" w:rsidP="00602AC0">
      <w:pPr>
        <w:pStyle w:val="Heading5"/>
      </w:pPr>
      <w:bookmarkStart w:id="2253" w:name="_Toc25156302"/>
      <w:bookmarkStart w:id="2254" w:name="_Toc34124604"/>
      <w:bookmarkStart w:id="2255" w:name="_Toc43207726"/>
      <w:bookmarkStart w:id="2256" w:name="_Toc49857198"/>
      <w:bookmarkStart w:id="2257" w:name="_Toc56677034"/>
      <w:bookmarkStart w:id="2258" w:name="_Toc56691557"/>
      <w:bookmarkStart w:id="2259" w:name="_Toc56698821"/>
      <w:bookmarkStart w:id="2260" w:name="_Toc89035054"/>
      <w:bookmarkStart w:id="2261" w:name="_Toc89064852"/>
      <w:bookmarkStart w:id="2262" w:name="_Toc89180151"/>
      <w:bookmarkStart w:id="2263" w:name="_Toc97071830"/>
      <w:bookmarkStart w:id="2264" w:name="_Toc120051232"/>
      <w:bookmarkStart w:id="2265" w:name="_Toc200643832"/>
      <w:r w:rsidRPr="003B2883">
        <w:t>6.1.3.7.1</w:t>
      </w:r>
      <w:r w:rsidRPr="003B2883">
        <w:tab/>
        <w:t>Description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6" w:name="_Toc25156303"/>
      <w:bookmarkStart w:id="2267" w:name="_Toc34124605"/>
      <w:bookmarkStart w:id="2268" w:name="_Toc43207727"/>
      <w:bookmarkStart w:id="2269" w:name="_Toc49857199"/>
      <w:bookmarkStart w:id="2270" w:name="_Toc56677035"/>
      <w:bookmarkStart w:id="2271" w:name="_Toc56691558"/>
      <w:bookmarkStart w:id="2272" w:name="_Toc56698822"/>
      <w:bookmarkStart w:id="2273" w:name="_Toc89035055"/>
      <w:bookmarkStart w:id="2274" w:name="_Toc89064853"/>
      <w:bookmarkStart w:id="2275" w:name="_Toc89180152"/>
      <w:bookmarkStart w:id="2276" w:name="_Toc97071831"/>
      <w:bookmarkStart w:id="2277" w:name="_Toc120051233"/>
      <w:bookmarkStart w:id="2278" w:name="_Toc200643833"/>
      <w:r w:rsidRPr="003B2883">
        <w:t>6.1.3.7.2</w:t>
      </w:r>
      <w:r w:rsidRPr="003B2883">
        <w:tab/>
        <w:t>Resource Definition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9" w:name="_Toc25156304"/>
      <w:bookmarkStart w:id="2280" w:name="_Toc34124606"/>
      <w:bookmarkStart w:id="2281" w:name="_Toc43207728"/>
      <w:bookmarkStart w:id="2282" w:name="_Toc49857200"/>
      <w:bookmarkStart w:id="2283" w:name="_Toc56677036"/>
      <w:bookmarkStart w:id="2284" w:name="_Toc56691559"/>
      <w:bookmarkStart w:id="2285" w:name="_Toc56698823"/>
      <w:bookmarkStart w:id="2286" w:name="_Toc89035056"/>
      <w:bookmarkStart w:id="2287" w:name="_Toc89064854"/>
      <w:bookmarkStart w:id="2288" w:name="_Toc89180153"/>
      <w:bookmarkStart w:id="2289" w:name="_Toc97071832"/>
      <w:bookmarkStart w:id="2290" w:name="_Toc120051234"/>
      <w:bookmarkStart w:id="2291" w:name="_Toc200643834"/>
      <w:r w:rsidRPr="003B2883">
        <w:t>6.1.3.7.3</w:t>
      </w:r>
      <w:r w:rsidRPr="003B2883">
        <w:tab/>
        <w:t>Resource Standard Methods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F9AA94" w14:textId="77777777" w:rsidR="00602AC0" w:rsidRPr="003B2883" w:rsidRDefault="00602AC0" w:rsidP="00876DA9">
      <w:pPr>
        <w:pStyle w:val="Heading6"/>
        <w:rPr>
          <w:lang w:eastAsia="zh-CN"/>
        </w:rPr>
      </w:pPr>
      <w:bookmarkStart w:id="2292" w:name="_Toc25156305"/>
      <w:bookmarkStart w:id="2293" w:name="_Toc34124607"/>
      <w:bookmarkStart w:id="2294" w:name="_Toc43207729"/>
      <w:bookmarkStart w:id="2295" w:name="_Toc49857201"/>
      <w:bookmarkStart w:id="2296" w:name="_Toc56677037"/>
      <w:bookmarkStart w:id="2297" w:name="_Toc56691560"/>
      <w:bookmarkStart w:id="2298" w:name="_Toc56698824"/>
      <w:bookmarkStart w:id="2299" w:name="_Toc89035057"/>
      <w:bookmarkStart w:id="2300" w:name="_Toc89064855"/>
      <w:bookmarkStart w:id="2301" w:name="_Toc89180154"/>
      <w:bookmarkStart w:id="2302" w:name="_Toc97071833"/>
      <w:bookmarkStart w:id="2303" w:name="_Toc120051235"/>
      <w:bookmarkStart w:id="2304" w:name="_Toc200643835"/>
      <w:r w:rsidRPr="003B2883">
        <w:t>6.1.3.7.3.1</w:t>
      </w:r>
      <w:r w:rsidRPr="003B2883">
        <w:tab/>
      </w:r>
      <w:r w:rsidRPr="003B2883">
        <w:rPr>
          <w:rFonts w:hint="eastAsia"/>
          <w:lang w:eastAsia="zh-CN"/>
        </w:rPr>
        <w:t>DELETE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5" w:name="_PERM_MCCTEMPBM_CRPT03410083___7"/>
            <w:r w:rsidRPr="003B2883">
              <w:t>-</w:t>
            </w:r>
            <w:r w:rsidRPr="003B2883">
              <w:tab/>
            </w:r>
            <w:r w:rsidRPr="003B2883">
              <w:rPr>
                <w:rFonts w:ascii="Arial" w:hAnsi="Arial"/>
                <w:sz w:val="18"/>
              </w:rPr>
              <w:t>SUBSCRIPTION_NOT_FOUND</w:t>
            </w:r>
            <w:bookmarkEnd w:id="2305"/>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6" w:name="_Toc25156306"/>
      <w:bookmarkStart w:id="2307" w:name="_Toc34124608"/>
      <w:bookmarkStart w:id="2308" w:name="_Toc43207730"/>
      <w:bookmarkStart w:id="2309" w:name="_Toc49857202"/>
      <w:bookmarkStart w:id="2310" w:name="_Toc56677038"/>
      <w:bookmarkStart w:id="2311" w:name="_Toc56691561"/>
      <w:bookmarkStart w:id="2312" w:name="_Toc56698825"/>
      <w:bookmarkStart w:id="2313" w:name="_Toc89035058"/>
      <w:bookmarkStart w:id="2314" w:name="_Toc89064856"/>
      <w:bookmarkStart w:id="2315" w:name="_Toc89180155"/>
      <w:bookmarkStart w:id="2316" w:name="_Toc97071834"/>
      <w:bookmarkStart w:id="2317" w:name="_Toc120051236"/>
      <w:bookmarkStart w:id="2318" w:name="_Toc200643836"/>
      <w:r w:rsidRPr="003B2883">
        <w:t>6.1.3.7.3.2</w:t>
      </w:r>
      <w:r w:rsidRPr="003B2883">
        <w:tab/>
      </w:r>
      <w:r w:rsidRPr="003B2883">
        <w:rPr>
          <w:lang w:eastAsia="zh-CN"/>
        </w:rPr>
        <w:t>PUT</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9" w:name="_Toc25156307"/>
      <w:bookmarkStart w:id="2320" w:name="_Toc34124609"/>
      <w:bookmarkStart w:id="2321" w:name="_Toc43207731"/>
      <w:bookmarkStart w:id="2322" w:name="_Toc49857203"/>
      <w:bookmarkStart w:id="2323" w:name="_Toc56677039"/>
      <w:bookmarkStart w:id="2324" w:name="_Toc56691562"/>
      <w:bookmarkStart w:id="2325" w:name="_Toc56698826"/>
      <w:bookmarkStart w:id="2326" w:name="_Toc89035059"/>
      <w:bookmarkStart w:id="2327" w:name="_Toc89064857"/>
      <w:bookmarkStart w:id="2328" w:name="_Toc89180156"/>
      <w:bookmarkStart w:id="2329" w:name="_Toc97071835"/>
      <w:bookmarkStart w:id="2330" w:name="_Toc120051237"/>
      <w:bookmarkStart w:id="2331" w:name="_Toc200643837"/>
      <w:r w:rsidRPr="003B2883">
        <w:t>6.1.3.8</w:t>
      </w:r>
      <w:r w:rsidRPr="003B2883">
        <w:tab/>
        <w:t>Resource: Non UE N2</w:t>
      </w:r>
      <w:r>
        <w:t xml:space="preserve"> </w:t>
      </w:r>
      <w:r w:rsidRPr="003B2883">
        <w:t>Messages Collection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E5630C8" w14:textId="77777777" w:rsidR="00602AC0" w:rsidRPr="003B2883" w:rsidRDefault="00602AC0" w:rsidP="00602AC0">
      <w:pPr>
        <w:pStyle w:val="Heading5"/>
      </w:pPr>
      <w:bookmarkStart w:id="2332" w:name="_Toc25156308"/>
      <w:bookmarkStart w:id="2333" w:name="_Toc34124610"/>
      <w:bookmarkStart w:id="2334" w:name="_Toc43207732"/>
      <w:bookmarkStart w:id="2335" w:name="_Toc49857204"/>
      <w:bookmarkStart w:id="2336" w:name="_Toc56677040"/>
      <w:bookmarkStart w:id="2337" w:name="_Toc56691563"/>
      <w:bookmarkStart w:id="2338" w:name="_Toc56698827"/>
      <w:bookmarkStart w:id="2339" w:name="_Toc89035060"/>
      <w:bookmarkStart w:id="2340" w:name="_Toc89064858"/>
      <w:bookmarkStart w:id="2341" w:name="_Toc89180157"/>
      <w:bookmarkStart w:id="2342" w:name="_Toc97071836"/>
      <w:bookmarkStart w:id="2343" w:name="_Toc120051238"/>
      <w:bookmarkStart w:id="2344" w:name="_Toc200643838"/>
      <w:r w:rsidRPr="003B2883">
        <w:t>6.1.3.8.1</w:t>
      </w:r>
      <w:r w:rsidRPr="003B2883">
        <w:tab/>
        <w:t>Description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5" w:name="_Toc25156309"/>
      <w:bookmarkStart w:id="2346" w:name="_Toc34124611"/>
      <w:bookmarkStart w:id="2347" w:name="_Toc43207733"/>
      <w:bookmarkStart w:id="2348" w:name="_Toc49857205"/>
      <w:bookmarkStart w:id="2349" w:name="_Toc56677041"/>
      <w:bookmarkStart w:id="2350" w:name="_Toc56691564"/>
      <w:bookmarkStart w:id="2351" w:name="_Toc56698828"/>
      <w:bookmarkStart w:id="2352" w:name="_Toc89035061"/>
      <w:bookmarkStart w:id="2353" w:name="_Toc89064859"/>
      <w:bookmarkStart w:id="2354" w:name="_Toc89180158"/>
      <w:bookmarkStart w:id="2355" w:name="_Toc97071837"/>
      <w:bookmarkStart w:id="2356" w:name="_Toc120051239"/>
      <w:bookmarkStart w:id="2357" w:name="_Toc200643839"/>
      <w:r w:rsidRPr="003B2883">
        <w:t>6.1.3.8.2</w:t>
      </w:r>
      <w:r w:rsidRPr="003B2883">
        <w:tab/>
        <w:t>Resource Definition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8" w:name="_Toc25156310"/>
      <w:bookmarkStart w:id="2359" w:name="_Toc34124612"/>
      <w:bookmarkStart w:id="2360" w:name="_Toc43207734"/>
      <w:bookmarkStart w:id="2361" w:name="_Toc49857206"/>
      <w:bookmarkStart w:id="2362" w:name="_Toc56677042"/>
      <w:bookmarkStart w:id="2363" w:name="_Toc56691565"/>
      <w:bookmarkStart w:id="2364" w:name="_Toc56698829"/>
      <w:bookmarkStart w:id="2365" w:name="_Toc89035062"/>
      <w:bookmarkStart w:id="2366" w:name="_Toc89064860"/>
      <w:bookmarkStart w:id="2367" w:name="_Toc89180159"/>
      <w:bookmarkStart w:id="2368" w:name="_Toc97071838"/>
      <w:bookmarkStart w:id="2369" w:name="_Toc120051240"/>
      <w:bookmarkStart w:id="2370" w:name="_Toc200643840"/>
      <w:r w:rsidRPr="003B2883">
        <w:t>6.1.3.8.3</w:t>
      </w:r>
      <w:r w:rsidRPr="003B2883">
        <w:tab/>
        <w:t>Resource Standard Methods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1" w:name="_Toc25156311"/>
      <w:bookmarkStart w:id="2372" w:name="_Toc34124613"/>
      <w:bookmarkStart w:id="2373" w:name="_Toc43207735"/>
      <w:bookmarkStart w:id="2374" w:name="_Toc49857207"/>
      <w:bookmarkStart w:id="2375" w:name="_Toc56677043"/>
      <w:bookmarkStart w:id="2376" w:name="_Toc56691566"/>
      <w:bookmarkStart w:id="2377" w:name="_Toc56698830"/>
      <w:bookmarkStart w:id="2378" w:name="_Toc89035063"/>
      <w:bookmarkStart w:id="2379" w:name="_Toc89064861"/>
      <w:bookmarkStart w:id="2380" w:name="_Toc89180160"/>
      <w:bookmarkStart w:id="2381" w:name="_Toc97071839"/>
      <w:bookmarkStart w:id="2382" w:name="_Toc120051241"/>
      <w:bookmarkStart w:id="2383" w:name="_Toc200643841"/>
      <w:r w:rsidRPr="003B2883">
        <w:t>6.1.3.8.4</w:t>
      </w:r>
      <w:r w:rsidRPr="003B2883">
        <w:tab/>
        <w:t>Resource Custom Operations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5DF66D7" w14:textId="77777777" w:rsidR="00602AC0" w:rsidRPr="003B2883" w:rsidRDefault="00602AC0" w:rsidP="00876DA9">
      <w:pPr>
        <w:pStyle w:val="Heading6"/>
      </w:pPr>
      <w:bookmarkStart w:id="2384" w:name="_Toc25156312"/>
      <w:bookmarkStart w:id="2385" w:name="_Toc34124614"/>
      <w:bookmarkStart w:id="2386" w:name="_Toc43207736"/>
      <w:bookmarkStart w:id="2387" w:name="_Toc49857208"/>
      <w:bookmarkStart w:id="2388" w:name="_Toc56677044"/>
      <w:bookmarkStart w:id="2389" w:name="_Toc56691567"/>
      <w:bookmarkStart w:id="2390" w:name="_Toc56698831"/>
      <w:bookmarkStart w:id="2391" w:name="_Toc89035064"/>
      <w:bookmarkStart w:id="2392" w:name="_Toc89064862"/>
      <w:bookmarkStart w:id="2393" w:name="_Toc89180161"/>
      <w:bookmarkStart w:id="2394" w:name="_Toc97071840"/>
      <w:bookmarkStart w:id="2395" w:name="_Toc120051242"/>
      <w:bookmarkStart w:id="2396" w:name="_Toc200643842"/>
      <w:r w:rsidRPr="003B2883">
        <w:t>6.1.3.8.4.1</w:t>
      </w:r>
      <w:r w:rsidRPr="003B2883">
        <w:tab/>
        <w:t>Overview</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7" w:name="_Toc25156313"/>
      <w:bookmarkStart w:id="2398" w:name="_Toc34124615"/>
      <w:bookmarkStart w:id="2399" w:name="_Toc43207737"/>
      <w:bookmarkStart w:id="2400" w:name="_Toc49857209"/>
      <w:bookmarkStart w:id="2401" w:name="_Toc56677045"/>
      <w:bookmarkStart w:id="2402" w:name="_Toc56691568"/>
      <w:bookmarkStart w:id="2403" w:name="_Toc56698832"/>
      <w:bookmarkStart w:id="2404" w:name="_Toc89035065"/>
      <w:bookmarkStart w:id="2405" w:name="_Toc89064863"/>
      <w:bookmarkStart w:id="2406" w:name="_Toc89180162"/>
      <w:bookmarkStart w:id="2407" w:name="_Toc97071841"/>
      <w:bookmarkStart w:id="2408" w:name="_Toc120051243"/>
      <w:bookmarkStart w:id="2409" w:name="_Toc200643843"/>
      <w:r w:rsidRPr="003B2883">
        <w:t>6.1.3.8.4.2</w:t>
      </w:r>
      <w:r w:rsidRPr="003B2883">
        <w:tab/>
        <w:t xml:space="preserve">Operation: </w:t>
      </w:r>
      <w:r w:rsidRPr="003B2883">
        <w:rPr>
          <w:lang w:eastAsia="zh-CN"/>
        </w:rPr>
        <w:t>transfer</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63B53A" w14:textId="77777777" w:rsidR="00602AC0" w:rsidRPr="003B2883" w:rsidRDefault="00602AC0" w:rsidP="00876DA9">
      <w:pPr>
        <w:pStyle w:val="Heading7"/>
      </w:pPr>
      <w:bookmarkStart w:id="2410" w:name="_Toc43207738"/>
      <w:bookmarkStart w:id="2411" w:name="_Toc89035066"/>
      <w:bookmarkStart w:id="2412" w:name="_Toc89064864"/>
      <w:bookmarkStart w:id="2413" w:name="_Toc89180163"/>
      <w:bookmarkStart w:id="2414" w:name="_Toc97071842"/>
      <w:bookmarkStart w:id="2415" w:name="_Toc120051244"/>
      <w:bookmarkStart w:id="2416" w:name="_Toc200643844"/>
      <w:r w:rsidRPr="003B2883">
        <w:t>6.1.3.8.4.2.1</w:t>
      </w:r>
      <w:r w:rsidRPr="003B2883">
        <w:tab/>
        <w:t>Description</w:t>
      </w:r>
      <w:bookmarkEnd w:id="2410"/>
      <w:bookmarkEnd w:id="2411"/>
      <w:bookmarkEnd w:id="2412"/>
      <w:bookmarkEnd w:id="2413"/>
      <w:bookmarkEnd w:id="2414"/>
      <w:bookmarkEnd w:id="2415"/>
      <w:bookmarkEnd w:id="241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7" w:name="_Toc43207739"/>
      <w:bookmarkStart w:id="2418" w:name="_Toc89035067"/>
      <w:bookmarkStart w:id="2419" w:name="_Toc89064865"/>
      <w:bookmarkStart w:id="2420" w:name="_Toc89180164"/>
      <w:bookmarkStart w:id="2421" w:name="_Toc97071843"/>
      <w:bookmarkStart w:id="2422" w:name="_Toc120051245"/>
      <w:bookmarkStart w:id="2423" w:name="_Toc200643845"/>
      <w:r w:rsidRPr="003B2883">
        <w:t>6.1.3.8.4.2.2</w:t>
      </w:r>
      <w:r w:rsidRPr="003B2883">
        <w:tab/>
        <w:t>Operation Definition</w:t>
      </w:r>
      <w:bookmarkEnd w:id="2417"/>
      <w:bookmarkEnd w:id="2418"/>
      <w:bookmarkEnd w:id="2419"/>
      <w:bookmarkEnd w:id="2420"/>
      <w:bookmarkEnd w:id="2421"/>
      <w:bookmarkEnd w:id="2422"/>
      <w:bookmarkEnd w:id="2423"/>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4" w:name="_PERM_MCCTEMPBM_CRPT03410085___2"/>
            <w:r w:rsidRPr="003B2883">
              <w:t>- UNSPECIFIED</w:t>
            </w:r>
          </w:p>
          <w:bookmarkEnd w:id="2424"/>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5" w:name="_PERM_MCCTEMPBM_CRPT03410086___2"/>
            <w:r w:rsidRPr="003B2883">
              <w:t>- CONTEXT_NOT_FOUND</w:t>
            </w:r>
          </w:p>
          <w:bookmarkEnd w:id="2425"/>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6" w:name="_Toc25156314"/>
      <w:bookmarkStart w:id="2427" w:name="_Toc34124616"/>
      <w:bookmarkStart w:id="2428" w:name="_Toc43207740"/>
      <w:bookmarkStart w:id="2429" w:name="_Toc49857210"/>
      <w:bookmarkStart w:id="2430" w:name="_Toc56677046"/>
      <w:bookmarkStart w:id="2431" w:name="_Toc56691569"/>
      <w:bookmarkStart w:id="2432" w:name="_Toc56698833"/>
      <w:bookmarkStart w:id="2433" w:name="_Toc89035068"/>
      <w:bookmarkStart w:id="2434" w:name="_Toc89064866"/>
      <w:bookmarkStart w:id="2435" w:name="_Toc89180165"/>
      <w:bookmarkStart w:id="2436" w:name="_Toc97071844"/>
      <w:bookmarkStart w:id="2437" w:name="_Toc120051246"/>
      <w:bookmarkStart w:id="2438" w:name="_Toc200643846"/>
      <w:r w:rsidRPr="003B2883">
        <w:t>6.1.3.9</w:t>
      </w:r>
      <w:r w:rsidRPr="003B2883">
        <w:tab/>
        <w:t>Resource: Non UE N2</w:t>
      </w:r>
      <w:r>
        <w:t xml:space="preserve"> </w:t>
      </w:r>
      <w:r w:rsidRPr="003B2883">
        <w:t>Messages Subscriptions Collection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88BF597" w14:textId="77777777" w:rsidR="00602AC0" w:rsidRPr="003B2883" w:rsidRDefault="00602AC0" w:rsidP="00602AC0">
      <w:pPr>
        <w:pStyle w:val="Heading5"/>
      </w:pPr>
      <w:bookmarkStart w:id="2439" w:name="_Toc25156315"/>
      <w:bookmarkStart w:id="2440" w:name="_Toc34124617"/>
      <w:bookmarkStart w:id="2441" w:name="_Toc43207741"/>
      <w:bookmarkStart w:id="2442" w:name="_Toc49857211"/>
      <w:bookmarkStart w:id="2443" w:name="_Toc56677047"/>
      <w:bookmarkStart w:id="2444" w:name="_Toc56691570"/>
      <w:bookmarkStart w:id="2445" w:name="_Toc56698834"/>
      <w:bookmarkStart w:id="2446" w:name="_Toc89035069"/>
      <w:bookmarkStart w:id="2447" w:name="_Toc89064867"/>
      <w:bookmarkStart w:id="2448" w:name="_Toc89180166"/>
      <w:bookmarkStart w:id="2449" w:name="_Toc97071845"/>
      <w:bookmarkStart w:id="2450" w:name="_Toc120051247"/>
      <w:bookmarkStart w:id="2451" w:name="_Toc200643847"/>
      <w:r w:rsidRPr="003B2883">
        <w:t>6.1.3.9.1</w:t>
      </w:r>
      <w:r w:rsidRPr="003B2883">
        <w:tab/>
        <w:t>Description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2" w:name="_Toc25156316"/>
      <w:bookmarkStart w:id="2453" w:name="_Toc34124618"/>
      <w:bookmarkStart w:id="2454" w:name="_Toc43207742"/>
      <w:bookmarkStart w:id="2455" w:name="_Toc49857212"/>
      <w:bookmarkStart w:id="2456" w:name="_Toc56677048"/>
      <w:bookmarkStart w:id="2457" w:name="_Toc56691571"/>
      <w:bookmarkStart w:id="2458" w:name="_Toc56698835"/>
      <w:bookmarkStart w:id="2459" w:name="_Toc89035070"/>
      <w:bookmarkStart w:id="2460" w:name="_Toc89064868"/>
      <w:bookmarkStart w:id="2461" w:name="_Toc89180167"/>
      <w:bookmarkStart w:id="2462" w:name="_Toc97071846"/>
      <w:bookmarkStart w:id="2463" w:name="_Toc120051248"/>
      <w:bookmarkStart w:id="2464" w:name="_Toc200643848"/>
      <w:r w:rsidRPr="003B2883">
        <w:t>6.1.3.9.2</w:t>
      </w:r>
      <w:r w:rsidRPr="003B2883">
        <w:tab/>
        <w:t>Resource Definition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5" w:name="_Toc25156317"/>
      <w:bookmarkStart w:id="2466" w:name="_Toc34124619"/>
      <w:bookmarkStart w:id="2467" w:name="_Toc43207743"/>
      <w:bookmarkStart w:id="2468" w:name="_Toc49857213"/>
      <w:bookmarkStart w:id="2469" w:name="_Toc56677049"/>
      <w:bookmarkStart w:id="2470" w:name="_Toc56691572"/>
      <w:bookmarkStart w:id="2471" w:name="_Toc56698836"/>
      <w:bookmarkStart w:id="2472" w:name="_Toc89035071"/>
      <w:bookmarkStart w:id="2473" w:name="_Toc89064869"/>
      <w:bookmarkStart w:id="2474" w:name="_Toc89180168"/>
      <w:bookmarkStart w:id="2475" w:name="_Toc97071847"/>
      <w:bookmarkStart w:id="2476" w:name="_Toc120051249"/>
      <w:bookmarkStart w:id="2477" w:name="_Toc200643849"/>
      <w:r w:rsidRPr="003B2883">
        <w:t>6.1.3.9.3</w:t>
      </w:r>
      <w:r w:rsidRPr="003B2883">
        <w:tab/>
        <w:t>Resource Standard Methods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7EC806" w14:textId="77777777" w:rsidR="00602AC0" w:rsidRPr="003B2883" w:rsidRDefault="00602AC0" w:rsidP="00876DA9">
      <w:pPr>
        <w:pStyle w:val="Heading6"/>
      </w:pPr>
      <w:bookmarkStart w:id="2478" w:name="_Toc25156318"/>
      <w:bookmarkStart w:id="2479" w:name="_Toc34124620"/>
      <w:bookmarkStart w:id="2480" w:name="_Toc43207744"/>
      <w:bookmarkStart w:id="2481" w:name="_Toc49857214"/>
      <w:bookmarkStart w:id="2482" w:name="_Toc56677050"/>
      <w:bookmarkStart w:id="2483" w:name="_Toc56691573"/>
      <w:bookmarkStart w:id="2484" w:name="_Toc56698837"/>
      <w:bookmarkStart w:id="2485" w:name="_Toc89035072"/>
      <w:bookmarkStart w:id="2486" w:name="_Toc89064870"/>
      <w:bookmarkStart w:id="2487" w:name="_Toc89180169"/>
      <w:bookmarkStart w:id="2488" w:name="_Toc97071848"/>
      <w:bookmarkStart w:id="2489" w:name="_Toc120051250"/>
      <w:bookmarkStart w:id="2490" w:name="_Toc200643850"/>
      <w:r w:rsidRPr="003B2883">
        <w:t>6.1.3.9.3.1</w:t>
      </w:r>
      <w:r w:rsidRPr="003B2883">
        <w:tab/>
        <w:t>POST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1" w:name="_Toc25156319"/>
      <w:bookmarkStart w:id="2492" w:name="_Toc34124621"/>
      <w:bookmarkStart w:id="2493" w:name="_Toc43207745"/>
      <w:bookmarkStart w:id="2494" w:name="_Toc49857215"/>
      <w:bookmarkStart w:id="2495" w:name="_Toc56677051"/>
      <w:bookmarkStart w:id="2496" w:name="_Toc56691574"/>
      <w:bookmarkStart w:id="2497" w:name="_Toc56698838"/>
      <w:bookmarkStart w:id="2498" w:name="_Toc89035073"/>
      <w:bookmarkStart w:id="2499" w:name="_Toc89064871"/>
      <w:bookmarkStart w:id="2500" w:name="_Toc89180170"/>
      <w:bookmarkStart w:id="2501" w:name="_Toc97071849"/>
      <w:bookmarkStart w:id="2502" w:name="_Toc120051251"/>
      <w:bookmarkStart w:id="2503" w:name="_Toc200643851"/>
      <w:r w:rsidRPr="003B2883">
        <w:t>6.1.3.9.4</w:t>
      </w:r>
      <w:r w:rsidRPr="003B2883">
        <w:tab/>
        <w:t>Resource Custom Operations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4" w:name="_Toc25156320"/>
      <w:bookmarkStart w:id="2505" w:name="_Toc34124622"/>
      <w:bookmarkStart w:id="2506" w:name="_Toc43207746"/>
      <w:bookmarkStart w:id="2507" w:name="_Toc49857216"/>
      <w:bookmarkStart w:id="2508" w:name="_Toc56677052"/>
      <w:bookmarkStart w:id="2509" w:name="_Toc56691575"/>
      <w:bookmarkStart w:id="2510" w:name="_Toc56698839"/>
      <w:bookmarkStart w:id="2511" w:name="_Toc89035074"/>
      <w:bookmarkStart w:id="2512" w:name="_Toc89064872"/>
      <w:bookmarkStart w:id="2513" w:name="_Toc89180171"/>
      <w:bookmarkStart w:id="2514" w:name="_Toc97071850"/>
      <w:bookmarkStart w:id="2515" w:name="_Toc120051252"/>
      <w:bookmarkStart w:id="2516" w:name="_Toc200643852"/>
      <w:r w:rsidRPr="003B2883">
        <w:t>6.1.3.10</w:t>
      </w:r>
      <w:r w:rsidRPr="003B2883">
        <w:tab/>
        <w:t>Resource: Non UE N2 Message Notification Individual Subscription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E19AF7F" w14:textId="77777777" w:rsidR="00602AC0" w:rsidRPr="003B2883" w:rsidRDefault="00602AC0" w:rsidP="00602AC0">
      <w:pPr>
        <w:pStyle w:val="Heading5"/>
      </w:pPr>
      <w:bookmarkStart w:id="2517" w:name="_Toc25156321"/>
      <w:bookmarkStart w:id="2518" w:name="_Toc34124623"/>
      <w:bookmarkStart w:id="2519" w:name="_Toc43207747"/>
      <w:bookmarkStart w:id="2520" w:name="_Toc49857217"/>
      <w:bookmarkStart w:id="2521" w:name="_Toc56677053"/>
      <w:bookmarkStart w:id="2522" w:name="_Toc56691576"/>
      <w:bookmarkStart w:id="2523" w:name="_Toc56698840"/>
      <w:bookmarkStart w:id="2524" w:name="_Toc89035075"/>
      <w:bookmarkStart w:id="2525" w:name="_Toc89064873"/>
      <w:bookmarkStart w:id="2526" w:name="_Toc89180172"/>
      <w:bookmarkStart w:id="2527" w:name="_Toc97071851"/>
      <w:bookmarkStart w:id="2528" w:name="_Toc120051253"/>
      <w:bookmarkStart w:id="2529" w:name="_Toc200643853"/>
      <w:r w:rsidRPr="003B2883">
        <w:t>6.1.3.10.1</w:t>
      </w:r>
      <w:r w:rsidRPr="003B2883">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0" w:name="_Toc25156322"/>
      <w:bookmarkStart w:id="2531" w:name="_Toc34124624"/>
      <w:bookmarkStart w:id="2532" w:name="_Toc43207748"/>
      <w:bookmarkStart w:id="2533" w:name="_Toc49857218"/>
      <w:bookmarkStart w:id="2534" w:name="_Toc56677054"/>
      <w:bookmarkStart w:id="2535" w:name="_Toc56691577"/>
      <w:bookmarkStart w:id="2536" w:name="_Toc56698841"/>
      <w:bookmarkStart w:id="2537" w:name="_Toc89035076"/>
      <w:bookmarkStart w:id="2538" w:name="_Toc89064874"/>
      <w:bookmarkStart w:id="2539" w:name="_Toc89180173"/>
      <w:bookmarkStart w:id="2540" w:name="_Toc97071852"/>
      <w:bookmarkStart w:id="2541" w:name="_Toc120051254"/>
      <w:bookmarkStart w:id="2542" w:name="_Toc200643854"/>
      <w:r w:rsidRPr="003B2883">
        <w:t>6.1.3.10.2</w:t>
      </w:r>
      <w:r w:rsidRPr="003B2883">
        <w:tab/>
        <w:t>Resource Definition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3" w:name="_Toc25156323"/>
      <w:bookmarkStart w:id="2544" w:name="_Toc34124625"/>
      <w:bookmarkStart w:id="2545" w:name="_Toc43207749"/>
      <w:bookmarkStart w:id="2546" w:name="_Toc49857219"/>
      <w:bookmarkStart w:id="2547" w:name="_Toc56677055"/>
      <w:bookmarkStart w:id="2548" w:name="_Toc56691578"/>
      <w:bookmarkStart w:id="2549" w:name="_Toc56698842"/>
      <w:bookmarkStart w:id="2550" w:name="_Toc89035077"/>
      <w:bookmarkStart w:id="2551" w:name="_Toc89064875"/>
      <w:bookmarkStart w:id="2552" w:name="_Toc89180174"/>
      <w:bookmarkStart w:id="2553" w:name="_Toc97071853"/>
      <w:bookmarkStart w:id="2554" w:name="_Toc120051255"/>
      <w:bookmarkStart w:id="2555" w:name="_Toc200643855"/>
      <w:r w:rsidRPr="003B2883">
        <w:t>6.1.3.10.3</w:t>
      </w:r>
      <w:r w:rsidRPr="003B2883">
        <w:tab/>
        <w:t>Resource Standard Methods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07372CF" w14:textId="77777777" w:rsidR="00602AC0" w:rsidRPr="003B2883" w:rsidRDefault="00602AC0" w:rsidP="00876DA9">
      <w:pPr>
        <w:pStyle w:val="Heading6"/>
      </w:pPr>
      <w:bookmarkStart w:id="2556" w:name="_Toc25156324"/>
      <w:bookmarkStart w:id="2557" w:name="_Toc34124626"/>
      <w:bookmarkStart w:id="2558" w:name="_Toc43207750"/>
      <w:bookmarkStart w:id="2559" w:name="_Toc49857220"/>
      <w:bookmarkStart w:id="2560" w:name="_Toc56677056"/>
      <w:bookmarkStart w:id="2561" w:name="_Toc56691579"/>
      <w:bookmarkStart w:id="2562" w:name="_Toc56698843"/>
      <w:bookmarkStart w:id="2563" w:name="_Toc89035078"/>
      <w:bookmarkStart w:id="2564" w:name="_Toc89064876"/>
      <w:bookmarkStart w:id="2565" w:name="_Toc89180175"/>
      <w:bookmarkStart w:id="2566" w:name="_Toc97071854"/>
      <w:bookmarkStart w:id="2567" w:name="_Toc120051256"/>
      <w:bookmarkStart w:id="2568" w:name="_Toc200643856"/>
      <w:r w:rsidRPr="003B2883">
        <w:t>6.1.3.10.3.1</w:t>
      </w:r>
      <w:r w:rsidRPr="003B2883">
        <w:tab/>
        <w:t>DELETE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9" w:name="_Toc25156325"/>
      <w:bookmarkStart w:id="2570" w:name="_Toc34124627"/>
      <w:bookmarkStart w:id="2571" w:name="_Toc43207751"/>
      <w:bookmarkStart w:id="2572" w:name="_Toc49857221"/>
      <w:bookmarkStart w:id="2573" w:name="_Toc56677057"/>
      <w:bookmarkStart w:id="2574" w:name="_Toc56691580"/>
      <w:bookmarkStart w:id="2575" w:name="_Toc56698844"/>
      <w:bookmarkStart w:id="2576" w:name="_Toc89035079"/>
      <w:bookmarkStart w:id="2577" w:name="_Toc89064877"/>
      <w:bookmarkStart w:id="2578" w:name="_Toc89180176"/>
      <w:bookmarkStart w:id="2579" w:name="_Toc97071855"/>
      <w:bookmarkStart w:id="2580" w:name="_Toc120051257"/>
      <w:bookmarkStart w:id="2581" w:name="_Toc200643857"/>
      <w:r w:rsidRPr="003B2883">
        <w:t>6.1.3.10.4</w:t>
      </w:r>
      <w:r w:rsidRPr="003B2883">
        <w:tab/>
        <w:t>Resource Custom Operations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2" w:name="_Toc25156326"/>
      <w:bookmarkStart w:id="2583" w:name="_Toc34124628"/>
      <w:bookmarkStart w:id="2584" w:name="_Toc43207752"/>
      <w:bookmarkStart w:id="2585" w:name="_Toc49857222"/>
      <w:bookmarkStart w:id="2586" w:name="_Toc56677058"/>
      <w:bookmarkStart w:id="2587" w:name="_Toc56691581"/>
      <w:bookmarkStart w:id="2588" w:name="_Toc56698845"/>
      <w:bookmarkStart w:id="2589" w:name="_Toc89035080"/>
      <w:bookmarkStart w:id="2590" w:name="_Toc89064878"/>
      <w:bookmarkStart w:id="2591" w:name="_Toc89180177"/>
      <w:bookmarkStart w:id="2592" w:name="_Toc97071856"/>
      <w:bookmarkStart w:id="2593" w:name="_Toc120051258"/>
      <w:bookmarkStart w:id="2594" w:name="_Toc200643858"/>
      <w:r w:rsidRPr="003B2883">
        <w:t>6.1.4</w:t>
      </w:r>
      <w:r w:rsidRPr="003B2883">
        <w:tab/>
        <w:t>Custom Operations without associated resources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5" w:name="_Toc25156327"/>
      <w:bookmarkStart w:id="2596" w:name="_Toc34124629"/>
      <w:bookmarkStart w:id="2597" w:name="_Toc43207753"/>
      <w:bookmarkStart w:id="2598" w:name="_Toc49857223"/>
      <w:bookmarkStart w:id="2599" w:name="_Toc56677059"/>
      <w:bookmarkStart w:id="2600" w:name="_Toc56691582"/>
      <w:bookmarkStart w:id="2601" w:name="_Toc56698846"/>
      <w:bookmarkStart w:id="2602" w:name="_Toc89035081"/>
      <w:bookmarkStart w:id="2603" w:name="_Toc89064879"/>
      <w:bookmarkStart w:id="2604" w:name="_Toc89180178"/>
      <w:bookmarkStart w:id="2605" w:name="_Toc97071857"/>
      <w:bookmarkStart w:id="2606" w:name="_Toc120051259"/>
      <w:bookmarkStart w:id="2607" w:name="_Toc200643859"/>
      <w:r w:rsidRPr="003B2883">
        <w:t>6.1.5</w:t>
      </w:r>
      <w:r w:rsidRPr="003B2883">
        <w:tab/>
        <w:t>Notifications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C106C7F" w14:textId="77777777" w:rsidR="00602AC0" w:rsidRPr="003B2883" w:rsidRDefault="00602AC0" w:rsidP="00602AC0">
      <w:pPr>
        <w:pStyle w:val="Heading4"/>
      </w:pPr>
      <w:bookmarkStart w:id="2608" w:name="_Toc25156328"/>
      <w:bookmarkStart w:id="2609" w:name="_Toc34124630"/>
      <w:bookmarkStart w:id="2610" w:name="_Toc43207754"/>
      <w:bookmarkStart w:id="2611" w:name="_Toc49857224"/>
      <w:bookmarkStart w:id="2612" w:name="_Toc56677060"/>
      <w:bookmarkStart w:id="2613" w:name="_Toc56691583"/>
      <w:bookmarkStart w:id="2614" w:name="_Toc56698847"/>
      <w:bookmarkStart w:id="2615" w:name="_Toc89035082"/>
      <w:bookmarkStart w:id="2616" w:name="_Toc89064880"/>
      <w:bookmarkStart w:id="2617" w:name="_Toc89180179"/>
      <w:bookmarkStart w:id="2618" w:name="_Toc97071858"/>
      <w:bookmarkStart w:id="2619" w:name="_Toc120051260"/>
      <w:bookmarkStart w:id="2620" w:name="_Toc200643860"/>
      <w:r w:rsidRPr="003B2883">
        <w:t>6.1.5.1</w:t>
      </w:r>
      <w:r w:rsidRPr="003B2883">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1" w:name="_Toc25156329"/>
      <w:bookmarkStart w:id="2622" w:name="_Toc34124631"/>
      <w:bookmarkStart w:id="2623" w:name="_Toc43207755"/>
      <w:bookmarkStart w:id="2624" w:name="_Toc49857225"/>
      <w:bookmarkStart w:id="2625" w:name="_Toc56677061"/>
      <w:bookmarkStart w:id="2626" w:name="_Toc56691584"/>
      <w:bookmarkStart w:id="2627" w:name="_Toc56698848"/>
      <w:bookmarkStart w:id="2628" w:name="_Toc89035083"/>
      <w:bookmarkStart w:id="2629" w:name="_Toc89064881"/>
      <w:bookmarkStart w:id="2630" w:name="_Toc89180180"/>
      <w:bookmarkStart w:id="2631" w:name="_Toc97071859"/>
      <w:bookmarkStart w:id="2632" w:name="_Toc120051261"/>
      <w:bookmarkStart w:id="2633" w:name="_Toc200643861"/>
      <w:r w:rsidRPr="003B2883">
        <w:t>6.1.5.2</w:t>
      </w:r>
      <w:r w:rsidRPr="003B2883">
        <w:tab/>
        <w:t>AMF Status Change Notification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C8F9274" w14:textId="77777777" w:rsidR="00602AC0" w:rsidRPr="003B2883" w:rsidRDefault="00602AC0" w:rsidP="00602AC0">
      <w:pPr>
        <w:pStyle w:val="Heading5"/>
      </w:pPr>
      <w:bookmarkStart w:id="2634" w:name="_Toc25156330"/>
      <w:bookmarkStart w:id="2635" w:name="_Toc34124632"/>
      <w:bookmarkStart w:id="2636" w:name="_Toc43207756"/>
      <w:bookmarkStart w:id="2637" w:name="_Toc49857226"/>
      <w:bookmarkStart w:id="2638" w:name="_Toc56677062"/>
      <w:bookmarkStart w:id="2639" w:name="_Toc56691585"/>
      <w:bookmarkStart w:id="2640" w:name="_Toc56698849"/>
      <w:bookmarkStart w:id="2641" w:name="_Toc89035084"/>
      <w:bookmarkStart w:id="2642" w:name="_Toc89064882"/>
      <w:bookmarkStart w:id="2643" w:name="_Toc89180181"/>
      <w:bookmarkStart w:id="2644" w:name="_Toc97071860"/>
      <w:bookmarkStart w:id="2645" w:name="_Toc120051262"/>
      <w:bookmarkStart w:id="2646" w:name="_Toc200643862"/>
      <w:r w:rsidRPr="003B2883">
        <w:t>6.1.5.</w:t>
      </w:r>
      <w:r w:rsidRPr="003B2883">
        <w:rPr>
          <w:lang w:eastAsia="zh-CN"/>
        </w:rPr>
        <w:t>2</w:t>
      </w:r>
      <w:r w:rsidRPr="003B2883">
        <w:t>.1</w:t>
      </w:r>
      <w:r w:rsidRPr="003B2883">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7" w:name="_Toc25156331"/>
      <w:bookmarkStart w:id="2648" w:name="_Toc34124633"/>
      <w:bookmarkStart w:id="2649" w:name="_Toc43207757"/>
      <w:bookmarkStart w:id="2650" w:name="_Toc49857227"/>
      <w:bookmarkStart w:id="2651" w:name="_Toc56677063"/>
      <w:bookmarkStart w:id="2652" w:name="_Toc56691586"/>
      <w:bookmarkStart w:id="2653" w:name="_Toc56698850"/>
      <w:bookmarkStart w:id="2654" w:name="_Toc89035085"/>
      <w:bookmarkStart w:id="2655" w:name="_Toc89064883"/>
      <w:bookmarkStart w:id="2656" w:name="_Toc89180182"/>
      <w:bookmarkStart w:id="2657" w:name="_Toc97071861"/>
      <w:bookmarkStart w:id="2658" w:name="_Toc120051263"/>
      <w:bookmarkStart w:id="2659" w:name="_Toc200643863"/>
      <w:r w:rsidRPr="003B2883">
        <w:t>6.1.5.</w:t>
      </w:r>
      <w:r w:rsidRPr="003B2883">
        <w:rPr>
          <w:lang w:eastAsia="zh-CN"/>
        </w:rPr>
        <w:t>2</w:t>
      </w:r>
      <w:r w:rsidRPr="003B2883">
        <w:t>.2</w:t>
      </w:r>
      <w:r w:rsidRPr="003B2883">
        <w:tab/>
        <w:t>Notification Definition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0" w:name="_Toc25156332"/>
      <w:bookmarkStart w:id="2661" w:name="_Toc34124634"/>
      <w:bookmarkStart w:id="2662" w:name="_Toc43207758"/>
      <w:bookmarkStart w:id="2663" w:name="_Toc49857228"/>
      <w:bookmarkStart w:id="2664" w:name="_Toc56677064"/>
      <w:bookmarkStart w:id="2665" w:name="_Toc56691587"/>
      <w:bookmarkStart w:id="2666" w:name="_Toc56698851"/>
      <w:bookmarkStart w:id="2667" w:name="_Toc89035086"/>
      <w:bookmarkStart w:id="2668" w:name="_Toc89064884"/>
      <w:bookmarkStart w:id="2669" w:name="_Toc89180183"/>
      <w:bookmarkStart w:id="2670" w:name="_Toc97071862"/>
      <w:bookmarkStart w:id="2671" w:name="_Toc120051264"/>
      <w:bookmarkStart w:id="2672" w:name="_Toc200643864"/>
      <w:r w:rsidRPr="003B2883">
        <w:t>6.1.5.</w:t>
      </w:r>
      <w:r w:rsidRPr="003B2883">
        <w:rPr>
          <w:lang w:eastAsia="zh-CN"/>
        </w:rPr>
        <w:t>2</w:t>
      </w:r>
      <w:r w:rsidRPr="003B2883">
        <w:t>.3</w:t>
      </w:r>
      <w:r w:rsidRPr="003B2883">
        <w:tab/>
        <w:t>Notification Standard Methods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1F551E9" w14:textId="77777777" w:rsidR="00602AC0" w:rsidRPr="003B2883" w:rsidRDefault="00602AC0" w:rsidP="00876DA9">
      <w:pPr>
        <w:pStyle w:val="Heading6"/>
        <w:rPr>
          <w:lang w:eastAsia="zh-CN"/>
        </w:rPr>
      </w:pPr>
      <w:bookmarkStart w:id="2673" w:name="_Toc25156333"/>
      <w:bookmarkStart w:id="2674" w:name="_Toc34124635"/>
      <w:bookmarkStart w:id="2675" w:name="_Toc43207759"/>
      <w:bookmarkStart w:id="2676" w:name="_Toc49857229"/>
      <w:bookmarkStart w:id="2677" w:name="_Toc56677065"/>
      <w:bookmarkStart w:id="2678" w:name="_Toc56691588"/>
      <w:bookmarkStart w:id="2679" w:name="_Toc56698852"/>
      <w:bookmarkStart w:id="2680" w:name="_Toc89035087"/>
      <w:bookmarkStart w:id="2681" w:name="_Toc89064885"/>
      <w:bookmarkStart w:id="2682" w:name="_Toc89180184"/>
      <w:bookmarkStart w:id="2683" w:name="_Toc97071863"/>
      <w:bookmarkStart w:id="2684" w:name="_Toc120051265"/>
      <w:bookmarkStart w:id="2685" w:name="_Toc200643865"/>
      <w:r w:rsidRPr="003B2883">
        <w:t>6.1.5.</w:t>
      </w:r>
      <w:r w:rsidRPr="003B2883">
        <w:rPr>
          <w:lang w:eastAsia="zh-CN"/>
        </w:rPr>
        <w:t>2</w:t>
      </w:r>
      <w:r w:rsidRPr="003B2883">
        <w:t>.3.1</w:t>
      </w:r>
      <w:r w:rsidRPr="003B2883">
        <w:tab/>
      </w:r>
      <w:r w:rsidRPr="003B2883">
        <w:rPr>
          <w:rFonts w:hint="eastAsia"/>
          <w:lang w:eastAsia="zh-CN"/>
        </w:rPr>
        <w:t>POST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6" w:name="_PERM_MCCTEMPBM_CRPT03410089___2"/>
            <w:r w:rsidRPr="003B2883">
              <w:rPr>
                <w:rFonts w:ascii="Arial" w:hAnsi="Arial"/>
                <w:sz w:val="18"/>
              </w:rPr>
              <w:t>-</w:t>
            </w:r>
            <w:r w:rsidRPr="003B2883">
              <w:tab/>
            </w:r>
            <w:r w:rsidRPr="003B2883">
              <w:rPr>
                <w:rFonts w:ascii="Arial" w:hAnsi="Arial"/>
                <w:sz w:val="18"/>
              </w:rPr>
              <w:t>CONTEXT_NOT_FOUND</w:t>
            </w:r>
          </w:p>
          <w:bookmarkEnd w:id="2686"/>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7" w:name="_Toc25156334"/>
      <w:bookmarkStart w:id="2688" w:name="_Toc34124636"/>
      <w:bookmarkStart w:id="2689" w:name="_Toc43207760"/>
      <w:bookmarkStart w:id="2690" w:name="_Toc49857230"/>
      <w:bookmarkStart w:id="2691" w:name="_Toc56677066"/>
      <w:bookmarkStart w:id="2692" w:name="_Toc56691589"/>
      <w:bookmarkStart w:id="2693" w:name="_Toc56698853"/>
      <w:bookmarkStart w:id="2694" w:name="_Toc89035088"/>
      <w:bookmarkStart w:id="2695" w:name="_Toc89064886"/>
      <w:bookmarkStart w:id="2696" w:name="_Toc89180185"/>
      <w:bookmarkStart w:id="2697" w:name="_Toc97071864"/>
      <w:bookmarkStart w:id="2698" w:name="_Toc120051266"/>
      <w:bookmarkStart w:id="2699" w:name="_Toc200643866"/>
      <w:r w:rsidRPr="003B2883">
        <w:t>6.1.5.3</w:t>
      </w:r>
      <w:r w:rsidRPr="003B2883">
        <w:tab/>
        <w:t>Non UE N2 Information Notification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8A344AE" w14:textId="77777777" w:rsidR="00602AC0" w:rsidRPr="003B2883" w:rsidRDefault="00602AC0" w:rsidP="00602AC0">
      <w:pPr>
        <w:pStyle w:val="Heading5"/>
      </w:pPr>
      <w:bookmarkStart w:id="2700" w:name="_Toc25156335"/>
      <w:bookmarkStart w:id="2701" w:name="_Toc34124637"/>
      <w:bookmarkStart w:id="2702" w:name="_Toc43207761"/>
      <w:bookmarkStart w:id="2703" w:name="_Toc49857231"/>
      <w:bookmarkStart w:id="2704" w:name="_Toc56677067"/>
      <w:bookmarkStart w:id="2705" w:name="_Toc56691590"/>
      <w:bookmarkStart w:id="2706" w:name="_Toc56698854"/>
      <w:bookmarkStart w:id="2707" w:name="_Toc89035089"/>
      <w:bookmarkStart w:id="2708" w:name="_Toc89064887"/>
      <w:bookmarkStart w:id="2709" w:name="_Toc89180186"/>
      <w:bookmarkStart w:id="2710" w:name="_Toc97071865"/>
      <w:bookmarkStart w:id="2711" w:name="_Toc120051267"/>
      <w:bookmarkStart w:id="2712" w:name="_Toc200643867"/>
      <w:r w:rsidRPr="003B2883">
        <w:t>6.1.5.</w:t>
      </w:r>
      <w:r w:rsidRPr="003B2883">
        <w:rPr>
          <w:lang w:eastAsia="zh-CN"/>
        </w:rPr>
        <w:t>3</w:t>
      </w:r>
      <w:r w:rsidRPr="003B2883">
        <w:t>.1</w:t>
      </w:r>
      <w:r w:rsidRPr="003B2883">
        <w:tab/>
        <w:t>Description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3" w:name="_Toc25156336"/>
      <w:bookmarkStart w:id="2714" w:name="_Toc34124638"/>
      <w:bookmarkStart w:id="2715" w:name="_Toc43207762"/>
      <w:bookmarkStart w:id="2716" w:name="_Toc49857232"/>
      <w:bookmarkStart w:id="2717" w:name="_Toc56677068"/>
      <w:bookmarkStart w:id="2718" w:name="_Toc56691591"/>
      <w:bookmarkStart w:id="2719" w:name="_Toc56698855"/>
      <w:bookmarkStart w:id="2720" w:name="_Toc89035090"/>
      <w:bookmarkStart w:id="2721" w:name="_Toc89064888"/>
      <w:bookmarkStart w:id="2722" w:name="_Toc89180187"/>
      <w:bookmarkStart w:id="2723" w:name="_Toc97071866"/>
      <w:bookmarkStart w:id="2724" w:name="_Toc120051268"/>
      <w:bookmarkStart w:id="2725" w:name="_Toc200643868"/>
      <w:r w:rsidRPr="003B2883">
        <w:t>6.1.5.</w:t>
      </w:r>
      <w:r w:rsidRPr="003B2883">
        <w:rPr>
          <w:lang w:eastAsia="zh-CN"/>
        </w:rPr>
        <w:t>3</w:t>
      </w:r>
      <w:r w:rsidRPr="003B2883">
        <w:t>.2</w:t>
      </w:r>
      <w:r w:rsidRPr="003B2883">
        <w:tab/>
        <w:t>Notification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6" w:name="_Toc25156337"/>
      <w:bookmarkStart w:id="2727" w:name="_Toc34124639"/>
      <w:bookmarkStart w:id="2728" w:name="_Toc43207763"/>
      <w:bookmarkStart w:id="2729" w:name="_Toc49857233"/>
      <w:bookmarkStart w:id="2730" w:name="_Toc56677069"/>
      <w:bookmarkStart w:id="2731" w:name="_Toc56691592"/>
      <w:bookmarkStart w:id="2732" w:name="_Toc56698856"/>
      <w:bookmarkStart w:id="2733" w:name="_Toc89035091"/>
      <w:bookmarkStart w:id="2734" w:name="_Toc89064889"/>
      <w:bookmarkStart w:id="2735" w:name="_Toc89180188"/>
      <w:bookmarkStart w:id="2736" w:name="_Toc97071867"/>
      <w:bookmarkStart w:id="2737" w:name="_Toc120051269"/>
      <w:bookmarkStart w:id="2738" w:name="_Toc200643869"/>
      <w:r w:rsidRPr="003B2883">
        <w:t>6.1.5.</w:t>
      </w:r>
      <w:r w:rsidRPr="003B2883">
        <w:rPr>
          <w:lang w:eastAsia="zh-CN"/>
        </w:rPr>
        <w:t>3</w:t>
      </w:r>
      <w:r w:rsidRPr="003B2883">
        <w:t>.3</w:t>
      </w:r>
      <w:r w:rsidRPr="003B2883">
        <w:tab/>
        <w:t>Notification Standard Methods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47DAB79" w14:textId="77777777" w:rsidR="00602AC0" w:rsidRPr="003B2883" w:rsidRDefault="00602AC0" w:rsidP="00876DA9">
      <w:pPr>
        <w:pStyle w:val="Heading6"/>
        <w:rPr>
          <w:lang w:eastAsia="zh-CN"/>
        </w:rPr>
      </w:pPr>
      <w:bookmarkStart w:id="2739" w:name="_Toc25156338"/>
      <w:bookmarkStart w:id="2740" w:name="_Toc34124640"/>
      <w:bookmarkStart w:id="2741" w:name="_Toc43207764"/>
      <w:bookmarkStart w:id="2742" w:name="_Toc49857234"/>
      <w:bookmarkStart w:id="2743" w:name="_Toc56677070"/>
      <w:bookmarkStart w:id="2744" w:name="_Toc56691593"/>
      <w:bookmarkStart w:id="2745" w:name="_Toc56698857"/>
      <w:bookmarkStart w:id="2746" w:name="_Toc89035092"/>
      <w:bookmarkStart w:id="2747" w:name="_Toc89064890"/>
      <w:bookmarkStart w:id="2748" w:name="_Toc89180189"/>
      <w:bookmarkStart w:id="2749" w:name="_Toc97071868"/>
      <w:bookmarkStart w:id="2750" w:name="_Toc120051270"/>
      <w:bookmarkStart w:id="2751" w:name="_Toc200643870"/>
      <w:r w:rsidRPr="003B2883">
        <w:t>6.1.5.</w:t>
      </w:r>
      <w:r w:rsidRPr="003B2883">
        <w:rPr>
          <w:lang w:eastAsia="zh-CN"/>
        </w:rPr>
        <w:t>3</w:t>
      </w:r>
      <w:r w:rsidRPr="003B2883">
        <w:t>.3.1</w:t>
      </w:r>
      <w:r w:rsidRPr="003B2883">
        <w:tab/>
      </w:r>
      <w:r w:rsidRPr="003B2883">
        <w:rPr>
          <w:rFonts w:hint="eastAsia"/>
          <w:lang w:eastAsia="zh-CN"/>
        </w:rPr>
        <w:t>POST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2" w:name="_Toc25156339"/>
      <w:bookmarkStart w:id="2753" w:name="_Toc34124641"/>
      <w:bookmarkStart w:id="2754" w:name="_Toc43207765"/>
      <w:bookmarkStart w:id="2755" w:name="_Toc49857235"/>
      <w:bookmarkStart w:id="2756" w:name="_Toc56677071"/>
      <w:bookmarkStart w:id="2757" w:name="_Toc56691594"/>
      <w:bookmarkStart w:id="2758" w:name="_Toc56698858"/>
      <w:bookmarkStart w:id="2759" w:name="_Toc89035093"/>
      <w:bookmarkStart w:id="2760" w:name="_Toc89064891"/>
      <w:bookmarkStart w:id="2761" w:name="_Toc89180190"/>
      <w:bookmarkStart w:id="2762" w:name="_Toc97071869"/>
      <w:bookmarkStart w:id="2763" w:name="_Toc120051271"/>
      <w:bookmarkStart w:id="2764" w:name="_Toc200643871"/>
      <w:r w:rsidRPr="003B2883">
        <w:t>6.1.5.4</w:t>
      </w:r>
      <w:r w:rsidRPr="003B2883">
        <w:tab/>
        <w:t>N1 Message Notification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894D865" w14:textId="77777777" w:rsidR="00602AC0" w:rsidRPr="003B2883" w:rsidRDefault="00602AC0" w:rsidP="00602AC0">
      <w:pPr>
        <w:pStyle w:val="Heading5"/>
      </w:pPr>
      <w:bookmarkStart w:id="2765" w:name="_Toc25156340"/>
      <w:bookmarkStart w:id="2766" w:name="_Toc34124642"/>
      <w:bookmarkStart w:id="2767" w:name="_Toc43207766"/>
      <w:bookmarkStart w:id="2768" w:name="_Toc49857236"/>
      <w:bookmarkStart w:id="2769" w:name="_Toc56677072"/>
      <w:bookmarkStart w:id="2770" w:name="_Toc56691595"/>
      <w:bookmarkStart w:id="2771" w:name="_Toc56698859"/>
      <w:bookmarkStart w:id="2772" w:name="_Toc89035094"/>
      <w:bookmarkStart w:id="2773" w:name="_Toc89064892"/>
      <w:bookmarkStart w:id="2774" w:name="_Toc89180191"/>
      <w:bookmarkStart w:id="2775" w:name="_Toc97071870"/>
      <w:bookmarkStart w:id="2776" w:name="_Toc120051272"/>
      <w:bookmarkStart w:id="2777" w:name="_Toc200643872"/>
      <w:r w:rsidRPr="003B2883">
        <w:t>6.1.5.4.1</w:t>
      </w:r>
      <w:r w:rsidRPr="003B2883">
        <w:tab/>
        <w:t>Description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8" w:name="_Toc25156341"/>
      <w:bookmarkStart w:id="2779" w:name="_Toc34124643"/>
      <w:bookmarkStart w:id="2780" w:name="_Toc43207767"/>
      <w:bookmarkStart w:id="2781" w:name="_Toc49857237"/>
      <w:bookmarkStart w:id="2782" w:name="_Toc56677073"/>
      <w:bookmarkStart w:id="2783" w:name="_Toc56691596"/>
      <w:bookmarkStart w:id="2784" w:name="_Toc56698860"/>
      <w:bookmarkStart w:id="2785" w:name="_Toc89035095"/>
      <w:bookmarkStart w:id="2786" w:name="_Toc89064893"/>
      <w:bookmarkStart w:id="2787" w:name="_Toc89180192"/>
      <w:bookmarkStart w:id="2788" w:name="_Toc97071871"/>
      <w:bookmarkStart w:id="2789" w:name="_Toc120051273"/>
      <w:bookmarkStart w:id="2790" w:name="_Toc200643873"/>
      <w:r w:rsidRPr="003B2883">
        <w:t>6.1.5.4.2</w:t>
      </w:r>
      <w:r w:rsidRPr="003B2883">
        <w:tab/>
        <w:t>Notification Definition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1" w:name="_Toc25156342"/>
      <w:bookmarkStart w:id="2792" w:name="_Toc34124644"/>
      <w:bookmarkStart w:id="2793" w:name="_Toc43207768"/>
      <w:bookmarkStart w:id="2794" w:name="_Toc49857238"/>
      <w:bookmarkStart w:id="2795" w:name="_Toc56677074"/>
      <w:bookmarkStart w:id="2796" w:name="_Toc56691597"/>
      <w:bookmarkStart w:id="2797" w:name="_Toc56698861"/>
      <w:bookmarkStart w:id="2798" w:name="_Toc89035096"/>
      <w:bookmarkStart w:id="2799" w:name="_Toc89064894"/>
      <w:bookmarkStart w:id="2800" w:name="_Toc89180193"/>
      <w:bookmarkStart w:id="2801" w:name="_Toc97071872"/>
      <w:bookmarkStart w:id="2802" w:name="_Toc120051274"/>
      <w:bookmarkStart w:id="2803" w:name="_Toc200643874"/>
      <w:r w:rsidRPr="003B2883">
        <w:t>6.1.5.4.3</w:t>
      </w:r>
      <w:r w:rsidRPr="003B2883">
        <w:tab/>
        <w:t>Notification Standard Methods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CCA3EA4" w14:textId="77777777" w:rsidR="00602AC0" w:rsidRPr="003B2883" w:rsidRDefault="00602AC0" w:rsidP="00876DA9">
      <w:pPr>
        <w:pStyle w:val="Heading6"/>
        <w:rPr>
          <w:lang w:eastAsia="zh-CN"/>
        </w:rPr>
      </w:pPr>
      <w:bookmarkStart w:id="2804" w:name="_Toc25156343"/>
      <w:bookmarkStart w:id="2805" w:name="_Toc34124645"/>
      <w:bookmarkStart w:id="2806" w:name="_Toc43207769"/>
      <w:bookmarkStart w:id="2807" w:name="_Toc49857239"/>
      <w:bookmarkStart w:id="2808" w:name="_Toc56677075"/>
      <w:bookmarkStart w:id="2809" w:name="_Toc56691598"/>
      <w:bookmarkStart w:id="2810" w:name="_Toc56698862"/>
      <w:bookmarkStart w:id="2811" w:name="_Toc89035097"/>
      <w:bookmarkStart w:id="2812" w:name="_Toc89064895"/>
      <w:bookmarkStart w:id="2813" w:name="_Toc89180194"/>
      <w:bookmarkStart w:id="2814" w:name="_Toc97071873"/>
      <w:bookmarkStart w:id="2815" w:name="_Toc120051275"/>
      <w:bookmarkStart w:id="2816" w:name="_Toc200643875"/>
      <w:r w:rsidRPr="003B2883">
        <w:t>6.1.5.4.3.1</w:t>
      </w:r>
      <w:r w:rsidRPr="003B2883">
        <w:tab/>
      </w:r>
      <w:r w:rsidRPr="003B2883">
        <w:rPr>
          <w:rFonts w:hint="eastAsia"/>
          <w:lang w:eastAsia="zh-CN"/>
        </w:rPr>
        <w:t>POST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7" w:name="_Toc25156344"/>
      <w:bookmarkStart w:id="2818" w:name="_Toc34124646"/>
      <w:bookmarkStart w:id="2819" w:name="_Toc43207770"/>
      <w:bookmarkStart w:id="2820" w:name="_Toc49857240"/>
      <w:bookmarkStart w:id="2821" w:name="_Toc56677076"/>
      <w:bookmarkStart w:id="2822" w:name="_Toc56691599"/>
      <w:bookmarkStart w:id="2823" w:name="_Toc56698863"/>
      <w:bookmarkStart w:id="2824" w:name="_Toc89035098"/>
      <w:bookmarkStart w:id="2825" w:name="_Toc89064896"/>
      <w:bookmarkStart w:id="2826" w:name="_Toc89180195"/>
      <w:bookmarkStart w:id="2827" w:name="_Toc97071874"/>
      <w:bookmarkStart w:id="2828" w:name="_Toc120051276"/>
      <w:bookmarkStart w:id="2829" w:name="_Toc200643876"/>
      <w:r w:rsidRPr="003B2883">
        <w:t>6.1.5.5</w:t>
      </w:r>
      <w:r w:rsidRPr="003B2883">
        <w:tab/>
        <w:t>UE Specific N2 Information Notification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085FD19" w14:textId="77777777" w:rsidR="00602AC0" w:rsidRPr="003B2883" w:rsidRDefault="00602AC0" w:rsidP="00602AC0">
      <w:pPr>
        <w:pStyle w:val="Heading5"/>
      </w:pPr>
      <w:bookmarkStart w:id="2830" w:name="_Toc25156345"/>
      <w:bookmarkStart w:id="2831" w:name="_Toc34124647"/>
      <w:bookmarkStart w:id="2832" w:name="_Toc43207771"/>
      <w:bookmarkStart w:id="2833" w:name="_Toc49857241"/>
      <w:bookmarkStart w:id="2834" w:name="_Toc56677077"/>
      <w:bookmarkStart w:id="2835" w:name="_Toc56691600"/>
      <w:bookmarkStart w:id="2836" w:name="_Toc56698864"/>
      <w:bookmarkStart w:id="2837" w:name="_Toc89035099"/>
      <w:bookmarkStart w:id="2838" w:name="_Toc89064897"/>
      <w:bookmarkStart w:id="2839" w:name="_Toc89180196"/>
      <w:bookmarkStart w:id="2840" w:name="_Toc97071875"/>
      <w:bookmarkStart w:id="2841" w:name="_Toc120051277"/>
      <w:bookmarkStart w:id="2842" w:name="_Toc200643877"/>
      <w:r w:rsidRPr="003B2883">
        <w:t>6.1.5.5.1</w:t>
      </w:r>
      <w:r w:rsidRPr="003B2883">
        <w:tab/>
        <w:t>Description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3" w:name="_Toc25156346"/>
      <w:bookmarkStart w:id="2844" w:name="_Toc34124648"/>
      <w:bookmarkStart w:id="2845" w:name="_Toc43207772"/>
      <w:bookmarkStart w:id="2846" w:name="_Toc49857242"/>
      <w:bookmarkStart w:id="2847" w:name="_Toc56677078"/>
      <w:bookmarkStart w:id="2848" w:name="_Toc56691601"/>
      <w:bookmarkStart w:id="2849" w:name="_Toc56698865"/>
      <w:bookmarkStart w:id="2850" w:name="_Toc89035100"/>
      <w:bookmarkStart w:id="2851" w:name="_Toc89064898"/>
      <w:bookmarkStart w:id="2852" w:name="_Toc89180197"/>
      <w:bookmarkStart w:id="2853" w:name="_Toc97071876"/>
      <w:bookmarkStart w:id="2854" w:name="_Toc120051278"/>
      <w:bookmarkStart w:id="2855" w:name="_Toc200643878"/>
      <w:r w:rsidRPr="003B2883">
        <w:t>6.1.5.5.2</w:t>
      </w:r>
      <w:r w:rsidRPr="003B2883">
        <w:tab/>
        <w:t>Notification Definition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6" w:name="_Toc25156347"/>
      <w:bookmarkStart w:id="2857" w:name="_Toc34124649"/>
      <w:bookmarkStart w:id="2858" w:name="_Toc43207773"/>
      <w:bookmarkStart w:id="2859" w:name="_Toc49857243"/>
      <w:bookmarkStart w:id="2860" w:name="_Toc56677079"/>
      <w:bookmarkStart w:id="2861" w:name="_Toc56691602"/>
      <w:bookmarkStart w:id="2862" w:name="_Toc56698866"/>
      <w:bookmarkStart w:id="2863" w:name="_Toc89035101"/>
      <w:bookmarkStart w:id="2864" w:name="_Toc89064899"/>
      <w:bookmarkStart w:id="2865" w:name="_Toc89180198"/>
      <w:bookmarkStart w:id="2866" w:name="_Toc97071877"/>
      <w:bookmarkStart w:id="2867" w:name="_Toc120051279"/>
      <w:bookmarkStart w:id="2868" w:name="_Toc200643879"/>
      <w:r w:rsidRPr="003B2883">
        <w:t>6.1.5.5.3</w:t>
      </w:r>
      <w:r w:rsidRPr="003B2883">
        <w:tab/>
        <w:t>Notification Standard Methods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F5DFFD1" w14:textId="77777777" w:rsidR="00602AC0" w:rsidRPr="003B2883" w:rsidRDefault="00602AC0" w:rsidP="00876DA9">
      <w:pPr>
        <w:pStyle w:val="Heading6"/>
        <w:rPr>
          <w:lang w:eastAsia="zh-CN"/>
        </w:rPr>
      </w:pPr>
      <w:bookmarkStart w:id="2869" w:name="_Toc25156348"/>
      <w:bookmarkStart w:id="2870" w:name="_Toc34124650"/>
      <w:bookmarkStart w:id="2871" w:name="_Toc43207774"/>
      <w:bookmarkStart w:id="2872" w:name="_Toc49857244"/>
      <w:bookmarkStart w:id="2873" w:name="_Toc56677080"/>
      <w:bookmarkStart w:id="2874" w:name="_Toc56691603"/>
      <w:bookmarkStart w:id="2875" w:name="_Toc56698867"/>
      <w:bookmarkStart w:id="2876" w:name="_Toc89035102"/>
      <w:bookmarkStart w:id="2877" w:name="_Toc89064900"/>
      <w:bookmarkStart w:id="2878" w:name="_Toc89180199"/>
      <w:bookmarkStart w:id="2879" w:name="_Toc97071878"/>
      <w:bookmarkStart w:id="2880" w:name="_Toc120051280"/>
      <w:bookmarkStart w:id="2881" w:name="_Toc200643880"/>
      <w:r w:rsidRPr="003B2883">
        <w:t>6.1.5.5.3.1</w:t>
      </w:r>
      <w:r w:rsidRPr="003B2883">
        <w:tab/>
      </w:r>
      <w:r w:rsidRPr="003B2883">
        <w:rPr>
          <w:rFonts w:hint="eastAsia"/>
          <w:lang w:eastAsia="zh-CN"/>
        </w:rPr>
        <w:t>POST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2" w:name="_Toc25156349"/>
      <w:bookmarkStart w:id="2883" w:name="_Toc34124651"/>
      <w:bookmarkStart w:id="2884" w:name="_Toc43207775"/>
      <w:bookmarkStart w:id="2885" w:name="_Toc49857245"/>
      <w:bookmarkStart w:id="2886" w:name="_Toc56677081"/>
      <w:bookmarkStart w:id="2887" w:name="_Toc56691604"/>
      <w:bookmarkStart w:id="2888" w:name="_Toc56698868"/>
      <w:bookmarkStart w:id="2889" w:name="_Toc89035103"/>
      <w:bookmarkStart w:id="2890" w:name="_Toc89064901"/>
      <w:bookmarkStart w:id="2891" w:name="_Toc89180200"/>
      <w:bookmarkStart w:id="2892" w:name="_Toc97071879"/>
      <w:bookmarkStart w:id="2893" w:name="_Toc120051281"/>
      <w:bookmarkStart w:id="2894" w:name="_Toc200643881"/>
      <w:r w:rsidRPr="003B2883">
        <w:t>6.1.5.6</w:t>
      </w:r>
      <w:r w:rsidRPr="003B2883">
        <w:tab/>
        <w:t>N1N2 Transfer Failure Notification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07AC18" w14:textId="77777777" w:rsidR="00602AC0" w:rsidRPr="003B2883" w:rsidRDefault="00602AC0" w:rsidP="00602AC0">
      <w:pPr>
        <w:pStyle w:val="Heading5"/>
      </w:pPr>
      <w:bookmarkStart w:id="2895" w:name="_Toc25156350"/>
      <w:bookmarkStart w:id="2896" w:name="_Toc34124652"/>
      <w:bookmarkStart w:id="2897" w:name="_Toc43207776"/>
      <w:bookmarkStart w:id="2898" w:name="_Toc49857246"/>
      <w:bookmarkStart w:id="2899" w:name="_Toc56677082"/>
      <w:bookmarkStart w:id="2900" w:name="_Toc56691605"/>
      <w:bookmarkStart w:id="2901" w:name="_Toc56698869"/>
      <w:bookmarkStart w:id="2902" w:name="_Toc89035104"/>
      <w:bookmarkStart w:id="2903" w:name="_Toc89064902"/>
      <w:bookmarkStart w:id="2904" w:name="_Toc89180201"/>
      <w:bookmarkStart w:id="2905" w:name="_Toc97071880"/>
      <w:bookmarkStart w:id="2906" w:name="_Toc120051282"/>
      <w:bookmarkStart w:id="2907" w:name="_Toc200643882"/>
      <w:r w:rsidRPr="003B2883">
        <w:t>6.1.5.6.1</w:t>
      </w:r>
      <w:r w:rsidRPr="003B2883">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8" w:name="_Toc25156351"/>
      <w:bookmarkStart w:id="2909" w:name="_Toc34124653"/>
      <w:bookmarkStart w:id="2910" w:name="_Toc43207777"/>
      <w:bookmarkStart w:id="2911" w:name="_Toc49857247"/>
      <w:bookmarkStart w:id="2912" w:name="_Toc56677083"/>
      <w:bookmarkStart w:id="2913" w:name="_Toc56691606"/>
      <w:bookmarkStart w:id="2914" w:name="_Toc56698870"/>
      <w:bookmarkStart w:id="2915" w:name="_Toc89035105"/>
      <w:bookmarkStart w:id="2916" w:name="_Toc89064903"/>
      <w:bookmarkStart w:id="2917" w:name="_Toc89180202"/>
      <w:bookmarkStart w:id="2918" w:name="_Toc97071881"/>
      <w:bookmarkStart w:id="2919" w:name="_Toc120051283"/>
      <w:bookmarkStart w:id="2920" w:name="_Toc200643883"/>
      <w:r w:rsidRPr="003B2883">
        <w:t>6.1.5.6.2</w:t>
      </w:r>
      <w:r w:rsidRPr="003B2883">
        <w:tab/>
        <w:t>Notification Definition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1" w:name="_Toc25156352"/>
      <w:bookmarkStart w:id="2922" w:name="_Toc34124654"/>
      <w:bookmarkStart w:id="2923" w:name="_Toc43207778"/>
      <w:bookmarkStart w:id="2924" w:name="_Toc49857248"/>
      <w:bookmarkStart w:id="2925" w:name="_Toc56677084"/>
      <w:bookmarkStart w:id="2926" w:name="_Toc56691607"/>
      <w:bookmarkStart w:id="2927" w:name="_Toc56698871"/>
      <w:bookmarkStart w:id="2928" w:name="_Toc89035106"/>
      <w:bookmarkStart w:id="2929" w:name="_Toc89064904"/>
      <w:bookmarkStart w:id="2930" w:name="_Toc89180203"/>
      <w:bookmarkStart w:id="2931" w:name="_Toc97071882"/>
      <w:bookmarkStart w:id="2932" w:name="_Toc120051284"/>
      <w:bookmarkStart w:id="2933" w:name="_Toc200643884"/>
      <w:r w:rsidRPr="003B2883">
        <w:t>6.1.5.6.3</w:t>
      </w:r>
      <w:r w:rsidRPr="003B2883">
        <w:tab/>
        <w:t>Notification Standard Methods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BC1EA6A" w14:textId="77777777" w:rsidR="00602AC0" w:rsidRPr="003B2883" w:rsidRDefault="00602AC0" w:rsidP="00876DA9">
      <w:pPr>
        <w:pStyle w:val="Heading6"/>
        <w:rPr>
          <w:lang w:eastAsia="zh-CN"/>
        </w:rPr>
      </w:pPr>
      <w:bookmarkStart w:id="2934" w:name="_Toc25156353"/>
      <w:bookmarkStart w:id="2935" w:name="_Toc34124655"/>
      <w:bookmarkStart w:id="2936" w:name="_Toc43207779"/>
      <w:bookmarkStart w:id="2937" w:name="_Toc49857249"/>
      <w:bookmarkStart w:id="2938" w:name="_Toc56677085"/>
      <w:bookmarkStart w:id="2939" w:name="_Toc56691608"/>
      <w:bookmarkStart w:id="2940" w:name="_Toc56698872"/>
      <w:bookmarkStart w:id="2941" w:name="_Toc89035107"/>
      <w:bookmarkStart w:id="2942" w:name="_Toc89064905"/>
      <w:bookmarkStart w:id="2943" w:name="_Toc89180204"/>
      <w:bookmarkStart w:id="2944" w:name="_Toc97071883"/>
      <w:bookmarkStart w:id="2945" w:name="_Toc120051285"/>
      <w:bookmarkStart w:id="2946" w:name="_Toc200643885"/>
      <w:r w:rsidRPr="003B2883">
        <w:t>6.1.5.6.3.1</w:t>
      </w:r>
      <w:r w:rsidRPr="003B2883">
        <w:tab/>
      </w:r>
      <w:r w:rsidRPr="003B2883">
        <w:rPr>
          <w:rFonts w:hint="eastAsia"/>
          <w:lang w:eastAsia="zh-CN"/>
        </w:rPr>
        <w:t>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7"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7"/>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8" w:name="_Toc25156354"/>
      <w:bookmarkStart w:id="2949" w:name="_Toc34124656"/>
      <w:bookmarkStart w:id="2950" w:name="_Toc43207780"/>
      <w:bookmarkStart w:id="2951" w:name="_Toc49857250"/>
      <w:bookmarkStart w:id="2952" w:name="_Toc56677086"/>
      <w:bookmarkStart w:id="2953" w:name="_Toc56691609"/>
      <w:bookmarkStart w:id="2954" w:name="_Toc56698873"/>
      <w:bookmarkStart w:id="2955" w:name="_Toc89035108"/>
      <w:bookmarkStart w:id="2956" w:name="_Toc89064906"/>
      <w:bookmarkStart w:id="2957" w:name="_Toc89180205"/>
      <w:bookmarkStart w:id="2958" w:name="_Toc97071884"/>
      <w:bookmarkStart w:id="2959" w:name="_Toc120051286"/>
      <w:bookmarkStart w:id="2960" w:name="_Toc200643886"/>
      <w:r w:rsidRPr="003B2883">
        <w:t>6.1.5.7</w:t>
      </w:r>
      <w:r w:rsidRPr="003B2883">
        <w:tab/>
        <w:t>Void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2219507" w14:textId="77777777" w:rsidR="00602AC0" w:rsidRPr="003B2883" w:rsidRDefault="00602AC0" w:rsidP="00602AC0"/>
    <w:p w14:paraId="2D5EEDE8" w14:textId="77777777" w:rsidR="00602AC0" w:rsidRPr="003B2883" w:rsidRDefault="00602AC0" w:rsidP="00602AC0">
      <w:pPr>
        <w:pStyle w:val="Heading3"/>
      </w:pPr>
      <w:bookmarkStart w:id="2961" w:name="_Toc25156355"/>
      <w:bookmarkStart w:id="2962" w:name="_Toc34124657"/>
      <w:bookmarkStart w:id="2963" w:name="_Toc43207781"/>
      <w:bookmarkStart w:id="2964" w:name="_Toc49857251"/>
      <w:bookmarkStart w:id="2965" w:name="_Toc56677087"/>
      <w:bookmarkStart w:id="2966" w:name="_Toc56691610"/>
      <w:bookmarkStart w:id="2967" w:name="_Toc56698874"/>
      <w:bookmarkStart w:id="2968" w:name="_Toc89035109"/>
      <w:bookmarkStart w:id="2969" w:name="_Toc89064907"/>
      <w:bookmarkStart w:id="2970" w:name="_Toc89180206"/>
      <w:bookmarkStart w:id="2971" w:name="_Toc97071885"/>
      <w:bookmarkStart w:id="2972" w:name="_Toc120051287"/>
      <w:bookmarkStart w:id="2973" w:name="_Toc200643887"/>
      <w:r w:rsidRPr="003B2883">
        <w:t>6.1.6</w:t>
      </w:r>
      <w:r w:rsidRPr="003B2883">
        <w:tab/>
        <w:t>Data Model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DD9B83F" w14:textId="77777777" w:rsidR="00602AC0" w:rsidRPr="003B2883" w:rsidRDefault="00602AC0" w:rsidP="00602AC0">
      <w:pPr>
        <w:pStyle w:val="Heading4"/>
      </w:pPr>
      <w:bookmarkStart w:id="2974" w:name="_Toc25156356"/>
      <w:bookmarkStart w:id="2975" w:name="_Toc34124658"/>
      <w:bookmarkStart w:id="2976" w:name="_Toc43207782"/>
      <w:bookmarkStart w:id="2977" w:name="_Toc49857252"/>
      <w:bookmarkStart w:id="2978" w:name="_Toc56677088"/>
      <w:bookmarkStart w:id="2979" w:name="_Toc56691611"/>
      <w:bookmarkStart w:id="2980" w:name="_Toc56698875"/>
      <w:bookmarkStart w:id="2981" w:name="_Toc89035110"/>
      <w:bookmarkStart w:id="2982" w:name="_Toc89064908"/>
      <w:bookmarkStart w:id="2983" w:name="_Toc89180207"/>
      <w:bookmarkStart w:id="2984" w:name="_Toc97071886"/>
      <w:bookmarkStart w:id="2985" w:name="_Toc120051288"/>
      <w:bookmarkStart w:id="2986" w:name="_Toc200643888"/>
      <w:r w:rsidRPr="003B2883">
        <w:t>6.1.6.1</w:t>
      </w:r>
      <w:r w:rsidRPr="003B2883">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7" w:name="_Hlk135894853"/>
            <w:r w:rsidRPr="00971314">
              <w:rPr>
                <w:noProof/>
              </w:rPr>
              <w:t>PartiallyAllowedSnssai</w:t>
            </w:r>
            <w:bookmarkEnd w:id="2987"/>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8" w:name="_Toc25156357"/>
      <w:bookmarkStart w:id="2989" w:name="_Toc34124659"/>
      <w:bookmarkStart w:id="2990" w:name="_Toc43207783"/>
      <w:bookmarkStart w:id="2991" w:name="_Toc49857253"/>
      <w:bookmarkStart w:id="2992" w:name="_Toc56677089"/>
      <w:bookmarkStart w:id="2993" w:name="_Toc56691612"/>
      <w:bookmarkStart w:id="2994" w:name="_Toc56698876"/>
      <w:bookmarkStart w:id="2995" w:name="_Toc89035111"/>
      <w:bookmarkStart w:id="2996" w:name="_Toc89064909"/>
      <w:bookmarkStart w:id="2997" w:name="_Toc89180208"/>
      <w:bookmarkStart w:id="2998" w:name="_Toc97071887"/>
      <w:bookmarkStart w:id="2999" w:name="_Toc120051289"/>
      <w:bookmarkStart w:id="3000" w:name="_Toc200643889"/>
      <w:r w:rsidRPr="003B2883">
        <w:rPr>
          <w:lang w:val="en-US"/>
        </w:rPr>
        <w:t>6.1.6.2</w:t>
      </w:r>
      <w:r w:rsidRPr="003B2883">
        <w:rPr>
          <w:lang w:val="en-US"/>
        </w:rPr>
        <w:tab/>
        <w:t>Structured data types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D385C31" w14:textId="77777777" w:rsidR="00602AC0" w:rsidRPr="003B2883" w:rsidRDefault="00602AC0" w:rsidP="00602AC0">
      <w:pPr>
        <w:pStyle w:val="Heading5"/>
      </w:pPr>
      <w:bookmarkStart w:id="3001" w:name="_Toc25156358"/>
      <w:bookmarkStart w:id="3002" w:name="_Toc34124660"/>
      <w:bookmarkStart w:id="3003" w:name="_Toc43207784"/>
      <w:bookmarkStart w:id="3004" w:name="_Toc49857254"/>
      <w:bookmarkStart w:id="3005" w:name="_Toc56677090"/>
      <w:bookmarkStart w:id="3006" w:name="_Toc56691613"/>
      <w:bookmarkStart w:id="3007" w:name="_Toc56698877"/>
      <w:bookmarkStart w:id="3008" w:name="_Toc89035112"/>
      <w:bookmarkStart w:id="3009" w:name="_Toc89064910"/>
      <w:bookmarkStart w:id="3010" w:name="_Toc89180209"/>
      <w:bookmarkStart w:id="3011" w:name="_Toc97071888"/>
      <w:bookmarkStart w:id="3012" w:name="_Toc120051290"/>
      <w:bookmarkStart w:id="3013" w:name="_Toc200643890"/>
      <w:r w:rsidRPr="003B2883">
        <w:t>6.1.6.2.1</w:t>
      </w:r>
      <w:r w:rsidRPr="003B2883">
        <w:tab/>
        <w:t>Introduction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4" w:name="_Toc25156359"/>
      <w:bookmarkStart w:id="3015" w:name="_Toc34124661"/>
      <w:bookmarkStart w:id="3016" w:name="_Toc43207785"/>
      <w:bookmarkStart w:id="3017" w:name="_Toc49857255"/>
      <w:bookmarkStart w:id="3018" w:name="_Toc56677091"/>
      <w:bookmarkStart w:id="3019" w:name="_Toc56691614"/>
      <w:bookmarkStart w:id="3020" w:name="_Toc56698878"/>
      <w:bookmarkStart w:id="3021" w:name="_Toc89035113"/>
      <w:bookmarkStart w:id="3022" w:name="_Toc89064911"/>
      <w:bookmarkStart w:id="3023" w:name="_Toc89180210"/>
      <w:bookmarkStart w:id="3024" w:name="_Toc97071889"/>
      <w:bookmarkStart w:id="3025" w:name="_Toc120051291"/>
      <w:bookmarkStart w:id="3026" w:name="_Toc200643891"/>
      <w:r w:rsidRPr="003B2883">
        <w:t>6.1.6.2.2</w:t>
      </w:r>
      <w:r w:rsidRPr="003B2883">
        <w:tab/>
        <w:t xml:space="preserve">Type: </w:t>
      </w:r>
      <w:r w:rsidRPr="003B2883">
        <w:rPr>
          <w:rFonts w:hint="eastAsia"/>
          <w:lang w:eastAsia="zh-CN"/>
        </w:rPr>
        <w:t>SubscriptionData</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7" w:name="_Toc25156360"/>
      <w:bookmarkStart w:id="3028" w:name="_Toc34124662"/>
      <w:bookmarkStart w:id="3029" w:name="_Toc43207786"/>
      <w:bookmarkStart w:id="3030" w:name="_Toc49857256"/>
      <w:bookmarkStart w:id="3031" w:name="_Toc56677092"/>
      <w:bookmarkStart w:id="3032" w:name="_Toc56691615"/>
      <w:bookmarkStart w:id="3033" w:name="_Toc56698879"/>
      <w:bookmarkStart w:id="3034" w:name="_Toc89035114"/>
      <w:bookmarkStart w:id="3035" w:name="_Toc89064912"/>
      <w:bookmarkStart w:id="3036" w:name="_Toc89180211"/>
      <w:bookmarkStart w:id="3037" w:name="_Toc97071890"/>
      <w:bookmarkStart w:id="3038" w:name="_Toc120051292"/>
      <w:bookmarkStart w:id="3039" w:name="_Toc200643892"/>
      <w:r w:rsidRPr="003B2883">
        <w:t>6.1.6.2.3</w:t>
      </w:r>
      <w:r w:rsidRPr="003B2883">
        <w:tab/>
        <w:t xml:space="preserve">Type: </w:t>
      </w:r>
      <w:r w:rsidRPr="003B2883">
        <w:rPr>
          <w:rFonts w:hint="eastAsia"/>
          <w:lang w:eastAsia="zh-CN"/>
        </w:rPr>
        <w:t>AmfStatusChangeNotification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0" w:name="_Toc25156361"/>
      <w:bookmarkStart w:id="3041" w:name="_Toc34124663"/>
      <w:bookmarkStart w:id="3042" w:name="_Toc43207787"/>
      <w:bookmarkStart w:id="3043" w:name="_Toc49857257"/>
      <w:bookmarkStart w:id="3044" w:name="_Toc56677093"/>
      <w:bookmarkStart w:id="3045" w:name="_Toc56691616"/>
      <w:bookmarkStart w:id="3046" w:name="_Toc56698880"/>
      <w:bookmarkStart w:id="3047" w:name="_Toc89035115"/>
      <w:bookmarkStart w:id="3048" w:name="_Toc89064913"/>
      <w:bookmarkStart w:id="3049" w:name="_Toc89180212"/>
      <w:bookmarkStart w:id="3050" w:name="_Toc97071891"/>
      <w:bookmarkStart w:id="3051" w:name="_Toc120051293"/>
      <w:bookmarkStart w:id="3052"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3" w:name="_Toc25156362"/>
      <w:bookmarkStart w:id="3054" w:name="_Toc34124664"/>
      <w:bookmarkStart w:id="3055" w:name="_Toc43207788"/>
      <w:bookmarkStart w:id="3056" w:name="_Toc49857258"/>
      <w:bookmarkStart w:id="3057" w:name="_Toc56677094"/>
      <w:bookmarkStart w:id="3058" w:name="_Toc56691617"/>
      <w:bookmarkStart w:id="3059" w:name="_Toc56698881"/>
      <w:bookmarkStart w:id="3060" w:name="_Toc89035116"/>
      <w:bookmarkStart w:id="3061" w:name="_Toc89064914"/>
      <w:bookmarkStart w:id="3062" w:name="_Toc89180213"/>
      <w:bookmarkStart w:id="3063" w:name="_Toc97071892"/>
      <w:bookmarkStart w:id="3064" w:name="_Toc120051294"/>
      <w:bookmarkStart w:id="3065" w:name="_Toc200643894"/>
      <w:r w:rsidRPr="003B2883">
        <w:t>6.1.6.2.5</w:t>
      </w:r>
      <w:r w:rsidRPr="003B2883">
        <w:tab/>
        <w:t xml:space="preserve">Type: </w:t>
      </w:r>
      <w:r w:rsidRPr="003B2883">
        <w:rPr>
          <w:lang w:eastAsia="zh-CN"/>
        </w:rPr>
        <w:t>AssignEbiData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6" w:name="_Toc25156363"/>
      <w:bookmarkStart w:id="3067" w:name="_Toc34124665"/>
      <w:bookmarkStart w:id="3068" w:name="_Toc43207789"/>
      <w:bookmarkStart w:id="3069" w:name="_Toc49857259"/>
      <w:bookmarkStart w:id="3070" w:name="_Toc56677095"/>
      <w:bookmarkStart w:id="3071" w:name="_Toc56691618"/>
      <w:bookmarkStart w:id="3072" w:name="_Toc56698882"/>
      <w:bookmarkStart w:id="3073" w:name="_Toc89035117"/>
      <w:bookmarkStart w:id="3074" w:name="_Toc89064915"/>
      <w:bookmarkStart w:id="3075" w:name="_Toc89180214"/>
      <w:bookmarkStart w:id="3076" w:name="_Toc97071893"/>
      <w:bookmarkStart w:id="3077" w:name="_Toc120051295"/>
      <w:bookmarkStart w:id="3078" w:name="_Toc200643895"/>
      <w:r w:rsidRPr="003B2883">
        <w:t>6.1.6.2.6</w:t>
      </w:r>
      <w:r w:rsidRPr="003B2883">
        <w:tab/>
        <w:t xml:space="preserve">Type: </w:t>
      </w:r>
      <w:r w:rsidRPr="003B2883">
        <w:rPr>
          <w:lang w:eastAsia="zh-CN"/>
        </w:rPr>
        <w:t>AssignedEbiData</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9" w:name="_Toc25156364"/>
      <w:bookmarkStart w:id="3080" w:name="_Toc34124666"/>
      <w:bookmarkStart w:id="3081" w:name="_Toc43207790"/>
      <w:bookmarkStart w:id="3082" w:name="_Toc49857260"/>
      <w:bookmarkStart w:id="3083" w:name="_Toc56677096"/>
      <w:bookmarkStart w:id="3084" w:name="_Toc56691619"/>
      <w:bookmarkStart w:id="3085" w:name="_Toc56698883"/>
      <w:bookmarkStart w:id="3086" w:name="_Toc89035118"/>
      <w:bookmarkStart w:id="3087" w:name="_Toc89064916"/>
      <w:bookmarkStart w:id="3088" w:name="_Toc89180215"/>
      <w:bookmarkStart w:id="3089" w:name="_Toc97071894"/>
      <w:bookmarkStart w:id="3090" w:name="_Toc120051296"/>
      <w:bookmarkStart w:id="3091" w:name="_Toc200643896"/>
      <w:r w:rsidRPr="003B2883">
        <w:t>6.1.6.2.7</w:t>
      </w:r>
      <w:r w:rsidRPr="003B2883">
        <w:tab/>
        <w:t xml:space="preserve">Type: </w:t>
      </w:r>
      <w:r w:rsidRPr="003B2883">
        <w:rPr>
          <w:lang w:eastAsia="zh-CN"/>
        </w:rPr>
        <w:t>AssignEbiFailed</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2" w:name="_Toc25156365"/>
      <w:bookmarkStart w:id="3093" w:name="_Toc34124667"/>
      <w:bookmarkStart w:id="3094" w:name="_Toc43207791"/>
      <w:bookmarkStart w:id="3095" w:name="_Toc49857261"/>
      <w:bookmarkStart w:id="3096" w:name="_Toc56677097"/>
      <w:bookmarkStart w:id="3097" w:name="_Toc56691620"/>
      <w:bookmarkStart w:id="3098" w:name="_Toc56698884"/>
      <w:bookmarkStart w:id="3099" w:name="_Toc89035119"/>
      <w:bookmarkStart w:id="3100" w:name="_Toc89064917"/>
      <w:bookmarkStart w:id="3101" w:name="_Toc89180216"/>
      <w:bookmarkStart w:id="3102" w:name="_Toc97071895"/>
      <w:bookmarkStart w:id="3103" w:name="_Toc120051297"/>
      <w:bookmarkStart w:id="3104" w:name="_Toc200643897"/>
      <w:r w:rsidRPr="003B2883">
        <w:t>6.1.6.2.8</w:t>
      </w:r>
      <w:r w:rsidRPr="003B2883">
        <w:tab/>
        <w:t xml:space="preserve">Type: </w:t>
      </w:r>
      <w:r w:rsidRPr="003B2883">
        <w:rPr>
          <w:lang w:eastAsia="zh-CN"/>
        </w:rPr>
        <w:t>UEContextRelease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6" w:name="_Toc25156366"/>
      <w:bookmarkStart w:id="3107" w:name="_Toc34124668"/>
      <w:bookmarkStart w:id="3108" w:name="_Toc43207792"/>
      <w:bookmarkStart w:id="3109" w:name="_Toc49857262"/>
      <w:bookmarkStart w:id="3110" w:name="_Toc56677098"/>
      <w:bookmarkStart w:id="3111" w:name="_Toc56691621"/>
      <w:bookmarkStart w:id="3112" w:name="_Toc56698885"/>
      <w:bookmarkStart w:id="3113" w:name="_Toc89035120"/>
      <w:bookmarkStart w:id="3114" w:name="_Toc89064918"/>
      <w:bookmarkStart w:id="3115" w:name="_Toc89180217"/>
      <w:bookmarkStart w:id="3116" w:name="_Toc97071896"/>
      <w:bookmarkStart w:id="3117" w:name="_Toc120051298"/>
      <w:bookmarkStart w:id="3118" w:name="_Toc200643898"/>
      <w:r w:rsidRPr="003B2883">
        <w:t>6.1.6.2.9</w:t>
      </w:r>
      <w:r w:rsidRPr="003B2883">
        <w:tab/>
        <w:t>Type: N2InformationTransferReqData</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9" w:name="_Toc25156367"/>
      <w:bookmarkStart w:id="3120" w:name="_Toc34124669"/>
      <w:bookmarkStart w:id="3121" w:name="_Toc43207793"/>
      <w:bookmarkStart w:id="3122" w:name="_Toc49857263"/>
      <w:bookmarkStart w:id="3123" w:name="_Toc56677099"/>
      <w:bookmarkStart w:id="3124" w:name="_Toc56691622"/>
      <w:bookmarkStart w:id="3125" w:name="_Toc56698886"/>
      <w:bookmarkStart w:id="3126" w:name="_Toc89035121"/>
      <w:bookmarkStart w:id="3127" w:name="_Toc89064919"/>
      <w:bookmarkStart w:id="3128" w:name="_Toc89180218"/>
      <w:bookmarkStart w:id="3129" w:name="_Toc97071897"/>
      <w:bookmarkStart w:id="3130" w:name="_Toc120051299"/>
      <w:bookmarkStart w:id="3131" w:name="_Toc200643899"/>
      <w:r w:rsidRPr="003B2883">
        <w:t>6.1.6.2.10</w:t>
      </w:r>
      <w:r w:rsidRPr="003B2883">
        <w:tab/>
        <w:t>Type: NonUeN2InfoSubscriptionCreateData</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2" w:name="_Toc25156368"/>
      <w:bookmarkStart w:id="3133" w:name="_Toc34124670"/>
      <w:bookmarkStart w:id="3134" w:name="_Toc43207794"/>
      <w:bookmarkStart w:id="3135" w:name="_Toc49857264"/>
      <w:bookmarkStart w:id="3136" w:name="_Toc56677100"/>
      <w:bookmarkStart w:id="3137" w:name="_Toc56691623"/>
      <w:bookmarkStart w:id="3138" w:name="_Toc56698887"/>
      <w:bookmarkStart w:id="3139" w:name="_Toc89035122"/>
      <w:bookmarkStart w:id="3140" w:name="_Toc89064920"/>
      <w:bookmarkStart w:id="3141" w:name="_Toc89180219"/>
      <w:bookmarkStart w:id="3142" w:name="_Toc97071898"/>
      <w:bookmarkStart w:id="3143" w:name="_Toc120051300"/>
      <w:bookmarkStart w:id="3144" w:name="_Toc200643900"/>
      <w:r w:rsidRPr="003B2883">
        <w:t>6.1.6.2.11</w:t>
      </w:r>
      <w:r w:rsidRPr="003B2883">
        <w:tab/>
        <w:t>Type: NonUeN2InfoSubscriptionCreatedData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5" w:name="_Toc25156369"/>
      <w:bookmarkStart w:id="3146" w:name="_Toc34124671"/>
      <w:bookmarkStart w:id="3147" w:name="_Toc43207795"/>
      <w:bookmarkStart w:id="3148" w:name="_Toc49857265"/>
      <w:bookmarkStart w:id="3149" w:name="_Toc56677101"/>
      <w:bookmarkStart w:id="3150" w:name="_Toc56691624"/>
      <w:bookmarkStart w:id="3151" w:name="_Toc56698888"/>
      <w:bookmarkStart w:id="3152" w:name="_Toc89035123"/>
      <w:bookmarkStart w:id="3153" w:name="_Toc89064921"/>
      <w:bookmarkStart w:id="3154" w:name="_Toc89180220"/>
      <w:bookmarkStart w:id="3155" w:name="_Toc97071899"/>
      <w:bookmarkStart w:id="3156" w:name="_Toc120051301"/>
      <w:bookmarkStart w:id="3157" w:name="_Toc200643901"/>
      <w:r w:rsidRPr="003B2883">
        <w:t>6.1.6.2.12</w:t>
      </w:r>
      <w:r w:rsidRPr="003B2883">
        <w:tab/>
        <w:t>Type: UeN1N2InfoSubscriptionCreateData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8" w:name="_Toc25156370"/>
      <w:bookmarkStart w:id="3159" w:name="_Toc34124672"/>
      <w:bookmarkStart w:id="3160" w:name="_Toc43207796"/>
      <w:bookmarkStart w:id="3161" w:name="_Toc49857266"/>
      <w:bookmarkStart w:id="3162" w:name="_Toc56677102"/>
      <w:bookmarkStart w:id="3163" w:name="_Toc56691625"/>
      <w:bookmarkStart w:id="3164" w:name="_Toc56698889"/>
      <w:bookmarkStart w:id="3165" w:name="_Toc89035124"/>
      <w:bookmarkStart w:id="3166" w:name="_Toc89064922"/>
      <w:bookmarkStart w:id="3167" w:name="_Toc89180221"/>
      <w:bookmarkStart w:id="3168" w:name="_Toc97071900"/>
      <w:bookmarkStart w:id="3169" w:name="_Toc120051302"/>
      <w:bookmarkStart w:id="3170" w:name="_Toc200643902"/>
      <w:r w:rsidRPr="003B2883">
        <w:t>6.1.6.2.13</w:t>
      </w:r>
      <w:r w:rsidRPr="003B2883">
        <w:tab/>
        <w:t>Type: UeN1N2InfoSubscriptionCreatedData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1" w:name="_Toc25156371"/>
      <w:bookmarkStart w:id="3172" w:name="_Toc34124673"/>
      <w:bookmarkStart w:id="3173" w:name="_Toc43207797"/>
      <w:bookmarkStart w:id="3174" w:name="_Toc49857267"/>
      <w:bookmarkStart w:id="3175" w:name="_Toc56677103"/>
      <w:bookmarkStart w:id="3176" w:name="_Toc56691626"/>
      <w:bookmarkStart w:id="3177" w:name="_Toc56698890"/>
      <w:bookmarkStart w:id="3178" w:name="_Toc89035125"/>
      <w:bookmarkStart w:id="3179" w:name="_Toc89064923"/>
      <w:bookmarkStart w:id="3180" w:name="_Toc89180222"/>
      <w:bookmarkStart w:id="3181" w:name="_Toc97071901"/>
      <w:bookmarkStart w:id="3182" w:name="_Toc120051303"/>
      <w:bookmarkStart w:id="3183" w:name="_Toc200643903"/>
      <w:r w:rsidRPr="003B2883">
        <w:t>6.1.6.2.14</w:t>
      </w:r>
      <w:r w:rsidRPr="003B2883">
        <w:tab/>
        <w:t xml:space="preserve">Type: </w:t>
      </w:r>
      <w:r w:rsidRPr="003B2883">
        <w:rPr>
          <w:lang w:eastAsia="zh-CN"/>
        </w:rPr>
        <w:t>N2InformationNotification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4"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4"/>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5" w:name="_Toc25156372"/>
      <w:bookmarkStart w:id="3186" w:name="_Toc34124674"/>
      <w:bookmarkStart w:id="3187" w:name="_Toc43207798"/>
      <w:bookmarkStart w:id="3188" w:name="_Toc49857268"/>
      <w:bookmarkStart w:id="3189" w:name="_Toc56677104"/>
      <w:bookmarkStart w:id="3190" w:name="_Toc56691627"/>
      <w:bookmarkStart w:id="3191" w:name="_Toc56698891"/>
      <w:bookmarkStart w:id="3192" w:name="_Toc89035126"/>
      <w:bookmarkStart w:id="3193" w:name="_Toc89064924"/>
      <w:bookmarkStart w:id="3194" w:name="_Toc89180223"/>
      <w:bookmarkStart w:id="3195" w:name="_Toc97071902"/>
      <w:bookmarkStart w:id="3196" w:name="_Toc120051304"/>
      <w:bookmarkStart w:id="3197" w:name="_Toc200643904"/>
      <w:r w:rsidRPr="003B2883">
        <w:t>6.1.6.2.15</w:t>
      </w:r>
      <w:r w:rsidRPr="003B2883">
        <w:tab/>
        <w:t xml:space="preserve">Type: </w:t>
      </w:r>
      <w:r w:rsidRPr="003B2883">
        <w:rPr>
          <w:lang w:val="en-US"/>
        </w:rPr>
        <w:t>N2InfoContainer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8" w:name="_Toc25156373"/>
      <w:bookmarkStart w:id="3199" w:name="_Toc34124675"/>
      <w:bookmarkStart w:id="3200" w:name="_Toc43207799"/>
      <w:bookmarkStart w:id="3201" w:name="_Toc49857269"/>
      <w:bookmarkStart w:id="3202" w:name="_Toc56677105"/>
      <w:bookmarkStart w:id="3203" w:name="_Toc56691628"/>
      <w:bookmarkStart w:id="3204" w:name="_Toc56698892"/>
      <w:bookmarkStart w:id="3205" w:name="_Toc89035127"/>
      <w:bookmarkStart w:id="3206" w:name="_Toc89064925"/>
      <w:bookmarkStart w:id="3207" w:name="_Toc89180224"/>
      <w:bookmarkStart w:id="3208" w:name="_Toc97071903"/>
      <w:bookmarkStart w:id="3209" w:name="_Toc120051305"/>
      <w:bookmarkStart w:id="3210" w:name="_Toc200643905"/>
      <w:r w:rsidRPr="003B2883">
        <w:t>6.1.6.2.16</w:t>
      </w:r>
      <w:r w:rsidRPr="003B2883">
        <w:tab/>
        <w:t>Type: N1MessageNotification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042754A4"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8A5C0F"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8A5C0F">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1" w:name="_Toc25156374"/>
      <w:bookmarkStart w:id="3212" w:name="_Toc34124676"/>
      <w:bookmarkStart w:id="3213" w:name="_Toc43207800"/>
      <w:bookmarkStart w:id="3214" w:name="_Toc49857270"/>
      <w:bookmarkStart w:id="3215" w:name="_Toc56677106"/>
      <w:bookmarkStart w:id="3216" w:name="_Toc56691629"/>
      <w:bookmarkStart w:id="3217" w:name="_Toc56698893"/>
      <w:bookmarkStart w:id="3218" w:name="_Toc89035128"/>
      <w:bookmarkStart w:id="3219" w:name="_Toc89064926"/>
      <w:bookmarkStart w:id="3220" w:name="_Toc89180225"/>
      <w:bookmarkStart w:id="3221" w:name="_Toc97071904"/>
      <w:bookmarkStart w:id="3222" w:name="_Toc120051306"/>
      <w:bookmarkStart w:id="3223" w:name="_Toc200643906"/>
      <w:r w:rsidRPr="003B2883">
        <w:t>6.1.6.2.17</w:t>
      </w:r>
      <w:r w:rsidRPr="003B2883">
        <w:tab/>
        <w:t xml:space="preserve">Type: </w:t>
      </w:r>
      <w:r w:rsidRPr="003B2883">
        <w:rPr>
          <w:lang w:eastAsia="zh-CN"/>
        </w:rPr>
        <w:t>N1MessageContainer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66D9C40"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4" w:name="_Toc25156375"/>
      <w:bookmarkStart w:id="3225" w:name="_Toc34124677"/>
      <w:bookmarkStart w:id="3226" w:name="_Toc43207801"/>
      <w:bookmarkStart w:id="3227" w:name="_Toc49857271"/>
      <w:bookmarkStart w:id="3228" w:name="_Toc56677107"/>
      <w:bookmarkStart w:id="3229" w:name="_Toc56691630"/>
      <w:bookmarkStart w:id="3230" w:name="_Toc56698894"/>
      <w:bookmarkStart w:id="3231" w:name="_Toc89035129"/>
      <w:bookmarkStart w:id="3232" w:name="_Toc89064927"/>
      <w:bookmarkStart w:id="3233" w:name="_Toc89180226"/>
      <w:bookmarkStart w:id="3234" w:name="_Toc97071905"/>
      <w:bookmarkStart w:id="3235" w:name="_Toc120051307"/>
      <w:bookmarkStart w:id="3236" w:name="_Toc200643907"/>
      <w:r w:rsidRPr="003B2883">
        <w:t>6.1.6.2.18</w:t>
      </w:r>
      <w:r w:rsidRPr="003B2883">
        <w:tab/>
        <w:t xml:space="preserve">Type: </w:t>
      </w:r>
      <w:r w:rsidRPr="003B2883">
        <w:rPr>
          <w:lang w:eastAsia="zh-CN"/>
        </w:rPr>
        <w:t>N1N2MessageTransferReqData</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7"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7"/>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8"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2A81B27"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8"/>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9"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9"/>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0"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0"/>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5C0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0DCB5725" w:rsidR="008F43F5" w:rsidRPr="003B2883" w:rsidRDefault="008F43F5" w:rsidP="00CA30AC">
            <w:pPr>
              <w:pStyle w:val="TAN"/>
            </w:pPr>
            <w:r>
              <w:rPr>
                <w:lang w:eastAsia="zh-CN"/>
              </w:rPr>
              <w:t>NOTE 4:</w:t>
            </w:r>
            <w:r>
              <w:rPr>
                <w:lang w:eastAsia="zh-CN"/>
              </w:rPr>
              <w:tab/>
            </w:r>
            <w:r w:rsidR="00D832BF" w:rsidRPr="00D832BF">
              <w:rPr>
                <w:lang w:eastAsia="zh-CN"/>
              </w:rPr>
              <w:t>For UPP-CM messages, the AMF shall determine the corresponding LCS-UP context based on the SUPI of the UE (carried in {ueContextId} variable in the resource URI, see clause 6.1.3.5.2) and the LMF instance ID (carried in the nfId attribute of the N1MessageContainer object, see clause 6.1.6.2.17).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1" w:name="_Toc25156376"/>
      <w:bookmarkStart w:id="3242" w:name="_Toc34124678"/>
      <w:bookmarkStart w:id="3243" w:name="_Toc43207802"/>
      <w:bookmarkStart w:id="3244" w:name="_Toc49857272"/>
      <w:bookmarkStart w:id="3245" w:name="_Toc56677108"/>
      <w:bookmarkStart w:id="3246" w:name="_Toc56691631"/>
      <w:bookmarkStart w:id="3247" w:name="_Toc56698895"/>
      <w:bookmarkStart w:id="3248" w:name="_Toc89035130"/>
      <w:bookmarkStart w:id="3249" w:name="_Toc89064928"/>
      <w:bookmarkStart w:id="3250" w:name="_Toc89180227"/>
      <w:bookmarkStart w:id="3251" w:name="_Toc97071906"/>
      <w:bookmarkStart w:id="3252" w:name="_Toc120051308"/>
      <w:bookmarkStart w:id="3253" w:name="_Toc200643908"/>
      <w:r w:rsidRPr="003B2883">
        <w:t>6.1.6.2.19</w:t>
      </w:r>
      <w:r w:rsidRPr="003B2883">
        <w:tab/>
        <w:t>Type: N1N2MessageTransferRspData</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4" w:name="_Toc25156377"/>
      <w:bookmarkStart w:id="3255" w:name="_Toc34124679"/>
      <w:bookmarkStart w:id="3256" w:name="_Toc43207803"/>
      <w:bookmarkStart w:id="3257" w:name="_Toc49857273"/>
      <w:bookmarkStart w:id="3258" w:name="_Toc56677109"/>
      <w:bookmarkStart w:id="3259" w:name="_Toc56691632"/>
      <w:bookmarkStart w:id="3260" w:name="_Toc56698896"/>
      <w:bookmarkStart w:id="3261" w:name="_Toc89035131"/>
      <w:bookmarkStart w:id="3262" w:name="_Toc89064929"/>
      <w:bookmarkStart w:id="3263" w:name="_Toc89180228"/>
      <w:bookmarkStart w:id="3264" w:name="_Toc97071907"/>
      <w:bookmarkStart w:id="3265" w:name="_Toc120051309"/>
      <w:bookmarkStart w:id="3266" w:name="_Toc200643909"/>
      <w:r w:rsidRPr="003B2883">
        <w:rPr>
          <w:lang w:val="en-US"/>
        </w:rPr>
        <w:t>6.1.6.2.20</w:t>
      </w:r>
      <w:r w:rsidRPr="003B2883">
        <w:rPr>
          <w:lang w:val="en-US"/>
        </w:rPr>
        <w:tab/>
        <w:t xml:space="preserve">Type: </w:t>
      </w:r>
      <w:r w:rsidRPr="003B2883">
        <w:t>RegistrationContextContainer</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8" w:name="_PERM_MCCTEMPBM_CRPT03410123___2"/>
            <w:r w:rsidRPr="003B2883">
              <w:rPr>
                <w:lang w:eastAsia="zh-CN"/>
              </w:rPr>
              <w:t xml:space="preserve">- true: </w:t>
            </w:r>
            <w:r>
              <w:t>5G-AN is an IAB Node</w:t>
            </w:r>
            <w:r w:rsidRPr="003B2883">
              <w:rPr>
                <w:lang w:eastAsia="zh-CN"/>
              </w:rPr>
              <w:t>.</w:t>
            </w:r>
          </w:p>
          <w:bookmarkEnd w:id="326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9"/>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0" w:name="_Toc25156378"/>
      <w:bookmarkStart w:id="3271" w:name="_Toc34124680"/>
      <w:bookmarkStart w:id="3272" w:name="_Toc43207804"/>
      <w:bookmarkStart w:id="3273" w:name="_Toc49857274"/>
      <w:bookmarkStart w:id="3274" w:name="_Toc56677110"/>
      <w:bookmarkStart w:id="3275" w:name="_Toc56691633"/>
      <w:bookmarkStart w:id="3276" w:name="_Toc56698897"/>
      <w:bookmarkStart w:id="3277" w:name="_Toc89035132"/>
      <w:bookmarkStart w:id="3278" w:name="_Toc89064930"/>
      <w:bookmarkStart w:id="3279" w:name="_Toc89180229"/>
      <w:bookmarkStart w:id="3280" w:name="_Toc97071908"/>
      <w:bookmarkStart w:id="3281" w:name="_Toc120051310"/>
      <w:bookmarkStart w:id="3282" w:name="_Toc200643910"/>
      <w:r w:rsidRPr="003B2883">
        <w:t>6.1.6.2.21</w:t>
      </w:r>
      <w:r w:rsidRPr="003B2883">
        <w:tab/>
        <w:t xml:space="preserve">Type: </w:t>
      </w:r>
      <w:r w:rsidRPr="003B2883">
        <w:rPr>
          <w:lang w:eastAsia="zh-CN"/>
        </w:rPr>
        <w:t>AreaOfValidity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3" w:name="_Toc25156379"/>
      <w:bookmarkStart w:id="3284" w:name="_Toc34124681"/>
      <w:bookmarkStart w:id="3285" w:name="_Toc43207805"/>
      <w:bookmarkStart w:id="3286" w:name="_Toc49857275"/>
      <w:bookmarkStart w:id="3287" w:name="_Toc56677111"/>
      <w:bookmarkStart w:id="3288" w:name="_Toc56691634"/>
      <w:bookmarkStart w:id="3289" w:name="_Toc56698898"/>
      <w:bookmarkStart w:id="3290" w:name="_Toc89035133"/>
      <w:bookmarkStart w:id="3291" w:name="_Toc89064931"/>
      <w:bookmarkStart w:id="3292" w:name="_Toc89180230"/>
      <w:bookmarkStart w:id="3293" w:name="_Toc97071909"/>
      <w:bookmarkStart w:id="3294" w:name="_Toc120051311"/>
      <w:bookmarkStart w:id="3295" w:name="_Toc200643911"/>
      <w:r w:rsidRPr="003B2883">
        <w:t>6.1.6.2.22</w:t>
      </w:r>
      <w:r w:rsidRPr="003B2883">
        <w:tab/>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6" w:name="_Toc25156380"/>
      <w:bookmarkStart w:id="3297" w:name="_Toc34124682"/>
      <w:bookmarkStart w:id="3298" w:name="_Toc43207806"/>
      <w:bookmarkStart w:id="3299" w:name="_Toc49857276"/>
      <w:bookmarkStart w:id="3300" w:name="_Toc56677112"/>
      <w:bookmarkStart w:id="3301" w:name="_Toc56691635"/>
      <w:bookmarkStart w:id="3302" w:name="_Toc56698899"/>
      <w:bookmarkStart w:id="3303" w:name="_Toc89035134"/>
      <w:bookmarkStart w:id="3304" w:name="_Toc89064932"/>
      <w:bookmarkStart w:id="3305" w:name="_Toc89180231"/>
      <w:bookmarkStart w:id="3306" w:name="_Toc97071910"/>
      <w:bookmarkStart w:id="3307" w:name="_Toc120051312"/>
      <w:bookmarkStart w:id="3308" w:name="_Toc200643912"/>
      <w:r w:rsidRPr="003B2883">
        <w:t>6.1.6.2.23</w:t>
      </w:r>
      <w:r w:rsidRPr="003B2883">
        <w:tab/>
        <w:t xml:space="preserve">Type: </w:t>
      </w:r>
      <w:r w:rsidRPr="003B2883">
        <w:rPr>
          <w:lang w:eastAsia="zh-CN"/>
        </w:rPr>
        <w:t>UeContextTransferReqData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9" w:name="_Toc25156381"/>
      <w:bookmarkStart w:id="3310" w:name="_Toc34124683"/>
      <w:bookmarkStart w:id="3311" w:name="_Toc43207807"/>
      <w:bookmarkStart w:id="3312" w:name="_Toc49857277"/>
      <w:bookmarkStart w:id="3313" w:name="_Toc56677113"/>
      <w:bookmarkStart w:id="3314" w:name="_Toc56691636"/>
      <w:bookmarkStart w:id="3315" w:name="_Toc56698900"/>
      <w:bookmarkStart w:id="3316" w:name="_Toc89035135"/>
      <w:bookmarkStart w:id="3317" w:name="_Toc89064933"/>
      <w:bookmarkStart w:id="3318" w:name="_Toc89180232"/>
      <w:bookmarkStart w:id="3319" w:name="_Toc97071911"/>
      <w:bookmarkStart w:id="3320" w:name="_Toc120051313"/>
      <w:bookmarkStart w:id="3321" w:name="_Toc200643913"/>
      <w:r w:rsidRPr="003B2883">
        <w:t>6.1.6.2.24</w:t>
      </w:r>
      <w:r w:rsidRPr="003B2883">
        <w:tab/>
        <w:t xml:space="preserve">Type: </w:t>
      </w:r>
      <w:r w:rsidRPr="003B2883">
        <w:rPr>
          <w:lang w:eastAsia="zh-CN"/>
        </w:rPr>
        <w:t>UeContextTransferRspData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2" w:name="_Toc25156382"/>
      <w:bookmarkStart w:id="3323" w:name="_Toc34124684"/>
      <w:bookmarkStart w:id="3324" w:name="_Toc43207808"/>
      <w:bookmarkStart w:id="3325" w:name="_Toc49857278"/>
      <w:bookmarkStart w:id="3326" w:name="_Toc56677114"/>
      <w:bookmarkStart w:id="3327" w:name="_Toc56691637"/>
      <w:bookmarkStart w:id="3328" w:name="_Toc56698901"/>
      <w:bookmarkStart w:id="3329" w:name="_Toc89035136"/>
      <w:bookmarkStart w:id="3330" w:name="_Toc89064934"/>
      <w:bookmarkStart w:id="3331" w:name="_Toc89180233"/>
      <w:bookmarkStart w:id="3332" w:name="_Toc97071912"/>
      <w:bookmarkStart w:id="3333" w:name="_Toc120051314"/>
      <w:bookmarkStart w:id="3334" w:name="_Toc200643914"/>
      <w:r w:rsidRPr="003B2883">
        <w:t>6.1.6.2.25</w:t>
      </w:r>
      <w:r w:rsidRPr="003B2883">
        <w:tab/>
        <w:t xml:space="preserve">Type: </w:t>
      </w:r>
      <w:r w:rsidRPr="003B2883">
        <w:rPr>
          <w:lang w:eastAsia="zh-CN"/>
        </w:rPr>
        <w:t>UeContext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5"/>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7" w:name="_PERM_MCCTEMPBM_CRPT03410131___7" w:colFirst="4" w:colLast="4"/>
            <w:bookmarkEnd w:id="333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7"/>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8" w:name="_Toc25156383"/>
      <w:bookmarkStart w:id="3339" w:name="_Toc34124685"/>
      <w:bookmarkStart w:id="3340" w:name="_Toc43207809"/>
      <w:bookmarkStart w:id="3341" w:name="_Toc49857279"/>
      <w:bookmarkStart w:id="3342" w:name="_Toc56677115"/>
      <w:bookmarkStart w:id="3343" w:name="_Toc56691638"/>
      <w:bookmarkStart w:id="3344" w:name="_Toc56698902"/>
      <w:bookmarkStart w:id="3345" w:name="_Toc89035137"/>
      <w:bookmarkStart w:id="3346" w:name="_Toc89064935"/>
      <w:bookmarkStart w:id="3347" w:name="_Toc89180234"/>
      <w:bookmarkStart w:id="3348" w:name="_Toc97071913"/>
      <w:bookmarkStart w:id="3349" w:name="_Toc120051315"/>
      <w:bookmarkStart w:id="3350" w:name="_Toc200643915"/>
      <w:r w:rsidRPr="003B2883">
        <w:t>6.1.6.2.26</w:t>
      </w:r>
      <w:r w:rsidRPr="003B2883">
        <w:tab/>
        <w:t>Type: N2Sm</w:t>
      </w:r>
      <w:r w:rsidRPr="003B2883">
        <w:rPr>
          <w:lang w:val="en-US"/>
        </w:rPr>
        <w:t>Information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1" w:name="_Toc25156384"/>
      <w:bookmarkStart w:id="3352" w:name="_Toc34124686"/>
      <w:bookmarkStart w:id="3353" w:name="_Toc43207810"/>
      <w:bookmarkStart w:id="3354" w:name="_Toc49857280"/>
      <w:bookmarkStart w:id="3355" w:name="_Toc56677116"/>
      <w:bookmarkStart w:id="3356" w:name="_Toc56691639"/>
      <w:bookmarkStart w:id="3357" w:name="_Toc56698903"/>
      <w:bookmarkStart w:id="3358" w:name="_Toc89035138"/>
      <w:bookmarkStart w:id="3359" w:name="_Toc89064936"/>
      <w:bookmarkStart w:id="3360" w:name="_Toc89180235"/>
      <w:bookmarkStart w:id="3361" w:name="_Toc97071914"/>
      <w:bookmarkStart w:id="3362" w:name="_Toc120051316"/>
      <w:bookmarkStart w:id="3363" w:name="_Toc200643916"/>
      <w:r w:rsidRPr="003B2883">
        <w:t>6.1.6.2.27</w:t>
      </w:r>
      <w:r w:rsidRPr="003B2883">
        <w:tab/>
        <w:t>Type: N2</w:t>
      </w:r>
      <w:r w:rsidRPr="003B2883">
        <w:rPr>
          <w:lang w:val="en-US"/>
        </w:rPr>
        <w:t>InfoContent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5" w:name="_Toc25156385"/>
      <w:bookmarkStart w:id="3366" w:name="_Toc34124687"/>
      <w:bookmarkStart w:id="3367" w:name="_Toc43207811"/>
      <w:bookmarkStart w:id="3368" w:name="_Toc49857281"/>
      <w:bookmarkStart w:id="3369" w:name="_Toc56677117"/>
      <w:bookmarkStart w:id="3370" w:name="_Toc56691640"/>
      <w:bookmarkStart w:id="3371" w:name="_Toc56698904"/>
      <w:bookmarkStart w:id="3372" w:name="_Toc89035139"/>
      <w:bookmarkStart w:id="3373" w:name="_Toc89064937"/>
      <w:bookmarkStart w:id="3374" w:name="_Toc89180236"/>
      <w:bookmarkStart w:id="3375" w:name="_Toc97071915"/>
      <w:bookmarkStart w:id="3376" w:name="_Toc120051317"/>
      <w:bookmarkStart w:id="3377" w:name="_Toc200643917"/>
      <w:r w:rsidRPr="003B2883">
        <w:t>6.1.6.2.28</w:t>
      </w:r>
      <w:r w:rsidRPr="003B2883">
        <w:tab/>
        <w:t>Type: NrppaInformation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8" w:name="_Toc25156386"/>
      <w:bookmarkStart w:id="3379" w:name="_Toc34124688"/>
      <w:bookmarkStart w:id="3380" w:name="_Toc43207812"/>
      <w:bookmarkStart w:id="3381" w:name="_Toc49857282"/>
      <w:bookmarkStart w:id="3382" w:name="_Toc56677118"/>
      <w:bookmarkStart w:id="3383" w:name="_Toc56691641"/>
      <w:bookmarkStart w:id="3384" w:name="_Toc56698905"/>
      <w:bookmarkStart w:id="3385" w:name="_Toc89035140"/>
      <w:bookmarkStart w:id="3386" w:name="_Toc89064938"/>
      <w:bookmarkStart w:id="3387" w:name="_Toc89180237"/>
      <w:bookmarkStart w:id="3388" w:name="_Toc97071916"/>
      <w:bookmarkStart w:id="3389" w:name="_Toc120051318"/>
      <w:bookmarkStart w:id="3390" w:name="_Toc200643918"/>
      <w:r w:rsidRPr="003B2883">
        <w:t>6.1.6.2.29</w:t>
      </w:r>
      <w:r w:rsidRPr="003B2883">
        <w:tab/>
        <w:t>Type: PwsInformation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1"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1"/>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2" w:name="_Toc25156387"/>
      <w:bookmarkStart w:id="3393" w:name="_Toc34124689"/>
      <w:bookmarkStart w:id="3394" w:name="_Toc43207813"/>
      <w:bookmarkStart w:id="3395" w:name="_Toc49857283"/>
      <w:bookmarkStart w:id="3396" w:name="_Toc56677119"/>
      <w:bookmarkStart w:id="3397" w:name="_Toc56691642"/>
      <w:bookmarkStart w:id="3398" w:name="_Toc56698906"/>
      <w:bookmarkStart w:id="3399" w:name="_Toc89035141"/>
      <w:bookmarkStart w:id="3400" w:name="_Toc89064939"/>
      <w:bookmarkStart w:id="3401" w:name="_Toc89180238"/>
      <w:bookmarkStart w:id="3402" w:name="_Toc97071917"/>
      <w:bookmarkStart w:id="3403" w:name="_Toc120051319"/>
      <w:bookmarkStart w:id="3404" w:name="_Toc200643919"/>
      <w:r w:rsidRPr="003B2883">
        <w:t>6.1.6.2.30</w:t>
      </w:r>
      <w:r w:rsidRPr="003B2883">
        <w:tab/>
        <w:t xml:space="preserve">Type: </w:t>
      </w:r>
      <w:r w:rsidRPr="003B2883">
        <w:rPr>
          <w:lang w:eastAsia="zh-CN"/>
        </w:rPr>
        <w:t>N1N2MsgTxfrFailureNotification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5" w:name="_Toc25156388"/>
      <w:bookmarkStart w:id="3406" w:name="_Toc34124690"/>
      <w:bookmarkStart w:id="3407" w:name="_Toc43207814"/>
      <w:bookmarkStart w:id="3408" w:name="_Toc49857284"/>
      <w:bookmarkStart w:id="3409" w:name="_Toc56677120"/>
      <w:bookmarkStart w:id="3410" w:name="_Toc56691643"/>
      <w:bookmarkStart w:id="3411" w:name="_Toc56698907"/>
      <w:bookmarkStart w:id="3412" w:name="_Toc89035142"/>
      <w:bookmarkStart w:id="3413" w:name="_Toc89064940"/>
      <w:bookmarkStart w:id="3414" w:name="_Toc89180239"/>
      <w:bookmarkStart w:id="3415" w:name="_Toc97071918"/>
      <w:bookmarkStart w:id="3416" w:name="_Toc120051320"/>
      <w:bookmarkStart w:id="3417" w:name="_Toc200643920"/>
      <w:r w:rsidRPr="003B2883">
        <w:t>6.1.6.2.31</w:t>
      </w:r>
      <w:r w:rsidRPr="003B2883">
        <w:tab/>
        <w:t>Type: N1N2MessageTransferError</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8" w:name="_Toc25156389"/>
      <w:bookmarkStart w:id="3419" w:name="_Toc34124691"/>
      <w:bookmarkStart w:id="3420" w:name="_Toc43207815"/>
      <w:bookmarkStart w:id="3421" w:name="_Toc49857285"/>
      <w:bookmarkStart w:id="3422" w:name="_Toc56677121"/>
      <w:bookmarkStart w:id="3423" w:name="_Toc56691644"/>
      <w:bookmarkStart w:id="3424" w:name="_Toc56698908"/>
      <w:bookmarkStart w:id="3425" w:name="_Toc89035143"/>
      <w:bookmarkStart w:id="3426" w:name="_Toc89064941"/>
      <w:bookmarkStart w:id="3427" w:name="_Toc89180240"/>
      <w:bookmarkStart w:id="3428" w:name="_Toc97071919"/>
      <w:bookmarkStart w:id="3429" w:name="_Toc120051321"/>
      <w:bookmarkStart w:id="3430" w:name="_Toc200643921"/>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1" w:name="_Toc25156390"/>
      <w:bookmarkStart w:id="3432" w:name="_Toc34124692"/>
      <w:bookmarkStart w:id="3433" w:name="_Toc43207816"/>
      <w:bookmarkStart w:id="3434" w:name="_Toc49857286"/>
      <w:bookmarkStart w:id="3435" w:name="_Toc56677122"/>
      <w:bookmarkStart w:id="3436" w:name="_Toc56691645"/>
      <w:bookmarkStart w:id="3437" w:name="_Toc56698909"/>
      <w:bookmarkStart w:id="3438" w:name="_Toc89035144"/>
      <w:bookmarkStart w:id="3439" w:name="_Toc89064942"/>
      <w:bookmarkStart w:id="3440" w:name="_Toc89180241"/>
      <w:bookmarkStart w:id="3441" w:name="_Toc97071920"/>
      <w:bookmarkStart w:id="3442" w:name="_Toc120051322"/>
      <w:bookmarkStart w:id="3443" w:name="_Toc200643922"/>
      <w:r w:rsidRPr="003B2883">
        <w:t>6.1.6.2.33</w:t>
      </w:r>
      <w:r w:rsidRPr="003B2883">
        <w:tab/>
        <w:t>Type: N2InformationTransferRspData</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4" w:name="_Toc25156391"/>
      <w:bookmarkStart w:id="3445" w:name="_Toc34124693"/>
      <w:bookmarkStart w:id="3446" w:name="_Toc43207817"/>
      <w:bookmarkStart w:id="3447" w:name="_Toc49857287"/>
      <w:bookmarkStart w:id="3448" w:name="_Toc56677123"/>
      <w:bookmarkStart w:id="3449" w:name="_Toc56691646"/>
      <w:bookmarkStart w:id="3450" w:name="_Toc56698910"/>
      <w:bookmarkStart w:id="3451" w:name="_Toc89035145"/>
      <w:bookmarkStart w:id="3452" w:name="_Toc89064943"/>
      <w:bookmarkStart w:id="3453" w:name="_Toc89180242"/>
      <w:bookmarkStart w:id="3454" w:name="_Toc97071921"/>
      <w:bookmarkStart w:id="3455" w:name="_Toc120051323"/>
      <w:bookmarkStart w:id="3456" w:name="_Toc200643923"/>
      <w:r w:rsidRPr="003B2883">
        <w:t>6.1.6.2.34</w:t>
      </w:r>
      <w:r w:rsidRPr="003B2883">
        <w:tab/>
        <w:t xml:space="preserve">Type: </w:t>
      </w:r>
      <w:r w:rsidRPr="003B2883">
        <w:rPr>
          <w:lang w:eastAsia="zh-CN"/>
        </w:rPr>
        <w:t>MmContext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7" w:name="_Hlk134474251"/>
            <w:r>
              <w:rPr>
                <w:lang w:eastAsia="zh-CN"/>
              </w:rPr>
              <w:t>partiallyAllowedNssai</w:t>
            </w:r>
            <w:bookmarkEnd w:id="3457"/>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8"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8"/>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9" w:name="_Toc25156392"/>
      <w:bookmarkStart w:id="3460" w:name="_Toc34124694"/>
      <w:bookmarkStart w:id="3461" w:name="_Toc43207818"/>
      <w:bookmarkStart w:id="3462" w:name="_Toc49857288"/>
      <w:bookmarkStart w:id="3463" w:name="_Toc56677124"/>
      <w:bookmarkStart w:id="3464" w:name="_Toc56691647"/>
      <w:bookmarkStart w:id="3465" w:name="_Toc56698911"/>
      <w:bookmarkStart w:id="3466" w:name="_Toc89035146"/>
      <w:bookmarkStart w:id="3467" w:name="_Toc89064944"/>
      <w:bookmarkStart w:id="3468" w:name="_Toc89180243"/>
      <w:bookmarkStart w:id="3469" w:name="_Toc97071922"/>
      <w:bookmarkStart w:id="3470" w:name="_Toc120051324"/>
      <w:bookmarkStart w:id="3471" w:name="_Toc200643924"/>
      <w:r w:rsidRPr="003B2883">
        <w:t>6.1.6.2.35</w:t>
      </w:r>
      <w:r w:rsidRPr="003B2883">
        <w:tab/>
        <w:t xml:space="preserve">Type: </w:t>
      </w:r>
      <w:r w:rsidRPr="003B2883">
        <w:rPr>
          <w:lang w:eastAsia="zh-CN"/>
        </w:rPr>
        <w:t>SeafData</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2" w:name="_Toc25156393"/>
      <w:bookmarkStart w:id="3473" w:name="_Toc34124695"/>
      <w:bookmarkStart w:id="3474" w:name="_Toc43207819"/>
      <w:bookmarkStart w:id="3475" w:name="_Toc49857289"/>
      <w:bookmarkStart w:id="3476" w:name="_Toc56677125"/>
      <w:bookmarkStart w:id="3477" w:name="_Toc56691648"/>
      <w:bookmarkStart w:id="3478" w:name="_Toc56698912"/>
      <w:bookmarkStart w:id="3479" w:name="_Toc89035147"/>
      <w:bookmarkStart w:id="3480" w:name="_Toc89064945"/>
      <w:bookmarkStart w:id="3481" w:name="_Toc89180244"/>
      <w:bookmarkStart w:id="3482" w:name="_Toc97071923"/>
      <w:bookmarkStart w:id="3483" w:name="_Toc120051325"/>
      <w:bookmarkStart w:id="3484" w:name="_Toc200643925"/>
      <w:r w:rsidRPr="003B2883">
        <w:t>6.1.6.2.36</w:t>
      </w:r>
      <w:r w:rsidRPr="003B2883">
        <w:tab/>
        <w:t>Type: Nas</w:t>
      </w:r>
      <w:r w:rsidRPr="003B2883">
        <w:rPr>
          <w:lang w:eastAsia="zh-CN"/>
        </w:rPr>
        <w:t>SecurityMode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5" w:name="_Toc25156394"/>
      <w:bookmarkStart w:id="3486" w:name="_Toc34124696"/>
      <w:bookmarkStart w:id="3487" w:name="_Toc43207820"/>
      <w:bookmarkStart w:id="3488" w:name="_Toc49857290"/>
      <w:bookmarkStart w:id="3489" w:name="_Toc56677126"/>
      <w:bookmarkStart w:id="3490" w:name="_Toc56691649"/>
      <w:bookmarkStart w:id="3491" w:name="_Toc56698913"/>
      <w:bookmarkStart w:id="3492" w:name="_Toc89035148"/>
      <w:bookmarkStart w:id="3493" w:name="_Toc89064946"/>
      <w:bookmarkStart w:id="3494" w:name="_Toc89180245"/>
      <w:bookmarkStart w:id="3495" w:name="_Toc97071924"/>
      <w:bookmarkStart w:id="3496" w:name="_Toc120051326"/>
      <w:bookmarkStart w:id="3497" w:name="_Toc200643926"/>
      <w:r w:rsidRPr="003B2883">
        <w:t>6.1.6.2.37</w:t>
      </w:r>
      <w:r w:rsidRPr="003B2883">
        <w:tab/>
        <w:t xml:space="preserve">Type: </w:t>
      </w:r>
      <w:r w:rsidRPr="003B2883">
        <w:rPr>
          <w:lang w:eastAsia="zh-CN"/>
        </w:rPr>
        <w:t>PduSessionContext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8"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8"/>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9" w:name="_Toc25156395"/>
      <w:bookmarkStart w:id="3500" w:name="_Toc34124697"/>
      <w:bookmarkStart w:id="3501" w:name="_Toc43207821"/>
      <w:bookmarkStart w:id="3502" w:name="_Toc49857291"/>
      <w:bookmarkStart w:id="3503" w:name="_Toc56677127"/>
      <w:bookmarkStart w:id="3504" w:name="_Toc56691650"/>
      <w:bookmarkStart w:id="3505" w:name="_Toc56698914"/>
      <w:bookmarkStart w:id="3506" w:name="_Toc89035149"/>
      <w:bookmarkStart w:id="3507" w:name="_Toc89064947"/>
      <w:bookmarkStart w:id="3508" w:name="_Toc89180246"/>
      <w:bookmarkStart w:id="3509" w:name="_Toc97071925"/>
      <w:bookmarkStart w:id="3510" w:name="_Toc120051327"/>
      <w:bookmarkStart w:id="3511" w:name="_Toc200643927"/>
      <w:r w:rsidRPr="003B2883">
        <w:t>6.1.6.2.38</w:t>
      </w:r>
      <w:r w:rsidRPr="003B2883">
        <w:tab/>
        <w:t>Type: NssaiMapping</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2" w:name="_Toc25156396"/>
      <w:bookmarkStart w:id="3513" w:name="_Toc34124698"/>
      <w:bookmarkStart w:id="3514" w:name="_Toc43207822"/>
      <w:bookmarkStart w:id="3515" w:name="_Toc49857292"/>
      <w:bookmarkStart w:id="3516" w:name="_Toc56677128"/>
      <w:bookmarkStart w:id="3517" w:name="_Toc56691651"/>
      <w:bookmarkStart w:id="3518" w:name="_Toc56698915"/>
      <w:bookmarkStart w:id="3519" w:name="_Toc89035150"/>
      <w:bookmarkStart w:id="3520" w:name="_Toc89064948"/>
      <w:bookmarkStart w:id="3521" w:name="_Toc89180247"/>
      <w:bookmarkStart w:id="3522" w:name="_Toc97071926"/>
      <w:bookmarkStart w:id="3523" w:name="_Toc120051328"/>
      <w:bookmarkStart w:id="3524" w:name="_Toc200643928"/>
      <w:r w:rsidRPr="003B2883">
        <w:t>6.1.6.2.39</w:t>
      </w:r>
      <w:r w:rsidRPr="003B2883">
        <w:tab/>
        <w:t xml:space="preserve">Type: </w:t>
      </w:r>
      <w:r w:rsidRPr="003B2883">
        <w:rPr>
          <w:lang w:eastAsia="zh-CN"/>
        </w:rPr>
        <w:t>UeRegStatusUpdateReqData</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5" w:name="_Toc25156397"/>
      <w:bookmarkStart w:id="3526" w:name="_Toc34124699"/>
      <w:bookmarkStart w:id="3527" w:name="_Toc43207823"/>
      <w:bookmarkStart w:id="3528" w:name="_Toc49857293"/>
      <w:bookmarkStart w:id="3529" w:name="_Toc56677129"/>
      <w:bookmarkStart w:id="3530" w:name="_Toc56691652"/>
      <w:bookmarkStart w:id="3531" w:name="_Toc56698916"/>
      <w:bookmarkStart w:id="3532" w:name="_Toc89035151"/>
      <w:bookmarkStart w:id="3533" w:name="_Toc89064949"/>
      <w:bookmarkStart w:id="3534" w:name="_Toc89180248"/>
      <w:bookmarkStart w:id="3535" w:name="_Toc97071927"/>
      <w:bookmarkStart w:id="3536" w:name="_Toc120051329"/>
      <w:bookmarkStart w:id="3537" w:name="_Toc200643929"/>
      <w:r w:rsidRPr="003B2883">
        <w:t>6.1.6.2.40</w:t>
      </w:r>
      <w:r w:rsidRPr="003B2883">
        <w:tab/>
        <w:t xml:space="preserve">Type: </w:t>
      </w:r>
      <w:r w:rsidRPr="003B2883">
        <w:rPr>
          <w:lang w:eastAsia="zh-CN"/>
        </w:rPr>
        <w:t>AssignEbiError</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8" w:name="_Toc25156398"/>
      <w:bookmarkStart w:id="3539" w:name="_Toc34124700"/>
      <w:bookmarkStart w:id="3540" w:name="_Toc43207824"/>
      <w:bookmarkStart w:id="3541" w:name="_Toc49857294"/>
      <w:bookmarkStart w:id="3542" w:name="_Toc56677130"/>
      <w:bookmarkStart w:id="3543" w:name="_Toc56691653"/>
      <w:bookmarkStart w:id="3544" w:name="_Toc56698917"/>
      <w:bookmarkStart w:id="3545" w:name="_Toc89035152"/>
      <w:bookmarkStart w:id="3546" w:name="_Toc89064950"/>
      <w:bookmarkStart w:id="3547" w:name="_Toc89180249"/>
      <w:bookmarkStart w:id="3548" w:name="_Toc97071928"/>
      <w:bookmarkStart w:id="3549" w:name="_Toc120051330"/>
      <w:bookmarkStart w:id="3550" w:name="_Toc200643930"/>
      <w:r w:rsidRPr="003B2883">
        <w:t>6.1.6.2.41</w:t>
      </w:r>
      <w:r w:rsidRPr="003B2883">
        <w:tab/>
        <w:t xml:space="preserve">Type: </w:t>
      </w:r>
      <w:r w:rsidRPr="003B2883">
        <w:rPr>
          <w:lang w:eastAsia="zh-CN"/>
        </w:rPr>
        <w:t>UeContextCreateData</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1" w:name="_Toc25156399"/>
      <w:bookmarkStart w:id="3552" w:name="_Toc34124701"/>
      <w:bookmarkStart w:id="3553" w:name="_Toc43207825"/>
      <w:bookmarkStart w:id="3554" w:name="_Toc49857295"/>
      <w:bookmarkStart w:id="3555" w:name="_Toc56677131"/>
      <w:bookmarkStart w:id="3556" w:name="_Toc56691654"/>
      <w:bookmarkStart w:id="3557" w:name="_Toc56698918"/>
      <w:bookmarkStart w:id="3558" w:name="_Toc89035153"/>
      <w:bookmarkStart w:id="3559" w:name="_Toc89064951"/>
      <w:bookmarkStart w:id="3560" w:name="_Toc89180250"/>
      <w:bookmarkStart w:id="3561" w:name="_Toc97071929"/>
      <w:bookmarkStart w:id="3562" w:name="_Toc120051331"/>
      <w:bookmarkStart w:id="3563" w:name="_Toc200643931"/>
      <w:r w:rsidRPr="003B2883">
        <w:t>6.1.6.2.42</w:t>
      </w:r>
      <w:r w:rsidRPr="003B2883">
        <w:tab/>
        <w:t xml:space="preserve">Type: </w:t>
      </w:r>
      <w:r w:rsidRPr="003B2883">
        <w:rPr>
          <w:lang w:eastAsia="zh-CN"/>
        </w:rPr>
        <w:t>UeContextCreatedData</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4" w:name="_Toc25156400"/>
      <w:bookmarkStart w:id="3565" w:name="_Toc34124702"/>
      <w:bookmarkStart w:id="3566" w:name="_Toc43207826"/>
      <w:bookmarkStart w:id="3567" w:name="_Toc49857296"/>
      <w:bookmarkStart w:id="3568" w:name="_Toc56677132"/>
      <w:bookmarkStart w:id="3569" w:name="_Toc56691655"/>
      <w:bookmarkStart w:id="3570" w:name="_Toc56698919"/>
      <w:bookmarkStart w:id="3571" w:name="_Toc89035154"/>
      <w:bookmarkStart w:id="3572" w:name="_Toc89064952"/>
      <w:bookmarkStart w:id="3573" w:name="_Toc89180251"/>
      <w:bookmarkStart w:id="3574" w:name="_Toc97071930"/>
      <w:bookmarkStart w:id="3575" w:name="_Toc120051332"/>
      <w:bookmarkStart w:id="3576" w:name="_Toc200643932"/>
      <w:r w:rsidRPr="003B2883">
        <w:t>6.1.6.2.43</w:t>
      </w:r>
      <w:r w:rsidRPr="003B2883">
        <w:tab/>
        <w:t xml:space="preserve">Type: </w:t>
      </w:r>
      <w:r w:rsidRPr="003B2883">
        <w:rPr>
          <w:lang w:eastAsia="zh-CN"/>
        </w:rPr>
        <w:t>UeContextCreateError</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7" w:name="_Toc25156401"/>
      <w:bookmarkStart w:id="3578" w:name="_Toc34124703"/>
      <w:bookmarkStart w:id="3579" w:name="_Toc43207827"/>
      <w:bookmarkStart w:id="3580" w:name="_Toc49857297"/>
      <w:bookmarkStart w:id="3581" w:name="_Toc56677133"/>
      <w:bookmarkStart w:id="3582" w:name="_Toc56691656"/>
      <w:bookmarkStart w:id="3583" w:name="_Toc56698920"/>
      <w:bookmarkStart w:id="3584" w:name="_Toc89035155"/>
      <w:bookmarkStart w:id="3585" w:name="_Toc89064953"/>
      <w:bookmarkStart w:id="3586" w:name="_Toc89180252"/>
      <w:bookmarkStart w:id="3587" w:name="_Toc97071931"/>
      <w:bookmarkStart w:id="3588" w:name="_Toc120051333"/>
      <w:bookmarkStart w:id="3589" w:name="_Toc200643933"/>
      <w:r w:rsidRPr="003B2883">
        <w:t>6.1.6.2.44</w:t>
      </w:r>
      <w:r w:rsidRPr="003B2883">
        <w:tab/>
        <w:t>Type: NgRanTargetId</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0" w:name="_Toc25156402"/>
      <w:bookmarkStart w:id="3591" w:name="_Toc34124704"/>
      <w:bookmarkStart w:id="3592" w:name="_Toc43207828"/>
      <w:bookmarkStart w:id="3593" w:name="_Toc49857298"/>
      <w:bookmarkStart w:id="3594" w:name="_Toc56677134"/>
      <w:bookmarkStart w:id="3595" w:name="_Toc56691657"/>
      <w:bookmarkStart w:id="3596" w:name="_Toc56698921"/>
      <w:bookmarkStart w:id="3597" w:name="_Toc89035156"/>
      <w:bookmarkStart w:id="3598" w:name="_Toc89064954"/>
      <w:bookmarkStart w:id="3599" w:name="_Toc89180253"/>
      <w:bookmarkStart w:id="3600" w:name="_Toc97071932"/>
      <w:bookmarkStart w:id="3601" w:name="_Toc120051334"/>
      <w:bookmarkStart w:id="3602" w:name="_Toc200643934"/>
      <w:r w:rsidRPr="003B2883">
        <w:t>6.1.6.2.45</w:t>
      </w:r>
      <w:r w:rsidRPr="003B2883">
        <w:tab/>
        <w:t>Type: N2InformationTransferError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3" w:name="_Toc25156403"/>
      <w:bookmarkStart w:id="3604" w:name="_Toc34124705"/>
      <w:bookmarkStart w:id="3605" w:name="_Toc43207829"/>
      <w:bookmarkStart w:id="3606" w:name="_Toc49857299"/>
      <w:bookmarkStart w:id="3607" w:name="_Toc56677135"/>
      <w:bookmarkStart w:id="3608" w:name="_Toc56691658"/>
      <w:bookmarkStart w:id="3609" w:name="_Toc56698922"/>
      <w:bookmarkStart w:id="3610" w:name="_Toc89035157"/>
      <w:bookmarkStart w:id="3611" w:name="_Toc89064955"/>
      <w:bookmarkStart w:id="3612" w:name="_Toc89180254"/>
      <w:bookmarkStart w:id="3613" w:name="_Toc97071933"/>
      <w:bookmarkStart w:id="3614" w:name="_Toc120051335"/>
      <w:bookmarkStart w:id="3615" w:name="_Toc200643935"/>
      <w:r w:rsidRPr="003B2883">
        <w:rPr>
          <w:lang w:val="en-US"/>
        </w:rPr>
        <w:t>6.1.6.2.46</w:t>
      </w:r>
      <w:r w:rsidRPr="003B2883">
        <w:rPr>
          <w:lang w:val="en-US"/>
        </w:rPr>
        <w:tab/>
        <w:t>Type: PWSResponseData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6" w:name="_Toc25156404"/>
      <w:bookmarkStart w:id="3617" w:name="_Toc34124706"/>
      <w:bookmarkStart w:id="3618" w:name="_Toc43207830"/>
      <w:bookmarkStart w:id="3619" w:name="_Toc49857300"/>
      <w:bookmarkStart w:id="3620" w:name="_Toc56677136"/>
      <w:bookmarkStart w:id="3621" w:name="_Toc56691659"/>
      <w:bookmarkStart w:id="3622" w:name="_Toc56698923"/>
      <w:bookmarkStart w:id="3623" w:name="_Toc89035158"/>
      <w:bookmarkStart w:id="3624" w:name="_Toc89064956"/>
      <w:bookmarkStart w:id="3625" w:name="_Toc89180255"/>
      <w:bookmarkStart w:id="3626" w:name="_Toc97071934"/>
      <w:bookmarkStart w:id="3627" w:name="_Toc120051336"/>
      <w:bookmarkStart w:id="3628" w:name="_Toc200643936"/>
      <w:r w:rsidRPr="003B2883">
        <w:rPr>
          <w:lang w:val="en-US"/>
        </w:rPr>
        <w:t>6.1.6.2.47</w:t>
      </w:r>
      <w:r w:rsidRPr="003B2883">
        <w:rPr>
          <w:lang w:val="en-US"/>
        </w:rPr>
        <w:tab/>
        <w:t>Type: PWSErrorData</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9" w:name="_Toc25156405"/>
      <w:bookmarkStart w:id="3630" w:name="_Toc34124707"/>
      <w:bookmarkStart w:id="3631" w:name="_Toc43207831"/>
      <w:bookmarkStart w:id="3632" w:name="_Toc49857301"/>
      <w:bookmarkStart w:id="3633" w:name="_Toc56677137"/>
      <w:bookmarkStart w:id="3634" w:name="_Toc56691660"/>
      <w:bookmarkStart w:id="3635" w:name="_Toc56698924"/>
      <w:bookmarkStart w:id="3636" w:name="_Toc89035159"/>
      <w:bookmarkStart w:id="3637" w:name="_Toc89064957"/>
      <w:bookmarkStart w:id="3638" w:name="_Toc89180256"/>
      <w:bookmarkStart w:id="3639" w:name="_Toc97071935"/>
      <w:bookmarkStart w:id="3640" w:name="_Toc120051337"/>
      <w:bookmarkStart w:id="3641" w:name="_Toc200643937"/>
      <w:r w:rsidRPr="003B2883">
        <w:t>6.1.6.2.48</w:t>
      </w:r>
      <w:r w:rsidRPr="003B2883">
        <w:tab/>
        <w:t>Void</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2" w:name="_Toc25156406"/>
      <w:bookmarkStart w:id="3643" w:name="_Toc34124708"/>
      <w:bookmarkStart w:id="3644" w:name="_Toc43207832"/>
      <w:bookmarkStart w:id="3645" w:name="_Toc49857302"/>
      <w:bookmarkStart w:id="3646" w:name="_Toc56677138"/>
      <w:bookmarkStart w:id="3647" w:name="_Toc56691661"/>
      <w:bookmarkStart w:id="3648" w:name="_Toc56698925"/>
      <w:bookmarkStart w:id="3649" w:name="_Toc89035160"/>
      <w:bookmarkStart w:id="3650" w:name="_Toc89064958"/>
      <w:bookmarkStart w:id="3651" w:name="_Toc89180257"/>
      <w:bookmarkStart w:id="3652" w:name="_Toc97071936"/>
      <w:bookmarkStart w:id="3653" w:name="_Toc120051338"/>
      <w:bookmarkStart w:id="3654" w:name="_Toc200643938"/>
      <w:r w:rsidRPr="003B2883">
        <w:t>6.1.6.2.49</w:t>
      </w:r>
      <w:r w:rsidRPr="003B2883">
        <w:tab/>
        <w:t xml:space="preserve">Type: </w:t>
      </w:r>
      <w:r w:rsidRPr="003B2883">
        <w:rPr>
          <w:lang w:eastAsia="zh-CN"/>
        </w:rPr>
        <w:t>NgKsi</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5" w:name="_Toc25156407"/>
      <w:bookmarkStart w:id="3656" w:name="_Toc34124709"/>
      <w:bookmarkStart w:id="3657" w:name="_Toc43207833"/>
      <w:bookmarkStart w:id="3658" w:name="_Toc49857303"/>
      <w:bookmarkStart w:id="3659" w:name="_Toc56677139"/>
      <w:bookmarkStart w:id="3660" w:name="_Toc56691662"/>
      <w:bookmarkStart w:id="3661" w:name="_Toc56698926"/>
      <w:bookmarkStart w:id="3662" w:name="_Toc89035161"/>
      <w:bookmarkStart w:id="3663" w:name="_Toc89064959"/>
      <w:bookmarkStart w:id="3664" w:name="_Toc89180258"/>
      <w:bookmarkStart w:id="3665" w:name="_Toc97071937"/>
      <w:bookmarkStart w:id="3666" w:name="_Toc120051339"/>
      <w:bookmarkStart w:id="3667" w:name="_Toc200643939"/>
      <w:r w:rsidRPr="003B2883">
        <w:t>6.1.6.2.50</w:t>
      </w:r>
      <w:r w:rsidRPr="003B2883">
        <w:tab/>
        <w:t xml:space="preserve">Type: </w:t>
      </w:r>
      <w:r w:rsidRPr="003B2883">
        <w:rPr>
          <w:lang w:eastAsia="zh-CN"/>
        </w:rPr>
        <w:t>KeyAmf</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8" w:name="_Toc25156408"/>
      <w:bookmarkStart w:id="3669" w:name="_Toc34124710"/>
      <w:bookmarkStart w:id="3670" w:name="_Toc43207834"/>
      <w:bookmarkStart w:id="3671" w:name="_Toc49857304"/>
      <w:bookmarkStart w:id="3672" w:name="_Toc56677140"/>
      <w:bookmarkStart w:id="3673" w:name="_Toc56691663"/>
      <w:bookmarkStart w:id="3674" w:name="_Toc56698927"/>
      <w:bookmarkStart w:id="3675" w:name="_Toc89035162"/>
      <w:bookmarkStart w:id="3676" w:name="_Toc89064960"/>
      <w:bookmarkStart w:id="3677" w:name="_Toc89180259"/>
      <w:bookmarkStart w:id="3678" w:name="_Toc97071938"/>
      <w:bookmarkStart w:id="3679" w:name="_Toc120051340"/>
      <w:bookmarkStart w:id="3680" w:name="_Toc200643940"/>
      <w:r w:rsidRPr="003B2883">
        <w:t>6.1.6.2.51</w:t>
      </w:r>
      <w:r w:rsidRPr="003B2883">
        <w:tab/>
        <w:t xml:space="preserve">Type: </w:t>
      </w:r>
      <w:r w:rsidRPr="003B2883">
        <w:rPr>
          <w:lang w:eastAsia="zh-CN"/>
        </w:rPr>
        <w:t>ExpectedUeBehavior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1" w:name="_Toc25156409"/>
      <w:bookmarkStart w:id="3682" w:name="_Toc34124711"/>
      <w:bookmarkStart w:id="3683" w:name="_Toc43207835"/>
      <w:bookmarkStart w:id="3684" w:name="_Toc49857305"/>
      <w:bookmarkStart w:id="3685" w:name="_Toc56677141"/>
      <w:bookmarkStart w:id="3686" w:name="_Toc56691664"/>
      <w:bookmarkStart w:id="3687" w:name="_Toc56698928"/>
      <w:bookmarkStart w:id="3688" w:name="_Toc89035163"/>
      <w:bookmarkStart w:id="3689" w:name="_Toc89064961"/>
      <w:bookmarkStart w:id="3690" w:name="_Toc89180260"/>
      <w:bookmarkStart w:id="3691" w:name="_Toc97071939"/>
      <w:bookmarkStart w:id="3692" w:name="_Toc120051341"/>
      <w:bookmarkStart w:id="3693" w:name="_Toc200643941"/>
      <w:r w:rsidRPr="003B2883">
        <w:t>6.1.6.2.52</w:t>
      </w:r>
      <w:r w:rsidRPr="003B2883">
        <w:tab/>
        <w:t xml:space="preserve">Type: </w:t>
      </w:r>
      <w:r w:rsidRPr="003B2883">
        <w:rPr>
          <w:lang w:eastAsia="zh-CN"/>
        </w:rPr>
        <w:t>UeRegStatusUpdateRspData</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4" w:name="_Toc25156410"/>
      <w:bookmarkStart w:id="3695" w:name="_Toc34124712"/>
      <w:bookmarkStart w:id="3696" w:name="_Toc43207836"/>
      <w:bookmarkStart w:id="3697" w:name="_Toc49857306"/>
      <w:bookmarkStart w:id="3698" w:name="_Toc56677142"/>
      <w:bookmarkStart w:id="3699" w:name="_Toc56691665"/>
      <w:bookmarkStart w:id="3700" w:name="_Toc56698929"/>
      <w:bookmarkStart w:id="3701" w:name="_Toc89035164"/>
      <w:bookmarkStart w:id="3702" w:name="_Toc89064962"/>
      <w:bookmarkStart w:id="3703" w:name="_Toc89180261"/>
      <w:bookmarkStart w:id="3704" w:name="_Toc97071940"/>
      <w:bookmarkStart w:id="3705" w:name="_Toc120051342"/>
      <w:bookmarkStart w:id="3706" w:name="_Toc200643942"/>
      <w:r w:rsidRPr="003B2883">
        <w:t>6.1.6.2.53</w:t>
      </w:r>
      <w:r w:rsidRPr="003B2883">
        <w:tab/>
        <w:t>Type: N2Ran</w:t>
      </w:r>
      <w:r w:rsidRPr="003B2883">
        <w:rPr>
          <w:lang w:val="en-US"/>
        </w:rPr>
        <w:t>Information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7" w:name="_Toc25156411"/>
      <w:bookmarkStart w:id="3708" w:name="_Toc34124713"/>
      <w:bookmarkStart w:id="3709" w:name="_Toc43207837"/>
      <w:bookmarkStart w:id="3710" w:name="_Toc49857307"/>
      <w:bookmarkStart w:id="3711" w:name="_Toc56677143"/>
      <w:bookmarkStart w:id="3712" w:name="_Toc56691666"/>
      <w:bookmarkStart w:id="3713" w:name="_Toc56698930"/>
      <w:bookmarkStart w:id="3714" w:name="_Toc89035165"/>
      <w:bookmarkStart w:id="3715" w:name="_Toc89064963"/>
      <w:bookmarkStart w:id="3716" w:name="_Toc89180262"/>
      <w:bookmarkStart w:id="3717" w:name="_Toc97071941"/>
      <w:bookmarkStart w:id="3718" w:name="_Toc120051343"/>
      <w:bookmarkStart w:id="3719" w:name="_Toc200643943"/>
      <w:r w:rsidRPr="003B2883">
        <w:t>6.1.6.2.54</w:t>
      </w:r>
      <w:r w:rsidRPr="003B2883">
        <w:tab/>
        <w:t xml:space="preserve">Type: </w:t>
      </w:r>
      <w:r w:rsidRPr="003B2883">
        <w:rPr>
          <w:lang w:eastAsia="zh-CN"/>
        </w:rPr>
        <w:t>N2InfoNotificationRspData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0" w:name="_Toc25156412"/>
      <w:bookmarkStart w:id="3721" w:name="_Toc34124714"/>
      <w:bookmarkStart w:id="3722" w:name="_Toc43207838"/>
      <w:bookmarkStart w:id="3723" w:name="_Toc49857308"/>
      <w:bookmarkStart w:id="3724" w:name="_Toc56677144"/>
      <w:bookmarkStart w:id="3725" w:name="_Toc56691667"/>
      <w:bookmarkStart w:id="3726" w:name="_Toc56698931"/>
      <w:bookmarkStart w:id="3727" w:name="_Toc89035166"/>
      <w:bookmarkStart w:id="3728" w:name="_Toc89064964"/>
      <w:bookmarkStart w:id="3729" w:name="_Toc89180263"/>
      <w:bookmarkStart w:id="3730" w:name="_Toc97071942"/>
      <w:bookmarkStart w:id="3731" w:name="_Toc120051344"/>
      <w:bookmarkStart w:id="3732" w:name="_Toc200643944"/>
      <w:r w:rsidRPr="003B2883">
        <w:t>6.1.6.2.</w:t>
      </w:r>
      <w:r>
        <w:t>55</w:t>
      </w:r>
      <w:r w:rsidRPr="003B2883">
        <w:tab/>
        <w:t xml:space="preserve">Type: </w:t>
      </w:r>
      <w:r>
        <w:rPr>
          <w:lang w:eastAsia="zh-CN"/>
        </w:rPr>
        <w:t>SmallDataRateStatusInfo</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3" w:name="_Toc34124715"/>
      <w:bookmarkStart w:id="3734" w:name="_Toc43207839"/>
      <w:bookmarkStart w:id="3735" w:name="_Toc49857309"/>
      <w:bookmarkStart w:id="3736" w:name="_Toc56677145"/>
      <w:bookmarkStart w:id="3737" w:name="_Toc56691668"/>
      <w:bookmarkStart w:id="3738" w:name="_Toc56698932"/>
      <w:bookmarkStart w:id="3739" w:name="_Toc89035167"/>
      <w:bookmarkStart w:id="3740" w:name="_Toc89064965"/>
      <w:bookmarkStart w:id="3741" w:name="_Toc89180264"/>
      <w:bookmarkStart w:id="3742" w:name="_Toc97071943"/>
      <w:bookmarkStart w:id="3743" w:name="_Toc120051345"/>
      <w:bookmarkStart w:id="3744" w:name="_Toc200643945"/>
      <w:r w:rsidRPr="003B2883">
        <w:t>6.1.6.2.</w:t>
      </w:r>
      <w:r>
        <w:t>56</w:t>
      </w:r>
      <w:r w:rsidRPr="003B2883">
        <w:tab/>
        <w:t xml:space="preserve">Type: </w:t>
      </w:r>
      <w:r>
        <w:rPr>
          <w:lang w:eastAsia="zh-CN"/>
        </w:rPr>
        <w:t>SmfChangeInfo</w:t>
      </w:r>
      <w:bookmarkEnd w:id="3733"/>
      <w:bookmarkEnd w:id="3734"/>
      <w:bookmarkEnd w:id="3735"/>
      <w:bookmarkEnd w:id="3736"/>
      <w:bookmarkEnd w:id="3737"/>
      <w:bookmarkEnd w:id="3738"/>
      <w:bookmarkEnd w:id="3739"/>
      <w:bookmarkEnd w:id="3740"/>
      <w:bookmarkEnd w:id="3741"/>
      <w:bookmarkEnd w:id="3742"/>
      <w:bookmarkEnd w:id="3743"/>
      <w:bookmarkEnd w:id="3744"/>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5" w:name="_Toc20137457"/>
      <w:bookmarkStart w:id="3746" w:name="_Toc34124716"/>
      <w:bookmarkStart w:id="3747" w:name="_Toc43207840"/>
      <w:bookmarkStart w:id="3748" w:name="_Toc49857310"/>
      <w:bookmarkStart w:id="3749" w:name="_Toc56677146"/>
      <w:bookmarkStart w:id="3750" w:name="_Toc56691669"/>
      <w:bookmarkStart w:id="3751" w:name="_Toc56698933"/>
      <w:bookmarkStart w:id="3752" w:name="_Toc89035168"/>
      <w:bookmarkStart w:id="3753" w:name="_Toc89064966"/>
      <w:bookmarkStart w:id="3754" w:name="_Toc89180265"/>
      <w:bookmarkStart w:id="3755" w:name="_Toc97071944"/>
      <w:bookmarkStart w:id="3756" w:name="_Toc120051346"/>
      <w:bookmarkStart w:id="3757" w:name="_Toc200643946"/>
      <w:r w:rsidRPr="003B2883">
        <w:t>6.1.6.2.</w:t>
      </w:r>
      <w:r>
        <w:t>57</w:t>
      </w:r>
      <w:r w:rsidRPr="003B2883">
        <w:tab/>
        <w:t xml:space="preserve">Type: </w:t>
      </w:r>
      <w:bookmarkEnd w:id="3745"/>
      <w:r>
        <w:rPr>
          <w:lang w:eastAsia="zh-CN"/>
        </w:rPr>
        <w:t>V2xContext</w:t>
      </w:r>
      <w:bookmarkEnd w:id="3746"/>
      <w:bookmarkEnd w:id="3747"/>
      <w:bookmarkEnd w:id="3748"/>
      <w:bookmarkEnd w:id="3749"/>
      <w:bookmarkEnd w:id="3750"/>
      <w:bookmarkEnd w:id="3751"/>
      <w:bookmarkEnd w:id="3752"/>
      <w:bookmarkEnd w:id="3753"/>
      <w:bookmarkEnd w:id="3754"/>
      <w:bookmarkEnd w:id="3755"/>
      <w:bookmarkEnd w:id="3756"/>
      <w:bookmarkEnd w:id="3757"/>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8" w:name="_Toc43207841"/>
      <w:bookmarkStart w:id="3759" w:name="_Toc49857311"/>
      <w:bookmarkStart w:id="3760" w:name="_Toc56677147"/>
      <w:bookmarkStart w:id="3761" w:name="_Toc56691670"/>
      <w:bookmarkStart w:id="3762" w:name="_Toc56698934"/>
      <w:bookmarkStart w:id="3763" w:name="_Toc89035169"/>
      <w:bookmarkStart w:id="3764" w:name="_Toc89064967"/>
      <w:bookmarkStart w:id="3765" w:name="_Toc89180266"/>
      <w:bookmarkStart w:id="3766" w:name="_Toc97071945"/>
      <w:bookmarkStart w:id="3767" w:name="_Toc120051347"/>
      <w:bookmarkStart w:id="3768" w:name="_Toc200643947"/>
      <w:r w:rsidRPr="003B2883">
        <w:t>6.1.6.2.</w:t>
      </w:r>
      <w:r>
        <w:t>58</w:t>
      </w:r>
      <w:r w:rsidRPr="003B2883">
        <w:tab/>
        <w:t xml:space="preserve">Type: </w:t>
      </w:r>
      <w:r>
        <w:t>I</w:t>
      </w:r>
      <w:r w:rsidRPr="006C1437">
        <w:t>mmediate</w:t>
      </w:r>
      <w:r>
        <w:t>MdtConf</w:t>
      </w:r>
      <w:bookmarkEnd w:id="3758"/>
      <w:bookmarkEnd w:id="3759"/>
      <w:bookmarkEnd w:id="3760"/>
      <w:bookmarkEnd w:id="3761"/>
      <w:bookmarkEnd w:id="3762"/>
      <w:bookmarkEnd w:id="3763"/>
      <w:bookmarkEnd w:id="3764"/>
      <w:bookmarkEnd w:id="3765"/>
      <w:bookmarkEnd w:id="3766"/>
      <w:bookmarkEnd w:id="3767"/>
      <w:bookmarkEnd w:id="376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9" w:name="_Toc43207842"/>
      <w:bookmarkStart w:id="3770" w:name="_Toc49857312"/>
      <w:bookmarkStart w:id="3771" w:name="_Toc56677148"/>
      <w:bookmarkStart w:id="3772" w:name="_Toc56691671"/>
      <w:bookmarkStart w:id="3773" w:name="_Toc56698935"/>
      <w:bookmarkStart w:id="3774" w:name="_Toc89035170"/>
      <w:bookmarkStart w:id="3775" w:name="_Toc89064968"/>
      <w:bookmarkStart w:id="3776" w:name="_Toc89180267"/>
      <w:bookmarkStart w:id="3777" w:name="_Toc97071946"/>
      <w:bookmarkStart w:id="3778" w:name="_Toc120051348"/>
      <w:bookmarkStart w:id="3779" w:name="_Toc200643948"/>
      <w:r w:rsidRPr="003B2883">
        <w:t>6.1.6.2.</w:t>
      </w:r>
      <w:r>
        <w:t>59</w:t>
      </w:r>
      <w:r w:rsidRPr="003B2883">
        <w:tab/>
        <w:t xml:space="preserve">Type: </w:t>
      </w:r>
      <w:r>
        <w:rPr>
          <w:lang w:val="en-US" w:eastAsia="zh-CN"/>
        </w:rPr>
        <w:t>V2x</w:t>
      </w:r>
      <w:r>
        <w:rPr>
          <w:lang w:eastAsia="zh-CN"/>
        </w:rPr>
        <w:t>Information</w:t>
      </w:r>
      <w:bookmarkEnd w:id="3769"/>
      <w:bookmarkEnd w:id="3770"/>
      <w:bookmarkEnd w:id="3771"/>
      <w:bookmarkEnd w:id="3772"/>
      <w:bookmarkEnd w:id="3773"/>
      <w:bookmarkEnd w:id="3774"/>
      <w:bookmarkEnd w:id="3775"/>
      <w:bookmarkEnd w:id="3776"/>
      <w:bookmarkEnd w:id="3777"/>
      <w:bookmarkEnd w:id="3778"/>
      <w:bookmarkEnd w:id="377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0" w:name="_Toc43208395"/>
      <w:bookmarkStart w:id="3781" w:name="_Toc43118222"/>
      <w:bookmarkStart w:id="3782" w:name="_Toc25157160"/>
      <w:bookmarkStart w:id="3783" w:name="_Toc49857313"/>
      <w:bookmarkStart w:id="3784" w:name="_Toc56677149"/>
      <w:bookmarkStart w:id="3785" w:name="_Toc56691672"/>
      <w:bookmarkStart w:id="3786" w:name="_Toc56698936"/>
      <w:bookmarkStart w:id="3787" w:name="_Toc89035171"/>
      <w:bookmarkStart w:id="3788" w:name="_Toc89064969"/>
      <w:bookmarkStart w:id="3789" w:name="_Toc89180268"/>
      <w:bookmarkStart w:id="3790" w:name="_Toc97071947"/>
      <w:bookmarkStart w:id="3791" w:name="_Toc120051349"/>
      <w:bookmarkStart w:id="3792" w:name="_Toc200643949"/>
      <w:r>
        <w:t>6.1.6.2.60</w:t>
      </w:r>
      <w:r>
        <w:tab/>
        <w:t>Type: EpsNas</w:t>
      </w:r>
      <w:r>
        <w:rPr>
          <w:lang w:eastAsia="zh-CN"/>
        </w:rPr>
        <w:t>SecurityMode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3" w:name="_Toc56677150"/>
      <w:bookmarkStart w:id="3794" w:name="_Toc56691673"/>
      <w:bookmarkStart w:id="3795" w:name="_Toc56698937"/>
      <w:bookmarkStart w:id="3796" w:name="_Toc89035172"/>
      <w:bookmarkStart w:id="3797" w:name="_Toc89064970"/>
      <w:bookmarkStart w:id="3798" w:name="_Toc89180269"/>
      <w:bookmarkStart w:id="3799" w:name="_Toc97071948"/>
      <w:bookmarkStart w:id="3800" w:name="_Toc120051350"/>
      <w:bookmarkStart w:id="3801" w:name="_Toc200643950"/>
      <w:bookmarkStart w:id="3802"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3"/>
      <w:bookmarkEnd w:id="3794"/>
      <w:bookmarkEnd w:id="3795"/>
      <w:bookmarkEnd w:id="3796"/>
      <w:bookmarkEnd w:id="3797"/>
      <w:bookmarkEnd w:id="3798"/>
      <w:bookmarkEnd w:id="3799"/>
      <w:bookmarkEnd w:id="3800"/>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3" w:name="_Toc56677151"/>
      <w:bookmarkStart w:id="3804" w:name="_Toc56691674"/>
      <w:bookmarkStart w:id="3805" w:name="_Toc56698938"/>
      <w:bookmarkStart w:id="3806" w:name="_Toc89035173"/>
      <w:bookmarkStart w:id="3807" w:name="_Toc89064971"/>
      <w:bookmarkStart w:id="3808" w:name="_Toc89180270"/>
      <w:bookmarkStart w:id="3809" w:name="_Toc97071949"/>
      <w:bookmarkStart w:id="3810" w:name="_Toc120051351"/>
      <w:bookmarkStart w:id="3811" w:name="_Toc200643951"/>
      <w:bookmarkEnd w:id="3802"/>
      <w:r w:rsidRPr="003B2883">
        <w:t>6.1.6.2.</w:t>
      </w:r>
      <w:r>
        <w:t>62</w:t>
      </w:r>
      <w:r w:rsidRPr="003B2883">
        <w:tab/>
        <w:t xml:space="preserve">Type: </w:t>
      </w:r>
      <w:r w:rsidRPr="003B2883">
        <w:rPr>
          <w:lang w:eastAsia="zh-CN"/>
        </w:rPr>
        <w:t>UeContext</w:t>
      </w:r>
      <w:r>
        <w:t>Relocate</w:t>
      </w:r>
      <w:r w:rsidRPr="003B2883">
        <w:rPr>
          <w:lang w:eastAsia="zh-CN"/>
        </w:rPr>
        <w:t>dData</w:t>
      </w:r>
      <w:bookmarkEnd w:id="3803"/>
      <w:bookmarkEnd w:id="3804"/>
      <w:bookmarkEnd w:id="3805"/>
      <w:bookmarkEnd w:id="3806"/>
      <w:bookmarkEnd w:id="3807"/>
      <w:bookmarkEnd w:id="3808"/>
      <w:bookmarkEnd w:id="3809"/>
      <w:bookmarkEnd w:id="3810"/>
      <w:bookmarkEnd w:id="381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2" w:name="_Toc56677152"/>
      <w:bookmarkStart w:id="3813" w:name="_Toc56691675"/>
      <w:bookmarkStart w:id="3814" w:name="_Toc56698939"/>
      <w:bookmarkStart w:id="3815" w:name="_Toc89035174"/>
      <w:bookmarkStart w:id="3816" w:name="_Toc89064972"/>
      <w:bookmarkStart w:id="3817" w:name="_Toc89180271"/>
      <w:bookmarkStart w:id="3818" w:name="_Toc97071950"/>
      <w:bookmarkStart w:id="3819" w:name="_Toc120051352"/>
      <w:bookmarkStart w:id="3820" w:name="_Toc200643952"/>
      <w:r w:rsidRPr="003B2883">
        <w:t>6.1.6.2.</w:t>
      </w:r>
      <w:r>
        <w:t>63</w:t>
      </w:r>
      <w:r w:rsidRPr="003B2883">
        <w:tab/>
      </w:r>
      <w:r w:rsidR="00B27749">
        <w:t>Void</w:t>
      </w:r>
      <w:bookmarkEnd w:id="3812"/>
      <w:bookmarkEnd w:id="3813"/>
      <w:bookmarkEnd w:id="3814"/>
      <w:bookmarkEnd w:id="3815"/>
      <w:bookmarkEnd w:id="3816"/>
      <w:bookmarkEnd w:id="3817"/>
      <w:bookmarkEnd w:id="3818"/>
      <w:bookmarkEnd w:id="3819"/>
      <w:bookmarkEnd w:id="3820"/>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1" w:name="_Toc56677153"/>
      <w:bookmarkStart w:id="3822" w:name="_Toc56691676"/>
      <w:bookmarkStart w:id="3823" w:name="_Toc56698940"/>
      <w:bookmarkStart w:id="3824" w:name="_Toc89035175"/>
      <w:bookmarkStart w:id="3825" w:name="_Toc89064973"/>
      <w:bookmarkStart w:id="3826" w:name="_Toc89180272"/>
      <w:bookmarkStart w:id="3827" w:name="_Toc97071951"/>
      <w:bookmarkStart w:id="3828" w:name="_Toc120051353"/>
      <w:bookmarkStart w:id="3829" w:name="_Toc200643953"/>
      <w:r w:rsidRPr="00B3056F">
        <w:t>6.1.6.2.</w:t>
      </w:r>
      <w:bookmarkStart w:id="3830" w:name="_Toc27585278"/>
      <w:bookmarkStart w:id="3831" w:name="_Toc36457244"/>
      <w:r>
        <w:rPr>
          <w:lang w:eastAsia="zh-CN"/>
        </w:rPr>
        <w:t>64</w:t>
      </w:r>
      <w:r w:rsidRPr="00B3056F">
        <w:tab/>
        <w:t>Type: EcRestrictionData</w:t>
      </w:r>
      <w:bookmarkStart w:id="3832" w:name="_Toc45028138"/>
      <w:bookmarkStart w:id="3833" w:name="_Toc45028973"/>
      <w:bookmarkEnd w:id="3830"/>
      <w:bookmarkEnd w:id="3831"/>
      <w:r>
        <w:t>Wb</w:t>
      </w:r>
      <w:bookmarkEnd w:id="3821"/>
      <w:bookmarkEnd w:id="3822"/>
      <w:bookmarkEnd w:id="3823"/>
      <w:bookmarkEnd w:id="3824"/>
      <w:bookmarkEnd w:id="3825"/>
      <w:bookmarkEnd w:id="3826"/>
      <w:bookmarkEnd w:id="3827"/>
      <w:bookmarkEnd w:id="3828"/>
      <w:bookmarkEnd w:id="3829"/>
      <w:bookmarkEnd w:id="3832"/>
      <w:bookmarkEnd w:id="383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4" w:name="_Toc89035176"/>
      <w:bookmarkStart w:id="3835" w:name="_Toc89064974"/>
      <w:bookmarkStart w:id="3836" w:name="_Toc89180273"/>
      <w:bookmarkStart w:id="3837" w:name="_Toc97071952"/>
      <w:bookmarkStart w:id="3838" w:name="_Toc120051354"/>
      <w:bookmarkStart w:id="3839" w:name="_Toc200643954"/>
      <w:bookmarkStart w:id="3840" w:name="OLE_LINK1"/>
      <w:r w:rsidRPr="00B3056F">
        <w:t>6.1.6.2.</w:t>
      </w:r>
      <w:r>
        <w:rPr>
          <w:lang w:eastAsia="zh-CN"/>
        </w:rPr>
        <w:t>65</w:t>
      </w:r>
      <w:r w:rsidRPr="003B2883">
        <w:tab/>
        <w:t xml:space="preserve">Type: </w:t>
      </w:r>
      <w:r>
        <w:t>Ext</w:t>
      </w:r>
      <w:r w:rsidRPr="003B2883">
        <w:t>AmfEventSubscription</w:t>
      </w:r>
      <w:bookmarkEnd w:id="3834"/>
      <w:bookmarkEnd w:id="3835"/>
      <w:bookmarkEnd w:id="3836"/>
      <w:bookmarkEnd w:id="3837"/>
      <w:bookmarkEnd w:id="3838"/>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1" w:name="_Toc89035177"/>
      <w:bookmarkStart w:id="3842" w:name="_Toc89064975"/>
      <w:bookmarkStart w:id="3843" w:name="_Toc89180274"/>
      <w:bookmarkStart w:id="3844" w:name="_Toc97071953"/>
      <w:bookmarkStart w:id="3845" w:name="_Toc120051355"/>
      <w:bookmarkStart w:id="3846" w:name="_Toc200643955"/>
      <w:r w:rsidRPr="00B3056F">
        <w:t>6.1.6.2.</w:t>
      </w:r>
      <w:r>
        <w:rPr>
          <w:lang w:eastAsia="zh-CN"/>
        </w:rPr>
        <w:t>66</w:t>
      </w:r>
      <w:r w:rsidRPr="003B2883">
        <w:tab/>
        <w:t>Type: AmfEventSubscription</w:t>
      </w:r>
      <w:r>
        <w:t>AddInfo</w:t>
      </w:r>
      <w:bookmarkEnd w:id="3841"/>
      <w:bookmarkEnd w:id="3842"/>
      <w:bookmarkEnd w:id="3843"/>
      <w:bookmarkEnd w:id="3844"/>
      <w:bookmarkEnd w:id="3845"/>
      <w:bookmarkEnd w:id="3846"/>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7"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7"/>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40"/>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8" w:name="_Toc89035178"/>
      <w:bookmarkStart w:id="3849" w:name="_Toc89064976"/>
      <w:bookmarkStart w:id="3850" w:name="_Toc89180275"/>
      <w:bookmarkStart w:id="3851" w:name="_Toc97071954"/>
      <w:bookmarkStart w:id="3852" w:name="_Toc120051356"/>
      <w:bookmarkStart w:id="3853"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8"/>
      <w:bookmarkEnd w:id="3849"/>
      <w:bookmarkEnd w:id="3850"/>
      <w:bookmarkEnd w:id="3851"/>
      <w:bookmarkEnd w:id="3852"/>
      <w:bookmarkEnd w:id="3853"/>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4" w:name="_Toc89035179"/>
      <w:bookmarkStart w:id="3855" w:name="_Toc89064977"/>
      <w:bookmarkStart w:id="3856" w:name="_Toc89180276"/>
      <w:bookmarkStart w:id="3857" w:name="_Toc97071955"/>
      <w:bookmarkStart w:id="3858" w:name="_Toc120051357"/>
      <w:bookmarkStart w:id="3859" w:name="_Toc200643957"/>
      <w:r>
        <w:t>6.1.6.2.68</w:t>
      </w:r>
      <w:r w:rsidRPr="003B2883">
        <w:tab/>
        <w:t xml:space="preserve">Type: </w:t>
      </w:r>
      <w:r>
        <w:t>UeDifferentiationInfo</w:t>
      </w:r>
      <w:bookmarkEnd w:id="3854"/>
      <w:bookmarkEnd w:id="3855"/>
      <w:bookmarkEnd w:id="3856"/>
      <w:bookmarkEnd w:id="3857"/>
      <w:bookmarkEnd w:id="3858"/>
      <w:bookmarkEnd w:id="385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0" w:name="_Toc56696401"/>
      <w:bookmarkStart w:id="3861" w:name="_Toc67683559"/>
      <w:bookmarkStart w:id="3862" w:name="_Toc89035180"/>
      <w:bookmarkStart w:id="3863" w:name="_Toc89064978"/>
      <w:bookmarkStart w:id="3864" w:name="_Toc89180277"/>
      <w:bookmarkStart w:id="3865" w:name="_Toc97071956"/>
      <w:bookmarkStart w:id="3866" w:name="_Toc120051358"/>
      <w:bookmarkStart w:id="3867" w:name="_Toc200643958"/>
      <w:r w:rsidRPr="00B3056F">
        <w:t>6.1.6.2.</w:t>
      </w:r>
      <w:r>
        <w:rPr>
          <w:lang w:eastAsia="zh-CN"/>
        </w:rPr>
        <w:t>69</w:t>
      </w:r>
      <w:r w:rsidRPr="00B3056F">
        <w:tab/>
        <w:t>Type:</w:t>
      </w:r>
      <w:bookmarkEnd w:id="3860"/>
      <w:bookmarkEnd w:id="3861"/>
      <w:r w:rsidRPr="00F046A8">
        <w:rPr>
          <w:szCs w:val="22"/>
          <w:lang w:val="en-US" w:eastAsia="zh-CN"/>
        </w:rPr>
        <w:t xml:space="preserve"> </w:t>
      </w:r>
      <w:r>
        <w:rPr>
          <w:szCs w:val="22"/>
          <w:lang w:val="en-US" w:eastAsia="zh-CN"/>
        </w:rPr>
        <w:t>CeModeBInd</w:t>
      </w:r>
      <w:bookmarkEnd w:id="3862"/>
      <w:bookmarkEnd w:id="3863"/>
      <w:bookmarkEnd w:id="3864"/>
      <w:bookmarkEnd w:id="3865"/>
      <w:bookmarkEnd w:id="3866"/>
      <w:bookmarkEnd w:id="386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8"/>
    </w:tbl>
    <w:p w14:paraId="2ECA7E58" w14:textId="6EBF04A1" w:rsidR="00B6596B" w:rsidRPr="008B2FDB" w:rsidRDefault="00B6596B" w:rsidP="008B2FDB"/>
    <w:p w14:paraId="2E4B9666" w14:textId="27F77088" w:rsidR="00B6596B" w:rsidRPr="00B3056F" w:rsidRDefault="00B6596B" w:rsidP="00B6596B">
      <w:pPr>
        <w:pStyle w:val="Heading5"/>
      </w:pPr>
      <w:bookmarkStart w:id="3869" w:name="_Toc89035181"/>
      <w:bookmarkStart w:id="3870" w:name="_Toc89064979"/>
      <w:bookmarkStart w:id="3871" w:name="_Toc89180278"/>
      <w:bookmarkStart w:id="3872" w:name="_Toc97071957"/>
      <w:bookmarkStart w:id="3873" w:name="_Toc120051359"/>
      <w:bookmarkStart w:id="3874"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9"/>
      <w:bookmarkEnd w:id="3870"/>
      <w:bookmarkEnd w:id="3871"/>
      <w:bookmarkEnd w:id="3872"/>
      <w:bookmarkEnd w:id="3873"/>
      <w:bookmarkEnd w:id="3874"/>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5"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5"/>
    </w:tbl>
    <w:p w14:paraId="312182A2" w14:textId="2B72684F" w:rsidR="00B6596B" w:rsidRPr="008B2FDB" w:rsidRDefault="00B6596B" w:rsidP="008B2FDB"/>
    <w:p w14:paraId="5EACDA89" w14:textId="58D4A365" w:rsidR="00B6596B" w:rsidRPr="00B3056F" w:rsidRDefault="00B6596B" w:rsidP="00B6596B">
      <w:pPr>
        <w:pStyle w:val="Heading5"/>
      </w:pPr>
      <w:bookmarkStart w:id="3876" w:name="_Toc89035182"/>
      <w:bookmarkStart w:id="3877" w:name="_Toc89064980"/>
      <w:bookmarkStart w:id="3878" w:name="_Toc89180279"/>
      <w:bookmarkStart w:id="3879" w:name="_Toc97071958"/>
      <w:bookmarkStart w:id="3880" w:name="_Toc120051360"/>
      <w:bookmarkStart w:id="3881"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6"/>
      <w:bookmarkEnd w:id="3877"/>
      <w:bookmarkEnd w:id="3878"/>
      <w:bookmarkEnd w:id="3879"/>
      <w:bookmarkEnd w:id="3880"/>
      <w:bookmarkEnd w:id="3881"/>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2" w:name="_Toc89035183"/>
      <w:bookmarkStart w:id="3883" w:name="_Toc89064981"/>
      <w:bookmarkStart w:id="3884" w:name="_Toc89180280"/>
      <w:bookmarkStart w:id="3885" w:name="_Toc97071959"/>
      <w:bookmarkStart w:id="3886" w:name="_Toc120051361"/>
      <w:bookmarkStart w:id="3887" w:name="_Toc200643961"/>
      <w:r>
        <w:t>6.1.6.2.72</w:t>
      </w:r>
      <w:r>
        <w:tab/>
        <w:t xml:space="preserve">Type: </w:t>
      </w:r>
      <w:r w:rsidRPr="002E36DD">
        <w:rPr>
          <w:lang w:eastAsia="zh-CN"/>
        </w:rPr>
        <w:t>Prose</w:t>
      </w:r>
      <w:r>
        <w:rPr>
          <w:lang w:eastAsia="zh-CN"/>
        </w:rPr>
        <w:t>Context</w:t>
      </w:r>
      <w:bookmarkEnd w:id="3882"/>
      <w:bookmarkEnd w:id="3883"/>
      <w:bookmarkEnd w:id="3884"/>
      <w:bookmarkEnd w:id="3885"/>
      <w:bookmarkEnd w:id="3886"/>
      <w:bookmarkEnd w:id="388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8" w:name="_Toc89035184"/>
      <w:bookmarkStart w:id="3889" w:name="_Toc89064982"/>
      <w:bookmarkStart w:id="3890" w:name="_Toc89180281"/>
      <w:bookmarkStart w:id="3891" w:name="_Toc97071960"/>
      <w:bookmarkStart w:id="3892" w:name="_Toc120051362"/>
      <w:bookmarkStart w:id="3893" w:name="_Toc200643962"/>
      <w:r w:rsidRPr="003B2883">
        <w:t>6.</w:t>
      </w:r>
      <w:r>
        <w:t>1</w:t>
      </w:r>
      <w:r w:rsidRPr="003B2883">
        <w:t>.6.2.</w:t>
      </w:r>
      <w:r>
        <w:t>73</w:t>
      </w:r>
      <w:r w:rsidRPr="003B2883">
        <w:tab/>
        <w:t xml:space="preserve">Type: </w:t>
      </w:r>
      <w:r>
        <w:rPr>
          <w:lang w:eastAsia="zh-CN"/>
        </w:rPr>
        <w:t>AnalyticsSubscription</w:t>
      </w:r>
      <w:bookmarkEnd w:id="3888"/>
      <w:bookmarkEnd w:id="3889"/>
      <w:bookmarkEnd w:id="3890"/>
      <w:bookmarkEnd w:id="3891"/>
      <w:bookmarkEnd w:id="3892"/>
      <w:bookmarkEnd w:id="3893"/>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4" w:name="_Toc89035185"/>
      <w:bookmarkStart w:id="3895" w:name="_Toc89064983"/>
      <w:bookmarkStart w:id="3896" w:name="_Toc89180282"/>
      <w:bookmarkStart w:id="3897" w:name="_Toc97071961"/>
      <w:bookmarkStart w:id="3898" w:name="_Toc120051363"/>
      <w:bookmarkStart w:id="3899" w:name="_Toc200643963"/>
      <w:r w:rsidRPr="003B2883">
        <w:t>6.</w:t>
      </w:r>
      <w:r>
        <w:t>1</w:t>
      </w:r>
      <w:r w:rsidRPr="003B2883">
        <w:t>.6.2.</w:t>
      </w:r>
      <w:r>
        <w:t>74</w:t>
      </w:r>
      <w:r w:rsidRPr="003B2883">
        <w:tab/>
        <w:t xml:space="preserve">Type: </w:t>
      </w:r>
      <w:r>
        <w:rPr>
          <w:noProof/>
          <w:lang w:eastAsia="zh-CN"/>
        </w:rPr>
        <w:t>NwdafSubscription</w:t>
      </w:r>
      <w:bookmarkEnd w:id="3894"/>
      <w:bookmarkEnd w:id="3895"/>
      <w:bookmarkEnd w:id="3896"/>
      <w:bookmarkEnd w:id="3897"/>
      <w:bookmarkEnd w:id="3898"/>
      <w:bookmarkEnd w:id="389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0" w:name="_Toc89035186"/>
      <w:bookmarkStart w:id="3901" w:name="_Toc89064984"/>
      <w:bookmarkStart w:id="3902" w:name="_Toc89180283"/>
      <w:bookmarkStart w:id="3903" w:name="_Toc97071962"/>
      <w:bookmarkStart w:id="3904" w:name="_Toc120051364"/>
      <w:bookmarkStart w:id="3905" w:name="_Toc200643964"/>
      <w:r>
        <w:t>6.1.6.2.75</w:t>
      </w:r>
      <w:r>
        <w:tab/>
        <w:t>Type: UpdpSubscriptionData</w:t>
      </w:r>
      <w:bookmarkEnd w:id="3900"/>
      <w:bookmarkEnd w:id="3901"/>
      <w:bookmarkEnd w:id="3902"/>
      <w:bookmarkEnd w:id="3903"/>
      <w:bookmarkEnd w:id="3904"/>
      <w:bookmarkEnd w:id="3905"/>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6" w:name="_Toc89035187"/>
      <w:bookmarkStart w:id="3907" w:name="_Toc89064985"/>
      <w:bookmarkStart w:id="3908" w:name="_Toc89180284"/>
      <w:bookmarkStart w:id="3909" w:name="_Toc97071963"/>
      <w:bookmarkStart w:id="3910" w:name="_Toc120051365"/>
      <w:bookmarkStart w:id="3911" w:name="_Toc200643965"/>
      <w:r w:rsidRPr="003B2883">
        <w:t>6.1.6.2.</w:t>
      </w:r>
      <w:r>
        <w:t>76</w:t>
      </w:r>
      <w:r w:rsidRPr="003B2883">
        <w:tab/>
        <w:t xml:space="preserve">Type: </w:t>
      </w:r>
      <w:r>
        <w:rPr>
          <w:lang w:val="en-US" w:eastAsia="zh-CN"/>
        </w:rPr>
        <w:t>ProSe</w:t>
      </w:r>
      <w:r>
        <w:rPr>
          <w:lang w:eastAsia="zh-CN"/>
        </w:rPr>
        <w:t>Information</w:t>
      </w:r>
      <w:bookmarkEnd w:id="3906"/>
      <w:bookmarkEnd w:id="3907"/>
      <w:bookmarkEnd w:id="3908"/>
      <w:bookmarkEnd w:id="3909"/>
      <w:bookmarkEnd w:id="3910"/>
      <w:bookmarkEnd w:id="3911"/>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2" w:name="_Toc120051366"/>
      <w:bookmarkStart w:id="3913" w:name="_Toc200643966"/>
      <w:r>
        <w:t>6.1.6.2.77</w:t>
      </w:r>
      <w:r>
        <w:tab/>
        <w:t>Type: ReleaseSessionInfo</w:t>
      </w:r>
      <w:bookmarkEnd w:id="3912"/>
      <w:bookmarkEnd w:id="3913"/>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4" w:name="_Toc120051367"/>
      <w:bookmarkStart w:id="3915" w:name="_Toc200643967"/>
      <w:r w:rsidRPr="00B3056F">
        <w:t>6.1.6.2.</w:t>
      </w:r>
      <w:r>
        <w:t>78</w:t>
      </w:r>
      <w:r w:rsidRPr="003B2883">
        <w:tab/>
        <w:t xml:space="preserve">Type: </w:t>
      </w:r>
      <w:r>
        <w:t>AreaOfInterestEventState</w:t>
      </w:r>
      <w:bookmarkEnd w:id="3914"/>
      <w:bookmarkEnd w:id="391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6" w:name="_Toc200643968"/>
      <w:r w:rsidRPr="003B2883">
        <w:t>6.1.6.2.</w:t>
      </w:r>
      <w:r>
        <w:t>79</w:t>
      </w:r>
      <w:r w:rsidRPr="003B2883">
        <w:tab/>
        <w:t xml:space="preserve">Type: </w:t>
      </w:r>
      <w:r>
        <w:t>Tss</w:t>
      </w:r>
      <w:r w:rsidRPr="003B2883">
        <w:t>Information</w:t>
      </w:r>
      <w:bookmarkEnd w:id="3916"/>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7" w:name="_Toc200643969"/>
      <w:r w:rsidRPr="003B2883">
        <w:t>6.1.6.2.</w:t>
      </w:r>
      <w:r>
        <w:t>80</w:t>
      </w:r>
      <w:r w:rsidRPr="003B2883">
        <w:tab/>
        <w:t xml:space="preserve">Type: </w:t>
      </w:r>
      <w:r>
        <w:t>AmPolicyInfoContainer</w:t>
      </w:r>
      <w:bookmarkEnd w:id="3917"/>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8"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8"/>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9" w:name="_Toc200643971"/>
      <w:r w:rsidRPr="00193B31">
        <w:t>6.1.6.2.</w:t>
      </w:r>
      <w:r w:rsidR="00E613E1" w:rsidRPr="00193B31">
        <w:t>82</w:t>
      </w:r>
      <w:r w:rsidRPr="00622DB1">
        <w:tab/>
        <w:t xml:space="preserve">Type: </w:t>
      </w:r>
      <w:r w:rsidRPr="00622DB1">
        <w:rPr>
          <w:lang w:eastAsia="zh-CN"/>
        </w:rPr>
        <w:t>A2xContext</w:t>
      </w:r>
      <w:bookmarkEnd w:id="3919"/>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0" w:name="_Toc200643972"/>
      <w:r w:rsidRPr="00622DB1">
        <w:t>6.1.6.2.</w:t>
      </w:r>
      <w:r>
        <w:t>83</w:t>
      </w:r>
      <w:r w:rsidRPr="00622DB1">
        <w:tab/>
        <w:t xml:space="preserve">Type: </w:t>
      </w:r>
      <w:r w:rsidRPr="00622DB1">
        <w:rPr>
          <w:lang w:val="en-US" w:eastAsia="zh-CN"/>
        </w:rPr>
        <w:t>A2x</w:t>
      </w:r>
      <w:r w:rsidRPr="00622DB1">
        <w:rPr>
          <w:lang w:eastAsia="zh-CN"/>
        </w:rPr>
        <w:t>Information</w:t>
      </w:r>
      <w:bookmarkEnd w:id="3920"/>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1" w:name="_Toc200643973"/>
      <w:r>
        <w:t>6.1.6.2.84</w:t>
      </w:r>
      <w:r>
        <w:tab/>
        <w:t xml:space="preserve">Type: </w:t>
      </w:r>
      <w:r w:rsidR="00394564">
        <w:rPr>
          <w:lang w:eastAsia="zh-CN"/>
        </w:rPr>
        <w:t>L</w:t>
      </w:r>
      <w:r>
        <w:rPr>
          <w:lang w:eastAsia="zh-CN"/>
        </w:rPr>
        <w:t>csUpContext</w:t>
      </w:r>
      <w:bookmarkEnd w:id="3921"/>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2" w:name="_Toc200643974"/>
      <w:r w:rsidRPr="003B2883">
        <w:t>6.1.6.2.</w:t>
      </w:r>
      <w:r>
        <w:t>85</w:t>
      </w:r>
      <w:r w:rsidRPr="003B2883">
        <w:tab/>
        <w:t xml:space="preserve">Type: </w:t>
      </w:r>
      <w:r w:rsidRPr="00AF1186">
        <w:rPr>
          <w:lang w:eastAsia="zh-CN"/>
        </w:rPr>
        <w:t>DeregInactTimerInfo</w:t>
      </w:r>
      <w:bookmarkEnd w:id="3922"/>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3" w:name="_Toc151489979"/>
      <w:bookmarkStart w:id="3924" w:name="_Toc200643975"/>
      <w:r w:rsidRPr="003B2883">
        <w:t>6.1.6.2.</w:t>
      </w:r>
      <w:r>
        <w:t>86</w:t>
      </w:r>
      <w:r w:rsidRPr="003B2883">
        <w:tab/>
        <w:t xml:space="preserve">Type: </w:t>
      </w:r>
      <w:bookmarkEnd w:id="3923"/>
      <w:r>
        <w:t>TssRspPerNgran</w:t>
      </w:r>
      <w:bookmarkEnd w:id="3924"/>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5" w:name="_Toc200643976"/>
      <w:r w:rsidRPr="003B2883">
        <w:t>6.1.6.2.</w:t>
      </w:r>
      <w:r>
        <w:t>87</w:t>
      </w:r>
      <w:r w:rsidRPr="003B2883">
        <w:tab/>
        <w:t xml:space="preserve">Type: </w:t>
      </w:r>
      <w:r>
        <w:t>SliceReplacement</w:t>
      </w:r>
      <w:r w:rsidRPr="003B2883">
        <w:t>Mapping</w:t>
      </w:r>
      <w:bookmarkEnd w:id="3925"/>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6"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6"/>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7" w:name="_Toc25156413"/>
      <w:bookmarkStart w:id="3928" w:name="_Toc34124717"/>
      <w:bookmarkStart w:id="3929" w:name="_Toc43207843"/>
      <w:bookmarkStart w:id="3930" w:name="_Toc49857314"/>
      <w:bookmarkStart w:id="3931" w:name="_Toc56677154"/>
      <w:bookmarkStart w:id="3932" w:name="_Toc56691677"/>
      <w:bookmarkStart w:id="3933" w:name="_Toc56698941"/>
      <w:bookmarkStart w:id="3934" w:name="_Toc89035188"/>
      <w:bookmarkStart w:id="3935" w:name="_Toc89064986"/>
      <w:bookmarkStart w:id="3936" w:name="_Toc89180285"/>
      <w:bookmarkStart w:id="3937" w:name="_Toc97071964"/>
      <w:bookmarkStart w:id="3938" w:name="_Toc120051368"/>
      <w:bookmarkStart w:id="3939" w:name="_Toc200643978"/>
      <w:r w:rsidRPr="003B2883">
        <w:rPr>
          <w:lang w:val="en-US"/>
        </w:rPr>
        <w:t>6.1.6.3</w:t>
      </w:r>
      <w:r w:rsidRPr="003B2883">
        <w:rPr>
          <w:lang w:val="en-US"/>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37CB3D9" w14:textId="77777777" w:rsidR="00602AC0" w:rsidRPr="003B2883" w:rsidRDefault="00602AC0" w:rsidP="00602AC0">
      <w:pPr>
        <w:pStyle w:val="Heading5"/>
      </w:pPr>
      <w:bookmarkStart w:id="3940" w:name="_Toc25156414"/>
      <w:bookmarkStart w:id="3941" w:name="_Toc34124718"/>
      <w:bookmarkStart w:id="3942" w:name="_Toc43207844"/>
      <w:bookmarkStart w:id="3943" w:name="_Toc49857315"/>
      <w:bookmarkStart w:id="3944" w:name="_Toc56677155"/>
      <w:bookmarkStart w:id="3945" w:name="_Toc56691678"/>
      <w:bookmarkStart w:id="3946" w:name="_Toc56698942"/>
      <w:bookmarkStart w:id="3947" w:name="_Toc89035189"/>
      <w:bookmarkStart w:id="3948" w:name="_Toc89064987"/>
      <w:bookmarkStart w:id="3949" w:name="_Toc89180286"/>
      <w:bookmarkStart w:id="3950" w:name="_Toc97071965"/>
      <w:bookmarkStart w:id="3951" w:name="_Toc120051369"/>
      <w:bookmarkStart w:id="3952" w:name="_Toc200643979"/>
      <w:r w:rsidRPr="003B2883">
        <w:t>6.1.6.3.1</w:t>
      </w:r>
      <w:r w:rsidRPr="003B2883">
        <w:tab/>
        <w:t>Introduction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3" w:name="_Toc25156415"/>
      <w:bookmarkStart w:id="3954" w:name="_Toc34124719"/>
      <w:bookmarkStart w:id="3955" w:name="_Toc43207845"/>
      <w:bookmarkStart w:id="3956" w:name="_Toc49857316"/>
      <w:bookmarkStart w:id="3957" w:name="_Toc56677156"/>
      <w:bookmarkStart w:id="3958" w:name="_Toc56691679"/>
      <w:bookmarkStart w:id="3959" w:name="_Toc56698943"/>
      <w:bookmarkStart w:id="3960" w:name="_Toc89035190"/>
      <w:bookmarkStart w:id="3961" w:name="_Toc89064988"/>
      <w:bookmarkStart w:id="3962" w:name="_Toc89180287"/>
      <w:bookmarkStart w:id="3963" w:name="_Toc97071966"/>
      <w:bookmarkStart w:id="3964" w:name="_Toc120051370"/>
      <w:bookmarkStart w:id="3965" w:name="_Toc200643980"/>
      <w:r w:rsidRPr="003B2883">
        <w:t>6.1.6.3.2</w:t>
      </w:r>
      <w:r w:rsidRPr="003B2883">
        <w:tab/>
        <w:t>Simple data types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6" w:name="_Toc25156416"/>
      <w:bookmarkStart w:id="3967" w:name="_Toc34124720"/>
      <w:bookmarkStart w:id="3968" w:name="_Toc43207846"/>
      <w:bookmarkStart w:id="3969" w:name="_Toc49857317"/>
      <w:bookmarkStart w:id="3970" w:name="_Toc56677157"/>
      <w:bookmarkStart w:id="3971" w:name="_Toc56691680"/>
      <w:bookmarkStart w:id="3972" w:name="_Toc56698944"/>
      <w:bookmarkStart w:id="3973" w:name="_Toc89035191"/>
      <w:bookmarkStart w:id="3974" w:name="_Toc89064989"/>
      <w:bookmarkStart w:id="3975" w:name="_Toc89180288"/>
      <w:bookmarkStart w:id="3976" w:name="_Toc97071967"/>
      <w:bookmarkStart w:id="3977" w:name="_Toc120051371"/>
      <w:bookmarkStart w:id="3978" w:name="_Toc200643981"/>
      <w:r w:rsidRPr="003B2883">
        <w:t>6.1.6.3.3</w:t>
      </w:r>
      <w:r w:rsidRPr="003B2883">
        <w:tab/>
        <w:t xml:space="preserve">Enumeration: </w:t>
      </w:r>
      <w:r w:rsidRPr="003B2883">
        <w:rPr>
          <w:rFonts w:hint="eastAsia"/>
          <w:lang w:eastAsia="zh-CN"/>
        </w:rPr>
        <w:t>StatusChange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9" w:name="_Toc25156417"/>
      <w:bookmarkStart w:id="3980" w:name="_Toc34124721"/>
      <w:bookmarkStart w:id="3981" w:name="_Toc43207847"/>
      <w:bookmarkStart w:id="3982" w:name="_Toc49857318"/>
      <w:bookmarkStart w:id="3983" w:name="_Toc56677158"/>
      <w:bookmarkStart w:id="3984" w:name="_Toc56691681"/>
      <w:bookmarkStart w:id="3985" w:name="_Toc56698945"/>
      <w:bookmarkStart w:id="3986" w:name="_Toc89035192"/>
      <w:bookmarkStart w:id="3987" w:name="_Toc89064990"/>
      <w:bookmarkStart w:id="3988" w:name="_Toc89180289"/>
      <w:bookmarkStart w:id="3989" w:name="_Toc97071968"/>
      <w:bookmarkStart w:id="3990" w:name="_Toc120051372"/>
      <w:bookmarkStart w:id="3991" w:name="_Toc200643982"/>
      <w:r w:rsidRPr="003B2883">
        <w:t>6.1.6.3.4</w:t>
      </w:r>
      <w:r w:rsidRPr="003B2883">
        <w:tab/>
        <w:t>Enumeration: N2InformationClass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2" w:name="_Toc25156418"/>
      <w:bookmarkStart w:id="3993" w:name="_Toc34124722"/>
      <w:bookmarkStart w:id="3994" w:name="_Toc43207848"/>
      <w:bookmarkStart w:id="3995" w:name="_Toc49857319"/>
      <w:bookmarkStart w:id="3996" w:name="_Toc56677159"/>
      <w:bookmarkStart w:id="3997" w:name="_Toc56691682"/>
      <w:bookmarkStart w:id="3998" w:name="_Toc56698946"/>
      <w:bookmarkStart w:id="3999" w:name="_Toc89035193"/>
      <w:bookmarkStart w:id="4000" w:name="_Toc89064991"/>
      <w:bookmarkStart w:id="4001" w:name="_Toc89180290"/>
      <w:bookmarkStart w:id="4002" w:name="_Toc97071969"/>
      <w:bookmarkStart w:id="4003" w:name="_Toc120051373"/>
      <w:bookmarkStart w:id="4004" w:name="_Toc200643983"/>
      <w:r w:rsidRPr="003B2883">
        <w:t>6.1.6.3.5</w:t>
      </w:r>
      <w:r w:rsidRPr="003B2883">
        <w:tab/>
        <w:t>Enumeration: N1MessageClass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5" w:name="_Toc25156419"/>
      <w:bookmarkStart w:id="4006" w:name="_Toc34124723"/>
      <w:bookmarkStart w:id="4007" w:name="_Toc43207849"/>
      <w:bookmarkStart w:id="4008" w:name="_Toc49857320"/>
      <w:bookmarkStart w:id="4009" w:name="_Toc56677160"/>
      <w:bookmarkStart w:id="4010" w:name="_Toc56691683"/>
      <w:bookmarkStart w:id="4011" w:name="_Toc56698947"/>
      <w:bookmarkStart w:id="4012" w:name="_Toc89035194"/>
      <w:bookmarkStart w:id="4013" w:name="_Toc89064992"/>
      <w:bookmarkStart w:id="4014" w:name="_Toc89180291"/>
      <w:bookmarkStart w:id="4015" w:name="_Toc97071970"/>
      <w:bookmarkStart w:id="4016" w:name="_Toc120051374"/>
      <w:bookmarkStart w:id="4017" w:name="_Toc200643984"/>
      <w:r w:rsidRPr="003B2883">
        <w:t>6.1.6.3.6</w:t>
      </w:r>
      <w:r w:rsidRPr="003B2883">
        <w:tab/>
        <w:t xml:space="preserve">Enumeration: </w:t>
      </w:r>
      <w:r w:rsidRPr="003B2883">
        <w:rPr>
          <w:lang w:eastAsia="zh-CN"/>
        </w:rPr>
        <w:t>N1N2MessageTransferCause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8" w:name="_Toc25156420"/>
      <w:bookmarkStart w:id="4019" w:name="_Toc34124724"/>
      <w:bookmarkStart w:id="4020" w:name="_Toc43207850"/>
      <w:bookmarkStart w:id="4021" w:name="_Toc49857321"/>
      <w:bookmarkStart w:id="4022" w:name="_Toc56677161"/>
      <w:bookmarkStart w:id="4023" w:name="_Toc56691684"/>
      <w:bookmarkStart w:id="4024" w:name="_Toc56698948"/>
      <w:bookmarkStart w:id="4025" w:name="_Toc89035195"/>
      <w:bookmarkStart w:id="4026" w:name="_Toc89064993"/>
      <w:bookmarkStart w:id="4027" w:name="_Toc89180292"/>
      <w:bookmarkStart w:id="4028" w:name="_Toc97071971"/>
      <w:bookmarkStart w:id="4029" w:name="_Toc120051375"/>
      <w:bookmarkStart w:id="4030" w:name="_Toc200643985"/>
      <w:r w:rsidRPr="003B2883">
        <w:t>6.1.6.3.7</w:t>
      </w:r>
      <w:r w:rsidRPr="003B2883">
        <w:tab/>
        <w:t>Enumeration: UeContextTransfer</w:t>
      </w:r>
      <w:r w:rsidRPr="003B2883">
        <w:rPr>
          <w:rFonts w:hint="eastAsia"/>
          <w:lang w:eastAsia="zh-CN"/>
        </w:rPr>
        <w:t>Status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1" w:name="_Toc25156421"/>
      <w:bookmarkStart w:id="4032" w:name="_Toc34124725"/>
      <w:bookmarkStart w:id="4033" w:name="_Toc43207851"/>
      <w:bookmarkStart w:id="4034" w:name="_Toc49857322"/>
      <w:bookmarkStart w:id="4035" w:name="_Toc56677162"/>
      <w:bookmarkStart w:id="4036" w:name="_Toc56691685"/>
      <w:bookmarkStart w:id="4037" w:name="_Toc56698949"/>
      <w:bookmarkStart w:id="4038" w:name="_Toc89035196"/>
      <w:bookmarkStart w:id="4039" w:name="_Toc89064994"/>
      <w:bookmarkStart w:id="4040" w:name="_Toc89180293"/>
      <w:bookmarkStart w:id="4041" w:name="_Toc97071972"/>
      <w:bookmarkStart w:id="4042" w:name="_Toc120051376"/>
      <w:bookmarkStart w:id="4043" w:name="_Toc200643986"/>
      <w:r w:rsidRPr="003B2883">
        <w:t>6.1.6.3.8</w:t>
      </w:r>
      <w:r w:rsidRPr="003B2883">
        <w:tab/>
        <w:t xml:space="preserve">Enumeration: </w:t>
      </w:r>
      <w:r w:rsidRPr="003B2883">
        <w:rPr>
          <w:lang w:eastAsia="zh-CN"/>
        </w:rPr>
        <w:t>N2InformationTransferResult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4" w:name="_Toc25156422"/>
      <w:bookmarkStart w:id="4045" w:name="_Toc34124726"/>
      <w:bookmarkStart w:id="4046" w:name="_Toc43207852"/>
      <w:bookmarkStart w:id="4047" w:name="_Toc49857323"/>
      <w:bookmarkStart w:id="4048" w:name="_Toc56677163"/>
      <w:bookmarkStart w:id="4049" w:name="_Toc56691686"/>
      <w:bookmarkStart w:id="4050" w:name="_Toc56698950"/>
      <w:bookmarkStart w:id="4051" w:name="_Toc89035197"/>
      <w:bookmarkStart w:id="4052" w:name="_Toc89064995"/>
      <w:bookmarkStart w:id="4053" w:name="_Toc89180294"/>
      <w:bookmarkStart w:id="4054" w:name="_Toc97071973"/>
      <w:bookmarkStart w:id="4055" w:name="_Toc120051377"/>
      <w:bookmarkStart w:id="4056" w:name="_Toc200643987"/>
      <w:r w:rsidRPr="003B2883">
        <w:t>6.1.6.3.9</w:t>
      </w:r>
      <w:r w:rsidRPr="003B2883">
        <w:tab/>
        <w:t>Enumeration: Ciphering</w:t>
      </w:r>
      <w:r w:rsidRPr="003B2883">
        <w:rPr>
          <w:lang w:eastAsia="zh-CN"/>
        </w:rPr>
        <w:t>Algorithm</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7" w:name="_Toc25156423"/>
      <w:bookmarkStart w:id="4058" w:name="_Toc34124727"/>
      <w:bookmarkStart w:id="4059" w:name="_Toc43207853"/>
      <w:bookmarkStart w:id="4060" w:name="_Toc49857324"/>
      <w:bookmarkStart w:id="4061" w:name="_Toc56677164"/>
      <w:bookmarkStart w:id="4062" w:name="_Toc56691687"/>
      <w:bookmarkStart w:id="4063" w:name="_Toc56698951"/>
      <w:bookmarkStart w:id="4064" w:name="_Toc89035198"/>
      <w:bookmarkStart w:id="4065" w:name="_Toc89064996"/>
      <w:bookmarkStart w:id="4066" w:name="_Toc89180295"/>
      <w:bookmarkStart w:id="4067" w:name="_Toc97071974"/>
      <w:bookmarkStart w:id="4068" w:name="_Toc120051378"/>
      <w:bookmarkStart w:id="4069" w:name="_Toc200643988"/>
      <w:r w:rsidRPr="003B2883">
        <w:t>6.1.6.3.10</w:t>
      </w:r>
      <w:r w:rsidRPr="003B2883">
        <w:tab/>
        <w:t xml:space="preserve">Enumeration: </w:t>
      </w:r>
      <w:r w:rsidRPr="003B2883">
        <w:rPr>
          <w:lang w:eastAsia="zh-CN"/>
        </w:rPr>
        <w:t>IntegrityAlgorithm</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70" w:name="_Toc25156424"/>
      <w:bookmarkStart w:id="4071" w:name="_Toc34124728"/>
      <w:bookmarkStart w:id="4072" w:name="_Toc43207854"/>
      <w:bookmarkStart w:id="4073" w:name="_Toc49857325"/>
      <w:bookmarkStart w:id="4074" w:name="_Toc56677165"/>
      <w:bookmarkStart w:id="4075" w:name="_Toc56691688"/>
      <w:bookmarkStart w:id="4076" w:name="_Toc56698952"/>
      <w:bookmarkStart w:id="4077" w:name="_Toc89035199"/>
      <w:bookmarkStart w:id="4078" w:name="_Toc89064997"/>
      <w:bookmarkStart w:id="4079" w:name="_Toc89180296"/>
      <w:bookmarkStart w:id="4080" w:name="_Toc97071975"/>
      <w:bookmarkStart w:id="4081" w:name="_Toc120051379"/>
      <w:bookmarkStart w:id="4082" w:name="_Toc200643989"/>
      <w:r w:rsidRPr="003B2883">
        <w:t>6.1.6.3.11</w:t>
      </w:r>
      <w:r w:rsidRPr="003B2883">
        <w:tab/>
        <w:t>Enumeration: SmsSupport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3" w:name="_Toc25156425"/>
      <w:bookmarkStart w:id="4084" w:name="_Toc34124729"/>
      <w:bookmarkStart w:id="4085" w:name="_Toc43207855"/>
      <w:bookmarkStart w:id="4086" w:name="_Toc49857326"/>
      <w:bookmarkStart w:id="4087" w:name="_Toc56677166"/>
      <w:bookmarkStart w:id="4088" w:name="_Toc56691689"/>
      <w:bookmarkStart w:id="4089" w:name="_Toc56698953"/>
      <w:bookmarkStart w:id="4090" w:name="_Toc89035200"/>
      <w:bookmarkStart w:id="4091" w:name="_Toc89064998"/>
      <w:bookmarkStart w:id="4092" w:name="_Toc89180297"/>
      <w:bookmarkStart w:id="4093" w:name="_Toc97071976"/>
      <w:bookmarkStart w:id="4094" w:name="_Toc120051380"/>
      <w:bookmarkStart w:id="4095" w:name="_Toc200643990"/>
      <w:r w:rsidRPr="003B2883">
        <w:t>6.1.6.3.12</w:t>
      </w:r>
      <w:r w:rsidRPr="003B2883">
        <w:tab/>
      </w:r>
      <w:r>
        <w:rPr>
          <w:rFonts w:cs="Arial"/>
        </w:rPr>
        <w:t xml:space="preserve">Enumeration: </w:t>
      </w:r>
      <w:r w:rsidRPr="003B2883">
        <w:t>ScType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6" w:name="_Toc25156426"/>
      <w:bookmarkStart w:id="4097" w:name="_Toc34124730"/>
      <w:bookmarkStart w:id="4098" w:name="_Toc43207856"/>
      <w:bookmarkStart w:id="4099" w:name="_Toc49857327"/>
      <w:bookmarkStart w:id="4100" w:name="_Toc56677167"/>
      <w:bookmarkStart w:id="4101" w:name="_Toc56691690"/>
      <w:bookmarkStart w:id="4102" w:name="_Toc56698954"/>
      <w:bookmarkStart w:id="4103" w:name="_Toc89035201"/>
      <w:bookmarkStart w:id="4104" w:name="_Toc89064999"/>
      <w:bookmarkStart w:id="4105" w:name="_Toc89180298"/>
      <w:bookmarkStart w:id="4106" w:name="_Toc97071977"/>
      <w:bookmarkStart w:id="4107" w:name="_Toc120051381"/>
      <w:bookmarkStart w:id="4108" w:name="_Toc200643991"/>
      <w:r w:rsidRPr="003B2883">
        <w:t>6.1.6.3.13</w:t>
      </w:r>
      <w:r w:rsidRPr="003B2883">
        <w:tab/>
      </w:r>
      <w:r>
        <w:rPr>
          <w:rFonts w:cs="Arial"/>
        </w:rPr>
        <w:t xml:space="preserve">Enumeration: </w:t>
      </w:r>
      <w:r w:rsidRPr="003B2883">
        <w:t>KeyAmfType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9" w:name="_Toc25156427"/>
      <w:bookmarkStart w:id="4110" w:name="_Toc34124731"/>
      <w:bookmarkStart w:id="4111" w:name="_Toc43207857"/>
      <w:bookmarkStart w:id="4112" w:name="_Toc49857328"/>
      <w:bookmarkStart w:id="4113" w:name="_Toc56677168"/>
      <w:bookmarkStart w:id="4114" w:name="_Toc56691691"/>
      <w:bookmarkStart w:id="4115" w:name="_Toc56698955"/>
      <w:bookmarkStart w:id="4116" w:name="_Toc89035202"/>
      <w:bookmarkStart w:id="4117" w:name="_Toc89065000"/>
      <w:bookmarkStart w:id="4118" w:name="_Toc89180299"/>
      <w:bookmarkStart w:id="4119" w:name="_Toc97071978"/>
      <w:bookmarkStart w:id="4120" w:name="_Toc120051382"/>
      <w:bookmarkStart w:id="4121" w:name="_Toc200643992"/>
      <w:r w:rsidRPr="003B2883">
        <w:t>6.1.6.3.14</w:t>
      </w:r>
      <w:r w:rsidRPr="003B2883">
        <w:tab/>
        <w:t>Enumeration: TransferReason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2" w:name="_Toc25156428"/>
      <w:bookmarkStart w:id="4123" w:name="_Toc34124732"/>
      <w:bookmarkStart w:id="4124" w:name="_Toc43207858"/>
      <w:bookmarkStart w:id="4125" w:name="_Toc49857329"/>
      <w:bookmarkStart w:id="4126" w:name="_Toc56677169"/>
      <w:bookmarkStart w:id="4127" w:name="_Toc56691692"/>
      <w:bookmarkStart w:id="4128" w:name="_Toc56698956"/>
      <w:bookmarkStart w:id="4129" w:name="_Toc89035203"/>
      <w:bookmarkStart w:id="4130" w:name="_Toc89065001"/>
      <w:bookmarkStart w:id="4131" w:name="_Toc89180300"/>
      <w:bookmarkStart w:id="4132" w:name="_Toc97071979"/>
      <w:bookmarkStart w:id="4133" w:name="_Toc120051383"/>
      <w:bookmarkStart w:id="4134" w:name="_Toc200643993"/>
      <w:r w:rsidRPr="003B2883">
        <w:t>6.1.6.3.15</w:t>
      </w:r>
      <w:r w:rsidRPr="003B2883">
        <w:tab/>
        <w:t xml:space="preserve">Enumeration: </w:t>
      </w:r>
      <w:r w:rsidRPr="003B2883">
        <w:rPr>
          <w:noProof/>
        </w:rPr>
        <w:t>PolicyReqTrigger</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5" w:name="_Toc25156429"/>
      <w:bookmarkStart w:id="4136" w:name="_Toc34124733"/>
      <w:bookmarkStart w:id="4137" w:name="_Toc43207859"/>
      <w:bookmarkStart w:id="4138" w:name="_Toc49857330"/>
      <w:bookmarkStart w:id="4139" w:name="_Toc56677170"/>
      <w:bookmarkStart w:id="4140" w:name="_Toc56691693"/>
      <w:bookmarkStart w:id="4141" w:name="_Toc56698957"/>
      <w:bookmarkStart w:id="4142" w:name="_Toc89035204"/>
      <w:bookmarkStart w:id="4143" w:name="_Toc89065002"/>
      <w:bookmarkStart w:id="4144" w:name="_Toc89180301"/>
      <w:bookmarkStart w:id="4145" w:name="_Toc97071980"/>
      <w:bookmarkStart w:id="4146" w:name="_Toc120051384"/>
      <w:bookmarkStart w:id="4147" w:name="_Toc200643994"/>
      <w:r w:rsidRPr="003B2883">
        <w:t>6.1.6.3.16</w:t>
      </w:r>
      <w:r w:rsidRPr="003B2883">
        <w:tab/>
        <w:t>Enumeration: RatSelector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8" w:name="_Toc25156430"/>
      <w:bookmarkStart w:id="4149" w:name="_Toc34124734"/>
      <w:bookmarkStart w:id="4150" w:name="_Toc43207860"/>
      <w:bookmarkStart w:id="4151" w:name="_Toc49857331"/>
      <w:bookmarkStart w:id="4152" w:name="_Toc56677171"/>
      <w:bookmarkStart w:id="4153" w:name="_Toc56691694"/>
      <w:bookmarkStart w:id="4154" w:name="_Toc56698958"/>
      <w:bookmarkStart w:id="4155" w:name="_Toc89035205"/>
      <w:bookmarkStart w:id="4156" w:name="_Toc89065003"/>
      <w:bookmarkStart w:id="4157" w:name="_Toc89180302"/>
      <w:bookmarkStart w:id="4158" w:name="_Toc97071981"/>
      <w:bookmarkStart w:id="4159" w:name="_Toc120051385"/>
      <w:bookmarkStart w:id="4160" w:name="_Toc200643995"/>
      <w:r w:rsidRPr="003B2883">
        <w:t>6.1.6.3.17</w:t>
      </w:r>
      <w:r w:rsidRPr="003B2883">
        <w:tab/>
        <w:t>Enumeration: NgapIeType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1" w:name="_Toc25156431"/>
      <w:bookmarkStart w:id="4162" w:name="_Toc34124735"/>
      <w:bookmarkStart w:id="4163" w:name="_Toc43207861"/>
      <w:bookmarkStart w:id="4164" w:name="_Toc49857332"/>
      <w:bookmarkStart w:id="4165" w:name="_Toc56677172"/>
      <w:bookmarkStart w:id="4166" w:name="_Toc56691695"/>
      <w:bookmarkStart w:id="4167" w:name="_Toc56698959"/>
      <w:bookmarkStart w:id="4168" w:name="_Toc89035206"/>
      <w:bookmarkStart w:id="4169" w:name="_Toc89065004"/>
      <w:bookmarkStart w:id="4170" w:name="_Toc89180303"/>
      <w:bookmarkStart w:id="4171" w:name="_Toc97071982"/>
      <w:bookmarkStart w:id="4172" w:name="_Toc120051386"/>
      <w:bookmarkStart w:id="4173" w:name="_Toc200643996"/>
      <w:r w:rsidRPr="003B2883">
        <w:t>6.1.6.3.18</w:t>
      </w:r>
      <w:r w:rsidRPr="003B2883">
        <w:tab/>
        <w:t>Enumeration: N2InfoNotifyReason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4" w:name="_Toc25156432"/>
      <w:bookmarkStart w:id="4175" w:name="_Toc34124736"/>
      <w:bookmarkStart w:id="4176" w:name="_Toc43207862"/>
      <w:bookmarkStart w:id="4177" w:name="_Toc49857333"/>
      <w:bookmarkStart w:id="4178" w:name="_Toc56677173"/>
      <w:bookmarkStart w:id="4179" w:name="_Toc56691696"/>
      <w:bookmarkStart w:id="4180" w:name="_Toc56698960"/>
      <w:bookmarkStart w:id="4181" w:name="_Toc89035207"/>
      <w:bookmarkStart w:id="4182" w:name="_Toc89065005"/>
      <w:bookmarkStart w:id="4183" w:name="_Toc89180304"/>
      <w:bookmarkStart w:id="4184" w:name="_Toc97071983"/>
      <w:bookmarkStart w:id="4185" w:name="_Toc120051387"/>
      <w:bookmarkStart w:id="4186"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7" w:name="_Toc11343213"/>
      <w:bookmarkStart w:id="4188" w:name="_Toc18495025"/>
      <w:bookmarkStart w:id="4189" w:name="_Toc25156433"/>
      <w:bookmarkStart w:id="4190" w:name="_Toc34124737"/>
      <w:bookmarkStart w:id="4191" w:name="_Toc43207863"/>
      <w:bookmarkStart w:id="4192" w:name="_Toc49857334"/>
      <w:bookmarkStart w:id="4193" w:name="_Toc56677174"/>
      <w:bookmarkStart w:id="4194" w:name="_Toc56691697"/>
      <w:bookmarkStart w:id="4195" w:name="_Toc56698961"/>
      <w:bookmarkStart w:id="4196" w:name="_Toc89035208"/>
      <w:bookmarkStart w:id="4197" w:name="_Toc89065006"/>
      <w:bookmarkStart w:id="4198" w:name="_Toc89180305"/>
      <w:bookmarkStart w:id="4199" w:name="_Toc97071984"/>
      <w:bookmarkStart w:id="4200" w:name="_Toc120051388"/>
      <w:bookmarkStart w:id="4201" w:name="_Toc200643998"/>
      <w:r w:rsidRPr="003B2883">
        <w:t>6.1.6.3.</w:t>
      </w:r>
      <w:r>
        <w:t>20</w:t>
      </w:r>
      <w:r w:rsidRPr="003B2883">
        <w:tab/>
        <w:t xml:space="preserve">Enumeration: </w:t>
      </w:r>
      <w:bookmarkEnd w:id="4187"/>
      <w:bookmarkEnd w:id="4188"/>
      <w:r>
        <w:rPr>
          <w:lang w:val="en-US" w:eastAsia="zh-CN"/>
        </w:rPr>
        <w:t>SbiBindingLevel</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2" w:name="_Toc43208423"/>
      <w:bookmarkStart w:id="4203" w:name="_Toc43118250"/>
      <w:bookmarkStart w:id="4204" w:name="_Toc25157188"/>
      <w:bookmarkStart w:id="4205" w:name="_Toc49857335"/>
      <w:bookmarkStart w:id="4206" w:name="_Toc56677175"/>
      <w:bookmarkStart w:id="4207" w:name="_Toc56691698"/>
      <w:bookmarkStart w:id="4208" w:name="_Toc56698962"/>
      <w:bookmarkStart w:id="4209" w:name="_Toc89035209"/>
      <w:bookmarkStart w:id="4210" w:name="_Toc89065007"/>
      <w:bookmarkStart w:id="4211" w:name="_Toc89180306"/>
      <w:bookmarkStart w:id="4212" w:name="_Toc97071985"/>
      <w:bookmarkStart w:id="4213" w:name="_Toc120051389"/>
      <w:bookmarkStart w:id="4214" w:name="_Toc200643999"/>
      <w:r>
        <w:t>6.1.6.3.21</w:t>
      </w:r>
      <w:r>
        <w:tab/>
        <w:t>Enumeration: EpsNasCiphering</w:t>
      </w:r>
      <w:r>
        <w:rPr>
          <w:lang w:eastAsia="zh-CN"/>
        </w:rPr>
        <w:t>Algorithm</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5" w:name="_Toc43208424"/>
      <w:bookmarkStart w:id="4216" w:name="_Toc43118251"/>
      <w:bookmarkStart w:id="4217" w:name="_Toc25157189"/>
      <w:bookmarkStart w:id="4218" w:name="_Toc49857336"/>
      <w:bookmarkStart w:id="4219" w:name="_Toc56677176"/>
      <w:bookmarkStart w:id="4220" w:name="_Toc56691699"/>
      <w:bookmarkStart w:id="4221" w:name="_Toc56698963"/>
      <w:bookmarkStart w:id="4222" w:name="_Toc89035210"/>
      <w:bookmarkStart w:id="4223" w:name="_Toc89065008"/>
      <w:bookmarkStart w:id="4224" w:name="_Toc89180307"/>
      <w:bookmarkStart w:id="4225" w:name="_Toc97071986"/>
      <w:bookmarkStart w:id="4226" w:name="_Toc120051390"/>
      <w:bookmarkStart w:id="4227" w:name="_Toc200644000"/>
      <w:r>
        <w:t>6.1.6.3.22</w:t>
      </w:r>
      <w:r>
        <w:tab/>
        <w:t>Enumeration: EpsNas</w:t>
      </w:r>
      <w:r>
        <w:rPr>
          <w:lang w:eastAsia="zh-CN"/>
        </w:rPr>
        <w:t>IntegrityAlgorithm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8" w:name="_Toc56696424"/>
      <w:bookmarkStart w:id="4229" w:name="_Toc58604232"/>
      <w:bookmarkStart w:id="4230" w:name="_Toc89035211"/>
      <w:bookmarkStart w:id="4231" w:name="_Toc89065009"/>
      <w:bookmarkStart w:id="4232" w:name="_Toc89180308"/>
      <w:bookmarkStart w:id="4233" w:name="_Toc97071987"/>
      <w:bookmarkStart w:id="4234" w:name="_Toc120051391"/>
      <w:bookmarkStart w:id="4235" w:name="_Toc200644001"/>
      <w:r>
        <w:t>6.1.6.3.23</w:t>
      </w:r>
      <w:r>
        <w:tab/>
        <w:t xml:space="preserve">Enumeration: </w:t>
      </w:r>
      <w:bookmarkEnd w:id="4228"/>
      <w:bookmarkEnd w:id="4229"/>
      <w:r w:rsidRPr="00A230A4">
        <w:rPr>
          <w:rFonts w:cs="Arial"/>
          <w:lang w:eastAsia="zh-CN"/>
        </w:rPr>
        <w:t>PeriodicCommunic</w:t>
      </w:r>
      <w:r>
        <w:rPr>
          <w:rFonts w:cs="Arial"/>
          <w:lang w:eastAsia="zh-CN"/>
        </w:rPr>
        <w:t>ation</w:t>
      </w:r>
      <w:r w:rsidRPr="00A230A4">
        <w:rPr>
          <w:rFonts w:cs="Arial"/>
          <w:lang w:eastAsia="zh-CN"/>
        </w:rPr>
        <w:t>Indicator</w:t>
      </w:r>
      <w:bookmarkEnd w:id="4230"/>
      <w:bookmarkEnd w:id="4231"/>
      <w:bookmarkEnd w:id="4232"/>
      <w:bookmarkEnd w:id="4233"/>
      <w:bookmarkEnd w:id="4234"/>
      <w:bookmarkEnd w:id="4235"/>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6" w:name="_Toc89035212"/>
      <w:bookmarkStart w:id="4237" w:name="_Toc89065010"/>
      <w:bookmarkStart w:id="4238" w:name="_Toc89180309"/>
      <w:bookmarkStart w:id="4239" w:name="_Toc97071988"/>
      <w:bookmarkStart w:id="4240" w:name="_Toc120051392"/>
      <w:bookmarkStart w:id="4241" w:name="_Toc200644002"/>
      <w:r>
        <w:t>6.1.6.3.24</w:t>
      </w:r>
      <w:r>
        <w:tab/>
        <w:t xml:space="preserve">Enumeration: </w:t>
      </w:r>
      <w:r>
        <w:rPr>
          <w:lang w:eastAsia="zh-CN"/>
        </w:rPr>
        <w:t>UuaaMmStatus</w:t>
      </w:r>
      <w:bookmarkEnd w:id="4236"/>
      <w:bookmarkEnd w:id="4237"/>
      <w:bookmarkEnd w:id="4238"/>
      <w:bookmarkEnd w:id="4239"/>
      <w:bookmarkEnd w:id="4240"/>
      <w:bookmarkEnd w:id="424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2" w:name="_Toc120051393"/>
      <w:bookmarkStart w:id="4243" w:name="_Toc200644003"/>
      <w:r>
        <w:t>6.1.6.3.25</w:t>
      </w:r>
      <w:r w:rsidRPr="003B2883">
        <w:tab/>
        <w:t xml:space="preserve">Enumeration: </w:t>
      </w:r>
      <w:r>
        <w:rPr>
          <w:lang w:eastAsia="zh-CN"/>
        </w:rPr>
        <w:t>ReleaseCause</w:t>
      </w:r>
      <w:bookmarkEnd w:id="4242"/>
      <w:bookmarkEnd w:id="4243"/>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4" w:name="_Toc151490370"/>
      <w:bookmarkStart w:id="4245" w:name="_Toc200644004"/>
      <w:r>
        <w:t>6.1.6.3.26</w:t>
      </w:r>
      <w:r>
        <w:tab/>
        <w:t>Enumeration: NgranFailureInfo</w:t>
      </w:r>
      <w:bookmarkEnd w:id="4244"/>
      <w:bookmarkEnd w:id="4245"/>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6" w:name="_Toc200644005"/>
      <w:r w:rsidRPr="003B2883">
        <w:t>6.</w:t>
      </w:r>
      <w:r>
        <w:t>1</w:t>
      </w:r>
      <w:r w:rsidRPr="003B2883">
        <w:t>.6.3.</w:t>
      </w:r>
      <w:r>
        <w:t>27</w:t>
      </w:r>
      <w:r w:rsidRPr="003B2883">
        <w:tab/>
        <w:t xml:space="preserve">Enumeration: </w:t>
      </w:r>
      <w:r>
        <w:rPr>
          <w:rFonts w:cs="Arial"/>
        </w:rPr>
        <w:t>XrDeviceWith2Rx</w:t>
      </w:r>
      <w:bookmarkEnd w:id="4246"/>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7" w:name="_Toc25156434"/>
      <w:bookmarkStart w:id="4248" w:name="_Toc34124738"/>
      <w:bookmarkStart w:id="4249" w:name="_Toc43207864"/>
      <w:bookmarkStart w:id="4250" w:name="_Toc49857337"/>
      <w:bookmarkStart w:id="4251" w:name="_Toc56677177"/>
      <w:bookmarkStart w:id="4252" w:name="_Toc56691700"/>
      <w:bookmarkStart w:id="4253" w:name="_Toc56698964"/>
      <w:bookmarkStart w:id="4254" w:name="_Toc89035213"/>
      <w:bookmarkStart w:id="4255" w:name="_Toc89065011"/>
      <w:bookmarkStart w:id="4256" w:name="_Toc89180310"/>
      <w:bookmarkStart w:id="4257" w:name="_Toc97071989"/>
      <w:bookmarkStart w:id="4258" w:name="_Toc120051394"/>
      <w:bookmarkStart w:id="4259" w:name="_Toc200644006"/>
      <w:r w:rsidRPr="003B2883">
        <w:t>6.1.6.4</w:t>
      </w:r>
      <w:r w:rsidRPr="003B2883">
        <w:tab/>
        <w:t>Binary data</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601D037" w14:textId="77777777" w:rsidR="00602AC0" w:rsidRPr="003B2883" w:rsidRDefault="00602AC0" w:rsidP="00602AC0">
      <w:pPr>
        <w:pStyle w:val="Heading5"/>
        <w:rPr>
          <w:lang w:val="en-US"/>
        </w:rPr>
      </w:pPr>
      <w:bookmarkStart w:id="4260" w:name="_Toc25156435"/>
      <w:bookmarkStart w:id="4261" w:name="_Toc34124739"/>
      <w:bookmarkStart w:id="4262" w:name="_Toc43207865"/>
      <w:bookmarkStart w:id="4263" w:name="_Toc49857338"/>
      <w:bookmarkStart w:id="4264" w:name="_Toc56677178"/>
      <w:bookmarkStart w:id="4265" w:name="_Toc56691701"/>
      <w:bookmarkStart w:id="4266" w:name="_Toc56698965"/>
      <w:bookmarkStart w:id="4267" w:name="_Toc89035214"/>
      <w:bookmarkStart w:id="4268" w:name="_Toc89065012"/>
      <w:bookmarkStart w:id="4269" w:name="_Toc89180311"/>
      <w:bookmarkStart w:id="4270" w:name="_Toc97071990"/>
      <w:bookmarkStart w:id="4271" w:name="_Toc120051395"/>
      <w:bookmarkStart w:id="4272" w:name="_Toc200644007"/>
      <w:r w:rsidRPr="003B2883">
        <w:rPr>
          <w:lang w:val="en-US"/>
        </w:rPr>
        <w:t>6.1.6.4.1</w:t>
      </w:r>
      <w:r w:rsidRPr="003B2883">
        <w:rPr>
          <w:lang w:val="en-US"/>
        </w:rPr>
        <w:tab/>
        <w:t>Introduction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3" w:name="_Toc43207866"/>
      <w:bookmarkStart w:id="4274" w:name="_Toc25156436"/>
      <w:bookmarkStart w:id="4275" w:name="_Toc34124740"/>
      <w:bookmarkStart w:id="4276" w:name="_Toc49857339"/>
      <w:bookmarkStart w:id="4277" w:name="_Toc56677179"/>
      <w:bookmarkStart w:id="4278" w:name="_Toc56691702"/>
      <w:bookmarkStart w:id="4279" w:name="_Toc56698966"/>
      <w:bookmarkStart w:id="4280" w:name="_Toc89035215"/>
      <w:bookmarkStart w:id="4281" w:name="_Toc89065013"/>
      <w:bookmarkStart w:id="4282" w:name="_Toc89180312"/>
      <w:bookmarkStart w:id="4283" w:name="_Toc97071991"/>
      <w:bookmarkStart w:id="4284" w:name="_Toc120051396"/>
      <w:bookmarkStart w:id="4285" w:name="_Toc200644008"/>
      <w:r w:rsidRPr="003B2883">
        <w:rPr>
          <w:lang w:val="en-US"/>
        </w:rPr>
        <w:t>6.1.6.4.2</w:t>
      </w:r>
      <w:r w:rsidRPr="003B2883">
        <w:rPr>
          <w:lang w:val="en-US"/>
        </w:rPr>
        <w:tab/>
        <w:t>N1 Message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6" w:name="_Toc43207867"/>
      <w:bookmarkStart w:id="4287" w:name="_Toc25156437"/>
      <w:bookmarkStart w:id="4288" w:name="_Toc34124741"/>
      <w:bookmarkStart w:id="4289" w:name="_Toc49857340"/>
      <w:bookmarkStart w:id="4290" w:name="_Toc56677180"/>
      <w:bookmarkStart w:id="4291" w:name="_Toc56691703"/>
      <w:bookmarkStart w:id="4292" w:name="_Toc56698967"/>
      <w:bookmarkStart w:id="4293" w:name="_Toc89035216"/>
      <w:bookmarkStart w:id="4294" w:name="_Toc89065014"/>
      <w:bookmarkStart w:id="4295" w:name="_Toc89180313"/>
      <w:bookmarkStart w:id="4296" w:name="_Toc97071992"/>
      <w:bookmarkStart w:id="4297" w:name="_Toc120051397"/>
      <w:bookmarkStart w:id="4298" w:name="_Toc200644009"/>
      <w:r w:rsidRPr="003B2883">
        <w:rPr>
          <w:lang w:val="en-US"/>
        </w:rPr>
        <w:t>6.1.6.4.3</w:t>
      </w:r>
      <w:r w:rsidRPr="003B2883">
        <w:rPr>
          <w:lang w:val="en-US"/>
        </w:rPr>
        <w:tab/>
        <w:t>N2 Information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7D03BA9" w14:textId="77777777" w:rsidR="00602AC0" w:rsidRPr="003B2883" w:rsidRDefault="00602AC0" w:rsidP="00876DA9">
      <w:pPr>
        <w:pStyle w:val="Heading6"/>
      </w:pPr>
      <w:bookmarkStart w:id="4299" w:name="_Toc25156438"/>
      <w:bookmarkStart w:id="4300" w:name="_Toc34124742"/>
      <w:bookmarkStart w:id="4301" w:name="_Toc43207868"/>
      <w:bookmarkStart w:id="4302" w:name="_Toc49857341"/>
      <w:bookmarkStart w:id="4303" w:name="_Toc56677181"/>
      <w:bookmarkStart w:id="4304" w:name="_Toc56691704"/>
      <w:bookmarkStart w:id="4305" w:name="_Toc56698968"/>
      <w:bookmarkStart w:id="4306" w:name="_Toc89035217"/>
      <w:bookmarkStart w:id="4307" w:name="_Toc89065015"/>
      <w:bookmarkStart w:id="4308" w:name="_Toc89180314"/>
      <w:bookmarkStart w:id="4309" w:name="_Toc97071993"/>
      <w:bookmarkStart w:id="4310" w:name="_Toc120051398"/>
      <w:bookmarkStart w:id="4311" w:name="_Toc200644010"/>
      <w:r w:rsidRPr="003B2883">
        <w:t>6.1.6.4.3.1</w:t>
      </w:r>
      <w:r w:rsidRPr="003B2883">
        <w:tab/>
        <w:t>Introduction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2" w:name="_Toc25156439"/>
      <w:bookmarkStart w:id="4313" w:name="_Toc34124743"/>
      <w:bookmarkStart w:id="4314" w:name="_Toc43207869"/>
      <w:bookmarkStart w:id="4315" w:name="_Toc49857342"/>
      <w:bookmarkStart w:id="4316" w:name="_Toc56677182"/>
      <w:bookmarkStart w:id="4317" w:name="_Toc56691705"/>
      <w:bookmarkStart w:id="4318" w:name="_Toc56698969"/>
      <w:bookmarkStart w:id="4319" w:name="_Toc89035218"/>
      <w:bookmarkStart w:id="4320" w:name="_Toc89065016"/>
      <w:bookmarkStart w:id="4321" w:name="_Toc89180315"/>
      <w:bookmarkStart w:id="4322" w:name="_Toc97071994"/>
      <w:bookmarkStart w:id="4323" w:name="_Toc120051399"/>
      <w:bookmarkStart w:id="4324" w:name="_Toc200644011"/>
      <w:r w:rsidRPr="003B2883">
        <w:t>6.1.6.4.3.2</w:t>
      </w:r>
      <w:r w:rsidRPr="003B2883">
        <w:tab/>
        <w:t>NGAP IEs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5" w:name="_Toc25156440"/>
      <w:bookmarkStart w:id="4326" w:name="_Toc34124744"/>
      <w:bookmarkStart w:id="4327" w:name="_Toc43207870"/>
      <w:bookmarkStart w:id="4328" w:name="_Toc49857343"/>
      <w:bookmarkStart w:id="4329" w:name="_Toc56677183"/>
      <w:bookmarkStart w:id="4330" w:name="_Toc56691706"/>
      <w:bookmarkStart w:id="4331" w:name="_Toc56698970"/>
      <w:bookmarkStart w:id="4332" w:name="_Toc89035219"/>
      <w:bookmarkStart w:id="4333" w:name="_Toc89065017"/>
      <w:bookmarkStart w:id="4334" w:name="_Toc89180316"/>
      <w:bookmarkStart w:id="4335" w:name="_Toc97071995"/>
      <w:bookmarkStart w:id="4336" w:name="_Toc120051400"/>
      <w:bookmarkStart w:id="4337" w:name="_Toc200644012"/>
      <w:r w:rsidRPr="003B2883">
        <w:t>6.1.6.4.3.3</w:t>
      </w:r>
      <w:r w:rsidRPr="003B2883">
        <w:tab/>
        <w:t>NGAP Messages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8" w:name="_Toc25156441"/>
      <w:bookmarkStart w:id="4339" w:name="_Toc34124745"/>
      <w:bookmarkStart w:id="4340" w:name="_Toc43207871"/>
      <w:bookmarkStart w:id="4341" w:name="_Toc49857344"/>
      <w:bookmarkStart w:id="4342" w:name="_Toc56677184"/>
      <w:bookmarkStart w:id="4343" w:name="_Toc56691707"/>
      <w:bookmarkStart w:id="4344" w:name="_Toc56698971"/>
      <w:bookmarkStart w:id="4345" w:name="_Toc89035220"/>
      <w:bookmarkStart w:id="4346" w:name="_Toc89065018"/>
      <w:bookmarkStart w:id="4347" w:name="_Toc89180317"/>
      <w:bookmarkStart w:id="4348" w:name="_Toc97071996"/>
      <w:bookmarkStart w:id="4349" w:name="_Toc120051401"/>
      <w:bookmarkStart w:id="4350" w:name="_Toc200644013"/>
      <w:r w:rsidRPr="003B2883">
        <w:rPr>
          <w:lang w:val="en-US"/>
        </w:rPr>
        <w:t>6.1.6.4.</w:t>
      </w:r>
      <w:r>
        <w:rPr>
          <w:lang w:val="en-US"/>
        </w:rPr>
        <w:t>4</w:t>
      </w:r>
      <w:r w:rsidRPr="003B2883">
        <w:rPr>
          <w:lang w:val="en-US"/>
        </w:rPr>
        <w:tab/>
      </w:r>
      <w:r>
        <w:rPr>
          <w:lang w:val="en-US"/>
        </w:rPr>
        <w:t>Mobile Terminated Data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1" w:name="_Toc56696427"/>
      <w:bookmarkStart w:id="4352" w:name="_Toc58604235"/>
      <w:bookmarkStart w:id="4353" w:name="_Toc89035221"/>
      <w:bookmarkStart w:id="4354" w:name="_Toc89065019"/>
      <w:bookmarkStart w:id="4355" w:name="_Toc89180318"/>
      <w:bookmarkStart w:id="4356" w:name="_Toc97071997"/>
      <w:bookmarkStart w:id="4357" w:name="_Toc120051402"/>
      <w:bookmarkStart w:id="4358"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1"/>
      <w:bookmarkEnd w:id="4352"/>
      <w:bookmarkEnd w:id="4353"/>
      <w:bookmarkEnd w:id="4354"/>
      <w:bookmarkEnd w:id="4355"/>
      <w:bookmarkEnd w:id="4356"/>
      <w:bookmarkEnd w:id="4357"/>
      <w:bookmarkEnd w:id="4358"/>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9" w:name="_Toc25156442"/>
      <w:bookmarkStart w:id="4360" w:name="_Toc34124746"/>
      <w:bookmarkStart w:id="4361" w:name="_Toc43207872"/>
      <w:bookmarkStart w:id="4362" w:name="_Toc49857345"/>
      <w:bookmarkStart w:id="4363" w:name="_Toc56677185"/>
      <w:bookmarkStart w:id="4364" w:name="_Toc56691708"/>
      <w:bookmarkStart w:id="4365" w:name="_Toc56698972"/>
      <w:bookmarkStart w:id="4366" w:name="_Toc89035222"/>
      <w:bookmarkStart w:id="4367" w:name="_Toc89065020"/>
      <w:bookmarkStart w:id="4368" w:name="_Toc89180319"/>
      <w:bookmarkStart w:id="4369" w:name="_Toc97071998"/>
      <w:bookmarkStart w:id="4370" w:name="_Toc120051403"/>
      <w:bookmarkStart w:id="4371" w:name="_Toc200644015"/>
      <w:r w:rsidRPr="003B2883">
        <w:t>6.1.7</w:t>
      </w:r>
      <w:r w:rsidRPr="003B2883">
        <w:tab/>
        <w:t>Error Handling</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3EF2CAC" w14:textId="77777777" w:rsidR="00602AC0" w:rsidRPr="003B2883" w:rsidRDefault="00602AC0" w:rsidP="00602AC0">
      <w:pPr>
        <w:pStyle w:val="Heading4"/>
      </w:pPr>
      <w:bookmarkStart w:id="4372" w:name="_Toc25156443"/>
      <w:bookmarkStart w:id="4373" w:name="_Toc34124747"/>
      <w:bookmarkStart w:id="4374" w:name="_Toc43207873"/>
      <w:bookmarkStart w:id="4375" w:name="_Toc49857346"/>
      <w:bookmarkStart w:id="4376" w:name="_Toc56677186"/>
      <w:bookmarkStart w:id="4377" w:name="_Toc56691709"/>
      <w:bookmarkStart w:id="4378" w:name="_Toc56698973"/>
      <w:bookmarkStart w:id="4379" w:name="_Toc89035223"/>
      <w:bookmarkStart w:id="4380" w:name="_Toc89065021"/>
      <w:bookmarkStart w:id="4381" w:name="_Toc89180320"/>
      <w:bookmarkStart w:id="4382" w:name="_Toc97071999"/>
      <w:bookmarkStart w:id="4383" w:name="_Toc120051404"/>
      <w:bookmarkStart w:id="4384" w:name="_Toc200644016"/>
      <w:r w:rsidRPr="003B2883">
        <w:t>6.1.7.1</w:t>
      </w:r>
      <w:r w:rsidRPr="003B2883">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5" w:name="_Toc25156444"/>
      <w:bookmarkStart w:id="4386" w:name="_Toc34124748"/>
      <w:bookmarkStart w:id="4387" w:name="_Toc43207874"/>
      <w:bookmarkStart w:id="4388" w:name="_Toc49857347"/>
      <w:bookmarkStart w:id="4389" w:name="_Toc56677187"/>
      <w:bookmarkStart w:id="4390" w:name="_Toc56691710"/>
      <w:bookmarkStart w:id="4391" w:name="_Toc56698974"/>
      <w:bookmarkStart w:id="4392" w:name="_Toc89035224"/>
      <w:bookmarkStart w:id="4393" w:name="_Toc89065022"/>
      <w:bookmarkStart w:id="4394" w:name="_Toc89180321"/>
      <w:bookmarkStart w:id="4395" w:name="_Toc97072000"/>
      <w:bookmarkStart w:id="4396" w:name="_Toc120051405"/>
      <w:bookmarkStart w:id="4397" w:name="_Toc200644017"/>
      <w:r w:rsidRPr="003B2883">
        <w:t>6.1.7.2</w:t>
      </w:r>
      <w:r w:rsidRPr="003B2883">
        <w:tab/>
        <w:t>Protocol Errors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8" w:name="_Toc25156445"/>
      <w:bookmarkStart w:id="4399" w:name="_Toc34124749"/>
      <w:bookmarkStart w:id="4400" w:name="_Toc43207875"/>
      <w:bookmarkStart w:id="4401" w:name="_Toc49857348"/>
      <w:bookmarkStart w:id="4402" w:name="_Toc56677188"/>
      <w:bookmarkStart w:id="4403" w:name="_Toc56691711"/>
      <w:bookmarkStart w:id="4404" w:name="_Toc56698975"/>
      <w:bookmarkStart w:id="4405" w:name="_Toc89035225"/>
      <w:bookmarkStart w:id="4406" w:name="_Toc89065023"/>
      <w:bookmarkStart w:id="4407" w:name="_Toc89180322"/>
      <w:bookmarkStart w:id="4408" w:name="_Toc97072001"/>
      <w:bookmarkStart w:id="4409" w:name="_Toc120051406"/>
      <w:bookmarkStart w:id="4410" w:name="_Toc200644018"/>
      <w:r w:rsidRPr="003B2883">
        <w:t>6.1.7.3</w:t>
      </w:r>
      <w:r w:rsidRPr="003B2883">
        <w:tab/>
        <w:t>Application Errors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1" w:name="_Toc25156446"/>
      <w:bookmarkStart w:id="4412" w:name="_Toc34124750"/>
      <w:bookmarkStart w:id="4413" w:name="_Toc43207876"/>
      <w:bookmarkStart w:id="4414" w:name="_Toc49857349"/>
      <w:bookmarkStart w:id="4415" w:name="_Toc56677189"/>
      <w:bookmarkStart w:id="4416" w:name="_Toc56691712"/>
      <w:bookmarkStart w:id="4417" w:name="_Toc56698976"/>
      <w:bookmarkStart w:id="4418" w:name="_Toc89035226"/>
      <w:bookmarkStart w:id="4419" w:name="_Toc89065024"/>
      <w:bookmarkStart w:id="4420" w:name="_Toc89180323"/>
      <w:bookmarkStart w:id="4421" w:name="_Toc97072002"/>
      <w:bookmarkStart w:id="4422" w:name="_Toc120051407"/>
      <w:bookmarkStart w:id="4423" w:name="_Toc200644019"/>
      <w:r w:rsidRPr="003B2883">
        <w:t>6.1.8</w:t>
      </w:r>
      <w:r w:rsidRPr="003B2883">
        <w:tab/>
        <w:t>Feature Negotiation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5" w:name="_Toc25156447"/>
      <w:bookmarkStart w:id="4426" w:name="_Toc34124751"/>
      <w:bookmarkStart w:id="4427" w:name="_Toc43207877"/>
      <w:bookmarkStart w:id="4428" w:name="_Toc49857350"/>
      <w:bookmarkStart w:id="4429" w:name="_Toc56677190"/>
      <w:bookmarkStart w:id="4430" w:name="_Toc56691713"/>
      <w:bookmarkStart w:id="4431" w:name="_Toc56698977"/>
      <w:bookmarkStart w:id="4432" w:name="_Toc89035227"/>
      <w:bookmarkStart w:id="4433" w:name="_Toc89065025"/>
      <w:bookmarkStart w:id="4434" w:name="_Toc89180324"/>
      <w:bookmarkStart w:id="4435" w:name="_Toc97072003"/>
      <w:bookmarkStart w:id="4436" w:name="_Toc120051408"/>
      <w:bookmarkStart w:id="4437" w:name="_Toc200644020"/>
      <w:r w:rsidRPr="003B2883">
        <w:rPr>
          <w:lang w:val="en-US"/>
        </w:rPr>
        <w:t>6.1.9</w:t>
      </w:r>
      <w:r w:rsidRPr="003B2883">
        <w:rPr>
          <w:lang w:val="en-US"/>
        </w:rPr>
        <w:tab/>
        <w:t>Security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8"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8"/>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9" w:name="_Toc56677191"/>
      <w:bookmarkStart w:id="4440" w:name="_Toc56691714"/>
      <w:bookmarkStart w:id="4441" w:name="_Toc56698978"/>
      <w:bookmarkStart w:id="4442" w:name="_Toc89035228"/>
      <w:bookmarkStart w:id="4443" w:name="_Toc89065026"/>
      <w:bookmarkStart w:id="4444" w:name="_Toc89180325"/>
      <w:bookmarkStart w:id="4445" w:name="_Toc97072004"/>
      <w:bookmarkStart w:id="4446" w:name="_Toc120051409"/>
      <w:bookmarkStart w:id="4447" w:name="_Toc200644021"/>
      <w:r w:rsidRPr="003B2883">
        <w:t>6.1.</w:t>
      </w:r>
      <w:r>
        <w:t>10</w:t>
      </w:r>
      <w:r w:rsidRPr="003B2883">
        <w:tab/>
      </w:r>
      <w:r>
        <w:t>HTTP redirection</w:t>
      </w:r>
      <w:bookmarkEnd w:id="4439"/>
      <w:bookmarkEnd w:id="4440"/>
      <w:bookmarkEnd w:id="4441"/>
      <w:bookmarkEnd w:id="4442"/>
      <w:bookmarkEnd w:id="4443"/>
      <w:bookmarkEnd w:id="4444"/>
      <w:bookmarkEnd w:id="4445"/>
      <w:bookmarkEnd w:id="4446"/>
      <w:bookmarkEnd w:id="4447"/>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8" w:name="_Toc25156448"/>
      <w:bookmarkStart w:id="4449" w:name="_Toc34124752"/>
      <w:bookmarkStart w:id="4450" w:name="_Toc43207878"/>
      <w:bookmarkStart w:id="4451" w:name="_Toc49857351"/>
      <w:bookmarkStart w:id="4452" w:name="_Toc56677192"/>
      <w:bookmarkStart w:id="4453" w:name="_Toc56691715"/>
      <w:bookmarkStart w:id="4454" w:name="_Toc56698979"/>
      <w:bookmarkStart w:id="4455" w:name="_Toc89035229"/>
      <w:bookmarkStart w:id="4456" w:name="_Toc89065027"/>
      <w:bookmarkStart w:id="4457" w:name="_Toc89180326"/>
      <w:bookmarkStart w:id="4458" w:name="_Toc97072005"/>
      <w:bookmarkStart w:id="4459" w:name="_Toc120051410"/>
      <w:bookmarkStart w:id="4460" w:name="_Toc200644022"/>
      <w:r w:rsidRPr="003B2883">
        <w:t>6.2</w:t>
      </w:r>
      <w:r w:rsidRPr="003B2883">
        <w:tab/>
        <w:t>Namf_EventExposure Service API</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EA9B382" w14:textId="77777777" w:rsidR="00602AC0" w:rsidRPr="003B2883" w:rsidRDefault="00602AC0" w:rsidP="00602AC0">
      <w:pPr>
        <w:pStyle w:val="Heading3"/>
      </w:pPr>
      <w:bookmarkStart w:id="4461" w:name="_Toc25156449"/>
      <w:bookmarkStart w:id="4462" w:name="_Toc34124753"/>
      <w:bookmarkStart w:id="4463" w:name="_Toc43207879"/>
      <w:bookmarkStart w:id="4464" w:name="_Toc49857352"/>
      <w:bookmarkStart w:id="4465" w:name="_Toc56677193"/>
      <w:bookmarkStart w:id="4466" w:name="_Toc56691716"/>
      <w:bookmarkStart w:id="4467" w:name="_Toc56698980"/>
      <w:bookmarkStart w:id="4468" w:name="_Toc89035230"/>
      <w:bookmarkStart w:id="4469" w:name="_Toc89065028"/>
      <w:bookmarkStart w:id="4470" w:name="_Toc89180327"/>
      <w:bookmarkStart w:id="4471" w:name="_Toc97072006"/>
      <w:bookmarkStart w:id="4472" w:name="_Toc120051411"/>
      <w:bookmarkStart w:id="4473" w:name="_Toc200644023"/>
      <w:r w:rsidRPr="003B2883">
        <w:t>6.2.1</w:t>
      </w:r>
      <w:r w:rsidRPr="003B2883">
        <w:tab/>
        <w:t>API URI</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4" w:name="_Toc25156450"/>
      <w:bookmarkStart w:id="4475" w:name="_Toc34124754"/>
      <w:bookmarkStart w:id="4476" w:name="_Toc43207880"/>
      <w:bookmarkStart w:id="4477" w:name="_Toc49857353"/>
      <w:bookmarkStart w:id="4478" w:name="_Toc56677194"/>
      <w:bookmarkStart w:id="4479" w:name="_Toc56691717"/>
      <w:bookmarkStart w:id="4480" w:name="_Toc56698981"/>
      <w:bookmarkStart w:id="4481" w:name="_Toc89035231"/>
      <w:bookmarkStart w:id="4482" w:name="_Toc89065029"/>
      <w:bookmarkStart w:id="4483" w:name="_Toc89180328"/>
      <w:bookmarkStart w:id="4484" w:name="_Toc97072007"/>
      <w:bookmarkStart w:id="4485" w:name="_Toc120051412"/>
      <w:bookmarkStart w:id="4486" w:name="_Toc200644024"/>
      <w:r w:rsidRPr="003B2883">
        <w:t>6.2.2</w:t>
      </w:r>
      <w:r w:rsidRPr="003B2883">
        <w:tab/>
        <w:t>Usage of HTTP</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2D3B120" w14:textId="77777777" w:rsidR="00602AC0" w:rsidRPr="003B2883" w:rsidRDefault="00602AC0" w:rsidP="00602AC0">
      <w:pPr>
        <w:pStyle w:val="Heading4"/>
      </w:pPr>
      <w:bookmarkStart w:id="4487" w:name="_Toc25156451"/>
      <w:bookmarkStart w:id="4488" w:name="_Toc34124755"/>
      <w:bookmarkStart w:id="4489" w:name="_Toc43207881"/>
      <w:bookmarkStart w:id="4490" w:name="_Toc49857354"/>
      <w:bookmarkStart w:id="4491" w:name="_Toc56677195"/>
      <w:bookmarkStart w:id="4492" w:name="_Toc56691718"/>
      <w:bookmarkStart w:id="4493" w:name="_Toc56698982"/>
      <w:bookmarkStart w:id="4494" w:name="_Toc89035232"/>
      <w:bookmarkStart w:id="4495" w:name="_Toc89065030"/>
      <w:bookmarkStart w:id="4496" w:name="_Toc89180329"/>
      <w:bookmarkStart w:id="4497" w:name="_Toc97072008"/>
      <w:bookmarkStart w:id="4498" w:name="_Toc120051413"/>
      <w:bookmarkStart w:id="4499" w:name="_Toc200644025"/>
      <w:r w:rsidRPr="003B2883">
        <w:t>6.2.2.1</w:t>
      </w:r>
      <w:r w:rsidRPr="003B2883">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00" w:name="_Toc25156452"/>
      <w:bookmarkStart w:id="4501" w:name="_Toc34124756"/>
      <w:bookmarkStart w:id="4502" w:name="_Toc43207882"/>
      <w:bookmarkStart w:id="4503" w:name="_Toc49857355"/>
      <w:bookmarkStart w:id="4504" w:name="_Toc56677196"/>
      <w:bookmarkStart w:id="4505" w:name="_Toc56691719"/>
      <w:bookmarkStart w:id="4506" w:name="_Toc56698983"/>
      <w:bookmarkStart w:id="4507" w:name="_Toc89035233"/>
      <w:bookmarkStart w:id="4508" w:name="_Toc89065031"/>
      <w:bookmarkStart w:id="4509" w:name="_Toc89180330"/>
      <w:bookmarkStart w:id="4510" w:name="_Toc97072009"/>
      <w:bookmarkStart w:id="4511" w:name="_Toc120051414"/>
      <w:bookmarkStart w:id="4512" w:name="_Toc200644026"/>
      <w:r w:rsidRPr="003B2883">
        <w:t>6.2.2.2</w:t>
      </w:r>
      <w:r w:rsidRPr="003B2883">
        <w:tab/>
        <w:t>HTTP standard headers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34158F4C" w14:textId="77777777" w:rsidR="00602AC0" w:rsidRPr="003B2883" w:rsidRDefault="00602AC0" w:rsidP="00602AC0">
      <w:pPr>
        <w:pStyle w:val="Heading5"/>
        <w:rPr>
          <w:lang w:eastAsia="zh-CN"/>
        </w:rPr>
      </w:pPr>
      <w:bookmarkStart w:id="4513" w:name="_Toc25156453"/>
      <w:bookmarkStart w:id="4514" w:name="_Toc34124757"/>
      <w:bookmarkStart w:id="4515" w:name="_Toc43207883"/>
      <w:bookmarkStart w:id="4516" w:name="_Toc49857356"/>
      <w:bookmarkStart w:id="4517" w:name="_Toc56677197"/>
      <w:bookmarkStart w:id="4518" w:name="_Toc56691720"/>
      <w:bookmarkStart w:id="4519" w:name="_Toc56698984"/>
      <w:bookmarkStart w:id="4520" w:name="_Toc89035234"/>
      <w:bookmarkStart w:id="4521" w:name="_Toc89065032"/>
      <w:bookmarkStart w:id="4522" w:name="_Toc89180331"/>
      <w:bookmarkStart w:id="4523" w:name="_Toc97072010"/>
      <w:bookmarkStart w:id="4524" w:name="_Toc120051415"/>
      <w:bookmarkStart w:id="4525" w:name="_Toc200644027"/>
      <w:r w:rsidRPr="003B2883">
        <w:t>6.2.2.2.1</w:t>
      </w:r>
      <w:r w:rsidRPr="003B2883">
        <w:rPr>
          <w:lang w:eastAsia="zh-CN"/>
        </w:rPr>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6" w:name="_Toc25156454"/>
      <w:bookmarkStart w:id="4527" w:name="_Toc34124758"/>
      <w:bookmarkStart w:id="4528" w:name="_Toc43207884"/>
      <w:bookmarkStart w:id="4529" w:name="_Toc49857357"/>
      <w:bookmarkStart w:id="4530" w:name="_Toc56677198"/>
      <w:bookmarkStart w:id="4531" w:name="_Toc56691721"/>
      <w:bookmarkStart w:id="4532" w:name="_Toc56698985"/>
      <w:bookmarkStart w:id="4533" w:name="_Toc89035235"/>
      <w:bookmarkStart w:id="4534" w:name="_Toc89065033"/>
      <w:bookmarkStart w:id="4535" w:name="_Toc89180332"/>
      <w:bookmarkStart w:id="4536" w:name="_Toc97072011"/>
      <w:bookmarkStart w:id="4537" w:name="_Toc120051416"/>
      <w:bookmarkStart w:id="4538" w:name="_Toc200644028"/>
      <w:r w:rsidRPr="003B2883">
        <w:t>6.2.2.2.2</w:t>
      </w:r>
      <w:r w:rsidRPr="003B2883">
        <w:tab/>
        <w:t>Content type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9" w:name="_Toc25156455"/>
      <w:bookmarkStart w:id="4540" w:name="_Toc34124759"/>
      <w:bookmarkStart w:id="4541" w:name="_Toc43207885"/>
      <w:bookmarkStart w:id="4542" w:name="_Toc49857358"/>
      <w:bookmarkStart w:id="4543" w:name="_Toc56677199"/>
      <w:bookmarkStart w:id="4544" w:name="_Toc56691722"/>
      <w:bookmarkStart w:id="4545" w:name="_Toc56698986"/>
      <w:bookmarkStart w:id="4546" w:name="_Toc89035236"/>
      <w:bookmarkStart w:id="4547" w:name="_Toc89065034"/>
      <w:bookmarkStart w:id="4548" w:name="_Toc89180333"/>
      <w:bookmarkStart w:id="4549" w:name="_Toc97072012"/>
      <w:bookmarkStart w:id="4550" w:name="_Toc120051417"/>
      <w:bookmarkStart w:id="4551" w:name="_Toc200644029"/>
      <w:r w:rsidRPr="003B2883">
        <w:t>6.2.2.3</w:t>
      </w:r>
      <w:r w:rsidRPr="003B2883">
        <w:tab/>
        <w:t>HTTP custom headers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E0B639D" w14:textId="77777777" w:rsidR="00602AC0" w:rsidRPr="003B2883" w:rsidRDefault="00602AC0" w:rsidP="00602AC0">
      <w:pPr>
        <w:pStyle w:val="Heading5"/>
        <w:rPr>
          <w:lang w:eastAsia="zh-CN"/>
        </w:rPr>
      </w:pPr>
      <w:bookmarkStart w:id="4552" w:name="_Toc25156456"/>
      <w:bookmarkStart w:id="4553" w:name="_Toc34124760"/>
      <w:bookmarkStart w:id="4554" w:name="_Toc43207886"/>
      <w:bookmarkStart w:id="4555" w:name="_Toc49857359"/>
      <w:bookmarkStart w:id="4556" w:name="_Toc56677200"/>
      <w:bookmarkStart w:id="4557" w:name="_Toc56691723"/>
      <w:bookmarkStart w:id="4558" w:name="_Toc56698987"/>
      <w:bookmarkStart w:id="4559" w:name="_Toc89035237"/>
      <w:bookmarkStart w:id="4560" w:name="_Toc89065035"/>
      <w:bookmarkStart w:id="4561" w:name="_Toc89180334"/>
      <w:bookmarkStart w:id="4562" w:name="_Toc97072013"/>
      <w:bookmarkStart w:id="4563" w:name="_Toc120051418"/>
      <w:bookmarkStart w:id="4564" w:name="_Toc200644030"/>
      <w:r w:rsidRPr="003B2883">
        <w:t>6.2.2.3.1</w:t>
      </w:r>
      <w:r w:rsidRPr="003B2883">
        <w:rPr>
          <w:lang w:eastAsia="zh-CN"/>
        </w:rPr>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5" w:name="_Toc25156457"/>
      <w:bookmarkStart w:id="4566" w:name="_Toc34124761"/>
      <w:bookmarkStart w:id="4567" w:name="_Toc43207887"/>
      <w:bookmarkStart w:id="4568" w:name="_Toc49857360"/>
      <w:bookmarkStart w:id="4569" w:name="_Toc56677201"/>
      <w:bookmarkStart w:id="4570" w:name="_Toc56691724"/>
      <w:bookmarkStart w:id="4571" w:name="_Toc56698988"/>
      <w:bookmarkStart w:id="4572" w:name="_Toc89035238"/>
      <w:bookmarkStart w:id="4573" w:name="_Toc89065036"/>
      <w:bookmarkStart w:id="4574" w:name="_Toc89180335"/>
      <w:bookmarkStart w:id="4575" w:name="_Toc97072014"/>
      <w:bookmarkStart w:id="4576" w:name="_Toc120051419"/>
      <w:bookmarkStart w:id="4577" w:name="_Toc200644031"/>
      <w:r w:rsidRPr="003B2883">
        <w:t>6.2.3</w:t>
      </w:r>
      <w:r w:rsidRPr="003B2883">
        <w:tab/>
        <w:t>Resources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5573BFD" w14:textId="77777777" w:rsidR="00602AC0" w:rsidRPr="003B2883" w:rsidRDefault="00602AC0" w:rsidP="00602AC0">
      <w:pPr>
        <w:pStyle w:val="Heading4"/>
      </w:pPr>
      <w:bookmarkStart w:id="4578" w:name="_Toc25156458"/>
      <w:bookmarkStart w:id="4579" w:name="_Toc34124762"/>
      <w:bookmarkStart w:id="4580" w:name="_Toc43207888"/>
      <w:bookmarkStart w:id="4581" w:name="_Toc49857361"/>
      <w:bookmarkStart w:id="4582" w:name="_Toc56677202"/>
      <w:bookmarkStart w:id="4583" w:name="_Toc56691725"/>
      <w:bookmarkStart w:id="4584" w:name="_Toc56698989"/>
      <w:bookmarkStart w:id="4585" w:name="_Toc89035239"/>
      <w:bookmarkStart w:id="4586" w:name="_Toc89065037"/>
      <w:bookmarkStart w:id="4587" w:name="_Toc89180336"/>
      <w:bookmarkStart w:id="4588" w:name="_Toc97072015"/>
      <w:bookmarkStart w:id="4589" w:name="_Toc120051420"/>
      <w:bookmarkStart w:id="4590" w:name="_Toc200644032"/>
      <w:r w:rsidRPr="003B2883">
        <w:t>6.2.3.1</w:t>
      </w:r>
      <w:r w:rsidRPr="003B2883">
        <w:tab/>
        <w:t>Overview</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5EA54B53" w14:textId="5C32C30C" w:rsidR="00602AC0" w:rsidRPr="003B2883" w:rsidRDefault="00E644D7" w:rsidP="00602AC0">
      <w:pPr>
        <w:pStyle w:val="TH"/>
      </w:pPr>
      <w:r w:rsidRPr="003B2883">
        <w:object w:dxaOrig="5189" w:dyaOrig="2443" w14:anchorId="018066E8">
          <v:shape id="_x0000_i1071" type="#_x0000_t75" style="width:343.75pt;height:138.8pt" o:ole="">
            <v:imagedata r:id="rId100" o:title="" croptop="6331f" cropbottom="13173f" cropright="13105f"/>
          </v:shape>
          <o:OLEObject Type="Embed" ProgID="Visio.Drawing.15" ShapeID="_x0000_i1071" DrawAspect="Content" ObjectID="_1825671196"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1"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1"/>
    </w:tbl>
    <w:p w14:paraId="3A50864D" w14:textId="77777777" w:rsidR="00602AC0" w:rsidRPr="003B2883" w:rsidRDefault="00602AC0" w:rsidP="00602AC0"/>
    <w:p w14:paraId="3E3D0EAA" w14:textId="77777777" w:rsidR="00602AC0" w:rsidRPr="003B2883" w:rsidRDefault="00602AC0" w:rsidP="00602AC0">
      <w:pPr>
        <w:pStyle w:val="Heading4"/>
      </w:pPr>
      <w:bookmarkStart w:id="4592" w:name="_Toc25156459"/>
      <w:bookmarkStart w:id="4593" w:name="_Toc34124763"/>
      <w:bookmarkStart w:id="4594" w:name="_Toc43207889"/>
      <w:bookmarkStart w:id="4595" w:name="_Toc49857362"/>
      <w:bookmarkStart w:id="4596" w:name="_Toc56677203"/>
      <w:bookmarkStart w:id="4597" w:name="_Toc56691726"/>
      <w:bookmarkStart w:id="4598" w:name="_Toc56698990"/>
      <w:bookmarkStart w:id="4599" w:name="_Toc89035240"/>
      <w:bookmarkStart w:id="4600" w:name="_Toc89065038"/>
      <w:bookmarkStart w:id="4601" w:name="_Toc89180337"/>
      <w:bookmarkStart w:id="4602" w:name="_Toc97072016"/>
      <w:bookmarkStart w:id="4603" w:name="_Toc120051421"/>
      <w:bookmarkStart w:id="4604" w:name="_Toc200644033"/>
      <w:r w:rsidRPr="003B2883">
        <w:t>6.2.3.2</w:t>
      </w:r>
      <w:r w:rsidRPr="003B2883">
        <w:tab/>
        <w:t>Resource: Subscriptions collection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7686FAA" w14:textId="77777777" w:rsidR="00602AC0" w:rsidRPr="003B2883" w:rsidRDefault="00602AC0" w:rsidP="00602AC0">
      <w:pPr>
        <w:pStyle w:val="Heading5"/>
      </w:pPr>
      <w:bookmarkStart w:id="4605" w:name="_Toc25156460"/>
      <w:bookmarkStart w:id="4606" w:name="_Toc34124764"/>
      <w:bookmarkStart w:id="4607" w:name="_Toc43207890"/>
      <w:bookmarkStart w:id="4608" w:name="_Toc49857363"/>
      <w:bookmarkStart w:id="4609" w:name="_Toc56677204"/>
      <w:bookmarkStart w:id="4610" w:name="_Toc56691727"/>
      <w:bookmarkStart w:id="4611" w:name="_Toc56698991"/>
      <w:bookmarkStart w:id="4612" w:name="_Toc89035241"/>
      <w:bookmarkStart w:id="4613" w:name="_Toc89065039"/>
      <w:bookmarkStart w:id="4614" w:name="_Toc89180338"/>
      <w:bookmarkStart w:id="4615" w:name="_Toc97072017"/>
      <w:bookmarkStart w:id="4616" w:name="_Toc120051422"/>
      <w:bookmarkStart w:id="4617" w:name="_Toc200644034"/>
      <w:r w:rsidRPr="003B2883">
        <w:t>6.2.3.2.1</w:t>
      </w:r>
      <w:r w:rsidRPr="003B2883">
        <w:tab/>
        <w:t>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8" w:name="_Toc25156461"/>
      <w:bookmarkStart w:id="4619" w:name="_Toc34124765"/>
      <w:bookmarkStart w:id="4620" w:name="_Toc43207891"/>
      <w:bookmarkStart w:id="4621" w:name="_Toc49857364"/>
      <w:bookmarkStart w:id="4622" w:name="_Toc56677205"/>
      <w:bookmarkStart w:id="4623" w:name="_Toc56691728"/>
      <w:bookmarkStart w:id="4624" w:name="_Toc56698992"/>
      <w:bookmarkStart w:id="4625" w:name="_Toc89035242"/>
      <w:bookmarkStart w:id="4626" w:name="_Toc89065040"/>
      <w:bookmarkStart w:id="4627" w:name="_Toc89180339"/>
      <w:bookmarkStart w:id="4628" w:name="_Toc97072018"/>
      <w:bookmarkStart w:id="4629" w:name="_Toc120051423"/>
      <w:bookmarkStart w:id="4630" w:name="_Toc200644035"/>
      <w:r w:rsidRPr="003B2883">
        <w:t>6.2.3.2.2</w:t>
      </w:r>
      <w:r w:rsidRPr="003B2883">
        <w:tab/>
        <w:t>Resource Definition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1" w:name="_Toc25156462"/>
      <w:bookmarkStart w:id="4632" w:name="_Toc34124766"/>
      <w:bookmarkStart w:id="4633" w:name="_Toc43207892"/>
      <w:bookmarkStart w:id="4634" w:name="_Toc49857365"/>
      <w:bookmarkStart w:id="4635" w:name="_Toc56677206"/>
      <w:bookmarkStart w:id="4636" w:name="_Toc56691729"/>
      <w:bookmarkStart w:id="4637" w:name="_Toc56698993"/>
      <w:bookmarkStart w:id="4638" w:name="_Toc89035243"/>
      <w:bookmarkStart w:id="4639" w:name="_Toc89065041"/>
      <w:bookmarkStart w:id="4640" w:name="_Toc89180340"/>
      <w:bookmarkStart w:id="4641" w:name="_Toc97072019"/>
      <w:bookmarkStart w:id="4642" w:name="_Toc120051424"/>
      <w:bookmarkStart w:id="4643" w:name="_Toc200644036"/>
      <w:r w:rsidRPr="003B2883">
        <w:t>6.2.3.2.3</w:t>
      </w:r>
      <w:r w:rsidRPr="003B2883">
        <w:tab/>
        <w:t>Resource Standard Methods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DF8CFC5" w14:textId="77777777" w:rsidR="00602AC0" w:rsidRPr="003B2883" w:rsidRDefault="00602AC0" w:rsidP="00876DA9">
      <w:pPr>
        <w:pStyle w:val="Heading6"/>
      </w:pPr>
      <w:bookmarkStart w:id="4644" w:name="_Toc25156463"/>
      <w:bookmarkStart w:id="4645" w:name="_Toc34124767"/>
      <w:bookmarkStart w:id="4646" w:name="_Toc43207893"/>
      <w:bookmarkStart w:id="4647" w:name="_Toc49857366"/>
      <w:bookmarkStart w:id="4648" w:name="_Toc56677207"/>
      <w:bookmarkStart w:id="4649" w:name="_Toc56691730"/>
      <w:bookmarkStart w:id="4650" w:name="_Toc56698994"/>
      <w:bookmarkStart w:id="4651" w:name="_Toc89035244"/>
      <w:bookmarkStart w:id="4652" w:name="_Toc89065042"/>
      <w:bookmarkStart w:id="4653" w:name="_Toc89180341"/>
      <w:bookmarkStart w:id="4654" w:name="_Toc97072020"/>
      <w:bookmarkStart w:id="4655" w:name="_Toc120051425"/>
      <w:bookmarkStart w:id="4656" w:name="_Toc200644037"/>
      <w:r w:rsidRPr="003B2883">
        <w:t>6.2.3.2.3.1</w:t>
      </w:r>
      <w:r w:rsidRPr="003B2883">
        <w:tab/>
        <w:t>POST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7" w:name="_PERM_MCCTEMPBM_CRPT03410203___2"/>
            <w:r w:rsidRPr="003B2883">
              <w:t>-</w:t>
            </w:r>
            <w:r w:rsidRPr="003B2883">
              <w:tab/>
              <w:t>UE_NOT_SERVED_BY_AMF</w:t>
            </w:r>
            <w:bookmarkEnd w:id="4657"/>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8" w:name="_Toc25156464"/>
      <w:bookmarkStart w:id="4659" w:name="_Toc34124768"/>
      <w:bookmarkStart w:id="4660" w:name="_Toc43207894"/>
      <w:bookmarkStart w:id="4661" w:name="_Toc49857367"/>
      <w:bookmarkStart w:id="4662" w:name="_Toc56677208"/>
      <w:bookmarkStart w:id="4663" w:name="_Toc56691731"/>
      <w:bookmarkStart w:id="4664" w:name="_Toc56698995"/>
      <w:bookmarkStart w:id="4665" w:name="_Toc89035245"/>
      <w:bookmarkStart w:id="4666" w:name="_Toc89065043"/>
      <w:bookmarkStart w:id="4667" w:name="_Toc89180342"/>
      <w:bookmarkStart w:id="4668" w:name="_Toc97072021"/>
      <w:bookmarkStart w:id="4669" w:name="_Toc120051426"/>
      <w:bookmarkStart w:id="4670" w:name="_Toc200644038"/>
      <w:r w:rsidRPr="003B2883">
        <w:t>6.2.3.2.4</w:t>
      </w:r>
      <w:r w:rsidRPr="003B2883">
        <w:tab/>
        <w:t>Resource Custom Operations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1" w:name="_Toc25156465"/>
      <w:bookmarkStart w:id="4672" w:name="_Toc34124769"/>
      <w:bookmarkStart w:id="4673" w:name="_Toc43207895"/>
      <w:bookmarkStart w:id="4674" w:name="_Toc49857368"/>
      <w:bookmarkStart w:id="4675" w:name="_Toc56677209"/>
      <w:bookmarkStart w:id="4676" w:name="_Toc56691732"/>
      <w:bookmarkStart w:id="4677" w:name="_Toc56698996"/>
      <w:bookmarkStart w:id="4678" w:name="_Toc89035246"/>
      <w:bookmarkStart w:id="4679" w:name="_Toc89065044"/>
      <w:bookmarkStart w:id="4680" w:name="_Toc89180343"/>
      <w:bookmarkStart w:id="4681" w:name="_Toc97072022"/>
      <w:bookmarkStart w:id="4682" w:name="_Toc120051427"/>
      <w:bookmarkStart w:id="4683" w:name="_Toc200644039"/>
      <w:r w:rsidRPr="003B2883">
        <w:t>6.2.3.3</w:t>
      </w:r>
      <w:r w:rsidRPr="003B2883">
        <w:tab/>
        <w:t>Resource:  Individual subscription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EE162BC" w14:textId="77777777" w:rsidR="00602AC0" w:rsidRPr="003B2883" w:rsidRDefault="00602AC0" w:rsidP="00602AC0">
      <w:pPr>
        <w:pStyle w:val="Heading5"/>
      </w:pPr>
      <w:bookmarkStart w:id="4684" w:name="_Toc25156466"/>
      <w:bookmarkStart w:id="4685" w:name="_Toc34124770"/>
      <w:bookmarkStart w:id="4686" w:name="_Toc43207896"/>
      <w:bookmarkStart w:id="4687" w:name="_Toc49857369"/>
      <w:bookmarkStart w:id="4688" w:name="_Toc56677210"/>
      <w:bookmarkStart w:id="4689" w:name="_Toc56691733"/>
      <w:bookmarkStart w:id="4690" w:name="_Toc56698997"/>
      <w:bookmarkStart w:id="4691" w:name="_Toc89035247"/>
      <w:bookmarkStart w:id="4692" w:name="_Toc89065045"/>
      <w:bookmarkStart w:id="4693" w:name="_Toc89180344"/>
      <w:bookmarkStart w:id="4694" w:name="_Toc97072023"/>
      <w:bookmarkStart w:id="4695" w:name="_Toc120051428"/>
      <w:bookmarkStart w:id="4696" w:name="_Toc200644040"/>
      <w:r w:rsidRPr="003B2883">
        <w:t>6.2.3.3.1</w:t>
      </w:r>
      <w:r w:rsidRPr="003B2883">
        <w:tab/>
        <w:t>Description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7" w:name="_Toc25156467"/>
      <w:bookmarkStart w:id="4698" w:name="_Toc34124771"/>
      <w:bookmarkStart w:id="4699" w:name="_Toc43207897"/>
      <w:bookmarkStart w:id="4700" w:name="_Toc49857370"/>
      <w:bookmarkStart w:id="4701" w:name="_Toc56677211"/>
      <w:bookmarkStart w:id="4702" w:name="_Toc56691734"/>
      <w:bookmarkStart w:id="4703" w:name="_Toc56698998"/>
      <w:bookmarkStart w:id="4704" w:name="_Toc89035248"/>
      <w:bookmarkStart w:id="4705" w:name="_Toc89065046"/>
      <w:bookmarkStart w:id="4706" w:name="_Toc89180345"/>
      <w:bookmarkStart w:id="4707" w:name="_Toc97072024"/>
      <w:bookmarkStart w:id="4708" w:name="_Toc120051429"/>
      <w:bookmarkStart w:id="4709" w:name="_Toc200644041"/>
      <w:r w:rsidRPr="003B2883">
        <w:t>6.2.3.3.2</w:t>
      </w:r>
      <w:r w:rsidRPr="003B2883">
        <w:tab/>
        <w:t>Resource Definition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10" w:name="_Toc25156468"/>
      <w:bookmarkStart w:id="4711" w:name="_Toc34124772"/>
      <w:bookmarkStart w:id="4712" w:name="_Toc43207898"/>
      <w:bookmarkStart w:id="4713" w:name="_Toc49857371"/>
      <w:bookmarkStart w:id="4714" w:name="_Toc56677212"/>
      <w:bookmarkStart w:id="4715" w:name="_Toc56691735"/>
      <w:bookmarkStart w:id="4716" w:name="_Toc56698999"/>
      <w:bookmarkStart w:id="4717" w:name="_Toc89035249"/>
      <w:bookmarkStart w:id="4718" w:name="_Toc89065047"/>
      <w:bookmarkStart w:id="4719" w:name="_Toc89180346"/>
      <w:bookmarkStart w:id="4720" w:name="_Toc97072025"/>
      <w:bookmarkStart w:id="4721" w:name="_Toc120051430"/>
      <w:bookmarkStart w:id="4722" w:name="_Toc200644042"/>
      <w:r w:rsidRPr="003B2883">
        <w:t>6.2.3.3.3</w:t>
      </w:r>
      <w:r w:rsidRPr="003B2883">
        <w:tab/>
        <w:t>Resource 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51C7858" w14:textId="77777777" w:rsidR="00602AC0" w:rsidRPr="003B2883" w:rsidRDefault="00602AC0" w:rsidP="00876DA9">
      <w:pPr>
        <w:pStyle w:val="Heading6"/>
      </w:pPr>
      <w:bookmarkStart w:id="4723" w:name="_Toc25156469"/>
      <w:bookmarkStart w:id="4724" w:name="_Toc34124773"/>
      <w:bookmarkStart w:id="4725" w:name="_Toc43207899"/>
      <w:bookmarkStart w:id="4726" w:name="_Toc49857372"/>
      <w:bookmarkStart w:id="4727" w:name="_Toc56677213"/>
      <w:bookmarkStart w:id="4728" w:name="_Toc56691736"/>
      <w:bookmarkStart w:id="4729" w:name="_Toc56699000"/>
      <w:bookmarkStart w:id="4730" w:name="_Toc89035250"/>
      <w:bookmarkStart w:id="4731" w:name="_Toc89065048"/>
      <w:bookmarkStart w:id="4732" w:name="_Toc89180347"/>
      <w:bookmarkStart w:id="4733" w:name="_Toc97072026"/>
      <w:bookmarkStart w:id="4734" w:name="_Toc120051431"/>
      <w:bookmarkStart w:id="4735" w:name="_Toc200644043"/>
      <w:r w:rsidRPr="003B2883">
        <w:t>6.2.3.3.3.1</w:t>
      </w:r>
      <w:r w:rsidRPr="003B2883">
        <w:tab/>
        <w:t>PATCH</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6" w:name="_PERM_MCCTEMPBM_CRPT03410206___2"/>
            <w:r w:rsidRPr="003B2883">
              <w:t>-</w:t>
            </w:r>
            <w:r w:rsidRPr="003B2883">
              <w:tab/>
              <w:t>SUBSCRIPTION_NOT_FOUND</w:t>
            </w:r>
            <w:bookmarkEnd w:id="4736"/>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7" w:name="_Toc25156470"/>
      <w:bookmarkStart w:id="4738" w:name="_Toc34124774"/>
      <w:bookmarkStart w:id="4739" w:name="_Toc43207900"/>
      <w:bookmarkStart w:id="4740" w:name="_Toc49857373"/>
      <w:bookmarkStart w:id="4741" w:name="_Toc56677214"/>
      <w:bookmarkStart w:id="4742" w:name="_Toc56691737"/>
      <w:bookmarkStart w:id="4743" w:name="_Toc56699001"/>
      <w:bookmarkStart w:id="4744" w:name="_Toc89035251"/>
      <w:bookmarkStart w:id="4745" w:name="_Toc89065049"/>
      <w:bookmarkStart w:id="4746" w:name="_Toc89180348"/>
      <w:bookmarkStart w:id="4747" w:name="_Toc97072027"/>
      <w:bookmarkStart w:id="4748" w:name="_Toc120051432"/>
      <w:bookmarkStart w:id="4749" w:name="_Toc200644044"/>
      <w:r w:rsidRPr="003B2883">
        <w:t>6.2.3.3.3.2</w:t>
      </w:r>
      <w:r w:rsidRPr="003B2883">
        <w:tab/>
        <w:t>DELETE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50" w:name="_PERM_MCCTEMPBM_CRPT03410207___2"/>
            <w:r w:rsidRPr="003B2883">
              <w:t>-</w:t>
            </w:r>
            <w:r w:rsidRPr="003B2883">
              <w:tab/>
              <w:t>SUBSCRIPTION_NOT_FOUND.</w:t>
            </w:r>
            <w:bookmarkEnd w:id="475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1" w:name="_Toc25156471"/>
      <w:bookmarkStart w:id="4752" w:name="_Toc34124775"/>
      <w:bookmarkStart w:id="4753" w:name="_Toc43207901"/>
      <w:bookmarkStart w:id="4754" w:name="_Toc49857374"/>
      <w:bookmarkStart w:id="4755" w:name="_Toc56677215"/>
      <w:bookmarkStart w:id="4756" w:name="_Toc56691738"/>
      <w:bookmarkStart w:id="4757" w:name="_Toc56699002"/>
      <w:bookmarkStart w:id="4758" w:name="_Toc89035252"/>
      <w:bookmarkStart w:id="4759" w:name="_Toc89065050"/>
      <w:bookmarkStart w:id="4760" w:name="_Toc89180349"/>
      <w:bookmarkStart w:id="4761" w:name="_Toc97072028"/>
      <w:bookmarkStart w:id="4762" w:name="_Toc120051433"/>
      <w:bookmarkStart w:id="4763" w:name="_Toc200644045"/>
      <w:r w:rsidRPr="003B2883">
        <w:t>6.2.3.3.4</w:t>
      </w:r>
      <w:r w:rsidRPr="003B2883">
        <w:tab/>
        <w:t>Resource Custom Operations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4" w:name="_Toc25156472"/>
      <w:bookmarkStart w:id="4765" w:name="_Toc34124776"/>
      <w:bookmarkStart w:id="4766" w:name="_Toc43207902"/>
      <w:bookmarkStart w:id="4767" w:name="_Toc49857375"/>
      <w:bookmarkStart w:id="4768" w:name="_Toc56677216"/>
      <w:bookmarkStart w:id="4769" w:name="_Toc56691739"/>
      <w:bookmarkStart w:id="4770" w:name="_Toc56699003"/>
      <w:bookmarkStart w:id="4771" w:name="_Toc89035253"/>
      <w:bookmarkStart w:id="4772" w:name="_Toc89065051"/>
      <w:bookmarkStart w:id="4773" w:name="_Toc89180350"/>
      <w:bookmarkStart w:id="4774" w:name="_Toc97072029"/>
      <w:bookmarkStart w:id="4775" w:name="_Toc120051434"/>
      <w:bookmarkStart w:id="4776" w:name="_Toc200644046"/>
      <w:r w:rsidRPr="003B2883">
        <w:t>6.2.4</w:t>
      </w:r>
      <w:r w:rsidRPr="003B2883">
        <w:tab/>
        <w:t>Custom Operations without associated resources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7" w:name="_Toc25156473"/>
      <w:bookmarkStart w:id="4778" w:name="_Toc34124777"/>
      <w:bookmarkStart w:id="4779" w:name="_Toc43207903"/>
      <w:bookmarkStart w:id="4780" w:name="_Toc49857376"/>
      <w:bookmarkStart w:id="4781" w:name="_Toc56677217"/>
      <w:bookmarkStart w:id="4782" w:name="_Toc56691740"/>
      <w:bookmarkStart w:id="4783" w:name="_Toc56699004"/>
      <w:bookmarkStart w:id="4784" w:name="_Toc89035254"/>
      <w:bookmarkStart w:id="4785" w:name="_Toc89065052"/>
      <w:bookmarkStart w:id="4786" w:name="_Toc89180351"/>
      <w:bookmarkStart w:id="4787" w:name="_Toc97072030"/>
      <w:bookmarkStart w:id="4788" w:name="_Toc120051435"/>
      <w:bookmarkStart w:id="4789" w:name="_Toc200644047"/>
      <w:r w:rsidRPr="003B2883">
        <w:t>6.2.5</w:t>
      </w:r>
      <w:r w:rsidRPr="003B2883">
        <w:tab/>
        <w:t>Notifications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D13C223" w14:textId="51C31865" w:rsidR="00602AC0" w:rsidRDefault="00602AC0" w:rsidP="00602AC0">
      <w:pPr>
        <w:pStyle w:val="Heading4"/>
      </w:pPr>
      <w:bookmarkStart w:id="4790" w:name="_Toc25156474"/>
      <w:bookmarkStart w:id="4791" w:name="_Toc34124778"/>
      <w:bookmarkStart w:id="4792" w:name="_Toc43207904"/>
      <w:bookmarkStart w:id="4793" w:name="_Toc49857377"/>
      <w:bookmarkStart w:id="4794" w:name="_Toc56677218"/>
      <w:bookmarkStart w:id="4795" w:name="_Toc56691741"/>
      <w:bookmarkStart w:id="4796" w:name="_Toc56699005"/>
      <w:bookmarkStart w:id="4797" w:name="_Toc89035255"/>
      <w:bookmarkStart w:id="4798" w:name="_Toc89065053"/>
      <w:bookmarkStart w:id="4799" w:name="_Toc89180352"/>
      <w:bookmarkStart w:id="4800" w:name="_Toc97072031"/>
      <w:bookmarkStart w:id="4801" w:name="_Toc120051436"/>
      <w:bookmarkStart w:id="4802" w:name="_Toc200644048"/>
      <w:r w:rsidRPr="003B2883">
        <w:t>6.2.5.1</w:t>
      </w:r>
      <w:r w:rsidRPr="003B2883">
        <w:tab/>
      </w:r>
      <w:r w:rsidR="00996D96">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3" w:name="_Toc25156475"/>
      <w:bookmarkStart w:id="4804" w:name="_Toc34124779"/>
      <w:bookmarkStart w:id="4805" w:name="_Toc43207905"/>
      <w:bookmarkStart w:id="4806" w:name="_Toc49857378"/>
      <w:bookmarkStart w:id="4807" w:name="_Toc56677219"/>
      <w:bookmarkStart w:id="4808" w:name="_Toc56691742"/>
      <w:bookmarkStart w:id="4809" w:name="_Toc56699006"/>
      <w:bookmarkStart w:id="4810" w:name="_Toc89035256"/>
      <w:bookmarkStart w:id="4811" w:name="_Toc89065054"/>
      <w:bookmarkStart w:id="4812" w:name="_Toc89180353"/>
      <w:bookmarkStart w:id="4813" w:name="_Toc97072032"/>
      <w:bookmarkStart w:id="4814" w:name="_Toc120051437"/>
      <w:bookmarkStart w:id="4815" w:name="_Toc200644049"/>
      <w:r w:rsidRPr="003B2883">
        <w:t>6.2.5.2</w:t>
      </w:r>
      <w:r w:rsidRPr="003B2883">
        <w:tab/>
        <w:t>AMF Event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6" w:name="_Toc25156476"/>
      <w:bookmarkStart w:id="4817" w:name="_Toc34124780"/>
      <w:bookmarkStart w:id="4818" w:name="_Toc43207906"/>
      <w:bookmarkStart w:id="4819" w:name="_Toc49857379"/>
      <w:bookmarkStart w:id="4820" w:name="_Toc56677220"/>
      <w:bookmarkStart w:id="4821" w:name="_Toc56691743"/>
      <w:bookmarkStart w:id="4822" w:name="_Toc56699007"/>
      <w:bookmarkStart w:id="4823" w:name="_Toc89035257"/>
      <w:bookmarkStart w:id="4824" w:name="_Toc89065055"/>
      <w:bookmarkStart w:id="4825" w:name="_Toc89180354"/>
      <w:bookmarkStart w:id="4826" w:name="_Toc97072033"/>
      <w:bookmarkStart w:id="4827" w:name="_Toc120051438"/>
      <w:bookmarkStart w:id="4828" w:name="_Toc200644050"/>
      <w:r w:rsidRPr="003B2883">
        <w:t>6.2.5.2.1</w:t>
      </w:r>
      <w:r w:rsidRPr="003B2883">
        <w:tab/>
        <w:t>Notification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9" w:name="_Toc25156477"/>
      <w:bookmarkStart w:id="4830" w:name="_Toc34124781"/>
      <w:bookmarkStart w:id="4831" w:name="_Toc43207907"/>
      <w:bookmarkStart w:id="4832" w:name="_Toc49857380"/>
      <w:bookmarkStart w:id="4833" w:name="_Toc56677221"/>
      <w:bookmarkStart w:id="4834" w:name="_Toc56691744"/>
      <w:bookmarkStart w:id="4835" w:name="_Toc56699008"/>
      <w:bookmarkStart w:id="4836" w:name="_Toc89035258"/>
      <w:bookmarkStart w:id="4837" w:name="_Toc89065056"/>
      <w:bookmarkStart w:id="4838" w:name="_Toc89180355"/>
      <w:bookmarkStart w:id="4839" w:name="_Toc97072034"/>
      <w:bookmarkStart w:id="4840" w:name="_Toc120051439"/>
      <w:bookmarkStart w:id="4841" w:name="_Toc200644051"/>
      <w:r w:rsidRPr="003B2883">
        <w:t>6.2.5.2.3</w:t>
      </w:r>
      <w:r w:rsidRPr="003B2883">
        <w:tab/>
        <w:t>Notification Standard Methods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EB85E4F" w14:textId="77777777" w:rsidR="00602AC0" w:rsidRPr="003B2883" w:rsidRDefault="00602AC0" w:rsidP="00876DA9">
      <w:pPr>
        <w:pStyle w:val="Heading6"/>
      </w:pPr>
      <w:bookmarkStart w:id="4842" w:name="_Toc25156478"/>
      <w:bookmarkStart w:id="4843" w:name="_Toc34124782"/>
      <w:bookmarkStart w:id="4844" w:name="_Toc43207908"/>
      <w:bookmarkStart w:id="4845" w:name="_Toc49857381"/>
      <w:bookmarkStart w:id="4846" w:name="_Toc56677222"/>
      <w:bookmarkStart w:id="4847" w:name="_Toc56691745"/>
      <w:bookmarkStart w:id="4848" w:name="_Toc56699009"/>
      <w:bookmarkStart w:id="4849" w:name="_Toc89035259"/>
      <w:bookmarkStart w:id="4850" w:name="_Toc89065057"/>
      <w:bookmarkStart w:id="4851" w:name="_Toc89180356"/>
      <w:bookmarkStart w:id="4852" w:name="_Toc97072035"/>
      <w:bookmarkStart w:id="4853" w:name="_Toc120051440"/>
      <w:bookmarkStart w:id="4854" w:name="_Toc200644052"/>
      <w:r w:rsidRPr="003B2883">
        <w:t>6.2.5.2.3.1</w:t>
      </w:r>
      <w:r w:rsidRPr="003B2883">
        <w:tab/>
        <w:t>POST</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5" w:name="_Toc25156479"/>
      <w:bookmarkStart w:id="4856" w:name="_Toc34124783"/>
      <w:bookmarkStart w:id="4857" w:name="_Toc43207909"/>
      <w:bookmarkStart w:id="4858" w:name="_Toc49857382"/>
      <w:bookmarkStart w:id="4859" w:name="_Toc56677223"/>
      <w:bookmarkStart w:id="4860" w:name="_Toc56691746"/>
      <w:bookmarkStart w:id="4861" w:name="_Toc56699010"/>
      <w:bookmarkStart w:id="4862" w:name="_Toc89035260"/>
      <w:bookmarkStart w:id="4863" w:name="_Toc89065058"/>
      <w:bookmarkStart w:id="4864" w:name="_Toc89180357"/>
      <w:bookmarkStart w:id="4865" w:name="_Toc97072036"/>
      <w:bookmarkStart w:id="4866" w:name="_Toc120051441"/>
      <w:bookmarkStart w:id="4867" w:name="_Toc200644053"/>
      <w:r w:rsidRPr="003B2883">
        <w:t>6.2.6</w:t>
      </w:r>
      <w:r w:rsidRPr="003B2883">
        <w:tab/>
        <w:t>Data Model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0D9C0E9" w14:textId="77777777" w:rsidR="00602AC0" w:rsidRPr="003B2883" w:rsidRDefault="00602AC0" w:rsidP="00602AC0">
      <w:pPr>
        <w:pStyle w:val="Heading4"/>
      </w:pPr>
      <w:bookmarkStart w:id="4868" w:name="_Toc25156480"/>
      <w:bookmarkStart w:id="4869" w:name="_Toc34124784"/>
      <w:bookmarkStart w:id="4870" w:name="_Toc43207910"/>
      <w:bookmarkStart w:id="4871" w:name="_Toc49857383"/>
      <w:bookmarkStart w:id="4872" w:name="_Toc56677224"/>
      <w:bookmarkStart w:id="4873" w:name="_Toc56691747"/>
      <w:bookmarkStart w:id="4874" w:name="_Toc56699011"/>
      <w:bookmarkStart w:id="4875" w:name="_Toc89035261"/>
      <w:bookmarkStart w:id="4876" w:name="_Toc89065059"/>
      <w:bookmarkStart w:id="4877" w:name="_Toc89180358"/>
      <w:bookmarkStart w:id="4878" w:name="_Toc97072037"/>
      <w:bookmarkStart w:id="4879" w:name="_Toc120051442"/>
      <w:bookmarkStart w:id="4880" w:name="_Toc200644054"/>
      <w:r w:rsidRPr="003B2883">
        <w:t>6.2.6.1</w:t>
      </w:r>
      <w:r w:rsidRPr="003B2883">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1" w:name="_Toc25156481"/>
      <w:bookmarkStart w:id="4882" w:name="_Toc34124785"/>
      <w:bookmarkStart w:id="4883" w:name="_Toc43207911"/>
      <w:bookmarkStart w:id="4884" w:name="_Toc49857384"/>
      <w:bookmarkStart w:id="4885" w:name="_Toc56677225"/>
      <w:bookmarkStart w:id="4886" w:name="_Toc56691748"/>
      <w:bookmarkStart w:id="4887" w:name="_Toc56699012"/>
      <w:bookmarkStart w:id="4888" w:name="_Toc89035262"/>
      <w:bookmarkStart w:id="4889" w:name="_Toc89065060"/>
      <w:bookmarkStart w:id="4890" w:name="_Toc89180359"/>
      <w:bookmarkStart w:id="4891" w:name="_Toc97072038"/>
      <w:bookmarkStart w:id="4892" w:name="_Toc120051443"/>
      <w:bookmarkStart w:id="4893" w:name="_Toc200644055"/>
      <w:r w:rsidRPr="003B2883">
        <w:rPr>
          <w:lang w:val="en-US"/>
        </w:rPr>
        <w:t>6.2.6.2</w:t>
      </w:r>
      <w:r w:rsidRPr="003B2883">
        <w:rPr>
          <w:lang w:val="en-US"/>
        </w:rPr>
        <w:tab/>
        <w:t>Structured data types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BA4267E" w14:textId="77777777" w:rsidR="00602AC0" w:rsidRPr="003B2883" w:rsidRDefault="00602AC0" w:rsidP="00602AC0">
      <w:pPr>
        <w:pStyle w:val="Heading5"/>
      </w:pPr>
      <w:bookmarkStart w:id="4894" w:name="_Toc25156482"/>
      <w:bookmarkStart w:id="4895" w:name="_Toc34124786"/>
      <w:bookmarkStart w:id="4896" w:name="_Toc43207912"/>
      <w:bookmarkStart w:id="4897" w:name="_Toc49857385"/>
      <w:bookmarkStart w:id="4898" w:name="_Toc56677226"/>
      <w:bookmarkStart w:id="4899" w:name="_Toc56691749"/>
      <w:bookmarkStart w:id="4900" w:name="_Toc56699013"/>
      <w:bookmarkStart w:id="4901" w:name="_Toc89035263"/>
      <w:bookmarkStart w:id="4902" w:name="_Toc89065061"/>
      <w:bookmarkStart w:id="4903" w:name="_Toc89180360"/>
      <w:bookmarkStart w:id="4904" w:name="_Toc97072039"/>
      <w:bookmarkStart w:id="4905" w:name="_Toc120051444"/>
      <w:bookmarkStart w:id="4906" w:name="_Toc200644056"/>
      <w:r w:rsidRPr="003B2883">
        <w:t>6.2.6.2.1</w:t>
      </w:r>
      <w:r w:rsidRPr="003B2883">
        <w:tab/>
        <w:t>Introduction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7" w:name="_Toc25156483"/>
      <w:bookmarkStart w:id="4908" w:name="_Toc34124787"/>
      <w:bookmarkStart w:id="4909" w:name="_Toc43207913"/>
      <w:bookmarkStart w:id="4910" w:name="_Toc49857386"/>
      <w:bookmarkStart w:id="4911" w:name="_Toc56677227"/>
      <w:bookmarkStart w:id="4912" w:name="_Toc56691750"/>
      <w:bookmarkStart w:id="4913" w:name="_Toc56699014"/>
      <w:bookmarkStart w:id="4914" w:name="_Toc89035264"/>
      <w:bookmarkStart w:id="4915" w:name="_Toc89065062"/>
      <w:bookmarkStart w:id="4916" w:name="_Toc89180361"/>
      <w:bookmarkStart w:id="4917" w:name="_Toc97072040"/>
      <w:bookmarkStart w:id="4918" w:name="_Toc120051445"/>
      <w:bookmarkStart w:id="4919" w:name="_Toc200644057"/>
      <w:r w:rsidRPr="003B2883">
        <w:t>6.2.6.2.2</w:t>
      </w:r>
      <w:r w:rsidRPr="003B2883">
        <w:tab/>
        <w:t>Type: AmfEventSubscription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20" w:name="_Toc25156484"/>
      <w:bookmarkStart w:id="4921" w:name="_Toc34124788"/>
      <w:bookmarkStart w:id="4922" w:name="_Toc43207914"/>
      <w:bookmarkStart w:id="4923" w:name="_Toc49857387"/>
      <w:bookmarkStart w:id="4924" w:name="_Toc56677228"/>
      <w:bookmarkStart w:id="4925" w:name="_Toc56691751"/>
      <w:bookmarkStart w:id="4926" w:name="_Toc56699015"/>
      <w:bookmarkStart w:id="4927" w:name="_Toc89035265"/>
      <w:bookmarkStart w:id="4928" w:name="_Toc89065063"/>
      <w:bookmarkStart w:id="4929" w:name="_Toc89180362"/>
      <w:bookmarkStart w:id="4930" w:name="_Toc97072041"/>
      <w:bookmarkStart w:id="4931" w:name="_Toc120051446"/>
      <w:bookmarkStart w:id="4932" w:name="_Toc200644058"/>
      <w:r w:rsidRPr="003B2883">
        <w:t>6.2.6.2.3</w:t>
      </w:r>
      <w:r w:rsidRPr="003B2883">
        <w:tab/>
        <w:t>Type: AmfEvent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6" w:name="_Toc25156485"/>
      <w:bookmarkStart w:id="4937" w:name="_Toc34124789"/>
      <w:bookmarkStart w:id="4938" w:name="_Toc43207915"/>
      <w:bookmarkStart w:id="4939" w:name="_Toc49857388"/>
      <w:bookmarkStart w:id="4940" w:name="_Toc56677229"/>
      <w:bookmarkStart w:id="4941" w:name="_Toc56691752"/>
      <w:bookmarkStart w:id="4942" w:name="_Toc56699016"/>
      <w:bookmarkStart w:id="4943" w:name="_Toc89035266"/>
      <w:bookmarkStart w:id="4944" w:name="_Toc89065064"/>
      <w:bookmarkStart w:id="4945" w:name="_Toc89180363"/>
      <w:bookmarkStart w:id="4946" w:name="_Toc97072042"/>
      <w:bookmarkStart w:id="4947" w:name="_Toc120051447"/>
      <w:bookmarkStart w:id="4948" w:name="_Toc200644059"/>
      <w:r w:rsidRPr="003B2883">
        <w:t>6.2.6.2.4</w:t>
      </w:r>
      <w:r w:rsidRPr="003B2883">
        <w:tab/>
        <w:t>Type: AmfEventNotification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9" w:name="_Toc25156486"/>
      <w:bookmarkStart w:id="4950" w:name="_Toc34124790"/>
      <w:bookmarkStart w:id="4951" w:name="_Toc43207916"/>
      <w:bookmarkStart w:id="4952" w:name="_Toc49857389"/>
      <w:bookmarkStart w:id="4953" w:name="_Toc56677230"/>
      <w:bookmarkStart w:id="4954" w:name="_Toc56691753"/>
      <w:bookmarkStart w:id="4955" w:name="_Toc56699017"/>
      <w:bookmarkStart w:id="4956" w:name="_Toc89035267"/>
      <w:bookmarkStart w:id="4957" w:name="_Toc89065065"/>
      <w:bookmarkStart w:id="4958" w:name="_Toc89180364"/>
      <w:bookmarkStart w:id="4959" w:name="_Toc97072043"/>
      <w:bookmarkStart w:id="4960" w:name="_Toc120051448"/>
      <w:bookmarkStart w:id="4961" w:name="_Toc200644060"/>
      <w:r w:rsidRPr="003B2883">
        <w:t>6.2.6.2.5</w:t>
      </w:r>
      <w:r w:rsidRPr="003B2883">
        <w:tab/>
        <w:t>Type: AmfEventReport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3" w:name="_Toc25156487"/>
      <w:bookmarkStart w:id="4964" w:name="_Toc34124791"/>
      <w:bookmarkStart w:id="4965" w:name="_Toc43207917"/>
      <w:bookmarkStart w:id="4966" w:name="_Toc49857390"/>
      <w:bookmarkStart w:id="4967" w:name="_Toc56677231"/>
      <w:bookmarkStart w:id="4968" w:name="_Toc56691754"/>
      <w:bookmarkStart w:id="4969" w:name="_Toc56699018"/>
      <w:bookmarkStart w:id="4970" w:name="_Toc89035268"/>
      <w:bookmarkStart w:id="4971" w:name="_Toc89065066"/>
      <w:bookmarkStart w:id="4972" w:name="_Toc89180365"/>
      <w:bookmarkStart w:id="4973" w:name="_Toc97072044"/>
      <w:bookmarkStart w:id="4974" w:name="_Toc120051449"/>
      <w:bookmarkStart w:id="4975" w:name="_Toc200644061"/>
      <w:r w:rsidRPr="003B2883">
        <w:t>6.2.6.2.6</w:t>
      </w:r>
      <w:r w:rsidRPr="003B2883">
        <w:tab/>
        <w:t>Type: AmfEventMode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7" w:name="_Toc25156488"/>
      <w:bookmarkStart w:id="4978" w:name="_Toc34124792"/>
      <w:bookmarkStart w:id="4979" w:name="_Toc43207918"/>
      <w:bookmarkStart w:id="4980" w:name="_Toc49857391"/>
      <w:bookmarkStart w:id="4981" w:name="_Toc56677232"/>
      <w:bookmarkStart w:id="4982" w:name="_Toc56691755"/>
      <w:bookmarkStart w:id="4983" w:name="_Toc56699019"/>
      <w:bookmarkStart w:id="4984" w:name="_Toc89035269"/>
      <w:bookmarkStart w:id="4985" w:name="_Toc89065067"/>
      <w:bookmarkStart w:id="4986" w:name="_Toc89180366"/>
      <w:bookmarkStart w:id="4987" w:name="_Toc97072045"/>
      <w:bookmarkStart w:id="4988" w:name="_Toc120051450"/>
      <w:bookmarkStart w:id="4989" w:name="_Toc200644062"/>
      <w:r w:rsidRPr="003B2883">
        <w:t>6.2.6.2.7</w:t>
      </w:r>
      <w:r w:rsidRPr="003B2883">
        <w:tab/>
        <w:t>Type: AmfEventState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90" w:name="_Toc25156489"/>
      <w:bookmarkStart w:id="4991" w:name="_Toc34124793"/>
      <w:bookmarkStart w:id="4992" w:name="_Toc43207919"/>
      <w:bookmarkStart w:id="4993" w:name="_Toc49857392"/>
      <w:bookmarkStart w:id="4994" w:name="_Toc56677233"/>
      <w:bookmarkStart w:id="4995" w:name="_Toc56691756"/>
      <w:bookmarkStart w:id="4996" w:name="_Toc56699020"/>
      <w:bookmarkStart w:id="4997" w:name="_Toc89035270"/>
      <w:bookmarkStart w:id="4998" w:name="_Toc89065068"/>
      <w:bookmarkStart w:id="4999" w:name="_Toc89180367"/>
      <w:bookmarkStart w:id="5000" w:name="_Toc97072046"/>
      <w:bookmarkStart w:id="5001" w:name="_Toc120051451"/>
      <w:bookmarkStart w:id="5002" w:name="_Toc200644063"/>
      <w:r w:rsidRPr="003B2883">
        <w:t>6.2.6.2.8</w:t>
      </w:r>
      <w:r w:rsidRPr="003B2883">
        <w:tab/>
        <w:t>Type: RmInfo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3" w:name="_Toc25156490"/>
      <w:bookmarkStart w:id="5004" w:name="_Toc34124794"/>
      <w:bookmarkStart w:id="5005" w:name="_Toc43207920"/>
      <w:bookmarkStart w:id="5006" w:name="_Toc49857393"/>
      <w:bookmarkStart w:id="5007" w:name="_Toc56677234"/>
      <w:bookmarkStart w:id="5008" w:name="_Toc56691757"/>
      <w:bookmarkStart w:id="5009" w:name="_Toc56699021"/>
      <w:bookmarkStart w:id="5010" w:name="_Toc89035271"/>
      <w:bookmarkStart w:id="5011" w:name="_Toc89065069"/>
      <w:bookmarkStart w:id="5012" w:name="_Toc89180368"/>
      <w:bookmarkStart w:id="5013" w:name="_Toc97072047"/>
      <w:bookmarkStart w:id="5014" w:name="_Toc120051452"/>
      <w:bookmarkStart w:id="5015" w:name="_Toc200644064"/>
      <w:r w:rsidRPr="003B2883">
        <w:t>6.2.6.2.9</w:t>
      </w:r>
      <w:r w:rsidRPr="003B2883">
        <w:tab/>
        <w:t>Type: CmInfo</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6" w:name="_Toc25156491"/>
      <w:bookmarkStart w:id="5017" w:name="_Toc34124795"/>
      <w:bookmarkStart w:id="5018" w:name="_Toc43207921"/>
      <w:bookmarkStart w:id="5019" w:name="_Toc49857394"/>
      <w:bookmarkStart w:id="5020" w:name="_Toc56677235"/>
      <w:bookmarkStart w:id="5021" w:name="_Toc56691758"/>
      <w:bookmarkStart w:id="5022" w:name="_Toc56699022"/>
      <w:bookmarkStart w:id="5023" w:name="_Toc89035272"/>
      <w:bookmarkStart w:id="5024" w:name="_Toc89065070"/>
      <w:bookmarkStart w:id="5025" w:name="_Toc89180369"/>
      <w:bookmarkStart w:id="5026" w:name="_Toc97072048"/>
      <w:bookmarkStart w:id="5027" w:name="_Toc120051453"/>
      <w:bookmarkStart w:id="5028" w:name="_Toc200644065"/>
      <w:r w:rsidRPr="003B2883">
        <w:t>6.2.6.2.10</w:t>
      </w:r>
      <w:r w:rsidRPr="003B2883">
        <w:tab/>
        <w:t>Void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61E34C6" w14:textId="77777777" w:rsidR="00602AC0" w:rsidRPr="003B2883" w:rsidRDefault="00602AC0" w:rsidP="00602AC0"/>
    <w:p w14:paraId="7FDB81BE" w14:textId="77777777" w:rsidR="00602AC0" w:rsidRPr="003B2883" w:rsidRDefault="00602AC0" w:rsidP="00602AC0">
      <w:pPr>
        <w:pStyle w:val="Heading5"/>
      </w:pPr>
      <w:bookmarkStart w:id="5029" w:name="_Toc25156492"/>
      <w:bookmarkStart w:id="5030" w:name="_Toc34124796"/>
      <w:bookmarkStart w:id="5031" w:name="_Toc43207922"/>
      <w:bookmarkStart w:id="5032" w:name="_Toc49857395"/>
      <w:bookmarkStart w:id="5033" w:name="_Toc56677236"/>
      <w:bookmarkStart w:id="5034" w:name="_Toc56691759"/>
      <w:bookmarkStart w:id="5035" w:name="_Toc56699023"/>
      <w:bookmarkStart w:id="5036" w:name="_Toc89035273"/>
      <w:bookmarkStart w:id="5037" w:name="_Toc89065071"/>
      <w:bookmarkStart w:id="5038" w:name="_Toc89180370"/>
      <w:bookmarkStart w:id="5039" w:name="_Toc97072049"/>
      <w:bookmarkStart w:id="5040" w:name="_Toc120051454"/>
      <w:bookmarkStart w:id="5041" w:name="_Toc200644066"/>
      <w:r w:rsidRPr="003B2883">
        <w:t>6.2.6.2.11</w:t>
      </w:r>
      <w:r w:rsidRPr="003B2883">
        <w:tab/>
        <w:t>Type: CommunicationFailure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2" w:name="_Toc25156493"/>
      <w:bookmarkStart w:id="5043" w:name="_Toc34124797"/>
      <w:bookmarkStart w:id="5044" w:name="_Toc43207923"/>
      <w:bookmarkStart w:id="5045" w:name="_Toc49857396"/>
      <w:bookmarkStart w:id="5046" w:name="_Toc56677237"/>
      <w:bookmarkStart w:id="5047" w:name="_Toc56691760"/>
      <w:bookmarkStart w:id="5048" w:name="_Toc56699024"/>
      <w:bookmarkStart w:id="5049" w:name="_Toc89035274"/>
      <w:bookmarkStart w:id="5050" w:name="_Toc89065072"/>
      <w:bookmarkStart w:id="5051" w:name="_Toc89180371"/>
      <w:bookmarkStart w:id="5052" w:name="_Toc97072050"/>
      <w:bookmarkStart w:id="5053" w:name="_Toc120051455"/>
      <w:bookmarkStart w:id="5054" w:name="_Toc200644067"/>
      <w:r w:rsidRPr="003B2883">
        <w:t>6.2.6.2.12</w:t>
      </w:r>
      <w:r w:rsidRPr="003B2883">
        <w:tab/>
        <w:t xml:space="preserve">Type: </w:t>
      </w:r>
      <w:r w:rsidRPr="003B2883">
        <w:rPr>
          <w:lang w:eastAsia="zh-CN"/>
        </w:rPr>
        <w:t>AmfCreateEventSubscription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5" w:name="_Toc25156494"/>
      <w:bookmarkStart w:id="5056" w:name="_Toc34124798"/>
      <w:bookmarkStart w:id="5057" w:name="_Toc43207924"/>
      <w:bookmarkStart w:id="5058" w:name="_Toc49857397"/>
      <w:bookmarkStart w:id="5059" w:name="_Toc56677238"/>
      <w:bookmarkStart w:id="5060" w:name="_Toc56691761"/>
      <w:bookmarkStart w:id="5061" w:name="_Toc56699025"/>
      <w:bookmarkStart w:id="5062" w:name="_Toc89035275"/>
      <w:bookmarkStart w:id="5063" w:name="_Toc89065073"/>
      <w:bookmarkStart w:id="5064" w:name="_Toc89180372"/>
      <w:bookmarkStart w:id="5065" w:name="_Toc97072051"/>
      <w:bookmarkStart w:id="5066" w:name="_Toc120051456"/>
      <w:bookmarkStart w:id="5067" w:name="_Toc200644068"/>
      <w:r w:rsidRPr="003B2883">
        <w:t>6.2.6.2.13</w:t>
      </w:r>
      <w:r w:rsidRPr="003B2883">
        <w:tab/>
        <w:t xml:space="preserve">Type: </w:t>
      </w:r>
      <w:r w:rsidRPr="003B2883">
        <w:rPr>
          <w:lang w:eastAsia="zh-CN"/>
        </w:rPr>
        <w:t>AmfCreatedEventSubscription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8" w:name="_Toc25156495"/>
      <w:bookmarkStart w:id="5069" w:name="_Toc34124799"/>
      <w:bookmarkStart w:id="5070" w:name="_Toc43207925"/>
      <w:bookmarkStart w:id="5071" w:name="_Toc49857398"/>
      <w:bookmarkStart w:id="5072" w:name="_Toc56677239"/>
      <w:bookmarkStart w:id="5073" w:name="_Toc56691762"/>
      <w:bookmarkStart w:id="5074" w:name="_Toc56699026"/>
      <w:bookmarkStart w:id="5075" w:name="_Toc89035276"/>
      <w:bookmarkStart w:id="5076" w:name="_Toc89065074"/>
      <w:bookmarkStart w:id="5077" w:name="_Toc89180373"/>
      <w:bookmarkStart w:id="5078" w:name="_Toc97072052"/>
      <w:bookmarkStart w:id="5079" w:name="_Toc120051457"/>
      <w:bookmarkStart w:id="5080" w:name="_Toc200644069"/>
      <w:r w:rsidRPr="003B2883">
        <w:t>6.2.6.2.14</w:t>
      </w:r>
      <w:r w:rsidRPr="003B2883">
        <w:tab/>
        <w:t xml:space="preserve">Type: </w:t>
      </w:r>
      <w:r w:rsidRPr="003B2883">
        <w:rPr>
          <w:lang w:eastAsia="zh-CN"/>
        </w:rPr>
        <w:t>AmfUpdateEventSubscriptionItem</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1"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1"/>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2" w:name="_Toc25156496"/>
      <w:bookmarkStart w:id="5083" w:name="_Toc34124800"/>
      <w:bookmarkStart w:id="5084" w:name="_Toc43207926"/>
      <w:bookmarkStart w:id="5085" w:name="_Toc49857399"/>
      <w:bookmarkStart w:id="5086" w:name="_Toc56677240"/>
      <w:bookmarkStart w:id="5087" w:name="_Toc56691763"/>
      <w:bookmarkStart w:id="5088" w:name="_Toc56699027"/>
      <w:bookmarkStart w:id="5089" w:name="_Toc89035277"/>
      <w:bookmarkStart w:id="5090" w:name="_Toc89065075"/>
      <w:bookmarkStart w:id="5091" w:name="_Toc89180374"/>
      <w:bookmarkStart w:id="5092" w:name="_Toc97072053"/>
      <w:bookmarkStart w:id="5093" w:name="_Toc120051458"/>
      <w:bookmarkStart w:id="5094" w:name="_Toc200644070"/>
      <w:r w:rsidRPr="003B2883">
        <w:t>6.2.6.2.15</w:t>
      </w:r>
      <w:r w:rsidRPr="003B2883">
        <w:tab/>
        <w:t xml:space="preserve">Type: </w:t>
      </w:r>
      <w:r w:rsidRPr="003B2883">
        <w:rPr>
          <w:lang w:eastAsia="zh-CN"/>
        </w:rPr>
        <w:t>AmfUpdatedEventSubscription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5" w:name="_Toc25156497"/>
      <w:bookmarkStart w:id="5096" w:name="_Toc34124801"/>
      <w:bookmarkStart w:id="5097" w:name="_Toc43207927"/>
      <w:bookmarkStart w:id="5098" w:name="_Toc49857400"/>
      <w:bookmarkStart w:id="5099" w:name="_Toc56677241"/>
      <w:bookmarkStart w:id="5100" w:name="_Toc56691764"/>
      <w:bookmarkStart w:id="5101" w:name="_Toc56699028"/>
      <w:bookmarkStart w:id="5102" w:name="_Toc89035278"/>
      <w:bookmarkStart w:id="5103" w:name="_Toc89065076"/>
      <w:bookmarkStart w:id="5104" w:name="_Toc89180375"/>
      <w:bookmarkStart w:id="5105" w:name="_Toc97072054"/>
      <w:bookmarkStart w:id="5106" w:name="_Toc120051459"/>
      <w:bookmarkStart w:id="5107" w:name="_Toc200644071"/>
      <w:r w:rsidRPr="003B2883">
        <w:t>6.2.6.2.16</w:t>
      </w:r>
      <w:r w:rsidRPr="003B2883">
        <w:tab/>
        <w:t xml:space="preserve">Type: </w:t>
      </w:r>
      <w:r w:rsidRPr="003B2883">
        <w:rPr>
          <w:lang w:eastAsia="zh-CN"/>
        </w:rPr>
        <w:t>AmfEventArea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8" w:name="_Toc25156498"/>
      <w:bookmarkStart w:id="5109" w:name="_Toc34124802"/>
      <w:bookmarkStart w:id="5110" w:name="_Toc43207928"/>
      <w:bookmarkStart w:id="5111" w:name="_Toc49857401"/>
      <w:bookmarkStart w:id="5112" w:name="_Toc56677242"/>
      <w:bookmarkStart w:id="5113" w:name="_Toc56691765"/>
      <w:bookmarkStart w:id="5114" w:name="_Toc56699029"/>
      <w:bookmarkStart w:id="5115" w:name="_Toc89035279"/>
      <w:bookmarkStart w:id="5116" w:name="_Toc89065077"/>
      <w:bookmarkStart w:id="5117" w:name="_Toc89180376"/>
      <w:bookmarkStart w:id="5118" w:name="_Toc97072055"/>
      <w:bookmarkStart w:id="5119" w:name="_Toc120051460"/>
      <w:bookmarkStart w:id="5120" w:name="_Toc200644072"/>
      <w:r w:rsidRPr="003B2883">
        <w:t>6.2.6.2.17</w:t>
      </w:r>
      <w:r w:rsidRPr="003B2883">
        <w:tab/>
        <w:t xml:space="preserve">Type: </w:t>
      </w:r>
      <w:r w:rsidRPr="003B2883">
        <w:rPr>
          <w:lang w:eastAsia="zh-CN"/>
        </w:rPr>
        <w:t>LadnInfo</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1" w:name="_Toc25156499"/>
      <w:bookmarkStart w:id="5122" w:name="_Toc34124803"/>
      <w:bookmarkStart w:id="5123" w:name="_Toc43207929"/>
      <w:bookmarkStart w:id="5124" w:name="_Toc49857402"/>
      <w:bookmarkStart w:id="5125" w:name="_Toc56677243"/>
      <w:bookmarkStart w:id="5126" w:name="_Toc56691766"/>
      <w:bookmarkStart w:id="5127" w:name="_Toc56699030"/>
      <w:bookmarkStart w:id="5128" w:name="_Toc89035280"/>
      <w:bookmarkStart w:id="5129" w:name="_Toc89065078"/>
      <w:bookmarkStart w:id="5130" w:name="_Toc89180377"/>
      <w:bookmarkStart w:id="5131" w:name="_Toc97072056"/>
      <w:bookmarkStart w:id="5132" w:name="_Toc120051461"/>
      <w:bookmarkStart w:id="5133" w:name="_Toc200644073"/>
      <w:r w:rsidRPr="003B2883">
        <w:t>6.2.6.2.18</w:t>
      </w:r>
      <w:r w:rsidRPr="003B2883">
        <w:tab/>
        <w:t xml:space="preserve">Type: </w:t>
      </w:r>
      <w:r w:rsidRPr="003B2883">
        <w:rPr>
          <w:lang w:eastAsia="zh-CN"/>
        </w:rPr>
        <w:t>AmfUpdateEventOptionItem</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4" w:name="_Toc25156500"/>
      <w:bookmarkStart w:id="5135" w:name="_Toc34124804"/>
      <w:bookmarkStart w:id="5136" w:name="_Toc43207930"/>
      <w:bookmarkStart w:id="5137" w:name="_Toc49857403"/>
      <w:bookmarkStart w:id="5138" w:name="_Toc56677244"/>
      <w:bookmarkStart w:id="5139" w:name="_Toc56691767"/>
      <w:bookmarkStart w:id="5140" w:name="_Toc56699031"/>
      <w:bookmarkStart w:id="5141" w:name="_Toc89035281"/>
      <w:bookmarkStart w:id="5142" w:name="_Toc89065079"/>
      <w:bookmarkStart w:id="5143" w:name="_Toc89180378"/>
      <w:bookmarkStart w:id="5144" w:name="_Toc97072057"/>
      <w:bookmarkStart w:id="5145" w:name="_Toc120051462"/>
      <w:bookmarkStart w:id="5146" w:name="_Toc200644074"/>
      <w:r w:rsidRPr="003B2883">
        <w:t>6.2.6.2.</w:t>
      </w:r>
      <w:r>
        <w:t>19</w:t>
      </w:r>
      <w:r w:rsidRPr="003B2883">
        <w:tab/>
        <w:t xml:space="preserve">Type: </w:t>
      </w:r>
      <w:r>
        <w:t>5GsUserStateInfo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7" w:name="_Toc34124805"/>
      <w:bookmarkStart w:id="5148" w:name="_Toc43207931"/>
      <w:bookmarkStart w:id="5149" w:name="_Toc49857404"/>
      <w:bookmarkStart w:id="5150" w:name="_Toc56677245"/>
      <w:bookmarkStart w:id="5151" w:name="_Toc56691768"/>
      <w:bookmarkStart w:id="5152" w:name="_Toc56699032"/>
      <w:bookmarkStart w:id="5153" w:name="_Toc89035282"/>
      <w:bookmarkStart w:id="5154" w:name="_Toc89065080"/>
      <w:bookmarkStart w:id="5155" w:name="_Toc89180379"/>
      <w:bookmarkStart w:id="5156" w:name="_Toc97072058"/>
      <w:bookmarkStart w:id="5157" w:name="_Toc120051463"/>
      <w:bookmarkStart w:id="5158" w:name="_Toc200644075"/>
      <w:r w:rsidRPr="003B2883">
        <w:t>6.2.6.2.</w:t>
      </w:r>
      <w:r>
        <w:t>20</w:t>
      </w:r>
      <w:r w:rsidRPr="003B2883">
        <w:tab/>
        <w:t xml:space="preserve">Type: </w:t>
      </w:r>
      <w:r>
        <w:t>Traffic</w:t>
      </w:r>
      <w:r w:rsidRPr="00492D24">
        <w:t>Descriptor</w:t>
      </w:r>
      <w:bookmarkEnd w:id="5147"/>
      <w:bookmarkEnd w:id="5148"/>
      <w:bookmarkEnd w:id="5149"/>
      <w:bookmarkEnd w:id="5150"/>
      <w:bookmarkEnd w:id="5151"/>
      <w:bookmarkEnd w:id="5152"/>
      <w:bookmarkEnd w:id="5153"/>
      <w:bookmarkEnd w:id="5154"/>
      <w:bookmarkEnd w:id="5155"/>
      <w:bookmarkEnd w:id="5156"/>
      <w:bookmarkEnd w:id="5157"/>
      <w:bookmarkEnd w:id="515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9" w:name="_Toc43207932"/>
      <w:bookmarkStart w:id="5160" w:name="_Toc49857405"/>
      <w:bookmarkStart w:id="5161" w:name="_Toc56677246"/>
      <w:bookmarkStart w:id="5162" w:name="_Toc56691769"/>
      <w:bookmarkStart w:id="5163" w:name="_Toc56699033"/>
      <w:bookmarkStart w:id="5164" w:name="_Toc89035283"/>
      <w:bookmarkStart w:id="5165" w:name="_Toc89065081"/>
      <w:bookmarkStart w:id="5166" w:name="_Toc89180380"/>
      <w:bookmarkStart w:id="5167" w:name="_Toc97072059"/>
      <w:bookmarkStart w:id="5168" w:name="_Toc120051464"/>
      <w:bookmarkStart w:id="5169" w:name="_Toc200644076"/>
      <w:r w:rsidRPr="003B2883">
        <w:t>6.2.6.2.</w:t>
      </w:r>
      <w:r>
        <w:t>21</w:t>
      </w:r>
      <w:r w:rsidRPr="003B2883">
        <w:tab/>
        <w:t xml:space="preserve">Type: </w:t>
      </w:r>
      <w:r>
        <w:t>UEIdExt</w:t>
      </w:r>
      <w:bookmarkEnd w:id="5159"/>
      <w:bookmarkEnd w:id="5160"/>
      <w:bookmarkEnd w:id="5161"/>
      <w:bookmarkEnd w:id="5162"/>
      <w:bookmarkEnd w:id="5163"/>
      <w:bookmarkEnd w:id="5164"/>
      <w:bookmarkEnd w:id="5165"/>
      <w:bookmarkEnd w:id="5166"/>
      <w:bookmarkEnd w:id="5167"/>
      <w:bookmarkEnd w:id="5168"/>
      <w:bookmarkEnd w:id="516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70" w:name="_Toc56677247"/>
      <w:bookmarkStart w:id="5171" w:name="_Toc56691770"/>
      <w:bookmarkStart w:id="5172" w:name="_Toc56699034"/>
      <w:bookmarkStart w:id="5173" w:name="_Toc89035284"/>
      <w:bookmarkStart w:id="5174" w:name="_Toc89065082"/>
      <w:bookmarkStart w:id="5175" w:name="_Toc89180381"/>
      <w:bookmarkStart w:id="5176" w:name="_Toc97072060"/>
      <w:bookmarkStart w:id="5177" w:name="_Toc120051465"/>
      <w:bookmarkStart w:id="5178" w:name="_Toc200644077"/>
      <w:r w:rsidRPr="003B2883">
        <w:t>6.2.6.2.</w:t>
      </w:r>
      <w:r>
        <w:t>22</w:t>
      </w:r>
      <w:r w:rsidRPr="003B2883">
        <w:tab/>
        <w:t>Type: Amf</w:t>
      </w:r>
      <w:r>
        <w:t>EventSubsSyncInfo</w:t>
      </w:r>
      <w:bookmarkEnd w:id="5170"/>
      <w:bookmarkEnd w:id="5171"/>
      <w:bookmarkEnd w:id="5172"/>
      <w:bookmarkEnd w:id="5173"/>
      <w:bookmarkEnd w:id="5174"/>
      <w:bookmarkEnd w:id="5175"/>
      <w:bookmarkEnd w:id="5176"/>
      <w:bookmarkEnd w:id="5177"/>
      <w:bookmarkEnd w:id="5178"/>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9" w:name="_Toc56677248"/>
      <w:bookmarkStart w:id="5180" w:name="_Toc56691771"/>
      <w:bookmarkStart w:id="5181" w:name="_Toc56699035"/>
      <w:bookmarkStart w:id="5182" w:name="_Toc89035285"/>
      <w:bookmarkStart w:id="5183" w:name="_Toc89065083"/>
      <w:bookmarkStart w:id="5184" w:name="_Toc89180382"/>
      <w:bookmarkStart w:id="5185" w:name="_Toc97072061"/>
      <w:bookmarkStart w:id="5186" w:name="_Toc120051466"/>
      <w:bookmarkStart w:id="5187" w:name="_Toc200644078"/>
      <w:r w:rsidRPr="003B2883">
        <w:t>6.2.6.2.</w:t>
      </w:r>
      <w:r>
        <w:t>23</w:t>
      </w:r>
      <w:r w:rsidRPr="003B2883">
        <w:tab/>
        <w:t>Type: Amf</w:t>
      </w:r>
      <w:r>
        <w:t>EventSubscriptionInfo</w:t>
      </w:r>
      <w:bookmarkEnd w:id="5179"/>
      <w:bookmarkEnd w:id="5180"/>
      <w:bookmarkEnd w:id="5181"/>
      <w:bookmarkEnd w:id="5182"/>
      <w:bookmarkEnd w:id="5183"/>
      <w:bookmarkEnd w:id="5184"/>
      <w:bookmarkEnd w:id="5185"/>
      <w:bookmarkEnd w:id="5186"/>
      <w:bookmarkEnd w:id="518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8" w:name="_Toc89035286"/>
      <w:bookmarkStart w:id="5189" w:name="_Toc89065084"/>
      <w:bookmarkStart w:id="5190" w:name="_Toc89180383"/>
      <w:bookmarkStart w:id="5191" w:name="_Toc97072062"/>
      <w:bookmarkStart w:id="5192" w:name="_Toc120051467"/>
      <w:bookmarkStart w:id="5193" w:name="_Toc200644079"/>
      <w:r w:rsidRPr="003B2883">
        <w:t>6.2.6.2.</w:t>
      </w:r>
      <w:r w:rsidR="00A11B56">
        <w:t>24</w:t>
      </w:r>
      <w:r w:rsidRPr="003B2883">
        <w:tab/>
        <w:t xml:space="preserve">Type: </w:t>
      </w:r>
      <w:r>
        <w:rPr>
          <w:rFonts w:hint="eastAsia"/>
          <w:lang w:eastAsia="zh-CN"/>
        </w:rPr>
        <w:t>T</w:t>
      </w:r>
      <w:r>
        <w:rPr>
          <w:lang w:eastAsia="zh-CN"/>
        </w:rPr>
        <w:t>argetArea</w:t>
      </w:r>
      <w:bookmarkEnd w:id="5188"/>
      <w:bookmarkEnd w:id="5189"/>
      <w:bookmarkEnd w:id="5190"/>
      <w:bookmarkEnd w:id="5191"/>
      <w:bookmarkEnd w:id="5192"/>
      <w:bookmarkEnd w:id="519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4" w:name="_Toc89035287"/>
      <w:bookmarkStart w:id="5195" w:name="_Toc89065085"/>
      <w:bookmarkStart w:id="5196" w:name="_Toc89180384"/>
      <w:bookmarkStart w:id="5197" w:name="_Toc97072063"/>
      <w:bookmarkStart w:id="5198" w:name="_Toc120051468"/>
      <w:bookmarkStart w:id="5199" w:name="_Toc200644080"/>
      <w:r w:rsidRPr="003B2883">
        <w:t>6.2.6.2.</w:t>
      </w:r>
      <w:r>
        <w:t>25</w:t>
      </w:r>
      <w:r w:rsidRPr="003B2883">
        <w:tab/>
        <w:t xml:space="preserve">Type: </w:t>
      </w:r>
      <w:r>
        <w:rPr>
          <w:lang w:eastAsia="zh-CN"/>
        </w:rPr>
        <w:t>SnssaiTaiMapping</w:t>
      </w:r>
      <w:bookmarkEnd w:id="5194"/>
      <w:bookmarkEnd w:id="5195"/>
      <w:bookmarkEnd w:id="5196"/>
      <w:bookmarkEnd w:id="5197"/>
      <w:bookmarkEnd w:id="5198"/>
      <w:bookmarkEnd w:id="519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00" w:name="_Toc89035288"/>
      <w:bookmarkStart w:id="5201" w:name="_Toc89065086"/>
      <w:bookmarkStart w:id="5202" w:name="_Toc89180385"/>
      <w:bookmarkStart w:id="5203" w:name="_Toc97072064"/>
      <w:bookmarkStart w:id="5204" w:name="_Toc120051469"/>
      <w:bookmarkStart w:id="5205" w:name="_Toc200644081"/>
      <w:r w:rsidRPr="003B2883">
        <w:t>6.2.6.2.</w:t>
      </w:r>
      <w:r w:rsidR="00B755A2">
        <w:t>26</w:t>
      </w:r>
      <w:r w:rsidRPr="003B2883">
        <w:tab/>
        <w:t xml:space="preserve">Type: </w:t>
      </w:r>
      <w:r w:rsidR="005C72E1">
        <w:t>Supported</w:t>
      </w:r>
      <w:r w:rsidRPr="00E30083">
        <w:rPr>
          <w:rFonts w:hint="eastAsia"/>
          <w:lang w:eastAsia="zh-CN"/>
        </w:rPr>
        <w:t>Snssai</w:t>
      </w:r>
      <w:bookmarkEnd w:id="5200"/>
      <w:bookmarkEnd w:id="5201"/>
      <w:bookmarkEnd w:id="5202"/>
      <w:bookmarkEnd w:id="5203"/>
      <w:bookmarkEnd w:id="5204"/>
      <w:bookmarkEnd w:id="520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6" w:name="_Toc89035289"/>
      <w:bookmarkStart w:id="5207" w:name="_Toc89065087"/>
      <w:bookmarkStart w:id="5208" w:name="_Toc89180386"/>
      <w:bookmarkStart w:id="5209" w:name="_Toc97072065"/>
      <w:bookmarkStart w:id="5210" w:name="_Toc120051470"/>
      <w:bookmarkStart w:id="5211" w:name="_Toc200644082"/>
      <w:r w:rsidRPr="003B2883">
        <w:t>6.2.6.2.</w:t>
      </w:r>
      <w:r>
        <w:t>27</w:t>
      </w:r>
      <w:r w:rsidRPr="003B2883">
        <w:tab/>
        <w:t xml:space="preserve">Type: </w:t>
      </w:r>
      <w:r w:rsidRPr="00467DFF">
        <w:rPr>
          <w:lang w:eastAsia="zh-CN"/>
        </w:rPr>
        <w:t>UeInArea</w:t>
      </w:r>
      <w:r>
        <w:t>Filter</w:t>
      </w:r>
      <w:bookmarkEnd w:id="5206"/>
      <w:bookmarkEnd w:id="5207"/>
      <w:bookmarkEnd w:id="5208"/>
      <w:bookmarkEnd w:id="5209"/>
      <w:bookmarkEnd w:id="5210"/>
      <w:bookmarkEnd w:id="521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2" w:name="_Toc89035290"/>
      <w:bookmarkStart w:id="5213" w:name="_Toc89065088"/>
      <w:bookmarkStart w:id="5214" w:name="_Toc89180387"/>
      <w:bookmarkStart w:id="5215" w:name="_Toc97072066"/>
      <w:bookmarkStart w:id="5216" w:name="_Toc120051471"/>
      <w:bookmarkStart w:id="5217" w:name="_Toc200644083"/>
      <w:r w:rsidRPr="003B2883">
        <w:t>6.2.6.2.</w:t>
      </w:r>
      <w:r>
        <w:t>28</w:t>
      </w:r>
      <w:r w:rsidRPr="003B2883">
        <w:tab/>
        <w:t xml:space="preserve">Type: </w:t>
      </w:r>
      <w:r>
        <w:t>IdleStatusIndication</w:t>
      </w:r>
      <w:bookmarkEnd w:id="5212"/>
      <w:bookmarkEnd w:id="5213"/>
      <w:bookmarkEnd w:id="5214"/>
      <w:bookmarkEnd w:id="5215"/>
      <w:bookmarkEnd w:id="5216"/>
      <w:bookmarkEnd w:id="5217"/>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8" w:name="_Toc97072067"/>
      <w:bookmarkStart w:id="5219" w:name="_Toc120051472"/>
      <w:bookmarkStart w:id="5220" w:name="_Toc200644084"/>
      <w:r w:rsidRPr="003B2883">
        <w:t>6.2.6.2.</w:t>
      </w:r>
      <w:r>
        <w:t>29</w:t>
      </w:r>
      <w:r w:rsidRPr="003B2883">
        <w:tab/>
        <w:t xml:space="preserve">Type: </w:t>
      </w:r>
      <w:r>
        <w:rPr>
          <w:noProof/>
        </w:rPr>
        <w:t>UeAccessBehaviorReportItem</w:t>
      </w:r>
      <w:bookmarkEnd w:id="5218"/>
      <w:bookmarkEnd w:id="5219"/>
      <w:bookmarkEnd w:id="522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1" w:name="_Toc97072068"/>
      <w:bookmarkStart w:id="5222" w:name="_Toc120051473"/>
      <w:bookmarkStart w:id="5223" w:name="_Toc200644085"/>
      <w:r w:rsidRPr="003B2883">
        <w:t>6.2.6.2.</w:t>
      </w:r>
      <w:r>
        <w:t>30</w:t>
      </w:r>
      <w:r w:rsidRPr="003B2883">
        <w:tab/>
        <w:t xml:space="preserve">Type: </w:t>
      </w:r>
      <w:r>
        <w:rPr>
          <w:noProof/>
        </w:rPr>
        <w:t>UeLocationTrendsReportItem</w:t>
      </w:r>
      <w:bookmarkEnd w:id="5221"/>
      <w:bookmarkEnd w:id="5222"/>
      <w:bookmarkEnd w:id="522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4" w:name="_Toc97072069"/>
      <w:bookmarkStart w:id="5225" w:name="_Toc120051474"/>
      <w:bookmarkStart w:id="5226" w:name="_Toc200644086"/>
      <w:r w:rsidRPr="003B2883">
        <w:t>6.2.6.2.</w:t>
      </w:r>
      <w:r>
        <w:t>31</w:t>
      </w:r>
      <w:r w:rsidRPr="003B2883">
        <w:tab/>
        <w:t xml:space="preserve">Type: </w:t>
      </w:r>
      <w:r>
        <w:t>DispersionArea</w:t>
      </w:r>
      <w:bookmarkEnd w:id="5224"/>
      <w:bookmarkEnd w:id="5225"/>
      <w:bookmarkEnd w:id="5226"/>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7" w:name="_Toc97072070"/>
      <w:bookmarkStart w:id="5228" w:name="_Toc120051475"/>
      <w:bookmarkStart w:id="5229" w:name="_Toc200644087"/>
      <w:r w:rsidRPr="003B2883">
        <w:t>6.2.6.2.</w:t>
      </w:r>
      <w:r>
        <w:t>32</w:t>
      </w:r>
      <w:r w:rsidRPr="003B2883">
        <w:tab/>
        <w:t xml:space="preserve">Type: </w:t>
      </w:r>
      <w:r>
        <w:t>MmTransactionLocationReportItem</w:t>
      </w:r>
      <w:bookmarkEnd w:id="5227"/>
      <w:bookmarkEnd w:id="5228"/>
      <w:bookmarkEnd w:id="522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30" w:name="_Toc97072071"/>
      <w:bookmarkStart w:id="5231" w:name="_Toc120051476"/>
      <w:bookmarkStart w:id="5232" w:name="_Toc200644088"/>
      <w:r w:rsidRPr="003B2883">
        <w:t>6.2.6.2.</w:t>
      </w:r>
      <w:r>
        <w:t>33</w:t>
      </w:r>
      <w:r w:rsidRPr="003B2883">
        <w:tab/>
        <w:t xml:space="preserve">Type: </w:t>
      </w:r>
      <w:r>
        <w:t>MmTransactionSliceReportItem</w:t>
      </w:r>
      <w:bookmarkEnd w:id="5230"/>
      <w:bookmarkEnd w:id="5231"/>
      <w:bookmarkEnd w:id="523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3" w:name="_Toc153870038"/>
      <w:bookmarkStart w:id="5234" w:name="_Toc200644089"/>
      <w:r w:rsidRPr="003B2883">
        <w:t>6.2.6.2.</w:t>
      </w:r>
      <w:r>
        <w:t>34</w:t>
      </w:r>
      <w:r w:rsidRPr="003B2883">
        <w:tab/>
        <w:t xml:space="preserve">Type: </w:t>
      </w:r>
      <w:bookmarkEnd w:id="5233"/>
      <w:r>
        <w:rPr>
          <w:lang w:eastAsia="zh-CN"/>
        </w:rPr>
        <w:t>SliceAreaRestrictionInfo</w:t>
      </w:r>
      <w:bookmarkEnd w:id="5234"/>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5" w:name="_Toc25156501"/>
      <w:bookmarkStart w:id="5236" w:name="_Toc34124806"/>
      <w:bookmarkStart w:id="5237" w:name="_Toc43207933"/>
      <w:bookmarkStart w:id="5238" w:name="_Toc49857406"/>
      <w:bookmarkStart w:id="5239" w:name="_Toc56677249"/>
      <w:bookmarkStart w:id="5240" w:name="_Toc56691772"/>
      <w:bookmarkStart w:id="5241" w:name="_Toc56699036"/>
      <w:bookmarkStart w:id="5242" w:name="_Toc89035291"/>
      <w:bookmarkStart w:id="5243" w:name="_Toc89065089"/>
      <w:bookmarkStart w:id="5244" w:name="_Toc89180388"/>
      <w:bookmarkStart w:id="5245" w:name="_Toc97072072"/>
      <w:bookmarkStart w:id="5246" w:name="_Toc120051477"/>
      <w:bookmarkStart w:id="5247" w:name="_Toc200644090"/>
      <w:r w:rsidRPr="003B2883">
        <w:rPr>
          <w:lang w:val="en-US"/>
        </w:rPr>
        <w:t>6.2.6.3</w:t>
      </w:r>
      <w:r w:rsidRPr="003B2883">
        <w:rPr>
          <w:lang w:val="en-US"/>
        </w:rPr>
        <w:tab/>
        <w:t>Simple data types and enumerations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EFDAAEF" w14:textId="77777777" w:rsidR="00602AC0" w:rsidRPr="003B2883" w:rsidRDefault="00602AC0" w:rsidP="00602AC0">
      <w:pPr>
        <w:pStyle w:val="Heading5"/>
      </w:pPr>
      <w:bookmarkStart w:id="5248" w:name="_Toc25156502"/>
      <w:bookmarkStart w:id="5249" w:name="_Toc34124807"/>
      <w:bookmarkStart w:id="5250" w:name="_Toc43207934"/>
      <w:bookmarkStart w:id="5251" w:name="_Toc49857407"/>
      <w:bookmarkStart w:id="5252" w:name="_Toc56677250"/>
      <w:bookmarkStart w:id="5253" w:name="_Toc56691773"/>
      <w:bookmarkStart w:id="5254" w:name="_Toc56699037"/>
      <w:bookmarkStart w:id="5255" w:name="_Toc89035292"/>
      <w:bookmarkStart w:id="5256" w:name="_Toc89065090"/>
      <w:bookmarkStart w:id="5257" w:name="_Toc89180389"/>
      <w:bookmarkStart w:id="5258" w:name="_Toc97072073"/>
      <w:bookmarkStart w:id="5259" w:name="_Toc120051478"/>
      <w:bookmarkStart w:id="5260" w:name="_Toc200644091"/>
      <w:r w:rsidRPr="003B2883">
        <w:t>6.2.6.3.1</w:t>
      </w:r>
      <w:r w:rsidRPr="003B2883">
        <w:tab/>
        <w:t>Introduction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1" w:name="_Toc25156503"/>
      <w:bookmarkStart w:id="5262" w:name="_Toc34124808"/>
      <w:bookmarkStart w:id="5263" w:name="_Toc43207935"/>
      <w:bookmarkStart w:id="5264" w:name="_Toc49857408"/>
      <w:bookmarkStart w:id="5265" w:name="_Toc56677251"/>
      <w:bookmarkStart w:id="5266" w:name="_Toc56691774"/>
      <w:bookmarkStart w:id="5267" w:name="_Toc56699038"/>
      <w:bookmarkStart w:id="5268" w:name="_Toc89035293"/>
      <w:bookmarkStart w:id="5269" w:name="_Toc89065091"/>
      <w:bookmarkStart w:id="5270" w:name="_Toc89180390"/>
      <w:bookmarkStart w:id="5271" w:name="_Toc97072074"/>
      <w:bookmarkStart w:id="5272" w:name="_Toc120051479"/>
      <w:bookmarkStart w:id="5273" w:name="_Toc200644092"/>
      <w:r w:rsidRPr="003B2883">
        <w:t>6.2.6.3.2</w:t>
      </w:r>
      <w:r w:rsidRPr="003B2883">
        <w:tab/>
        <w:t>Simple data types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4" w:name="_Toc25156504"/>
      <w:bookmarkStart w:id="5275" w:name="_Toc34124809"/>
      <w:bookmarkStart w:id="5276" w:name="_Toc43207936"/>
      <w:bookmarkStart w:id="5277" w:name="_Toc49857409"/>
      <w:bookmarkStart w:id="5278" w:name="_Toc56677252"/>
      <w:bookmarkStart w:id="5279" w:name="_Toc56691775"/>
      <w:bookmarkStart w:id="5280" w:name="_Toc56699039"/>
      <w:bookmarkStart w:id="5281" w:name="_Toc89035294"/>
      <w:bookmarkStart w:id="5282" w:name="_Toc89065092"/>
      <w:bookmarkStart w:id="5283" w:name="_Toc89180391"/>
      <w:bookmarkStart w:id="5284" w:name="_Toc97072075"/>
      <w:bookmarkStart w:id="5285" w:name="_Toc120051480"/>
      <w:bookmarkStart w:id="5286" w:name="_Toc200644093"/>
      <w:r w:rsidRPr="003B2883">
        <w:t>6.2.6.3.3</w:t>
      </w:r>
      <w:r w:rsidRPr="003B2883">
        <w:tab/>
        <w:t>Enumeration: AmfEventType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7" w:name="_Toc25156505"/>
      <w:bookmarkStart w:id="5288" w:name="_Toc34124810"/>
      <w:bookmarkStart w:id="5289" w:name="_Toc43207937"/>
      <w:bookmarkStart w:id="5290" w:name="_Toc49857410"/>
      <w:bookmarkStart w:id="5291" w:name="_Toc56677253"/>
      <w:bookmarkStart w:id="5292" w:name="_Toc56691776"/>
      <w:bookmarkStart w:id="5293" w:name="_Toc56699040"/>
      <w:bookmarkStart w:id="5294" w:name="_Toc89035295"/>
      <w:bookmarkStart w:id="5295" w:name="_Toc89065093"/>
      <w:bookmarkStart w:id="5296" w:name="_Toc89180392"/>
      <w:bookmarkStart w:id="5297" w:name="_Toc97072076"/>
      <w:bookmarkStart w:id="5298" w:name="_Toc120051481"/>
      <w:bookmarkStart w:id="5299" w:name="_Toc200644094"/>
      <w:r w:rsidRPr="003B2883">
        <w:t>6.2.6.3.4</w:t>
      </w:r>
      <w:r w:rsidRPr="003B2883">
        <w:tab/>
        <w:t>Enumeration: AmfEventTrigger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00" w:name="_Toc25156506"/>
      <w:bookmarkStart w:id="5301" w:name="_Toc34124811"/>
      <w:bookmarkStart w:id="5302" w:name="_Toc43207938"/>
      <w:bookmarkStart w:id="5303" w:name="_Toc49857411"/>
      <w:bookmarkStart w:id="5304" w:name="_Toc56677254"/>
      <w:bookmarkStart w:id="5305" w:name="_Toc56691777"/>
      <w:bookmarkStart w:id="5306" w:name="_Toc56699041"/>
      <w:bookmarkStart w:id="5307" w:name="_Toc89035296"/>
      <w:bookmarkStart w:id="5308" w:name="_Toc89065094"/>
      <w:bookmarkStart w:id="5309" w:name="_Toc89180393"/>
      <w:bookmarkStart w:id="5310" w:name="_Toc97072077"/>
      <w:bookmarkStart w:id="5311" w:name="_Toc120051482"/>
      <w:bookmarkStart w:id="5312" w:name="_Toc200644095"/>
      <w:r w:rsidRPr="003B2883">
        <w:t>6.2.6.3.5</w:t>
      </w:r>
      <w:r w:rsidRPr="003B2883">
        <w:tab/>
        <w:t>Enumeration: LocationFilter</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3" w:name="_Toc25156507"/>
      <w:bookmarkStart w:id="5314" w:name="_Toc34124812"/>
      <w:bookmarkStart w:id="5315" w:name="_Toc43207939"/>
      <w:bookmarkStart w:id="5316" w:name="_Toc49857412"/>
      <w:bookmarkStart w:id="5317" w:name="_Toc56677255"/>
      <w:bookmarkStart w:id="5318" w:name="_Toc56691778"/>
      <w:bookmarkStart w:id="5319" w:name="_Toc56699042"/>
      <w:bookmarkStart w:id="5320" w:name="_Toc89035297"/>
      <w:bookmarkStart w:id="5321" w:name="_Toc89065095"/>
      <w:bookmarkStart w:id="5322" w:name="_Toc89180394"/>
      <w:bookmarkStart w:id="5323" w:name="_Toc97072078"/>
      <w:bookmarkStart w:id="5324" w:name="_Toc120051483"/>
      <w:bookmarkStart w:id="5325" w:name="_Toc200644096"/>
      <w:r w:rsidRPr="003B2883">
        <w:t>6.2.6.3.6</w:t>
      </w:r>
      <w:r w:rsidRPr="003B2883">
        <w:tab/>
        <w:t>Void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EAA1BD8" w14:textId="77777777" w:rsidR="00602AC0" w:rsidRPr="003B2883" w:rsidRDefault="00602AC0" w:rsidP="00602AC0"/>
    <w:p w14:paraId="1EFB0F67" w14:textId="77777777" w:rsidR="00602AC0" w:rsidRPr="003B2883" w:rsidRDefault="00602AC0" w:rsidP="00602AC0">
      <w:pPr>
        <w:pStyle w:val="Heading5"/>
      </w:pPr>
      <w:bookmarkStart w:id="5326" w:name="_Toc25156508"/>
      <w:bookmarkStart w:id="5327" w:name="_Toc34124813"/>
      <w:bookmarkStart w:id="5328" w:name="_Toc43207940"/>
      <w:bookmarkStart w:id="5329" w:name="_Toc49857413"/>
      <w:bookmarkStart w:id="5330" w:name="_Toc56677256"/>
      <w:bookmarkStart w:id="5331" w:name="_Toc56691779"/>
      <w:bookmarkStart w:id="5332" w:name="_Toc56699043"/>
      <w:bookmarkStart w:id="5333" w:name="_Toc89035298"/>
      <w:bookmarkStart w:id="5334" w:name="_Toc89065096"/>
      <w:bookmarkStart w:id="5335" w:name="_Toc89180395"/>
      <w:bookmarkStart w:id="5336" w:name="_Toc97072079"/>
      <w:bookmarkStart w:id="5337" w:name="_Toc120051484"/>
      <w:bookmarkStart w:id="5338" w:name="_Toc200644097"/>
      <w:r w:rsidRPr="003B2883">
        <w:t>6.2.6.3.7</w:t>
      </w:r>
      <w:r w:rsidRPr="003B2883">
        <w:tab/>
        <w:t>Enumeration: UeReachability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9" w:name="_Toc25156509"/>
      <w:bookmarkStart w:id="5340" w:name="_Toc34124814"/>
      <w:bookmarkStart w:id="5341" w:name="_Toc43207941"/>
      <w:bookmarkStart w:id="5342" w:name="_Toc49857414"/>
      <w:bookmarkStart w:id="5343" w:name="_Toc56677257"/>
      <w:bookmarkStart w:id="5344" w:name="_Toc56691780"/>
      <w:bookmarkStart w:id="5345" w:name="_Toc56699044"/>
      <w:bookmarkStart w:id="5346" w:name="_Toc89035299"/>
      <w:bookmarkStart w:id="5347" w:name="_Toc89065097"/>
      <w:bookmarkStart w:id="5348" w:name="_Toc89180396"/>
      <w:bookmarkStart w:id="5349" w:name="_Toc97072080"/>
      <w:bookmarkStart w:id="5350" w:name="_Toc120051485"/>
      <w:bookmarkStart w:id="5351" w:name="_Toc200644098"/>
      <w:r w:rsidRPr="003B2883">
        <w:t>6.2.6.3.8</w:t>
      </w:r>
      <w:r w:rsidRPr="003B2883">
        <w:tab/>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0B02829" w14:textId="77777777" w:rsidR="00602AC0" w:rsidRPr="003B2883" w:rsidRDefault="00602AC0" w:rsidP="00602AC0"/>
    <w:p w14:paraId="11017FB2" w14:textId="77777777" w:rsidR="00602AC0" w:rsidRPr="003B2883" w:rsidRDefault="00602AC0" w:rsidP="00602AC0">
      <w:pPr>
        <w:pStyle w:val="Heading5"/>
      </w:pPr>
      <w:bookmarkStart w:id="5352" w:name="_Toc25156510"/>
      <w:bookmarkStart w:id="5353" w:name="_Toc34124815"/>
      <w:bookmarkStart w:id="5354" w:name="_Toc43207942"/>
      <w:bookmarkStart w:id="5355" w:name="_Toc49857415"/>
      <w:bookmarkStart w:id="5356" w:name="_Toc56677258"/>
      <w:bookmarkStart w:id="5357" w:name="_Toc56691781"/>
      <w:bookmarkStart w:id="5358" w:name="_Toc56699045"/>
      <w:bookmarkStart w:id="5359" w:name="_Toc89035300"/>
      <w:bookmarkStart w:id="5360" w:name="_Toc89065098"/>
      <w:bookmarkStart w:id="5361" w:name="_Toc89180397"/>
      <w:bookmarkStart w:id="5362" w:name="_Toc97072081"/>
      <w:bookmarkStart w:id="5363" w:name="_Toc120051486"/>
      <w:bookmarkStart w:id="5364" w:name="_Toc200644099"/>
      <w:r w:rsidRPr="003B2883">
        <w:t>6.2.6.3.9</w:t>
      </w:r>
      <w:r w:rsidRPr="003B2883">
        <w:tab/>
        <w:t>Enumeration: RmState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5" w:name="_Toc25156511"/>
      <w:bookmarkStart w:id="5366" w:name="_Toc34124816"/>
      <w:bookmarkStart w:id="5367" w:name="_Toc43207943"/>
      <w:bookmarkStart w:id="5368" w:name="_Toc49857416"/>
      <w:bookmarkStart w:id="5369" w:name="_Toc56677259"/>
      <w:bookmarkStart w:id="5370" w:name="_Toc56691782"/>
      <w:bookmarkStart w:id="5371" w:name="_Toc56699046"/>
      <w:bookmarkStart w:id="5372" w:name="_Toc89035301"/>
      <w:bookmarkStart w:id="5373" w:name="_Toc89065099"/>
      <w:bookmarkStart w:id="5374" w:name="_Toc89180398"/>
      <w:bookmarkStart w:id="5375" w:name="_Toc97072082"/>
      <w:bookmarkStart w:id="5376" w:name="_Toc120051487"/>
      <w:bookmarkStart w:id="5377" w:name="_Toc200644100"/>
      <w:r w:rsidRPr="003B2883">
        <w:t>6.2.6.3.10</w:t>
      </w:r>
      <w:r w:rsidRPr="003B2883">
        <w:tab/>
        <w:t>Enumeration: CmState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8" w:name="_Toc25156512"/>
      <w:bookmarkStart w:id="5379" w:name="_Toc34124817"/>
      <w:bookmarkStart w:id="5380" w:name="_Toc43207944"/>
      <w:bookmarkStart w:id="5381" w:name="_Toc49857417"/>
      <w:bookmarkStart w:id="5382" w:name="_Toc56677260"/>
      <w:bookmarkStart w:id="5383" w:name="_Toc56691783"/>
      <w:bookmarkStart w:id="5384" w:name="_Toc56699047"/>
      <w:bookmarkStart w:id="5385" w:name="_Toc89035302"/>
      <w:bookmarkStart w:id="5386" w:name="_Toc89065100"/>
      <w:bookmarkStart w:id="5387" w:name="_Toc89180399"/>
      <w:bookmarkStart w:id="5388" w:name="_Toc97072083"/>
      <w:bookmarkStart w:id="5389" w:name="_Toc120051488"/>
      <w:bookmarkStart w:id="5390" w:name="_Toc200644101"/>
      <w:r w:rsidRPr="003B2883">
        <w:t>6.2.6.3.</w:t>
      </w:r>
      <w:r>
        <w:t>11</w:t>
      </w:r>
      <w:r w:rsidRPr="003B2883">
        <w:tab/>
        <w:t xml:space="preserve">Enumeration: </w:t>
      </w:r>
      <w:r>
        <w:t>5GsUserState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1" w:name="_Toc25157273"/>
      <w:bookmarkStart w:id="5392" w:name="_Toc27590812"/>
      <w:bookmarkStart w:id="5393" w:name="_Toc43207945"/>
      <w:bookmarkStart w:id="5394" w:name="_Toc49857418"/>
      <w:bookmarkStart w:id="5395" w:name="_Toc56677261"/>
      <w:bookmarkStart w:id="5396" w:name="_Toc56691784"/>
      <w:bookmarkStart w:id="5397" w:name="_Toc56699048"/>
      <w:bookmarkStart w:id="5398" w:name="_Toc89035303"/>
      <w:bookmarkStart w:id="5399" w:name="_Toc89065101"/>
      <w:bookmarkStart w:id="5400" w:name="_Toc89180400"/>
      <w:bookmarkStart w:id="5401" w:name="_Toc97072084"/>
      <w:bookmarkStart w:id="5402" w:name="_Toc120051489"/>
      <w:bookmarkStart w:id="5403" w:name="_Toc200644102"/>
      <w:r>
        <w:t>6.2.6.3.12</w:t>
      </w:r>
      <w:r>
        <w:tab/>
        <w:t xml:space="preserve">Enumeration: </w:t>
      </w:r>
      <w:bookmarkEnd w:id="5391"/>
      <w:bookmarkEnd w:id="5392"/>
      <w:r>
        <w:t>LossOfConnectivityReason</w:t>
      </w:r>
      <w:bookmarkEnd w:id="5393"/>
      <w:bookmarkEnd w:id="5394"/>
      <w:bookmarkEnd w:id="5395"/>
      <w:bookmarkEnd w:id="5396"/>
      <w:bookmarkEnd w:id="5397"/>
      <w:bookmarkEnd w:id="5398"/>
      <w:bookmarkEnd w:id="5399"/>
      <w:bookmarkEnd w:id="5400"/>
      <w:bookmarkEnd w:id="5401"/>
      <w:bookmarkEnd w:id="5402"/>
      <w:bookmarkEnd w:id="540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4" w:name="_Toc43207946"/>
      <w:bookmarkStart w:id="5405" w:name="_Toc49857419"/>
      <w:bookmarkStart w:id="5406" w:name="_Toc56677262"/>
      <w:bookmarkStart w:id="5407" w:name="_Toc56691785"/>
      <w:bookmarkStart w:id="5408" w:name="_Toc56699049"/>
      <w:bookmarkStart w:id="5409" w:name="_Toc89035304"/>
      <w:bookmarkStart w:id="5410" w:name="_Toc89065102"/>
      <w:bookmarkStart w:id="5411" w:name="_Toc89180401"/>
      <w:bookmarkStart w:id="5412" w:name="_Toc97072085"/>
      <w:bookmarkStart w:id="5413" w:name="_Toc120051490"/>
      <w:bookmarkStart w:id="5414" w:name="_Toc200644103"/>
      <w:r>
        <w:t>6.2.6.3.13</w:t>
      </w:r>
      <w:r>
        <w:tab/>
        <w:t>Enumeration: ReachabilityFilter</w:t>
      </w:r>
      <w:bookmarkEnd w:id="5404"/>
      <w:bookmarkEnd w:id="5405"/>
      <w:bookmarkEnd w:id="5406"/>
      <w:bookmarkEnd w:id="5407"/>
      <w:bookmarkEnd w:id="5408"/>
      <w:bookmarkEnd w:id="5409"/>
      <w:bookmarkEnd w:id="5410"/>
      <w:bookmarkEnd w:id="5411"/>
      <w:bookmarkEnd w:id="5412"/>
      <w:bookmarkEnd w:id="5413"/>
      <w:bookmarkEnd w:id="541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5" w:name="_Toc89035305"/>
      <w:bookmarkStart w:id="5416" w:name="_Toc89065103"/>
      <w:bookmarkStart w:id="5417" w:name="_Toc89180402"/>
      <w:bookmarkStart w:id="5418" w:name="_Toc97072086"/>
      <w:bookmarkStart w:id="5419" w:name="_Toc120051491"/>
      <w:bookmarkStart w:id="5420" w:name="_Toc200644104"/>
      <w:r w:rsidRPr="003B2883">
        <w:t>6.2.6.3.</w:t>
      </w:r>
      <w:r>
        <w:t>14</w:t>
      </w:r>
      <w:r w:rsidRPr="003B2883">
        <w:tab/>
        <w:t xml:space="preserve">Enumeration: </w:t>
      </w:r>
      <w:r>
        <w:t>UeType</w:t>
      </w:r>
      <w:bookmarkEnd w:id="5415"/>
      <w:bookmarkEnd w:id="5416"/>
      <w:bookmarkEnd w:id="5417"/>
      <w:bookmarkEnd w:id="5418"/>
      <w:bookmarkEnd w:id="5419"/>
      <w:bookmarkEnd w:id="542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1" w:name="_Toc97072087"/>
      <w:bookmarkStart w:id="5422" w:name="_Toc120051492"/>
      <w:bookmarkStart w:id="5423" w:name="_Toc200644105"/>
      <w:r w:rsidRPr="003B2883">
        <w:t>6.2.6.3.</w:t>
      </w:r>
      <w:r>
        <w:t>15</w:t>
      </w:r>
      <w:r w:rsidRPr="003B2883">
        <w:tab/>
        <w:t xml:space="preserve">Enumeration: </w:t>
      </w:r>
      <w:r>
        <w:t>AccessStateTransitionType</w:t>
      </w:r>
      <w:bookmarkEnd w:id="5421"/>
      <w:bookmarkEnd w:id="5422"/>
      <w:bookmarkEnd w:id="5423"/>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4" w:name="_Toc200644106"/>
      <w:r w:rsidRPr="003B2883">
        <w:t>6.2.6.3.</w:t>
      </w:r>
      <w:r>
        <w:t>16</w:t>
      </w:r>
      <w:r w:rsidRPr="003B2883">
        <w:tab/>
        <w:t xml:space="preserve">Enumeration: </w:t>
      </w:r>
      <w:r>
        <w:t>SubTerminationReason</w:t>
      </w:r>
      <w:bookmarkEnd w:id="5424"/>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5" w:name="_Toc25156513"/>
      <w:bookmarkStart w:id="5426" w:name="_Toc34124818"/>
      <w:bookmarkStart w:id="5427" w:name="_Toc43207947"/>
      <w:bookmarkStart w:id="5428" w:name="_Toc49857420"/>
      <w:bookmarkStart w:id="5429" w:name="_Toc56677263"/>
      <w:bookmarkStart w:id="5430" w:name="_Toc56691786"/>
      <w:bookmarkStart w:id="5431" w:name="_Toc56699050"/>
      <w:bookmarkStart w:id="5432" w:name="_Toc89035306"/>
      <w:bookmarkStart w:id="5433" w:name="_Toc89065104"/>
      <w:bookmarkStart w:id="5434" w:name="_Toc89180403"/>
      <w:bookmarkStart w:id="5435" w:name="_Toc97072088"/>
      <w:bookmarkStart w:id="5436" w:name="_Toc120051493"/>
      <w:bookmarkStart w:id="5437" w:name="_Toc200644107"/>
      <w:r w:rsidRPr="003B2883">
        <w:t>6.2.6.4</w:t>
      </w:r>
      <w:r w:rsidRPr="003B2883">
        <w:tab/>
        <w:t>Binary data</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8" w:name="_Toc25156514"/>
      <w:bookmarkStart w:id="5439" w:name="_Toc34124819"/>
      <w:bookmarkStart w:id="5440" w:name="_Toc43207948"/>
      <w:bookmarkStart w:id="5441" w:name="_Toc49857421"/>
      <w:bookmarkStart w:id="5442" w:name="_Toc56677264"/>
      <w:bookmarkStart w:id="5443" w:name="_Toc56691787"/>
      <w:bookmarkStart w:id="5444" w:name="_Toc56699051"/>
      <w:bookmarkStart w:id="5445" w:name="_Toc89035307"/>
      <w:bookmarkStart w:id="5446" w:name="_Toc89065105"/>
      <w:bookmarkStart w:id="5447" w:name="_Toc89180404"/>
      <w:bookmarkStart w:id="5448" w:name="_Toc97072089"/>
      <w:bookmarkStart w:id="5449" w:name="_Toc120051494"/>
      <w:bookmarkStart w:id="5450" w:name="_Toc200644108"/>
      <w:r w:rsidRPr="003B2883">
        <w:t>6.2.7</w:t>
      </w:r>
      <w:r w:rsidRPr="003B2883">
        <w:tab/>
        <w:t>Error Handling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0E92E22" w14:textId="77777777" w:rsidR="00602AC0" w:rsidRPr="003B2883" w:rsidRDefault="00602AC0" w:rsidP="00602AC0">
      <w:pPr>
        <w:pStyle w:val="Heading4"/>
      </w:pPr>
      <w:bookmarkStart w:id="5451" w:name="_Toc25156515"/>
      <w:bookmarkStart w:id="5452" w:name="_Toc34124820"/>
      <w:bookmarkStart w:id="5453" w:name="_Toc43207949"/>
      <w:bookmarkStart w:id="5454" w:name="_Toc49857422"/>
      <w:bookmarkStart w:id="5455" w:name="_Toc56677265"/>
      <w:bookmarkStart w:id="5456" w:name="_Toc56691788"/>
      <w:bookmarkStart w:id="5457" w:name="_Toc56699052"/>
      <w:bookmarkStart w:id="5458" w:name="_Toc89035308"/>
      <w:bookmarkStart w:id="5459" w:name="_Toc89065106"/>
      <w:bookmarkStart w:id="5460" w:name="_Toc89180405"/>
      <w:bookmarkStart w:id="5461" w:name="_Toc97072090"/>
      <w:bookmarkStart w:id="5462" w:name="_Toc120051495"/>
      <w:bookmarkStart w:id="5463" w:name="_Toc200644109"/>
      <w:r w:rsidRPr="003B2883">
        <w:t>6.2.7.1</w:t>
      </w:r>
      <w:r w:rsidRPr="003B2883">
        <w:tab/>
        <w:t>General</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4" w:name="_Toc25156516"/>
      <w:bookmarkStart w:id="5465" w:name="_Toc34124821"/>
      <w:bookmarkStart w:id="5466" w:name="_Toc43207950"/>
      <w:bookmarkStart w:id="5467" w:name="_Toc49857423"/>
      <w:bookmarkStart w:id="5468" w:name="_Toc56677266"/>
      <w:bookmarkStart w:id="5469" w:name="_Toc56691789"/>
      <w:bookmarkStart w:id="5470" w:name="_Toc56699053"/>
      <w:bookmarkStart w:id="5471" w:name="_Toc89035309"/>
      <w:bookmarkStart w:id="5472" w:name="_Toc89065107"/>
      <w:bookmarkStart w:id="5473" w:name="_Toc89180406"/>
      <w:bookmarkStart w:id="5474" w:name="_Toc97072091"/>
      <w:bookmarkStart w:id="5475" w:name="_Toc120051496"/>
      <w:bookmarkStart w:id="5476" w:name="_Toc200644110"/>
      <w:r w:rsidRPr="003B2883">
        <w:t>6.2.7.2</w:t>
      </w:r>
      <w:r w:rsidRPr="003B2883">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7" w:name="_Toc25156517"/>
      <w:bookmarkStart w:id="5478" w:name="_Toc34124822"/>
      <w:bookmarkStart w:id="5479" w:name="_Toc43207951"/>
      <w:bookmarkStart w:id="5480" w:name="_Toc49857424"/>
      <w:bookmarkStart w:id="5481" w:name="_Toc56677267"/>
      <w:bookmarkStart w:id="5482" w:name="_Toc56691790"/>
      <w:bookmarkStart w:id="5483" w:name="_Toc56699054"/>
      <w:bookmarkStart w:id="5484" w:name="_Toc89035310"/>
      <w:bookmarkStart w:id="5485" w:name="_Toc89065108"/>
      <w:bookmarkStart w:id="5486" w:name="_Toc89180407"/>
      <w:bookmarkStart w:id="5487" w:name="_Toc97072092"/>
      <w:bookmarkStart w:id="5488" w:name="_Toc120051497"/>
      <w:bookmarkStart w:id="5489" w:name="_Toc200644111"/>
      <w:r w:rsidRPr="003B2883">
        <w:t>6.2.7.3</w:t>
      </w:r>
      <w:r w:rsidRPr="003B2883">
        <w:tab/>
        <w:t>Application Errors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90" w:name="_Toc25156518"/>
      <w:bookmarkStart w:id="5491" w:name="_Toc34124823"/>
      <w:bookmarkStart w:id="5492" w:name="_Toc43207952"/>
      <w:bookmarkStart w:id="5493" w:name="_Toc49857425"/>
      <w:bookmarkStart w:id="5494" w:name="_Toc56677268"/>
      <w:bookmarkStart w:id="5495" w:name="_Toc56691791"/>
      <w:bookmarkStart w:id="5496" w:name="_Toc56699055"/>
      <w:bookmarkStart w:id="5497" w:name="_Toc89035311"/>
      <w:bookmarkStart w:id="5498" w:name="_Toc89065109"/>
      <w:bookmarkStart w:id="5499" w:name="_Toc89180408"/>
      <w:bookmarkStart w:id="5500" w:name="_Toc97072093"/>
      <w:bookmarkStart w:id="5501" w:name="_Toc120051498"/>
      <w:bookmarkStart w:id="5502" w:name="_Toc200644112"/>
      <w:r w:rsidRPr="003B2883">
        <w:t>6.2.8</w:t>
      </w:r>
      <w:r w:rsidRPr="003B2883">
        <w:tab/>
        <w:t>Feature Negotiation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3" w:name="_Toc25156519"/>
      <w:bookmarkStart w:id="5504" w:name="_Toc34124824"/>
      <w:bookmarkStart w:id="5505" w:name="_Toc43207953"/>
      <w:bookmarkStart w:id="5506" w:name="_Toc49857426"/>
      <w:bookmarkStart w:id="5507" w:name="_Toc56677269"/>
      <w:bookmarkStart w:id="5508" w:name="_Toc56691792"/>
      <w:bookmarkStart w:id="5509" w:name="_Toc56699056"/>
      <w:bookmarkStart w:id="5510" w:name="_Toc89035312"/>
      <w:bookmarkStart w:id="5511" w:name="_Toc89065110"/>
      <w:bookmarkStart w:id="5512" w:name="_Toc89180409"/>
      <w:bookmarkStart w:id="5513" w:name="_Toc97072094"/>
      <w:bookmarkStart w:id="5514" w:name="_Toc120051499"/>
      <w:bookmarkStart w:id="5515" w:name="_Toc200644113"/>
      <w:r w:rsidRPr="003B2883">
        <w:rPr>
          <w:lang w:val="en-US"/>
        </w:rPr>
        <w:t>6.2.9</w:t>
      </w:r>
      <w:r w:rsidRPr="003B2883">
        <w:rPr>
          <w:lang w:val="en-US"/>
        </w:rPr>
        <w:tab/>
        <w:t>Security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6" w:name="_Toc56677270"/>
      <w:bookmarkStart w:id="5517" w:name="_Toc56691793"/>
      <w:bookmarkStart w:id="5518" w:name="_Toc56699057"/>
      <w:bookmarkStart w:id="5519" w:name="_Toc89035313"/>
      <w:bookmarkStart w:id="5520" w:name="_Toc89065111"/>
      <w:bookmarkStart w:id="5521" w:name="_Toc89180410"/>
      <w:bookmarkStart w:id="5522" w:name="_Toc97072095"/>
      <w:bookmarkStart w:id="5523" w:name="_Toc120051500"/>
      <w:bookmarkStart w:id="5524" w:name="_Toc200644114"/>
      <w:r w:rsidRPr="003B2883">
        <w:t>6.</w:t>
      </w:r>
      <w:r>
        <w:t>2</w:t>
      </w:r>
      <w:r w:rsidRPr="003B2883">
        <w:t>.</w:t>
      </w:r>
      <w:r>
        <w:t>10</w:t>
      </w:r>
      <w:r w:rsidRPr="003B2883">
        <w:tab/>
      </w:r>
      <w:r>
        <w:t>HTTP redirection</w:t>
      </w:r>
      <w:bookmarkEnd w:id="5516"/>
      <w:bookmarkEnd w:id="5517"/>
      <w:bookmarkEnd w:id="5518"/>
      <w:bookmarkEnd w:id="5519"/>
      <w:bookmarkEnd w:id="5520"/>
      <w:bookmarkEnd w:id="5521"/>
      <w:bookmarkEnd w:id="5522"/>
      <w:bookmarkEnd w:id="5523"/>
      <w:bookmarkEnd w:id="5524"/>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5" w:name="_Toc25156520"/>
      <w:bookmarkStart w:id="5526" w:name="_Toc34124825"/>
      <w:bookmarkStart w:id="5527" w:name="_Toc43207954"/>
      <w:bookmarkStart w:id="5528" w:name="_Toc49857427"/>
      <w:bookmarkStart w:id="5529" w:name="_Toc56677271"/>
      <w:bookmarkStart w:id="5530" w:name="_Toc56691794"/>
      <w:bookmarkStart w:id="5531" w:name="_Toc56699058"/>
      <w:bookmarkStart w:id="5532" w:name="_Toc89035314"/>
      <w:bookmarkStart w:id="5533" w:name="_Toc89065112"/>
      <w:bookmarkStart w:id="5534" w:name="_Toc89180411"/>
      <w:bookmarkStart w:id="5535" w:name="_Toc97072096"/>
      <w:bookmarkStart w:id="5536" w:name="_Toc120051501"/>
      <w:bookmarkStart w:id="5537" w:name="_Toc200644115"/>
      <w:r w:rsidRPr="003B2883">
        <w:t>6.3</w:t>
      </w:r>
      <w:r w:rsidRPr="003B2883">
        <w:tab/>
        <w:t>Namf_MT Service API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A322F73" w14:textId="77777777" w:rsidR="00602AC0" w:rsidRPr="003B2883" w:rsidRDefault="00602AC0" w:rsidP="00602AC0">
      <w:pPr>
        <w:pStyle w:val="Heading3"/>
      </w:pPr>
      <w:bookmarkStart w:id="5538" w:name="_Toc25156521"/>
      <w:bookmarkStart w:id="5539" w:name="_Toc34124826"/>
      <w:bookmarkStart w:id="5540" w:name="_Toc43207955"/>
      <w:bookmarkStart w:id="5541" w:name="_Toc49857428"/>
      <w:bookmarkStart w:id="5542" w:name="_Toc56677272"/>
      <w:bookmarkStart w:id="5543" w:name="_Toc56691795"/>
      <w:bookmarkStart w:id="5544" w:name="_Toc56699059"/>
      <w:bookmarkStart w:id="5545" w:name="_Toc89035315"/>
      <w:bookmarkStart w:id="5546" w:name="_Toc89065113"/>
      <w:bookmarkStart w:id="5547" w:name="_Toc89180412"/>
      <w:bookmarkStart w:id="5548" w:name="_Toc97072097"/>
      <w:bookmarkStart w:id="5549" w:name="_Toc120051502"/>
      <w:bookmarkStart w:id="5550" w:name="_Toc200644116"/>
      <w:r w:rsidRPr="003B2883">
        <w:t>6.3.1</w:t>
      </w:r>
      <w:r w:rsidRPr="003B2883">
        <w:tab/>
        <w:t>API URI</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1" w:name="_Toc25156522"/>
      <w:bookmarkStart w:id="5552" w:name="_Toc34124827"/>
      <w:bookmarkStart w:id="5553" w:name="_Toc43207956"/>
      <w:bookmarkStart w:id="5554" w:name="_Toc49857429"/>
      <w:bookmarkStart w:id="5555" w:name="_Toc56677273"/>
      <w:bookmarkStart w:id="5556" w:name="_Toc56691796"/>
      <w:bookmarkStart w:id="5557" w:name="_Toc56699060"/>
      <w:bookmarkStart w:id="5558" w:name="_Toc89035316"/>
      <w:bookmarkStart w:id="5559" w:name="_Toc89065114"/>
      <w:bookmarkStart w:id="5560" w:name="_Toc89180413"/>
      <w:bookmarkStart w:id="5561" w:name="_Toc97072098"/>
      <w:bookmarkStart w:id="5562" w:name="_Toc120051503"/>
      <w:bookmarkStart w:id="5563" w:name="_Toc200644117"/>
      <w:r w:rsidRPr="003B2883">
        <w:t>6.3.2</w:t>
      </w:r>
      <w:r w:rsidRPr="003B2883">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D40231C" w14:textId="77777777" w:rsidR="00602AC0" w:rsidRPr="003B2883" w:rsidRDefault="00602AC0" w:rsidP="00602AC0">
      <w:pPr>
        <w:pStyle w:val="Heading4"/>
      </w:pPr>
      <w:bookmarkStart w:id="5564" w:name="_Toc25156523"/>
      <w:bookmarkStart w:id="5565" w:name="_Toc34124828"/>
      <w:bookmarkStart w:id="5566" w:name="_Toc43207957"/>
      <w:bookmarkStart w:id="5567" w:name="_Toc49857430"/>
      <w:bookmarkStart w:id="5568" w:name="_Toc56677274"/>
      <w:bookmarkStart w:id="5569" w:name="_Toc56691797"/>
      <w:bookmarkStart w:id="5570" w:name="_Toc56699061"/>
      <w:bookmarkStart w:id="5571" w:name="_Toc89035317"/>
      <w:bookmarkStart w:id="5572" w:name="_Toc89065115"/>
      <w:bookmarkStart w:id="5573" w:name="_Toc89180414"/>
      <w:bookmarkStart w:id="5574" w:name="_Toc97072099"/>
      <w:bookmarkStart w:id="5575" w:name="_Toc120051504"/>
      <w:bookmarkStart w:id="5576" w:name="_Toc200644118"/>
      <w:r w:rsidRPr="003B2883">
        <w:t>6.3.2.1</w:t>
      </w:r>
      <w:r w:rsidRPr="003B2883">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7" w:name="_Toc25156524"/>
      <w:bookmarkStart w:id="5578" w:name="_Toc34124829"/>
      <w:bookmarkStart w:id="5579" w:name="_Toc43207958"/>
      <w:bookmarkStart w:id="5580" w:name="_Toc49857431"/>
      <w:bookmarkStart w:id="5581" w:name="_Toc56677275"/>
      <w:bookmarkStart w:id="5582" w:name="_Toc56691798"/>
      <w:bookmarkStart w:id="5583" w:name="_Toc56699062"/>
      <w:bookmarkStart w:id="5584" w:name="_Toc89035318"/>
      <w:bookmarkStart w:id="5585" w:name="_Toc89065116"/>
      <w:bookmarkStart w:id="5586" w:name="_Toc89180415"/>
      <w:bookmarkStart w:id="5587" w:name="_Toc97072100"/>
      <w:bookmarkStart w:id="5588" w:name="_Toc120051505"/>
      <w:bookmarkStart w:id="5589" w:name="_Toc200644119"/>
      <w:r w:rsidRPr="003B2883">
        <w:t>6.3.2.2</w:t>
      </w:r>
      <w:r w:rsidRPr="003B2883">
        <w:tab/>
        <w:t>HTTP standard headers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D5251F7" w14:textId="77777777" w:rsidR="00602AC0" w:rsidRPr="003B2883" w:rsidRDefault="00602AC0" w:rsidP="00602AC0">
      <w:pPr>
        <w:pStyle w:val="Heading5"/>
        <w:rPr>
          <w:lang w:eastAsia="zh-CN"/>
        </w:rPr>
      </w:pPr>
      <w:bookmarkStart w:id="5590" w:name="_Toc25156525"/>
      <w:bookmarkStart w:id="5591" w:name="_Toc34124830"/>
      <w:bookmarkStart w:id="5592" w:name="_Toc43207959"/>
      <w:bookmarkStart w:id="5593" w:name="_Toc49857432"/>
      <w:bookmarkStart w:id="5594" w:name="_Toc56677276"/>
      <w:bookmarkStart w:id="5595" w:name="_Toc56691799"/>
      <w:bookmarkStart w:id="5596" w:name="_Toc56699063"/>
      <w:bookmarkStart w:id="5597" w:name="_Toc89035319"/>
      <w:bookmarkStart w:id="5598" w:name="_Toc89065117"/>
      <w:bookmarkStart w:id="5599" w:name="_Toc89180416"/>
      <w:bookmarkStart w:id="5600" w:name="_Toc97072101"/>
      <w:bookmarkStart w:id="5601" w:name="_Toc120051506"/>
      <w:bookmarkStart w:id="5602" w:name="_Toc200644120"/>
      <w:r w:rsidRPr="003B2883">
        <w:t>6.3.2.2.1</w:t>
      </w:r>
      <w:r w:rsidRPr="003B2883">
        <w:rPr>
          <w:lang w:eastAsia="zh-CN"/>
        </w:rPr>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3" w:name="_Toc25156526"/>
      <w:bookmarkStart w:id="5604" w:name="_Toc34124831"/>
      <w:bookmarkStart w:id="5605" w:name="_Toc43207960"/>
      <w:bookmarkStart w:id="5606" w:name="_Toc49857433"/>
      <w:bookmarkStart w:id="5607" w:name="_Toc56677277"/>
      <w:bookmarkStart w:id="5608" w:name="_Toc56691800"/>
      <w:bookmarkStart w:id="5609" w:name="_Toc56699064"/>
      <w:bookmarkStart w:id="5610" w:name="_Toc89035320"/>
      <w:bookmarkStart w:id="5611" w:name="_Toc89065118"/>
      <w:bookmarkStart w:id="5612" w:name="_Toc89180417"/>
      <w:bookmarkStart w:id="5613" w:name="_Toc97072102"/>
      <w:bookmarkStart w:id="5614" w:name="_Toc120051507"/>
      <w:bookmarkStart w:id="5615" w:name="_Toc200644121"/>
      <w:r w:rsidRPr="003B2883">
        <w:t>6.3.2.2.2</w:t>
      </w:r>
      <w:r w:rsidRPr="003B2883">
        <w:tab/>
        <w:t>Content type</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6" w:name="_Toc25156527"/>
      <w:bookmarkStart w:id="5617" w:name="_Toc34124832"/>
      <w:bookmarkStart w:id="5618" w:name="_Toc43207961"/>
      <w:bookmarkStart w:id="5619" w:name="_Toc49857434"/>
      <w:bookmarkStart w:id="5620" w:name="_Toc56677278"/>
      <w:bookmarkStart w:id="5621" w:name="_Toc56691801"/>
      <w:bookmarkStart w:id="5622" w:name="_Toc56699065"/>
      <w:bookmarkStart w:id="5623" w:name="_Toc89035321"/>
      <w:bookmarkStart w:id="5624" w:name="_Toc89065119"/>
      <w:bookmarkStart w:id="5625" w:name="_Toc89180418"/>
      <w:bookmarkStart w:id="5626" w:name="_Toc97072103"/>
      <w:bookmarkStart w:id="5627" w:name="_Toc120051508"/>
      <w:bookmarkStart w:id="5628" w:name="_Toc200644122"/>
      <w:r w:rsidRPr="003B2883">
        <w:t>6.3.2.3</w:t>
      </w:r>
      <w:r w:rsidRPr="003B2883">
        <w:tab/>
        <w:t>HTTP custom headers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95F03A8" w14:textId="77777777" w:rsidR="00602AC0" w:rsidRPr="003B2883" w:rsidRDefault="00602AC0" w:rsidP="00602AC0">
      <w:pPr>
        <w:pStyle w:val="Heading5"/>
        <w:rPr>
          <w:lang w:eastAsia="zh-CN"/>
        </w:rPr>
      </w:pPr>
      <w:bookmarkStart w:id="5629" w:name="_Toc25156528"/>
      <w:bookmarkStart w:id="5630" w:name="_Toc34124833"/>
      <w:bookmarkStart w:id="5631" w:name="_Toc43207962"/>
      <w:bookmarkStart w:id="5632" w:name="_Toc49857435"/>
      <w:bookmarkStart w:id="5633" w:name="_Toc56677279"/>
      <w:bookmarkStart w:id="5634" w:name="_Toc56691802"/>
      <w:bookmarkStart w:id="5635" w:name="_Toc56699066"/>
      <w:bookmarkStart w:id="5636" w:name="_Toc89035322"/>
      <w:bookmarkStart w:id="5637" w:name="_Toc89065120"/>
      <w:bookmarkStart w:id="5638" w:name="_Toc89180419"/>
      <w:bookmarkStart w:id="5639" w:name="_Toc97072104"/>
      <w:bookmarkStart w:id="5640" w:name="_Toc120051509"/>
      <w:bookmarkStart w:id="5641" w:name="_Toc200644123"/>
      <w:r w:rsidRPr="003B2883">
        <w:t>6.3.2.3.1</w:t>
      </w:r>
      <w:r w:rsidRPr="003B2883">
        <w:rPr>
          <w:lang w:eastAsia="zh-CN"/>
        </w:rPr>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2" w:name="_Toc25156529"/>
      <w:bookmarkStart w:id="5643" w:name="_Toc34124834"/>
      <w:bookmarkStart w:id="5644" w:name="_Toc43207963"/>
      <w:bookmarkStart w:id="5645" w:name="_Toc49857436"/>
      <w:bookmarkStart w:id="5646" w:name="_Toc56677280"/>
      <w:bookmarkStart w:id="5647" w:name="_Toc56691803"/>
      <w:bookmarkStart w:id="5648" w:name="_Toc56699067"/>
      <w:bookmarkStart w:id="5649" w:name="_Toc89035323"/>
      <w:bookmarkStart w:id="5650" w:name="_Toc89065121"/>
      <w:bookmarkStart w:id="5651" w:name="_Toc89180420"/>
      <w:bookmarkStart w:id="5652" w:name="_Toc97072105"/>
      <w:bookmarkStart w:id="5653" w:name="_Toc120051510"/>
      <w:bookmarkStart w:id="5654" w:name="_Toc200644124"/>
      <w:r w:rsidRPr="003B2883">
        <w:t>6.3.3</w:t>
      </w:r>
      <w:r w:rsidRPr="003B2883">
        <w:tab/>
        <w:t>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5E978EB" w14:textId="77777777" w:rsidR="00602AC0" w:rsidRPr="003B2883" w:rsidRDefault="00602AC0" w:rsidP="00602AC0">
      <w:pPr>
        <w:pStyle w:val="Heading4"/>
      </w:pPr>
      <w:bookmarkStart w:id="5655" w:name="_Toc25156530"/>
      <w:bookmarkStart w:id="5656" w:name="_Toc34124835"/>
      <w:bookmarkStart w:id="5657" w:name="_Toc43207964"/>
      <w:bookmarkStart w:id="5658" w:name="_Toc49857437"/>
      <w:bookmarkStart w:id="5659" w:name="_Toc56677281"/>
      <w:bookmarkStart w:id="5660" w:name="_Toc56691804"/>
      <w:bookmarkStart w:id="5661" w:name="_Toc56699068"/>
      <w:bookmarkStart w:id="5662" w:name="_Toc89035324"/>
      <w:bookmarkStart w:id="5663" w:name="_Toc89065122"/>
      <w:bookmarkStart w:id="5664" w:name="_Toc89180421"/>
      <w:bookmarkStart w:id="5665" w:name="_Toc97072106"/>
      <w:bookmarkStart w:id="5666" w:name="_Toc120051511"/>
      <w:bookmarkStart w:id="5667" w:name="_Toc200644125"/>
      <w:r w:rsidRPr="003B2883">
        <w:t>6.3.3.1</w:t>
      </w:r>
      <w:r w:rsidRPr="003B2883">
        <w:tab/>
        <w:t>Overview</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8D093A2" w14:textId="736747D7" w:rsidR="00602AC0" w:rsidRDefault="00E644D7" w:rsidP="00602AC0">
      <w:pPr>
        <w:pStyle w:val="TH"/>
      </w:pPr>
      <w:r>
        <w:object w:dxaOrig="8550" w:dyaOrig="5475" w14:anchorId="13808940">
          <v:shape id="_x0000_i1072" type="#_x0000_t75" style="width:415.15pt;height:228.55pt" o:ole="">
            <v:imagedata r:id="rId102" o:title="" croptop="4699f" cropbottom="3804f" cropright="520f"/>
          </v:shape>
          <o:OLEObject Type="Embed" ProgID="Visio.Drawing.15" ShapeID="_x0000_i1072" DrawAspect="Content" ObjectID="_1825671197"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8" w:name="_Toc25156531"/>
      <w:bookmarkStart w:id="5669" w:name="_Toc34124836"/>
      <w:bookmarkStart w:id="5670" w:name="_Toc43207965"/>
      <w:bookmarkStart w:id="5671" w:name="_Toc49857438"/>
      <w:bookmarkStart w:id="5672" w:name="_Toc56677282"/>
      <w:bookmarkStart w:id="5673" w:name="_Toc56691805"/>
      <w:bookmarkStart w:id="5674" w:name="_Toc56699069"/>
      <w:bookmarkStart w:id="5675" w:name="_Toc89035325"/>
      <w:bookmarkStart w:id="5676" w:name="_Toc89065123"/>
      <w:bookmarkStart w:id="5677" w:name="_Toc89180422"/>
      <w:bookmarkStart w:id="5678" w:name="_Toc97072107"/>
      <w:bookmarkStart w:id="5679" w:name="_Toc120051512"/>
      <w:bookmarkStart w:id="5680" w:name="_Toc200644126"/>
      <w:r w:rsidRPr="003B2883">
        <w:t>6.3.3.2</w:t>
      </w:r>
      <w:r w:rsidRPr="003B2883">
        <w:tab/>
        <w:t xml:space="preserve">Resource: </w:t>
      </w:r>
      <w:r w:rsidRPr="003B2883">
        <w:rPr>
          <w:lang w:eastAsia="zh-CN"/>
        </w:rPr>
        <w:t>ueReachInd</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35C65" w14:textId="77777777" w:rsidR="00602AC0" w:rsidRPr="003B2883" w:rsidRDefault="00602AC0" w:rsidP="00602AC0">
      <w:pPr>
        <w:pStyle w:val="Heading5"/>
      </w:pPr>
      <w:bookmarkStart w:id="5681" w:name="_Toc25156532"/>
      <w:bookmarkStart w:id="5682" w:name="_Toc34124837"/>
      <w:bookmarkStart w:id="5683" w:name="_Toc43207966"/>
      <w:bookmarkStart w:id="5684" w:name="_Toc49857439"/>
      <w:bookmarkStart w:id="5685" w:name="_Toc56677283"/>
      <w:bookmarkStart w:id="5686" w:name="_Toc56691806"/>
      <w:bookmarkStart w:id="5687" w:name="_Toc56699070"/>
      <w:bookmarkStart w:id="5688" w:name="_Toc89035326"/>
      <w:bookmarkStart w:id="5689" w:name="_Toc89065124"/>
      <w:bookmarkStart w:id="5690" w:name="_Toc89180423"/>
      <w:bookmarkStart w:id="5691" w:name="_Toc97072108"/>
      <w:bookmarkStart w:id="5692" w:name="_Toc120051513"/>
      <w:bookmarkStart w:id="5693" w:name="_Toc200644127"/>
      <w:r w:rsidRPr="003B2883">
        <w:t>6.3.3.2.1</w:t>
      </w:r>
      <w:r w:rsidRPr="003B2883">
        <w:tab/>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4" w:name="_Toc25156533"/>
      <w:bookmarkStart w:id="5695" w:name="_Toc34124838"/>
      <w:bookmarkStart w:id="5696" w:name="_Toc43207967"/>
      <w:bookmarkStart w:id="5697" w:name="_Toc49857440"/>
      <w:bookmarkStart w:id="5698" w:name="_Toc56677284"/>
      <w:bookmarkStart w:id="5699" w:name="_Toc56691807"/>
      <w:bookmarkStart w:id="5700" w:name="_Toc56699071"/>
      <w:bookmarkStart w:id="5701" w:name="_Toc89035327"/>
      <w:bookmarkStart w:id="5702" w:name="_Toc89065125"/>
      <w:bookmarkStart w:id="5703" w:name="_Toc89180424"/>
      <w:bookmarkStart w:id="5704" w:name="_Toc97072109"/>
      <w:bookmarkStart w:id="5705" w:name="_Toc120051514"/>
      <w:bookmarkStart w:id="5706" w:name="_Toc200644128"/>
      <w:r w:rsidRPr="003B2883">
        <w:t>6.3.3.2.2</w:t>
      </w:r>
      <w:r w:rsidRPr="003B2883">
        <w:tab/>
        <w:t>Resource Definition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7" w:name="_Toc25156534"/>
      <w:bookmarkStart w:id="5708" w:name="_Toc34124839"/>
      <w:bookmarkStart w:id="5709" w:name="_Toc43207968"/>
      <w:bookmarkStart w:id="5710" w:name="_Toc49857441"/>
      <w:bookmarkStart w:id="5711" w:name="_Toc56677285"/>
      <w:bookmarkStart w:id="5712" w:name="_Toc56691808"/>
      <w:bookmarkStart w:id="5713" w:name="_Toc56699072"/>
      <w:bookmarkStart w:id="5714" w:name="_Toc89035328"/>
      <w:bookmarkStart w:id="5715" w:name="_Toc89065126"/>
      <w:bookmarkStart w:id="5716" w:name="_Toc89180425"/>
      <w:bookmarkStart w:id="5717" w:name="_Toc97072110"/>
      <w:bookmarkStart w:id="5718" w:name="_Toc120051515"/>
      <w:bookmarkStart w:id="5719" w:name="_Toc200644129"/>
      <w:r w:rsidRPr="003B2883">
        <w:t>6.3.3.2.3</w:t>
      </w:r>
      <w:r w:rsidRPr="003B2883">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A9D3230" w14:textId="77777777" w:rsidR="00602AC0" w:rsidRPr="003B2883" w:rsidRDefault="00602AC0" w:rsidP="00876DA9">
      <w:pPr>
        <w:pStyle w:val="Heading6"/>
      </w:pPr>
      <w:bookmarkStart w:id="5720" w:name="_Toc25156535"/>
      <w:bookmarkStart w:id="5721" w:name="_Toc34124840"/>
      <w:bookmarkStart w:id="5722" w:name="_Toc43207969"/>
      <w:bookmarkStart w:id="5723" w:name="_Toc49857442"/>
      <w:bookmarkStart w:id="5724" w:name="_Toc56677286"/>
      <w:bookmarkStart w:id="5725" w:name="_Toc56691809"/>
      <w:bookmarkStart w:id="5726" w:name="_Toc56699073"/>
      <w:bookmarkStart w:id="5727" w:name="_Toc89035329"/>
      <w:bookmarkStart w:id="5728" w:name="_Toc89065127"/>
      <w:bookmarkStart w:id="5729" w:name="_Toc89180426"/>
      <w:bookmarkStart w:id="5730" w:name="_Toc97072111"/>
      <w:bookmarkStart w:id="5731" w:name="_Toc120051516"/>
      <w:bookmarkStart w:id="5732" w:name="_Toc200644130"/>
      <w:r w:rsidRPr="003B2883">
        <w:t>6.3.3.2.3.1</w:t>
      </w:r>
      <w:r w:rsidRPr="003B2883">
        <w:tab/>
        <w:t>PUT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3" w:name="_PERM_MCCTEMPBM_CRPT03410270___2"/>
            <w:r w:rsidRPr="003B2883">
              <w:t>-</w:t>
            </w:r>
            <w:r w:rsidRPr="003B2883">
              <w:tab/>
              <w:t>NF_CONSUMER_REDIRECT_ONE_TXN</w:t>
            </w:r>
          </w:p>
          <w:bookmarkEnd w:id="573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4" w:name="_PERM_MCCTEMPBM_CRPT03410271___2"/>
            <w:r w:rsidRPr="003B2883">
              <w:rPr>
                <w:rFonts w:ascii="Arial" w:hAnsi="Arial"/>
                <w:sz w:val="18"/>
              </w:rPr>
              <w:t>See table 6.3.7.3-1 for the description of these errors</w:t>
            </w:r>
          </w:p>
          <w:bookmarkEnd w:id="5734"/>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8"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9" w:name="_Toc25156536"/>
      <w:bookmarkStart w:id="5740" w:name="_Toc34124841"/>
      <w:bookmarkStart w:id="5741" w:name="_Toc43207970"/>
      <w:bookmarkStart w:id="5742" w:name="_Toc49857443"/>
      <w:bookmarkStart w:id="5743" w:name="_Toc56677287"/>
      <w:bookmarkStart w:id="5744" w:name="_Toc56691810"/>
      <w:bookmarkStart w:id="5745" w:name="_Toc56699074"/>
      <w:bookmarkStart w:id="5746" w:name="_Toc89035330"/>
      <w:bookmarkStart w:id="5747" w:name="_Toc89065128"/>
      <w:bookmarkStart w:id="5748" w:name="_Toc89180427"/>
      <w:bookmarkStart w:id="5749" w:name="_Toc97072112"/>
      <w:bookmarkStart w:id="5750" w:name="_Toc120051517"/>
      <w:bookmarkStart w:id="5751" w:name="_Toc200644131"/>
      <w:r w:rsidRPr="003B2883">
        <w:t>6.3.3.2.4</w:t>
      </w:r>
      <w:r w:rsidRPr="003B2883">
        <w:tab/>
        <w:t>Resource Custom Operations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2" w:name="_Toc25156537"/>
      <w:bookmarkStart w:id="5753" w:name="_Toc34124842"/>
      <w:bookmarkStart w:id="5754" w:name="_Toc43207971"/>
      <w:bookmarkStart w:id="5755" w:name="_Toc49857444"/>
      <w:bookmarkStart w:id="5756" w:name="_Toc56677288"/>
      <w:bookmarkStart w:id="5757" w:name="_Toc56691811"/>
      <w:bookmarkStart w:id="5758" w:name="_Toc56699075"/>
      <w:bookmarkStart w:id="5759" w:name="_Toc89035331"/>
      <w:bookmarkStart w:id="5760" w:name="_Toc89065129"/>
      <w:bookmarkStart w:id="5761" w:name="_Toc89180428"/>
      <w:bookmarkStart w:id="5762" w:name="_Toc97072113"/>
      <w:bookmarkStart w:id="5763" w:name="_Toc120051518"/>
      <w:bookmarkStart w:id="5764" w:name="_Toc200644132"/>
      <w:r w:rsidRPr="003B2883">
        <w:t>6.3.3.3</w:t>
      </w:r>
      <w:r w:rsidRPr="003B2883">
        <w:tab/>
        <w:t xml:space="preserve">Resource: </w:t>
      </w:r>
      <w:r>
        <w:rPr>
          <w:lang w:eastAsia="zh-CN"/>
        </w:rPr>
        <w:t>u</w:t>
      </w:r>
      <w:r w:rsidRPr="003B2883">
        <w:rPr>
          <w:lang w:eastAsia="zh-CN"/>
        </w:rPr>
        <w:t>eContext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08C1B8B" w14:textId="77777777" w:rsidR="00602AC0" w:rsidRPr="003B2883" w:rsidRDefault="00602AC0" w:rsidP="00602AC0">
      <w:pPr>
        <w:pStyle w:val="Heading5"/>
      </w:pPr>
      <w:bookmarkStart w:id="5765" w:name="_Toc25156538"/>
      <w:bookmarkStart w:id="5766" w:name="_Toc34124843"/>
      <w:bookmarkStart w:id="5767" w:name="_Toc43207972"/>
      <w:bookmarkStart w:id="5768" w:name="_Toc49857445"/>
      <w:bookmarkStart w:id="5769" w:name="_Toc56677289"/>
      <w:bookmarkStart w:id="5770" w:name="_Toc56691812"/>
      <w:bookmarkStart w:id="5771" w:name="_Toc56699076"/>
      <w:bookmarkStart w:id="5772" w:name="_Toc89035332"/>
      <w:bookmarkStart w:id="5773" w:name="_Toc89065130"/>
      <w:bookmarkStart w:id="5774" w:name="_Toc89180429"/>
      <w:bookmarkStart w:id="5775" w:name="_Toc97072114"/>
      <w:bookmarkStart w:id="5776" w:name="_Toc120051519"/>
      <w:bookmarkStart w:id="5777" w:name="_Toc200644133"/>
      <w:r w:rsidRPr="003B2883">
        <w:t>6.3.3.3.1</w:t>
      </w:r>
      <w:r w:rsidRPr="003B2883">
        <w:tab/>
        <w:t>Description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8" w:name="_Toc25156539"/>
      <w:bookmarkStart w:id="5779" w:name="_Toc34124844"/>
      <w:bookmarkStart w:id="5780" w:name="_Toc43207973"/>
      <w:bookmarkStart w:id="5781" w:name="_Toc49857446"/>
      <w:bookmarkStart w:id="5782" w:name="_Toc56677290"/>
      <w:bookmarkStart w:id="5783" w:name="_Toc56691813"/>
      <w:bookmarkStart w:id="5784" w:name="_Toc56699077"/>
      <w:bookmarkStart w:id="5785" w:name="_Toc89035333"/>
      <w:bookmarkStart w:id="5786" w:name="_Toc89065131"/>
      <w:bookmarkStart w:id="5787" w:name="_Toc89180430"/>
      <w:bookmarkStart w:id="5788" w:name="_Toc97072115"/>
      <w:bookmarkStart w:id="5789" w:name="_Toc120051520"/>
      <w:bookmarkStart w:id="5790" w:name="_Toc200644134"/>
      <w:r w:rsidRPr="003B2883">
        <w:t>6.3.3.3.2</w:t>
      </w:r>
      <w:r w:rsidRPr="003B2883">
        <w:tab/>
        <w:t>Resource Definition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1" w:name="_Toc25156540"/>
      <w:bookmarkStart w:id="5792" w:name="_Toc34124845"/>
      <w:bookmarkStart w:id="5793" w:name="_Toc43207974"/>
      <w:bookmarkStart w:id="5794" w:name="_Toc49857447"/>
      <w:bookmarkStart w:id="5795" w:name="_Toc56677291"/>
      <w:bookmarkStart w:id="5796" w:name="_Toc56691814"/>
      <w:bookmarkStart w:id="5797" w:name="_Toc56699078"/>
      <w:bookmarkStart w:id="5798" w:name="_Toc89035334"/>
      <w:bookmarkStart w:id="5799" w:name="_Toc89065132"/>
      <w:bookmarkStart w:id="5800" w:name="_Toc89180431"/>
      <w:bookmarkStart w:id="5801" w:name="_Toc97072116"/>
      <w:bookmarkStart w:id="5802" w:name="_Toc120051521"/>
      <w:bookmarkStart w:id="5803" w:name="_Toc200644135"/>
      <w:r w:rsidRPr="003B2883">
        <w:t>6.3.3.3.3</w:t>
      </w:r>
      <w:r w:rsidRPr="003B2883">
        <w:tab/>
        <w:t>Resource Standard Methods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92D0703" w14:textId="77777777" w:rsidR="00602AC0" w:rsidRPr="003B2883" w:rsidRDefault="00602AC0" w:rsidP="00876DA9">
      <w:pPr>
        <w:pStyle w:val="Heading6"/>
      </w:pPr>
      <w:bookmarkStart w:id="5804" w:name="_Toc25156541"/>
      <w:bookmarkStart w:id="5805" w:name="_Toc34124846"/>
      <w:bookmarkStart w:id="5806" w:name="_Toc43207975"/>
      <w:bookmarkStart w:id="5807" w:name="_Toc49857448"/>
      <w:bookmarkStart w:id="5808" w:name="_Toc56677292"/>
      <w:bookmarkStart w:id="5809" w:name="_Toc56691815"/>
      <w:bookmarkStart w:id="5810" w:name="_Toc56699079"/>
      <w:bookmarkStart w:id="5811" w:name="_Toc89035335"/>
      <w:bookmarkStart w:id="5812" w:name="_Toc89065133"/>
      <w:bookmarkStart w:id="5813" w:name="_Toc89180432"/>
      <w:bookmarkStart w:id="5814" w:name="_Toc97072117"/>
      <w:bookmarkStart w:id="5815" w:name="_Toc120051522"/>
      <w:bookmarkStart w:id="5816" w:name="_Toc200644136"/>
      <w:r w:rsidRPr="003B2883">
        <w:t>6.3.3.3.3.1</w:t>
      </w:r>
      <w:r w:rsidRPr="003B2883">
        <w:tab/>
        <w:t>GET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8" w:name="_PERM_MCCTEMPBM_CRPT03410278___2"/>
            <w:bookmarkEnd w:id="5817"/>
            <w:r w:rsidRPr="003B2883">
              <w:rPr>
                <w:rFonts w:ascii="Arial" w:hAnsi="Arial"/>
                <w:sz w:val="18"/>
              </w:rPr>
              <w:t>See table 6.3.7.3-1 for the description of these errors</w:t>
            </w:r>
          </w:p>
          <w:bookmarkEnd w:id="5818"/>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2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2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1" w:name="_PERM_MCCTEMPBM_CRPT03410281___2"/>
            <w:r w:rsidRPr="003B2883">
              <w:t>-</w:t>
            </w:r>
            <w:r w:rsidRPr="003B2883">
              <w:tab/>
              <w:t>TEMPORARY_REJECT_REGISTRATION_ONGOING, if there is an on</w:t>
            </w:r>
            <w:r>
              <w:t>-</w:t>
            </w:r>
            <w:r w:rsidRPr="003B2883">
              <w:t>going registration procedure</w:t>
            </w:r>
            <w:r>
              <w:t>.</w:t>
            </w:r>
          </w:p>
          <w:bookmarkEnd w:id="582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2" w:name="_Toc25156542"/>
      <w:bookmarkStart w:id="5823" w:name="_Toc34124847"/>
      <w:bookmarkStart w:id="5824" w:name="_Toc43207976"/>
      <w:bookmarkStart w:id="5825" w:name="_Toc49857449"/>
      <w:bookmarkStart w:id="5826" w:name="_Toc56677293"/>
      <w:bookmarkStart w:id="5827" w:name="_Toc56691816"/>
      <w:bookmarkStart w:id="5828" w:name="_Toc56699080"/>
      <w:bookmarkStart w:id="5829" w:name="_Toc89035336"/>
      <w:bookmarkStart w:id="5830" w:name="_Toc89065134"/>
      <w:bookmarkStart w:id="5831" w:name="_Toc89180433"/>
      <w:bookmarkStart w:id="5832" w:name="_Toc97072118"/>
      <w:bookmarkStart w:id="5833" w:name="_Toc120051523"/>
      <w:bookmarkStart w:id="5834" w:name="_Toc200644137"/>
      <w:r w:rsidRPr="003B2883">
        <w:t>6.3.3.3.4</w:t>
      </w:r>
      <w:r w:rsidRPr="003B2883">
        <w:tab/>
        <w:t>Resource Custom Operations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5" w:name="_Toc81298231"/>
      <w:bookmarkStart w:id="5836" w:name="_Toc89035337"/>
      <w:bookmarkStart w:id="5837" w:name="_Toc89065135"/>
      <w:bookmarkStart w:id="5838" w:name="_Toc89180434"/>
      <w:bookmarkStart w:id="5839" w:name="_Toc97072119"/>
      <w:bookmarkStart w:id="5840" w:name="_Toc120051524"/>
      <w:bookmarkStart w:id="5841" w:name="_Toc200644138"/>
      <w:r>
        <w:t>6.3.3.4</w:t>
      </w:r>
      <w:r w:rsidRPr="003B2883">
        <w:tab/>
        <w:t xml:space="preserve">Resource: </w:t>
      </w:r>
      <w:bookmarkEnd w:id="5835"/>
      <w:r w:rsidRPr="00D65D12">
        <w:rPr>
          <w:iCs/>
          <w:lang w:eastAsia="zh-CN"/>
        </w:rPr>
        <w:t>ueContexts collection</w:t>
      </w:r>
      <w:bookmarkEnd w:id="5836"/>
      <w:bookmarkEnd w:id="5837"/>
      <w:bookmarkEnd w:id="5838"/>
      <w:bookmarkEnd w:id="5839"/>
      <w:bookmarkEnd w:id="5840"/>
      <w:bookmarkEnd w:id="5841"/>
    </w:p>
    <w:p w14:paraId="270188A7" w14:textId="17D74703" w:rsidR="001C0541" w:rsidRPr="003B2883" w:rsidRDefault="001C0541" w:rsidP="001C0541">
      <w:pPr>
        <w:pStyle w:val="Heading5"/>
      </w:pPr>
      <w:bookmarkStart w:id="5842" w:name="_Toc81298232"/>
      <w:bookmarkStart w:id="5843" w:name="_Toc89035338"/>
      <w:bookmarkStart w:id="5844" w:name="_Toc89065136"/>
      <w:bookmarkStart w:id="5845" w:name="_Toc89180435"/>
      <w:bookmarkStart w:id="5846" w:name="_Toc97072120"/>
      <w:bookmarkStart w:id="5847" w:name="_Toc120051525"/>
      <w:bookmarkStart w:id="5848" w:name="_Toc200644139"/>
      <w:r w:rsidRPr="003B2883">
        <w:t>6.3.3.</w:t>
      </w:r>
      <w:r>
        <w:t>4</w:t>
      </w:r>
      <w:r w:rsidRPr="003B2883">
        <w:t>.1</w:t>
      </w:r>
      <w:r w:rsidRPr="003B2883">
        <w:tab/>
        <w:t>Description</w:t>
      </w:r>
      <w:bookmarkEnd w:id="5842"/>
      <w:bookmarkEnd w:id="5843"/>
      <w:bookmarkEnd w:id="5844"/>
      <w:bookmarkEnd w:id="5845"/>
      <w:bookmarkEnd w:id="5846"/>
      <w:bookmarkEnd w:id="5847"/>
      <w:bookmarkEnd w:id="584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9" w:name="_Toc81298233"/>
      <w:bookmarkStart w:id="5850" w:name="_Toc89035339"/>
      <w:bookmarkStart w:id="5851" w:name="_Toc89065137"/>
      <w:bookmarkStart w:id="5852" w:name="_Toc89180436"/>
      <w:bookmarkStart w:id="5853" w:name="_Toc97072121"/>
      <w:bookmarkStart w:id="5854" w:name="_Toc120051526"/>
      <w:bookmarkStart w:id="5855" w:name="_Toc200644140"/>
      <w:r w:rsidRPr="003B2883">
        <w:t>6.3.3.</w:t>
      </w:r>
      <w:r>
        <w:t>4</w:t>
      </w:r>
      <w:r w:rsidRPr="003B2883">
        <w:t>.2</w:t>
      </w:r>
      <w:r w:rsidRPr="003B2883">
        <w:tab/>
        <w:t>Resource Definition</w:t>
      </w:r>
      <w:bookmarkEnd w:id="5849"/>
      <w:bookmarkEnd w:id="5850"/>
      <w:bookmarkEnd w:id="5851"/>
      <w:bookmarkEnd w:id="5852"/>
      <w:bookmarkEnd w:id="5853"/>
      <w:bookmarkEnd w:id="5854"/>
      <w:bookmarkEnd w:id="585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6" w:name="_Toc81298234"/>
      <w:bookmarkStart w:id="5857" w:name="_Toc89035340"/>
      <w:bookmarkStart w:id="5858" w:name="_Toc89065138"/>
      <w:bookmarkStart w:id="5859" w:name="_Toc89180437"/>
      <w:bookmarkStart w:id="5860" w:name="_Toc97072122"/>
      <w:bookmarkStart w:id="5861" w:name="_Toc120051527"/>
      <w:bookmarkStart w:id="5862" w:name="_Toc200644141"/>
      <w:r>
        <w:t>6.3.3.4</w:t>
      </w:r>
      <w:r w:rsidRPr="003B2883">
        <w:t>.3</w:t>
      </w:r>
      <w:r w:rsidRPr="003B2883">
        <w:tab/>
        <w:t>Resource Standard Methods</w:t>
      </w:r>
      <w:bookmarkEnd w:id="5856"/>
      <w:bookmarkEnd w:id="5857"/>
      <w:bookmarkEnd w:id="5858"/>
      <w:bookmarkEnd w:id="5859"/>
      <w:bookmarkEnd w:id="5860"/>
      <w:bookmarkEnd w:id="5861"/>
      <w:bookmarkEnd w:id="586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3" w:name="_Toc89035341"/>
      <w:bookmarkStart w:id="5864" w:name="_Toc89065139"/>
      <w:bookmarkStart w:id="5865" w:name="_Toc89180438"/>
      <w:bookmarkStart w:id="5866" w:name="_Toc97072123"/>
      <w:bookmarkStart w:id="5867" w:name="_Toc120051528"/>
      <w:bookmarkStart w:id="5868" w:name="_Toc200644142"/>
      <w:r>
        <w:t>6.3.3.4</w:t>
      </w:r>
      <w:r w:rsidRPr="003B2883">
        <w:t>.4</w:t>
      </w:r>
      <w:r w:rsidRPr="003B2883">
        <w:tab/>
        <w:t>Resource Custom Operations</w:t>
      </w:r>
      <w:bookmarkEnd w:id="5863"/>
      <w:bookmarkEnd w:id="5864"/>
      <w:bookmarkEnd w:id="5865"/>
      <w:bookmarkEnd w:id="5866"/>
      <w:bookmarkEnd w:id="5867"/>
      <w:bookmarkEnd w:id="5868"/>
    </w:p>
    <w:p w14:paraId="1A332FDC" w14:textId="34DB2C11" w:rsidR="001C0541" w:rsidRPr="00384E92" w:rsidRDefault="001C0541" w:rsidP="00876DA9">
      <w:pPr>
        <w:pStyle w:val="Heading6"/>
      </w:pPr>
      <w:bookmarkStart w:id="5869" w:name="_Toc25073878"/>
      <w:bookmarkStart w:id="5870" w:name="_Toc34063054"/>
      <w:bookmarkStart w:id="5871" w:name="_Toc43120028"/>
      <w:bookmarkStart w:id="5872" w:name="_Toc49768083"/>
      <w:bookmarkStart w:id="5873" w:name="_Toc56434256"/>
      <w:bookmarkStart w:id="5874" w:name="_Toc82678126"/>
      <w:bookmarkStart w:id="5875" w:name="_Toc89035342"/>
      <w:bookmarkStart w:id="5876" w:name="_Toc89065140"/>
      <w:bookmarkStart w:id="5877" w:name="_Toc89180439"/>
      <w:bookmarkStart w:id="5878" w:name="_Toc97072124"/>
      <w:bookmarkStart w:id="5879" w:name="_Toc120051529"/>
      <w:bookmarkStart w:id="5880" w:name="_Toc200644143"/>
      <w:r w:rsidRPr="00384E92">
        <w:t>6.</w:t>
      </w:r>
      <w:r>
        <w:t>3.3.4.4</w:t>
      </w:r>
      <w:r w:rsidRPr="00384E92">
        <w:t>.1</w:t>
      </w:r>
      <w:r w:rsidRPr="00384E92">
        <w:tab/>
      </w:r>
      <w:r>
        <w:t>Overview</w:t>
      </w:r>
      <w:bookmarkEnd w:id="5869"/>
      <w:bookmarkEnd w:id="5870"/>
      <w:bookmarkEnd w:id="5871"/>
      <w:bookmarkEnd w:id="5872"/>
      <w:bookmarkEnd w:id="5873"/>
      <w:bookmarkEnd w:id="5874"/>
      <w:bookmarkEnd w:id="5875"/>
      <w:bookmarkEnd w:id="5876"/>
      <w:bookmarkEnd w:id="5877"/>
      <w:bookmarkEnd w:id="5878"/>
      <w:bookmarkEnd w:id="5879"/>
      <w:bookmarkEnd w:id="588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1" w:name="_Toc81298235"/>
      <w:bookmarkStart w:id="5882" w:name="_Toc89035343"/>
      <w:bookmarkStart w:id="5883" w:name="_Toc89065141"/>
      <w:bookmarkStart w:id="5884" w:name="_Toc89180440"/>
      <w:bookmarkStart w:id="5885" w:name="_Toc97072125"/>
      <w:bookmarkStart w:id="5886" w:name="_Toc120051530"/>
      <w:bookmarkStart w:id="5887" w:name="_Toc200644144"/>
      <w:r>
        <w:t>6.3.3.4.4</w:t>
      </w:r>
      <w:r w:rsidRPr="003B2883">
        <w:t>.</w:t>
      </w:r>
      <w:bookmarkEnd w:id="588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2"/>
      <w:bookmarkEnd w:id="5883"/>
      <w:bookmarkEnd w:id="5884"/>
      <w:bookmarkEnd w:id="5885"/>
      <w:bookmarkEnd w:id="5886"/>
      <w:bookmarkEnd w:id="5887"/>
    </w:p>
    <w:p w14:paraId="7A94F9E9" w14:textId="190C4CD9" w:rsidR="001C0541" w:rsidRDefault="001C0541" w:rsidP="00876DA9">
      <w:pPr>
        <w:pStyle w:val="Heading7"/>
      </w:pPr>
      <w:bookmarkStart w:id="5888" w:name="_Toc25073880"/>
      <w:bookmarkStart w:id="5889" w:name="_Toc34063056"/>
      <w:bookmarkStart w:id="5890" w:name="_Toc43120030"/>
      <w:bookmarkStart w:id="5891" w:name="_Toc49768085"/>
      <w:bookmarkStart w:id="5892" w:name="_Toc56434258"/>
      <w:bookmarkStart w:id="5893" w:name="_Toc82678128"/>
      <w:bookmarkStart w:id="5894" w:name="_Toc89035344"/>
      <w:bookmarkStart w:id="5895" w:name="_Toc89065142"/>
      <w:bookmarkStart w:id="5896" w:name="_Toc89180441"/>
      <w:bookmarkStart w:id="5897" w:name="_Toc97072126"/>
      <w:bookmarkStart w:id="5898" w:name="_Toc120051531"/>
      <w:bookmarkStart w:id="5899" w:name="_Toc200644145"/>
      <w:r>
        <w:t>6.3.3.4.4.2.1</w:t>
      </w:r>
      <w:r>
        <w:tab/>
        <w:t>Description</w:t>
      </w:r>
      <w:bookmarkEnd w:id="5888"/>
      <w:bookmarkEnd w:id="5889"/>
      <w:bookmarkEnd w:id="5890"/>
      <w:bookmarkEnd w:id="5891"/>
      <w:bookmarkEnd w:id="5892"/>
      <w:bookmarkEnd w:id="5893"/>
      <w:bookmarkEnd w:id="5894"/>
      <w:bookmarkEnd w:id="5895"/>
      <w:bookmarkEnd w:id="5896"/>
      <w:bookmarkEnd w:id="5897"/>
      <w:bookmarkEnd w:id="5898"/>
      <w:bookmarkEnd w:id="5899"/>
    </w:p>
    <w:p w14:paraId="40446923" w14:textId="480273A7" w:rsidR="001C0541" w:rsidRDefault="001C0541" w:rsidP="00876DA9">
      <w:pPr>
        <w:pStyle w:val="Heading7"/>
      </w:pPr>
      <w:bookmarkStart w:id="5900" w:name="_Toc25073881"/>
      <w:bookmarkStart w:id="5901" w:name="_Toc34063057"/>
      <w:bookmarkStart w:id="5902" w:name="_Toc43120031"/>
      <w:bookmarkStart w:id="5903" w:name="_Toc49768086"/>
      <w:bookmarkStart w:id="5904" w:name="_Toc56434259"/>
      <w:bookmarkStart w:id="5905" w:name="_Toc82678129"/>
      <w:bookmarkStart w:id="5906" w:name="_Toc89035345"/>
      <w:bookmarkStart w:id="5907" w:name="_Toc89065143"/>
      <w:bookmarkStart w:id="5908" w:name="_Toc89180442"/>
      <w:bookmarkStart w:id="5909" w:name="_Toc97072127"/>
      <w:bookmarkStart w:id="5910" w:name="_Toc120051532"/>
      <w:bookmarkStart w:id="5911" w:name="_Toc200644146"/>
      <w:r>
        <w:t>6.3.3.4.4.2.2</w:t>
      </w:r>
      <w:r>
        <w:tab/>
        <w:t>Operation Definition</w:t>
      </w:r>
      <w:bookmarkEnd w:id="5900"/>
      <w:bookmarkEnd w:id="5901"/>
      <w:bookmarkEnd w:id="5902"/>
      <w:bookmarkEnd w:id="5903"/>
      <w:bookmarkEnd w:id="5904"/>
      <w:bookmarkEnd w:id="5905"/>
      <w:bookmarkEnd w:id="5906"/>
      <w:bookmarkEnd w:id="5907"/>
      <w:bookmarkEnd w:id="5908"/>
      <w:bookmarkEnd w:id="5909"/>
      <w:bookmarkEnd w:id="5910"/>
      <w:bookmarkEnd w:id="591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3" w:name="_Toc25156543"/>
      <w:bookmarkStart w:id="5914" w:name="_Toc34124848"/>
      <w:bookmarkStart w:id="5915" w:name="_Toc43207977"/>
      <w:bookmarkStart w:id="5916" w:name="_Toc49857450"/>
      <w:bookmarkStart w:id="5917" w:name="_Toc56677294"/>
      <w:bookmarkStart w:id="5918" w:name="_Toc56691817"/>
      <w:bookmarkStart w:id="5919" w:name="_Toc56699081"/>
      <w:bookmarkStart w:id="5920" w:name="_Toc89035346"/>
      <w:bookmarkStart w:id="5921" w:name="_Toc89065144"/>
      <w:bookmarkStart w:id="5922" w:name="_Toc89180443"/>
      <w:bookmarkStart w:id="5923" w:name="_Toc97072128"/>
      <w:bookmarkStart w:id="5924" w:name="_Toc120051533"/>
      <w:bookmarkStart w:id="5925" w:name="_Toc200644147"/>
      <w:r w:rsidRPr="003B2883">
        <w:t>6.3.4</w:t>
      </w:r>
      <w:r w:rsidRPr="003B2883">
        <w:tab/>
        <w:t>Custom Operations without associated resources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6" w:name="_Toc25156544"/>
      <w:bookmarkStart w:id="5927" w:name="_Toc34124849"/>
      <w:bookmarkStart w:id="5928" w:name="_Toc43207978"/>
      <w:bookmarkStart w:id="5929" w:name="_Toc49857451"/>
      <w:bookmarkStart w:id="5930" w:name="_Toc56677295"/>
      <w:bookmarkStart w:id="5931" w:name="_Toc56691818"/>
      <w:bookmarkStart w:id="5932" w:name="_Toc56699082"/>
      <w:bookmarkStart w:id="5933" w:name="_Toc89035347"/>
      <w:bookmarkStart w:id="5934" w:name="_Toc89065145"/>
      <w:bookmarkStart w:id="5935" w:name="_Toc89180444"/>
      <w:bookmarkStart w:id="5936" w:name="_Toc97072129"/>
      <w:bookmarkStart w:id="5937" w:name="_Toc120051534"/>
      <w:bookmarkStart w:id="5938" w:name="_Toc200644148"/>
      <w:r w:rsidRPr="003B2883">
        <w:t>6.3.5</w:t>
      </w:r>
      <w:r w:rsidRPr="003B2883">
        <w:tab/>
        <w:t>Notifications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FA3AA90" w14:textId="77777777" w:rsidR="00950E85" w:rsidRDefault="00950E85" w:rsidP="00950E85">
      <w:pPr>
        <w:pStyle w:val="Heading4"/>
      </w:pPr>
      <w:bookmarkStart w:id="5939" w:name="_Toc97072130"/>
      <w:bookmarkStart w:id="5940" w:name="_Toc120051535"/>
      <w:bookmarkStart w:id="5941" w:name="_Toc200644149"/>
      <w:r>
        <w:t>6.3</w:t>
      </w:r>
      <w:r w:rsidRPr="003B2883">
        <w:t>.5.1</w:t>
      </w:r>
      <w:r w:rsidRPr="003B2883">
        <w:tab/>
      </w:r>
      <w:r>
        <w:t>General</w:t>
      </w:r>
      <w:bookmarkEnd w:id="5939"/>
      <w:bookmarkEnd w:id="5940"/>
      <w:bookmarkEnd w:id="594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2" w:name="_Toc97072131"/>
      <w:bookmarkStart w:id="5943" w:name="_Toc120051536"/>
      <w:bookmarkStart w:id="5944" w:name="_Toc200644150"/>
      <w:r>
        <w:t>6.3</w:t>
      </w:r>
      <w:r w:rsidRPr="003B2883">
        <w:t>.5.2</w:t>
      </w:r>
      <w:r w:rsidRPr="003B2883">
        <w:tab/>
      </w:r>
      <w:r>
        <w:rPr>
          <w:rFonts w:eastAsia="SimSun"/>
          <w:lang w:eastAsia="zh-CN"/>
        </w:rPr>
        <w:t>UE Reachability Info Notify</w:t>
      </w:r>
      <w:bookmarkEnd w:id="5942"/>
      <w:bookmarkEnd w:id="5943"/>
      <w:bookmarkEnd w:id="594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5" w:name="_Toc97072132"/>
      <w:bookmarkStart w:id="5946" w:name="_Toc120051537"/>
      <w:bookmarkStart w:id="5947" w:name="_Toc200644151"/>
      <w:r>
        <w:t>6.3</w:t>
      </w:r>
      <w:r w:rsidRPr="003B2883">
        <w:t>.5.2.1</w:t>
      </w:r>
      <w:r w:rsidRPr="003B2883">
        <w:tab/>
        <w:t>Notification Definition</w:t>
      </w:r>
      <w:bookmarkEnd w:id="5945"/>
      <w:bookmarkEnd w:id="5946"/>
      <w:bookmarkEnd w:id="594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8" w:name="_Toc97072133"/>
      <w:bookmarkStart w:id="5949" w:name="_Toc120051538"/>
      <w:bookmarkStart w:id="5950" w:name="_Toc200644152"/>
      <w:r>
        <w:t>6.3</w:t>
      </w:r>
      <w:r w:rsidRPr="003B2883">
        <w:t>.5.2.3</w:t>
      </w:r>
      <w:r w:rsidRPr="003B2883">
        <w:tab/>
        <w:t>Notification Standard Methods</w:t>
      </w:r>
      <w:bookmarkEnd w:id="5948"/>
      <w:bookmarkEnd w:id="5949"/>
      <w:bookmarkEnd w:id="5950"/>
    </w:p>
    <w:p w14:paraId="33235C60" w14:textId="77777777" w:rsidR="00950E85" w:rsidRPr="003B2883" w:rsidRDefault="00950E85" w:rsidP="00876DA9">
      <w:pPr>
        <w:pStyle w:val="Heading6"/>
      </w:pPr>
      <w:bookmarkStart w:id="5951" w:name="_Toc97072134"/>
      <w:bookmarkStart w:id="5952" w:name="_Toc120051539"/>
      <w:bookmarkStart w:id="5953" w:name="_Toc200644153"/>
      <w:r>
        <w:t>6.3</w:t>
      </w:r>
      <w:r w:rsidRPr="003B2883">
        <w:t>.5.2.3.1</w:t>
      </w:r>
      <w:r w:rsidRPr="003B2883">
        <w:tab/>
        <w:t>POST</w:t>
      </w:r>
      <w:bookmarkEnd w:id="5951"/>
      <w:bookmarkEnd w:id="5952"/>
      <w:bookmarkEnd w:id="595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4" w:name="_Toc25156545"/>
      <w:bookmarkStart w:id="5955" w:name="_Toc34124850"/>
      <w:bookmarkStart w:id="5956" w:name="_Toc43207979"/>
      <w:bookmarkStart w:id="5957" w:name="_Toc49857452"/>
      <w:bookmarkStart w:id="5958" w:name="_Toc56677296"/>
      <w:bookmarkStart w:id="5959" w:name="_Toc56691819"/>
      <w:bookmarkStart w:id="5960" w:name="_Toc56699083"/>
      <w:bookmarkStart w:id="5961" w:name="_Toc89035348"/>
      <w:bookmarkStart w:id="5962" w:name="_Toc89065146"/>
      <w:bookmarkStart w:id="5963" w:name="_Toc89180445"/>
      <w:bookmarkStart w:id="5964" w:name="_Toc97072135"/>
      <w:bookmarkStart w:id="5965" w:name="_Toc120051540"/>
      <w:bookmarkStart w:id="5966" w:name="_Toc200644154"/>
      <w:r w:rsidRPr="003B2883">
        <w:t>6.3.6</w:t>
      </w:r>
      <w:r w:rsidRPr="003B2883">
        <w:tab/>
        <w:t>Data Model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D32026C" w14:textId="77777777" w:rsidR="00602AC0" w:rsidRPr="003B2883" w:rsidRDefault="00602AC0" w:rsidP="00602AC0">
      <w:pPr>
        <w:pStyle w:val="Heading4"/>
      </w:pPr>
      <w:bookmarkStart w:id="5967" w:name="_Toc25156546"/>
      <w:bookmarkStart w:id="5968" w:name="_Toc34124851"/>
      <w:bookmarkStart w:id="5969" w:name="_Toc43207980"/>
      <w:bookmarkStart w:id="5970" w:name="_Toc49857453"/>
      <w:bookmarkStart w:id="5971" w:name="_Toc56677297"/>
      <w:bookmarkStart w:id="5972" w:name="_Toc56691820"/>
      <w:bookmarkStart w:id="5973" w:name="_Toc56699084"/>
      <w:bookmarkStart w:id="5974" w:name="_Toc89035349"/>
      <w:bookmarkStart w:id="5975" w:name="_Toc89065147"/>
      <w:bookmarkStart w:id="5976" w:name="_Toc89180446"/>
      <w:bookmarkStart w:id="5977" w:name="_Toc97072136"/>
      <w:bookmarkStart w:id="5978" w:name="_Toc120051541"/>
      <w:bookmarkStart w:id="5979" w:name="_Toc200644155"/>
      <w:r w:rsidRPr="003B2883">
        <w:t>6.3.6.1</w:t>
      </w:r>
      <w:r w:rsidRPr="003B2883">
        <w:tab/>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80" w:name="_Toc25156547"/>
      <w:bookmarkStart w:id="5981" w:name="_Toc34124852"/>
      <w:bookmarkStart w:id="5982" w:name="_Toc43207981"/>
      <w:bookmarkStart w:id="5983" w:name="_Toc49857454"/>
      <w:bookmarkStart w:id="5984" w:name="_Toc56677298"/>
      <w:bookmarkStart w:id="5985" w:name="_Toc56691821"/>
      <w:bookmarkStart w:id="5986" w:name="_Toc56699085"/>
      <w:bookmarkStart w:id="5987" w:name="_Toc89035350"/>
      <w:bookmarkStart w:id="5988" w:name="_Toc89065148"/>
      <w:bookmarkStart w:id="5989" w:name="_Toc89180447"/>
      <w:bookmarkStart w:id="5990" w:name="_Toc97072137"/>
      <w:bookmarkStart w:id="5991" w:name="_Toc120051542"/>
      <w:bookmarkStart w:id="5992" w:name="_Toc200644156"/>
      <w:r w:rsidRPr="003B2883">
        <w:rPr>
          <w:lang w:val="en-US"/>
        </w:rPr>
        <w:t>6.3.6.2</w:t>
      </w:r>
      <w:r w:rsidRPr="003B2883">
        <w:rPr>
          <w:lang w:val="en-US"/>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CDBEF50" w14:textId="77777777" w:rsidR="00602AC0" w:rsidRPr="003B2883" w:rsidRDefault="00602AC0" w:rsidP="00602AC0">
      <w:pPr>
        <w:pStyle w:val="Heading5"/>
      </w:pPr>
      <w:bookmarkStart w:id="5993" w:name="_Toc25156548"/>
      <w:bookmarkStart w:id="5994" w:name="_Toc34124853"/>
      <w:bookmarkStart w:id="5995" w:name="_Toc43207982"/>
      <w:bookmarkStart w:id="5996" w:name="_Toc49857455"/>
      <w:bookmarkStart w:id="5997" w:name="_Toc56677299"/>
      <w:bookmarkStart w:id="5998" w:name="_Toc56691822"/>
      <w:bookmarkStart w:id="5999" w:name="_Toc56699086"/>
      <w:bookmarkStart w:id="6000" w:name="_Toc89035351"/>
      <w:bookmarkStart w:id="6001" w:name="_Toc89065149"/>
      <w:bookmarkStart w:id="6002" w:name="_Toc89180448"/>
      <w:bookmarkStart w:id="6003" w:name="_Toc97072138"/>
      <w:bookmarkStart w:id="6004" w:name="_Toc120051543"/>
      <w:bookmarkStart w:id="6005" w:name="_Toc200644157"/>
      <w:r w:rsidRPr="003B2883">
        <w:t>6.3.6.2.1</w:t>
      </w:r>
      <w:r w:rsidRPr="003B2883">
        <w:tab/>
        <w:t>Introduction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6" w:name="_Toc25156549"/>
      <w:bookmarkStart w:id="6007" w:name="_Toc34124854"/>
      <w:bookmarkStart w:id="6008" w:name="_Toc43207983"/>
      <w:bookmarkStart w:id="6009" w:name="_Toc49857456"/>
      <w:bookmarkStart w:id="6010" w:name="_Toc56677300"/>
      <w:bookmarkStart w:id="6011" w:name="_Toc56691823"/>
      <w:bookmarkStart w:id="6012" w:name="_Toc56699087"/>
      <w:bookmarkStart w:id="6013" w:name="_Toc89035352"/>
      <w:bookmarkStart w:id="6014" w:name="_Toc89065150"/>
      <w:bookmarkStart w:id="6015" w:name="_Toc89180449"/>
      <w:bookmarkStart w:id="6016" w:name="_Toc97072139"/>
      <w:bookmarkStart w:id="6017" w:name="_Toc120051544"/>
      <w:bookmarkStart w:id="6018" w:name="_Toc200644158"/>
      <w:r w:rsidRPr="003B2883">
        <w:t>6.3.6.2.2</w:t>
      </w:r>
      <w:r w:rsidRPr="003B2883">
        <w:tab/>
        <w:t>Type: EnableUeReachabilityReqData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9" w:name="_PERM_MCCTEMPBM_CRPT03410285___2"/>
            <w:r w:rsidRPr="003B2883">
              <w:rPr>
                <w:rFonts w:cs="Arial"/>
                <w:szCs w:val="18"/>
                <w:lang w:val="en-US" w:eastAsia="zh-CN"/>
              </w:rPr>
              <w:t>-</w:t>
            </w:r>
            <w:r w:rsidRPr="003B2883">
              <w:tab/>
              <w:t>true:</w:t>
            </w:r>
            <w:r>
              <w:t xml:space="preserve"> the extended buffering is supported</w:t>
            </w:r>
          </w:p>
          <w:bookmarkEnd w:id="601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20" w:name="_Toc25156550"/>
      <w:bookmarkStart w:id="6021" w:name="_Toc34124855"/>
      <w:bookmarkStart w:id="6022" w:name="_Toc43207984"/>
      <w:bookmarkStart w:id="6023" w:name="_Toc49857457"/>
      <w:bookmarkStart w:id="6024" w:name="_Toc56677301"/>
      <w:bookmarkStart w:id="6025" w:name="_Toc56691824"/>
      <w:bookmarkStart w:id="6026" w:name="_Toc56699088"/>
      <w:bookmarkStart w:id="6027" w:name="_Toc89035353"/>
      <w:bookmarkStart w:id="6028" w:name="_Toc89065151"/>
      <w:bookmarkStart w:id="6029" w:name="_Toc89180450"/>
      <w:bookmarkStart w:id="6030" w:name="_Toc97072140"/>
      <w:bookmarkStart w:id="6031" w:name="_Toc120051545"/>
      <w:bookmarkStart w:id="6032" w:name="_Toc200644159"/>
      <w:r w:rsidRPr="003B2883">
        <w:t>6.3.6.2.3</w:t>
      </w:r>
      <w:r w:rsidRPr="003B2883">
        <w:tab/>
        <w:t>Type: EnableUeReachabilityRspData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3" w:name="_Toc25156551"/>
      <w:bookmarkStart w:id="6034" w:name="_Toc34124856"/>
      <w:bookmarkStart w:id="6035" w:name="_Toc43207985"/>
      <w:bookmarkStart w:id="6036" w:name="_Toc49857458"/>
      <w:bookmarkStart w:id="6037" w:name="_Toc56677302"/>
      <w:bookmarkStart w:id="6038" w:name="_Toc56691825"/>
      <w:bookmarkStart w:id="6039" w:name="_Toc56699089"/>
      <w:bookmarkStart w:id="6040" w:name="_Toc89035354"/>
      <w:bookmarkStart w:id="6041" w:name="_Toc89065152"/>
      <w:bookmarkStart w:id="6042" w:name="_Toc89180451"/>
      <w:bookmarkStart w:id="6043" w:name="_Toc97072141"/>
      <w:bookmarkStart w:id="6044" w:name="_Toc120051546"/>
      <w:bookmarkStart w:id="6045" w:name="_Toc200644160"/>
      <w:r w:rsidRPr="003B2883">
        <w:t>6.3.6.2.4</w:t>
      </w:r>
      <w:r w:rsidRPr="003B2883">
        <w:tab/>
        <w:t>Type: UeContextInfo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6" w:name="_PERM_MCCTEMPBM_CRPT03410288___2"/>
            <w:r w:rsidRPr="003B2883">
              <w:rPr>
                <w:rFonts w:cs="Arial"/>
                <w:szCs w:val="18"/>
              </w:rPr>
              <w:t>- "TADS"</w:t>
            </w:r>
          </w:p>
          <w:bookmarkEnd w:id="604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7" w:name="_PERM_MCCTEMPBM_CRPT03410289___2"/>
            <w:r w:rsidRPr="003B2883">
              <w:rPr>
                <w:rFonts w:cs="Arial"/>
                <w:szCs w:val="18"/>
              </w:rPr>
              <w:t>- "TADS"</w:t>
            </w:r>
          </w:p>
          <w:bookmarkEnd w:id="604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8" w:name="_PERM_MCCTEMPBM_CRPT03410290___2"/>
            <w:r w:rsidRPr="003B2883">
              <w:rPr>
                <w:rFonts w:cs="Arial"/>
                <w:szCs w:val="18"/>
              </w:rPr>
              <w:t>- "TADS"</w:t>
            </w:r>
          </w:p>
          <w:bookmarkEnd w:id="6048"/>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9" w:name="_PERM_MCCTEMPBM_CRPT03410291___2"/>
            <w:r w:rsidRPr="003B2883">
              <w:rPr>
                <w:rFonts w:cs="Arial"/>
                <w:szCs w:val="18"/>
              </w:rPr>
              <w:t>- "TADS"</w:t>
            </w:r>
          </w:p>
          <w:bookmarkEnd w:id="604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50" w:name="_PERM_MCCTEMPBM_CRPT03410292___2"/>
            <w:r w:rsidRPr="003B2883">
              <w:rPr>
                <w:rFonts w:cs="Arial"/>
                <w:szCs w:val="18"/>
              </w:rPr>
              <w:t>- "TADS"</w:t>
            </w:r>
          </w:p>
          <w:bookmarkEnd w:id="605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1" w:name="_Toc25156552"/>
      <w:bookmarkStart w:id="6052" w:name="_Toc34124857"/>
      <w:bookmarkStart w:id="6053" w:name="_Toc43207986"/>
      <w:bookmarkStart w:id="6054" w:name="_Toc49857459"/>
      <w:bookmarkStart w:id="6055" w:name="_Toc56677303"/>
      <w:bookmarkStart w:id="6056" w:name="_Toc56691826"/>
      <w:bookmarkStart w:id="6057" w:name="_Toc56699090"/>
      <w:bookmarkStart w:id="6058" w:name="_Toc89035355"/>
      <w:bookmarkStart w:id="6059" w:name="_Toc89065153"/>
      <w:bookmarkStart w:id="6060" w:name="_Toc89180452"/>
      <w:bookmarkStart w:id="6061" w:name="_Toc97072142"/>
      <w:bookmarkStart w:id="6062" w:name="_Toc120051547"/>
      <w:bookmarkStart w:id="6063"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4" w:name="_Toc25156553"/>
      <w:bookmarkStart w:id="6065" w:name="_Toc34124858"/>
      <w:bookmarkStart w:id="6066" w:name="_Toc43207987"/>
      <w:bookmarkStart w:id="6067" w:name="_Toc49857460"/>
      <w:bookmarkStart w:id="6068" w:name="_Toc56677304"/>
      <w:bookmarkStart w:id="6069" w:name="_Toc56691827"/>
      <w:bookmarkStart w:id="6070" w:name="_Toc56699091"/>
      <w:bookmarkStart w:id="6071" w:name="_Toc89035356"/>
      <w:bookmarkStart w:id="6072" w:name="_Toc89065154"/>
      <w:bookmarkStart w:id="6073" w:name="_Toc89180453"/>
      <w:bookmarkStart w:id="6074" w:name="_Toc97072143"/>
      <w:bookmarkStart w:id="6075" w:name="_Toc120051548"/>
      <w:bookmarkStart w:id="6076" w:name="_Toc200644162"/>
      <w:r w:rsidRPr="003B2883">
        <w:t>6.</w:t>
      </w:r>
      <w:r>
        <w:t>3</w:t>
      </w:r>
      <w:r w:rsidRPr="003B2883">
        <w:t>.6.2.</w:t>
      </w:r>
      <w:r>
        <w:t>6</w:t>
      </w:r>
      <w:r w:rsidRPr="003B2883">
        <w:tab/>
        <w:t xml:space="preserve">Type: </w:t>
      </w:r>
      <w:r>
        <w:t>AdditionInfo</w:t>
      </w:r>
      <w:r w:rsidRPr="003B2883">
        <w:t>EnableUeReachability</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7" w:name="_Toc81298249"/>
      <w:bookmarkStart w:id="6078" w:name="_Toc89035357"/>
      <w:bookmarkStart w:id="6079" w:name="_Toc89065155"/>
      <w:bookmarkStart w:id="6080" w:name="_Toc89180454"/>
      <w:bookmarkStart w:id="6081" w:name="_Toc97072144"/>
      <w:bookmarkStart w:id="6082" w:name="_Toc120051549"/>
      <w:bookmarkStart w:id="6083" w:name="_Toc200644163"/>
      <w:r w:rsidRPr="003B2883">
        <w:t>6.3.6.2.</w:t>
      </w:r>
      <w:r>
        <w:t>7</w:t>
      </w:r>
      <w:r w:rsidRPr="003B2883">
        <w:tab/>
        <w:t>Type: Enable</w:t>
      </w:r>
      <w:r>
        <w:t>Group</w:t>
      </w:r>
      <w:r w:rsidRPr="003B2883">
        <w:t>ReachabilityReqData</w:t>
      </w:r>
      <w:bookmarkEnd w:id="6077"/>
      <w:bookmarkEnd w:id="6078"/>
      <w:bookmarkEnd w:id="6079"/>
      <w:bookmarkEnd w:id="6080"/>
      <w:bookmarkEnd w:id="6081"/>
      <w:bookmarkEnd w:id="6082"/>
      <w:bookmarkEnd w:id="608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4" w:name="_Toc89035358"/>
      <w:bookmarkStart w:id="6085" w:name="_Toc89065156"/>
      <w:bookmarkStart w:id="6086" w:name="_Toc89180455"/>
      <w:bookmarkStart w:id="6087" w:name="_Toc97072145"/>
      <w:bookmarkStart w:id="6088" w:name="_Toc120051550"/>
      <w:bookmarkStart w:id="6089" w:name="_Toc200644164"/>
      <w:r>
        <w:t>6.3.6.2.8</w:t>
      </w:r>
      <w:r>
        <w:tab/>
        <w:t>Type: EnableGroup</w:t>
      </w:r>
      <w:r w:rsidRPr="003B2883">
        <w:t>ReachabilityRspData</w:t>
      </w:r>
      <w:bookmarkEnd w:id="6084"/>
      <w:bookmarkEnd w:id="6085"/>
      <w:bookmarkEnd w:id="6086"/>
      <w:bookmarkEnd w:id="6087"/>
      <w:bookmarkEnd w:id="6088"/>
      <w:bookmarkEnd w:id="608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90" w:name="_Toc97072146"/>
      <w:bookmarkStart w:id="6091" w:name="_Toc120051551"/>
      <w:bookmarkStart w:id="6092" w:name="_Toc200644165"/>
      <w:r w:rsidRPr="003B2883">
        <w:t>6.3.6.2.</w:t>
      </w:r>
      <w:r>
        <w:t>9</w:t>
      </w:r>
      <w:r w:rsidRPr="003B2883">
        <w:tab/>
        <w:t xml:space="preserve">Type: </w:t>
      </w:r>
      <w:r>
        <w:t>UeInfo</w:t>
      </w:r>
      <w:bookmarkEnd w:id="6090"/>
      <w:bookmarkEnd w:id="6091"/>
      <w:bookmarkEnd w:id="6092"/>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3" w:name="_Toc97072147"/>
      <w:bookmarkStart w:id="6094" w:name="_Toc120051552"/>
      <w:bookmarkStart w:id="6095" w:name="_Toc200644166"/>
      <w:r w:rsidRPr="003B2883">
        <w:t>6.3.6.2.</w:t>
      </w:r>
      <w:r>
        <w:t>10</w:t>
      </w:r>
      <w:r w:rsidRPr="003B2883">
        <w:tab/>
        <w:t xml:space="preserve">Type: </w:t>
      </w:r>
      <w:r>
        <w:t>ReachabilityNotification</w:t>
      </w:r>
      <w:r w:rsidRPr="003B2883">
        <w:t>Data</w:t>
      </w:r>
      <w:bookmarkEnd w:id="6093"/>
      <w:bookmarkEnd w:id="6094"/>
      <w:bookmarkEnd w:id="609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6" w:name="_Toc97072148"/>
      <w:bookmarkStart w:id="6097" w:name="_Toc120051553"/>
      <w:bookmarkStart w:id="6098" w:name="_Toc200644167"/>
      <w:r w:rsidRPr="003B2883">
        <w:t>6.3.6.2.</w:t>
      </w:r>
      <w:r>
        <w:t>11</w:t>
      </w:r>
      <w:r w:rsidRPr="003B2883">
        <w:tab/>
        <w:t xml:space="preserve">Type: </w:t>
      </w:r>
      <w:r>
        <w:t>ReachableUeInfo</w:t>
      </w:r>
      <w:bookmarkEnd w:id="6096"/>
      <w:bookmarkEnd w:id="6097"/>
      <w:bookmarkEnd w:id="609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9" w:name="_Toc200644168"/>
      <w:r w:rsidRPr="003B2883">
        <w:t>6.3.6.2.</w:t>
      </w:r>
      <w:r>
        <w:t>12</w:t>
      </w:r>
      <w:r w:rsidRPr="003B2883">
        <w:tab/>
        <w:t xml:space="preserve">Type: </w:t>
      </w:r>
      <w:r>
        <w:t>QosFlowInfo</w:t>
      </w:r>
      <w:bookmarkEnd w:id="6099"/>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00" w:name="_Toc25156555"/>
      <w:bookmarkStart w:id="6101" w:name="_Toc34124860"/>
      <w:bookmarkStart w:id="6102" w:name="_Toc43207989"/>
      <w:bookmarkStart w:id="6103" w:name="_Toc49857462"/>
      <w:bookmarkStart w:id="6104" w:name="_Toc56677306"/>
      <w:bookmarkStart w:id="6105" w:name="_Toc56691829"/>
      <w:bookmarkStart w:id="6106" w:name="_Toc56699093"/>
      <w:bookmarkStart w:id="6107" w:name="_Toc89035359"/>
      <w:bookmarkStart w:id="6108" w:name="_Toc89065157"/>
      <w:bookmarkStart w:id="6109" w:name="_Toc89180456"/>
      <w:bookmarkStart w:id="6110" w:name="_Toc97072149"/>
      <w:bookmarkStart w:id="6111" w:name="_Toc120051554"/>
      <w:bookmarkStart w:id="6112" w:name="_Toc200644169"/>
      <w:r w:rsidRPr="003B2883">
        <w:rPr>
          <w:lang w:val="en-US"/>
        </w:rPr>
        <w:t>6.3.6.3</w:t>
      </w:r>
      <w:r w:rsidRPr="003B2883">
        <w:rPr>
          <w:lang w:val="en-US"/>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CCFB07D" w14:textId="77777777" w:rsidR="00602AC0" w:rsidRPr="003B2883" w:rsidRDefault="00602AC0" w:rsidP="00602AC0">
      <w:pPr>
        <w:pStyle w:val="Heading5"/>
      </w:pPr>
      <w:bookmarkStart w:id="6113" w:name="_Toc25156556"/>
      <w:bookmarkStart w:id="6114" w:name="_Toc34124861"/>
      <w:bookmarkStart w:id="6115" w:name="_Toc43207990"/>
      <w:bookmarkStart w:id="6116" w:name="_Toc49857463"/>
      <w:bookmarkStart w:id="6117" w:name="_Toc56677307"/>
      <w:bookmarkStart w:id="6118" w:name="_Toc56691830"/>
      <w:bookmarkStart w:id="6119" w:name="_Toc56699094"/>
      <w:bookmarkStart w:id="6120" w:name="_Toc89035360"/>
      <w:bookmarkStart w:id="6121" w:name="_Toc89065158"/>
      <w:bookmarkStart w:id="6122" w:name="_Toc89180457"/>
      <w:bookmarkStart w:id="6123" w:name="_Toc97072150"/>
      <w:bookmarkStart w:id="6124" w:name="_Toc120051555"/>
      <w:bookmarkStart w:id="6125" w:name="_Toc200644170"/>
      <w:r w:rsidRPr="003B2883">
        <w:t>6.3.6.3.1</w:t>
      </w:r>
      <w:r w:rsidRPr="003B2883">
        <w:tab/>
        <w:t>Introduction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6" w:name="_Toc25156557"/>
      <w:bookmarkStart w:id="6127" w:name="_Toc34124862"/>
      <w:bookmarkStart w:id="6128" w:name="_Toc43207991"/>
      <w:bookmarkStart w:id="6129" w:name="_Toc49857464"/>
      <w:bookmarkStart w:id="6130" w:name="_Toc56677308"/>
      <w:bookmarkStart w:id="6131" w:name="_Toc56691831"/>
      <w:bookmarkStart w:id="6132" w:name="_Toc56699095"/>
      <w:bookmarkStart w:id="6133" w:name="_Toc89035361"/>
      <w:bookmarkStart w:id="6134" w:name="_Toc89065159"/>
      <w:bookmarkStart w:id="6135" w:name="_Toc89180458"/>
      <w:bookmarkStart w:id="6136" w:name="_Toc97072151"/>
      <w:bookmarkStart w:id="6137" w:name="_Toc120051556"/>
      <w:bookmarkStart w:id="6138" w:name="_Toc200644171"/>
      <w:r w:rsidRPr="003B2883">
        <w:t>6.3.6.3.2</w:t>
      </w:r>
      <w:r w:rsidRPr="003B2883">
        <w:tab/>
        <w:t>Simple data types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9" w:name="_Toc89035362"/>
      <w:bookmarkStart w:id="6140" w:name="_Toc89065160"/>
      <w:bookmarkStart w:id="6141" w:name="_Toc89180459"/>
      <w:bookmarkStart w:id="6142" w:name="_Toc97072152"/>
      <w:bookmarkStart w:id="6143" w:name="_Toc120051557"/>
      <w:bookmarkStart w:id="6144" w:name="_Toc200644172"/>
      <w:r>
        <w:t>6.3.6.3.3</w:t>
      </w:r>
      <w:r w:rsidRPr="003B2883">
        <w:tab/>
        <w:t>Enumeration: UeContextInfoClass</w:t>
      </w:r>
      <w:bookmarkEnd w:id="6139"/>
      <w:bookmarkEnd w:id="6140"/>
      <w:bookmarkEnd w:id="6141"/>
      <w:bookmarkEnd w:id="6142"/>
      <w:bookmarkEnd w:id="6143"/>
      <w:bookmarkEnd w:id="6144"/>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5" w:name="_Toc25156558"/>
      <w:bookmarkStart w:id="6146" w:name="_Toc34124863"/>
      <w:bookmarkStart w:id="6147" w:name="_Toc43207992"/>
      <w:bookmarkStart w:id="6148" w:name="_Toc49857465"/>
      <w:bookmarkStart w:id="6149" w:name="_Toc56677309"/>
      <w:bookmarkStart w:id="6150" w:name="_Toc56691832"/>
      <w:bookmarkStart w:id="6151" w:name="_Toc56699096"/>
      <w:bookmarkStart w:id="6152" w:name="_Toc89035363"/>
      <w:bookmarkStart w:id="6153" w:name="_Toc89065161"/>
      <w:bookmarkStart w:id="6154" w:name="_Toc89180460"/>
      <w:bookmarkStart w:id="6155" w:name="_Toc97072153"/>
      <w:bookmarkStart w:id="6156" w:name="_Toc120051558"/>
      <w:bookmarkStart w:id="6157" w:name="_Toc200644173"/>
      <w:r w:rsidRPr="003B2883">
        <w:t>6.3.6.4</w:t>
      </w:r>
      <w:r w:rsidRPr="003B2883">
        <w:tab/>
        <w:t>Binary data</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8" w:name="_Toc25156559"/>
      <w:bookmarkStart w:id="6159" w:name="_Toc34124864"/>
      <w:bookmarkStart w:id="6160" w:name="_Toc43207993"/>
      <w:bookmarkStart w:id="6161" w:name="_Toc49857466"/>
      <w:bookmarkStart w:id="6162" w:name="_Toc56677310"/>
      <w:bookmarkStart w:id="6163" w:name="_Toc56691833"/>
      <w:bookmarkStart w:id="6164" w:name="_Toc56699097"/>
      <w:bookmarkStart w:id="6165" w:name="_Toc89035364"/>
      <w:bookmarkStart w:id="6166" w:name="_Toc89065162"/>
      <w:bookmarkStart w:id="6167" w:name="_Toc89180461"/>
      <w:bookmarkStart w:id="6168" w:name="_Toc97072154"/>
      <w:bookmarkStart w:id="6169" w:name="_Toc120051559"/>
      <w:bookmarkStart w:id="6170" w:name="_Toc200644174"/>
      <w:r w:rsidRPr="003B2883">
        <w:t>6.3.7</w:t>
      </w:r>
      <w:r w:rsidRPr="003B2883">
        <w:tab/>
        <w:t>Error Handling</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0F6409F" w14:textId="77777777" w:rsidR="00602AC0" w:rsidRPr="003B2883" w:rsidRDefault="00602AC0" w:rsidP="00602AC0">
      <w:pPr>
        <w:pStyle w:val="Heading4"/>
      </w:pPr>
      <w:bookmarkStart w:id="6171" w:name="_Toc25156560"/>
      <w:bookmarkStart w:id="6172" w:name="_Toc34124865"/>
      <w:bookmarkStart w:id="6173" w:name="_Toc43207994"/>
      <w:bookmarkStart w:id="6174" w:name="_Toc49857467"/>
      <w:bookmarkStart w:id="6175" w:name="_Toc56677311"/>
      <w:bookmarkStart w:id="6176" w:name="_Toc56691834"/>
      <w:bookmarkStart w:id="6177" w:name="_Toc56699098"/>
      <w:bookmarkStart w:id="6178" w:name="_Toc89035365"/>
      <w:bookmarkStart w:id="6179" w:name="_Toc89065163"/>
      <w:bookmarkStart w:id="6180" w:name="_Toc89180462"/>
      <w:bookmarkStart w:id="6181" w:name="_Toc97072155"/>
      <w:bookmarkStart w:id="6182" w:name="_Toc120051560"/>
      <w:bookmarkStart w:id="6183" w:name="_Toc200644175"/>
      <w:r w:rsidRPr="003B2883">
        <w:t>6.3.7.1</w:t>
      </w:r>
      <w:r w:rsidRPr="003B2883">
        <w:tab/>
        <w:t>General</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4" w:name="_Toc25156561"/>
      <w:bookmarkStart w:id="6185" w:name="_Toc34124866"/>
      <w:bookmarkStart w:id="6186" w:name="_Toc43207995"/>
      <w:bookmarkStart w:id="6187" w:name="_Toc49857468"/>
      <w:bookmarkStart w:id="6188" w:name="_Toc56677312"/>
      <w:bookmarkStart w:id="6189" w:name="_Toc56691835"/>
      <w:bookmarkStart w:id="6190" w:name="_Toc56699099"/>
      <w:bookmarkStart w:id="6191" w:name="_Toc89035366"/>
      <w:bookmarkStart w:id="6192" w:name="_Toc89065164"/>
      <w:bookmarkStart w:id="6193" w:name="_Toc89180463"/>
      <w:bookmarkStart w:id="6194" w:name="_Toc97072156"/>
      <w:bookmarkStart w:id="6195" w:name="_Toc120051561"/>
      <w:bookmarkStart w:id="6196" w:name="_Toc200644176"/>
      <w:r w:rsidRPr="003B2883">
        <w:t>6.3.7.2</w:t>
      </w:r>
      <w:r w:rsidRPr="003B2883">
        <w:tab/>
        <w:t>Protocol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7" w:name="_Toc25156562"/>
      <w:bookmarkStart w:id="6198" w:name="_Toc34124867"/>
      <w:bookmarkStart w:id="6199" w:name="_Toc43207996"/>
      <w:bookmarkStart w:id="6200" w:name="_Toc49857469"/>
      <w:bookmarkStart w:id="6201" w:name="_Toc56677313"/>
      <w:bookmarkStart w:id="6202" w:name="_Toc56691836"/>
      <w:bookmarkStart w:id="6203" w:name="_Toc56699100"/>
      <w:bookmarkStart w:id="6204" w:name="_Toc89035367"/>
      <w:bookmarkStart w:id="6205" w:name="_Toc89065165"/>
      <w:bookmarkStart w:id="6206" w:name="_Toc89180464"/>
      <w:bookmarkStart w:id="6207" w:name="_Toc97072157"/>
      <w:bookmarkStart w:id="6208" w:name="_Toc120051562"/>
      <w:bookmarkStart w:id="6209" w:name="_Toc200644177"/>
      <w:r w:rsidRPr="003B2883">
        <w:t>6.3.7.3</w:t>
      </w:r>
      <w:r w:rsidRPr="003B2883">
        <w:tab/>
        <w:t>Application Errors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10" w:name="_Toc25156563"/>
      <w:bookmarkStart w:id="6211" w:name="_Toc34124868"/>
      <w:bookmarkStart w:id="6212" w:name="_Toc43207997"/>
      <w:bookmarkStart w:id="6213" w:name="_Toc49857470"/>
      <w:bookmarkStart w:id="6214" w:name="_Toc56677314"/>
      <w:bookmarkStart w:id="6215" w:name="_Toc56691837"/>
      <w:bookmarkStart w:id="6216" w:name="_Toc56699101"/>
      <w:bookmarkStart w:id="6217" w:name="_Toc89035368"/>
      <w:bookmarkStart w:id="6218" w:name="_Toc89065166"/>
      <w:bookmarkStart w:id="6219" w:name="_Toc89180465"/>
      <w:bookmarkStart w:id="6220" w:name="_Toc97072158"/>
      <w:bookmarkStart w:id="6221" w:name="_Toc120051563"/>
      <w:bookmarkStart w:id="6222" w:name="_Toc200644178"/>
      <w:r w:rsidRPr="003B2883">
        <w:t>6.3.8</w:t>
      </w:r>
      <w:r w:rsidRPr="003B2883">
        <w:tab/>
        <w:t>Feature Negotiation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3" w:name="_Toc25156564"/>
      <w:bookmarkStart w:id="6224" w:name="_Toc34124869"/>
      <w:bookmarkStart w:id="6225" w:name="_Toc43207998"/>
      <w:bookmarkStart w:id="6226" w:name="_Toc49857471"/>
      <w:bookmarkStart w:id="6227" w:name="_Toc56677315"/>
      <w:bookmarkStart w:id="6228" w:name="_Toc56691838"/>
      <w:bookmarkStart w:id="6229" w:name="_Toc56699102"/>
      <w:bookmarkStart w:id="6230" w:name="_Toc89035369"/>
      <w:bookmarkStart w:id="6231" w:name="_Toc89065167"/>
      <w:bookmarkStart w:id="6232" w:name="_Toc89180466"/>
      <w:bookmarkStart w:id="6233" w:name="_Toc97072159"/>
      <w:bookmarkStart w:id="6234" w:name="_Toc120051564"/>
      <w:bookmarkStart w:id="6235" w:name="_Toc200644179"/>
      <w:r w:rsidRPr="003B2883">
        <w:rPr>
          <w:lang w:val="en-US"/>
        </w:rPr>
        <w:t>6.3.9</w:t>
      </w:r>
      <w:r w:rsidRPr="003B2883">
        <w:rPr>
          <w:lang w:val="en-US"/>
        </w:rPr>
        <w:tab/>
        <w:t>Security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6" w:name="_Toc56677316"/>
      <w:bookmarkStart w:id="6237" w:name="_Toc56691839"/>
      <w:bookmarkStart w:id="6238" w:name="_Toc56699103"/>
      <w:bookmarkStart w:id="6239" w:name="_Toc89035370"/>
      <w:bookmarkStart w:id="6240" w:name="_Toc89065168"/>
      <w:bookmarkStart w:id="6241" w:name="_Toc89180467"/>
      <w:bookmarkStart w:id="6242" w:name="_Toc97072160"/>
      <w:bookmarkStart w:id="6243" w:name="_Toc120051565"/>
      <w:bookmarkStart w:id="6244" w:name="_Toc200644180"/>
      <w:r w:rsidRPr="003B2883">
        <w:t>6.</w:t>
      </w:r>
      <w:r>
        <w:t>3</w:t>
      </w:r>
      <w:r w:rsidRPr="003B2883">
        <w:t>.</w:t>
      </w:r>
      <w:r>
        <w:t>10</w:t>
      </w:r>
      <w:r w:rsidRPr="003B2883">
        <w:tab/>
      </w:r>
      <w:r>
        <w:t>HTTP redirection</w:t>
      </w:r>
      <w:bookmarkEnd w:id="6236"/>
      <w:bookmarkEnd w:id="6237"/>
      <w:bookmarkEnd w:id="6238"/>
      <w:bookmarkEnd w:id="6239"/>
      <w:bookmarkEnd w:id="6240"/>
      <w:bookmarkEnd w:id="6241"/>
      <w:bookmarkEnd w:id="6242"/>
      <w:bookmarkEnd w:id="6243"/>
      <w:bookmarkEnd w:id="6244"/>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5" w:name="_Toc25156565"/>
      <w:bookmarkStart w:id="6246" w:name="_Toc34124870"/>
      <w:bookmarkStart w:id="6247" w:name="_Toc43207999"/>
      <w:bookmarkStart w:id="6248" w:name="_Toc49857472"/>
      <w:bookmarkStart w:id="6249" w:name="_Toc56677317"/>
      <w:bookmarkStart w:id="6250" w:name="_Toc56691840"/>
      <w:bookmarkStart w:id="6251" w:name="_Toc56699104"/>
      <w:bookmarkStart w:id="6252" w:name="_Toc89035371"/>
      <w:bookmarkStart w:id="6253" w:name="_Toc89065169"/>
      <w:bookmarkStart w:id="6254" w:name="_Toc89180468"/>
      <w:bookmarkStart w:id="6255" w:name="_Toc97072161"/>
      <w:bookmarkStart w:id="6256" w:name="_Toc120051566"/>
      <w:bookmarkStart w:id="6257" w:name="_Toc200644181"/>
      <w:r w:rsidRPr="003B2883">
        <w:t>6.4</w:t>
      </w:r>
      <w:r w:rsidRPr="003B2883">
        <w:tab/>
        <w:t>Namf_Location Service API</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D4F4E73" w14:textId="77777777" w:rsidR="00602AC0" w:rsidRPr="003B2883" w:rsidRDefault="00602AC0" w:rsidP="00602AC0">
      <w:pPr>
        <w:pStyle w:val="Heading3"/>
      </w:pPr>
      <w:bookmarkStart w:id="6258" w:name="_Toc25156566"/>
      <w:bookmarkStart w:id="6259" w:name="_Toc34124871"/>
      <w:bookmarkStart w:id="6260" w:name="_Toc43208000"/>
      <w:bookmarkStart w:id="6261" w:name="_Toc49857473"/>
      <w:bookmarkStart w:id="6262" w:name="_Toc56677318"/>
      <w:bookmarkStart w:id="6263" w:name="_Toc56691841"/>
      <w:bookmarkStart w:id="6264" w:name="_Toc56699105"/>
      <w:bookmarkStart w:id="6265" w:name="_Toc89035372"/>
      <w:bookmarkStart w:id="6266" w:name="_Toc89065170"/>
      <w:bookmarkStart w:id="6267" w:name="_Toc89180469"/>
      <w:bookmarkStart w:id="6268" w:name="_Toc97072162"/>
      <w:bookmarkStart w:id="6269" w:name="_Toc120051567"/>
      <w:bookmarkStart w:id="6270" w:name="_Toc200644182"/>
      <w:r w:rsidRPr="003B2883">
        <w:t>6.4.1</w:t>
      </w:r>
      <w:r w:rsidRPr="003B2883">
        <w:tab/>
        <w:t>API URI</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1" w:name="_Toc25156567"/>
      <w:bookmarkStart w:id="6272" w:name="_Toc34124872"/>
      <w:bookmarkStart w:id="6273" w:name="_Toc43208001"/>
      <w:bookmarkStart w:id="6274" w:name="_Toc49857474"/>
      <w:bookmarkStart w:id="6275" w:name="_Toc56677319"/>
      <w:bookmarkStart w:id="6276" w:name="_Toc56691842"/>
      <w:bookmarkStart w:id="6277" w:name="_Toc56699106"/>
      <w:bookmarkStart w:id="6278" w:name="_Toc89035373"/>
      <w:bookmarkStart w:id="6279" w:name="_Toc89065171"/>
      <w:bookmarkStart w:id="6280" w:name="_Toc89180470"/>
      <w:bookmarkStart w:id="6281" w:name="_Toc97072163"/>
      <w:bookmarkStart w:id="6282" w:name="_Toc120051568"/>
      <w:bookmarkStart w:id="6283" w:name="_Toc200644183"/>
      <w:r w:rsidRPr="003B2883">
        <w:t>6.4.2</w:t>
      </w:r>
      <w:r w:rsidRPr="003B2883">
        <w:tab/>
        <w:t>Usage of HTTP</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9A13C86" w14:textId="77777777" w:rsidR="00602AC0" w:rsidRPr="003B2883" w:rsidRDefault="00602AC0" w:rsidP="00602AC0">
      <w:pPr>
        <w:pStyle w:val="Heading4"/>
      </w:pPr>
      <w:bookmarkStart w:id="6284" w:name="_Toc25156568"/>
      <w:bookmarkStart w:id="6285" w:name="_Toc34124873"/>
      <w:bookmarkStart w:id="6286" w:name="_Toc43208002"/>
      <w:bookmarkStart w:id="6287" w:name="_Toc49857475"/>
      <w:bookmarkStart w:id="6288" w:name="_Toc56677320"/>
      <w:bookmarkStart w:id="6289" w:name="_Toc56691843"/>
      <w:bookmarkStart w:id="6290" w:name="_Toc56699107"/>
      <w:bookmarkStart w:id="6291" w:name="_Toc89035374"/>
      <w:bookmarkStart w:id="6292" w:name="_Toc89065172"/>
      <w:bookmarkStart w:id="6293" w:name="_Toc89180471"/>
      <w:bookmarkStart w:id="6294" w:name="_Toc97072164"/>
      <w:bookmarkStart w:id="6295" w:name="_Toc120051569"/>
      <w:bookmarkStart w:id="6296" w:name="_Toc200644184"/>
      <w:r w:rsidRPr="003B2883">
        <w:t>6.4.2.1</w:t>
      </w:r>
      <w:r w:rsidRPr="003B2883">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7" w:name="_Toc25156569"/>
      <w:bookmarkStart w:id="6298" w:name="_Toc34124874"/>
      <w:bookmarkStart w:id="6299" w:name="_Toc43208003"/>
      <w:bookmarkStart w:id="6300" w:name="_Toc49857476"/>
      <w:bookmarkStart w:id="6301" w:name="_Toc56677321"/>
      <w:bookmarkStart w:id="6302" w:name="_Toc56691844"/>
      <w:bookmarkStart w:id="6303" w:name="_Toc56699108"/>
      <w:bookmarkStart w:id="6304" w:name="_Toc89035375"/>
      <w:bookmarkStart w:id="6305" w:name="_Toc89065173"/>
      <w:bookmarkStart w:id="6306" w:name="_Toc89180472"/>
      <w:bookmarkStart w:id="6307" w:name="_Toc97072165"/>
      <w:bookmarkStart w:id="6308" w:name="_Toc120051570"/>
      <w:bookmarkStart w:id="6309" w:name="_Toc200644185"/>
      <w:r w:rsidRPr="003B2883">
        <w:t>6.4.2.2</w:t>
      </w:r>
      <w:r w:rsidRPr="003B2883">
        <w:tab/>
        <w:t>HTTP standard headers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1864DDE" w14:textId="77777777" w:rsidR="00602AC0" w:rsidRPr="003B2883" w:rsidRDefault="00602AC0" w:rsidP="00602AC0">
      <w:pPr>
        <w:pStyle w:val="Heading5"/>
        <w:rPr>
          <w:lang w:eastAsia="zh-CN"/>
        </w:rPr>
      </w:pPr>
      <w:bookmarkStart w:id="6310" w:name="_Toc25156570"/>
      <w:bookmarkStart w:id="6311" w:name="_Toc34124875"/>
      <w:bookmarkStart w:id="6312" w:name="_Toc43208004"/>
      <w:bookmarkStart w:id="6313" w:name="_Toc49857477"/>
      <w:bookmarkStart w:id="6314" w:name="_Toc56677322"/>
      <w:bookmarkStart w:id="6315" w:name="_Toc56691845"/>
      <w:bookmarkStart w:id="6316" w:name="_Toc56699109"/>
      <w:bookmarkStart w:id="6317" w:name="_Toc89035376"/>
      <w:bookmarkStart w:id="6318" w:name="_Toc89065174"/>
      <w:bookmarkStart w:id="6319" w:name="_Toc89180473"/>
      <w:bookmarkStart w:id="6320" w:name="_Toc97072166"/>
      <w:bookmarkStart w:id="6321" w:name="_Toc120051571"/>
      <w:bookmarkStart w:id="6322" w:name="_Toc200644186"/>
      <w:r w:rsidRPr="003B2883">
        <w:t>6.4.2.2.1</w:t>
      </w:r>
      <w:r w:rsidRPr="003B2883">
        <w:rPr>
          <w:lang w:eastAsia="zh-CN"/>
        </w:rP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3" w:name="_Toc25156571"/>
      <w:bookmarkStart w:id="6324" w:name="_Toc34124876"/>
      <w:bookmarkStart w:id="6325" w:name="_Toc43208005"/>
      <w:bookmarkStart w:id="6326" w:name="_Toc49857478"/>
      <w:bookmarkStart w:id="6327" w:name="_Toc56677323"/>
      <w:bookmarkStart w:id="6328" w:name="_Toc56691846"/>
      <w:bookmarkStart w:id="6329" w:name="_Toc56699110"/>
      <w:bookmarkStart w:id="6330" w:name="_Toc89035377"/>
      <w:bookmarkStart w:id="6331" w:name="_Toc89065175"/>
      <w:bookmarkStart w:id="6332" w:name="_Toc89180474"/>
      <w:bookmarkStart w:id="6333" w:name="_Toc97072167"/>
      <w:bookmarkStart w:id="6334" w:name="_Toc120051572"/>
      <w:bookmarkStart w:id="6335" w:name="_Toc200644187"/>
      <w:r w:rsidRPr="003B2883">
        <w:t>6.4.2.2.2</w:t>
      </w:r>
      <w:r w:rsidRPr="003B2883">
        <w:tab/>
        <w:t>Content type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6" w:name="_Toc25156572"/>
      <w:bookmarkStart w:id="6337" w:name="_Toc34124877"/>
      <w:bookmarkStart w:id="6338" w:name="_Toc43208006"/>
      <w:bookmarkStart w:id="6339" w:name="_Toc49857479"/>
      <w:bookmarkStart w:id="6340" w:name="_Toc56677324"/>
      <w:bookmarkStart w:id="6341" w:name="_Toc56691847"/>
      <w:bookmarkStart w:id="6342" w:name="_Toc56699111"/>
      <w:bookmarkStart w:id="6343" w:name="_Toc89035378"/>
      <w:bookmarkStart w:id="6344" w:name="_Toc89065176"/>
      <w:bookmarkStart w:id="6345" w:name="_Toc89180475"/>
      <w:bookmarkStart w:id="6346" w:name="_Toc97072168"/>
      <w:bookmarkStart w:id="6347" w:name="_Toc120051573"/>
      <w:bookmarkStart w:id="6348" w:name="_Toc200644188"/>
      <w:r w:rsidRPr="003B2883">
        <w:t>6.4.2.3</w:t>
      </w:r>
      <w:r w:rsidRPr="003B2883">
        <w:tab/>
        <w:t>HTTP custom headers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38C7DBB" w14:textId="77777777" w:rsidR="00602AC0" w:rsidRPr="003B2883" w:rsidRDefault="00602AC0" w:rsidP="00602AC0">
      <w:pPr>
        <w:pStyle w:val="Heading5"/>
        <w:rPr>
          <w:lang w:eastAsia="zh-CN"/>
        </w:rPr>
      </w:pPr>
      <w:bookmarkStart w:id="6349" w:name="_Toc25156573"/>
      <w:bookmarkStart w:id="6350" w:name="_Toc34124878"/>
      <w:bookmarkStart w:id="6351" w:name="_Toc43208007"/>
      <w:bookmarkStart w:id="6352" w:name="_Toc49857480"/>
      <w:bookmarkStart w:id="6353" w:name="_Toc56677325"/>
      <w:bookmarkStart w:id="6354" w:name="_Toc56691848"/>
      <w:bookmarkStart w:id="6355" w:name="_Toc56699112"/>
      <w:bookmarkStart w:id="6356" w:name="_Toc89035379"/>
      <w:bookmarkStart w:id="6357" w:name="_Toc89065177"/>
      <w:bookmarkStart w:id="6358" w:name="_Toc89180476"/>
      <w:bookmarkStart w:id="6359" w:name="_Toc97072169"/>
      <w:bookmarkStart w:id="6360" w:name="_Toc120051574"/>
      <w:bookmarkStart w:id="6361" w:name="_Toc200644189"/>
      <w:r w:rsidRPr="003B2883">
        <w:t>6.4.2.3.1</w:t>
      </w:r>
      <w:r w:rsidRPr="003B2883">
        <w:rPr>
          <w:lang w:eastAsia="zh-CN"/>
        </w:rPr>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2" w:name="_Toc25156574"/>
      <w:bookmarkStart w:id="6363" w:name="_Toc34124879"/>
      <w:bookmarkStart w:id="6364" w:name="_Toc43208008"/>
      <w:bookmarkStart w:id="6365" w:name="_Toc49857481"/>
      <w:bookmarkStart w:id="6366" w:name="_Toc56677326"/>
      <w:bookmarkStart w:id="6367" w:name="_Toc56691849"/>
      <w:bookmarkStart w:id="6368" w:name="_Toc56699113"/>
      <w:bookmarkStart w:id="6369" w:name="_Toc89035380"/>
      <w:bookmarkStart w:id="6370" w:name="_Toc89065178"/>
      <w:bookmarkStart w:id="6371" w:name="_Toc89180477"/>
      <w:bookmarkStart w:id="6372" w:name="_Toc97072170"/>
      <w:bookmarkStart w:id="6373" w:name="_Toc120051575"/>
      <w:bookmarkStart w:id="6374" w:name="_Toc200644190"/>
      <w:r w:rsidRPr="003B2883">
        <w:t>6.4.3</w:t>
      </w:r>
      <w:r w:rsidRPr="003B2883">
        <w:tab/>
        <w:t>Resources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BF5748E" w14:textId="77777777" w:rsidR="00602AC0" w:rsidRDefault="00602AC0" w:rsidP="00602AC0">
      <w:pPr>
        <w:pStyle w:val="Heading4"/>
      </w:pPr>
      <w:bookmarkStart w:id="6375" w:name="_Toc25156575"/>
      <w:bookmarkStart w:id="6376" w:name="_Toc34124880"/>
      <w:bookmarkStart w:id="6377" w:name="_Toc43208009"/>
      <w:bookmarkStart w:id="6378" w:name="_Toc49857482"/>
      <w:bookmarkStart w:id="6379" w:name="_Toc56677327"/>
      <w:bookmarkStart w:id="6380" w:name="_Toc56691850"/>
      <w:bookmarkStart w:id="6381" w:name="_Toc56699114"/>
      <w:bookmarkStart w:id="6382" w:name="_Toc89035381"/>
      <w:bookmarkStart w:id="6383" w:name="_Toc89065179"/>
      <w:bookmarkStart w:id="6384" w:name="_Toc89180478"/>
      <w:bookmarkStart w:id="6385" w:name="_Toc97072171"/>
      <w:bookmarkStart w:id="6386" w:name="_Toc120051576"/>
      <w:bookmarkStart w:id="6387" w:name="_Toc200644191"/>
      <w:r w:rsidRPr="003B2883">
        <w:t>6.4.3.1</w:t>
      </w:r>
      <w:r w:rsidRPr="003B2883">
        <w:tab/>
        <w:t>Overview</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852E0C" w14:textId="77777777" w:rsidR="00602AC0" w:rsidRPr="003B2883" w:rsidRDefault="00602AC0" w:rsidP="00602AC0">
      <w:pPr>
        <w:pStyle w:val="TH"/>
      </w:pPr>
      <w:r>
        <w:object w:dxaOrig="5680" w:dyaOrig="3370" w14:anchorId="19AEDAF9">
          <v:shape id="_x0000_i1073" type="#_x0000_t75" style="width:284.65pt;height:170.95pt" o:ole="">
            <v:imagedata r:id="rId104" o:title=""/>
          </v:shape>
          <o:OLEObject Type="Embed" ProgID="Visio.Drawing.15" ShapeID="_x0000_i1073" DrawAspect="Content" ObjectID="_1825671198"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8"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8"/>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9" w:name="_Toc25156576"/>
      <w:bookmarkStart w:id="6390" w:name="_Toc34124881"/>
      <w:bookmarkStart w:id="6391" w:name="_Toc43208010"/>
      <w:bookmarkStart w:id="6392" w:name="_Toc49857483"/>
      <w:bookmarkStart w:id="6393" w:name="_Toc56677328"/>
      <w:bookmarkStart w:id="6394" w:name="_Toc56691851"/>
      <w:bookmarkStart w:id="6395" w:name="_Toc56699115"/>
      <w:bookmarkStart w:id="6396" w:name="_Toc89035382"/>
      <w:bookmarkStart w:id="6397" w:name="_Toc89065180"/>
      <w:bookmarkStart w:id="6398" w:name="_Toc89180479"/>
      <w:bookmarkStart w:id="6399" w:name="_Toc97072172"/>
      <w:bookmarkStart w:id="6400" w:name="_Toc120051577"/>
      <w:bookmarkStart w:id="6401" w:name="_Toc200644192"/>
      <w:r w:rsidRPr="003B2883">
        <w:t>6.4.3.2</w:t>
      </w:r>
      <w:r w:rsidRPr="003B2883">
        <w:tab/>
        <w:t xml:space="preserve">Resource: </w:t>
      </w:r>
      <w:r w:rsidRPr="003B2883">
        <w:rPr>
          <w:lang w:eastAsia="zh-CN"/>
        </w:rPr>
        <w:t>Individual UE Context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51F7376" w14:textId="77777777" w:rsidR="00602AC0" w:rsidRPr="003B2883" w:rsidRDefault="00602AC0" w:rsidP="00602AC0">
      <w:pPr>
        <w:pStyle w:val="Heading5"/>
      </w:pPr>
      <w:bookmarkStart w:id="6402" w:name="_Toc25156577"/>
      <w:bookmarkStart w:id="6403" w:name="_Toc34124882"/>
      <w:bookmarkStart w:id="6404" w:name="_Toc43208011"/>
      <w:bookmarkStart w:id="6405" w:name="_Toc49857484"/>
      <w:bookmarkStart w:id="6406" w:name="_Toc56677329"/>
      <w:bookmarkStart w:id="6407" w:name="_Toc56691852"/>
      <w:bookmarkStart w:id="6408" w:name="_Toc56699116"/>
      <w:bookmarkStart w:id="6409" w:name="_Toc89035383"/>
      <w:bookmarkStart w:id="6410" w:name="_Toc89065181"/>
      <w:bookmarkStart w:id="6411" w:name="_Toc89180480"/>
      <w:bookmarkStart w:id="6412" w:name="_Toc97072173"/>
      <w:bookmarkStart w:id="6413" w:name="_Toc120051578"/>
      <w:bookmarkStart w:id="6414" w:name="_Toc200644193"/>
      <w:r w:rsidRPr="003B2883">
        <w:t>6.4.3.2.1</w:t>
      </w:r>
      <w:r w:rsidRPr="003B2883">
        <w:tab/>
        <w:t>Description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5" w:name="_Toc25156578"/>
      <w:bookmarkStart w:id="6416" w:name="_Toc34124883"/>
      <w:bookmarkStart w:id="6417" w:name="_Toc43208012"/>
      <w:bookmarkStart w:id="6418" w:name="_Toc49857485"/>
      <w:bookmarkStart w:id="6419" w:name="_Toc56677330"/>
      <w:bookmarkStart w:id="6420" w:name="_Toc56691853"/>
      <w:bookmarkStart w:id="6421" w:name="_Toc56699117"/>
      <w:bookmarkStart w:id="6422" w:name="_Toc89035384"/>
      <w:bookmarkStart w:id="6423" w:name="_Toc89065182"/>
      <w:bookmarkStart w:id="6424" w:name="_Toc89180481"/>
      <w:bookmarkStart w:id="6425" w:name="_Toc97072174"/>
      <w:bookmarkStart w:id="6426" w:name="_Toc120051579"/>
      <w:bookmarkStart w:id="6427" w:name="_Toc200644194"/>
      <w:r w:rsidRPr="003B2883">
        <w:t>6.4.3.2.2</w:t>
      </w:r>
      <w:r w:rsidRPr="003B2883">
        <w:tab/>
        <w:t>Resource Definition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8" w:name="_Toc25156579"/>
      <w:bookmarkStart w:id="6429" w:name="_Toc34124884"/>
      <w:bookmarkStart w:id="6430" w:name="_Toc43208013"/>
      <w:bookmarkStart w:id="6431" w:name="_Toc49857486"/>
      <w:bookmarkStart w:id="6432" w:name="_Toc56677331"/>
      <w:bookmarkStart w:id="6433" w:name="_Toc56691854"/>
      <w:bookmarkStart w:id="6434" w:name="_Toc56699118"/>
      <w:bookmarkStart w:id="6435" w:name="_Toc89035385"/>
      <w:bookmarkStart w:id="6436" w:name="_Toc89065183"/>
      <w:bookmarkStart w:id="6437" w:name="_Toc89180482"/>
      <w:bookmarkStart w:id="6438" w:name="_Toc97072175"/>
      <w:bookmarkStart w:id="6439" w:name="_Toc120051580"/>
      <w:bookmarkStart w:id="6440" w:name="_Toc200644195"/>
      <w:r w:rsidRPr="003B2883">
        <w:t>6.4.3.2.3</w:t>
      </w:r>
      <w:r w:rsidRPr="003B2883">
        <w:tab/>
        <w:t>Resource Standard Methods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1" w:name="_Toc25156580"/>
      <w:bookmarkStart w:id="6442" w:name="_Toc34124885"/>
      <w:bookmarkStart w:id="6443" w:name="_Toc43208014"/>
      <w:bookmarkStart w:id="6444" w:name="_Toc49857487"/>
      <w:bookmarkStart w:id="6445" w:name="_Toc56677332"/>
      <w:bookmarkStart w:id="6446" w:name="_Toc56691855"/>
      <w:bookmarkStart w:id="6447" w:name="_Toc56699119"/>
      <w:bookmarkStart w:id="6448" w:name="_Toc89035386"/>
      <w:bookmarkStart w:id="6449" w:name="_Toc89065184"/>
      <w:bookmarkStart w:id="6450" w:name="_Toc89180483"/>
      <w:bookmarkStart w:id="6451" w:name="_Toc97072176"/>
      <w:bookmarkStart w:id="6452" w:name="_Toc120051581"/>
      <w:bookmarkStart w:id="6453" w:name="_Toc200644196"/>
      <w:r w:rsidRPr="003B2883">
        <w:t>6.4.3.2.4</w:t>
      </w:r>
      <w:r w:rsidRPr="003B2883">
        <w:tab/>
        <w:t>Resource Custom Operations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5B57F28" w14:textId="77777777" w:rsidR="00602AC0" w:rsidRPr="003B2883" w:rsidRDefault="00602AC0" w:rsidP="00876DA9">
      <w:pPr>
        <w:pStyle w:val="Heading6"/>
      </w:pPr>
      <w:bookmarkStart w:id="6454" w:name="_Toc25156581"/>
      <w:bookmarkStart w:id="6455" w:name="_Toc34124886"/>
      <w:bookmarkStart w:id="6456" w:name="_Toc43208015"/>
      <w:bookmarkStart w:id="6457" w:name="_Toc49857488"/>
      <w:bookmarkStart w:id="6458" w:name="_Toc56677333"/>
      <w:bookmarkStart w:id="6459" w:name="_Toc56691856"/>
      <w:bookmarkStart w:id="6460" w:name="_Toc56699120"/>
      <w:bookmarkStart w:id="6461" w:name="_Toc89035387"/>
      <w:bookmarkStart w:id="6462" w:name="_Toc89065185"/>
      <w:bookmarkStart w:id="6463" w:name="_Toc89180484"/>
      <w:bookmarkStart w:id="6464" w:name="_Toc97072177"/>
      <w:bookmarkStart w:id="6465" w:name="_Toc120051582"/>
      <w:bookmarkStart w:id="6466" w:name="_Toc200644197"/>
      <w:r w:rsidRPr="003B2883">
        <w:t>6.4.3.2.4.1</w:t>
      </w:r>
      <w:r w:rsidRPr="003B2883">
        <w:tab/>
        <w:t>Overview</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7" w:name="_Toc25156582"/>
      <w:bookmarkStart w:id="6468" w:name="_Toc34124887"/>
      <w:bookmarkStart w:id="6469" w:name="_Toc43208016"/>
      <w:bookmarkStart w:id="6470" w:name="_Toc49857489"/>
      <w:bookmarkStart w:id="6471" w:name="_Toc56677334"/>
      <w:bookmarkStart w:id="6472" w:name="_Toc56691857"/>
      <w:bookmarkStart w:id="6473" w:name="_Toc56699121"/>
      <w:bookmarkStart w:id="6474" w:name="_Toc89035388"/>
      <w:bookmarkStart w:id="6475" w:name="_Toc89065186"/>
      <w:bookmarkStart w:id="6476" w:name="_Toc89180485"/>
      <w:bookmarkStart w:id="6477" w:name="_Toc97072178"/>
      <w:bookmarkStart w:id="6478" w:name="_Toc120051583"/>
      <w:bookmarkStart w:id="6479" w:name="_Toc200644198"/>
      <w:r w:rsidRPr="003B2883">
        <w:t>6.4.3.2.4.2</w:t>
      </w:r>
      <w:r w:rsidRPr="003B2883">
        <w:tab/>
        <w:t xml:space="preserve">Operation: </w:t>
      </w:r>
      <w:r w:rsidRPr="003B2883">
        <w:rPr>
          <w:lang w:eastAsia="zh-CN"/>
        </w:rPr>
        <w:t>provide-pos-info</w:t>
      </w:r>
      <w:bookmarkEnd w:id="6467"/>
      <w:r>
        <w:rPr>
          <w:lang w:eastAsia="zh-CN"/>
        </w:rPr>
        <w:t xml:space="preserve"> </w:t>
      </w:r>
      <w:r w:rsidRPr="003B2883">
        <w:rPr>
          <w:rFonts w:hint="eastAsia"/>
          <w:lang w:eastAsia="zh-CN"/>
        </w:rPr>
        <w:t>(POST)</w:t>
      </w:r>
      <w:bookmarkEnd w:id="6468"/>
      <w:bookmarkEnd w:id="6469"/>
      <w:bookmarkEnd w:id="6470"/>
      <w:bookmarkEnd w:id="6471"/>
      <w:bookmarkEnd w:id="6472"/>
      <w:bookmarkEnd w:id="6473"/>
      <w:bookmarkEnd w:id="6474"/>
      <w:bookmarkEnd w:id="6475"/>
      <w:bookmarkEnd w:id="6476"/>
      <w:bookmarkEnd w:id="6477"/>
      <w:bookmarkEnd w:id="6478"/>
      <w:bookmarkEnd w:id="6479"/>
    </w:p>
    <w:p w14:paraId="0DA99BFB" w14:textId="77777777" w:rsidR="00602AC0" w:rsidRPr="003B2883" w:rsidRDefault="00602AC0" w:rsidP="00876DA9">
      <w:pPr>
        <w:pStyle w:val="Heading7"/>
      </w:pPr>
      <w:bookmarkStart w:id="6480" w:name="_Toc43208017"/>
      <w:bookmarkStart w:id="6481" w:name="_Toc89035389"/>
      <w:bookmarkStart w:id="6482" w:name="_Toc89065187"/>
      <w:bookmarkStart w:id="6483" w:name="_Toc89180486"/>
      <w:bookmarkStart w:id="6484" w:name="_Toc97072179"/>
      <w:bookmarkStart w:id="6485" w:name="_Toc120051584"/>
      <w:bookmarkStart w:id="6486" w:name="_Toc200644199"/>
      <w:r w:rsidRPr="003B2883">
        <w:t>6.4.3.2.4.2.1</w:t>
      </w:r>
      <w:r w:rsidRPr="003B2883">
        <w:tab/>
        <w:t>Description</w:t>
      </w:r>
      <w:bookmarkEnd w:id="6480"/>
      <w:bookmarkEnd w:id="6481"/>
      <w:bookmarkEnd w:id="6482"/>
      <w:bookmarkEnd w:id="6483"/>
      <w:bookmarkEnd w:id="6484"/>
      <w:bookmarkEnd w:id="6485"/>
      <w:bookmarkEnd w:id="6486"/>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7" w:name="_Toc43208018"/>
      <w:bookmarkStart w:id="6488" w:name="_Toc89035390"/>
      <w:bookmarkStart w:id="6489" w:name="_Toc89065188"/>
      <w:bookmarkStart w:id="6490" w:name="_Toc89180487"/>
      <w:bookmarkStart w:id="6491" w:name="_Toc97072180"/>
      <w:bookmarkStart w:id="6492" w:name="_Toc120051585"/>
      <w:bookmarkStart w:id="6493" w:name="_Toc200644200"/>
      <w:r w:rsidRPr="003B2883">
        <w:t>6.4.3.2.4.2.2</w:t>
      </w:r>
      <w:r w:rsidRPr="003B2883">
        <w:tab/>
        <w:t>Operation Definition</w:t>
      </w:r>
      <w:bookmarkEnd w:id="6487"/>
      <w:bookmarkEnd w:id="6488"/>
      <w:bookmarkEnd w:id="6489"/>
      <w:bookmarkEnd w:id="6490"/>
      <w:bookmarkEnd w:id="6491"/>
      <w:bookmarkEnd w:id="6492"/>
      <w:bookmarkEnd w:id="649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5" w:name="_PERM_MCCTEMPBM_CRPT03410302___2"/>
            <w:r w:rsidRPr="003B2883">
              <w:t>-</w:t>
            </w:r>
            <w:r w:rsidRPr="003B2883">
              <w:tab/>
              <w:t>POSITIONING_FAILED</w:t>
            </w:r>
          </w:p>
          <w:bookmarkEnd w:id="6495"/>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7" w:name="_Toc25156583"/>
      <w:bookmarkStart w:id="6498" w:name="_Toc34124888"/>
      <w:bookmarkStart w:id="6499" w:name="_Toc43208019"/>
      <w:bookmarkStart w:id="6500" w:name="_Toc49857490"/>
      <w:bookmarkStart w:id="6501" w:name="_Toc56677335"/>
      <w:bookmarkStart w:id="6502" w:name="_Toc56691858"/>
      <w:bookmarkStart w:id="6503" w:name="_Toc56699122"/>
      <w:bookmarkStart w:id="6504" w:name="_Toc89035391"/>
      <w:bookmarkStart w:id="6505" w:name="_Toc89065189"/>
      <w:bookmarkStart w:id="6506" w:name="_Toc89180488"/>
      <w:bookmarkStart w:id="6507" w:name="_Toc97072181"/>
      <w:bookmarkStart w:id="6508" w:name="_Toc120051586"/>
      <w:bookmarkStart w:id="6509" w:name="_Toc200644201"/>
      <w:r w:rsidRPr="003B2883">
        <w:t>6.4.3.2.4.3</w:t>
      </w:r>
      <w:r w:rsidRPr="003B2883">
        <w:tab/>
        <w:t xml:space="preserve">Operation: </w:t>
      </w:r>
      <w:r w:rsidRPr="003B2883">
        <w:rPr>
          <w:lang w:eastAsia="zh-CN"/>
        </w:rPr>
        <w:t>provide-loc-info</w:t>
      </w:r>
      <w:bookmarkEnd w:id="6497"/>
      <w:r>
        <w:rPr>
          <w:lang w:eastAsia="zh-CN"/>
        </w:rPr>
        <w:t xml:space="preserve"> </w:t>
      </w:r>
      <w:r w:rsidRPr="003B2883">
        <w:rPr>
          <w:rFonts w:hint="eastAsia"/>
          <w:lang w:eastAsia="zh-CN"/>
        </w:rPr>
        <w:t>(POST)</w:t>
      </w:r>
      <w:bookmarkEnd w:id="6498"/>
      <w:bookmarkEnd w:id="6499"/>
      <w:bookmarkEnd w:id="6500"/>
      <w:bookmarkEnd w:id="6501"/>
      <w:bookmarkEnd w:id="6502"/>
      <w:bookmarkEnd w:id="6503"/>
      <w:bookmarkEnd w:id="6504"/>
      <w:bookmarkEnd w:id="6505"/>
      <w:bookmarkEnd w:id="6506"/>
      <w:bookmarkEnd w:id="6507"/>
      <w:bookmarkEnd w:id="6508"/>
      <w:bookmarkEnd w:id="6509"/>
    </w:p>
    <w:p w14:paraId="64872AF6" w14:textId="77777777" w:rsidR="00602AC0" w:rsidRPr="003B2883" w:rsidRDefault="00602AC0" w:rsidP="00876DA9">
      <w:pPr>
        <w:pStyle w:val="Heading7"/>
      </w:pPr>
      <w:bookmarkStart w:id="6510" w:name="_Toc43208020"/>
      <w:bookmarkStart w:id="6511" w:name="_Toc89035392"/>
      <w:bookmarkStart w:id="6512" w:name="_Toc89065190"/>
      <w:bookmarkStart w:id="6513" w:name="_Toc89180489"/>
      <w:bookmarkStart w:id="6514" w:name="_Toc97072182"/>
      <w:bookmarkStart w:id="6515" w:name="_Toc120051587"/>
      <w:bookmarkStart w:id="6516" w:name="_Toc200644202"/>
      <w:r w:rsidRPr="003B2883">
        <w:t>6.4.3.2.4.3.1</w:t>
      </w:r>
      <w:r w:rsidRPr="003B2883">
        <w:tab/>
        <w:t>Description</w:t>
      </w:r>
      <w:bookmarkEnd w:id="6510"/>
      <w:bookmarkEnd w:id="6511"/>
      <w:bookmarkEnd w:id="6512"/>
      <w:bookmarkEnd w:id="6513"/>
      <w:bookmarkEnd w:id="6514"/>
      <w:bookmarkEnd w:id="6515"/>
      <w:bookmarkEnd w:id="651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7" w:name="_Toc43208021"/>
      <w:bookmarkStart w:id="6518" w:name="_Toc89035393"/>
      <w:bookmarkStart w:id="6519" w:name="_Toc89065191"/>
      <w:bookmarkStart w:id="6520" w:name="_Toc89180490"/>
      <w:bookmarkStart w:id="6521" w:name="_Toc97072183"/>
      <w:bookmarkStart w:id="6522" w:name="_Toc120051588"/>
      <w:bookmarkStart w:id="6523" w:name="_Toc200644203"/>
      <w:r w:rsidRPr="003B2883">
        <w:t>6.4.3.2.4.3.2</w:t>
      </w:r>
      <w:r w:rsidRPr="003B2883">
        <w:tab/>
        <w:t>Operation Definition</w:t>
      </w:r>
      <w:bookmarkEnd w:id="6517"/>
      <w:bookmarkEnd w:id="6518"/>
      <w:bookmarkEnd w:id="6519"/>
      <w:bookmarkEnd w:id="6520"/>
      <w:bookmarkEnd w:id="6521"/>
      <w:bookmarkEnd w:id="6522"/>
      <w:bookmarkEnd w:id="652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4" w:name="_PERM_MCCTEMPBM_CRPT03410304___7"/>
            <w:r w:rsidRPr="003B2883">
              <w:rPr>
                <w:rFonts w:ascii="Arial" w:hAnsi="Arial"/>
                <w:sz w:val="18"/>
              </w:rPr>
              <w:t>-</w:t>
            </w:r>
            <w:r w:rsidRPr="003B2883">
              <w:rPr>
                <w:rFonts w:ascii="Arial" w:hAnsi="Arial"/>
                <w:sz w:val="18"/>
              </w:rPr>
              <w:tab/>
              <w:t>UNSPECIFIED</w:t>
            </w:r>
          </w:p>
          <w:bookmarkEnd w:id="652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5" w:name="_Toc25156584"/>
      <w:bookmarkStart w:id="6526" w:name="_Toc34124889"/>
      <w:bookmarkStart w:id="6527" w:name="_Toc43208022"/>
      <w:bookmarkStart w:id="6528" w:name="_Toc49857491"/>
      <w:bookmarkStart w:id="6529" w:name="_Toc56677336"/>
      <w:bookmarkStart w:id="6530" w:name="_Toc56691859"/>
      <w:bookmarkStart w:id="6531" w:name="_Toc56699123"/>
      <w:bookmarkStart w:id="6532" w:name="_Toc89035394"/>
      <w:bookmarkStart w:id="6533" w:name="_Toc89065192"/>
      <w:bookmarkStart w:id="6534" w:name="_Toc89180491"/>
      <w:bookmarkStart w:id="6535" w:name="_Toc97072184"/>
      <w:bookmarkStart w:id="6536" w:name="_Toc120051589"/>
      <w:bookmarkStart w:id="6537"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25"/>
      <w:r>
        <w:rPr>
          <w:lang w:eastAsia="zh-CN"/>
        </w:rPr>
        <w:t xml:space="preserve"> </w:t>
      </w:r>
      <w:r w:rsidRPr="003B2883">
        <w:rPr>
          <w:rFonts w:hint="eastAsia"/>
          <w:lang w:eastAsia="zh-CN"/>
        </w:rPr>
        <w:t>(POST)</w:t>
      </w:r>
      <w:bookmarkEnd w:id="6526"/>
      <w:bookmarkEnd w:id="6527"/>
      <w:bookmarkEnd w:id="6528"/>
      <w:bookmarkEnd w:id="6529"/>
      <w:bookmarkEnd w:id="6530"/>
      <w:bookmarkEnd w:id="6531"/>
      <w:bookmarkEnd w:id="6532"/>
      <w:bookmarkEnd w:id="6533"/>
      <w:bookmarkEnd w:id="6534"/>
      <w:bookmarkEnd w:id="6535"/>
      <w:bookmarkEnd w:id="6536"/>
      <w:bookmarkEnd w:id="6537"/>
    </w:p>
    <w:p w14:paraId="569A81BF" w14:textId="77777777" w:rsidR="00602AC0" w:rsidRPr="003B2883" w:rsidRDefault="00602AC0" w:rsidP="00876DA9">
      <w:pPr>
        <w:pStyle w:val="Heading7"/>
      </w:pPr>
      <w:bookmarkStart w:id="6538" w:name="_Toc43208023"/>
      <w:bookmarkStart w:id="6539" w:name="_Toc89035395"/>
      <w:bookmarkStart w:id="6540" w:name="_Toc89065193"/>
      <w:bookmarkStart w:id="6541" w:name="_Toc89180492"/>
      <w:bookmarkStart w:id="6542" w:name="_Toc97072185"/>
      <w:bookmarkStart w:id="6543" w:name="_Toc120051590"/>
      <w:bookmarkStart w:id="6544" w:name="_Toc200644205"/>
      <w:r w:rsidRPr="003B2883">
        <w:t>6.4.3.2.4.</w:t>
      </w:r>
      <w:r>
        <w:t>4</w:t>
      </w:r>
      <w:r w:rsidRPr="003B2883">
        <w:t>.1</w:t>
      </w:r>
      <w:r w:rsidRPr="003B2883">
        <w:tab/>
        <w:t>Description</w:t>
      </w:r>
      <w:bookmarkEnd w:id="6538"/>
      <w:bookmarkEnd w:id="6539"/>
      <w:bookmarkEnd w:id="6540"/>
      <w:bookmarkEnd w:id="6541"/>
      <w:bookmarkEnd w:id="6542"/>
      <w:bookmarkEnd w:id="6543"/>
      <w:bookmarkEnd w:id="654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5" w:name="_Toc43208024"/>
      <w:bookmarkStart w:id="6546" w:name="_Toc89035396"/>
      <w:bookmarkStart w:id="6547" w:name="_Toc89065194"/>
      <w:bookmarkStart w:id="6548" w:name="_Toc89180493"/>
      <w:bookmarkStart w:id="6549" w:name="_Toc97072186"/>
      <w:bookmarkStart w:id="6550" w:name="_Toc120051591"/>
      <w:bookmarkStart w:id="6551" w:name="_Toc200644206"/>
      <w:r w:rsidRPr="003B2883">
        <w:t>6.4.3.2.4.</w:t>
      </w:r>
      <w:r>
        <w:t>4</w:t>
      </w:r>
      <w:r w:rsidRPr="003B2883">
        <w:t>.2</w:t>
      </w:r>
      <w:r w:rsidRPr="003B2883">
        <w:tab/>
        <w:t>Operation Definition</w:t>
      </w:r>
      <w:bookmarkEnd w:id="6545"/>
      <w:bookmarkEnd w:id="6546"/>
      <w:bookmarkEnd w:id="6547"/>
      <w:bookmarkEnd w:id="6548"/>
      <w:bookmarkEnd w:id="6549"/>
      <w:bookmarkEnd w:id="6550"/>
      <w:bookmarkEnd w:id="655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4" w:name="_Toc25156585"/>
      <w:bookmarkStart w:id="6555" w:name="_Toc34124890"/>
      <w:bookmarkStart w:id="6556" w:name="_Toc43208025"/>
      <w:bookmarkStart w:id="6557" w:name="_Toc49857492"/>
      <w:bookmarkStart w:id="6558" w:name="_Toc56677337"/>
      <w:bookmarkStart w:id="6559" w:name="_Toc56691860"/>
      <w:bookmarkStart w:id="6560" w:name="_Toc56699124"/>
      <w:bookmarkStart w:id="6561" w:name="_Toc89035397"/>
      <w:bookmarkStart w:id="6562" w:name="_Toc89065195"/>
      <w:bookmarkStart w:id="6563" w:name="_Toc89180494"/>
      <w:bookmarkStart w:id="6564" w:name="_Toc97072187"/>
      <w:bookmarkStart w:id="6565" w:name="_Toc120051592"/>
      <w:bookmarkStart w:id="6566" w:name="_Toc200644207"/>
      <w:r w:rsidRPr="003B2883">
        <w:t>6.4.4</w:t>
      </w:r>
      <w:r w:rsidRPr="003B2883">
        <w:tab/>
        <w:t>Custom Operations without associated resources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7" w:name="_Toc25156586"/>
      <w:bookmarkStart w:id="6568" w:name="_Toc34124891"/>
      <w:bookmarkStart w:id="6569" w:name="_Toc43208026"/>
      <w:bookmarkStart w:id="6570" w:name="_Toc49857493"/>
      <w:bookmarkStart w:id="6571" w:name="_Toc56677338"/>
      <w:bookmarkStart w:id="6572" w:name="_Toc56691861"/>
      <w:bookmarkStart w:id="6573" w:name="_Toc56699125"/>
      <w:bookmarkStart w:id="6574" w:name="_Toc89035398"/>
      <w:bookmarkStart w:id="6575" w:name="_Toc89065196"/>
      <w:bookmarkStart w:id="6576" w:name="_Toc89180495"/>
      <w:bookmarkStart w:id="6577" w:name="_Toc97072188"/>
      <w:bookmarkStart w:id="6578" w:name="_Toc120051593"/>
      <w:bookmarkStart w:id="6579" w:name="_Toc200644208"/>
      <w:r w:rsidRPr="003B2883">
        <w:t>6.4.5</w:t>
      </w:r>
      <w:r w:rsidRPr="003B2883">
        <w:tab/>
        <w:t>Notifications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A447B3F" w14:textId="77777777" w:rsidR="00602AC0" w:rsidRPr="003B2883" w:rsidRDefault="00602AC0" w:rsidP="00602AC0">
      <w:pPr>
        <w:pStyle w:val="Heading4"/>
      </w:pPr>
      <w:bookmarkStart w:id="6580" w:name="_Toc25156587"/>
      <w:bookmarkStart w:id="6581" w:name="_Toc34124892"/>
      <w:bookmarkStart w:id="6582" w:name="_Toc43208027"/>
      <w:bookmarkStart w:id="6583" w:name="_Toc49857494"/>
      <w:bookmarkStart w:id="6584" w:name="_Toc56677339"/>
      <w:bookmarkStart w:id="6585" w:name="_Toc56691862"/>
      <w:bookmarkStart w:id="6586" w:name="_Toc56699126"/>
      <w:bookmarkStart w:id="6587" w:name="_Toc89035399"/>
      <w:bookmarkStart w:id="6588" w:name="_Toc89065197"/>
      <w:bookmarkStart w:id="6589" w:name="_Toc89180496"/>
      <w:bookmarkStart w:id="6590" w:name="_Toc97072189"/>
      <w:bookmarkStart w:id="6591" w:name="_Toc120051594"/>
      <w:bookmarkStart w:id="6592" w:name="_Toc200644209"/>
      <w:r w:rsidRPr="003B2883">
        <w:t>6.4.5.1</w:t>
      </w:r>
      <w:r w:rsidRPr="003B2883">
        <w:tab/>
        <w:t>General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3" w:name="_Toc25156588"/>
      <w:bookmarkStart w:id="6594" w:name="_Toc34124893"/>
      <w:bookmarkStart w:id="6595" w:name="_Toc43208028"/>
      <w:bookmarkStart w:id="6596" w:name="_Toc49857495"/>
      <w:bookmarkStart w:id="6597" w:name="_Toc56677340"/>
      <w:bookmarkStart w:id="6598" w:name="_Toc56691863"/>
      <w:bookmarkStart w:id="6599" w:name="_Toc56699127"/>
      <w:bookmarkStart w:id="6600" w:name="_Toc89035400"/>
      <w:bookmarkStart w:id="6601" w:name="_Toc89065198"/>
      <w:bookmarkStart w:id="6602" w:name="_Toc89180497"/>
      <w:bookmarkStart w:id="6603" w:name="_Toc97072190"/>
      <w:bookmarkStart w:id="6604" w:name="_Toc120051595"/>
      <w:bookmarkStart w:id="6605" w:name="_Toc200644210"/>
      <w:r w:rsidRPr="003B2883">
        <w:t>6.4.5.2</w:t>
      </w:r>
      <w:r w:rsidRPr="003B2883">
        <w:tab/>
        <w:t>Event Notify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7CE138A1" w14:textId="77777777" w:rsidR="00602AC0" w:rsidRPr="003B2883" w:rsidRDefault="00602AC0" w:rsidP="00602AC0">
      <w:pPr>
        <w:pStyle w:val="Heading5"/>
      </w:pPr>
      <w:bookmarkStart w:id="6606" w:name="_Toc25156589"/>
      <w:bookmarkStart w:id="6607" w:name="_Toc34124894"/>
      <w:bookmarkStart w:id="6608" w:name="_Toc43208029"/>
      <w:bookmarkStart w:id="6609" w:name="_Toc49857496"/>
      <w:bookmarkStart w:id="6610" w:name="_Toc56677341"/>
      <w:bookmarkStart w:id="6611" w:name="_Toc56691864"/>
      <w:bookmarkStart w:id="6612" w:name="_Toc56699128"/>
      <w:bookmarkStart w:id="6613" w:name="_Toc89035401"/>
      <w:bookmarkStart w:id="6614" w:name="_Toc89065199"/>
      <w:bookmarkStart w:id="6615" w:name="_Toc89180498"/>
      <w:bookmarkStart w:id="6616" w:name="_Toc97072191"/>
      <w:bookmarkStart w:id="6617" w:name="_Toc120051596"/>
      <w:bookmarkStart w:id="6618" w:name="_Toc200644211"/>
      <w:r w:rsidRPr="003B2883">
        <w:t>6.4.5.</w:t>
      </w:r>
      <w:r w:rsidRPr="003B2883">
        <w:rPr>
          <w:lang w:eastAsia="zh-CN"/>
        </w:rPr>
        <w:t>2</w:t>
      </w:r>
      <w:r w:rsidRPr="003B2883">
        <w:t>.1</w:t>
      </w:r>
      <w:r w:rsidRPr="003B2883">
        <w:tab/>
        <w:t>Description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9" w:name="_Toc25156590"/>
      <w:bookmarkStart w:id="6620" w:name="_Toc34124895"/>
      <w:bookmarkStart w:id="6621" w:name="_Toc43208030"/>
      <w:bookmarkStart w:id="6622" w:name="_Toc49857497"/>
      <w:bookmarkStart w:id="6623" w:name="_Toc56677342"/>
      <w:bookmarkStart w:id="6624" w:name="_Toc56691865"/>
      <w:bookmarkStart w:id="6625" w:name="_Toc56699129"/>
      <w:bookmarkStart w:id="6626" w:name="_Toc89035402"/>
      <w:bookmarkStart w:id="6627" w:name="_Toc89065200"/>
      <w:bookmarkStart w:id="6628" w:name="_Toc89180499"/>
      <w:bookmarkStart w:id="6629" w:name="_Toc97072192"/>
      <w:bookmarkStart w:id="6630" w:name="_Toc120051597"/>
      <w:bookmarkStart w:id="6631" w:name="_Toc200644212"/>
      <w:r w:rsidRPr="003B2883">
        <w:t>6.4.5.</w:t>
      </w:r>
      <w:r w:rsidRPr="003B2883">
        <w:rPr>
          <w:lang w:eastAsia="zh-CN"/>
        </w:rPr>
        <w:t>2</w:t>
      </w:r>
      <w:r w:rsidRPr="003B2883">
        <w:t>.2</w:t>
      </w:r>
      <w:r w:rsidRPr="003B2883">
        <w:tab/>
        <w:t>Notification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2" w:name="_Toc25156591"/>
      <w:bookmarkStart w:id="6633" w:name="_Toc34124896"/>
      <w:bookmarkStart w:id="6634" w:name="_Toc43208031"/>
      <w:bookmarkStart w:id="6635" w:name="_Toc49857498"/>
      <w:bookmarkStart w:id="6636" w:name="_Toc56677343"/>
      <w:bookmarkStart w:id="6637" w:name="_Toc56691866"/>
      <w:bookmarkStart w:id="6638" w:name="_Toc56699130"/>
      <w:bookmarkStart w:id="6639" w:name="_Toc89035403"/>
      <w:bookmarkStart w:id="6640" w:name="_Toc89065201"/>
      <w:bookmarkStart w:id="6641" w:name="_Toc89180500"/>
      <w:bookmarkStart w:id="6642" w:name="_Toc97072193"/>
      <w:bookmarkStart w:id="6643" w:name="_Toc120051598"/>
      <w:bookmarkStart w:id="6644" w:name="_Toc200644213"/>
      <w:r w:rsidRPr="003B2883">
        <w:t>6.4.5.</w:t>
      </w:r>
      <w:r w:rsidRPr="003B2883">
        <w:rPr>
          <w:lang w:eastAsia="zh-CN"/>
        </w:rPr>
        <w:t>2</w:t>
      </w:r>
      <w:r w:rsidRPr="003B2883">
        <w:t>.3</w:t>
      </w:r>
      <w:r w:rsidRPr="003B2883">
        <w:tab/>
        <w:t>Notification Standard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64A81C1" w14:textId="77777777" w:rsidR="00602AC0" w:rsidRPr="003B2883" w:rsidRDefault="00602AC0" w:rsidP="00876DA9">
      <w:pPr>
        <w:pStyle w:val="Heading6"/>
        <w:rPr>
          <w:lang w:eastAsia="zh-CN"/>
        </w:rPr>
      </w:pPr>
      <w:bookmarkStart w:id="6645" w:name="_Toc25156592"/>
      <w:bookmarkStart w:id="6646" w:name="_Toc34124897"/>
      <w:bookmarkStart w:id="6647" w:name="_Toc43208032"/>
      <w:bookmarkStart w:id="6648" w:name="_Toc49857499"/>
      <w:bookmarkStart w:id="6649" w:name="_Toc56677344"/>
      <w:bookmarkStart w:id="6650" w:name="_Toc56691867"/>
      <w:bookmarkStart w:id="6651" w:name="_Toc56699131"/>
      <w:bookmarkStart w:id="6652" w:name="_Toc89035404"/>
      <w:bookmarkStart w:id="6653" w:name="_Toc89065202"/>
      <w:bookmarkStart w:id="6654" w:name="_Toc89180501"/>
      <w:bookmarkStart w:id="6655" w:name="_Toc97072194"/>
      <w:bookmarkStart w:id="6656" w:name="_Toc120051599"/>
      <w:bookmarkStart w:id="6657" w:name="_Toc200644214"/>
      <w:r w:rsidRPr="003B2883">
        <w:t>6.4.5.</w:t>
      </w:r>
      <w:r w:rsidRPr="003B2883">
        <w:rPr>
          <w:lang w:eastAsia="zh-CN"/>
        </w:rPr>
        <w:t>2</w:t>
      </w:r>
      <w:r w:rsidRPr="003B2883">
        <w:t>.3.1</w:t>
      </w:r>
      <w:r w:rsidRPr="003B2883">
        <w:tab/>
      </w:r>
      <w:r w:rsidRPr="003B2883">
        <w:rPr>
          <w:rFonts w:hint="eastAsia"/>
          <w:lang w:eastAsia="zh-CN"/>
        </w:rPr>
        <w:t>POST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8" w:name="_Toc25156593"/>
      <w:bookmarkStart w:id="6659" w:name="_Toc34124898"/>
      <w:bookmarkStart w:id="6660" w:name="_Toc43208033"/>
      <w:bookmarkStart w:id="6661" w:name="_Toc49857500"/>
      <w:bookmarkStart w:id="6662" w:name="_Toc56677345"/>
      <w:bookmarkStart w:id="6663" w:name="_Toc56691868"/>
      <w:bookmarkStart w:id="6664" w:name="_Toc56699132"/>
      <w:bookmarkStart w:id="6665" w:name="_Toc89035405"/>
      <w:bookmarkStart w:id="6666" w:name="_Toc89065203"/>
      <w:bookmarkStart w:id="6667" w:name="_Toc89180502"/>
      <w:bookmarkStart w:id="6668" w:name="_Toc97072195"/>
      <w:bookmarkStart w:id="6669" w:name="_Toc120051600"/>
      <w:bookmarkStart w:id="6670" w:name="_Toc200644215"/>
      <w:r w:rsidRPr="003B2883">
        <w:t>6.4.6</w:t>
      </w:r>
      <w:r w:rsidRPr="003B2883">
        <w:tab/>
        <w:t>Data Model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BD8B573" w14:textId="77777777" w:rsidR="00602AC0" w:rsidRPr="003B2883" w:rsidRDefault="00602AC0" w:rsidP="00602AC0">
      <w:pPr>
        <w:pStyle w:val="Heading4"/>
      </w:pPr>
      <w:bookmarkStart w:id="6671" w:name="_Toc25156594"/>
      <w:bookmarkStart w:id="6672" w:name="_Toc34124899"/>
      <w:bookmarkStart w:id="6673" w:name="_Toc43208034"/>
      <w:bookmarkStart w:id="6674" w:name="_Toc49857501"/>
      <w:bookmarkStart w:id="6675" w:name="_Toc56677346"/>
      <w:bookmarkStart w:id="6676" w:name="_Toc56691869"/>
      <w:bookmarkStart w:id="6677" w:name="_Toc56699133"/>
      <w:bookmarkStart w:id="6678" w:name="_Toc89035406"/>
      <w:bookmarkStart w:id="6679" w:name="_Toc89065204"/>
      <w:bookmarkStart w:id="6680" w:name="_Toc89180503"/>
      <w:bookmarkStart w:id="6681" w:name="_Toc97072196"/>
      <w:bookmarkStart w:id="6682" w:name="_Toc120051601"/>
      <w:bookmarkStart w:id="6683" w:name="_Toc200644216"/>
      <w:r w:rsidRPr="003B2883">
        <w:t>6.4.6.1</w:t>
      </w:r>
      <w:r w:rsidRPr="003B2883">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4" w:name="_Toc25156595"/>
      <w:bookmarkStart w:id="6685" w:name="_Toc34124900"/>
      <w:bookmarkStart w:id="6686" w:name="_Toc43208035"/>
      <w:bookmarkStart w:id="6687" w:name="_Toc49857502"/>
      <w:bookmarkStart w:id="6688" w:name="_Toc56677347"/>
      <w:bookmarkStart w:id="6689" w:name="_Toc56691870"/>
      <w:bookmarkStart w:id="6690" w:name="_Toc56699134"/>
      <w:bookmarkStart w:id="6691" w:name="_Toc89035407"/>
      <w:bookmarkStart w:id="6692" w:name="_Toc89065205"/>
      <w:bookmarkStart w:id="6693" w:name="_Toc89180504"/>
      <w:bookmarkStart w:id="6694" w:name="_Toc97072197"/>
      <w:bookmarkStart w:id="6695" w:name="_Toc120051602"/>
      <w:bookmarkStart w:id="6696" w:name="_Toc200644217"/>
      <w:r w:rsidRPr="003B2883">
        <w:rPr>
          <w:lang w:val="en-US"/>
        </w:rPr>
        <w:t>6.4.6.2</w:t>
      </w:r>
      <w:r w:rsidRPr="003B2883">
        <w:rPr>
          <w:lang w:val="en-US"/>
        </w:rPr>
        <w:tab/>
        <w:t>Structured data types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4EA15AA" w14:textId="77777777" w:rsidR="00602AC0" w:rsidRPr="003B2883" w:rsidRDefault="00602AC0" w:rsidP="00602AC0">
      <w:pPr>
        <w:pStyle w:val="Heading5"/>
      </w:pPr>
      <w:bookmarkStart w:id="6697" w:name="_Toc25156596"/>
      <w:bookmarkStart w:id="6698" w:name="_Toc34124901"/>
      <w:bookmarkStart w:id="6699" w:name="_Toc43208036"/>
      <w:bookmarkStart w:id="6700" w:name="_Toc49857503"/>
      <w:bookmarkStart w:id="6701" w:name="_Toc56677348"/>
      <w:bookmarkStart w:id="6702" w:name="_Toc56691871"/>
      <w:bookmarkStart w:id="6703" w:name="_Toc56699135"/>
      <w:bookmarkStart w:id="6704" w:name="_Toc89035408"/>
      <w:bookmarkStart w:id="6705" w:name="_Toc89065206"/>
      <w:bookmarkStart w:id="6706" w:name="_Toc89180505"/>
      <w:bookmarkStart w:id="6707" w:name="_Toc97072198"/>
      <w:bookmarkStart w:id="6708" w:name="_Toc120051603"/>
      <w:bookmarkStart w:id="6709" w:name="_Toc200644218"/>
      <w:r w:rsidRPr="003B2883">
        <w:t>6.4.6.2.1</w:t>
      </w:r>
      <w:r w:rsidRPr="003B2883">
        <w:tab/>
        <w:t>Introduction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10" w:name="_Toc25156597"/>
      <w:bookmarkStart w:id="6711" w:name="_Toc34124902"/>
      <w:bookmarkStart w:id="6712" w:name="_Toc43208037"/>
      <w:bookmarkStart w:id="6713" w:name="_Toc49857504"/>
      <w:bookmarkStart w:id="6714" w:name="_Toc56677349"/>
      <w:bookmarkStart w:id="6715" w:name="_Toc56691872"/>
      <w:bookmarkStart w:id="6716" w:name="_Toc56699136"/>
      <w:bookmarkStart w:id="6717" w:name="_Toc89035409"/>
      <w:bookmarkStart w:id="6718" w:name="_Toc89065207"/>
      <w:bookmarkStart w:id="6719" w:name="_Toc89180506"/>
      <w:bookmarkStart w:id="6720" w:name="_Toc97072199"/>
      <w:bookmarkStart w:id="6721" w:name="_Toc120051604"/>
      <w:bookmarkStart w:id="6722" w:name="_Toc200644219"/>
      <w:r w:rsidRPr="003B2883">
        <w:t>6.4.6.2.2</w:t>
      </w:r>
      <w:r w:rsidRPr="003B2883">
        <w:tab/>
        <w:t xml:space="preserve">Type: </w:t>
      </w:r>
      <w:r w:rsidRPr="003B2883">
        <w:rPr>
          <w:lang w:eastAsia="zh-CN"/>
        </w:rPr>
        <w:t>RequestPosInfo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3" w:name="_Hlk142683896"/>
            <w:r>
              <w:t>requestedRangingSlResult</w:t>
            </w:r>
            <w:bookmarkEnd w:id="6723"/>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4" w:name="_Hlk142683907"/>
            <w:r>
              <w:t>RangingSlResult</w:t>
            </w:r>
            <w:bookmarkEnd w:id="6724"/>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5" w:name="_Hlk142683972"/>
            <w:r>
              <w:rPr>
                <w:lang w:eastAsia="zh-CN"/>
              </w:rPr>
              <w:t>relatedU</w:t>
            </w:r>
            <w:r w:rsidR="00383E48">
              <w:rPr>
                <w:lang w:eastAsia="zh-CN"/>
              </w:rPr>
              <w:t>e</w:t>
            </w:r>
            <w:r>
              <w:rPr>
                <w:lang w:eastAsia="zh-CN"/>
              </w:rPr>
              <w:t>s</w:t>
            </w:r>
            <w:bookmarkEnd w:id="6725"/>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6" w:name="_Hlk142683982"/>
            <w:r>
              <w:rPr>
                <w:rFonts w:hint="eastAsia"/>
                <w:lang w:eastAsia="zh-CN"/>
              </w:rPr>
              <w:t>R</w:t>
            </w:r>
            <w:r>
              <w:rPr>
                <w:lang w:eastAsia="zh-CN"/>
              </w:rPr>
              <w:t>elatedU</w:t>
            </w:r>
            <w:r w:rsidR="00383E48">
              <w:rPr>
                <w:lang w:eastAsia="zh-CN"/>
              </w:rPr>
              <w:t>e</w:t>
            </w:r>
            <w:bookmarkEnd w:id="6726"/>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7" w:name="_Toc25156598"/>
      <w:bookmarkStart w:id="6728" w:name="_Toc34124903"/>
      <w:bookmarkStart w:id="6729" w:name="_Toc43208038"/>
      <w:bookmarkStart w:id="6730" w:name="_Toc49857505"/>
      <w:bookmarkStart w:id="6731" w:name="_Toc56677350"/>
      <w:bookmarkStart w:id="6732" w:name="_Toc56691873"/>
      <w:bookmarkStart w:id="6733" w:name="_Toc56699137"/>
      <w:bookmarkStart w:id="6734" w:name="_Toc89035410"/>
      <w:bookmarkStart w:id="6735" w:name="_Toc89065208"/>
      <w:bookmarkStart w:id="6736" w:name="_Toc89180507"/>
      <w:bookmarkStart w:id="6737" w:name="_Toc97072200"/>
      <w:bookmarkStart w:id="6738" w:name="_Toc120051605"/>
      <w:bookmarkStart w:id="6739" w:name="_Toc200644220"/>
      <w:r w:rsidRPr="003B2883">
        <w:t>6.4.6.2.3</w:t>
      </w:r>
      <w:r w:rsidRPr="003B2883">
        <w:tab/>
        <w:t xml:space="preserve">Type: </w:t>
      </w:r>
      <w:r w:rsidRPr="003B2883">
        <w:rPr>
          <w:lang w:eastAsia="zh-CN"/>
        </w:rPr>
        <w:t>ProvidePosInfo</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40"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1" w:name="_PERM_MCCTEMPBM_CRPT03410360___7"/>
            <w:bookmarkEnd w:id="6740"/>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1"/>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2" w:name="_Toc25156599"/>
      <w:bookmarkStart w:id="6743" w:name="_Toc34124904"/>
      <w:bookmarkStart w:id="6744" w:name="_Toc43208039"/>
      <w:bookmarkStart w:id="6745" w:name="_Toc49857506"/>
      <w:bookmarkStart w:id="6746" w:name="_Toc56677351"/>
      <w:bookmarkStart w:id="6747" w:name="_Toc56691874"/>
      <w:bookmarkStart w:id="6748" w:name="_Toc56699138"/>
      <w:bookmarkStart w:id="6749" w:name="_Toc89035411"/>
      <w:bookmarkStart w:id="6750" w:name="_Toc89065209"/>
      <w:bookmarkStart w:id="6751" w:name="_Toc89180508"/>
      <w:bookmarkStart w:id="6752" w:name="_Toc97072201"/>
      <w:bookmarkStart w:id="6753" w:name="_Toc120051606"/>
      <w:bookmarkStart w:id="6754" w:name="_Toc200644221"/>
      <w:r w:rsidRPr="003B2883">
        <w:t>6.4.6.2.4</w:t>
      </w:r>
      <w:r w:rsidRPr="003B2883">
        <w:tab/>
        <w:t>Type: Notified</w:t>
      </w:r>
      <w:r w:rsidRPr="003B2883">
        <w:rPr>
          <w:lang w:eastAsia="zh-CN"/>
        </w:rPr>
        <w:t>PosInfo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5"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6" w:name="_PERM_MCCTEMPBM_CRPT03410406___5"/>
            <w:bookmarkEnd w:id="6755"/>
            <w:bookmarkEnd w:id="6756"/>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7" w:name="_Toc25156600"/>
      <w:bookmarkStart w:id="6758" w:name="_Toc34124905"/>
      <w:bookmarkStart w:id="6759" w:name="_Toc43208040"/>
      <w:bookmarkStart w:id="6760" w:name="_Toc49857507"/>
      <w:bookmarkStart w:id="6761" w:name="_Toc56677352"/>
      <w:bookmarkStart w:id="6762" w:name="_Toc56691875"/>
      <w:bookmarkStart w:id="6763" w:name="_Toc56699139"/>
      <w:bookmarkStart w:id="6764" w:name="_Toc89035412"/>
      <w:bookmarkStart w:id="6765" w:name="_Toc89065210"/>
      <w:bookmarkStart w:id="6766" w:name="_Toc89180509"/>
      <w:bookmarkStart w:id="6767" w:name="_Toc97072202"/>
      <w:bookmarkStart w:id="6768" w:name="_Toc120051607"/>
      <w:bookmarkStart w:id="6769" w:name="_Toc200644222"/>
      <w:r w:rsidRPr="003B2883">
        <w:t>6.4.6.2.5</w:t>
      </w:r>
      <w:r w:rsidRPr="003B2883">
        <w:tab/>
        <w:t xml:space="preserve">Type: </w:t>
      </w:r>
      <w:r w:rsidRPr="003B2883">
        <w:rPr>
          <w:lang w:eastAsia="zh-CN"/>
        </w:rPr>
        <w:t>RequestLocInfo</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70"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1" w:name="_PERM_MCCTEMPBM_CRPT03410418___2" w:colFirst="4" w:colLast="4"/>
            <w:bookmarkEnd w:id="67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2" w:name="_PERM_MCCTEMPBM_CRPT03410419___2" w:colFirst="4" w:colLast="4"/>
            <w:bookmarkEnd w:id="67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3" w:name="_PERM_MCCTEMPBM_CRPT03410420___2" w:colFirst="4" w:colLast="4"/>
            <w:bookmarkEnd w:id="67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3"/>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4" w:name="_Toc25156601"/>
      <w:bookmarkStart w:id="6775" w:name="_Toc34124906"/>
      <w:bookmarkStart w:id="6776" w:name="_Toc43208041"/>
      <w:bookmarkStart w:id="6777" w:name="_Toc49857508"/>
      <w:bookmarkStart w:id="6778" w:name="_Toc56677353"/>
      <w:bookmarkStart w:id="6779" w:name="_Toc56691876"/>
      <w:bookmarkStart w:id="6780" w:name="_Toc56699140"/>
      <w:bookmarkStart w:id="6781" w:name="_Toc89035413"/>
      <w:bookmarkStart w:id="6782" w:name="_Toc89065211"/>
      <w:bookmarkStart w:id="6783" w:name="_Toc89180510"/>
      <w:bookmarkStart w:id="6784" w:name="_Toc97072203"/>
      <w:bookmarkStart w:id="6785" w:name="_Toc120051608"/>
      <w:bookmarkStart w:id="6786" w:name="_Toc200644223"/>
      <w:r w:rsidRPr="003B2883">
        <w:t>6.4.6.2.6</w:t>
      </w:r>
      <w:r w:rsidRPr="003B2883">
        <w:tab/>
        <w:t xml:space="preserve">Type: </w:t>
      </w:r>
      <w:r w:rsidRPr="003B2883">
        <w:rPr>
          <w:lang w:eastAsia="zh-CN"/>
        </w:rPr>
        <w:t>ProvideLocInfo</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7"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8" w:name="_PERM_MCCTEMPBM_CRPT03410423___7"/>
            <w:bookmarkEnd w:id="6787"/>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8"/>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9" w:name="_Toc20150410"/>
      <w:bookmarkStart w:id="6790" w:name="_Toc25156602"/>
      <w:bookmarkStart w:id="6791" w:name="_Toc34124907"/>
      <w:bookmarkStart w:id="6792" w:name="_Toc43208042"/>
      <w:bookmarkStart w:id="6793" w:name="_Toc49857509"/>
      <w:bookmarkStart w:id="6794" w:name="_Toc56677354"/>
      <w:bookmarkStart w:id="6795" w:name="_Toc56691877"/>
      <w:bookmarkStart w:id="6796" w:name="_Toc56699141"/>
      <w:bookmarkStart w:id="6797" w:name="_Toc89035414"/>
      <w:bookmarkStart w:id="6798" w:name="_Toc89065212"/>
      <w:bookmarkStart w:id="6799" w:name="_Toc89180511"/>
      <w:bookmarkStart w:id="6800" w:name="_Toc97072204"/>
      <w:bookmarkStart w:id="6801" w:name="_Toc120051609"/>
      <w:bookmarkStart w:id="6802" w:name="_Toc200644224"/>
      <w:r>
        <w:t>6.4.6.2.7</w:t>
      </w:r>
      <w:r>
        <w:tab/>
        <w:t>Type: Cancel</w:t>
      </w:r>
      <w:bookmarkEnd w:id="6789"/>
      <w:r>
        <w:t>PosInfo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3" w:name="_Hlk130984678"/>
      <w:bookmarkStart w:id="6804" w:name="_Toc129163768"/>
      <w:bookmarkStart w:id="6805" w:name="_Toc129163706"/>
      <w:bookmarkStart w:id="6806" w:name="_Hlk130984729"/>
      <w:r w:rsidRPr="0079718B">
        <w:rPr>
          <w:rFonts w:ascii="Arial" w:hAnsi="Arial"/>
          <w:sz w:val="22"/>
        </w:rPr>
        <w:t>6.4.6.2.</w:t>
      </w:r>
      <w:bookmarkEnd w:id="6803"/>
      <w:r>
        <w:rPr>
          <w:rFonts w:ascii="Arial" w:hAnsi="Arial"/>
          <w:sz w:val="22"/>
        </w:rPr>
        <w:t>8</w:t>
      </w:r>
      <w:r w:rsidRPr="0079718B">
        <w:rPr>
          <w:rFonts w:ascii="Arial" w:hAnsi="Arial"/>
          <w:sz w:val="22"/>
        </w:rPr>
        <w:tab/>
        <w:t xml:space="preserve">Type: </w:t>
      </w:r>
      <w:bookmarkStart w:id="6807" w:name="_Hlk130992340"/>
      <w:bookmarkStart w:id="6808" w:name="_Hlk131675662"/>
      <w:bookmarkEnd w:id="6804"/>
      <w:r w:rsidRPr="0079718B">
        <w:rPr>
          <w:rFonts w:ascii="Arial" w:hAnsi="Arial"/>
          <w:sz w:val="22"/>
        </w:rPr>
        <w:t>ProblemDetails</w:t>
      </w:r>
      <w:bookmarkEnd w:id="6807"/>
      <w:bookmarkEnd w:id="6808"/>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9" w:name="_Hlk131766480"/>
            <w:r>
              <w:rPr>
                <w:rFonts w:ascii="Arial" w:hAnsi="Arial"/>
                <w:sz w:val="18"/>
              </w:rPr>
              <w:t>ProvidePosInfo</w:t>
            </w:r>
            <w:bookmarkEnd w:id="6809"/>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5"/>
      <w:bookmarkEnd w:id="6806"/>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10" w:name="_Toc200644225"/>
      <w:bookmarkStart w:id="6811" w:name="_Hlk149827298"/>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1"/>
    </w:tbl>
    <w:p w14:paraId="5D437C78" w14:textId="77777777" w:rsidR="009E70D9" w:rsidRPr="00396985" w:rsidRDefault="009E70D9" w:rsidP="009E70D9"/>
    <w:p w14:paraId="1BAA97A7" w14:textId="1E4AFACE" w:rsidR="009E70D9" w:rsidRDefault="009E70D9" w:rsidP="009E70D9">
      <w:pPr>
        <w:pStyle w:val="Heading5"/>
      </w:pPr>
      <w:bookmarkStart w:id="6812" w:name="_Toc200644226"/>
      <w:r w:rsidRPr="0079718B">
        <w:t>6.4.6.2.</w:t>
      </w:r>
      <w:r w:rsidR="00303546">
        <w:t>12</w:t>
      </w:r>
      <w:r>
        <w:tab/>
        <w:t>Type: NotifiedPosInfo</w:t>
      </w:r>
      <w:r>
        <w:rPr>
          <w:lang w:eastAsia="zh-CN"/>
        </w:rPr>
        <w:t>Ext</w:t>
      </w:r>
      <w:bookmarkEnd w:id="6812"/>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3" w:name="_Toc25156603"/>
      <w:bookmarkStart w:id="6814" w:name="_Toc34124908"/>
      <w:bookmarkStart w:id="6815" w:name="_Toc43208043"/>
      <w:bookmarkStart w:id="6816" w:name="_Toc49857510"/>
      <w:bookmarkStart w:id="6817" w:name="_Toc56677355"/>
      <w:bookmarkStart w:id="6818" w:name="_Toc56691878"/>
      <w:bookmarkStart w:id="6819" w:name="_Toc56699142"/>
      <w:bookmarkStart w:id="6820" w:name="_Toc89035415"/>
      <w:bookmarkStart w:id="6821" w:name="_Toc89065213"/>
      <w:bookmarkStart w:id="6822" w:name="_Toc89180512"/>
      <w:bookmarkStart w:id="6823" w:name="_Toc97072205"/>
      <w:bookmarkStart w:id="6824" w:name="_Toc120051610"/>
      <w:bookmarkStart w:id="6825" w:name="_Toc200644227"/>
      <w:r w:rsidRPr="003B2883">
        <w:rPr>
          <w:lang w:val="en-US"/>
        </w:rPr>
        <w:t>6.4.6.3</w:t>
      </w:r>
      <w:r w:rsidRPr="003B2883">
        <w:rPr>
          <w:lang w:val="en-US"/>
        </w:rPr>
        <w:tab/>
        <w:t>Simple data types and enumerations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614180A" w14:textId="77777777" w:rsidR="00602AC0" w:rsidRPr="003B2883" w:rsidRDefault="00602AC0" w:rsidP="00602AC0">
      <w:pPr>
        <w:pStyle w:val="Heading5"/>
      </w:pPr>
      <w:bookmarkStart w:id="6826" w:name="_Toc25156604"/>
      <w:bookmarkStart w:id="6827" w:name="_Toc34124909"/>
      <w:bookmarkStart w:id="6828" w:name="_Toc43208044"/>
      <w:bookmarkStart w:id="6829" w:name="_Toc49857511"/>
      <w:bookmarkStart w:id="6830" w:name="_Toc56677356"/>
      <w:bookmarkStart w:id="6831" w:name="_Toc56691879"/>
      <w:bookmarkStart w:id="6832" w:name="_Toc56699143"/>
      <w:bookmarkStart w:id="6833" w:name="_Toc89035416"/>
      <w:bookmarkStart w:id="6834" w:name="_Toc89065214"/>
      <w:bookmarkStart w:id="6835" w:name="_Toc89180513"/>
      <w:bookmarkStart w:id="6836" w:name="_Toc97072206"/>
      <w:bookmarkStart w:id="6837" w:name="_Toc120051611"/>
      <w:bookmarkStart w:id="6838" w:name="_Toc200644228"/>
      <w:r w:rsidRPr="003B2883">
        <w:t>6.4.6.3.1</w:t>
      </w:r>
      <w:r w:rsidRPr="003B2883">
        <w:tab/>
        <w:t>Introduction</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9" w:name="_Toc25156605"/>
      <w:bookmarkStart w:id="6840" w:name="_Toc34124910"/>
      <w:bookmarkStart w:id="6841" w:name="_Toc43208045"/>
      <w:bookmarkStart w:id="6842" w:name="_Toc49857512"/>
      <w:bookmarkStart w:id="6843" w:name="_Toc56677357"/>
      <w:bookmarkStart w:id="6844" w:name="_Toc56691880"/>
      <w:bookmarkStart w:id="6845" w:name="_Toc56699144"/>
      <w:bookmarkStart w:id="6846" w:name="_Toc89035417"/>
      <w:bookmarkStart w:id="6847" w:name="_Toc89065215"/>
      <w:bookmarkStart w:id="6848" w:name="_Toc89180514"/>
      <w:bookmarkStart w:id="6849" w:name="_Toc97072207"/>
      <w:bookmarkStart w:id="6850" w:name="_Toc120051612"/>
      <w:bookmarkStart w:id="6851" w:name="_Toc200644229"/>
      <w:r w:rsidRPr="003B2883">
        <w:t>6.4.6.3.2</w:t>
      </w:r>
      <w:r w:rsidRPr="003B2883">
        <w:tab/>
        <w:t>Simple data types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2" w:name="_Toc25156606"/>
      <w:bookmarkStart w:id="6853" w:name="_Toc34124911"/>
      <w:bookmarkStart w:id="6854" w:name="_Toc43208046"/>
      <w:bookmarkStart w:id="6855" w:name="_Toc49857513"/>
      <w:bookmarkStart w:id="6856" w:name="_Toc56677358"/>
      <w:bookmarkStart w:id="6857" w:name="_Toc56691881"/>
      <w:bookmarkStart w:id="6858" w:name="_Toc56699145"/>
      <w:bookmarkStart w:id="6859" w:name="_Toc89035418"/>
      <w:bookmarkStart w:id="6860" w:name="_Toc89065216"/>
      <w:bookmarkStart w:id="6861" w:name="_Toc89180515"/>
      <w:bookmarkStart w:id="6862" w:name="_Toc97072208"/>
      <w:bookmarkStart w:id="6863" w:name="_Toc120051613"/>
      <w:bookmarkStart w:id="6864" w:name="_Toc200644230"/>
      <w:r w:rsidRPr="003B2883">
        <w:t>6.4.6.3.3</w:t>
      </w:r>
      <w:r w:rsidRPr="003B2883">
        <w:tab/>
        <w:t>Enumeration: LocationType</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5" w:name="_Toc25156607"/>
      <w:bookmarkStart w:id="6866" w:name="_Toc34124912"/>
      <w:bookmarkStart w:id="6867" w:name="_Toc43208047"/>
      <w:bookmarkStart w:id="6868" w:name="_Toc49857514"/>
      <w:bookmarkStart w:id="6869" w:name="_Toc56677359"/>
      <w:bookmarkStart w:id="6870" w:name="_Toc56691882"/>
      <w:bookmarkStart w:id="6871" w:name="_Toc56699146"/>
      <w:bookmarkStart w:id="6872" w:name="_Toc89035419"/>
      <w:bookmarkStart w:id="6873" w:name="_Toc89065217"/>
      <w:bookmarkStart w:id="6874" w:name="_Toc89180516"/>
      <w:bookmarkStart w:id="6875" w:name="_Toc97072209"/>
      <w:bookmarkStart w:id="6876" w:name="_Toc120051614"/>
      <w:bookmarkStart w:id="6877" w:name="_Toc200644231"/>
      <w:r w:rsidRPr="003B2883">
        <w:t>6.4.6.3.4</w:t>
      </w:r>
      <w:r w:rsidRPr="003B2883">
        <w:tab/>
        <w:t>Enumeration: LocationEvent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8" w:name="_Toc43208048"/>
      <w:bookmarkStart w:id="6879" w:name="_Toc49857515"/>
      <w:bookmarkStart w:id="6880" w:name="_Toc56677360"/>
      <w:bookmarkStart w:id="6881" w:name="_Toc56691883"/>
      <w:bookmarkStart w:id="6882" w:name="_Toc56699147"/>
      <w:bookmarkStart w:id="6883" w:name="_Toc89035420"/>
      <w:bookmarkStart w:id="6884" w:name="_Toc89065218"/>
      <w:bookmarkStart w:id="6885" w:name="_Toc89180517"/>
      <w:bookmarkStart w:id="6886" w:name="_Toc97072210"/>
      <w:bookmarkStart w:id="6887" w:name="_Toc120051615"/>
      <w:bookmarkStart w:id="6888" w:name="_Toc200644232"/>
      <w:r>
        <w:t>6.4.6.3.</w:t>
      </w:r>
      <w:r>
        <w:rPr>
          <w:lang w:eastAsia="zh-CN"/>
        </w:rPr>
        <w:t>5</w:t>
      </w:r>
      <w:r>
        <w:tab/>
        <w:t xml:space="preserve">Enumeration: </w:t>
      </w:r>
      <w:r>
        <w:rPr>
          <w:rFonts w:hint="eastAsia"/>
          <w:lang w:eastAsia="zh-CN"/>
        </w:rPr>
        <w:t>LocationPrivacyVerResult</w:t>
      </w:r>
      <w:bookmarkEnd w:id="6878"/>
      <w:bookmarkEnd w:id="6879"/>
      <w:bookmarkEnd w:id="6880"/>
      <w:bookmarkEnd w:id="6881"/>
      <w:bookmarkEnd w:id="6882"/>
      <w:bookmarkEnd w:id="6883"/>
      <w:bookmarkEnd w:id="6884"/>
      <w:bookmarkEnd w:id="6885"/>
      <w:bookmarkEnd w:id="6886"/>
      <w:bookmarkEnd w:id="6887"/>
      <w:bookmarkEnd w:id="6888"/>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9" w:name="_Toc200644233"/>
      <w:r>
        <w:t>6.4.6.3.</w:t>
      </w:r>
      <w:r>
        <w:rPr>
          <w:lang w:eastAsia="zh-CN"/>
        </w:rPr>
        <w:t>6</w:t>
      </w:r>
      <w:r>
        <w:tab/>
        <w:t>Enumeration: LpHapType</w:t>
      </w:r>
      <w:bookmarkEnd w:id="6889"/>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90" w:name="_Toc25156608"/>
      <w:bookmarkStart w:id="6891" w:name="_Toc34124913"/>
      <w:bookmarkStart w:id="6892" w:name="_Toc43208049"/>
      <w:bookmarkStart w:id="6893" w:name="_Toc49857516"/>
      <w:bookmarkStart w:id="6894" w:name="_Toc56677361"/>
      <w:bookmarkStart w:id="6895" w:name="_Toc56691884"/>
      <w:bookmarkStart w:id="6896" w:name="_Toc56699148"/>
      <w:bookmarkStart w:id="6897" w:name="_Toc89035421"/>
      <w:bookmarkStart w:id="6898" w:name="_Toc89065219"/>
      <w:bookmarkStart w:id="6899" w:name="_Toc89180518"/>
      <w:bookmarkStart w:id="6900" w:name="_Toc97072211"/>
      <w:bookmarkStart w:id="6901" w:name="_Toc120051616"/>
      <w:bookmarkStart w:id="6902" w:name="_Toc200644234"/>
      <w:r w:rsidRPr="003B2883">
        <w:t>6.4.7</w:t>
      </w:r>
      <w:r w:rsidRPr="003B2883">
        <w:tab/>
        <w:t>Error Handling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2D80ACA" w14:textId="77777777" w:rsidR="00602AC0" w:rsidRPr="003B2883" w:rsidRDefault="00602AC0" w:rsidP="00602AC0">
      <w:pPr>
        <w:pStyle w:val="Heading4"/>
      </w:pPr>
      <w:bookmarkStart w:id="6903" w:name="_Toc25156609"/>
      <w:bookmarkStart w:id="6904" w:name="_Toc34124914"/>
      <w:bookmarkStart w:id="6905" w:name="_Toc43208050"/>
      <w:bookmarkStart w:id="6906" w:name="_Toc49857517"/>
      <w:bookmarkStart w:id="6907" w:name="_Toc56677362"/>
      <w:bookmarkStart w:id="6908" w:name="_Toc56691885"/>
      <w:bookmarkStart w:id="6909" w:name="_Toc56699149"/>
      <w:bookmarkStart w:id="6910" w:name="_Toc89035422"/>
      <w:bookmarkStart w:id="6911" w:name="_Toc89065220"/>
      <w:bookmarkStart w:id="6912" w:name="_Toc89180519"/>
      <w:bookmarkStart w:id="6913" w:name="_Toc97072212"/>
      <w:bookmarkStart w:id="6914" w:name="_Toc120051617"/>
      <w:bookmarkStart w:id="6915" w:name="_Toc200644235"/>
      <w:r w:rsidRPr="003B2883">
        <w:t>6.4.7.1</w:t>
      </w:r>
      <w:r w:rsidRPr="003B2883">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6" w:name="_Toc25156610"/>
      <w:bookmarkStart w:id="6917" w:name="_Toc34124915"/>
      <w:bookmarkStart w:id="6918" w:name="_Toc43208051"/>
      <w:bookmarkStart w:id="6919" w:name="_Toc49857518"/>
      <w:bookmarkStart w:id="6920" w:name="_Toc56677363"/>
      <w:bookmarkStart w:id="6921" w:name="_Toc56691886"/>
      <w:bookmarkStart w:id="6922" w:name="_Toc56699150"/>
      <w:bookmarkStart w:id="6923" w:name="_Toc89035423"/>
      <w:bookmarkStart w:id="6924" w:name="_Toc89065221"/>
      <w:bookmarkStart w:id="6925" w:name="_Toc89180520"/>
      <w:bookmarkStart w:id="6926" w:name="_Toc97072213"/>
      <w:bookmarkStart w:id="6927" w:name="_Toc120051618"/>
      <w:bookmarkStart w:id="6928" w:name="_Toc200644236"/>
      <w:r w:rsidRPr="003B2883">
        <w:t>6.4.7.2</w:t>
      </w:r>
      <w:r w:rsidRPr="003B2883">
        <w:tab/>
        <w:t>Protocol Errors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9" w:name="_Toc25156611"/>
      <w:bookmarkStart w:id="6930" w:name="_Toc34124916"/>
      <w:bookmarkStart w:id="6931" w:name="_Toc43208052"/>
      <w:bookmarkStart w:id="6932" w:name="_Toc49857519"/>
      <w:bookmarkStart w:id="6933" w:name="_Toc56677364"/>
      <w:bookmarkStart w:id="6934" w:name="_Toc56691887"/>
      <w:bookmarkStart w:id="6935" w:name="_Toc56699151"/>
      <w:bookmarkStart w:id="6936" w:name="_Toc89035424"/>
      <w:bookmarkStart w:id="6937" w:name="_Toc89065222"/>
      <w:bookmarkStart w:id="6938" w:name="_Toc89180521"/>
      <w:bookmarkStart w:id="6939" w:name="_Toc97072214"/>
      <w:bookmarkStart w:id="6940" w:name="_Toc120051619"/>
      <w:bookmarkStart w:id="6941" w:name="_Toc200644237"/>
      <w:r w:rsidRPr="003B2883">
        <w:t>6.4.7.3</w:t>
      </w:r>
      <w:r w:rsidRPr="003B2883">
        <w:tab/>
        <w:t>Application Errors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2" w:name="_Toc25156612"/>
      <w:bookmarkStart w:id="6943" w:name="_Toc34124917"/>
      <w:bookmarkStart w:id="6944" w:name="_Toc43208053"/>
      <w:bookmarkStart w:id="6945" w:name="_Toc49857520"/>
      <w:bookmarkStart w:id="6946" w:name="_Toc56677365"/>
      <w:bookmarkStart w:id="6947" w:name="_Toc56691888"/>
      <w:bookmarkStart w:id="6948" w:name="_Toc56699152"/>
      <w:bookmarkStart w:id="6949" w:name="_Toc89035425"/>
      <w:bookmarkStart w:id="6950" w:name="_Toc89065223"/>
      <w:bookmarkStart w:id="6951" w:name="_Toc89180522"/>
      <w:bookmarkStart w:id="6952" w:name="_Toc97072215"/>
      <w:bookmarkStart w:id="6953" w:name="_Toc120051620"/>
      <w:bookmarkStart w:id="6954" w:name="_Toc200644238"/>
      <w:r w:rsidRPr="003B2883">
        <w:t>6.4.8</w:t>
      </w:r>
      <w:r w:rsidRPr="003B2883">
        <w:tab/>
        <w:t>Feature Negotiation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5" w:name="_Toc25156613"/>
      <w:bookmarkStart w:id="6956" w:name="_Toc34124918"/>
      <w:bookmarkStart w:id="6957" w:name="_Toc43208054"/>
      <w:bookmarkStart w:id="6958" w:name="_Toc49857521"/>
      <w:bookmarkStart w:id="6959" w:name="_Toc56677366"/>
      <w:bookmarkStart w:id="6960" w:name="_Toc56691889"/>
      <w:bookmarkStart w:id="6961" w:name="_Toc56699153"/>
      <w:bookmarkStart w:id="6962" w:name="_Toc89035426"/>
      <w:bookmarkStart w:id="6963" w:name="_Toc89065224"/>
      <w:bookmarkStart w:id="6964" w:name="_Toc89180523"/>
      <w:bookmarkStart w:id="6965" w:name="_Toc97072216"/>
      <w:bookmarkStart w:id="6966" w:name="_Toc120051621"/>
      <w:bookmarkStart w:id="6967" w:name="_Toc200644239"/>
      <w:r w:rsidRPr="003B2883">
        <w:rPr>
          <w:lang w:val="en-US"/>
        </w:rPr>
        <w:t>6.4.9</w:t>
      </w:r>
      <w:r w:rsidRPr="003B2883">
        <w:rPr>
          <w:lang w:val="en-US"/>
        </w:rPr>
        <w:tab/>
        <w:t>Security</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8" w:name="_Toc56677367"/>
      <w:bookmarkStart w:id="6969" w:name="_Toc56691890"/>
      <w:bookmarkStart w:id="6970" w:name="_Toc56699154"/>
      <w:bookmarkStart w:id="6971" w:name="_Toc89035427"/>
      <w:bookmarkStart w:id="6972" w:name="_Toc89065225"/>
      <w:bookmarkStart w:id="6973" w:name="_Toc89180524"/>
      <w:bookmarkStart w:id="6974" w:name="_Toc97072217"/>
      <w:bookmarkStart w:id="6975" w:name="_Toc120051622"/>
      <w:bookmarkStart w:id="6976" w:name="_Toc200644240"/>
      <w:r w:rsidRPr="003B2883">
        <w:t>6.</w:t>
      </w:r>
      <w:r>
        <w:t>4</w:t>
      </w:r>
      <w:r w:rsidRPr="003B2883">
        <w:t>.</w:t>
      </w:r>
      <w:r>
        <w:t>10</w:t>
      </w:r>
      <w:r w:rsidRPr="003B2883">
        <w:tab/>
      </w:r>
      <w:r>
        <w:t>HTTP redirection</w:t>
      </w:r>
      <w:bookmarkEnd w:id="6968"/>
      <w:bookmarkEnd w:id="6969"/>
      <w:bookmarkEnd w:id="6970"/>
      <w:bookmarkEnd w:id="6971"/>
      <w:bookmarkEnd w:id="6972"/>
      <w:bookmarkEnd w:id="6973"/>
      <w:bookmarkEnd w:id="6974"/>
      <w:bookmarkEnd w:id="6975"/>
      <w:bookmarkEnd w:id="6976"/>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7" w:name="_Toc81298220"/>
      <w:bookmarkStart w:id="6978" w:name="_Toc89035428"/>
      <w:bookmarkStart w:id="6979" w:name="_Toc89065226"/>
      <w:bookmarkStart w:id="6980" w:name="_Toc89180525"/>
      <w:bookmarkStart w:id="6981" w:name="_Toc97072218"/>
      <w:bookmarkStart w:id="6982" w:name="_Toc120051623"/>
      <w:bookmarkStart w:id="6983" w:name="_Toc200644241"/>
      <w:r w:rsidRPr="003B2883">
        <w:t>6.</w:t>
      </w:r>
      <w:r w:rsidR="007C1C7A">
        <w:t>5</w:t>
      </w:r>
      <w:r w:rsidRPr="003B2883">
        <w:tab/>
        <w:t>Namf_</w:t>
      </w:r>
      <w:r>
        <w:t>MBSBroadcast</w:t>
      </w:r>
      <w:r w:rsidRPr="003B2883">
        <w:t xml:space="preserve"> Service API</w:t>
      </w:r>
      <w:bookmarkEnd w:id="6977"/>
      <w:bookmarkEnd w:id="6978"/>
      <w:bookmarkEnd w:id="6979"/>
      <w:bookmarkEnd w:id="6980"/>
      <w:bookmarkEnd w:id="6981"/>
      <w:bookmarkEnd w:id="6982"/>
      <w:bookmarkEnd w:id="6983"/>
    </w:p>
    <w:p w14:paraId="4A162D01" w14:textId="16919869" w:rsidR="004C698F" w:rsidRPr="003B2883" w:rsidRDefault="004C698F" w:rsidP="004C698F">
      <w:pPr>
        <w:pStyle w:val="Heading3"/>
      </w:pPr>
      <w:bookmarkStart w:id="6984" w:name="_Toc81298221"/>
      <w:bookmarkStart w:id="6985" w:name="_Toc89035429"/>
      <w:bookmarkStart w:id="6986" w:name="_Toc89065227"/>
      <w:bookmarkStart w:id="6987" w:name="_Toc89180526"/>
      <w:bookmarkStart w:id="6988" w:name="_Toc97072219"/>
      <w:bookmarkStart w:id="6989" w:name="_Toc120051624"/>
      <w:bookmarkStart w:id="6990" w:name="_Toc200644242"/>
      <w:r>
        <w:t>6.</w:t>
      </w:r>
      <w:r w:rsidR="007C1C7A">
        <w:t>5</w:t>
      </w:r>
      <w:r w:rsidRPr="003B2883">
        <w:t>.1</w:t>
      </w:r>
      <w:r w:rsidRPr="003B2883">
        <w:tab/>
        <w:t>API URI</w:t>
      </w:r>
      <w:bookmarkEnd w:id="6984"/>
      <w:bookmarkEnd w:id="6985"/>
      <w:bookmarkEnd w:id="6986"/>
      <w:bookmarkEnd w:id="6987"/>
      <w:bookmarkEnd w:id="6988"/>
      <w:bookmarkEnd w:id="6989"/>
      <w:bookmarkEnd w:id="699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1" w:name="_Toc81298222"/>
      <w:bookmarkStart w:id="6992" w:name="_Toc89035430"/>
      <w:bookmarkStart w:id="6993" w:name="_Toc89065228"/>
      <w:bookmarkStart w:id="6994" w:name="_Toc89180527"/>
      <w:bookmarkStart w:id="6995" w:name="_Toc97072220"/>
      <w:bookmarkStart w:id="6996" w:name="_Toc120051625"/>
      <w:bookmarkStart w:id="6997" w:name="_Toc200644243"/>
      <w:r>
        <w:t>6.</w:t>
      </w:r>
      <w:r w:rsidR="007C1C7A">
        <w:t>5</w:t>
      </w:r>
      <w:r w:rsidRPr="003B2883">
        <w:t>.2</w:t>
      </w:r>
      <w:r w:rsidRPr="003B2883">
        <w:tab/>
        <w:t>Usage of HTTP</w:t>
      </w:r>
      <w:bookmarkEnd w:id="6991"/>
      <w:bookmarkEnd w:id="6992"/>
      <w:bookmarkEnd w:id="6993"/>
      <w:bookmarkEnd w:id="6994"/>
      <w:bookmarkEnd w:id="6995"/>
      <w:bookmarkEnd w:id="6996"/>
      <w:bookmarkEnd w:id="6997"/>
    </w:p>
    <w:p w14:paraId="43D4BEE1" w14:textId="1973EBB9" w:rsidR="004C698F" w:rsidRPr="003B2883" w:rsidRDefault="004C698F" w:rsidP="004C698F">
      <w:pPr>
        <w:pStyle w:val="Heading4"/>
      </w:pPr>
      <w:bookmarkStart w:id="6998" w:name="_Toc81298223"/>
      <w:bookmarkStart w:id="6999" w:name="_Toc89035431"/>
      <w:bookmarkStart w:id="7000" w:name="_Toc89065229"/>
      <w:bookmarkStart w:id="7001" w:name="_Toc89180528"/>
      <w:bookmarkStart w:id="7002" w:name="_Toc97072221"/>
      <w:bookmarkStart w:id="7003" w:name="_Toc120051626"/>
      <w:bookmarkStart w:id="7004" w:name="_Toc200644244"/>
      <w:r>
        <w:t>6.</w:t>
      </w:r>
      <w:r w:rsidR="007C1C7A">
        <w:t>5</w:t>
      </w:r>
      <w:r w:rsidRPr="003B2883">
        <w:t>.2.1</w:t>
      </w:r>
      <w:r w:rsidRPr="003B2883">
        <w:tab/>
        <w:t>General</w:t>
      </w:r>
      <w:bookmarkEnd w:id="6998"/>
      <w:bookmarkEnd w:id="6999"/>
      <w:bookmarkEnd w:id="7000"/>
      <w:bookmarkEnd w:id="7001"/>
      <w:bookmarkEnd w:id="7002"/>
      <w:bookmarkEnd w:id="7003"/>
      <w:bookmarkEnd w:id="7004"/>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5" w:name="_Toc81298224"/>
      <w:bookmarkStart w:id="7006" w:name="_Toc89035432"/>
      <w:bookmarkStart w:id="7007" w:name="_Toc89065230"/>
      <w:bookmarkStart w:id="7008" w:name="_Toc89180529"/>
      <w:bookmarkStart w:id="7009" w:name="_Toc97072222"/>
      <w:bookmarkStart w:id="7010" w:name="_Toc120051627"/>
      <w:bookmarkStart w:id="7011" w:name="_Toc200644245"/>
      <w:r>
        <w:t>6.</w:t>
      </w:r>
      <w:r w:rsidR="007C1C7A">
        <w:t>5</w:t>
      </w:r>
      <w:r w:rsidRPr="003B2883">
        <w:t>.2.2</w:t>
      </w:r>
      <w:r w:rsidRPr="003B2883">
        <w:tab/>
        <w:t>HTTP standard headers</w:t>
      </w:r>
      <w:bookmarkEnd w:id="7005"/>
      <w:bookmarkEnd w:id="7006"/>
      <w:bookmarkEnd w:id="7007"/>
      <w:bookmarkEnd w:id="7008"/>
      <w:bookmarkEnd w:id="7009"/>
      <w:bookmarkEnd w:id="7010"/>
      <w:bookmarkEnd w:id="7011"/>
    </w:p>
    <w:p w14:paraId="7F3D2E62" w14:textId="4A7235A3" w:rsidR="004C698F" w:rsidRPr="003B2883" w:rsidRDefault="004C698F" w:rsidP="004C698F">
      <w:pPr>
        <w:pStyle w:val="Heading5"/>
        <w:rPr>
          <w:lang w:eastAsia="zh-CN"/>
        </w:rPr>
      </w:pPr>
      <w:bookmarkStart w:id="7012" w:name="_Toc81298225"/>
      <w:bookmarkStart w:id="7013" w:name="_Toc89035433"/>
      <w:bookmarkStart w:id="7014" w:name="_Toc89065231"/>
      <w:bookmarkStart w:id="7015" w:name="_Toc89180530"/>
      <w:bookmarkStart w:id="7016" w:name="_Toc97072223"/>
      <w:bookmarkStart w:id="7017" w:name="_Toc120051628"/>
      <w:bookmarkStart w:id="7018" w:name="_Toc200644246"/>
      <w:r>
        <w:t>6.</w:t>
      </w:r>
      <w:r w:rsidR="007C1C7A">
        <w:t>5</w:t>
      </w:r>
      <w:r w:rsidRPr="003B2883">
        <w:t>.2.2.1</w:t>
      </w:r>
      <w:r w:rsidRPr="003B2883">
        <w:rPr>
          <w:lang w:eastAsia="zh-CN"/>
        </w:rPr>
        <w:tab/>
        <w:t>General</w:t>
      </w:r>
      <w:bookmarkEnd w:id="7012"/>
      <w:bookmarkEnd w:id="7013"/>
      <w:bookmarkEnd w:id="7014"/>
      <w:bookmarkEnd w:id="7015"/>
      <w:bookmarkEnd w:id="7016"/>
      <w:bookmarkEnd w:id="7017"/>
      <w:bookmarkEnd w:id="701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9" w:name="_Toc81298226"/>
      <w:bookmarkStart w:id="7020" w:name="_Toc89035434"/>
      <w:bookmarkStart w:id="7021" w:name="_Toc89065232"/>
      <w:bookmarkStart w:id="7022" w:name="_Toc89180531"/>
      <w:bookmarkStart w:id="7023" w:name="_Toc97072224"/>
      <w:bookmarkStart w:id="7024" w:name="_Toc120051629"/>
      <w:bookmarkStart w:id="7025" w:name="_Toc200644247"/>
      <w:r>
        <w:t>6.</w:t>
      </w:r>
      <w:r w:rsidR="007C1C7A">
        <w:t>5</w:t>
      </w:r>
      <w:r w:rsidRPr="003B2883">
        <w:t>.2.2.2</w:t>
      </w:r>
      <w:r w:rsidRPr="003B2883">
        <w:tab/>
        <w:t>Content type</w:t>
      </w:r>
      <w:bookmarkEnd w:id="7019"/>
      <w:bookmarkEnd w:id="7020"/>
      <w:bookmarkEnd w:id="7021"/>
      <w:bookmarkEnd w:id="7022"/>
      <w:bookmarkEnd w:id="7023"/>
      <w:bookmarkEnd w:id="7024"/>
      <w:bookmarkEnd w:id="702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6" w:name="_Toc81298227"/>
      <w:bookmarkStart w:id="7027" w:name="_Toc89035435"/>
      <w:bookmarkStart w:id="7028" w:name="_Toc89065233"/>
      <w:bookmarkStart w:id="7029" w:name="_Toc89180532"/>
      <w:bookmarkStart w:id="7030" w:name="_Toc97072225"/>
      <w:bookmarkStart w:id="7031" w:name="_Toc120051630"/>
      <w:bookmarkStart w:id="7032" w:name="_Toc200644248"/>
      <w:r>
        <w:t>6.</w:t>
      </w:r>
      <w:r w:rsidR="007C1C7A">
        <w:t>5</w:t>
      </w:r>
      <w:r w:rsidRPr="003B2883">
        <w:t>.2.3</w:t>
      </w:r>
      <w:r w:rsidRPr="003B2883">
        <w:tab/>
        <w:t>HTTP custom headers</w:t>
      </w:r>
      <w:bookmarkEnd w:id="7026"/>
      <w:bookmarkEnd w:id="7027"/>
      <w:bookmarkEnd w:id="7028"/>
      <w:bookmarkEnd w:id="7029"/>
      <w:bookmarkEnd w:id="7030"/>
      <w:bookmarkEnd w:id="7031"/>
      <w:bookmarkEnd w:id="7032"/>
    </w:p>
    <w:p w14:paraId="2C3E1432" w14:textId="7A74C776" w:rsidR="004C698F" w:rsidRPr="003B2883" w:rsidRDefault="004C698F" w:rsidP="004C698F">
      <w:pPr>
        <w:pStyle w:val="Heading5"/>
        <w:rPr>
          <w:lang w:eastAsia="zh-CN"/>
        </w:rPr>
      </w:pPr>
      <w:bookmarkStart w:id="7033" w:name="_Toc81298228"/>
      <w:bookmarkStart w:id="7034" w:name="_Toc89035436"/>
      <w:bookmarkStart w:id="7035" w:name="_Toc89065234"/>
      <w:bookmarkStart w:id="7036" w:name="_Toc89180533"/>
      <w:bookmarkStart w:id="7037" w:name="_Toc97072226"/>
      <w:bookmarkStart w:id="7038" w:name="_Toc120051631"/>
      <w:bookmarkStart w:id="7039" w:name="_Toc200644249"/>
      <w:r>
        <w:t>6.</w:t>
      </w:r>
      <w:r w:rsidR="007C1C7A">
        <w:t>5</w:t>
      </w:r>
      <w:r w:rsidRPr="003B2883">
        <w:t>.2.3.1</w:t>
      </w:r>
      <w:r w:rsidRPr="003B2883">
        <w:rPr>
          <w:lang w:eastAsia="zh-CN"/>
        </w:rPr>
        <w:tab/>
        <w:t>General</w:t>
      </w:r>
      <w:bookmarkEnd w:id="7033"/>
      <w:bookmarkEnd w:id="7034"/>
      <w:bookmarkEnd w:id="7035"/>
      <w:bookmarkEnd w:id="7036"/>
      <w:bookmarkEnd w:id="7037"/>
      <w:bookmarkEnd w:id="7038"/>
      <w:bookmarkEnd w:id="7039"/>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40" w:name="_Toc89035437"/>
      <w:bookmarkStart w:id="7041" w:name="_Toc89065235"/>
      <w:bookmarkStart w:id="7042" w:name="_Toc89180534"/>
      <w:bookmarkStart w:id="7043" w:name="_Toc97072227"/>
      <w:bookmarkStart w:id="7044" w:name="_Toc120051632"/>
      <w:bookmarkStart w:id="7045" w:name="_Toc200644250"/>
      <w:r w:rsidRPr="003B2883">
        <w:t>6.</w:t>
      </w:r>
      <w:r>
        <w:t>5</w:t>
      </w:r>
      <w:r w:rsidRPr="003B2883">
        <w:t>.2.4</w:t>
      </w:r>
      <w:r w:rsidRPr="003B2883">
        <w:tab/>
        <w:t>HTTP multipart messages</w:t>
      </w:r>
      <w:bookmarkEnd w:id="7040"/>
      <w:bookmarkEnd w:id="7041"/>
      <w:bookmarkEnd w:id="7042"/>
      <w:bookmarkEnd w:id="7043"/>
      <w:bookmarkEnd w:id="7044"/>
      <w:bookmarkEnd w:id="704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6" w:name="_Toc89035438"/>
      <w:bookmarkStart w:id="7047" w:name="_Toc89065236"/>
      <w:bookmarkStart w:id="7048" w:name="_Toc89180535"/>
      <w:bookmarkStart w:id="7049" w:name="_Toc97072228"/>
      <w:bookmarkStart w:id="7050" w:name="_Toc120051633"/>
      <w:bookmarkStart w:id="7051" w:name="_Toc200644251"/>
      <w:r>
        <w:t>6.5</w:t>
      </w:r>
      <w:r w:rsidRPr="003B2883">
        <w:t>.3</w:t>
      </w:r>
      <w:r w:rsidRPr="003B2883">
        <w:tab/>
        <w:t>Resources</w:t>
      </w:r>
      <w:bookmarkEnd w:id="7046"/>
      <w:bookmarkEnd w:id="7047"/>
      <w:bookmarkEnd w:id="7048"/>
      <w:bookmarkEnd w:id="7049"/>
      <w:bookmarkEnd w:id="7050"/>
      <w:bookmarkEnd w:id="7051"/>
    </w:p>
    <w:p w14:paraId="5ECF573F" w14:textId="3D485F31" w:rsidR="007C1C7A" w:rsidRPr="003B2883" w:rsidRDefault="007C1C7A" w:rsidP="007C1C7A">
      <w:pPr>
        <w:pStyle w:val="Heading4"/>
      </w:pPr>
      <w:bookmarkStart w:id="7052" w:name="_Toc81298230"/>
      <w:bookmarkStart w:id="7053" w:name="_Toc89035439"/>
      <w:bookmarkStart w:id="7054" w:name="_Toc89065237"/>
      <w:bookmarkStart w:id="7055" w:name="_Toc89180536"/>
      <w:bookmarkStart w:id="7056" w:name="_Toc97072229"/>
      <w:bookmarkStart w:id="7057" w:name="_Toc120051634"/>
      <w:bookmarkStart w:id="7058" w:name="_Toc200644252"/>
      <w:r>
        <w:t>6.5</w:t>
      </w:r>
      <w:r w:rsidRPr="003B2883">
        <w:t>.3.1</w:t>
      </w:r>
      <w:r w:rsidRPr="003B2883">
        <w:tab/>
        <w:t>Overview</w:t>
      </w:r>
      <w:bookmarkEnd w:id="7052"/>
      <w:bookmarkEnd w:id="7053"/>
      <w:bookmarkEnd w:id="7054"/>
      <w:bookmarkEnd w:id="7055"/>
      <w:bookmarkEnd w:id="7056"/>
      <w:bookmarkEnd w:id="7057"/>
      <w:bookmarkEnd w:id="7058"/>
    </w:p>
    <w:p w14:paraId="5352F0F7" w14:textId="77777777" w:rsidR="007C1C7A" w:rsidRPr="003B2883" w:rsidRDefault="007C1C7A" w:rsidP="007C1C7A">
      <w:pPr>
        <w:pStyle w:val="TH"/>
      </w:pPr>
      <w:r w:rsidRPr="00BB3A6E">
        <w:object w:dxaOrig="6591" w:dyaOrig="4051" w14:anchorId="665AC4C4">
          <v:shape id="_x0000_i1074" type="#_x0000_t75" style="width:242.65pt;height:148pt" o:ole="">
            <v:imagedata r:id="rId106" o:title=""/>
          </v:shape>
          <o:OLEObject Type="Embed" ProgID="Visio.Drawing.11" ShapeID="_x0000_i1074" DrawAspect="Content" ObjectID="_1825671199"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9" w:name="MCCQCTEMPBM_00000029"/>
            <w:bookmarkStart w:id="7060"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9"/>
      <w:bookmarkEnd w:id="7060"/>
    </w:tbl>
    <w:p w14:paraId="2AD6386B" w14:textId="77777777" w:rsidR="007C1C7A" w:rsidRPr="003B2883" w:rsidRDefault="007C1C7A" w:rsidP="007C1C7A"/>
    <w:p w14:paraId="03BD12C0" w14:textId="50AF2DE1" w:rsidR="000B67BD" w:rsidRPr="003332F9" w:rsidRDefault="000B67BD" w:rsidP="000B67BD">
      <w:pPr>
        <w:pStyle w:val="Heading4"/>
      </w:pPr>
      <w:bookmarkStart w:id="7061" w:name="_Toc89035440"/>
      <w:bookmarkStart w:id="7062" w:name="_Toc89065238"/>
      <w:bookmarkStart w:id="7063" w:name="_Toc89180537"/>
      <w:bookmarkStart w:id="7064" w:name="_Toc97072230"/>
      <w:bookmarkStart w:id="7065" w:name="_Toc120051635"/>
      <w:bookmarkStart w:id="7066" w:name="_Toc200644253"/>
      <w:r w:rsidRPr="003332F9">
        <w:t>6.</w:t>
      </w:r>
      <w:r>
        <w:t>5</w:t>
      </w:r>
      <w:r w:rsidRPr="003332F9">
        <w:t>.3.2</w:t>
      </w:r>
      <w:r w:rsidRPr="003332F9">
        <w:tab/>
        <w:t xml:space="preserve">Resource: </w:t>
      </w:r>
      <w:r>
        <w:t>Broadcast MBS session contexts</w:t>
      </w:r>
      <w:r w:rsidRPr="003332F9">
        <w:t xml:space="preserve"> collection</w:t>
      </w:r>
      <w:bookmarkEnd w:id="7061"/>
      <w:bookmarkEnd w:id="7062"/>
      <w:bookmarkEnd w:id="7063"/>
      <w:bookmarkEnd w:id="7064"/>
      <w:bookmarkEnd w:id="7065"/>
      <w:bookmarkEnd w:id="7066"/>
    </w:p>
    <w:p w14:paraId="07850F11" w14:textId="38DA2AA8" w:rsidR="000B67BD" w:rsidRPr="003332F9" w:rsidRDefault="000B67BD" w:rsidP="000B67BD">
      <w:pPr>
        <w:pStyle w:val="Heading5"/>
      </w:pPr>
      <w:bookmarkStart w:id="7067" w:name="_Toc89035441"/>
      <w:bookmarkStart w:id="7068" w:name="_Toc89065239"/>
      <w:bookmarkStart w:id="7069" w:name="_Toc89180538"/>
      <w:bookmarkStart w:id="7070" w:name="_Toc97072231"/>
      <w:bookmarkStart w:id="7071" w:name="_Toc120051636"/>
      <w:bookmarkStart w:id="7072" w:name="_Toc200644254"/>
      <w:r w:rsidRPr="003332F9">
        <w:t>6.</w:t>
      </w:r>
      <w:r>
        <w:t>5</w:t>
      </w:r>
      <w:r w:rsidRPr="003332F9">
        <w:t>.3.2.1</w:t>
      </w:r>
      <w:r w:rsidRPr="003332F9">
        <w:tab/>
        <w:t>Description</w:t>
      </w:r>
      <w:bookmarkEnd w:id="7067"/>
      <w:bookmarkEnd w:id="7068"/>
      <w:bookmarkEnd w:id="7069"/>
      <w:bookmarkEnd w:id="7070"/>
      <w:bookmarkEnd w:id="7071"/>
      <w:bookmarkEnd w:id="707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3" w:name="_Toc89035442"/>
      <w:bookmarkStart w:id="7074" w:name="_Toc89065240"/>
      <w:bookmarkStart w:id="7075" w:name="_Toc89180539"/>
      <w:bookmarkStart w:id="7076" w:name="_Toc97072232"/>
      <w:bookmarkStart w:id="7077" w:name="_Toc120051637"/>
      <w:bookmarkStart w:id="7078" w:name="_Toc200644255"/>
      <w:r>
        <w:t>6.5.3</w:t>
      </w:r>
      <w:r w:rsidRPr="003B2883">
        <w:t>.2.2</w:t>
      </w:r>
      <w:r w:rsidRPr="003B2883">
        <w:tab/>
        <w:t>Resource Definition</w:t>
      </w:r>
      <w:bookmarkEnd w:id="7073"/>
      <w:bookmarkEnd w:id="7074"/>
      <w:bookmarkEnd w:id="7075"/>
      <w:bookmarkEnd w:id="7076"/>
      <w:bookmarkEnd w:id="7077"/>
      <w:bookmarkEnd w:id="707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9" w:name="_Toc89035443"/>
      <w:bookmarkStart w:id="7080" w:name="_Toc89065241"/>
      <w:bookmarkStart w:id="7081" w:name="_Toc89180540"/>
      <w:bookmarkStart w:id="7082" w:name="_Toc97072233"/>
      <w:bookmarkStart w:id="7083" w:name="_Toc120051638"/>
      <w:bookmarkStart w:id="7084" w:name="_Toc200644256"/>
      <w:r>
        <w:t>6.5.3</w:t>
      </w:r>
      <w:r w:rsidRPr="003B2883">
        <w:t>.2.3</w:t>
      </w:r>
      <w:r w:rsidRPr="003B2883">
        <w:tab/>
        <w:t>Resource Standard Methods</w:t>
      </w:r>
      <w:bookmarkEnd w:id="7079"/>
      <w:bookmarkEnd w:id="7080"/>
      <w:bookmarkEnd w:id="7081"/>
      <w:bookmarkEnd w:id="7082"/>
      <w:bookmarkEnd w:id="7083"/>
      <w:bookmarkEnd w:id="7084"/>
    </w:p>
    <w:p w14:paraId="02A273D9" w14:textId="45E61B90" w:rsidR="000B67BD" w:rsidRPr="003B2883" w:rsidRDefault="000B67BD" w:rsidP="00876DA9">
      <w:pPr>
        <w:pStyle w:val="Heading6"/>
      </w:pPr>
      <w:bookmarkStart w:id="7085" w:name="_Toc89035444"/>
      <w:bookmarkStart w:id="7086" w:name="_Toc89065242"/>
      <w:bookmarkStart w:id="7087" w:name="_Toc89180541"/>
      <w:bookmarkStart w:id="7088" w:name="_Toc97072234"/>
      <w:bookmarkStart w:id="7089" w:name="_Toc120051639"/>
      <w:bookmarkStart w:id="7090" w:name="_Toc200644257"/>
      <w:r>
        <w:t>6.5.3</w:t>
      </w:r>
      <w:r w:rsidRPr="003B2883">
        <w:t>.2.3.1</w:t>
      </w:r>
      <w:r w:rsidRPr="003B2883">
        <w:tab/>
        <w:t>POST</w:t>
      </w:r>
      <w:bookmarkEnd w:id="7085"/>
      <w:bookmarkEnd w:id="7086"/>
      <w:bookmarkEnd w:id="7087"/>
      <w:bookmarkEnd w:id="7088"/>
      <w:bookmarkEnd w:id="7089"/>
      <w:bookmarkEnd w:id="709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1" w:name="_Toc89035445"/>
      <w:bookmarkStart w:id="7092" w:name="_Toc89065243"/>
      <w:bookmarkStart w:id="7093" w:name="_Toc89180542"/>
      <w:bookmarkStart w:id="7094" w:name="_Toc97072235"/>
      <w:bookmarkStart w:id="7095" w:name="_Toc120051640"/>
      <w:bookmarkStart w:id="7096" w:name="_Toc200644258"/>
      <w:r>
        <w:t>6.5.3</w:t>
      </w:r>
      <w:r w:rsidRPr="003B2883">
        <w:t>.2.4</w:t>
      </w:r>
      <w:r w:rsidRPr="003B2883">
        <w:tab/>
        <w:t>Resource Custom Operations</w:t>
      </w:r>
      <w:bookmarkEnd w:id="7091"/>
      <w:bookmarkEnd w:id="7092"/>
      <w:bookmarkEnd w:id="7093"/>
      <w:bookmarkEnd w:id="7094"/>
      <w:bookmarkEnd w:id="7095"/>
      <w:bookmarkEnd w:id="709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7" w:name="_Toc89035446"/>
      <w:bookmarkStart w:id="7098" w:name="_Toc89065244"/>
      <w:bookmarkStart w:id="7099" w:name="_Toc89180543"/>
      <w:bookmarkStart w:id="7100" w:name="_Toc97072236"/>
      <w:bookmarkStart w:id="7101" w:name="_Toc120051641"/>
      <w:bookmarkStart w:id="7102" w:name="_Toc200644259"/>
      <w:r>
        <w:t>6.</w:t>
      </w:r>
      <w:r w:rsidR="008116C0">
        <w:t>5</w:t>
      </w:r>
      <w:r>
        <w:t>.3.3</w:t>
      </w:r>
      <w:r w:rsidRPr="003332F9">
        <w:tab/>
        <w:t xml:space="preserve">Resource: </w:t>
      </w:r>
      <w:r>
        <w:t>Individual broadcast MBS session context</w:t>
      </w:r>
      <w:bookmarkEnd w:id="7097"/>
      <w:bookmarkEnd w:id="7098"/>
      <w:bookmarkEnd w:id="7099"/>
      <w:bookmarkEnd w:id="7100"/>
      <w:bookmarkEnd w:id="7101"/>
      <w:bookmarkEnd w:id="7102"/>
    </w:p>
    <w:p w14:paraId="1C43CC18" w14:textId="67301CA8" w:rsidR="003E0809" w:rsidRPr="003332F9" w:rsidRDefault="003E0809" w:rsidP="003E0809">
      <w:pPr>
        <w:pStyle w:val="Heading5"/>
      </w:pPr>
      <w:bookmarkStart w:id="7103" w:name="_Toc89035447"/>
      <w:bookmarkStart w:id="7104" w:name="_Toc89065245"/>
      <w:bookmarkStart w:id="7105" w:name="_Toc89180544"/>
      <w:bookmarkStart w:id="7106" w:name="_Toc97072237"/>
      <w:bookmarkStart w:id="7107" w:name="_Toc120051642"/>
      <w:bookmarkStart w:id="7108" w:name="_Toc200644260"/>
      <w:r>
        <w:t>6.</w:t>
      </w:r>
      <w:r w:rsidR="008116C0">
        <w:t>5</w:t>
      </w:r>
      <w:r>
        <w:t>.3.3</w:t>
      </w:r>
      <w:r w:rsidRPr="003332F9">
        <w:t>.1</w:t>
      </w:r>
      <w:r w:rsidRPr="003332F9">
        <w:tab/>
        <w:t>Description</w:t>
      </w:r>
      <w:bookmarkEnd w:id="7103"/>
      <w:bookmarkEnd w:id="7104"/>
      <w:bookmarkEnd w:id="7105"/>
      <w:bookmarkEnd w:id="7106"/>
      <w:bookmarkEnd w:id="7107"/>
      <w:bookmarkEnd w:id="71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9" w:name="_Toc89035448"/>
      <w:bookmarkStart w:id="7110" w:name="_Toc89065246"/>
      <w:bookmarkStart w:id="7111" w:name="_Toc89180545"/>
      <w:bookmarkStart w:id="7112" w:name="_Toc97072238"/>
      <w:bookmarkStart w:id="7113" w:name="_Toc120051643"/>
      <w:bookmarkStart w:id="7114" w:name="_Toc200644261"/>
      <w:r>
        <w:t>6.</w:t>
      </w:r>
      <w:r w:rsidR="008116C0">
        <w:t>5</w:t>
      </w:r>
      <w:r>
        <w:t>.3.3</w:t>
      </w:r>
      <w:r w:rsidRPr="003B2883">
        <w:t>.2</w:t>
      </w:r>
      <w:r w:rsidRPr="003B2883">
        <w:tab/>
        <w:t>Resource Definition</w:t>
      </w:r>
      <w:bookmarkEnd w:id="7109"/>
      <w:bookmarkEnd w:id="7110"/>
      <w:bookmarkEnd w:id="7111"/>
      <w:bookmarkEnd w:id="7112"/>
      <w:bookmarkEnd w:id="7113"/>
      <w:bookmarkEnd w:id="711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5" w:name="_Toc89035449"/>
      <w:bookmarkStart w:id="7116" w:name="_Toc89065247"/>
      <w:bookmarkStart w:id="7117" w:name="_Toc89180546"/>
      <w:bookmarkStart w:id="7118" w:name="_Toc97072239"/>
      <w:bookmarkStart w:id="7119" w:name="_Toc120051644"/>
      <w:bookmarkStart w:id="7120" w:name="_Toc200644262"/>
      <w:r>
        <w:t>6.</w:t>
      </w:r>
      <w:r w:rsidR="008116C0">
        <w:t>5</w:t>
      </w:r>
      <w:r>
        <w:t>.3.3</w:t>
      </w:r>
      <w:r w:rsidRPr="003B2883">
        <w:t>.3</w:t>
      </w:r>
      <w:r w:rsidRPr="003B2883">
        <w:tab/>
        <w:t>Resource Standard Methods</w:t>
      </w:r>
      <w:bookmarkEnd w:id="7115"/>
      <w:bookmarkEnd w:id="7116"/>
      <w:bookmarkEnd w:id="7117"/>
      <w:bookmarkEnd w:id="7118"/>
      <w:bookmarkEnd w:id="7119"/>
      <w:bookmarkEnd w:id="7120"/>
    </w:p>
    <w:p w14:paraId="2AD4073F" w14:textId="1EB12DE1" w:rsidR="003E0809" w:rsidRPr="003B2883" w:rsidRDefault="003E0809" w:rsidP="00876DA9">
      <w:pPr>
        <w:pStyle w:val="Heading6"/>
      </w:pPr>
      <w:bookmarkStart w:id="7121" w:name="_Toc89035450"/>
      <w:bookmarkStart w:id="7122" w:name="_Toc89065248"/>
      <w:bookmarkStart w:id="7123" w:name="_Toc89180547"/>
      <w:bookmarkStart w:id="7124" w:name="_Toc97072240"/>
      <w:bookmarkStart w:id="7125" w:name="_Toc120051645"/>
      <w:bookmarkStart w:id="7126" w:name="_Toc200644263"/>
      <w:r>
        <w:t>6.</w:t>
      </w:r>
      <w:r w:rsidR="008116C0">
        <w:t>5</w:t>
      </w:r>
      <w:r>
        <w:t>.3.3</w:t>
      </w:r>
      <w:r w:rsidRPr="003B2883">
        <w:t>.3.1</w:t>
      </w:r>
      <w:r w:rsidRPr="003B2883">
        <w:tab/>
      </w:r>
      <w:r>
        <w:t>DELETE</w:t>
      </w:r>
      <w:bookmarkEnd w:id="7121"/>
      <w:bookmarkEnd w:id="7122"/>
      <w:bookmarkEnd w:id="7123"/>
      <w:bookmarkEnd w:id="7124"/>
      <w:bookmarkEnd w:id="7125"/>
      <w:bookmarkEnd w:id="7126"/>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7" w:name="_Toc89035451"/>
      <w:bookmarkStart w:id="7128" w:name="_Toc89065249"/>
      <w:bookmarkStart w:id="7129" w:name="_Toc89180548"/>
      <w:bookmarkStart w:id="7130" w:name="_Toc97072241"/>
      <w:bookmarkStart w:id="7131" w:name="_Toc120051646"/>
      <w:bookmarkStart w:id="7132" w:name="_Toc200644264"/>
      <w:r>
        <w:t>6.</w:t>
      </w:r>
      <w:r w:rsidR="008116C0">
        <w:t>5</w:t>
      </w:r>
      <w:r>
        <w:t>.3.3</w:t>
      </w:r>
      <w:r w:rsidRPr="003B2883">
        <w:t>.4</w:t>
      </w:r>
      <w:r w:rsidRPr="003B2883">
        <w:tab/>
        <w:t>Resource Custom Operations</w:t>
      </w:r>
      <w:bookmarkEnd w:id="7127"/>
      <w:bookmarkEnd w:id="7128"/>
      <w:bookmarkEnd w:id="7129"/>
      <w:bookmarkEnd w:id="7130"/>
      <w:bookmarkEnd w:id="7131"/>
      <w:bookmarkEnd w:id="7132"/>
    </w:p>
    <w:p w14:paraId="654BE3A2" w14:textId="0DB5DA1F" w:rsidR="003E0809" w:rsidRPr="003B2883" w:rsidRDefault="003E0809" w:rsidP="007E1202">
      <w:pPr>
        <w:pStyle w:val="H6"/>
      </w:pPr>
      <w:bookmarkStart w:id="7133" w:name="_Toc89035452"/>
      <w:bookmarkStart w:id="7134" w:name="_Toc89065250"/>
      <w:bookmarkStart w:id="7135" w:name="_Toc89180549"/>
      <w:bookmarkStart w:id="7136" w:name="_Toc97072242"/>
      <w:r>
        <w:t>6.</w:t>
      </w:r>
      <w:r w:rsidR="008116C0">
        <w:t>5</w:t>
      </w:r>
      <w:r>
        <w:t>.3.2.4</w:t>
      </w:r>
      <w:r w:rsidRPr="003B2883">
        <w:t>.1</w:t>
      </w:r>
      <w:r w:rsidRPr="003B2883">
        <w:tab/>
        <w:t>Overview</w:t>
      </w:r>
      <w:bookmarkEnd w:id="7133"/>
      <w:bookmarkEnd w:id="7134"/>
      <w:bookmarkEnd w:id="7135"/>
      <w:bookmarkEnd w:id="7136"/>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7" w:name="_Toc89035453"/>
      <w:bookmarkStart w:id="7138" w:name="_Toc89065251"/>
      <w:bookmarkStart w:id="7139" w:name="_Toc89180550"/>
      <w:bookmarkStart w:id="7140" w:name="_Toc97072243"/>
      <w:bookmarkStart w:id="7141" w:name="_Toc120051647"/>
      <w:bookmarkStart w:id="7142"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7"/>
      <w:bookmarkEnd w:id="7138"/>
      <w:bookmarkEnd w:id="7139"/>
      <w:bookmarkEnd w:id="7140"/>
      <w:bookmarkEnd w:id="7141"/>
      <w:bookmarkEnd w:id="7142"/>
    </w:p>
    <w:p w14:paraId="35066B98" w14:textId="50E8B84A" w:rsidR="003E0809" w:rsidRPr="003B2883" w:rsidRDefault="003E0809" w:rsidP="00876DA9">
      <w:pPr>
        <w:pStyle w:val="Heading7"/>
      </w:pPr>
      <w:bookmarkStart w:id="7143" w:name="_Toc89035454"/>
      <w:bookmarkStart w:id="7144" w:name="_Toc89065252"/>
      <w:bookmarkStart w:id="7145" w:name="_Toc89180551"/>
      <w:bookmarkStart w:id="7146" w:name="_Toc97072244"/>
      <w:bookmarkStart w:id="7147" w:name="_Toc120051648"/>
      <w:bookmarkStart w:id="7148" w:name="_Toc200644266"/>
      <w:r>
        <w:t>6.</w:t>
      </w:r>
      <w:r w:rsidR="008116C0">
        <w:t>5</w:t>
      </w:r>
      <w:r>
        <w:t>.3.2.4</w:t>
      </w:r>
      <w:r w:rsidRPr="003B2883">
        <w:t>.2.1</w:t>
      </w:r>
      <w:r w:rsidRPr="003B2883">
        <w:tab/>
        <w:t>Description</w:t>
      </w:r>
      <w:bookmarkEnd w:id="7143"/>
      <w:bookmarkEnd w:id="7144"/>
      <w:bookmarkEnd w:id="7145"/>
      <w:bookmarkEnd w:id="7146"/>
      <w:bookmarkEnd w:id="7147"/>
      <w:bookmarkEnd w:id="7148"/>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9" w:name="_Toc89035455"/>
      <w:bookmarkStart w:id="7150" w:name="_Toc89065253"/>
      <w:bookmarkStart w:id="7151" w:name="_Toc89180552"/>
      <w:bookmarkStart w:id="7152" w:name="_Toc97072245"/>
      <w:bookmarkStart w:id="7153" w:name="_Toc120051649"/>
      <w:bookmarkStart w:id="7154" w:name="_Toc200644267"/>
      <w:r>
        <w:t>6.</w:t>
      </w:r>
      <w:r w:rsidR="008116C0">
        <w:t>5</w:t>
      </w:r>
      <w:r>
        <w:t>.3.2.4</w:t>
      </w:r>
      <w:r w:rsidRPr="003B2883">
        <w:t>.2.2</w:t>
      </w:r>
      <w:r w:rsidRPr="003B2883">
        <w:tab/>
        <w:t>Operation Definition</w:t>
      </w:r>
      <w:bookmarkEnd w:id="7149"/>
      <w:bookmarkEnd w:id="7150"/>
      <w:bookmarkEnd w:id="7151"/>
      <w:bookmarkEnd w:id="7152"/>
      <w:bookmarkEnd w:id="7153"/>
      <w:bookmarkEnd w:id="715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5" w:name="_Toc89035456"/>
      <w:bookmarkStart w:id="7156" w:name="_Toc89065254"/>
      <w:bookmarkStart w:id="7157" w:name="_Toc89180553"/>
      <w:bookmarkStart w:id="7158" w:name="_Toc97072246"/>
      <w:bookmarkStart w:id="7159" w:name="_Toc120051650"/>
      <w:bookmarkStart w:id="7160" w:name="_Toc200644268"/>
      <w:r w:rsidRPr="003B2883">
        <w:t>6.</w:t>
      </w:r>
      <w:r>
        <w:t>5</w:t>
      </w:r>
      <w:r w:rsidRPr="003B2883">
        <w:t>.4</w:t>
      </w:r>
      <w:r w:rsidRPr="003B2883">
        <w:tab/>
        <w:t>Custom Operations without associated resources</w:t>
      </w:r>
      <w:bookmarkEnd w:id="7155"/>
      <w:bookmarkEnd w:id="7156"/>
      <w:bookmarkEnd w:id="7157"/>
      <w:bookmarkEnd w:id="7158"/>
      <w:bookmarkEnd w:id="7159"/>
      <w:bookmarkEnd w:id="716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1" w:name="_Toc89035457"/>
      <w:bookmarkStart w:id="7162" w:name="_Toc89065255"/>
      <w:bookmarkStart w:id="7163" w:name="_Toc89180554"/>
      <w:bookmarkStart w:id="7164" w:name="_Toc97072247"/>
      <w:bookmarkStart w:id="7165" w:name="_Toc120051651"/>
      <w:bookmarkStart w:id="7166" w:name="_Toc200644269"/>
      <w:r w:rsidRPr="003B2883">
        <w:t>6.</w:t>
      </w:r>
      <w:r>
        <w:t>5</w:t>
      </w:r>
      <w:r w:rsidRPr="003B2883">
        <w:t>.5</w:t>
      </w:r>
      <w:r w:rsidRPr="003B2883">
        <w:tab/>
        <w:t>Notifications</w:t>
      </w:r>
      <w:bookmarkEnd w:id="7161"/>
      <w:bookmarkEnd w:id="7162"/>
      <w:bookmarkEnd w:id="7163"/>
      <w:bookmarkEnd w:id="7164"/>
      <w:bookmarkEnd w:id="7165"/>
      <w:bookmarkEnd w:id="7166"/>
    </w:p>
    <w:p w14:paraId="3D7DFAD0" w14:textId="14D82CDF" w:rsidR="00856FE9" w:rsidRDefault="00856FE9" w:rsidP="00856FE9">
      <w:pPr>
        <w:pStyle w:val="Heading4"/>
      </w:pPr>
      <w:bookmarkStart w:id="7167" w:name="_Toc89035458"/>
      <w:bookmarkStart w:id="7168" w:name="_Toc89065256"/>
      <w:bookmarkStart w:id="7169" w:name="_Toc89180555"/>
      <w:bookmarkStart w:id="7170" w:name="_Toc97072248"/>
      <w:bookmarkStart w:id="7171" w:name="_Toc120051652"/>
      <w:bookmarkStart w:id="7172" w:name="_Toc200644270"/>
      <w:r w:rsidRPr="003B2883">
        <w:t>6.</w:t>
      </w:r>
      <w:r>
        <w:t>5</w:t>
      </w:r>
      <w:r w:rsidRPr="003B2883">
        <w:t>.5.1</w:t>
      </w:r>
      <w:r w:rsidRPr="003B2883">
        <w:tab/>
      </w:r>
      <w:r>
        <w:t>General</w:t>
      </w:r>
      <w:bookmarkEnd w:id="7167"/>
      <w:bookmarkEnd w:id="7168"/>
      <w:bookmarkEnd w:id="7169"/>
      <w:bookmarkEnd w:id="7170"/>
      <w:bookmarkEnd w:id="7171"/>
      <w:bookmarkEnd w:id="717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3" w:name="_Toc89035459"/>
      <w:bookmarkStart w:id="7174" w:name="_Toc89065257"/>
      <w:bookmarkStart w:id="7175" w:name="_Toc89180556"/>
      <w:bookmarkStart w:id="7176" w:name="_Toc97072249"/>
      <w:bookmarkStart w:id="7177" w:name="_Toc120051653"/>
      <w:bookmarkStart w:id="7178" w:name="_Toc200644271"/>
      <w:r w:rsidRPr="003B2883">
        <w:t>6.</w:t>
      </w:r>
      <w:r>
        <w:t>5</w:t>
      </w:r>
      <w:r w:rsidRPr="003B2883">
        <w:t>.5.2</w:t>
      </w:r>
      <w:r w:rsidRPr="003B2883">
        <w:tab/>
      </w:r>
      <w:r>
        <w:t>Broadcast MBS Session Context Status Notification</w:t>
      </w:r>
      <w:bookmarkEnd w:id="7173"/>
      <w:bookmarkEnd w:id="7174"/>
      <w:bookmarkEnd w:id="7175"/>
      <w:bookmarkEnd w:id="7176"/>
      <w:bookmarkEnd w:id="7177"/>
      <w:bookmarkEnd w:id="7178"/>
    </w:p>
    <w:p w14:paraId="1AFD8769" w14:textId="7043AF43" w:rsidR="00856FE9" w:rsidRPr="00986E88" w:rsidRDefault="00856FE9" w:rsidP="00856FE9">
      <w:pPr>
        <w:pStyle w:val="Heading5"/>
        <w:rPr>
          <w:noProof/>
        </w:rPr>
      </w:pPr>
      <w:bookmarkStart w:id="7179" w:name="_Toc532994455"/>
      <w:bookmarkStart w:id="7180" w:name="_Toc35971422"/>
      <w:bookmarkStart w:id="7181" w:name="_Toc67903539"/>
      <w:bookmarkStart w:id="7182" w:name="_Toc89035460"/>
      <w:bookmarkStart w:id="7183" w:name="_Toc89065258"/>
      <w:bookmarkStart w:id="7184" w:name="_Toc89180557"/>
      <w:bookmarkStart w:id="7185" w:name="_Toc97072250"/>
      <w:bookmarkStart w:id="7186" w:name="_Toc120051654"/>
      <w:bookmarkStart w:id="7187" w:name="_Toc200644272"/>
      <w:r>
        <w:t>6.5.5.2</w:t>
      </w:r>
      <w:r w:rsidRPr="00986E88">
        <w:rPr>
          <w:noProof/>
        </w:rPr>
        <w:t>.1</w:t>
      </w:r>
      <w:r w:rsidRPr="00986E88">
        <w:rPr>
          <w:noProof/>
        </w:rPr>
        <w:tab/>
        <w:t>Description</w:t>
      </w:r>
      <w:bookmarkEnd w:id="7179"/>
      <w:bookmarkEnd w:id="7180"/>
      <w:bookmarkEnd w:id="7181"/>
      <w:bookmarkEnd w:id="7182"/>
      <w:bookmarkEnd w:id="7183"/>
      <w:bookmarkEnd w:id="7184"/>
      <w:bookmarkEnd w:id="7185"/>
      <w:bookmarkEnd w:id="7186"/>
      <w:bookmarkEnd w:id="718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8" w:name="_Toc532994456"/>
      <w:bookmarkStart w:id="7189" w:name="_Toc35971423"/>
      <w:bookmarkStart w:id="7190" w:name="_Toc67903540"/>
      <w:bookmarkStart w:id="7191" w:name="_Toc89035461"/>
      <w:bookmarkStart w:id="7192" w:name="_Toc89065259"/>
      <w:bookmarkStart w:id="7193" w:name="_Toc89180558"/>
    </w:p>
    <w:p w14:paraId="441472C7" w14:textId="7E50EEE9" w:rsidR="00856FE9" w:rsidRPr="00986E88" w:rsidRDefault="00856FE9" w:rsidP="00856FE9">
      <w:pPr>
        <w:pStyle w:val="Heading5"/>
        <w:rPr>
          <w:noProof/>
        </w:rPr>
      </w:pPr>
      <w:bookmarkStart w:id="7194" w:name="_Toc97072251"/>
      <w:bookmarkStart w:id="7195" w:name="_Toc120051655"/>
      <w:bookmarkStart w:id="7196" w:name="_Toc200644273"/>
      <w:r>
        <w:t>6.5.5.2</w:t>
      </w:r>
      <w:r w:rsidRPr="00986E88">
        <w:rPr>
          <w:noProof/>
        </w:rPr>
        <w:t>.2</w:t>
      </w:r>
      <w:r w:rsidRPr="00986E88">
        <w:rPr>
          <w:noProof/>
        </w:rPr>
        <w:tab/>
        <w:t>Target URI</w:t>
      </w:r>
      <w:bookmarkEnd w:id="7188"/>
      <w:bookmarkEnd w:id="7189"/>
      <w:bookmarkEnd w:id="7190"/>
      <w:bookmarkEnd w:id="7191"/>
      <w:bookmarkEnd w:id="7192"/>
      <w:bookmarkEnd w:id="7193"/>
      <w:bookmarkEnd w:id="7194"/>
      <w:bookmarkEnd w:id="7195"/>
      <w:bookmarkEnd w:id="7196"/>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7" w:name="_Toc89035462"/>
      <w:bookmarkStart w:id="7198" w:name="_Toc89065260"/>
      <w:bookmarkStart w:id="7199" w:name="_Toc89180559"/>
      <w:bookmarkStart w:id="7200" w:name="_Toc97072252"/>
      <w:bookmarkStart w:id="7201" w:name="_Toc120051656"/>
      <w:bookmarkStart w:id="7202" w:name="_Toc200644274"/>
      <w:r w:rsidRPr="003B2883">
        <w:t>6.</w:t>
      </w:r>
      <w:r>
        <w:t>5</w:t>
      </w:r>
      <w:r w:rsidRPr="003B2883">
        <w:t>.5.2.3</w:t>
      </w:r>
      <w:r w:rsidRPr="003B2883">
        <w:tab/>
        <w:t>Notification Standard Methods</w:t>
      </w:r>
      <w:bookmarkEnd w:id="7197"/>
      <w:bookmarkEnd w:id="7198"/>
      <w:bookmarkEnd w:id="7199"/>
      <w:bookmarkEnd w:id="7200"/>
      <w:bookmarkEnd w:id="7201"/>
      <w:bookmarkEnd w:id="7202"/>
    </w:p>
    <w:p w14:paraId="43877C6F" w14:textId="1FDC750D" w:rsidR="00856FE9" w:rsidRPr="003B2883" w:rsidRDefault="00856FE9" w:rsidP="00876DA9">
      <w:pPr>
        <w:pStyle w:val="Heading6"/>
      </w:pPr>
      <w:bookmarkStart w:id="7203" w:name="_Toc89035463"/>
      <w:bookmarkStart w:id="7204" w:name="_Toc89065261"/>
      <w:bookmarkStart w:id="7205" w:name="_Toc89180560"/>
      <w:bookmarkStart w:id="7206" w:name="_Toc97072253"/>
      <w:bookmarkStart w:id="7207" w:name="_Toc120051657"/>
      <w:bookmarkStart w:id="7208" w:name="_Toc200644275"/>
      <w:r w:rsidRPr="003B2883">
        <w:t>6.</w:t>
      </w:r>
      <w:r>
        <w:t>5</w:t>
      </w:r>
      <w:r w:rsidRPr="003B2883">
        <w:t>.5.2.3.1</w:t>
      </w:r>
      <w:r w:rsidRPr="003B2883">
        <w:tab/>
        <w:t>POST</w:t>
      </w:r>
      <w:bookmarkEnd w:id="7203"/>
      <w:bookmarkEnd w:id="7204"/>
      <w:bookmarkEnd w:id="7205"/>
      <w:bookmarkEnd w:id="7206"/>
      <w:bookmarkEnd w:id="7207"/>
      <w:bookmarkEnd w:id="720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9" w:name="_Toc89035464"/>
      <w:bookmarkStart w:id="7210" w:name="_Toc89065262"/>
      <w:bookmarkStart w:id="7211" w:name="_Toc89180561"/>
      <w:bookmarkStart w:id="7212" w:name="_Toc97072254"/>
      <w:bookmarkStart w:id="7213" w:name="_Toc120051658"/>
      <w:bookmarkStart w:id="7214" w:name="_Toc200644276"/>
      <w:r w:rsidRPr="003B2883">
        <w:t>6.</w:t>
      </w:r>
      <w:r w:rsidR="00AC6664">
        <w:t>5</w:t>
      </w:r>
      <w:r w:rsidRPr="003B2883">
        <w:t>.6</w:t>
      </w:r>
      <w:r w:rsidRPr="003B2883">
        <w:tab/>
        <w:t>Data Model</w:t>
      </w:r>
      <w:bookmarkEnd w:id="7209"/>
      <w:bookmarkEnd w:id="7210"/>
      <w:bookmarkEnd w:id="7211"/>
      <w:bookmarkEnd w:id="7212"/>
      <w:bookmarkEnd w:id="7213"/>
      <w:bookmarkEnd w:id="7214"/>
    </w:p>
    <w:p w14:paraId="1313235B" w14:textId="2DB9EC81" w:rsidR="006278EC" w:rsidRPr="003B2883" w:rsidRDefault="006278EC" w:rsidP="006278EC">
      <w:pPr>
        <w:pStyle w:val="Heading4"/>
      </w:pPr>
      <w:bookmarkStart w:id="7215" w:name="_Toc89035465"/>
      <w:bookmarkStart w:id="7216" w:name="_Toc89065263"/>
      <w:bookmarkStart w:id="7217" w:name="_Toc89180562"/>
      <w:bookmarkStart w:id="7218" w:name="_Toc97072255"/>
      <w:bookmarkStart w:id="7219" w:name="_Toc120051659"/>
      <w:bookmarkStart w:id="7220" w:name="_Toc200644277"/>
      <w:r w:rsidRPr="003B2883">
        <w:t>6.</w:t>
      </w:r>
      <w:r w:rsidR="00AC6664">
        <w:t>5</w:t>
      </w:r>
      <w:r w:rsidRPr="003B2883">
        <w:t>.6.1</w:t>
      </w:r>
      <w:r w:rsidRPr="003B2883">
        <w:tab/>
        <w:t>General</w:t>
      </w:r>
      <w:bookmarkEnd w:id="7215"/>
      <w:bookmarkEnd w:id="7216"/>
      <w:bookmarkEnd w:id="7217"/>
      <w:bookmarkEnd w:id="7218"/>
      <w:bookmarkEnd w:id="7219"/>
      <w:bookmarkEnd w:id="722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1" w:name="_Toc89035466"/>
      <w:bookmarkStart w:id="7222" w:name="_Toc89065264"/>
      <w:bookmarkStart w:id="7223" w:name="_Toc89180563"/>
      <w:bookmarkStart w:id="7224" w:name="_Toc97072256"/>
      <w:bookmarkStart w:id="7225" w:name="_Toc120051660"/>
      <w:bookmarkStart w:id="7226" w:name="_Toc200644278"/>
      <w:r>
        <w:rPr>
          <w:lang w:val="en-US"/>
        </w:rPr>
        <w:t>6.</w:t>
      </w:r>
      <w:r w:rsidR="00AC6664">
        <w:rPr>
          <w:lang w:val="en-US"/>
        </w:rPr>
        <w:t>5</w:t>
      </w:r>
      <w:r>
        <w:rPr>
          <w:lang w:val="en-US"/>
        </w:rPr>
        <w:t>.6</w:t>
      </w:r>
      <w:r w:rsidRPr="003B2883">
        <w:rPr>
          <w:lang w:val="en-US"/>
        </w:rPr>
        <w:t>.2</w:t>
      </w:r>
      <w:r w:rsidRPr="003B2883">
        <w:rPr>
          <w:lang w:val="en-US"/>
        </w:rPr>
        <w:tab/>
        <w:t>Structured data types</w:t>
      </w:r>
      <w:bookmarkEnd w:id="7221"/>
      <w:bookmarkEnd w:id="7222"/>
      <w:bookmarkEnd w:id="7223"/>
      <w:bookmarkEnd w:id="7224"/>
      <w:bookmarkEnd w:id="7225"/>
      <w:bookmarkEnd w:id="7226"/>
    </w:p>
    <w:p w14:paraId="19FC6B4B" w14:textId="4E80868C" w:rsidR="006278EC" w:rsidRPr="003B2883" w:rsidRDefault="006278EC" w:rsidP="006278EC">
      <w:pPr>
        <w:pStyle w:val="Heading5"/>
      </w:pPr>
      <w:bookmarkStart w:id="7227" w:name="_Toc89035467"/>
      <w:bookmarkStart w:id="7228" w:name="_Toc89065265"/>
      <w:bookmarkStart w:id="7229" w:name="_Toc89180564"/>
      <w:bookmarkStart w:id="7230" w:name="_Toc97072257"/>
      <w:bookmarkStart w:id="7231" w:name="_Toc120051661"/>
      <w:bookmarkStart w:id="7232" w:name="_Toc200644279"/>
      <w:r>
        <w:t>6.</w:t>
      </w:r>
      <w:r w:rsidR="00AC6664">
        <w:t>5</w:t>
      </w:r>
      <w:r>
        <w:t>.6</w:t>
      </w:r>
      <w:r w:rsidRPr="003B2883">
        <w:t>.2.1</w:t>
      </w:r>
      <w:r w:rsidRPr="003B2883">
        <w:tab/>
        <w:t>Introduction</w:t>
      </w:r>
      <w:bookmarkEnd w:id="7227"/>
      <w:bookmarkEnd w:id="7228"/>
      <w:bookmarkEnd w:id="7229"/>
      <w:bookmarkEnd w:id="7230"/>
      <w:bookmarkEnd w:id="7231"/>
      <w:bookmarkEnd w:id="723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3" w:name="_Toc89035468"/>
      <w:bookmarkStart w:id="7234" w:name="_Toc89065266"/>
      <w:bookmarkStart w:id="7235" w:name="_Toc89180565"/>
      <w:bookmarkStart w:id="7236" w:name="_Toc97072258"/>
      <w:bookmarkStart w:id="7237" w:name="_Toc120051662"/>
      <w:bookmarkStart w:id="7238" w:name="_Toc200644280"/>
      <w:r>
        <w:t>6.</w:t>
      </w:r>
      <w:r w:rsidR="00AC6664">
        <w:t>5</w:t>
      </w:r>
      <w:r>
        <w:t>.6</w:t>
      </w:r>
      <w:r w:rsidRPr="003B2883">
        <w:t>.2.</w:t>
      </w:r>
      <w:r w:rsidR="00AC6664">
        <w:t>2</w:t>
      </w:r>
      <w:r w:rsidRPr="003B2883">
        <w:tab/>
        <w:t xml:space="preserve">Type: </w:t>
      </w:r>
      <w:r>
        <w:rPr>
          <w:lang w:eastAsia="zh-CN"/>
        </w:rPr>
        <w:t>ContextCreateReqData</w:t>
      </w:r>
      <w:bookmarkEnd w:id="7233"/>
      <w:bookmarkEnd w:id="7234"/>
      <w:bookmarkEnd w:id="7235"/>
      <w:bookmarkEnd w:id="7236"/>
      <w:bookmarkEnd w:id="7237"/>
      <w:bookmarkEnd w:id="723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9" w:name="_Toc89035469"/>
      <w:bookmarkStart w:id="7240" w:name="_Toc89065267"/>
      <w:bookmarkStart w:id="7241" w:name="_Toc89180566"/>
      <w:bookmarkStart w:id="7242" w:name="_Toc97072259"/>
      <w:bookmarkStart w:id="7243" w:name="_Toc120051663"/>
      <w:bookmarkStart w:id="7244" w:name="_Toc200644281"/>
      <w:r>
        <w:t>6.</w:t>
      </w:r>
      <w:r w:rsidR="00AC6664">
        <w:t>5</w:t>
      </w:r>
      <w:r>
        <w:t>.6</w:t>
      </w:r>
      <w:r w:rsidRPr="003B2883">
        <w:t>.2.</w:t>
      </w:r>
      <w:r w:rsidR="00AC6664">
        <w:t>3</w:t>
      </w:r>
      <w:r w:rsidRPr="003B2883">
        <w:tab/>
        <w:t xml:space="preserve">Type: </w:t>
      </w:r>
      <w:r>
        <w:rPr>
          <w:lang w:eastAsia="zh-CN"/>
        </w:rPr>
        <w:t>ContextCreateRspData</w:t>
      </w:r>
      <w:bookmarkEnd w:id="7239"/>
      <w:bookmarkEnd w:id="7240"/>
      <w:bookmarkEnd w:id="7241"/>
      <w:bookmarkEnd w:id="7242"/>
      <w:bookmarkEnd w:id="7243"/>
      <w:bookmarkEnd w:id="724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5" w:name="_Toc89035470"/>
      <w:bookmarkStart w:id="7246" w:name="_Toc89065268"/>
      <w:bookmarkStart w:id="7247" w:name="_Toc89180567"/>
      <w:bookmarkStart w:id="7248" w:name="_Toc97072260"/>
      <w:bookmarkStart w:id="7249" w:name="_Toc120051664"/>
      <w:bookmarkStart w:id="7250" w:name="_Toc200644282"/>
      <w:r>
        <w:t>6.</w:t>
      </w:r>
      <w:r w:rsidR="00AC6664">
        <w:t>5</w:t>
      </w:r>
      <w:r>
        <w:t>.6</w:t>
      </w:r>
      <w:r w:rsidRPr="003B2883">
        <w:t>.2.</w:t>
      </w:r>
      <w:r w:rsidR="00AC6664">
        <w:t>4</w:t>
      </w:r>
      <w:r w:rsidRPr="003B2883">
        <w:tab/>
        <w:t xml:space="preserve">Type: </w:t>
      </w:r>
      <w:r>
        <w:rPr>
          <w:lang w:eastAsia="zh-CN"/>
        </w:rPr>
        <w:t>ContextStatusNotification</w:t>
      </w:r>
      <w:bookmarkEnd w:id="7245"/>
      <w:bookmarkEnd w:id="7246"/>
      <w:bookmarkEnd w:id="7247"/>
      <w:bookmarkEnd w:id="7248"/>
      <w:bookmarkEnd w:id="7249"/>
      <w:bookmarkEnd w:id="725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1" w:name="_Toc89035471"/>
      <w:bookmarkStart w:id="7252" w:name="_Toc89065269"/>
      <w:bookmarkStart w:id="7253" w:name="_Toc89180568"/>
      <w:bookmarkStart w:id="7254" w:name="_Toc97072261"/>
      <w:bookmarkStart w:id="7255" w:name="_Toc120051665"/>
      <w:bookmarkStart w:id="7256" w:name="_Toc200644283"/>
      <w:r>
        <w:t>6.5.6</w:t>
      </w:r>
      <w:r w:rsidRPr="003B2883">
        <w:t>.2.</w:t>
      </w:r>
      <w:r>
        <w:t>5</w:t>
      </w:r>
      <w:r w:rsidRPr="003B2883">
        <w:tab/>
        <w:t xml:space="preserve">Type: </w:t>
      </w:r>
      <w:r>
        <w:rPr>
          <w:lang w:eastAsia="zh-CN"/>
        </w:rPr>
        <w:t>ContextUpdateReqData</w:t>
      </w:r>
      <w:bookmarkEnd w:id="7251"/>
      <w:bookmarkEnd w:id="7252"/>
      <w:bookmarkEnd w:id="7253"/>
      <w:bookmarkEnd w:id="7254"/>
      <w:bookmarkEnd w:id="7255"/>
      <w:bookmarkEnd w:id="7256"/>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7" w:name="_Toc89035472"/>
      <w:bookmarkStart w:id="7258" w:name="_Toc89065270"/>
      <w:bookmarkStart w:id="7259" w:name="_Toc89180569"/>
      <w:bookmarkStart w:id="7260" w:name="_Toc97072262"/>
      <w:bookmarkStart w:id="7261" w:name="_Toc120051666"/>
      <w:bookmarkStart w:id="7262" w:name="_Toc200644284"/>
      <w:r>
        <w:t>6.5.6</w:t>
      </w:r>
      <w:r w:rsidRPr="003B2883">
        <w:t>.2.</w:t>
      </w:r>
      <w:r>
        <w:t>6</w:t>
      </w:r>
      <w:r w:rsidRPr="003B2883">
        <w:tab/>
        <w:t xml:space="preserve">Type: </w:t>
      </w:r>
      <w:r>
        <w:rPr>
          <w:lang w:eastAsia="zh-CN"/>
        </w:rPr>
        <w:t>ContextUpdateRspData</w:t>
      </w:r>
      <w:bookmarkEnd w:id="7257"/>
      <w:bookmarkEnd w:id="7258"/>
      <w:bookmarkEnd w:id="7259"/>
      <w:bookmarkEnd w:id="7260"/>
      <w:bookmarkEnd w:id="7261"/>
      <w:bookmarkEnd w:id="7262"/>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3" w:name="_Toc97072263"/>
      <w:bookmarkStart w:id="7264" w:name="_Toc120051667"/>
      <w:bookmarkStart w:id="7265" w:name="_Toc200644285"/>
      <w:r>
        <w:t>6.5.6</w:t>
      </w:r>
      <w:r w:rsidRPr="003B2883">
        <w:t>.2.</w:t>
      </w:r>
      <w:r>
        <w:t>7</w:t>
      </w:r>
      <w:r w:rsidRPr="003B2883">
        <w:tab/>
        <w:t xml:space="preserve">Type: </w:t>
      </w:r>
      <w:r>
        <w:rPr>
          <w:lang w:eastAsia="zh-CN"/>
        </w:rPr>
        <w:t>N2</w:t>
      </w:r>
      <w:r>
        <w:t>Mbs</w:t>
      </w:r>
      <w:r>
        <w:rPr>
          <w:lang w:eastAsia="zh-CN"/>
        </w:rPr>
        <w:t>SmInfo</w:t>
      </w:r>
      <w:bookmarkEnd w:id="7263"/>
      <w:bookmarkEnd w:id="7264"/>
      <w:bookmarkEnd w:id="726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6" w:name="_Toc120051668"/>
      <w:bookmarkStart w:id="7267" w:name="_Toc200644286"/>
      <w:r>
        <w:t>6.5.6.2.8</w:t>
      </w:r>
      <w:r>
        <w:tab/>
        <w:t>Type: Operation</w:t>
      </w:r>
      <w:r>
        <w:rPr>
          <w:lang w:eastAsia="zh-CN"/>
        </w:rPr>
        <w:t>Event</w:t>
      </w:r>
      <w:bookmarkEnd w:id="7266"/>
      <w:bookmarkEnd w:id="7267"/>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8" w:name="_Toc120051669"/>
      <w:bookmarkStart w:id="7269" w:name="_Toc200644287"/>
      <w:r>
        <w:t>6.5.6.2.9</w:t>
      </w:r>
      <w:r>
        <w:tab/>
        <w:t xml:space="preserve">Type: </w:t>
      </w:r>
      <w:r>
        <w:rPr>
          <w:lang w:eastAsia="zh-CN"/>
        </w:rPr>
        <w:t>NgranFailureEvent</w:t>
      </w:r>
      <w:bookmarkEnd w:id="7268"/>
      <w:bookmarkEnd w:id="726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0" w:name="_Toc200644288"/>
      <w:r>
        <w:t>6.5.6</w:t>
      </w:r>
      <w:r w:rsidRPr="003B2883">
        <w:t>.2.</w:t>
      </w:r>
      <w:r w:rsidR="008A1CFA">
        <w:t>10</w:t>
      </w:r>
      <w:r w:rsidRPr="003B2883">
        <w:tab/>
        <w:t xml:space="preserve">Type: </w:t>
      </w:r>
      <w:r>
        <w:rPr>
          <w:lang w:eastAsia="zh-CN"/>
        </w:rPr>
        <w:t>ContextStatusNotificationResponse</w:t>
      </w:r>
      <w:bookmarkEnd w:id="7270"/>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1" w:name="_Toc89035473"/>
      <w:bookmarkStart w:id="7272" w:name="_Toc89065271"/>
      <w:bookmarkStart w:id="7273" w:name="_Toc89180570"/>
      <w:bookmarkStart w:id="7274" w:name="_Toc97072265"/>
      <w:bookmarkStart w:id="7275" w:name="_Toc120051670"/>
      <w:bookmarkStart w:id="7276"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71"/>
      <w:bookmarkEnd w:id="7272"/>
      <w:bookmarkEnd w:id="7273"/>
      <w:bookmarkEnd w:id="7274"/>
      <w:bookmarkEnd w:id="7275"/>
      <w:bookmarkEnd w:id="7276"/>
    </w:p>
    <w:p w14:paraId="79C1269F" w14:textId="3F3C551E" w:rsidR="006278EC" w:rsidRPr="003B2883" w:rsidRDefault="006278EC" w:rsidP="006278EC">
      <w:pPr>
        <w:pStyle w:val="Heading5"/>
      </w:pPr>
      <w:bookmarkStart w:id="7277" w:name="_Toc89035474"/>
      <w:bookmarkStart w:id="7278" w:name="_Toc89065272"/>
      <w:bookmarkStart w:id="7279" w:name="_Toc89180571"/>
      <w:bookmarkStart w:id="7280" w:name="_Toc97072266"/>
      <w:bookmarkStart w:id="7281" w:name="_Toc120051671"/>
      <w:bookmarkStart w:id="7282" w:name="_Toc200644290"/>
      <w:r w:rsidRPr="003B2883">
        <w:t>6.</w:t>
      </w:r>
      <w:r w:rsidR="00AC6664">
        <w:t>5</w:t>
      </w:r>
      <w:r w:rsidRPr="003B2883">
        <w:t>.6.3.1</w:t>
      </w:r>
      <w:r w:rsidRPr="003B2883">
        <w:tab/>
        <w:t>Introduction</w:t>
      </w:r>
      <w:bookmarkEnd w:id="7277"/>
      <w:bookmarkEnd w:id="7278"/>
      <w:bookmarkEnd w:id="7279"/>
      <w:bookmarkEnd w:id="7280"/>
      <w:bookmarkEnd w:id="7281"/>
      <w:bookmarkEnd w:id="728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3" w:name="_Toc89035475"/>
      <w:bookmarkStart w:id="7284" w:name="_Toc89065273"/>
      <w:bookmarkStart w:id="7285" w:name="_Toc89180572"/>
      <w:bookmarkStart w:id="7286" w:name="_Toc97072267"/>
      <w:bookmarkStart w:id="7287" w:name="_Toc120051672"/>
      <w:bookmarkStart w:id="7288" w:name="_Toc200644291"/>
      <w:r w:rsidRPr="003B2883">
        <w:t>6.</w:t>
      </w:r>
      <w:r w:rsidR="00AC6664">
        <w:t>5</w:t>
      </w:r>
      <w:r w:rsidRPr="003B2883">
        <w:t>.6.3.2</w:t>
      </w:r>
      <w:r w:rsidRPr="003B2883">
        <w:tab/>
        <w:t>Simple data types</w:t>
      </w:r>
      <w:bookmarkEnd w:id="7283"/>
      <w:bookmarkEnd w:id="7284"/>
      <w:bookmarkEnd w:id="7285"/>
      <w:bookmarkEnd w:id="7286"/>
      <w:bookmarkEnd w:id="7287"/>
      <w:bookmarkEnd w:id="728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9" w:name="_Toc89035476"/>
      <w:bookmarkStart w:id="7290" w:name="_Toc89065274"/>
      <w:bookmarkStart w:id="7291" w:name="_Toc89180573"/>
      <w:bookmarkStart w:id="7292" w:name="_Toc97072268"/>
      <w:bookmarkStart w:id="7293" w:name="_Toc120051673"/>
      <w:bookmarkStart w:id="7294" w:name="_Toc200644292"/>
      <w:r>
        <w:t>6.</w:t>
      </w:r>
      <w:r w:rsidR="00AC6664">
        <w:t>5</w:t>
      </w:r>
      <w:r>
        <w:t>.6.3.</w:t>
      </w:r>
      <w:r w:rsidR="00AC6664">
        <w:t>3</w:t>
      </w:r>
      <w:r w:rsidRPr="00BC662F">
        <w:tab/>
        <w:t xml:space="preserve">Enumeration: </w:t>
      </w:r>
      <w:r>
        <w:t>OperationStatus</w:t>
      </w:r>
      <w:bookmarkEnd w:id="7289"/>
      <w:bookmarkEnd w:id="7290"/>
      <w:bookmarkEnd w:id="7291"/>
      <w:bookmarkEnd w:id="7292"/>
      <w:bookmarkEnd w:id="7293"/>
      <w:bookmarkEnd w:id="729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5" w:name="_Toc97072264"/>
      <w:bookmarkStart w:id="7296" w:name="_Toc120051674"/>
      <w:bookmarkStart w:id="7297" w:name="_Toc200644293"/>
      <w:r>
        <w:t>6.5.6.3.4</w:t>
      </w:r>
      <w:r>
        <w:tab/>
        <w:t>Enumeration: NgapIeType</w:t>
      </w:r>
      <w:bookmarkEnd w:id="7295"/>
      <w:bookmarkEnd w:id="7296"/>
      <w:bookmarkEnd w:id="729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8" w:name="_Toc120051675"/>
      <w:bookmarkStart w:id="7299" w:name="_Toc200644294"/>
      <w:r>
        <w:t>6.5.6.3.5</w:t>
      </w:r>
      <w:r>
        <w:tab/>
        <w:t xml:space="preserve">Enumeration: </w:t>
      </w:r>
      <w:r>
        <w:rPr>
          <w:lang w:eastAsia="zh-CN"/>
        </w:rPr>
        <w:t>OpEventType</w:t>
      </w:r>
      <w:bookmarkEnd w:id="7298"/>
      <w:bookmarkEnd w:id="729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0" w:name="_Toc120051676"/>
      <w:bookmarkStart w:id="7301" w:name="_Toc200644295"/>
      <w:r>
        <w:t>6.5.6.3.6</w:t>
      </w:r>
      <w:r>
        <w:tab/>
        <w:t>Enumeration: NgranFailureIndication</w:t>
      </w:r>
      <w:bookmarkEnd w:id="7300"/>
      <w:bookmarkEnd w:id="730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2" w:name="_Toc89035477"/>
      <w:bookmarkStart w:id="7303" w:name="_Toc89065275"/>
      <w:bookmarkStart w:id="7304" w:name="_Toc89180574"/>
      <w:bookmarkStart w:id="7305" w:name="_Toc97072269"/>
      <w:bookmarkStart w:id="7306" w:name="_Toc120051677"/>
      <w:bookmarkStart w:id="7307" w:name="_Toc200644296"/>
      <w:r>
        <w:t>6.</w:t>
      </w:r>
      <w:r w:rsidR="00AC6664">
        <w:t>5</w:t>
      </w:r>
      <w:r>
        <w:t>.6</w:t>
      </w:r>
      <w:r w:rsidRPr="003B2883">
        <w:t>.4</w:t>
      </w:r>
      <w:r w:rsidRPr="003B2883">
        <w:tab/>
        <w:t>Binary data</w:t>
      </w:r>
      <w:bookmarkEnd w:id="7302"/>
      <w:bookmarkEnd w:id="7303"/>
      <w:bookmarkEnd w:id="7304"/>
      <w:bookmarkEnd w:id="7305"/>
      <w:bookmarkEnd w:id="7306"/>
      <w:bookmarkEnd w:id="7307"/>
    </w:p>
    <w:p w14:paraId="52FC9CDE" w14:textId="3CA126C1" w:rsidR="00335145" w:rsidRPr="003B2883" w:rsidRDefault="00335145" w:rsidP="00335145">
      <w:pPr>
        <w:pStyle w:val="Heading5"/>
        <w:rPr>
          <w:lang w:val="en-US"/>
        </w:rPr>
      </w:pPr>
      <w:bookmarkStart w:id="7308" w:name="_Toc89035478"/>
      <w:bookmarkStart w:id="7309" w:name="_Toc89065276"/>
      <w:bookmarkStart w:id="7310" w:name="_Toc89180575"/>
      <w:bookmarkStart w:id="7311" w:name="_Toc97072270"/>
      <w:bookmarkStart w:id="7312" w:name="_Toc120051678"/>
      <w:bookmarkStart w:id="7313"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08"/>
      <w:bookmarkEnd w:id="7309"/>
      <w:bookmarkEnd w:id="7310"/>
      <w:bookmarkEnd w:id="7311"/>
      <w:bookmarkEnd w:id="7312"/>
      <w:bookmarkEnd w:id="731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4" w:name="_Toc89035479"/>
      <w:bookmarkStart w:id="7315" w:name="_Toc89065277"/>
      <w:bookmarkStart w:id="7316" w:name="_Toc89180576"/>
      <w:bookmarkStart w:id="7317" w:name="_Toc97072271"/>
      <w:bookmarkStart w:id="7318" w:name="_Toc120051679"/>
      <w:bookmarkStart w:id="7319"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4"/>
      <w:bookmarkEnd w:id="7315"/>
      <w:bookmarkEnd w:id="7316"/>
      <w:bookmarkEnd w:id="7317"/>
      <w:bookmarkEnd w:id="7318"/>
      <w:bookmarkEnd w:id="7319"/>
    </w:p>
    <w:p w14:paraId="38B83E1D" w14:textId="5D7138CB" w:rsidR="00335145" w:rsidRPr="003B2883" w:rsidRDefault="00335145" w:rsidP="00876DA9">
      <w:pPr>
        <w:pStyle w:val="Heading6"/>
      </w:pPr>
      <w:bookmarkStart w:id="7320" w:name="_Toc89035480"/>
      <w:bookmarkStart w:id="7321" w:name="_Toc89065278"/>
      <w:bookmarkStart w:id="7322" w:name="_Toc89180577"/>
      <w:bookmarkStart w:id="7323" w:name="_Toc97072272"/>
      <w:bookmarkStart w:id="7324" w:name="_Toc120051680"/>
      <w:bookmarkStart w:id="7325" w:name="_Toc200644299"/>
      <w:r>
        <w:t>6.</w:t>
      </w:r>
      <w:r w:rsidR="00AC6664">
        <w:t>5</w:t>
      </w:r>
      <w:r>
        <w:t>.6</w:t>
      </w:r>
      <w:r w:rsidRPr="003B2883">
        <w:t>.4.</w:t>
      </w:r>
      <w:r w:rsidR="000A34B2">
        <w:t>2</w:t>
      </w:r>
      <w:r w:rsidRPr="003B2883">
        <w:t>.1</w:t>
      </w:r>
      <w:r w:rsidRPr="003B2883">
        <w:tab/>
        <w:t>Introduction</w:t>
      </w:r>
      <w:bookmarkEnd w:id="7320"/>
      <w:bookmarkEnd w:id="7321"/>
      <w:bookmarkEnd w:id="7322"/>
      <w:bookmarkEnd w:id="7323"/>
      <w:bookmarkEnd w:id="7324"/>
      <w:bookmarkEnd w:id="732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6" w:name="_Toc89035481"/>
      <w:bookmarkStart w:id="7327" w:name="_Toc89065279"/>
      <w:bookmarkStart w:id="7328" w:name="_Toc89180578"/>
      <w:bookmarkStart w:id="7329" w:name="_Toc97072273"/>
      <w:bookmarkStart w:id="7330" w:name="_Toc120051681"/>
      <w:bookmarkStart w:id="7331" w:name="_Toc200644300"/>
      <w:r>
        <w:t>6.</w:t>
      </w:r>
      <w:r w:rsidR="00AC6664">
        <w:t>5</w:t>
      </w:r>
      <w:r>
        <w:t>.6</w:t>
      </w:r>
      <w:r w:rsidRPr="003B2883">
        <w:t>.4.</w:t>
      </w:r>
      <w:r w:rsidR="000A34B2">
        <w:t>2</w:t>
      </w:r>
      <w:r w:rsidRPr="003B2883">
        <w:t>.2</w:t>
      </w:r>
      <w:r w:rsidRPr="003B2883">
        <w:tab/>
        <w:t>NGAP IEs</w:t>
      </w:r>
      <w:bookmarkEnd w:id="7326"/>
      <w:bookmarkEnd w:id="7327"/>
      <w:bookmarkEnd w:id="7328"/>
      <w:bookmarkEnd w:id="7329"/>
      <w:bookmarkEnd w:id="7330"/>
      <w:bookmarkEnd w:id="733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2" w:name="_Toc120051682"/>
      <w:bookmarkStart w:id="7333" w:name="_Toc200644301"/>
      <w:r w:rsidRPr="003B2883">
        <w:t>6.</w:t>
      </w:r>
      <w:r>
        <w:t>5</w:t>
      </w:r>
      <w:r w:rsidRPr="003B2883">
        <w:t>.7</w:t>
      </w:r>
      <w:r w:rsidRPr="003B2883">
        <w:tab/>
        <w:t>Error Handling</w:t>
      </w:r>
      <w:bookmarkEnd w:id="7332"/>
      <w:bookmarkEnd w:id="7333"/>
    </w:p>
    <w:p w14:paraId="58BFE84E" w14:textId="77777777" w:rsidR="001F2659" w:rsidRPr="003B2883" w:rsidRDefault="001F2659" w:rsidP="001F2659">
      <w:pPr>
        <w:pStyle w:val="Heading4"/>
      </w:pPr>
      <w:bookmarkStart w:id="7334" w:name="_Toc120051683"/>
      <w:bookmarkStart w:id="7335" w:name="_Toc200644302"/>
      <w:r w:rsidRPr="003B2883">
        <w:t>6.</w:t>
      </w:r>
      <w:r>
        <w:t>5</w:t>
      </w:r>
      <w:r w:rsidRPr="003B2883">
        <w:t>.7.1</w:t>
      </w:r>
      <w:r w:rsidRPr="003B2883">
        <w:tab/>
        <w:t>General</w:t>
      </w:r>
      <w:bookmarkEnd w:id="7334"/>
      <w:bookmarkEnd w:id="733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6" w:name="_Toc120051684"/>
      <w:bookmarkStart w:id="7337" w:name="_Toc200644303"/>
      <w:r w:rsidRPr="003B2883">
        <w:t>6.</w:t>
      </w:r>
      <w:r>
        <w:t>5</w:t>
      </w:r>
      <w:r w:rsidRPr="003B2883">
        <w:t>.7.2</w:t>
      </w:r>
      <w:r w:rsidRPr="003B2883">
        <w:tab/>
        <w:t>Protocol Errors</w:t>
      </w:r>
      <w:bookmarkEnd w:id="7336"/>
      <w:bookmarkEnd w:id="7337"/>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8" w:name="_Toc120051685"/>
      <w:bookmarkStart w:id="7339" w:name="_Toc200644304"/>
      <w:r w:rsidRPr="003B2883">
        <w:t>6.</w:t>
      </w:r>
      <w:r>
        <w:t>5</w:t>
      </w:r>
      <w:r w:rsidRPr="003B2883">
        <w:t>.7.3</w:t>
      </w:r>
      <w:r w:rsidRPr="003B2883">
        <w:tab/>
        <w:t>Application Errors</w:t>
      </w:r>
      <w:bookmarkEnd w:id="7338"/>
      <w:bookmarkEnd w:id="7339"/>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0" w:name="_Toc120051686"/>
      <w:bookmarkStart w:id="7341" w:name="_Toc200644305"/>
      <w:r w:rsidRPr="003B2883">
        <w:t>6.</w:t>
      </w:r>
      <w:r>
        <w:t>5</w:t>
      </w:r>
      <w:r w:rsidRPr="003B2883">
        <w:t>.8</w:t>
      </w:r>
      <w:r w:rsidRPr="003B2883">
        <w:tab/>
        <w:t>Feature Negotiation</w:t>
      </w:r>
      <w:bookmarkEnd w:id="7340"/>
      <w:bookmarkEnd w:id="734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2" w:name="_Toc120051687"/>
      <w:bookmarkStart w:id="7343" w:name="_Toc200644306"/>
      <w:r w:rsidRPr="003B2883">
        <w:rPr>
          <w:lang w:val="en-US"/>
        </w:rPr>
        <w:t>6.</w:t>
      </w:r>
      <w:r>
        <w:rPr>
          <w:lang w:val="en-US"/>
        </w:rPr>
        <w:t>5</w:t>
      </w:r>
      <w:r w:rsidRPr="003B2883">
        <w:rPr>
          <w:lang w:val="en-US"/>
        </w:rPr>
        <w:t>.9</w:t>
      </w:r>
      <w:r w:rsidRPr="003B2883">
        <w:rPr>
          <w:lang w:val="en-US"/>
        </w:rPr>
        <w:tab/>
        <w:t>Security</w:t>
      </w:r>
      <w:bookmarkEnd w:id="7342"/>
      <w:bookmarkEnd w:id="7343"/>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4" w:name="_Toc120051688"/>
      <w:bookmarkStart w:id="7345" w:name="_Toc200644307"/>
      <w:r w:rsidRPr="003B2883">
        <w:t>6.</w:t>
      </w:r>
      <w:r>
        <w:t>5</w:t>
      </w:r>
      <w:r w:rsidRPr="003B2883">
        <w:t>.</w:t>
      </w:r>
      <w:r>
        <w:t>10</w:t>
      </w:r>
      <w:r w:rsidRPr="003B2883">
        <w:tab/>
      </w:r>
      <w:r>
        <w:t>HTTP redirection</w:t>
      </w:r>
      <w:bookmarkEnd w:id="7344"/>
      <w:bookmarkEnd w:id="7345"/>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6" w:name="_Toc89035482"/>
      <w:bookmarkStart w:id="7347" w:name="_Toc89065280"/>
      <w:bookmarkStart w:id="7348" w:name="_Toc89180579"/>
      <w:bookmarkStart w:id="7349" w:name="_Toc97072274"/>
      <w:bookmarkStart w:id="7350" w:name="_Toc120051689"/>
      <w:bookmarkStart w:id="7351" w:name="_Toc200644308"/>
      <w:r>
        <w:t>6.6</w:t>
      </w:r>
      <w:r>
        <w:tab/>
        <w:t>Namf_MBSCommunication Service API</w:t>
      </w:r>
      <w:bookmarkEnd w:id="7346"/>
      <w:bookmarkEnd w:id="7347"/>
      <w:bookmarkEnd w:id="7348"/>
      <w:bookmarkEnd w:id="7349"/>
      <w:bookmarkEnd w:id="7350"/>
      <w:bookmarkEnd w:id="7351"/>
    </w:p>
    <w:p w14:paraId="7EF35365" w14:textId="3A8BDECD" w:rsidR="00B45E44" w:rsidRDefault="00B45E44" w:rsidP="00B45E44">
      <w:pPr>
        <w:pStyle w:val="Heading3"/>
      </w:pPr>
      <w:bookmarkStart w:id="7352" w:name="_Toc89035483"/>
      <w:bookmarkStart w:id="7353" w:name="_Toc89065281"/>
      <w:bookmarkStart w:id="7354" w:name="_Toc89180580"/>
      <w:bookmarkStart w:id="7355" w:name="_Toc97072275"/>
      <w:bookmarkStart w:id="7356" w:name="_Toc120051690"/>
      <w:bookmarkStart w:id="7357" w:name="_Toc200644309"/>
      <w:r>
        <w:t>6.6.1</w:t>
      </w:r>
      <w:r>
        <w:tab/>
        <w:t>API URI</w:t>
      </w:r>
      <w:bookmarkEnd w:id="7352"/>
      <w:bookmarkEnd w:id="7353"/>
      <w:bookmarkEnd w:id="7354"/>
      <w:bookmarkEnd w:id="7355"/>
      <w:bookmarkEnd w:id="7356"/>
      <w:bookmarkEnd w:id="73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8" w:name="_Toc89035484"/>
      <w:bookmarkStart w:id="7359" w:name="_Toc89065282"/>
      <w:bookmarkStart w:id="7360" w:name="_Toc89180581"/>
      <w:bookmarkStart w:id="7361" w:name="_Toc97072276"/>
      <w:bookmarkStart w:id="7362" w:name="_Toc120051691"/>
      <w:bookmarkStart w:id="7363" w:name="_Toc200644310"/>
      <w:r>
        <w:t>6.6.2</w:t>
      </w:r>
      <w:r>
        <w:tab/>
        <w:t>Usage of HTTP</w:t>
      </w:r>
      <w:bookmarkEnd w:id="7358"/>
      <w:bookmarkEnd w:id="7359"/>
      <w:bookmarkEnd w:id="7360"/>
      <w:bookmarkEnd w:id="7361"/>
      <w:bookmarkEnd w:id="7362"/>
      <w:bookmarkEnd w:id="7363"/>
    </w:p>
    <w:p w14:paraId="5CB6CDFF" w14:textId="5FCA0314" w:rsidR="00B45E44" w:rsidRDefault="00B45E44" w:rsidP="00B45E44">
      <w:pPr>
        <w:pStyle w:val="Heading4"/>
      </w:pPr>
      <w:bookmarkStart w:id="7364" w:name="_Toc89035485"/>
      <w:bookmarkStart w:id="7365" w:name="_Toc89065283"/>
      <w:bookmarkStart w:id="7366" w:name="_Toc89180582"/>
      <w:bookmarkStart w:id="7367" w:name="_Toc97072277"/>
      <w:bookmarkStart w:id="7368" w:name="_Toc120051692"/>
      <w:bookmarkStart w:id="7369" w:name="_Toc200644311"/>
      <w:r>
        <w:t>6.6.2.1</w:t>
      </w:r>
      <w:r>
        <w:tab/>
        <w:t>General</w:t>
      </w:r>
      <w:bookmarkEnd w:id="7364"/>
      <w:bookmarkEnd w:id="7365"/>
      <w:bookmarkEnd w:id="7366"/>
      <w:bookmarkEnd w:id="7367"/>
      <w:bookmarkEnd w:id="7368"/>
      <w:bookmarkEnd w:id="7369"/>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0" w:name="_Toc89035486"/>
      <w:bookmarkStart w:id="7371" w:name="_Toc89065284"/>
      <w:bookmarkStart w:id="7372" w:name="_Toc89180583"/>
      <w:bookmarkStart w:id="7373" w:name="_Toc97072278"/>
      <w:bookmarkStart w:id="7374" w:name="_Toc120051693"/>
      <w:bookmarkStart w:id="7375" w:name="_Toc200644312"/>
      <w:r>
        <w:t>6.6.2.2</w:t>
      </w:r>
      <w:r>
        <w:tab/>
        <w:t>HTTP standard headers</w:t>
      </w:r>
      <w:bookmarkEnd w:id="7370"/>
      <w:bookmarkEnd w:id="7371"/>
      <w:bookmarkEnd w:id="7372"/>
      <w:bookmarkEnd w:id="7373"/>
      <w:bookmarkEnd w:id="7374"/>
      <w:bookmarkEnd w:id="7375"/>
    </w:p>
    <w:p w14:paraId="553447E9" w14:textId="183E7F75" w:rsidR="00B45E44" w:rsidRDefault="00B45E44" w:rsidP="00B45E44">
      <w:pPr>
        <w:pStyle w:val="Heading5"/>
        <w:rPr>
          <w:lang w:eastAsia="zh-CN"/>
        </w:rPr>
      </w:pPr>
      <w:bookmarkStart w:id="7376" w:name="_Toc89035487"/>
      <w:bookmarkStart w:id="7377" w:name="_Toc89065285"/>
      <w:bookmarkStart w:id="7378" w:name="_Toc89180584"/>
      <w:bookmarkStart w:id="7379" w:name="_Toc97072279"/>
      <w:bookmarkStart w:id="7380" w:name="_Toc120051694"/>
      <w:bookmarkStart w:id="7381" w:name="_Toc200644313"/>
      <w:r>
        <w:t>6.6.2.2.1</w:t>
      </w:r>
      <w:r>
        <w:rPr>
          <w:lang w:eastAsia="zh-CN"/>
        </w:rPr>
        <w:tab/>
        <w:t>General</w:t>
      </w:r>
      <w:bookmarkEnd w:id="7376"/>
      <w:bookmarkEnd w:id="7377"/>
      <w:bookmarkEnd w:id="7378"/>
      <w:bookmarkEnd w:id="7379"/>
      <w:bookmarkEnd w:id="7380"/>
      <w:bookmarkEnd w:id="7381"/>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2" w:name="_Toc89035488"/>
      <w:bookmarkStart w:id="7383" w:name="_Toc89065286"/>
      <w:bookmarkStart w:id="7384" w:name="_Toc89180585"/>
      <w:bookmarkStart w:id="7385" w:name="_Toc97072280"/>
      <w:bookmarkStart w:id="7386" w:name="_Toc120051695"/>
      <w:bookmarkStart w:id="7387" w:name="_Toc200644314"/>
      <w:r>
        <w:t>6.6.2.2.2</w:t>
      </w:r>
      <w:r>
        <w:tab/>
        <w:t>Content type</w:t>
      </w:r>
      <w:bookmarkEnd w:id="7382"/>
      <w:bookmarkEnd w:id="7383"/>
      <w:bookmarkEnd w:id="7384"/>
      <w:bookmarkEnd w:id="7385"/>
      <w:bookmarkEnd w:id="7386"/>
      <w:bookmarkEnd w:id="7387"/>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8" w:name="_Toc89035489"/>
      <w:bookmarkStart w:id="7389" w:name="_Toc89065287"/>
      <w:bookmarkStart w:id="7390" w:name="_Toc89180586"/>
      <w:bookmarkStart w:id="7391" w:name="_Toc97072281"/>
      <w:bookmarkStart w:id="7392" w:name="_Toc120051696"/>
      <w:bookmarkStart w:id="7393" w:name="_Toc200644315"/>
      <w:r>
        <w:t>6.6.2.3</w:t>
      </w:r>
      <w:r>
        <w:tab/>
        <w:t>HTTP custom headers</w:t>
      </w:r>
      <w:bookmarkEnd w:id="7388"/>
      <w:bookmarkEnd w:id="7389"/>
      <w:bookmarkEnd w:id="7390"/>
      <w:bookmarkEnd w:id="7391"/>
      <w:bookmarkEnd w:id="7392"/>
      <w:bookmarkEnd w:id="7393"/>
    </w:p>
    <w:p w14:paraId="02DA1F5D" w14:textId="70ED860A" w:rsidR="00B45E44" w:rsidRDefault="00B45E44" w:rsidP="00B45E44">
      <w:pPr>
        <w:pStyle w:val="Heading5"/>
        <w:rPr>
          <w:lang w:eastAsia="zh-CN"/>
        </w:rPr>
      </w:pPr>
      <w:bookmarkStart w:id="7394" w:name="_Toc89035490"/>
      <w:bookmarkStart w:id="7395" w:name="_Toc89065288"/>
      <w:bookmarkStart w:id="7396" w:name="_Toc89180587"/>
      <w:bookmarkStart w:id="7397" w:name="_Toc97072282"/>
      <w:bookmarkStart w:id="7398" w:name="_Toc120051697"/>
      <w:bookmarkStart w:id="7399" w:name="_Toc200644316"/>
      <w:r>
        <w:t>6.6.2.3.1</w:t>
      </w:r>
      <w:r>
        <w:rPr>
          <w:lang w:eastAsia="zh-CN"/>
        </w:rPr>
        <w:tab/>
        <w:t>General</w:t>
      </w:r>
      <w:bookmarkEnd w:id="7394"/>
      <w:bookmarkEnd w:id="7395"/>
      <w:bookmarkEnd w:id="7396"/>
      <w:bookmarkEnd w:id="7397"/>
      <w:bookmarkEnd w:id="7398"/>
      <w:bookmarkEnd w:id="7399"/>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00" w:name="_Toc81297913"/>
      <w:bookmarkStart w:id="7401" w:name="_Toc89035491"/>
      <w:bookmarkStart w:id="7402" w:name="_Toc89065289"/>
      <w:bookmarkStart w:id="7403" w:name="_Toc89180588"/>
      <w:bookmarkStart w:id="7404" w:name="_Toc97072283"/>
      <w:bookmarkStart w:id="7405" w:name="_Toc120051698"/>
      <w:bookmarkStart w:id="7406" w:name="_Toc200644317"/>
      <w:r w:rsidRPr="003B2883">
        <w:t>6.</w:t>
      </w:r>
      <w:r>
        <w:t>6</w:t>
      </w:r>
      <w:r w:rsidRPr="003B2883">
        <w:t>.2.4</w:t>
      </w:r>
      <w:r w:rsidRPr="003B2883">
        <w:tab/>
        <w:t>HTTP multipart messages</w:t>
      </w:r>
      <w:bookmarkEnd w:id="7400"/>
      <w:bookmarkEnd w:id="7401"/>
      <w:bookmarkEnd w:id="7402"/>
      <w:bookmarkEnd w:id="7403"/>
      <w:bookmarkEnd w:id="7404"/>
      <w:bookmarkEnd w:id="7405"/>
      <w:bookmarkEnd w:id="740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7" w:name="_Toc89035492"/>
      <w:bookmarkStart w:id="7408" w:name="_Toc89065290"/>
      <w:bookmarkStart w:id="7409" w:name="_Toc89180589"/>
      <w:bookmarkStart w:id="7410" w:name="_Toc97072284"/>
      <w:bookmarkStart w:id="7411" w:name="_Toc120051699"/>
      <w:bookmarkStart w:id="7412" w:name="_Toc200644318"/>
      <w:r>
        <w:t>6.6.3</w:t>
      </w:r>
      <w:r>
        <w:tab/>
        <w:t>Resources</w:t>
      </w:r>
      <w:bookmarkEnd w:id="7407"/>
      <w:bookmarkEnd w:id="7408"/>
      <w:bookmarkEnd w:id="7409"/>
      <w:bookmarkEnd w:id="7410"/>
      <w:bookmarkEnd w:id="7411"/>
      <w:bookmarkEnd w:id="7412"/>
    </w:p>
    <w:p w14:paraId="2FC5DDA6" w14:textId="23C7BD77" w:rsidR="00B45E44" w:rsidRPr="000A7435" w:rsidRDefault="00B45E44" w:rsidP="00B45E44">
      <w:pPr>
        <w:pStyle w:val="Heading4"/>
      </w:pPr>
      <w:bookmarkStart w:id="7413" w:name="_Toc81558610"/>
      <w:bookmarkStart w:id="7414" w:name="_Toc89035493"/>
      <w:bookmarkStart w:id="7415" w:name="_Toc89065291"/>
      <w:bookmarkStart w:id="7416" w:name="_Toc89180590"/>
      <w:bookmarkStart w:id="7417" w:name="_Toc97072285"/>
      <w:bookmarkStart w:id="7418" w:name="_Toc120051700"/>
      <w:bookmarkStart w:id="7419" w:name="_Toc200644319"/>
      <w:r>
        <w:t>6.6.3.1</w:t>
      </w:r>
      <w:r>
        <w:tab/>
        <w:t>Overview</w:t>
      </w:r>
      <w:bookmarkEnd w:id="7413"/>
      <w:bookmarkEnd w:id="7414"/>
      <w:bookmarkEnd w:id="7415"/>
      <w:bookmarkEnd w:id="7416"/>
      <w:bookmarkEnd w:id="7417"/>
      <w:bookmarkEnd w:id="7418"/>
      <w:bookmarkEnd w:id="741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2in" o:ole="">
            <v:imagedata r:id="rId108" o:title="" cropbottom="38654f" cropright="2455f"/>
          </v:shape>
          <o:OLEObject Type="Embed" ProgID="Visio.Drawing.11" ShapeID="_x0000_i1075" DrawAspect="Content" ObjectID="_1825671200"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0" w:name="_Toc81297969"/>
      <w:bookmarkStart w:id="7421" w:name="_Toc89035494"/>
      <w:bookmarkStart w:id="7422" w:name="_Toc89065292"/>
      <w:bookmarkStart w:id="7423" w:name="_Toc89180591"/>
      <w:bookmarkStart w:id="7424" w:name="_Toc97072286"/>
      <w:bookmarkStart w:id="7425" w:name="_Toc120051701"/>
      <w:bookmarkStart w:id="7426" w:name="_Toc200644320"/>
      <w:r w:rsidRPr="003B2883">
        <w:t>6.</w:t>
      </w:r>
      <w:r>
        <w:t>6</w:t>
      </w:r>
      <w:r w:rsidRPr="003B2883">
        <w:t>.</w:t>
      </w:r>
      <w:r>
        <w:t>3</w:t>
      </w:r>
      <w:r w:rsidRPr="003B2883">
        <w:t>.</w:t>
      </w:r>
      <w:r>
        <w:t>1</w:t>
      </w:r>
      <w:r w:rsidRPr="003B2883">
        <w:tab/>
      </w:r>
      <w:bookmarkEnd w:id="7420"/>
      <w:r>
        <w:t>Resource: N2 Message Handler (</w:t>
      </w:r>
      <w:r>
        <w:rPr>
          <w:rFonts w:eastAsia="DengXian"/>
        </w:rPr>
        <w:t>Custom Operation)</w:t>
      </w:r>
      <w:bookmarkEnd w:id="7421"/>
      <w:bookmarkEnd w:id="7422"/>
      <w:bookmarkEnd w:id="7423"/>
      <w:bookmarkEnd w:id="7424"/>
      <w:bookmarkEnd w:id="7425"/>
      <w:bookmarkEnd w:id="7426"/>
    </w:p>
    <w:p w14:paraId="7C500E72" w14:textId="6EA57BA1" w:rsidR="00B45E44" w:rsidRPr="003B2883" w:rsidRDefault="00B45E44" w:rsidP="00B45E44">
      <w:pPr>
        <w:pStyle w:val="Heading5"/>
      </w:pPr>
      <w:bookmarkStart w:id="7427" w:name="_Toc81297970"/>
      <w:bookmarkStart w:id="7428" w:name="_Toc89035495"/>
      <w:bookmarkStart w:id="7429" w:name="_Toc89065293"/>
      <w:bookmarkStart w:id="7430" w:name="_Toc89180592"/>
      <w:bookmarkStart w:id="7431" w:name="_Toc97072287"/>
      <w:bookmarkStart w:id="7432" w:name="_Toc120051702"/>
      <w:bookmarkStart w:id="7433" w:name="_Toc200644321"/>
      <w:r w:rsidRPr="003B2883">
        <w:t>6.</w:t>
      </w:r>
      <w:r>
        <w:t>6</w:t>
      </w:r>
      <w:r w:rsidRPr="003B2883">
        <w:t>.</w:t>
      </w:r>
      <w:r>
        <w:t>3</w:t>
      </w:r>
      <w:r w:rsidRPr="003B2883">
        <w:t>.</w:t>
      </w:r>
      <w:r>
        <w:t>1.1</w:t>
      </w:r>
      <w:r w:rsidRPr="003B2883">
        <w:tab/>
      </w:r>
      <w:bookmarkEnd w:id="7427"/>
      <w:r>
        <w:t>Description</w:t>
      </w:r>
      <w:bookmarkEnd w:id="7428"/>
      <w:bookmarkEnd w:id="7429"/>
      <w:bookmarkEnd w:id="7430"/>
      <w:bookmarkEnd w:id="7431"/>
      <w:bookmarkEnd w:id="7432"/>
      <w:bookmarkEnd w:id="743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4" w:name="_Toc81297971"/>
      <w:bookmarkStart w:id="7435" w:name="_Toc89035496"/>
      <w:bookmarkStart w:id="7436" w:name="_Toc89065294"/>
      <w:bookmarkStart w:id="7437" w:name="_Toc89180593"/>
    </w:p>
    <w:p w14:paraId="51A770A8" w14:textId="1D73D7C6" w:rsidR="00B45E44" w:rsidRPr="003B2883" w:rsidRDefault="00B45E44" w:rsidP="00B45E44">
      <w:pPr>
        <w:pStyle w:val="Heading5"/>
      </w:pPr>
      <w:bookmarkStart w:id="7438" w:name="_Toc97072288"/>
      <w:bookmarkStart w:id="7439" w:name="_Toc120051703"/>
      <w:bookmarkStart w:id="7440" w:name="_Toc200644322"/>
      <w:r w:rsidRPr="003B2883">
        <w:t>6.</w:t>
      </w:r>
      <w:r>
        <w:t>6</w:t>
      </w:r>
      <w:r w:rsidRPr="003B2883">
        <w:t>.3.</w:t>
      </w:r>
      <w:r>
        <w:t>1</w:t>
      </w:r>
      <w:r w:rsidRPr="003B2883">
        <w:t>.2</w:t>
      </w:r>
      <w:r w:rsidRPr="003B2883">
        <w:tab/>
        <w:t>Resource Definition</w:t>
      </w:r>
      <w:bookmarkEnd w:id="7434"/>
      <w:bookmarkEnd w:id="7435"/>
      <w:bookmarkEnd w:id="7436"/>
      <w:bookmarkEnd w:id="7437"/>
      <w:bookmarkEnd w:id="7438"/>
      <w:bookmarkEnd w:id="7439"/>
      <w:bookmarkEnd w:id="744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1" w:name="_Toc81297972"/>
      <w:bookmarkStart w:id="7442" w:name="_Toc89035497"/>
      <w:bookmarkStart w:id="7443" w:name="_Toc89065295"/>
      <w:bookmarkStart w:id="7444" w:name="_Toc89180594"/>
      <w:bookmarkStart w:id="7445" w:name="_Toc97072289"/>
      <w:bookmarkStart w:id="7446" w:name="_Toc120051704"/>
      <w:bookmarkStart w:id="7447" w:name="_Toc200644323"/>
      <w:r w:rsidRPr="003B2883">
        <w:t>6.</w:t>
      </w:r>
      <w:r>
        <w:t>6</w:t>
      </w:r>
      <w:r w:rsidRPr="003B2883">
        <w:t>.3.</w:t>
      </w:r>
      <w:r>
        <w:t>1</w:t>
      </w:r>
      <w:r w:rsidRPr="003B2883">
        <w:t>.3</w:t>
      </w:r>
      <w:r w:rsidRPr="003B2883">
        <w:tab/>
        <w:t>Resource Standard Methods</w:t>
      </w:r>
      <w:bookmarkEnd w:id="7441"/>
      <w:bookmarkEnd w:id="7442"/>
      <w:bookmarkEnd w:id="7443"/>
      <w:bookmarkEnd w:id="7444"/>
      <w:bookmarkEnd w:id="7445"/>
      <w:bookmarkEnd w:id="7446"/>
      <w:bookmarkEnd w:id="744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8" w:name="_Toc81297973"/>
      <w:bookmarkStart w:id="7449" w:name="_Toc89035498"/>
      <w:bookmarkStart w:id="7450" w:name="_Toc89065296"/>
      <w:bookmarkStart w:id="7451" w:name="_Toc89180595"/>
      <w:bookmarkStart w:id="7452" w:name="_Toc97072290"/>
      <w:bookmarkStart w:id="7453" w:name="_Toc120051705"/>
      <w:bookmarkStart w:id="7454" w:name="_Toc200644324"/>
      <w:r w:rsidRPr="003B2883">
        <w:t>6.</w:t>
      </w:r>
      <w:r>
        <w:t>6</w:t>
      </w:r>
      <w:r w:rsidRPr="003B2883">
        <w:t>.3.</w:t>
      </w:r>
      <w:r>
        <w:t>1</w:t>
      </w:r>
      <w:r w:rsidRPr="003B2883">
        <w:t>.4</w:t>
      </w:r>
      <w:r w:rsidRPr="003B2883">
        <w:tab/>
        <w:t>Resource Custom Operations</w:t>
      </w:r>
      <w:bookmarkEnd w:id="7448"/>
      <w:bookmarkEnd w:id="7449"/>
      <w:bookmarkEnd w:id="7450"/>
      <w:bookmarkEnd w:id="7451"/>
      <w:bookmarkEnd w:id="7452"/>
      <w:bookmarkEnd w:id="7453"/>
      <w:bookmarkEnd w:id="7454"/>
    </w:p>
    <w:p w14:paraId="4D2288B5" w14:textId="6B8E4B21" w:rsidR="00B45E44" w:rsidRPr="003B2883" w:rsidRDefault="00B45E44" w:rsidP="00876DA9">
      <w:pPr>
        <w:pStyle w:val="Heading6"/>
      </w:pPr>
      <w:bookmarkStart w:id="7455" w:name="_Toc81297974"/>
      <w:bookmarkStart w:id="7456" w:name="_Toc89035499"/>
      <w:bookmarkStart w:id="7457" w:name="_Toc89065297"/>
      <w:bookmarkStart w:id="7458" w:name="_Toc89180596"/>
      <w:bookmarkStart w:id="7459" w:name="_Toc97072291"/>
      <w:bookmarkStart w:id="7460" w:name="_Toc120051706"/>
      <w:bookmarkStart w:id="7461" w:name="_Toc200644325"/>
      <w:r w:rsidRPr="003B2883">
        <w:t>6.</w:t>
      </w:r>
      <w:r>
        <w:t>6</w:t>
      </w:r>
      <w:r w:rsidRPr="003B2883">
        <w:t>.3.</w:t>
      </w:r>
      <w:r>
        <w:t>1</w:t>
      </w:r>
      <w:r w:rsidRPr="003B2883">
        <w:t>.4.1</w:t>
      </w:r>
      <w:r w:rsidRPr="003B2883">
        <w:tab/>
        <w:t>Overview</w:t>
      </w:r>
      <w:bookmarkEnd w:id="7455"/>
      <w:bookmarkEnd w:id="7456"/>
      <w:bookmarkEnd w:id="7457"/>
      <w:bookmarkEnd w:id="7458"/>
      <w:bookmarkEnd w:id="7459"/>
      <w:bookmarkEnd w:id="7460"/>
      <w:bookmarkEnd w:id="746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2" w:name="_Toc89035500"/>
      <w:bookmarkStart w:id="7463" w:name="_Toc89065298"/>
      <w:bookmarkStart w:id="7464" w:name="_Toc89180597"/>
      <w:bookmarkStart w:id="7465" w:name="_Toc97072292"/>
      <w:bookmarkStart w:id="7466" w:name="_Toc120051707"/>
      <w:bookmarkStart w:id="7467"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62"/>
      <w:bookmarkEnd w:id="7463"/>
      <w:bookmarkEnd w:id="7464"/>
      <w:bookmarkEnd w:id="7465"/>
      <w:bookmarkEnd w:id="7466"/>
      <w:bookmarkEnd w:id="7467"/>
    </w:p>
    <w:p w14:paraId="09264F9B" w14:textId="0129FB36" w:rsidR="00B45E44" w:rsidRPr="004D1A8C" w:rsidRDefault="00B45E44" w:rsidP="00876DA9">
      <w:pPr>
        <w:pStyle w:val="Heading7"/>
      </w:pPr>
      <w:bookmarkStart w:id="7468" w:name="_Toc81297976"/>
      <w:bookmarkStart w:id="7469" w:name="_Toc89035501"/>
      <w:bookmarkStart w:id="7470" w:name="_Toc89065299"/>
      <w:bookmarkStart w:id="7471" w:name="_Toc89180598"/>
      <w:bookmarkStart w:id="7472" w:name="_Toc97072293"/>
      <w:bookmarkStart w:id="7473" w:name="_Toc120051708"/>
      <w:bookmarkStart w:id="7474" w:name="_Toc200644327"/>
      <w:r w:rsidRPr="00676AC1">
        <w:t>6.</w:t>
      </w:r>
      <w:r>
        <w:t>6</w:t>
      </w:r>
      <w:r w:rsidRPr="004D1A8C">
        <w:t>.3.1.4.2.1</w:t>
      </w:r>
      <w:r w:rsidRPr="004D1A8C">
        <w:tab/>
        <w:t>Description</w:t>
      </w:r>
      <w:bookmarkEnd w:id="7468"/>
      <w:bookmarkEnd w:id="7469"/>
      <w:bookmarkEnd w:id="7470"/>
      <w:bookmarkEnd w:id="7471"/>
      <w:bookmarkEnd w:id="7472"/>
      <w:bookmarkEnd w:id="7473"/>
      <w:bookmarkEnd w:id="747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5" w:name="_Toc81297977"/>
      <w:bookmarkStart w:id="7476" w:name="_Toc89035502"/>
      <w:bookmarkStart w:id="7477" w:name="_Toc89065300"/>
      <w:bookmarkStart w:id="7478" w:name="_Toc89180599"/>
      <w:bookmarkStart w:id="7479" w:name="_Toc97072294"/>
      <w:bookmarkStart w:id="7480" w:name="_Toc120051709"/>
      <w:bookmarkStart w:id="7481" w:name="_Toc200644328"/>
      <w:r w:rsidRPr="00676AC1">
        <w:t>6.</w:t>
      </w:r>
      <w:r>
        <w:t>6</w:t>
      </w:r>
      <w:r w:rsidRPr="00114B9F">
        <w:t>.3.1.4.2</w:t>
      </w:r>
      <w:r>
        <w:t>.2</w:t>
      </w:r>
      <w:r w:rsidRPr="003B2883">
        <w:tab/>
      </w:r>
      <w:r w:rsidRPr="004D1A8C">
        <w:t>Operation</w:t>
      </w:r>
      <w:r w:rsidRPr="003B2883">
        <w:t xml:space="preserve"> Definition</w:t>
      </w:r>
      <w:bookmarkEnd w:id="7475"/>
      <w:bookmarkEnd w:id="7476"/>
      <w:bookmarkEnd w:id="7477"/>
      <w:bookmarkEnd w:id="7478"/>
      <w:bookmarkEnd w:id="7479"/>
      <w:bookmarkEnd w:id="7480"/>
      <w:bookmarkEnd w:id="748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3" w:name="_Toc89180600"/>
      <w:bookmarkStart w:id="7484" w:name="_Toc97072295"/>
      <w:bookmarkStart w:id="7485" w:name="_Toc120051710"/>
      <w:bookmarkStart w:id="7486" w:name="_Toc200644329"/>
      <w:bookmarkStart w:id="7487" w:name="_Toc81298245"/>
      <w:bookmarkStart w:id="7488" w:name="_Toc89035503"/>
      <w:bookmarkStart w:id="7489" w:name="_Toc89065301"/>
      <w:r>
        <w:t>6.6.4</w:t>
      </w:r>
      <w:r>
        <w:tab/>
        <w:t>Custom Operations without associated resources</w:t>
      </w:r>
      <w:bookmarkEnd w:id="7483"/>
      <w:bookmarkEnd w:id="7484"/>
      <w:bookmarkEnd w:id="7485"/>
      <w:bookmarkEnd w:id="7486"/>
    </w:p>
    <w:p w14:paraId="1BCF4682" w14:textId="7C626F3A" w:rsidR="004A55DF" w:rsidRDefault="004A55DF" w:rsidP="0019245A">
      <w:pPr>
        <w:pStyle w:val="Heading3"/>
      </w:pPr>
      <w:bookmarkStart w:id="7490" w:name="_Toc89180601"/>
      <w:bookmarkStart w:id="7491" w:name="_Toc97072296"/>
      <w:bookmarkStart w:id="7492" w:name="_Toc120051711"/>
      <w:bookmarkStart w:id="7493" w:name="_Toc200644330"/>
      <w:r>
        <w:t>6.6.</w:t>
      </w:r>
      <w:r w:rsidR="00F35E6A">
        <w:t>5</w:t>
      </w:r>
      <w:r>
        <w:tab/>
        <w:t>Notifications</w:t>
      </w:r>
      <w:bookmarkEnd w:id="7490"/>
      <w:bookmarkEnd w:id="7491"/>
      <w:bookmarkEnd w:id="7492"/>
      <w:bookmarkEnd w:id="7493"/>
    </w:p>
    <w:p w14:paraId="31E5D0B2" w14:textId="77777777" w:rsidR="003E5F01" w:rsidRPr="003B2883" w:rsidRDefault="003E5F01" w:rsidP="003E5F01">
      <w:pPr>
        <w:pStyle w:val="Heading4"/>
      </w:pPr>
      <w:bookmarkStart w:id="7494" w:name="_Toc200644331"/>
      <w:r w:rsidRPr="003B2883">
        <w:t>6.</w:t>
      </w:r>
      <w:r>
        <w:t>6</w:t>
      </w:r>
      <w:r w:rsidRPr="003B2883">
        <w:t>.5.1</w:t>
      </w:r>
      <w:r w:rsidRPr="003B2883">
        <w:tab/>
        <w:t>General</w:t>
      </w:r>
      <w:bookmarkEnd w:id="749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5" w:name="_Toc200644332"/>
      <w:r w:rsidRPr="003B2883">
        <w:t>6.</w:t>
      </w:r>
      <w:r>
        <w:t>6</w:t>
      </w:r>
      <w:r w:rsidRPr="003B2883">
        <w:t>.5.2</w:t>
      </w:r>
      <w:r w:rsidRPr="003B2883">
        <w:tab/>
        <w:t>Notification</w:t>
      </w:r>
      <w:bookmarkEnd w:id="7495"/>
    </w:p>
    <w:p w14:paraId="37C7E901" w14:textId="77777777" w:rsidR="003E5F01" w:rsidRPr="003B2883" w:rsidRDefault="003E5F01" w:rsidP="003E5F01">
      <w:pPr>
        <w:pStyle w:val="Heading5"/>
      </w:pPr>
      <w:bookmarkStart w:id="7496" w:name="_Toc200644333"/>
      <w:r w:rsidRPr="003B2883">
        <w:t>6.</w:t>
      </w:r>
      <w:r>
        <w:t>6</w:t>
      </w:r>
      <w:r w:rsidRPr="003B2883">
        <w:t>.5.</w:t>
      </w:r>
      <w:r w:rsidRPr="003B2883">
        <w:rPr>
          <w:lang w:eastAsia="zh-CN"/>
        </w:rPr>
        <w:t>2</w:t>
      </w:r>
      <w:r w:rsidRPr="003B2883">
        <w:t>.1</w:t>
      </w:r>
      <w:r w:rsidRPr="003B2883">
        <w:tab/>
        <w:t>Description</w:t>
      </w:r>
      <w:bookmarkEnd w:id="749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7" w:name="_Toc200644334"/>
      <w:r w:rsidRPr="003B2883">
        <w:t>6.</w:t>
      </w:r>
      <w:r>
        <w:t>6</w:t>
      </w:r>
      <w:r w:rsidRPr="003B2883">
        <w:t>.5.</w:t>
      </w:r>
      <w:r w:rsidRPr="003B2883">
        <w:rPr>
          <w:lang w:eastAsia="zh-CN"/>
        </w:rPr>
        <w:t>2</w:t>
      </w:r>
      <w:r w:rsidRPr="003B2883">
        <w:t>.2</w:t>
      </w:r>
      <w:r w:rsidRPr="003B2883">
        <w:tab/>
        <w:t>Notification Definition</w:t>
      </w:r>
      <w:r>
        <w:t>n</w:t>
      </w:r>
      <w:bookmarkEnd w:id="749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8" w:name="_Toc200644335"/>
      <w:r w:rsidRPr="003B2883">
        <w:t>6.</w:t>
      </w:r>
      <w:r>
        <w:t>6</w:t>
      </w:r>
      <w:r w:rsidRPr="003B2883">
        <w:t>.5.2.3</w:t>
      </w:r>
      <w:r w:rsidRPr="003B2883">
        <w:tab/>
        <w:t>Notification Standard Methods</w:t>
      </w:r>
      <w:bookmarkEnd w:id="7498"/>
    </w:p>
    <w:p w14:paraId="32AFB969" w14:textId="77777777" w:rsidR="003E5F01" w:rsidRPr="003B2883" w:rsidRDefault="003E5F01" w:rsidP="003E5F01">
      <w:pPr>
        <w:pStyle w:val="Heading6"/>
      </w:pPr>
      <w:bookmarkStart w:id="7499" w:name="_Toc200644336"/>
      <w:r w:rsidRPr="003B2883">
        <w:t>6.</w:t>
      </w:r>
      <w:r>
        <w:t>6</w:t>
      </w:r>
      <w:r w:rsidRPr="003B2883">
        <w:t>.5.2.3.1</w:t>
      </w:r>
      <w:r w:rsidRPr="003B2883">
        <w:tab/>
        <w:t>POST</w:t>
      </w:r>
      <w:bookmarkEnd w:id="749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0" w:name="_Toc89180602"/>
      <w:bookmarkStart w:id="7501" w:name="_Toc97072297"/>
      <w:bookmarkStart w:id="7502" w:name="_Toc120051712"/>
      <w:bookmarkStart w:id="7503" w:name="_Toc200644337"/>
      <w:r w:rsidRPr="003B2883">
        <w:t>6.</w:t>
      </w:r>
      <w:r>
        <w:t>6</w:t>
      </w:r>
      <w:r w:rsidRPr="003B2883">
        <w:t>.6</w:t>
      </w:r>
      <w:r w:rsidRPr="003B2883">
        <w:tab/>
        <w:t>Data Model</w:t>
      </w:r>
      <w:bookmarkEnd w:id="7487"/>
      <w:bookmarkEnd w:id="7488"/>
      <w:bookmarkEnd w:id="7489"/>
      <w:bookmarkEnd w:id="7500"/>
      <w:bookmarkEnd w:id="7501"/>
      <w:bookmarkEnd w:id="7502"/>
      <w:bookmarkEnd w:id="7503"/>
    </w:p>
    <w:p w14:paraId="6220AF21" w14:textId="3B0900D8" w:rsidR="0019245A" w:rsidRPr="003B2883" w:rsidRDefault="0019245A" w:rsidP="0019245A">
      <w:pPr>
        <w:pStyle w:val="Heading4"/>
      </w:pPr>
      <w:bookmarkStart w:id="7504" w:name="_Toc81298246"/>
      <w:bookmarkStart w:id="7505" w:name="_Toc89035504"/>
      <w:bookmarkStart w:id="7506" w:name="_Toc89065302"/>
      <w:bookmarkStart w:id="7507" w:name="_Toc89180603"/>
      <w:bookmarkStart w:id="7508" w:name="_Toc97072298"/>
      <w:bookmarkStart w:id="7509" w:name="_Toc120051713"/>
      <w:bookmarkStart w:id="7510" w:name="_Toc200644338"/>
      <w:r w:rsidRPr="003B2883">
        <w:t>6.</w:t>
      </w:r>
      <w:r>
        <w:t>6</w:t>
      </w:r>
      <w:r w:rsidRPr="003B2883">
        <w:t>.6.1</w:t>
      </w:r>
      <w:r w:rsidRPr="003B2883">
        <w:tab/>
        <w:t>General</w:t>
      </w:r>
      <w:bookmarkEnd w:id="7504"/>
      <w:bookmarkEnd w:id="7505"/>
      <w:bookmarkEnd w:id="7506"/>
      <w:bookmarkEnd w:id="7507"/>
      <w:bookmarkEnd w:id="7508"/>
      <w:bookmarkEnd w:id="7509"/>
      <w:bookmarkEnd w:id="751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1" w:name="_Toc81298247"/>
      <w:bookmarkStart w:id="7512" w:name="_Toc89035505"/>
      <w:bookmarkStart w:id="7513" w:name="_Toc89065303"/>
      <w:bookmarkStart w:id="7514" w:name="_Toc89180604"/>
      <w:bookmarkStart w:id="7515" w:name="_Toc97072299"/>
      <w:bookmarkStart w:id="7516" w:name="_Toc120051714"/>
      <w:bookmarkStart w:id="7517" w:name="_Toc200644339"/>
      <w:bookmarkStart w:id="7518" w:name="_Toc81298248"/>
      <w:r w:rsidRPr="003B2883">
        <w:rPr>
          <w:lang w:val="en-US"/>
        </w:rPr>
        <w:t>6.</w:t>
      </w:r>
      <w:r>
        <w:rPr>
          <w:lang w:val="en-US"/>
        </w:rPr>
        <w:t>6</w:t>
      </w:r>
      <w:r w:rsidRPr="003B2883">
        <w:rPr>
          <w:lang w:val="en-US"/>
        </w:rPr>
        <w:t>.6.2</w:t>
      </w:r>
      <w:r w:rsidRPr="003B2883">
        <w:rPr>
          <w:lang w:val="en-US"/>
        </w:rPr>
        <w:tab/>
        <w:t>Structured data types</w:t>
      </w:r>
      <w:bookmarkEnd w:id="7511"/>
      <w:bookmarkEnd w:id="7512"/>
      <w:bookmarkEnd w:id="7513"/>
      <w:bookmarkEnd w:id="7514"/>
      <w:bookmarkEnd w:id="7515"/>
      <w:bookmarkEnd w:id="7516"/>
      <w:bookmarkEnd w:id="7517"/>
    </w:p>
    <w:p w14:paraId="64760656" w14:textId="41F47A14" w:rsidR="0019245A" w:rsidRPr="003B2883" w:rsidRDefault="0019245A" w:rsidP="0019245A">
      <w:pPr>
        <w:pStyle w:val="Heading5"/>
      </w:pPr>
      <w:bookmarkStart w:id="7519" w:name="_Toc89035506"/>
      <w:bookmarkStart w:id="7520" w:name="_Toc89065304"/>
      <w:bookmarkStart w:id="7521" w:name="_Toc89180605"/>
      <w:bookmarkStart w:id="7522" w:name="_Toc97072300"/>
      <w:bookmarkStart w:id="7523" w:name="_Toc120051715"/>
      <w:bookmarkStart w:id="7524" w:name="_Toc200644340"/>
      <w:r w:rsidRPr="003B2883">
        <w:t>6.</w:t>
      </w:r>
      <w:r>
        <w:t>6</w:t>
      </w:r>
      <w:r w:rsidRPr="003B2883">
        <w:t>.6.2.1</w:t>
      </w:r>
      <w:r w:rsidRPr="003B2883">
        <w:tab/>
        <w:t>Introduction</w:t>
      </w:r>
      <w:bookmarkEnd w:id="7518"/>
      <w:bookmarkEnd w:id="7519"/>
      <w:bookmarkEnd w:id="7520"/>
      <w:bookmarkEnd w:id="7521"/>
      <w:bookmarkEnd w:id="7522"/>
      <w:bookmarkEnd w:id="7523"/>
      <w:bookmarkEnd w:id="752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5" w:name="_Toc81298030"/>
      <w:bookmarkStart w:id="7526" w:name="_Toc89035507"/>
      <w:bookmarkStart w:id="7527" w:name="_Toc89065305"/>
      <w:bookmarkStart w:id="7528" w:name="_Toc89180606"/>
      <w:bookmarkStart w:id="7529" w:name="_Toc97072301"/>
      <w:bookmarkStart w:id="7530" w:name="_Toc120051716"/>
      <w:bookmarkStart w:id="7531" w:name="_Toc200644341"/>
      <w:r w:rsidRPr="003B2883">
        <w:t>6.</w:t>
      </w:r>
      <w:r>
        <w:t>6</w:t>
      </w:r>
      <w:r w:rsidRPr="003B2883">
        <w:t>.6.2.</w:t>
      </w:r>
      <w:r>
        <w:t>2</w:t>
      </w:r>
      <w:r w:rsidRPr="003B2883">
        <w:tab/>
        <w:t xml:space="preserve">Type: </w:t>
      </w:r>
      <w:bookmarkEnd w:id="7525"/>
      <w:r>
        <w:t>Mbs</w:t>
      </w:r>
      <w:r w:rsidRPr="003B2883">
        <w:t>N2</w:t>
      </w:r>
      <w:r>
        <w:t>Message</w:t>
      </w:r>
      <w:r w:rsidRPr="003B2883">
        <w:t>TransferReqData</w:t>
      </w:r>
      <w:bookmarkEnd w:id="7526"/>
      <w:bookmarkEnd w:id="7527"/>
      <w:bookmarkEnd w:id="7528"/>
      <w:bookmarkEnd w:id="7529"/>
      <w:bookmarkEnd w:id="7530"/>
      <w:bookmarkEnd w:id="7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2" w:name="_Toc81298054"/>
      <w:bookmarkStart w:id="7533" w:name="_Toc89035508"/>
      <w:bookmarkStart w:id="7534" w:name="_Toc89065306"/>
      <w:bookmarkStart w:id="7535" w:name="_Toc89180607"/>
      <w:bookmarkStart w:id="7536" w:name="_Toc97072302"/>
      <w:bookmarkStart w:id="7537" w:name="_Toc120051717"/>
      <w:bookmarkStart w:id="7538" w:name="_Toc200644342"/>
      <w:r w:rsidRPr="003B2883">
        <w:t>6.</w:t>
      </w:r>
      <w:r>
        <w:t>6</w:t>
      </w:r>
      <w:r w:rsidRPr="003B2883">
        <w:t>.6.2.3</w:t>
      </w:r>
      <w:r w:rsidRPr="003B2883">
        <w:tab/>
        <w:t xml:space="preserve">Type: </w:t>
      </w:r>
      <w:bookmarkEnd w:id="7532"/>
      <w:r>
        <w:t>Mbs</w:t>
      </w:r>
      <w:r w:rsidRPr="003B2883">
        <w:t>N2</w:t>
      </w:r>
      <w:r>
        <w:t>Message</w:t>
      </w:r>
      <w:r w:rsidRPr="003B2883">
        <w:t>TransferRspData</w:t>
      </w:r>
      <w:bookmarkEnd w:id="7533"/>
      <w:bookmarkEnd w:id="7534"/>
      <w:bookmarkEnd w:id="7535"/>
      <w:bookmarkEnd w:id="7536"/>
      <w:bookmarkEnd w:id="7537"/>
      <w:bookmarkEnd w:id="753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9" w:name="_Toc81298048"/>
      <w:bookmarkStart w:id="7540" w:name="_Toc89035510"/>
      <w:bookmarkStart w:id="7541" w:name="_Toc89065308"/>
      <w:bookmarkStart w:id="7542" w:name="_Toc89180609"/>
      <w:bookmarkStart w:id="7543" w:name="_Toc97072303"/>
      <w:bookmarkStart w:id="7544" w:name="_Toc120051718"/>
      <w:bookmarkStart w:id="7545" w:name="_Toc200644343"/>
      <w:r w:rsidRPr="003B2883">
        <w:t>6.</w:t>
      </w:r>
      <w:r>
        <w:t>6</w:t>
      </w:r>
      <w:r w:rsidRPr="003B2883">
        <w:t>.6.2.</w:t>
      </w:r>
      <w:r w:rsidR="001D2FD9">
        <w:t>4</w:t>
      </w:r>
      <w:r w:rsidRPr="003B2883">
        <w:tab/>
        <w:t>Type: N2</w:t>
      </w:r>
      <w:r>
        <w:t>Mbs</w:t>
      </w:r>
      <w:r w:rsidR="001D2FD9">
        <w:t>Sm</w:t>
      </w:r>
      <w:r w:rsidRPr="003B2883">
        <w:rPr>
          <w:lang w:val="en-US"/>
        </w:rPr>
        <w:t>Info</w:t>
      </w:r>
      <w:bookmarkEnd w:id="7539"/>
      <w:bookmarkEnd w:id="7540"/>
      <w:bookmarkEnd w:id="7541"/>
      <w:bookmarkEnd w:id="7542"/>
      <w:bookmarkEnd w:id="7543"/>
      <w:bookmarkEnd w:id="7544"/>
      <w:bookmarkEnd w:id="754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6" w:name="_Toc200644344"/>
      <w:r>
        <w:t>6.6.6</w:t>
      </w:r>
      <w:r w:rsidRPr="003B2883">
        <w:t>.2.</w:t>
      </w:r>
      <w:r>
        <w:t>5</w:t>
      </w:r>
      <w:r w:rsidRPr="003B2883">
        <w:tab/>
        <w:t xml:space="preserve">Type: </w:t>
      </w:r>
      <w:r>
        <w:rPr>
          <w:lang w:eastAsia="zh-CN"/>
        </w:rPr>
        <w:t>Notification</w:t>
      </w:r>
      <w:bookmarkEnd w:id="754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7" w:name="_Toc200644345"/>
      <w:r>
        <w:t>6.6.6.2.6</w:t>
      </w:r>
      <w:r>
        <w:tab/>
        <w:t xml:space="preserve">Type: </w:t>
      </w:r>
      <w:r>
        <w:rPr>
          <w:lang w:eastAsia="zh-CN"/>
        </w:rPr>
        <w:t>RanFailure</w:t>
      </w:r>
      <w:bookmarkEnd w:id="754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8" w:name="_Toc81298098"/>
      <w:bookmarkStart w:id="7549" w:name="_Toc89035511"/>
      <w:bookmarkStart w:id="7550" w:name="_Toc89065309"/>
      <w:bookmarkStart w:id="7551" w:name="_Toc89180610"/>
      <w:bookmarkStart w:id="7552" w:name="_Toc97072304"/>
      <w:bookmarkStart w:id="7553" w:name="_Toc120051719"/>
      <w:bookmarkStart w:id="7554" w:name="_Toc200644346"/>
      <w:r w:rsidRPr="003B2883">
        <w:rPr>
          <w:lang w:val="en-US"/>
        </w:rPr>
        <w:t>6.</w:t>
      </w:r>
      <w:r>
        <w:rPr>
          <w:lang w:val="en-US"/>
        </w:rPr>
        <w:t>6</w:t>
      </w:r>
      <w:r w:rsidRPr="003B2883">
        <w:rPr>
          <w:lang w:val="en-US"/>
        </w:rPr>
        <w:t>.6.3</w:t>
      </w:r>
      <w:r w:rsidRPr="003B2883">
        <w:rPr>
          <w:lang w:val="en-US"/>
        </w:rPr>
        <w:tab/>
        <w:t>Simple data types and enumerations</w:t>
      </w:r>
      <w:bookmarkEnd w:id="7548"/>
      <w:bookmarkEnd w:id="7549"/>
      <w:bookmarkEnd w:id="7550"/>
      <w:bookmarkEnd w:id="7551"/>
      <w:bookmarkEnd w:id="7552"/>
      <w:bookmarkEnd w:id="7553"/>
      <w:bookmarkEnd w:id="7554"/>
    </w:p>
    <w:p w14:paraId="3051F620" w14:textId="3A2CBEEB" w:rsidR="0019245A" w:rsidRPr="003B2883" w:rsidRDefault="0019245A" w:rsidP="0019245A">
      <w:pPr>
        <w:pStyle w:val="Heading5"/>
      </w:pPr>
      <w:bookmarkStart w:id="7555" w:name="_Toc81298099"/>
      <w:bookmarkStart w:id="7556" w:name="_Toc89035512"/>
      <w:bookmarkStart w:id="7557" w:name="_Toc89065310"/>
      <w:bookmarkStart w:id="7558" w:name="_Toc89180611"/>
      <w:bookmarkStart w:id="7559" w:name="_Toc97072305"/>
      <w:bookmarkStart w:id="7560" w:name="_Toc120051720"/>
      <w:bookmarkStart w:id="7561" w:name="_Toc200644347"/>
      <w:r w:rsidRPr="003B2883">
        <w:t>6.</w:t>
      </w:r>
      <w:r>
        <w:t>6</w:t>
      </w:r>
      <w:r w:rsidRPr="003B2883">
        <w:t>.6.3.1</w:t>
      </w:r>
      <w:r w:rsidRPr="003B2883">
        <w:tab/>
        <w:t>Introduction</w:t>
      </w:r>
      <w:bookmarkEnd w:id="7555"/>
      <w:bookmarkEnd w:id="7556"/>
      <w:bookmarkEnd w:id="7557"/>
      <w:bookmarkEnd w:id="7558"/>
      <w:bookmarkEnd w:id="7559"/>
      <w:bookmarkEnd w:id="7560"/>
      <w:bookmarkEnd w:id="756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2" w:name="_Toc81298100"/>
      <w:bookmarkStart w:id="7563" w:name="_Toc89035513"/>
      <w:bookmarkStart w:id="7564" w:name="_Toc89065311"/>
      <w:bookmarkStart w:id="7565" w:name="_Toc89180612"/>
      <w:bookmarkStart w:id="7566" w:name="_Toc97072306"/>
      <w:bookmarkStart w:id="7567" w:name="_Toc120051721"/>
      <w:bookmarkStart w:id="7568" w:name="_Toc200644348"/>
      <w:r w:rsidRPr="003B2883">
        <w:t>6.</w:t>
      </w:r>
      <w:r>
        <w:t>6</w:t>
      </w:r>
      <w:r w:rsidRPr="003B2883">
        <w:t>.6.3.2</w:t>
      </w:r>
      <w:r w:rsidRPr="003B2883">
        <w:tab/>
        <w:t>Simple data types</w:t>
      </w:r>
      <w:bookmarkEnd w:id="7562"/>
      <w:bookmarkEnd w:id="7563"/>
      <w:bookmarkEnd w:id="7564"/>
      <w:bookmarkEnd w:id="7565"/>
      <w:bookmarkEnd w:id="7566"/>
      <w:bookmarkEnd w:id="7567"/>
      <w:bookmarkEnd w:id="756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9" w:name="_Toc81298122"/>
      <w:bookmarkStart w:id="7570" w:name="_Toc89035514"/>
      <w:bookmarkStart w:id="7571" w:name="_Toc89065312"/>
      <w:bookmarkStart w:id="7572" w:name="_Toc89180613"/>
    </w:p>
    <w:p w14:paraId="173C61AA" w14:textId="216CDD3A" w:rsidR="001D2FD9" w:rsidRDefault="001D2FD9" w:rsidP="001D2FD9">
      <w:pPr>
        <w:pStyle w:val="Heading5"/>
      </w:pPr>
      <w:bookmarkStart w:id="7573" w:name="_Toc97072307"/>
      <w:bookmarkStart w:id="7574" w:name="_Toc120051722"/>
      <w:bookmarkStart w:id="7575" w:name="_Toc200644349"/>
      <w:r w:rsidRPr="003B2883">
        <w:t>6.</w:t>
      </w:r>
      <w:r>
        <w:t>6</w:t>
      </w:r>
      <w:r w:rsidRPr="003B2883">
        <w:t>.6.</w:t>
      </w:r>
      <w:r>
        <w:t>3</w:t>
      </w:r>
      <w:r w:rsidRPr="003B2883">
        <w:t>.</w:t>
      </w:r>
      <w:r>
        <w:t>3</w:t>
      </w:r>
      <w:r>
        <w:tab/>
        <w:t>Enumeration: MbsNgapIeType</w:t>
      </w:r>
      <w:bookmarkEnd w:id="7573"/>
      <w:bookmarkEnd w:id="7574"/>
      <w:bookmarkEnd w:id="757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6"/>
    </w:tbl>
    <w:p w14:paraId="010FCCAF" w14:textId="3536C787" w:rsidR="001D2FD9" w:rsidRDefault="001D2FD9" w:rsidP="001D2FD9">
      <w:pPr>
        <w:rPr>
          <w:lang w:val="en-US"/>
        </w:rPr>
      </w:pPr>
    </w:p>
    <w:p w14:paraId="1D25515B" w14:textId="438657D4" w:rsidR="00242C61" w:rsidRDefault="00242C61" w:rsidP="00242C61">
      <w:pPr>
        <w:pStyle w:val="Heading5"/>
      </w:pPr>
      <w:bookmarkStart w:id="7577" w:name="_Toc200644350"/>
      <w:r>
        <w:t>6.6.6.3.4</w:t>
      </w:r>
      <w:r>
        <w:tab/>
        <w:t>Enumeration: RanFailureIndication</w:t>
      </w:r>
      <w:bookmarkEnd w:id="757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8" w:name="_Toc97072308"/>
      <w:bookmarkStart w:id="7579" w:name="_Toc120051723"/>
      <w:bookmarkStart w:id="7580" w:name="_Toc200644351"/>
      <w:r w:rsidRPr="003B2883">
        <w:t>6.</w:t>
      </w:r>
      <w:r>
        <w:t>6</w:t>
      </w:r>
      <w:r w:rsidRPr="003B2883">
        <w:t>.6.4</w:t>
      </w:r>
      <w:r w:rsidRPr="003B2883">
        <w:tab/>
        <w:t>Binary data</w:t>
      </w:r>
      <w:bookmarkEnd w:id="7569"/>
      <w:bookmarkEnd w:id="7570"/>
      <w:bookmarkEnd w:id="7571"/>
      <w:bookmarkEnd w:id="7572"/>
      <w:bookmarkEnd w:id="7578"/>
      <w:bookmarkEnd w:id="7579"/>
      <w:bookmarkEnd w:id="7580"/>
    </w:p>
    <w:p w14:paraId="11261CAA" w14:textId="55BA06F3" w:rsidR="0019245A" w:rsidRPr="003B2883" w:rsidRDefault="0019245A" w:rsidP="0019245A">
      <w:pPr>
        <w:pStyle w:val="Heading5"/>
        <w:rPr>
          <w:lang w:val="en-US"/>
        </w:rPr>
      </w:pPr>
      <w:bookmarkStart w:id="7581" w:name="_Toc81298123"/>
      <w:bookmarkStart w:id="7582" w:name="_Toc89035515"/>
      <w:bookmarkStart w:id="7583" w:name="_Toc89065313"/>
      <w:bookmarkStart w:id="7584" w:name="_Toc89180614"/>
      <w:bookmarkStart w:id="7585" w:name="_Toc97072309"/>
      <w:bookmarkStart w:id="7586" w:name="_Toc120051724"/>
      <w:bookmarkStart w:id="7587" w:name="_Toc200644352"/>
      <w:r w:rsidRPr="003B2883">
        <w:rPr>
          <w:lang w:val="en-US"/>
        </w:rPr>
        <w:t>6.</w:t>
      </w:r>
      <w:r>
        <w:rPr>
          <w:lang w:val="en-US"/>
        </w:rPr>
        <w:t>6.</w:t>
      </w:r>
      <w:r w:rsidRPr="003B2883">
        <w:rPr>
          <w:lang w:val="en-US"/>
        </w:rPr>
        <w:t>6.4.1</w:t>
      </w:r>
      <w:r w:rsidRPr="003B2883">
        <w:rPr>
          <w:lang w:val="en-US"/>
        </w:rPr>
        <w:tab/>
        <w:t>Introduction</w:t>
      </w:r>
      <w:bookmarkEnd w:id="7581"/>
      <w:bookmarkEnd w:id="7582"/>
      <w:bookmarkEnd w:id="7583"/>
      <w:bookmarkEnd w:id="7584"/>
      <w:bookmarkEnd w:id="7585"/>
      <w:bookmarkEnd w:id="7586"/>
      <w:bookmarkEnd w:id="758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8" w:name="_Toc81298125"/>
      <w:bookmarkStart w:id="7589" w:name="_Toc89035516"/>
      <w:bookmarkStart w:id="7590" w:name="_Toc89065314"/>
      <w:bookmarkStart w:id="7591" w:name="_Toc89180615"/>
      <w:bookmarkStart w:id="7592" w:name="_Toc97072310"/>
      <w:bookmarkStart w:id="7593" w:name="_Toc120051725"/>
      <w:bookmarkStart w:id="7594"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588"/>
      <w:bookmarkEnd w:id="7589"/>
      <w:bookmarkEnd w:id="7590"/>
      <w:bookmarkEnd w:id="7591"/>
      <w:bookmarkEnd w:id="7592"/>
      <w:bookmarkEnd w:id="7593"/>
      <w:bookmarkEnd w:id="7594"/>
    </w:p>
    <w:p w14:paraId="0549DA6C" w14:textId="78A2F072" w:rsidR="0019245A" w:rsidRPr="003B2883" w:rsidRDefault="0019245A" w:rsidP="00876DA9">
      <w:pPr>
        <w:pStyle w:val="Heading6"/>
      </w:pPr>
      <w:bookmarkStart w:id="7595" w:name="_Toc81298126"/>
      <w:bookmarkStart w:id="7596" w:name="_Toc89035517"/>
      <w:bookmarkStart w:id="7597" w:name="_Toc89065315"/>
      <w:bookmarkStart w:id="7598" w:name="_Toc89180616"/>
      <w:bookmarkStart w:id="7599" w:name="_Toc97072311"/>
      <w:bookmarkStart w:id="7600" w:name="_Toc120051726"/>
      <w:bookmarkStart w:id="7601" w:name="_Toc200644354"/>
      <w:r w:rsidRPr="003B2883">
        <w:t>6.</w:t>
      </w:r>
      <w:r>
        <w:t>6</w:t>
      </w:r>
      <w:r w:rsidRPr="003B2883">
        <w:t>.6.4.</w:t>
      </w:r>
      <w:r>
        <w:t>2</w:t>
      </w:r>
      <w:r w:rsidRPr="003B2883">
        <w:t>.1</w:t>
      </w:r>
      <w:r w:rsidRPr="003B2883">
        <w:tab/>
        <w:t>Introduction</w:t>
      </w:r>
      <w:bookmarkEnd w:id="7595"/>
      <w:bookmarkEnd w:id="7596"/>
      <w:bookmarkEnd w:id="7597"/>
      <w:bookmarkEnd w:id="7598"/>
      <w:bookmarkEnd w:id="7599"/>
      <w:bookmarkEnd w:id="7600"/>
      <w:bookmarkEnd w:id="7601"/>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2" w:name="_Toc81298127"/>
      <w:bookmarkStart w:id="7603" w:name="_Toc89035518"/>
      <w:bookmarkStart w:id="7604" w:name="_Toc89065316"/>
      <w:bookmarkStart w:id="7605" w:name="_Toc89180617"/>
      <w:bookmarkStart w:id="7606" w:name="_Toc97072312"/>
      <w:bookmarkStart w:id="7607" w:name="_Toc120051727"/>
      <w:bookmarkStart w:id="7608" w:name="_Toc200644355"/>
      <w:r w:rsidRPr="003B2883">
        <w:t>6.</w:t>
      </w:r>
      <w:r>
        <w:t>6</w:t>
      </w:r>
      <w:r w:rsidRPr="003B2883">
        <w:t>.6.4.</w:t>
      </w:r>
      <w:r>
        <w:t>2</w:t>
      </w:r>
      <w:r w:rsidRPr="003B2883">
        <w:t>.2</w:t>
      </w:r>
      <w:r w:rsidRPr="003B2883">
        <w:tab/>
        <w:t>NGAP IEs</w:t>
      </w:r>
      <w:bookmarkEnd w:id="7602"/>
      <w:bookmarkEnd w:id="7603"/>
      <w:bookmarkEnd w:id="7604"/>
      <w:bookmarkEnd w:id="7605"/>
      <w:bookmarkEnd w:id="7606"/>
      <w:bookmarkEnd w:id="7607"/>
      <w:bookmarkEnd w:id="760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9" w:name="_Toc89035519"/>
      <w:bookmarkStart w:id="7610" w:name="_Toc89065317"/>
      <w:bookmarkStart w:id="7611" w:name="_Toc89180618"/>
      <w:bookmarkStart w:id="7612" w:name="_Toc97072313"/>
    </w:p>
    <w:p w14:paraId="32C8B35D" w14:textId="349AEBCC" w:rsidR="00385023" w:rsidRPr="003B2883" w:rsidRDefault="00385023" w:rsidP="00385023">
      <w:pPr>
        <w:pStyle w:val="Heading3"/>
      </w:pPr>
      <w:bookmarkStart w:id="7613" w:name="_Toc120051728"/>
      <w:bookmarkStart w:id="7614" w:name="_Toc200644356"/>
      <w:r w:rsidRPr="003B2883">
        <w:t>6.</w:t>
      </w:r>
      <w:r>
        <w:t>6</w:t>
      </w:r>
      <w:r w:rsidRPr="003B2883">
        <w:t>.7</w:t>
      </w:r>
      <w:r w:rsidRPr="003B2883">
        <w:tab/>
        <w:t>Error Handling</w:t>
      </w:r>
      <w:bookmarkEnd w:id="7609"/>
      <w:bookmarkEnd w:id="7610"/>
      <w:bookmarkEnd w:id="7611"/>
      <w:bookmarkEnd w:id="7612"/>
      <w:bookmarkEnd w:id="7613"/>
      <w:bookmarkEnd w:id="7614"/>
    </w:p>
    <w:p w14:paraId="5895BF3D" w14:textId="6414ECA3" w:rsidR="00385023" w:rsidRPr="003B2883" w:rsidRDefault="00385023" w:rsidP="00385023">
      <w:pPr>
        <w:pStyle w:val="Heading4"/>
      </w:pPr>
      <w:bookmarkStart w:id="7615" w:name="_Toc89035520"/>
      <w:bookmarkStart w:id="7616" w:name="_Toc89065318"/>
      <w:bookmarkStart w:id="7617" w:name="_Toc89180619"/>
      <w:bookmarkStart w:id="7618" w:name="_Toc97072314"/>
      <w:bookmarkStart w:id="7619" w:name="_Toc120051729"/>
      <w:bookmarkStart w:id="7620" w:name="_Toc200644357"/>
      <w:r w:rsidRPr="003B2883">
        <w:t>6.</w:t>
      </w:r>
      <w:r>
        <w:t>6</w:t>
      </w:r>
      <w:r w:rsidRPr="003B2883">
        <w:t>.7.1</w:t>
      </w:r>
      <w:r w:rsidRPr="003B2883">
        <w:tab/>
        <w:t>General</w:t>
      </w:r>
      <w:bookmarkEnd w:id="7615"/>
      <w:bookmarkEnd w:id="7616"/>
      <w:bookmarkEnd w:id="7617"/>
      <w:bookmarkEnd w:id="7618"/>
      <w:bookmarkEnd w:id="7619"/>
      <w:bookmarkEnd w:id="7620"/>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1" w:name="_Toc89035521"/>
      <w:bookmarkStart w:id="7622" w:name="_Toc89065319"/>
      <w:bookmarkStart w:id="7623" w:name="_Toc89180620"/>
      <w:bookmarkStart w:id="7624" w:name="_Toc97072315"/>
      <w:bookmarkStart w:id="7625" w:name="_Toc120051730"/>
      <w:bookmarkStart w:id="7626" w:name="_Toc200644358"/>
      <w:r w:rsidRPr="003B2883">
        <w:t>6.</w:t>
      </w:r>
      <w:r>
        <w:t>6</w:t>
      </w:r>
      <w:r w:rsidRPr="003B2883">
        <w:t>.7.2</w:t>
      </w:r>
      <w:r w:rsidRPr="003B2883">
        <w:tab/>
        <w:t>Protocol Errors</w:t>
      </w:r>
      <w:bookmarkEnd w:id="7621"/>
      <w:bookmarkEnd w:id="7622"/>
      <w:bookmarkEnd w:id="7623"/>
      <w:bookmarkEnd w:id="7624"/>
      <w:bookmarkEnd w:id="7625"/>
      <w:bookmarkEnd w:id="7626"/>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7" w:name="_Toc89035522"/>
      <w:bookmarkStart w:id="7628" w:name="_Toc89065320"/>
      <w:bookmarkStart w:id="7629" w:name="_Toc89180621"/>
      <w:bookmarkStart w:id="7630" w:name="_Toc97072316"/>
      <w:bookmarkStart w:id="7631" w:name="_Toc120051731"/>
      <w:bookmarkStart w:id="7632" w:name="_Toc200644359"/>
      <w:r w:rsidRPr="003B2883">
        <w:t>6.</w:t>
      </w:r>
      <w:r>
        <w:t>6</w:t>
      </w:r>
      <w:r w:rsidRPr="003B2883">
        <w:t>.7.3</w:t>
      </w:r>
      <w:r w:rsidRPr="003B2883">
        <w:tab/>
        <w:t>Application Errors</w:t>
      </w:r>
      <w:bookmarkEnd w:id="7627"/>
      <w:bookmarkEnd w:id="7628"/>
      <w:bookmarkEnd w:id="7629"/>
      <w:bookmarkEnd w:id="7630"/>
      <w:bookmarkEnd w:id="7631"/>
      <w:bookmarkEnd w:id="763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3" w:name="_Toc120051732"/>
      <w:bookmarkStart w:id="7634" w:name="_Toc200644360"/>
      <w:r w:rsidRPr="003B2883">
        <w:t>6.</w:t>
      </w:r>
      <w:r>
        <w:t>6</w:t>
      </w:r>
      <w:r w:rsidRPr="003B2883">
        <w:t>.8</w:t>
      </w:r>
      <w:r w:rsidRPr="003B2883">
        <w:tab/>
        <w:t>Feature Negotiation</w:t>
      </w:r>
      <w:bookmarkEnd w:id="7633"/>
      <w:bookmarkEnd w:id="7634"/>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5" w:name="_Toc81298321"/>
      <w:bookmarkStart w:id="7636" w:name="_Toc89035523"/>
      <w:bookmarkStart w:id="7637" w:name="_Toc89065321"/>
      <w:bookmarkStart w:id="7638" w:name="_Toc89180622"/>
      <w:bookmarkStart w:id="7639" w:name="_Toc97072317"/>
      <w:bookmarkStart w:id="7640" w:name="_Toc120051733"/>
      <w:bookmarkStart w:id="7641" w:name="_Toc200644361"/>
      <w:r w:rsidRPr="003B2883">
        <w:rPr>
          <w:lang w:val="en-US"/>
        </w:rPr>
        <w:t>6.</w:t>
      </w:r>
      <w:r>
        <w:rPr>
          <w:lang w:val="en-US"/>
        </w:rPr>
        <w:t>6</w:t>
      </w:r>
      <w:r w:rsidRPr="003B2883">
        <w:rPr>
          <w:lang w:val="en-US"/>
        </w:rPr>
        <w:t>.9</w:t>
      </w:r>
      <w:r w:rsidRPr="003B2883">
        <w:rPr>
          <w:lang w:val="en-US"/>
        </w:rPr>
        <w:tab/>
        <w:t>Security</w:t>
      </w:r>
      <w:bookmarkEnd w:id="7635"/>
      <w:bookmarkEnd w:id="7636"/>
      <w:bookmarkEnd w:id="7637"/>
      <w:bookmarkEnd w:id="7638"/>
      <w:bookmarkEnd w:id="7639"/>
      <w:bookmarkEnd w:id="7640"/>
      <w:bookmarkEnd w:id="764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2" w:name="_Toc120051734"/>
      <w:bookmarkStart w:id="7643" w:name="_Toc200644362"/>
      <w:r w:rsidRPr="003B2883">
        <w:t>6.</w:t>
      </w:r>
      <w:r>
        <w:t>6</w:t>
      </w:r>
      <w:r w:rsidRPr="003B2883">
        <w:t>.</w:t>
      </w:r>
      <w:r>
        <w:t>10</w:t>
      </w:r>
      <w:r w:rsidRPr="003B2883">
        <w:tab/>
      </w:r>
      <w:r>
        <w:t>HTTP redirection</w:t>
      </w:r>
      <w:bookmarkEnd w:id="7642"/>
      <w:bookmarkEnd w:id="7643"/>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4" w:name="_Toc89065322"/>
      <w:bookmarkStart w:id="7645" w:name="_Toc89180623"/>
      <w:bookmarkStart w:id="7646" w:name="_Toc97072318"/>
      <w:r w:rsidRPr="003B2883">
        <w:t>Annex A (normative):</w:t>
      </w:r>
      <w:r w:rsidR="00ED495F">
        <w:br/>
      </w:r>
      <w:r w:rsidRPr="003B2883">
        <w:t>OpenAPI specification</w:t>
      </w:r>
      <w:bookmarkEnd w:id="7644"/>
      <w:bookmarkEnd w:id="7645"/>
      <w:bookmarkEnd w:id="7646"/>
    </w:p>
    <w:p w14:paraId="4AF68211" w14:textId="77777777" w:rsidR="00602AC0" w:rsidRPr="003B2883" w:rsidRDefault="00602AC0" w:rsidP="00513BCB">
      <w:pPr>
        <w:pStyle w:val="Heading1"/>
      </w:pPr>
      <w:bookmarkStart w:id="7647" w:name="_Toc25156614"/>
      <w:bookmarkStart w:id="7648" w:name="_Toc34124919"/>
      <w:bookmarkStart w:id="7649" w:name="_Toc43208055"/>
      <w:bookmarkStart w:id="7650" w:name="_Toc49857522"/>
      <w:bookmarkStart w:id="7651" w:name="_Toc56677368"/>
      <w:bookmarkStart w:id="7652" w:name="_Toc56691891"/>
      <w:bookmarkStart w:id="7653" w:name="_Toc56699155"/>
      <w:bookmarkStart w:id="7654" w:name="_Toc89035524"/>
      <w:bookmarkStart w:id="7655" w:name="_Toc89065323"/>
      <w:bookmarkStart w:id="7656" w:name="_Toc89180624"/>
      <w:bookmarkStart w:id="7657" w:name="_Toc97072319"/>
      <w:bookmarkStart w:id="7658" w:name="_Toc120051735"/>
      <w:bookmarkStart w:id="7659" w:name="_Toc200644363"/>
      <w:r w:rsidRPr="003B2883">
        <w:t>A.1</w:t>
      </w:r>
      <w:r w:rsidRPr="003B2883">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Toc200644364"/>
      <w:bookmarkStart w:id="7673" w:name="_Hlk97070575"/>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3"/>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4" w:name="_Toc25156616"/>
      <w:bookmarkStart w:id="7675" w:name="_Toc34124921"/>
      <w:bookmarkStart w:id="7676" w:name="_Toc43208057"/>
      <w:bookmarkStart w:id="7677" w:name="_Toc49857524"/>
      <w:bookmarkStart w:id="7678" w:name="_Toc56677370"/>
      <w:bookmarkStart w:id="7679" w:name="_Toc56691893"/>
      <w:bookmarkStart w:id="7680" w:name="_Toc56699157"/>
      <w:bookmarkStart w:id="7681" w:name="_Toc89035526"/>
      <w:bookmarkStart w:id="7682" w:name="_Toc89065325"/>
      <w:bookmarkStart w:id="7683" w:name="_Toc89180626"/>
      <w:bookmarkStart w:id="7684" w:name="_Toc97072321"/>
      <w:bookmarkStart w:id="7685" w:name="_Toc120051737"/>
      <w:bookmarkStart w:id="7686" w:name="_Toc200644365"/>
      <w:bookmarkStart w:id="7687" w:name="_Hlk97070590"/>
      <w:r w:rsidRPr="003B2883">
        <w:t>A.3</w:t>
      </w:r>
      <w:r w:rsidRPr="003B2883">
        <w:tab/>
        <w:t>Namf_EventExposure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8" w:name="_Toc25156617"/>
      <w:bookmarkStart w:id="7689" w:name="_Toc34124922"/>
      <w:bookmarkStart w:id="7690" w:name="_Toc43208058"/>
      <w:bookmarkStart w:id="7691" w:name="_Toc49857525"/>
      <w:bookmarkStart w:id="7692" w:name="_Toc56677371"/>
      <w:bookmarkStart w:id="7693" w:name="_Toc56691894"/>
      <w:bookmarkStart w:id="7694" w:name="_Toc56699158"/>
      <w:bookmarkStart w:id="7695" w:name="_Toc89035527"/>
      <w:bookmarkStart w:id="7696" w:name="_Toc89065326"/>
      <w:bookmarkStart w:id="7697" w:name="_Toc89180627"/>
      <w:bookmarkStart w:id="7698" w:name="_Toc97072322"/>
      <w:bookmarkStart w:id="7699" w:name="_Toc120051738"/>
      <w:bookmarkStart w:id="7700" w:name="_Toc200644366"/>
      <w:bookmarkStart w:id="7701" w:name="_Hlk97070612"/>
      <w:r w:rsidRPr="003B2883">
        <w:t>A.4</w:t>
      </w:r>
      <w:r w:rsidRPr="003B2883">
        <w:tab/>
        <w:t>Namf_MT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1"/>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2" w:name="_Toc25156618"/>
      <w:bookmarkStart w:id="7703" w:name="_Toc34124923"/>
      <w:bookmarkStart w:id="7704" w:name="_Toc43208059"/>
      <w:bookmarkStart w:id="7705" w:name="_Toc49857526"/>
      <w:bookmarkStart w:id="7706" w:name="_Toc56677372"/>
      <w:bookmarkStart w:id="7707" w:name="_Toc56691895"/>
      <w:bookmarkStart w:id="7708" w:name="_Toc56699159"/>
      <w:bookmarkStart w:id="7709" w:name="_Toc89035528"/>
      <w:bookmarkStart w:id="7710" w:name="_Toc89065327"/>
      <w:bookmarkStart w:id="7711" w:name="_Toc89180628"/>
      <w:bookmarkStart w:id="7712" w:name="_Toc97072323"/>
      <w:bookmarkStart w:id="7713" w:name="_Toc120051739"/>
      <w:bookmarkStart w:id="7714" w:name="_Toc200644367"/>
      <w:bookmarkStart w:id="7715" w:name="_Hlk97070650"/>
      <w:r w:rsidRPr="003B2883">
        <w:t>A.5</w:t>
      </w:r>
      <w:r w:rsidRPr="003B2883">
        <w:tab/>
        <w:t>Namf_Location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5C0F" w:rsidRDefault="00602AC0" w:rsidP="00602AC0">
      <w:pPr>
        <w:pStyle w:val="PL"/>
      </w:pPr>
      <w:r w:rsidRPr="003B2883">
        <w:t xml:space="preserve">          </w:t>
      </w:r>
      <w:r w:rsidRPr="008A5C0F">
        <w:t>schema:</w:t>
      </w:r>
    </w:p>
    <w:p w14:paraId="73721D2A" w14:textId="77777777" w:rsidR="00602AC0" w:rsidRPr="008A5C0F" w:rsidRDefault="00602AC0" w:rsidP="00602AC0">
      <w:pPr>
        <w:pStyle w:val="PL"/>
      </w:pPr>
      <w:r w:rsidRPr="008A5C0F">
        <w:t xml:space="preserve">            type: string</w:t>
      </w:r>
    </w:p>
    <w:p w14:paraId="7BD5C9AB" w14:textId="223172EC" w:rsidR="00602AC0" w:rsidRPr="008A5C0F" w:rsidRDefault="00602AC0" w:rsidP="00602AC0">
      <w:pPr>
        <w:pStyle w:val="PL"/>
      </w:pPr>
      <w:r w:rsidRPr="008A5C0F">
        <w:t xml:space="preserve">            pattern: '^(imsi-[0-9]{5,15}|nai-.+|gli-.+|gci-.+|imei-[0-9]{15}|imeisv-[0-9]{16}</w:t>
      </w:r>
      <w:r w:rsidR="003A5733" w:rsidRPr="008A5C0F">
        <w:t>|msisdn-[0-9]{5,15}|extid-.+@.+</w:t>
      </w:r>
      <w:r w:rsidRPr="008A5C0F">
        <w:t>|.+)$'</w:t>
      </w:r>
    </w:p>
    <w:p w14:paraId="53A6973C" w14:textId="77777777" w:rsidR="00602AC0" w:rsidRPr="003B2883" w:rsidRDefault="00602AC0" w:rsidP="00602AC0">
      <w:pPr>
        <w:pStyle w:val="PL"/>
      </w:pPr>
      <w:r w:rsidRPr="008A5C0F">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6"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6"/>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7" w:name="_Toc89035529"/>
      <w:bookmarkStart w:id="7718" w:name="_Toc89065328"/>
      <w:bookmarkStart w:id="7719" w:name="_Toc89180629"/>
      <w:bookmarkStart w:id="7720" w:name="_Toc97072324"/>
      <w:bookmarkStart w:id="7721" w:name="_Toc120051740"/>
      <w:bookmarkStart w:id="7722" w:name="_Toc200644368"/>
      <w:bookmarkStart w:id="7723" w:name="_Hlk97070666"/>
      <w:bookmarkStart w:id="7724" w:name="_Hlk112750960"/>
      <w:r w:rsidRPr="003B2883">
        <w:t>A.</w:t>
      </w:r>
      <w:r w:rsidR="000D2929">
        <w:t>6</w:t>
      </w:r>
      <w:r w:rsidRPr="003B2883">
        <w:tab/>
        <w:t>Namf_</w:t>
      </w:r>
      <w:r>
        <w:t>MBSBroadcast</w:t>
      </w:r>
      <w:r w:rsidR="00FA0896">
        <w:t xml:space="preserve"> API</w:t>
      </w:r>
      <w:bookmarkEnd w:id="7717"/>
      <w:bookmarkEnd w:id="7718"/>
      <w:bookmarkEnd w:id="7719"/>
      <w:bookmarkEnd w:id="7720"/>
      <w:bookmarkEnd w:id="7721"/>
      <w:bookmarkEnd w:id="772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5" w:name="_Toc81738314"/>
      <w:bookmarkStart w:id="7726" w:name="_Toc89035530"/>
      <w:bookmarkStart w:id="7727" w:name="_Toc89065329"/>
      <w:bookmarkStart w:id="7728" w:name="_Toc89180630"/>
      <w:bookmarkStart w:id="7729" w:name="_Toc97072325"/>
      <w:bookmarkStart w:id="7730" w:name="_Toc120051741"/>
      <w:bookmarkStart w:id="7731" w:name="_Toc200644369"/>
      <w:bookmarkStart w:id="7732" w:name="_Hlk97070691"/>
      <w:r>
        <w:rPr>
          <w:rFonts w:eastAsia="DengXian"/>
        </w:rPr>
        <w:t>A.</w:t>
      </w:r>
      <w:r w:rsidR="000D2929">
        <w:rPr>
          <w:rFonts w:eastAsia="DengXian"/>
        </w:rPr>
        <w:t>7</w:t>
      </w:r>
      <w:r>
        <w:rPr>
          <w:rFonts w:eastAsia="DengXian"/>
        </w:rPr>
        <w:tab/>
        <w:t>Namf_MBSCommunication API</w:t>
      </w:r>
      <w:bookmarkEnd w:id="7725"/>
      <w:bookmarkEnd w:id="7726"/>
      <w:bookmarkEnd w:id="7727"/>
      <w:bookmarkEnd w:id="7728"/>
      <w:bookmarkEnd w:id="7729"/>
      <w:bookmarkEnd w:id="7730"/>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3" w:name="_Toc89065330"/>
      <w:bookmarkStart w:id="7734" w:name="_Toc89180631"/>
      <w:bookmarkStart w:id="7735" w:name="_Toc97072326"/>
      <w:r w:rsidRPr="002B35B4">
        <w:rPr>
          <w:lang w:val="en-US"/>
        </w:rPr>
        <w:t>Annex B (Informative):</w:t>
      </w:r>
      <w:r w:rsidR="00ED495F">
        <w:rPr>
          <w:lang w:val="en-US"/>
        </w:rPr>
        <w:br/>
      </w:r>
      <w:r w:rsidR="00415E7A" w:rsidRPr="002B35B4">
        <w:rPr>
          <w:lang w:val="en-US"/>
        </w:rPr>
        <w:t>HTTP Multipart Messages</w:t>
      </w:r>
      <w:bookmarkEnd w:id="7733"/>
      <w:bookmarkEnd w:id="7734"/>
      <w:bookmarkEnd w:id="7735"/>
    </w:p>
    <w:p w14:paraId="1565D39B" w14:textId="77777777" w:rsidR="00602AC0" w:rsidRPr="002B35B4" w:rsidRDefault="00602AC0" w:rsidP="00513BCB">
      <w:pPr>
        <w:pStyle w:val="Heading1"/>
        <w:rPr>
          <w:lang w:val="en-US"/>
        </w:rPr>
      </w:pPr>
      <w:bookmarkStart w:id="7736" w:name="_Toc25156619"/>
      <w:bookmarkStart w:id="7737" w:name="_Toc34124924"/>
      <w:bookmarkStart w:id="7738" w:name="_Toc43208060"/>
      <w:bookmarkStart w:id="7739" w:name="_Toc49857527"/>
      <w:bookmarkStart w:id="7740" w:name="_Toc56677373"/>
      <w:bookmarkStart w:id="7741" w:name="_Toc56691896"/>
      <w:bookmarkStart w:id="7742" w:name="_Toc56699160"/>
      <w:bookmarkStart w:id="7743" w:name="_Toc89035531"/>
      <w:bookmarkStart w:id="7744" w:name="_Toc89065331"/>
      <w:bookmarkStart w:id="7745" w:name="_Toc89180632"/>
      <w:bookmarkStart w:id="7746" w:name="_Toc97072327"/>
      <w:bookmarkStart w:id="7747" w:name="_Toc120051742"/>
      <w:bookmarkStart w:id="7748"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E739D19" w14:textId="77777777" w:rsidR="00602AC0" w:rsidRPr="005C2369" w:rsidRDefault="00602AC0" w:rsidP="00513BCB">
      <w:pPr>
        <w:pStyle w:val="Heading2"/>
        <w:rPr>
          <w:lang w:val="en-US"/>
        </w:rPr>
      </w:pPr>
      <w:bookmarkStart w:id="7749" w:name="_Toc25156620"/>
      <w:bookmarkStart w:id="7750" w:name="_Toc34124925"/>
      <w:bookmarkStart w:id="7751" w:name="_Toc43208061"/>
      <w:bookmarkStart w:id="7752" w:name="_Toc49857528"/>
      <w:bookmarkStart w:id="7753" w:name="_Toc56677374"/>
      <w:bookmarkStart w:id="7754" w:name="_Toc56691897"/>
      <w:bookmarkStart w:id="7755" w:name="_Toc56699161"/>
      <w:bookmarkStart w:id="7756" w:name="_Toc89035532"/>
      <w:bookmarkStart w:id="7757" w:name="_Toc89065332"/>
      <w:bookmarkStart w:id="7758" w:name="_Toc89180633"/>
      <w:bookmarkStart w:id="7759" w:name="_Toc97072328"/>
      <w:bookmarkStart w:id="7760" w:name="_Toc120051743"/>
      <w:bookmarkStart w:id="7761" w:name="_Toc200644371"/>
      <w:r>
        <w:rPr>
          <w:lang w:val="en-US"/>
        </w:rPr>
        <w:t>B.1.1</w:t>
      </w:r>
      <w:r>
        <w:rPr>
          <w:lang w:val="en-US"/>
        </w:rPr>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2" w:name="_Toc25156621"/>
      <w:bookmarkStart w:id="7763" w:name="_Toc34124926"/>
      <w:bookmarkStart w:id="7764" w:name="_Toc43208062"/>
      <w:bookmarkStart w:id="7765" w:name="_Toc49857529"/>
      <w:bookmarkStart w:id="7766" w:name="_Toc56677375"/>
      <w:bookmarkStart w:id="7767" w:name="_Toc56691898"/>
      <w:bookmarkStart w:id="7768" w:name="_Toc56699162"/>
      <w:bookmarkStart w:id="7769" w:name="_Toc89035533"/>
      <w:bookmarkStart w:id="7770" w:name="_Toc89065333"/>
      <w:bookmarkStart w:id="7771" w:name="_Toc89180634"/>
      <w:bookmarkStart w:id="7772" w:name="_Toc97072329"/>
      <w:bookmarkStart w:id="7773" w:name="_Toc120051744"/>
      <w:bookmarkStart w:id="7774"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5" w:name="_Toc56699163"/>
      <w:bookmarkStart w:id="7776" w:name="_Toc89065334"/>
      <w:bookmarkStart w:id="7777" w:name="_Toc89180635"/>
      <w:bookmarkStart w:id="7778" w:name="_Toc97072330"/>
      <w:bookmarkStart w:id="7779" w:name="historyclause"/>
      <w:r w:rsidRPr="003B2883">
        <w:t xml:space="preserve">Annex </w:t>
      </w:r>
      <w:r>
        <w:t>C</w:t>
      </w:r>
      <w:r w:rsidRPr="003B2883">
        <w:t xml:space="preserve"> (informative):</w:t>
      </w:r>
      <w:r w:rsidR="00ED495F">
        <w:br/>
      </w:r>
      <w:r w:rsidRPr="003B2883">
        <w:t>Change history</w:t>
      </w:r>
      <w:bookmarkEnd w:id="7775"/>
      <w:bookmarkEnd w:id="7776"/>
      <w:bookmarkEnd w:id="7777"/>
      <w:bookmarkEnd w:id="7778"/>
    </w:p>
    <w:bookmarkEnd w:id="7779"/>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BF2B23" w:rsidRDefault="00084542" w:rsidP="00084542">
            <w:pPr>
              <w:pStyle w:val="TAC"/>
              <w:rPr>
                <w:sz w:val="16"/>
                <w:szCs w:val="16"/>
              </w:rPr>
            </w:pPr>
            <w:r w:rsidRPr="00BF2B23">
              <w:rPr>
                <w:sz w:val="16"/>
                <w:szCs w:val="16"/>
              </w:rPr>
              <w:t>CP-252034</w:t>
            </w:r>
          </w:p>
        </w:tc>
        <w:tc>
          <w:tcPr>
            <w:tcW w:w="513" w:type="dxa"/>
            <w:tcBorders>
              <w:top w:val="single" w:sz="4" w:space="0" w:color="auto"/>
              <w:left w:val="single" w:sz="4" w:space="0" w:color="auto"/>
              <w:bottom w:val="single" w:sz="4" w:space="0" w:color="auto"/>
              <w:right w:val="single" w:sz="4" w:space="0" w:color="auto"/>
            </w:tcBorders>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lang w:val="en-SE" w:eastAsia="en-SE"/>
                    </w:rPr>
                  </w:pPr>
                  <w:r w:rsidRPr="00084542">
                    <w:rPr>
                      <w:rFonts w:ascii="Arial" w:hAnsi="Arial" w:cs="Arial"/>
                      <w:sz w:val="16"/>
                      <w:szCs w:val="16"/>
                      <w:lang w:val="en-SE" w:eastAsia="en-SE"/>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77777777" w:rsidR="00BB0D09" w:rsidRPr="00BF2B23" w:rsidRDefault="00BB0D09" w:rsidP="00084542">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lang w:val="en-SE" w:eastAsia="en-SE"/>
              </w:rPr>
            </w:pPr>
            <w:r w:rsidRPr="006664FE">
              <w:rPr>
                <w:rFonts w:ascii="Arial" w:hAnsi="Arial" w:cs="Arial"/>
                <w:sz w:val="16"/>
                <w:szCs w:val="16"/>
                <w:lang w:val="en-SE" w:eastAsia="en-SE"/>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22048A" w14:textId="77777777" w:rsidR="00DB560A" w:rsidRDefault="00DB560A">
      <w:r>
        <w:separator/>
      </w:r>
    </w:p>
  </w:endnote>
  <w:endnote w:type="continuationSeparator" w:id="0">
    <w:p w14:paraId="7B4A9CB6" w14:textId="77777777" w:rsidR="00DB560A" w:rsidRDefault="00DB5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20D90D" w14:textId="77777777" w:rsidR="00DB560A" w:rsidRDefault="00DB560A">
      <w:r>
        <w:separator/>
      </w:r>
    </w:p>
  </w:footnote>
  <w:footnote w:type="continuationSeparator" w:id="0">
    <w:p w14:paraId="4A6BB54B" w14:textId="77777777" w:rsidR="00DB560A" w:rsidRDefault="00DB5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56132B2F"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0D09">
      <w:rPr>
        <w:rFonts w:ascii="Arial" w:hAnsi="Arial" w:cs="Arial"/>
        <w:b/>
        <w:noProof/>
        <w:sz w:val="18"/>
        <w:szCs w:val="18"/>
      </w:rPr>
      <w:t>3GPP TS 29.518 V18.121.0 (2025-1209)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52A63E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0D09">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5C0F"/>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172F"/>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60A"/>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15</Pages>
  <Words>172998</Words>
  <Characters>986092</Characters>
  <Application>Microsoft Office Word</Application>
  <DocSecurity>0</DocSecurity>
  <Lines>8217</Lines>
  <Paragraphs>2313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C4-254353CR1266</cp:lastModifiedBy>
  <cp:revision>3</cp:revision>
  <cp:lastPrinted>2019-02-25T14:05:00Z</cp:lastPrinted>
  <dcterms:created xsi:type="dcterms:W3CDTF">2025-11-26T12:53:00Z</dcterms:created>
  <dcterms:modified xsi:type="dcterms:W3CDTF">2025-11-26T12:53:00Z</dcterms:modified>
</cp:coreProperties>
</file>