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542ECE2"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955BC8">
              <w:rPr>
                <w:noProof w:val="0"/>
                <w:lang w:val="en-DE"/>
              </w:rPr>
              <w:t>2</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r w:rsidR="00955BC8">
              <w:rPr>
                <w:noProof w:val="0"/>
                <w:sz w:val="32"/>
                <w:lang w:val="en-DE"/>
              </w:rPr>
              <w:t>9</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18321302" r:id="rId10"/>
              </w:object>
            </w:r>
          </w:p>
        </w:tc>
        <w:tc>
          <w:tcPr>
            <w:tcW w:w="5540" w:type="dxa"/>
            <w:shd w:val="clear" w:color="auto" w:fill="auto"/>
          </w:tcPr>
          <w:p w14:paraId="47562F6D" w14:textId="79AE648E" w:rsidR="00483AA8" w:rsidRPr="00052626" w:rsidRDefault="002D5C96" w:rsidP="00483AA8">
            <w:pPr>
              <w:jc w:val="right"/>
            </w:pPr>
            <w:bookmarkStart w:id="3" w:name="logos"/>
            <w:r>
              <w:pict w14:anchorId="3546D6E2">
                <v:shape id="_x0000_i1026" type="#_x0000_t75" style="width:128.4pt;height:74.7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00619642"/>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00619643"/>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00619644"/>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00619645"/>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00619646"/>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00619647"/>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00619648"/>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3" o:title=""/>
          </v:shape>
          <o:OLEObject Type="Embed" ProgID="Visio.Drawing.11" ShapeID="_x0000_i1027" DrawAspect="Content" ObjectID="_1818321303"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00619649"/>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00619650"/>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00619651"/>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00619652"/>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00619653"/>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00619654"/>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00619655"/>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00619656"/>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pt" o:ole="">
            <v:imagedata r:id="rId15" o:title=""/>
          </v:shape>
          <o:OLEObject Type="Embed" ProgID="Visio.Drawing.11" ShapeID="_x0000_i1028" DrawAspect="Content" ObjectID="_1818321304"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00619657"/>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00619658"/>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818321305"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00619659"/>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00619660"/>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00619661"/>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00619662"/>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00619663"/>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00619664"/>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818321306"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00619665"/>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00619666"/>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818321307"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00619667"/>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00619668"/>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818321308"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00619669"/>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00619670"/>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818321309"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00619671"/>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00619672"/>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00619673"/>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1pt" o:ole="">
            <v:imagedata r:id="rId27" o:title=""/>
          </v:shape>
          <o:OLEObject Type="Embed" ProgID="Visio.Drawing.11" ShapeID="_x0000_i1034" DrawAspect="Content" ObjectID="_1818321310"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00619674"/>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818321311"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00619675"/>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00619676"/>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818321312"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00619677"/>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00619678"/>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818321313"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00619679"/>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00619680"/>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00619681"/>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818321314"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00619682"/>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818321315"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00619683"/>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00619684"/>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818321316"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00619685"/>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00619686"/>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818321317"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00619687"/>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00619688"/>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00619689"/>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00619690"/>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00619691"/>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00619692"/>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00619693"/>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00619694"/>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00619695"/>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00619696"/>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00619697"/>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818321318"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00619698"/>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00619699"/>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00619700"/>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00619701"/>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00619702"/>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00619703"/>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00619704"/>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00619705"/>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00619706"/>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00619707"/>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00619708"/>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00619709"/>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00619710"/>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00619711"/>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00619712"/>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00619713"/>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00619714"/>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00619715"/>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00619716"/>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00619717"/>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00619718"/>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00619719"/>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00619720"/>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00619721"/>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00619722"/>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00619723"/>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00619724"/>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00619725"/>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00619726"/>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00619727"/>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00619728"/>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00619729"/>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00619730"/>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00619731"/>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00619732"/>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00619733"/>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00619734"/>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00619735"/>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18321319"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00619736"/>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00619737"/>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00619738"/>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00619739"/>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00619740"/>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00619741"/>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00619742"/>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00619743"/>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00619744"/>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00619745"/>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00619746"/>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00619747"/>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00619748"/>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00619749"/>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00619750"/>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00619751"/>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00619752"/>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00619753"/>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00619754"/>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00619755"/>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00619756"/>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00619757"/>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00619758"/>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00619759"/>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00619760"/>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00619761"/>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00619762"/>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00619763"/>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00619764"/>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7"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7"/>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9" w:name="_Toc85877093"/>
      <w:bookmarkStart w:id="1610" w:name="_Toc88681545"/>
      <w:bookmarkStart w:id="1611" w:name="_Toc89678232"/>
      <w:bookmarkStart w:id="1612" w:name="_Toc98501325"/>
      <w:bookmarkStart w:id="1613" w:name="_Toc106634609"/>
      <w:bookmarkStart w:id="1614" w:name="_Toc114825388"/>
      <w:bookmarkStart w:id="1615" w:name="_Toc122089417"/>
      <w:bookmarkStart w:id="1616" w:name="_Toc129098538"/>
      <w:bookmarkStart w:id="1617" w:name="_Toc145951369"/>
      <w:bookmarkStart w:id="1618" w:name="_Toc200619765"/>
      <w:r w:rsidRPr="00052626">
        <w:t>6.2.3.7.4</w:t>
      </w:r>
      <w:r w:rsidRPr="00052626">
        <w:tab/>
        <w:t>Resource Custom Operations</w:t>
      </w:r>
      <w:bookmarkEnd w:id="1609"/>
      <w:bookmarkEnd w:id="1610"/>
      <w:bookmarkEnd w:id="1611"/>
      <w:bookmarkEnd w:id="1612"/>
      <w:bookmarkEnd w:id="1613"/>
      <w:bookmarkEnd w:id="1614"/>
      <w:bookmarkEnd w:id="1615"/>
      <w:bookmarkEnd w:id="1616"/>
      <w:bookmarkEnd w:id="1617"/>
      <w:bookmarkEnd w:id="16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9" w:name="_Toc81558621"/>
      <w:bookmarkStart w:id="1620" w:name="_Toc85877094"/>
      <w:bookmarkStart w:id="1621" w:name="_Toc88681546"/>
      <w:bookmarkStart w:id="1622" w:name="_Toc89678233"/>
      <w:bookmarkStart w:id="1623" w:name="_Toc98501326"/>
      <w:bookmarkStart w:id="1624" w:name="_Toc106634610"/>
      <w:bookmarkStart w:id="1625" w:name="_Toc114825389"/>
      <w:bookmarkStart w:id="1626" w:name="_Toc122089418"/>
      <w:bookmarkStart w:id="1627" w:name="_Toc129098539"/>
      <w:bookmarkStart w:id="1628" w:name="_Toc129166802"/>
      <w:bookmarkStart w:id="1629" w:name="_Toc145951370"/>
      <w:bookmarkStart w:id="1630" w:name="_Toc200619766"/>
      <w:r w:rsidRPr="00052626">
        <w:lastRenderedPageBreak/>
        <w:t>6.2.4</w:t>
      </w:r>
      <w:r w:rsidRPr="00052626">
        <w:tab/>
        <w:t>Custom Operations without associated resources</w:t>
      </w:r>
      <w:bookmarkEnd w:id="1619"/>
      <w:bookmarkEnd w:id="1620"/>
      <w:bookmarkEnd w:id="1621"/>
      <w:bookmarkEnd w:id="1622"/>
      <w:bookmarkEnd w:id="1623"/>
      <w:bookmarkEnd w:id="1624"/>
      <w:bookmarkEnd w:id="1625"/>
      <w:bookmarkEnd w:id="1626"/>
      <w:bookmarkEnd w:id="1627"/>
      <w:bookmarkEnd w:id="1628"/>
      <w:bookmarkEnd w:id="1629"/>
      <w:bookmarkEnd w:id="163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1" w:name="_Toc81558622"/>
      <w:bookmarkStart w:id="1632" w:name="_Toc85877095"/>
      <w:bookmarkStart w:id="1633" w:name="_Toc88681547"/>
      <w:bookmarkStart w:id="1634" w:name="_Toc89678234"/>
      <w:bookmarkStart w:id="1635" w:name="_Toc98501327"/>
      <w:bookmarkStart w:id="1636" w:name="_Toc106634611"/>
      <w:bookmarkStart w:id="1637" w:name="_Toc114825390"/>
      <w:bookmarkStart w:id="1638" w:name="_Toc122089419"/>
      <w:bookmarkStart w:id="1639" w:name="_Toc129098540"/>
      <w:bookmarkStart w:id="1640" w:name="_Toc129166803"/>
      <w:bookmarkStart w:id="1641" w:name="_Toc145951371"/>
      <w:bookmarkStart w:id="1642" w:name="_Toc200619767"/>
      <w:bookmarkStart w:id="1643" w:name="_Toc81558624"/>
      <w:bookmarkStart w:id="1644" w:name="_Toc81558629"/>
      <w:r w:rsidRPr="00052626">
        <w:t>6.2.5</w:t>
      </w:r>
      <w:r w:rsidRPr="00052626">
        <w:tab/>
        <w:t>Notifications</w:t>
      </w:r>
      <w:bookmarkEnd w:id="1631"/>
      <w:bookmarkEnd w:id="1632"/>
      <w:bookmarkEnd w:id="1633"/>
      <w:bookmarkEnd w:id="1634"/>
      <w:bookmarkEnd w:id="1635"/>
      <w:bookmarkEnd w:id="1636"/>
      <w:bookmarkEnd w:id="1637"/>
      <w:bookmarkEnd w:id="1638"/>
      <w:bookmarkEnd w:id="1639"/>
      <w:bookmarkEnd w:id="1640"/>
      <w:bookmarkEnd w:id="1641"/>
      <w:bookmarkEnd w:id="1642"/>
    </w:p>
    <w:p w14:paraId="7FAAF101" w14:textId="77777777" w:rsidR="00AF65A9" w:rsidRPr="00052626" w:rsidRDefault="00AF65A9" w:rsidP="0053693A">
      <w:pPr>
        <w:pStyle w:val="Heading4"/>
      </w:pPr>
      <w:bookmarkStart w:id="1645" w:name="_Toc81558623"/>
      <w:bookmarkStart w:id="1646" w:name="_Toc85877096"/>
      <w:bookmarkStart w:id="1647" w:name="_Toc88681548"/>
      <w:bookmarkStart w:id="1648" w:name="_Toc89678235"/>
      <w:bookmarkStart w:id="1649" w:name="_Toc98501328"/>
      <w:bookmarkStart w:id="1650" w:name="_Toc106634612"/>
      <w:bookmarkStart w:id="1651" w:name="_Toc114825391"/>
      <w:bookmarkStart w:id="1652" w:name="_Toc122089420"/>
      <w:bookmarkStart w:id="1653" w:name="_Toc129098541"/>
      <w:bookmarkStart w:id="1654" w:name="_Toc145951372"/>
      <w:bookmarkStart w:id="1655" w:name="_Toc200619768"/>
      <w:r w:rsidRPr="00052626">
        <w:t>6.2.5.1</w:t>
      </w:r>
      <w:r w:rsidRPr="00052626">
        <w:tab/>
        <w:t>General</w:t>
      </w:r>
      <w:bookmarkEnd w:id="1645"/>
      <w:bookmarkEnd w:id="1646"/>
      <w:bookmarkEnd w:id="1647"/>
      <w:bookmarkEnd w:id="1648"/>
      <w:bookmarkEnd w:id="1649"/>
      <w:bookmarkEnd w:id="1650"/>
      <w:bookmarkEnd w:id="1651"/>
      <w:bookmarkEnd w:id="1652"/>
      <w:bookmarkEnd w:id="1653"/>
      <w:bookmarkEnd w:id="1654"/>
      <w:bookmarkEnd w:id="165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6" w:name="_Toc85877097"/>
      <w:bookmarkStart w:id="1657" w:name="_Toc88681549"/>
      <w:bookmarkStart w:id="1658" w:name="_Toc89678236"/>
      <w:bookmarkStart w:id="1659" w:name="_Toc98501329"/>
      <w:bookmarkStart w:id="1660" w:name="_Toc106634613"/>
      <w:bookmarkStart w:id="1661" w:name="_Toc114825392"/>
      <w:bookmarkStart w:id="1662" w:name="_Toc122089421"/>
      <w:bookmarkStart w:id="1663" w:name="_Toc129098542"/>
      <w:bookmarkStart w:id="1664" w:name="_Toc145951373"/>
      <w:bookmarkStart w:id="1665" w:name="_Toc200619769"/>
      <w:r w:rsidRPr="00052626">
        <w:t>6.2.5.2</w:t>
      </w:r>
      <w:r w:rsidRPr="00052626">
        <w:tab/>
        <w:t>StatusNotify</w:t>
      </w:r>
      <w:bookmarkEnd w:id="1643"/>
      <w:bookmarkEnd w:id="1656"/>
      <w:bookmarkEnd w:id="1657"/>
      <w:bookmarkEnd w:id="1658"/>
      <w:bookmarkEnd w:id="1659"/>
      <w:bookmarkEnd w:id="1660"/>
      <w:bookmarkEnd w:id="1661"/>
      <w:bookmarkEnd w:id="1662"/>
      <w:bookmarkEnd w:id="1663"/>
      <w:bookmarkEnd w:id="1664"/>
      <w:bookmarkEnd w:id="1665"/>
    </w:p>
    <w:p w14:paraId="1A3E285C" w14:textId="77777777" w:rsidR="00AF65A9" w:rsidRPr="00052626" w:rsidRDefault="00AF65A9" w:rsidP="0053693A">
      <w:pPr>
        <w:pStyle w:val="Heading5"/>
      </w:pPr>
      <w:bookmarkStart w:id="1666" w:name="_Toc81558625"/>
      <w:bookmarkStart w:id="1667" w:name="_Toc85877098"/>
      <w:bookmarkStart w:id="1668" w:name="_Toc88681550"/>
      <w:bookmarkStart w:id="1669" w:name="_Toc89678237"/>
      <w:bookmarkStart w:id="1670" w:name="_Toc98501330"/>
      <w:bookmarkStart w:id="1671" w:name="_Toc106634614"/>
      <w:bookmarkStart w:id="1672" w:name="_Toc114825393"/>
      <w:bookmarkStart w:id="1673" w:name="_Toc122089422"/>
      <w:bookmarkStart w:id="1674" w:name="_Toc129098543"/>
      <w:bookmarkStart w:id="1675" w:name="_Toc145951374"/>
      <w:bookmarkStart w:id="1676" w:name="_Toc200619770"/>
      <w:r w:rsidRPr="00052626">
        <w:t>6.2.5.2.1</w:t>
      </w:r>
      <w:r w:rsidRPr="00052626">
        <w:tab/>
        <w:t>Description</w:t>
      </w:r>
      <w:bookmarkEnd w:id="1666"/>
      <w:bookmarkEnd w:id="1667"/>
      <w:bookmarkEnd w:id="1668"/>
      <w:bookmarkEnd w:id="1669"/>
      <w:bookmarkEnd w:id="1670"/>
      <w:bookmarkEnd w:id="1671"/>
      <w:bookmarkEnd w:id="1672"/>
      <w:bookmarkEnd w:id="1673"/>
      <w:bookmarkEnd w:id="1674"/>
      <w:bookmarkEnd w:id="1675"/>
      <w:bookmarkEnd w:id="167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7" w:name="_Toc81558626"/>
      <w:bookmarkStart w:id="1678" w:name="_Toc85877099"/>
      <w:bookmarkStart w:id="1679" w:name="_Toc88681551"/>
      <w:bookmarkStart w:id="1680" w:name="_Toc89678238"/>
      <w:bookmarkStart w:id="1681" w:name="_Toc98501331"/>
      <w:bookmarkStart w:id="1682" w:name="_Toc106634615"/>
      <w:bookmarkStart w:id="1683" w:name="_Toc114825394"/>
      <w:bookmarkStart w:id="1684" w:name="_Toc122089423"/>
      <w:bookmarkStart w:id="1685" w:name="_Toc129098544"/>
      <w:bookmarkStart w:id="1686" w:name="_Toc145951375"/>
      <w:bookmarkStart w:id="1687" w:name="_Toc200619771"/>
      <w:r w:rsidRPr="00052626">
        <w:t>6.2.5.2.2</w:t>
      </w:r>
      <w:r w:rsidRPr="00052626">
        <w:tab/>
        <w:t>Target URI</w:t>
      </w:r>
      <w:bookmarkEnd w:id="1677"/>
      <w:bookmarkEnd w:id="1678"/>
      <w:bookmarkEnd w:id="1679"/>
      <w:bookmarkEnd w:id="1680"/>
      <w:bookmarkEnd w:id="1681"/>
      <w:bookmarkEnd w:id="1682"/>
      <w:bookmarkEnd w:id="1683"/>
      <w:bookmarkEnd w:id="1684"/>
      <w:bookmarkEnd w:id="1685"/>
      <w:bookmarkEnd w:id="1686"/>
      <w:bookmarkEnd w:id="16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8" w:name="_Toc81558627"/>
      <w:bookmarkStart w:id="1689" w:name="_Toc85877100"/>
      <w:bookmarkStart w:id="1690" w:name="_Toc88681552"/>
      <w:bookmarkStart w:id="1691" w:name="_Toc89678239"/>
      <w:bookmarkStart w:id="1692" w:name="_Toc98501332"/>
      <w:bookmarkStart w:id="1693" w:name="_Toc106634616"/>
      <w:bookmarkStart w:id="1694" w:name="_Toc114825395"/>
      <w:bookmarkStart w:id="1695" w:name="_Toc122089424"/>
      <w:bookmarkStart w:id="1696" w:name="_Toc129098545"/>
      <w:bookmarkStart w:id="1697" w:name="_Toc145951376"/>
      <w:bookmarkStart w:id="1698" w:name="_Toc200619772"/>
      <w:r w:rsidRPr="00052626">
        <w:t>6.2.5.2.3</w:t>
      </w:r>
      <w:r w:rsidRPr="00052626">
        <w:tab/>
        <w:t>Standard Methods</w:t>
      </w:r>
      <w:bookmarkEnd w:id="1688"/>
      <w:bookmarkEnd w:id="1689"/>
      <w:bookmarkEnd w:id="1690"/>
      <w:bookmarkEnd w:id="1691"/>
      <w:bookmarkEnd w:id="1692"/>
      <w:bookmarkEnd w:id="1693"/>
      <w:bookmarkEnd w:id="1694"/>
      <w:bookmarkEnd w:id="1695"/>
      <w:bookmarkEnd w:id="1696"/>
      <w:bookmarkEnd w:id="1697"/>
      <w:bookmarkEnd w:id="169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9" w:name="_Toc81558628"/>
      <w:bookmarkStart w:id="1700" w:name="_Toc85877101"/>
      <w:bookmarkStart w:id="1701" w:name="_Toc88681553"/>
      <w:bookmarkStart w:id="1702" w:name="_Toc89678240"/>
      <w:bookmarkStart w:id="1703" w:name="_Toc98501333"/>
      <w:bookmarkStart w:id="1704" w:name="_Toc106634617"/>
      <w:bookmarkStart w:id="1705" w:name="_Toc114825396"/>
      <w:bookmarkStart w:id="1706" w:name="_Toc122089425"/>
      <w:bookmarkStart w:id="1707" w:name="_Toc129098546"/>
      <w:bookmarkStart w:id="1708" w:name="_Toc145951377"/>
      <w:bookmarkStart w:id="1709" w:name="_Toc200619773"/>
      <w:r w:rsidRPr="00052626">
        <w:t>6.2.5.3</w:t>
      </w:r>
      <w:r w:rsidRPr="00052626">
        <w:tab/>
      </w:r>
      <w:bookmarkEnd w:id="1699"/>
      <w:r w:rsidRPr="00052626">
        <w:t>ContextStatusNotify</w:t>
      </w:r>
      <w:bookmarkEnd w:id="1700"/>
      <w:bookmarkEnd w:id="1701"/>
      <w:bookmarkEnd w:id="1702"/>
      <w:bookmarkEnd w:id="1703"/>
      <w:bookmarkEnd w:id="1704"/>
      <w:bookmarkEnd w:id="1705"/>
      <w:bookmarkEnd w:id="1706"/>
      <w:bookmarkEnd w:id="1707"/>
      <w:bookmarkEnd w:id="1708"/>
      <w:bookmarkEnd w:id="1709"/>
    </w:p>
    <w:p w14:paraId="343D7B37" w14:textId="77777777" w:rsidR="00953894" w:rsidRPr="00052626" w:rsidRDefault="00953894" w:rsidP="0053693A">
      <w:pPr>
        <w:pStyle w:val="Heading5"/>
      </w:pPr>
      <w:bookmarkStart w:id="1710" w:name="_Toc532994455"/>
      <w:bookmarkStart w:id="1711" w:name="_Toc35971422"/>
      <w:bookmarkStart w:id="1712" w:name="_Toc67903539"/>
      <w:bookmarkStart w:id="1713" w:name="_Toc85877102"/>
      <w:bookmarkStart w:id="1714" w:name="_Toc88681554"/>
      <w:bookmarkStart w:id="1715" w:name="_Toc89678241"/>
      <w:bookmarkStart w:id="1716" w:name="_Toc98501334"/>
      <w:bookmarkStart w:id="1717" w:name="_Toc106634618"/>
      <w:bookmarkStart w:id="1718" w:name="_Toc114825397"/>
      <w:bookmarkStart w:id="1719" w:name="_Toc122089426"/>
      <w:bookmarkStart w:id="1720" w:name="_Toc129098547"/>
      <w:bookmarkStart w:id="1721" w:name="_Toc145951378"/>
      <w:bookmarkStart w:id="1722" w:name="_Toc200619774"/>
      <w:r w:rsidRPr="00052626">
        <w:t>6.2.5.3.1</w:t>
      </w:r>
      <w:r w:rsidRPr="00052626">
        <w:tab/>
        <w:t>Description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3" w:name="_Toc532994456"/>
      <w:bookmarkStart w:id="1724" w:name="_Toc35971423"/>
      <w:bookmarkStart w:id="1725" w:name="_Toc67903540"/>
      <w:bookmarkStart w:id="1726" w:name="_Toc85877103"/>
      <w:bookmarkStart w:id="1727" w:name="_Toc88681555"/>
      <w:bookmarkStart w:id="1728" w:name="_Toc89678242"/>
      <w:bookmarkStart w:id="1729" w:name="_Toc98501335"/>
      <w:bookmarkStart w:id="1730" w:name="_Toc106634619"/>
      <w:bookmarkStart w:id="1731" w:name="_Toc114825398"/>
      <w:bookmarkStart w:id="1732" w:name="_Toc122089427"/>
      <w:bookmarkStart w:id="1733" w:name="_Toc129098548"/>
      <w:bookmarkStart w:id="1734" w:name="_Toc145951379"/>
      <w:bookmarkStart w:id="1735" w:name="_Toc200619775"/>
      <w:r w:rsidRPr="00052626">
        <w:t>6.2.5.3.2</w:t>
      </w:r>
      <w:r w:rsidRPr="00052626">
        <w:tab/>
        <w:t>Target URI</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6" w:name="_Toc532994457"/>
      <w:bookmarkStart w:id="1737" w:name="_Toc35971424"/>
      <w:bookmarkStart w:id="1738" w:name="_Toc67903541"/>
      <w:bookmarkStart w:id="1739" w:name="_Toc85877104"/>
      <w:bookmarkStart w:id="1740" w:name="_Toc88681556"/>
      <w:bookmarkStart w:id="1741" w:name="_Toc89678243"/>
      <w:bookmarkStart w:id="1742" w:name="_Toc98501336"/>
      <w:bookmarkStart w:id="1743" w:name="_Toc106634620"/>
      <w:bookmarkStart w:id="1744" w:name="_Toc114825399"/>
      <w:bookmarkStart w:id="1745" w:name="_Toc122089428"/>
      <w:bookmarkStart w:id="1746" w:name="_Toc129098549"/>
      <w:bookmarkStart w:id="1747" w:name="_Toc145951380"/>
      <w:bookmarkStart w:id="1748" w:name="_Toc200619776"/>
      <w:r w:rsidRPr="00052626">
        <w:t>6.2.5.3.3</w:t>
      </w:r>
      <w:r w:rsidRPr="00052626">
        <w:tab/>
        <w:t>Standard Methods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A969795" w14:textId="77777777" w:rsidR="00953894" w:rsidRPr="00052626" w:rsidRDefault="00953894" w:rsidP="0053693A">
      <w:pPr>
        <w:pStyle w:val="H6"/>
      </w:pPr>
      <w:bookmarkStart w:id="1749" w:name="_Toc532994458"/>
      <w:bookmarkStart w:id="1750" w:name="_Toc35971425"/>
      <w:r w:rsidRPr="00052626">
        <w:t>6.2.5.3.3.1</w:t>
      </w:r>
      <w:r w:rsidRPr="00052626">
        <w:tab/>
        <w:t>POST</w:t>
      </w:r>
      <w:bookmarkEnd w:id="1749"/>
      <w:bookmarkEnd w:id="175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1" w:name="_Toc85877105"/>
      <w:bookmarkStart w:id="1752" w:name="_Toc88681557"/>
      <w:bookmarkStart w:id="1753" w:name="_Toc89678244"/>
      <w:bookmarkStart w:id="1754" w:name="_Toc98501337"/>
      <w:bookmarkStart w:id="1755" w:name="_Toc106634621"/>
      <w:bookmarkStart w:id="1756" w:name="_Toc114825400"/>
      <w:bookmarkStart w:id="1757" w:name="_Toc122089429"/>
      <w:bookmarkStart w:id="1758" w:name="_Toc129098550"/>
      <w:bookmarkStart w:id="1759" w:name="_Toc129166804"/>
      <w:bookmarkStart w:id="1760" w:name="_Toc145951381"/>
      <w:bookmarkStart w:id="1761" w:name="_Toc200619777"/>
      <w:r w:rsidRPr="00052626">
        <w:t>6.2.6</w:t>
      </w:r>
      <w:r w:rsidRPr="00052626">
        <w:tab/>
        <w:t>Data Model</w:t>
      </w:r>
      <w:bookmarkEnd w:id="1644"/>
      <w:bookmarkEnd w:id="1751"/>
      <w:bookmarkEnd w:id="1752"/>
      <w:bookmarkEnd w:id="1753"/>
      <w:bookmarkEnd w:id="1754"/>
      <w:bookmarkEnd w:id="1755"/>
      <w:bookmarkEnd w:id="1756"/>
      <w:bookmarkEnd w:id="1757"/>
      <w:bookmarkEnd w:id="1758"/>
      <w:bookmarkEnd w:id="1759"/>
      <w:bookmarkEnd w:id="1760"/>
      <w:bookmarkEnd w:id="1761"/>
    </w:p>
    <w:p w14:paraId="73C2761C" w14:textId="77777777" w:rsidR="00B91ED3" w:rsidRPr="00052626" w:rsidRDefault="00B91ED3" w:rsidP="0053693A">
      <w:pPr>
        <w:pStyle w:val="Heading4"/>
      </w:pPr>
      <w:bookmarkStart w:id="1762" w:name="_Toc81558630"/>
      <w:bookmarkStart w:id="1763" w:name="_Toc85877106"/>
      <w:bookmarkStart w:id="1764" w:name="_Toc88681558"/>
      <w:bookmarkStart w:id="1765" w:name="_Toc89678245"/>
      <w:bookmarkStart w:id="1766" w:name="_Toc98501338"/>
      <w:bookmarkStart w:id="1767" w:name="_Toc106634622"/>
      <w:bookmarkStart w:id="1768" w:name="_Toc114825401"/>
      <w:bookmarkStart w:id="1769" w:name="_Toc122089430"/>
      <w:bookmarkStart w:id="1770" w:name="_Toc129098551"/>
      <w:bookmarkStart w:id="1771" w:name="_Toc145951382"/>
      <w:bookmarkStart w:id="1772" w:name="_Toc200619778"/>
      <w:r w:rsidRPr="00052626">
        <w:t>6.2.6.1</w:t>
      </w:r>
      <w:r w:rsidRPr="00052626">
        <w:tab/>
        <w:t>General</w:t>
      </w:r>
      <w:bookmarkEnd w:id="1762"/>
      <w:bookmarkEnd w:id="1763"/>
      <w:bookmarkEnd w:id="1764"/>
      <w:bookmarkEnd w:id="1765"/>
      <w:bookmarkEnd w:id="1766"/>
      <w:bookmarkEnd w:id="1767"/>
      <w:bookmarkEnd w:id="1768"/>
      <w:bookmarkEnd w:id="1769"/>
      <w:bookmarkEnd w:id="1770"/>
      <w:bookmarkEnd w:id="1771"/>
      <w:bookmarkEnd w:id="177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4" w:name="_Toc81558631"/>
      <w:bookmarkStart w:id="1775" w:name="_Toc85877107"/>
      <w:bookmarkStart w:id="1776" w:name="_Toc88681559"/>
      <w:bookmarkStart w:id="1777" w:name="_Toc89678246"/>
      <w:bookmarkStart w:id="1778" w:name="_Toc98501339"/>
      <w:bookmarkStart w:id="1779" w:name="_Toc106634623"/>
      <w:bookmarkStart w:id="1780" w:name="_Toc114825402"/>
      <w:bookmarkStart w:id="1781" w:name="_Toc122089431"/>
      <w:bookmarkStart w:id="1782" w:name="_Toc129098552"/>
      <w:bookmarkStart w:id="1783" w:name="_Toc145951383"/>
      <w:bookmarkStart w:id="1784" w:name="_Toc200619779"/>
      <w:bookmarkStart w:id="1785" w:name="_Toc81558635"/>
      <w:r w:rsidRPr="00052626">
        <w:t>6.2.6.2</w:t>
      </w:r>
      <w:r w:rsidRPr="00052626">
        <w:tab/>
        <w:t>Structured data types</w:t>
      </w:r>
      <w:bookmarkEnd w:id="1774"/>
      <w:bookmarkEnd w:id="1775"/>
      <w:bookmarkEnd w:id="1776"/>
      <w:bookmarkEnd w:id="1777"/>
      <w:bookmarkEnd w:id="1778"/>
      <w:bookmarkEnd w:id="1779"/>
      <w:bookmarkEnd w:id="1780"/>
      <w:bookmarkEnd w:id="1781"/>
      <w:bookmarkEnd w:id="1782"/>
      <w:bookmarkEnd w:id="1783"/>
      <w:bookmarkEnd w:id="1784"/>
    </w:p>
    <w:p w14:paraId="471DFFA3" w14:textId="77777777" w:rsidR="00086D8C" w:rsidRPr="00052626" w:rsidRDefault="00086D8C" w:rsidP="0053693A">
      <w:pPr>
        <w:pStyle w:val="Heading5"/>
      </w:pPr>
      <w:bookmarkStart w:id="1786" w:name="_Toc81558632"/>
      <w:bookmarkStart w:id="1787" w:name="_Toc85877108"/>
      <w:bookmarkStart w:id="1788" w:name="_Toc88681560"/>
      <w:bookmarkStart w:id="1789" w:name="_Toc89678247"/>
      <w:bookmarkStart w:id="1790" w:name="_Toc98501340"/>
      <w:bookmarkStart w:id="1791" w:name="_Toc106634624"/>
      <w:bookmarkStart w:id="1792" w:name="_Toc114825403"/>
      <w:bookmarkStart w:id="1793" w:name="_Toc122089432"/>
      <w:bookmarkStart w:id="1794" w:name="_Toc129098553"/>
      <w:bookmarkStart w:id="1795" w:name="_Toc145951384"/>
      <w:bookmarkStart w:id="1796" w:name="_Toc200619780"/>
      <w:r w:rsidRPr="00052626">
        <w:t>6.2.6.2.1</w:t>
      </w:r>
      <w:r w:rsidRPr="00052626">
        <w:tab/>
        <w:t>Introduction</w:t>
      </w:r>
      <w:bookmarkEnd w:id="1786"/>
      <w:bookmarkEnd w:id="1787"/>
      <w:bookmarkEnd w:id="1788"/>
      <w:bookmarkEnd w:id="1789"/>
      <w:bookmarkEnd w:id="1790"/>
      <w:bookmarkEnd w:id="1791"/>
      <w:bookmarkEnd w:id="1792"/>
      <w:bookmarkEnd w:id="1793"/>
      <w:bookmarkEnd w:id="1794"/>
      <w:bookmarkEnd w:id="1795"/>
      <w:bookmarkEnd w:id="17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7" w:name="_Toc85877109"/>
      <w:bookmarkStart w:id="1798" w:name="_Toc88681561"/>
      <w:bookmarkStart w:id="1799" w:name="_Toc89678248"/>
      <w:bookmarkStart w:id="1800" w:name="_Toc98501341"/>
      <w:bookmarkStart w:id="1801" w:name="_Toc106634625"/>
      <w:bookmarkStart w:id="1802" w:name="_Toc114825404"/>
      <w:bookmarkStart w:id="1803" w:name="_Toc122089433"/>
      <w:bookmarkStart w:id="1804" w:name="_Toc129098554"/>
      <w:bookmarkStart w:id="1805" w:name="_Toc145951385"/>
      <w:bookmarkStart w:id="1806" w:name="_Toc200619781"/>
      <w:r w:rsidRPr="00052626">
        <w:t>6.2.6.2.2</w:t>
      </w:r>
      <w:r w:rsidRPr="00052626">
        <w:tab/>
        <w:t>Type: CreateReqData</w:t>
      </w:r>
      <w:bookmarkEnd w:id="1797"/>
      <w:bookmarkEnd w:id="1798"/>
      <w:bookmarkEnd w:id="1799"/>
      <w:bookmarkEnd w:id="1800"/>
      <w:bookmarkEnd w:id="1801"/>
      <w:bookmarkEnd w:id="1802"/>
      <w:bookmarkEnd w:id="1803"/>
      <w:bookmarkEnd w:id="1804"/>
      <w:bookmarkEnd w:id="1805"/>
      <w:bookmarkEnd w:id="180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7" w:name="_Toc85877110"/>
      <w:bookmarkStart w:id="1808" w:name="_Toc88681562"/>
      <w:bookmarkStart w:id="1809" w:name="_Toc89678249"/>
      <w:bookmarkStart w:id="1810" w:name="_Toc98501342"/>
      <w:bookmarkStart w:id="1811" w:name="_Toc106634626"/>
      <w:bookmarkStart w:id="1812" w:name="_Toc114825405"/>
      <w:bookmarkStart w:id="1813" w:name="_Toc122089434"/>
      <w:bookmarkStart w:id="1814" w:name="_Toc129098555"/>
      <w:bookmarkStart w:id="1815" w:name="_Toc145951386"/>
      <w:bookmarkStart w:id="1816" w:name="_Toc200619782"/>
      <w:r w:rsidRPr="00052626">
        <w:lastRenderedPageBreak/>
        <w:t>6.2.6.2.3</w:t>
      </w:r>
      <w:r w:rsidRPr="00052626">
        <w:tab/>
        <w:t>Type: CreateRspData</w:t>
      </w:r>
      <w:bookmarkEnd w:id="1807"/>
      <w:bookmarkEnd w:id="1808"/>
      <w:bookmarkEnd w:id="1809"/>
      <w:bookmarkEnd w:id="1810"/>
      <w:bookmarkEnd w:id="1811"/>
      <w:bookmarkEnd w:id="1812"/>
      <w:bookmarkEnd w:id="1813"/>
      <w:bookmarkEnd w:id="1814"/>
      <w:bookmarkEnd w:id="1815"/>
      <w:bookmarkEnd w:id="181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7" w:name="_Toc85877111"/>
      <w:bookmarkStart w:id="1818" w:name="_Toc88681563"/>
      <w:bookmarkStart w:id="1819" w:name="_Toc89678250"/>
      <w:bookmarkStart w:id="1820" w:name="_Toc98501343"/>
      <w:bookmarkStart w:id="1821" w:name="_Toc106634627"/>
      <w:bookmarkStart w:id="1822" w:name="_Toc114825406"/>
      <w:bookmarkStart w:id="1823" w:name="_Toc122089435"/>
      <w:bookmarkStart w:id="1824" w:name="_Toc129098556"/>
      <w:bookmarkStart w:id="1825" w:name="_Toc145951387"/>
      <w:bookmarkStart w:id="1826" w:name="_Toc200619783"/>
      <w:r w:rsidRPr="00052626">
        <w:t>6.2.6.2.4</w:t>
      </w:r>
      <w:r w:rsidRPr="00052626">
        <w:tab/>
        <w:t>Type: MbsSessionExtension</w:t>
      </w:r>
      <w:bookmarkEnd w:id="1817"/>
      <w:bookmarkEnd w:id="1818"/>
      <w:bookmarkEnd w:id="1819"/>
      <w:bookmarkEnd w:id="1820"/>
      <w:bookmarkEnd w:id="1821"/>
      <w:bookmarkEnd w:id="1822"/>
      <w:bookmarkEnd w:id="1823"/>
      <w:bookmarkEnd w:id="1824"/>
      <w:bookmarkEnd w:id="1825"/>
      <w:bookmarkEnd w:id="182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7" w:name="_Toc85877112"/>
      <w:bookmarkStart w:id="1828" w:name="_Toc88681564"/>
      <w:bookmarkStart w:id="1829" w:name="_Toc89678251"/>
      <w:bookmarkStart w:id="1830" w:name="_Toc98501344"/>
      <w:bookmarkStart w:id="1831" w:name="_Toc106634628"/>
      <w:bookmarkStart w:id="1832" w:name="_Toc114825407"/>
      <w:bookmarkStart w:id="1833" w:name="_Toc122089436"/>
      <w:bookmarkStart w:id="1834" w:name="_Toc129098557"/>
      <w:bookmarkStart w:id="1835" w:name="_Toc145951388"/>
      <w:bookmarkStart w:id="1836" w:name="_Toc200619784"/>
      <w:r w:rsidRPr="00052626">
        <w:lastRenderedPageBreak/>
        <w:t>6.2.6.2.</w:t>
      </w:r>
      <w:r w:rsidR="000A37BA" w:rsidRPr="00052626">
        <w:t>5</w:t>
      </w:r>
      <w:r w:rsidRPr="00052626">
        <w:tab/>
        <w:t>Type: ContextUpdateReqData</w:t>
      </w:r>
      <w:bookmarkEnd w:id="1827"/>
      <w:bookmarkEnd w:id="1828"/>
      <w:bookmarkEnd w:id="1829"/>
      <w:bookmarkEnd w:id="1830"/>
      <w:bookmarkEnd w:id="1831"/>
      <w:bookmarkEnd w:id="1832"/>
      <w:bookmarkEnd w:id="1833"/>
      <w:bookmarkEnd w:id="1834"/>
      <w:bookmarkEnd w:id="1835"/>
      <w:bookmarkEnd w:id="18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7" w:name="_Toc85877113"/>
      <w:bookmarkStart w:id="1838" w:name="_Toc88681565"/>
      <w:bookmarkStart w:id="1839" w:name="_Toc89678252"/>
      <w:bookmarkStart w:id="1840" w:name="_Toc98501345"/>
      <w:bookmarkStart w:id="1841" w:name="_Toc106634629"/>
      <w:bookmarkStart w:id="1842" w:name="_Toc114825408"/>
      <w:bookmarkStart w:id="1843" w:name="_Toc122089437"/>
      <w:bookmarkStart w:id="1844" w:name="_Toc129098558"/>
      <w:bookmarkStart w:id="1845" w:name="_Toc145951389"/>
      <w:bookmarkStart w:id="1846" w:name="_Toc200619785"/>
      <w:r w:rsidRPr="00052626">
        <w:t>6.2.6.2.</w:t>
      </w:r>
      <w:r w:rsidR="000A37BA" w:rsidRPr="00052626">
        <w:t>6</w:t>
      </w:r>
      <w:r w:rsidRPr="00052626">
        <w:tab/>
        <w:t>Type: ContextUpdateRspData</w:t>
      </w:r>
      <w:bookmarkEnd w:id="1837"/>
      <w:bookmarkEnd w:id="1838"/>
      <w:bookmarkEnd w:id="1839"/>
      <w:bookmarkEnd w:id="1840"/>
      <w:bookmarkEnd w:id="1841"/>
      <w:bookmarkEnd w:id="1842"/>
      <w:bookmarkEnd w:id="1843"/>
      <w:bookmarkEnd w:id="1844"/>
      <w:bookmarkEnd w:id="1845"/>
      <w:bookmarkEnd w:id="184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7" w:name="_Toc85877114"/>
      <w:bookmarkStart w:id="1848" w:name="_Toc88681566"/>
      <w:bookmarkStart w:id="1849" w:name="_Toc89678253"/>
      <w:bookmarkStart w:id="1850" w:name="_Toc98501346"/>
      <w:bookmarkStart w:id="1851" w:name="_Toc106634630"/>
      <w:bookmarkStart w:id="1852" w:name="_Toc114825409"/>
      <w:bookmarkStart w:id="1853" w:name="_Toc122089438"/>
      <w:bookmarkStart w:id="1854" w:name="_Toc129098559"/>
      <w:bookmarkStart w:id="1855" w:name="_Toc145951390"/>
      <w:bookmarkStart w:id="1856" w:name="_Toc200619786"/>
      <w:r w:rsidRPr="00052626">
        <w:lastRenderedPageBreak/>
        <w:t>6.2.6.2.7</w:t>
      </w:r>
      <w:r w:rsidRPr="00052626">
        <w:tab/>
        <w:t xml:space="preserve">Type: </w:t>
      </w:r>
      <w:r w:rsidR="00F07254" w:rsidRPr="00052626">
        <w:t>StatusSubscribeReqData</w:t>
      </w:r>
      <w:bookmarkEnd w:id="1847"/>
      <w:bookmarkEnd w:id="1848"/>
      <w:bookmarkEnd w:id="1849"/>
      <w:bookmarkEnd w:id="1850"/>
      <w:bookmarkEnd w:id="1851"/>
      <w:bookmarkEnd w:id="1852"/>
      <w:bookmarkEnd w:id="1853"/>
      <w:bookmarkEnd w:id="1854"/>
      <w:bookmarkEnd w:id="1855"/>
      <w:bookmarkEnd w:id="185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7" w:name="_Toc85877115"/>
      <w:bookmarkStart w:id="1858" w:name="_Toc88681568"/>
      <w:bookmarkStart w:id="1859" w:name="_Toc89678254"/>
      <w:bookmarkStart w:id="1860" w:name="_Toc98501347"/>
      <w:bookmarkStart w:id="1861" w:name="_Toc106634631"/>
      <w:bookmarkStart w:id="1862" w:name="_Toc114825410"/>
      <w:bookmarkStart w:id="1863" w:name="_Toc122089439"/>
      <w:bookmarkStart w:id="1864" w:name="_Toc129098560"/>
      <w:bookmarkStart w:id="1865" w:name="_Toc145951391"/>
      <w:bookmarkStart w:id="1866" w:name="_Toc200619787"/>
      <w:r w:rsidRPr="00052626">
        <w:t>6.2.6.2.8</w:t>
      </w:r>
      <w:r w:rsidRPr="00052626">
        <w:tab/>
        <w:t xml:space="preserve">Type: </w:t>
      </w:r>
      <w:r w:rsidR="00234098" w:rsidRPr="00052626">
        <w:t>StatusSubscribeRspData</w:t>
      </w:r>
      <w:bookmarkEnd w:id="1857"/>
      <w:bookmarkEnd w:id="1858"/>
      <w:bookmarkEnd w:id="1859"/>
      <w:bookmarkEnd w:id="1860"/>
      <w:bookmarkEnd w:id="1861"/>
      <w:bookmarkEnd w:id="1862"/>
      <w:bookmarkEnd w:id="1863"/>
      <w:bookmarkEnd w:id="1864"/>
      <w:bookmarkEnd w:id="1865"/>
      <w:bookmarkEnd w:id="186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7" w:name="_Toc98501348"/>
      <w:bookmarkStart w:id="1868" w:name="_Toc106634632"/>
      <w:bookmarkStart w:id="1869" w:name="_Toc114825411"/>
      <w:bookmarkStart w:id="1870" w:name="_Toc122089440"/>
      <w:bookmarkStart w:id="1871" w:name="_Toc129098561"/>
      <w:bookmarkStart w:id="1872" w:name="_Toc145951392"/>
      <w:bookmarkStart w:id="1873" w:name="_Toc200619788"/>
      <w:r w:rsidRPr="00052626">
        <w:t>6.2.6.2.</w:t>
      </w:r>
      <w:r w:rsidR="0062088F">
        <w:t>9</w:t>
      </w:r>
      <w:r w:rsidRPr="00052626">
        <w:tab/>
        <w:t xml:space="preserve">Type: </w:t>
      </w:r>
      <w:r>
        <w:t>N2MbsSmInfo</w:t>
      </w:r>
      <w:bookmarkEnd w:id="1867"/>
      <w:bookmarkEnd w:id="1868"/>
      <w:bookmarkEnd w:id="1869"/>
      <w:bookmarkEnd w:id="1870"/>
      <w:bookmarkEnd w:id="1871"/>
      <w:bookmarkEnd w:id="1872"/>
      <w:bookmarkEnd w:id="187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4" w:name="_Toc85877116"/>
      <w:bookmarkStart w:id="1875" w:name="_Toc88681569"/>
    </w:p>
    <w:bookmarkEnd w:id="1874"/>
    <w:bookmarkEnd w:id="1875"/>
    <w:p w14:paraId="4813229B" w14:textId="77777777" w:rsidR="00234098" w:rsidRDefault="00234098" w:rsidP="00086D8C"/>
    <w:p w14:paraId="4380D14E" w14:textId="09A77537" w:rsidR="00F1400A" w:rsidRPr="00052626" w:rsidRDefault="00F1400A" w:rsidP="0053693A">
      <w:pPr>
        <w:pStyle w:val="Heading5"/>
      </w:pPr>
      <w:bookmarkStart w:id="1876" w:name="_Toc98501349"/>
      <w:bookmarkStart w:id="1877" w:name="_Toc106634633"/>
      <w:bookmarkStart w:id="1878" w:name="_Toc114825412"/>
      <w:bookmarkStart w:id="1879" w:name="_Toc122089441"/>
      <w:bookmarkStart w:id="1880" w:name="_Toc129098562"/>
      <w:bookmarkStart w:id="1881" w:name="_Toc145951393"/>
      <w:bookmarkStart w:id="1882" w:name="_Toc200619789"/>
      <w:r w:rsidRPr="00052626">
        <w:t>6.2.6.2.1</w:t>
      </w:r>
      <w:r>
        <w:t>0</w:t>
      </w:r>
      <w:r w:rsidRPr="00052626">
        <w:tab/>
        <w:t>Type: ContextStatusNotifyReqData</w:t>
      </w:r>
      <w:bookmarkEnd w:id="1876"/>
      <w:bookmarkEnd w:id="1877"/>
      <w:bookmarkEnd w:id="1878"/>
      <w:bookmarkEnd w:id="1879"/>
      <w:bookmarkEnd w:id="1880"/>
      <w:bookmarkEnd w:id="1881"/>
      <w:bookmarkEnd w:id="188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3" w:name="_Toc98501350"/>
      <w:bookmarkStart w:id="1884" w:name="_Toc106634634"/>
      <w:bookmarkStart w:id="1885" w:name="_Toc114825413"/>
      <w:bookmarkStart w:id="1886" w:name="_Toc122089442"/>
      <w:bookmarkStart w:id="1887" w:name="_Toc129098563"/>
      <w:bookmarkStart w:id="1888" w:name="_Toc145951394"/>
      <w:bookmarkStart w:id="1889" w:name="_Toc200619790"/>
      <w:r w:rsidRPr="00052626">
        <w:t>6.2.6.2.1</w:t>
      </w:r>
      <w:r>
        <w:t>1</w:t>
      </w:r>
      <w:r w:rsidRPr="00052626">
        <w:tab/>
        <w:t>Type: StatusNotifyReqData</w:t>
      </w:r>
      <w:bookmarkEnd w:id="1883"/>
      <w:bookmarkEnd w:id="1884"/>
      <w:bookmarkEnd w:id="1885"/>
      <w:bookmarkEnd w:id="1886"/>
      <w:bookmarkEnd w:id="1887"/>
      <w:bookmarkEnd w:id="1888"/>
      <w:bookmarkEnd w:id="188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0" w:name="_Toc85877117"/>
      <w:bookmarkStart w:id="1891" w:name="_Toc88681571"/>
      <w:bookmarkStart w:id="1892" w:name="_Toc89678258"/>
      <w:bookmarkStart w:id="1893" w:name="_Toc98501351"/>
      <w:bookmarkStart w:id="1894" w:name="_Toc106634635"/>
      <w:bookmarkStart w:id="1895" w:name="_Toc114825414"/>
      <w:bookmarkStart w:id="1896" w:name="_Toc122089443"/>
      <w:bookmarkStart w:id="1897" w:name="_Toc129098564"/>
      <w:bookmarkStart w:id="1898" w:name="_Toc145951395"/>
      <w:bookmarkStart w:id="1899" w:name="_Toc200619791"/>
      <w:r w:rsidRPr="00052626">
        <w:lastRenderedPageBreak/>
        <w:t>6.2.6.2.</w:t>
      </w:r>
      <w:r w:rsidR="00BE267B" w:rsidRPr="00052626">
        <w:t>1</w:t>
      </w:r>
      <w:r w:rsidR="00456DFA" w:rsidRPr="00052626">
        <w:t>2</w:t>
      </w:r>
      <w:r w:rsidRPr="00052626">
        <w:tab/>
        <w:t>Type: ContextStatusSubscribeReqData</w:t>
      </w:r>
      <w:bookmarkEnd w:id="1890"/>
      <w:bookmarkEnd w:id="1891"/>
      <w:bookmarkEnd w:id="1892"/>
      <w:bookmarkEnd w:id="1893"/>
      <w:bookmarkEnd w:id="1894"/>
      <w:bookmarkEnd w:id="1895"/>
      <w:bookmarkEnd w:id="1896"/>
      <w:bookmarkEnd w:id="1897"/>
      <w:bookmarkEnd w:id="1898"/>
      <w:bookmarkEnd w:id="189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0" w:name="_Toc85877118"/>
      <w:bookmarkStart w:id="1901" w:name="_Toc88681572"/>
      <w:bookmarkStart w:id="1902" w:name="_Toc89678259"/>
      <w:bookmarkStart w:id="1903" w:name="_Toc98501352"/>
      <w:bookmarkStart w:id="1904" w:name="_Toc106634636"/>
      <w:bookmarkStart w:id="1905" w:name="_Toc114825415"/>
      <w:bookmarkStart w:id="1906" w:name="_Toc122089444"/>
      <w:bookmarkStart w:id="1907" w:name="_Toc129098565"/>
      <w:bookmarkStart w:id="1908" w:name="_Toc145951396"/>
      <w:bookmarkStart w:id="1909" w:name="_Toc200619792"/>
      <w:r w:rsidRPr="00052626">
        <w:t>6.2.6.2.</w:t>
      </w:r>
      <w:r w:rsidR="00BE267B" w:rsidRPr="00052626">
        <w:t>1</w:t>
      </w:r>
      <w:r w:rsidR="00456DFA" w:rsidRPr="00052626">
        <w:t>3</w:t>
      </w:r>
      <w:r w:rsidRPr="00052626">
        <w:tab/>
        <w:t>Type: ContextStatusSubscription</w:t>
      </w:r>
      <w:bookmarkEnd w:id="1900"/>
      <w:bookmarkEnd w:id="1901"/>
      <w:bookmarkEnd w:id="1902"/>
      <w:bookmarkEnd w:id="1903"/>
      <w:bookmarkEnd w:id="1904"/>
      <w:bookmarkEnd w:id="1905"/>
      <w:bookmarkEnd w:id="1906"/>
      <w:bookmarkEnd w:id="1907"/>
      <w:bookmarkEnd w:id="1908"/>
      <w:bookmarkEnd w:id="190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0" w:name="_Toc85877119"/>
      <w:bookmarkStart w:id="1911" w:name="_Toc88681573"/>
      <w:bookmarkStart w:id="1912" w:name="_Toc89678260"/>
      <w:bookmarkStart w:id="1913" w:name="_Toc98501353"/>
      <w:bookmarkStart w:id="1914" w:name="_Toc106634637"/>
      <w:bookmarkStart w:id="1915" w:name="_Toc114825416"/>
      <w:bookmarkStart w:id="1916" w:name="_Toc122089445"/>
      <w:bookmarkStart w:id="1917" w:name="_Toc129098566"/>
      <w:bookmarkStart w:id="1918" w:name="_Toc145951397"/>
      <w:bookmarkStart w:id="1919" w:name="_Toc200619793"/>
      <w:r w:rsidRPr="00052626">
        <w:t>6.2.6.2.</w:t>
      </w:r>
      <w:r w:rsidR="00BE267B" w:rsidRPr="00052626">
        <w:t>1</w:t>
      </w:r>
      <w:r w:rsidR="00456DFA" w:rsidRPr="00052626">
        <w:t>4</w:t>
      </w:r>
      <w:r w:rsidRPr="00052626">
        <w:tab/>
        <w:t>Type: ContextStatusEvent</w:t>
      </w:r>
      <w:bookmarkEnd w:id="1910"/>
      <w:bookmarkEnd w:id="1911"/>
      <w:bookmarkEnd w:id="1912"/>
      <w:bookmarkEnd w:id="1913"/>
      <w:bookmarkEnd w:id="1914"/>
      <w:bookmarkEnd w:id="1915"/>
      <w:bookmarkEnd w:id="1916"/>
      <w:bookmarkEnd w:id="1917"/>
      <w:bookmarkEnd w:id="1918"/>
      <w:bookmarkEnd w:id="191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1" w:name="_Toc85877120"/>
      <w:bookmarkStart w:id="1922" w:name="_Toc88681574"/>
      <w:bookmarkStart w:id="1923" w:name="_Toc89678261"/>
      <w:bookmarkStart w:id="1924" w:name="_Toc98501354"/>
      <w:bookmarkStart w:id="1925" w:name="_Toc106634638"/>
      <w:bookmarkStart w:id="1926" w:name="_Toc114825417"/>
      <w:bookmarkStart w:id="1927" w:name="_Toc122089446"/>
      <w:bookmarkStart w:id="1928" w:name="_Toc129098567"/>
      <w:bookmarkStart w:id="1929" w:name="_Toc145951398"/>
      <w:bookmarkStart w:id="1930" w:name="_Toc200619794"/>
      <w:r w:rsidRPr="00052626">
        <w:lastRenderedPageBreak/>
        <w:t>6.2.6.2.</w:t>
      </w:r>
      <w:r w:rsidR="00BE267B" w:rsidRPr="00052626">
        <w:t>1</w:t>
      </w:r>
      <w:r w:rsidR="00456DFA" w:rsidRPr="00052626">
        <w:t>5</w:t>
      </w:r>
      <w:r w:rsidRPr="00052626">
        <w:tab/>
        <w:t>Type: ContextStatusSubscribeRspData</w:t>
      </w:r>
      <w:bookmarkEnd w:id="1921"/>
      <w:bookmarkEnd w:id="1922"/>
      <w:bookmarkEnd w:id="1923"/>
      <w:bookmarkEnd w:id="1924"/>
      <w:bookmarkEnd w:id="1925"/>
      <w:bookmarkEnd w:id="1926"/>
      <w:bookmarkEnd w:id="1927"/>
      <w:bookmarkEnd w:id="1928"/>
      <w:bookmarkEnd w:id="1929"/>
      <w:bookmarkEnd w:id="193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1" w:name="_Toc85877121"/>
      <w:bookmarkStart w:id="1932" w:name="_Toc88681575"/>
      <w:bookmarkStart w:id="1933" w:name="_Toc89678262"/>
      <w:bookmarkStart w:id="1934" w:name="_Toc98501355"/>
      <w:bookmarkStart w:id="1935" w:name="_Toc106634639"/>
      <w:bookmarkStart w:id="1936" w:name="_Toc114825418"/>
      <w:bookmarkStart w:id="1937" w:name="_Toc122089447"/>
      <w:bookmarkStart w:id="1938" w:name="_Toc129098568"/>
      <w:bookmarkStart w:id="1939" w:name="_Toc145951399"/>
      <w:bookmarkStart w:id="1940" w:name="_Toc200619795"/>
      <w:r w:rsidRPr="00052626">
        <w:t>6.2.6.2.</w:t>
      </w:r>
      <w:r w:rsidR="00BE267B" w:rsidRPr="00052626">
        <w:t>1</w:t>
      </w:r>
      <w:r w:rsidR="00456DFA" w:rsidRPr="00052626">
        <w:t>6</w:t>
      </w:r>
      <w:r w:rsidRPr="00052626">
        <w:tab/>
        <w:t>Type: MbsContextInfo</w:t>
      </w:r>
      <w:bookmarkEnd w:id="1931"/>
      <w:bookmarkEnd w:id="1932"/>
      <w:bookmarkEnd w:id="1933"/>
      <w:bookmarkEnd w:id="1934"/>
      <w:bookmarkEnd w:id="1935"/>
      <w:bookmarkEnd w:id="1936"/>
      <w:bookmarkEnd w:id="1937"/>
      <w:bookmarkEnd w:id="1938"/>
      <w:bookmarkEnd w:id="1939"/>
      <w:bookmarkEnd w:id="194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2" w:name="_Toc85877122"/>
      <w:bookmarkStart w:id="1943" w:name="_Toc88681576"/>
      <w:bookmarkStart w:id="1944" w:name="_Toc89678263"/>
      <w:bookmarkStart w:id="1945" w:name="_Toc98501356"/>
      <w:bookmarkStart w:id="1946" w:name="_Toc106634640"/>
      <w:bookmarkStart w:id="1947" w:name="_Toc114825419"/>
      <w:bookmarkStart w:id="1948" w:name="_Toc122089448"/>
      <w:bookmarkStart w:id="1949" w:name="_Toc129098569"/>
      <w:bookmarkStart w:id="1950" w:name="_Toc145951400"/>
      <w:bookmarkStart w:id="1951" w:name="_Toc200619796"/>
      <w:r w:rsidRPr="00052626">
        <w:lastRenderedPageBreak/>
        <w:t>6.2.6.2.</w:t>
      </w:r>
      <w:r w:rsidR="00BE267B" w:rsidRPr="00052626">
        <w:t>1</w:t>
      </w:r>
      <w:r w:rsidR="00456DFA" w:rsidRPr="00052626">
        <w:t>7</w:t>
      </w:r>
      <w:r w:rsidRPr="00052626">
        <w:tab/>
        <w:t>Type: ContextStatusEventReport</w:t>
      </w:r>
      <w:bookmarkEnd w:id="1942"/>
      <w:bookmarkEnd w:id="1943"/>
      <w:bookmarkEnd w:id="1944"/>
      <w:bookmarkEnd w:id="1945"/>
      <w:bookmarkEnd w:id="1946"/>
      <w:bookmarkEnd w:id="1947"/>
      <w:bookmarkEnd w:id="1948"/>
      <w:bookmarkEnd w:id="1949"/>
      <w:bookmarkEnd w:id="1950"/>
      <w:bookmarkEnd w:id="195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2" w:name="_Toc106634641"/>
      <w:bookmarkStart w:id="1953" w:name="_Toc114825420"/>
      <w:bookmarkStart w:id="1954" w:name="_Toc122089449"/>
      <w:bookmarkStart w:id="1955" w:name="_Toc129098570"/>
      <w:bookmarkStart w:id="1956" w:name="_Toc145951401"/>
      <w:bookmarkStart w:id="1957" w:name="_Toc200619797"/>
      <w:r w:rsidRPr="00052626">
        <w:t>6.2.6.2.</w:t>
      </w:r>
      <w:r>
        <w:t>18</w:t>
      </w:r>
      <w:r w:rsidRPr="00052626">
        <w:tab/>
        <w:t xml:space="preserve">Type: </w:t>
      </w:r>
      <w:r>
        <w:t>MulticastTransportAddressChangeInfo</w:t>
      </w:r>
      <w:bookmarkEnd w:id="1952"/>
      <w:bookmarkEnd w:id="1953"/>
      <w:bookmarkEnd w:id="1954"/>
      <w:bookmarkEnd w:id="1955"/>
      <w:bookmarkEnd w:id="1956"/>
      <w:bookmarkEnd w:id="195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8" w:name="_Toc106634642"/>
      <w:bookmarkStart w:id="1959" w:name="_Toc114825421"/>
      <w:bookmarkStart w:id="1960" w:name="_Toc122089450"/>
      <w:bookmarkStart w:id="1961" w:name="_Toc129098571"/>
      <w:bookmarkStart w:id="1962" w:name="_Toc145951402"/>
      <w:bookmarkStart w:id="1963" w:name="_Toc200619798"/>
      <w:r w:rsidRPr="00052626">
        <w:lastRenderedPageBreak/>
        <w:t>6.2.6.2.</w:t>
      </w:r>
      <w:r>
        <w:t>19</w:t>
      </w:r>
      <w:r w:rsidRPr="00052626">
        <w:tab/>
        <w:t xml:space="preserve">Type: </w:t>
      </w:r>
      <w:r>
        <w:t>QosInfo</w:t>
      </w:r>
      <w:bookmarkEnd w:id="1958"/>
      <w:bookmarkEnd w:id="1959"/>
      <w:bookmarkEnd w:id="1960"/>
      <w:bookmarkEnd w:id="1961"/>
      <w:bookmarkEnd w:id="1962"/>
      <w:bookmarkEnd w:id="196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4" w:name="_Toc106634643"/>
      <w:bookmarkStart w:id="1965" w:name="_Toc114825422"/>
      <w:bookmarkStart w:id="1966" w:name="_Toc122089451"/>
      <w:bookmarkStart w:id="1967" w:name="_Toc129098572"/>
      <w:bookmarkStart w:id="1968" w:name="_Toc145951403"/>
      <w:bookmarkStart w:id="1969" w:name="_Toc200619799"/>
      <w:r w:rsidRPr="00052626">
        <w:t>6.2.6.2.</w:t>
      </w:r>
      <w:r>
        <w:t>20</w:t>
      </w:r>
      <w:r w:rsidRPr="00052626">
        <w:tab/>
        <w:t xml:space="preserve">Type: </w:t>
      </w:r>
      <w:r>
        <w:t>QosFlowAddModifyRequestItem</w:t>
      </w:r>
      <w:bookmarkEnd w:id="1964"/>
      <w:bookmarkEnd w:id="1965"/>
      <w:bookmarkEnd w:id="1966"/>
      <w:bookmarkEnd w:id="1967"/>
      <w:bookmarkEnd w:id="1968"/>
      <w:bookmarkEnd w:id="196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0" w:name="_Toc106634644"/>
      <w:bookmarkStart w:id="1971" w:name="_Toc114825423"/>
      <w:bookmarkStart w:id="1972" w:name="_Toc122089452"/>
      <w:bookmarkStart w:id="1973" w:name="_Toc129098573"/>
      <w:bookmarkStart w:id="1974" w:name="_Toc145951404"/>
      <w:bookmarkStart w:id="1975" w:name="_Toc200619800"/>
      <w:r w:rsidRPr="00052626">
        <w:t>6.2.6.2.</w:t>
      </w:r>
      <w:r>
        <w:t>21</w:t>
      </w:r>
      <w:r w:rsidRPr="00052626">
        <w:tab/>
        <w:t xml:space="preserve">Type: </w:t>
      </w:r>
      <w:r>
        <w:t>QosFlowProfile</w:t>
      </w:r>
      <w:bookmarkEnd w:id="1970"/>
      <w:bookmarkEnd w:id="1971"/>
      <w:bookmarkEnd w:id="1972"/>
      <w:bookmarkEnd w:id="1973"/>
      <w:bookmarkEnd w:id="1974"/>
      <w:bookmarkEnd w:id="197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6" w:name="_Toc106634645"/>
      <w:bookmarkStart w:id="1977" w:name="_Toc114825424"/>
      <w:bookmarkStart w:id="1978" w:name="_Toc122089453"/>
      <w:bookmarkStart w:id="1979" w:name="_Toc129098574"/>
      <w:bookmarkStart w:id="1980" w:name="_Toc145951405"/>
      <w:bookmarkStart w:id="1981" w:name="_Toc200619801"/>
      <w:r w:rsidRPr="00052626">
        <w:lastRenderedPageBreak/>
        <w:t>6.2.6.2.</w:t>
      </w:r>
      <w:r>
        <w:t>22</w:t>
      </w:r>
      <w:r w:rsidRPr="00F11966">
        <w:tab/>
        <w:t xml:space="preserve">Type: </w:t>
      </w:r>
      <w:r>
        <w:t>GbrQosFlowInformation</w:t>
      </w:r>
      <w:bookmarkEnd w:id="1976"/>
      <w:bookmarkEnd w:id="1977"/>
      <w:bookmarkEnd w:id="1978"/>
      <w:bookmarkEnd w:id="1979"/>
      <w:bookmarkEnd w:id="1980"/>
      <w:bookmarkEnd w:id="198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2" w:name="_Toc122089454"/>
      <w:bookmarkStart w:id="1983" w:name="_Toc129098575"/>
      <w:bookmarkStart w:id="1984" w:name="_Toc145951406"/>
      <w:bookmarkStart w:id="1985" w:name="_Toc200619802"/>
      <w:r>
        <w:t>6.2.6.2.23</w:t>
      </w:r>
      <w:r w:rsidR="00CA5E2F" w:rsidRPr="00052626">
        <w:tab/>
        <w:t xml:space="preserve">Type: </w:t>
      </w:r>
      <w:r w:rsidR="00CA5E2F">
        <w:t>ProblemDetailsExtension</w:t>
      </w:r>
      <w:bookmarkEnd w:id="1982"/>
      <w:bookmarkEnd w:id="1983"/>
      <w:bookmarkEnd w:id="1984"/>
      <w:bookmarkEnd w:id="198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6" w:name="_Toc138661654"/>
      <w:bookmarkStart w:id="1987" w:name="_Toc200619803"/>
      <w:r>
        <w:t>6.2.6.2.</w:t>
      </w:r>
      <w:r w:rsidRPr="002E47B2">
        <w:t>24</w:t>
      </w:r>
      <w:r>
        <w:tab/>
        <w:t xml:space="preserve">Type: </w:t>
      </w:r>
      <w:bookmarkEnd w:id="1986"/>
      <w:r>
        <w:t>UpdateRspData</w:t>
      </w:r>
      <w:bookmarkEnd w:id="198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8" w:name="_Toc85877125"/>
      <w:bookmarkStart w:id="1989" w:name="_Toc88681579"/>
      <w:bookmarkStart w:id="1990" w:name="_Toc89678266"/>
      <w:bookmarkStart w:id="1991" w:name="_Toc98501357"/>
      <w:bookmarkStart w:id="1992" w:name="_Toc106634646"/>
      <w:bookmarkStart w:id="1993" w:name="_Toc114825425"/>
      <w:bookmarkStart w:id="1994" w:name="_Toc122089455"/>
      <w:bookmarkStart w:id="1995" w:name="_Toc129098576"/>
      <w:bookmarkStart w:id="1996" w:name="_Toc145951407"/>
      <w:bookmarkStart w:id="1997" w:name="_Toc200619804"/>
      <w:r w:rsidRPr="00052626">
        <w:t>6.2.6.3</w:t>
      </w:r>
      <w:r w:rsidRPr="00052626">
        <w:tab/>
        <w:t>Simple data types and enumerations</w:t>
      </w:r>
      <w:bookmarkEnd w:id="1785"/>
      <w:bookmarkEnd w:id="1988"/>
      <w:bookmarkEnd w:id="1989"/>
      <w:bookmarkEnd w:id="1990"/>
      <w:bookmarkEnd w:id="1991"/>
      <w:bookmarkEnd w:id="1992"/>
      <w:bookmarkEnd w:id="1993"/>
      <w:bookmarkEnd w:id="1994"/>
      <w:bookmarkEnd w:id="1995"/>
      <w:bookmarkEnd w:id="1996"/>
      <w:bookmarkEnd w:id="1997"/>
    </w:p>
    <w:p w14:paraId="5A8C4384" w14:textId="0302A0D3" w:rsidR="00170139" w:rsidRPr="00052626" w:rsidRDefault="00170139" w:rsidP="0053693A">
      <w:pPr>
        <w:pStyle w:val="Heading5"/>
      </w:pPr>
      <w:bookmarkStart w:id="1998" w:name="_Toc81558636"/>
      <w:bookmarkStart w:id="1999" w:name="_Toc85877126"/>
      <w:bookmarkStart w:id="2000" w:name="_Toc88681580"/>
      <w:bookmarkStart w:id="2001" w:name="_Toc89678267"/>
      <w:bookmarkStart w:id="2002" w:name="_Toc98501358"/>
      <w:bookmarkStart w:id="2003" w:name="_Toc106634647"/>
      <w:bookmarkStart w:id="2004" w:name="_Toc114825426"/>
      <w:bookmarkStart w:id="2005" w:name="_Toc122089456"/>
      <w:bookmarkStart w:id="2006" w:name="_Toc129098577"/>
      <w:bookmarkStart w:id="2007" w:name="_Toc145951408"/>
      <w:bookmarkStart w:id="2008" w:name="_Toc200619805"/>
      <w:r w:rsidRPr="00052626">
        <w:t>6.2.6.3.1</w:t>
      </w:r>
      <w:r w:rsidRPr="00052626">
        <w:tab/>
        <w:t>Introduction</w:t>
      </w:r>
      <w:bookmarkEnd w:id="1998"/>
      <w:bookmarkEnd w:id="1999"/>
      <w:bookmarkEnd w:id="2000"/>
      <w:bookmarkEnd w:id="2001"/>
      <w:bookmarkEnd w:id="2002"/>
      <w:bookmarkEnd w:id="2003"/>
      <w:bookmarkEnd w:id="2004"/>
      <w:bookmarkEnd w:id="2005"/>
      <w:bookmarkEnd w:id="2006"/>
      <w:bookmarkEnd w:id="2007"/>
      <w:bookmarkEnd w:id="200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9" w:name="_Toc81558637"/>
      <w:bookmarkStart w:id="2010" w:name="_Toc85877127"/>
      <w:bookmarkStart w:id="2011" w:name="_Toc88681581"/>
      <w:bookmarkStart w:id="2012" w:name="_Toc89678268"/>
      <w:bookmarkStart w:id="2013" w:name="_Toc98501359"/>
      <w:bookmarkStart w:id="2014" w:name="_Toc106634648"/>
      <w:bookmarkStart w:id="2015" w:name="_Toc114825427"/>
      <w:bookmarkStart w:id="2016" w:name="_Toc122089457"/>
      <w:bookmarkStart w:id="2017" w:name="_Toc129098578"/>
      <w:bookmarkStart w:id="2018" w:name="_Toc145951409"/>
      <w:bookmarkStart w:id="2019" w:name="_Toc200619806"/>
      <w:r w:rsidRPr="00052626">
        <w:t>6.2.6.3.2</w:t>
      </w:r>
      <w:r w:rsidRPr="00052626">
        <w:tab/>
        <w:t>Simple data types</w:t>
      </w:r>
      <w:bookmarkEnd w:id="2009"/>
      <w:bookmarkEnd w:id="2010"/>
      <w:bookmarkEnd w:id="2011"/>
      <w:bookmarkEnd w:id="2012"/>
      <w:bookmarkEnd w:id="2013"/>
      <w:bookmarkEnd w:id="2014"/>
      <w:bookmarkEnd w:id="2015"/>
      <w:bookmarkEnd w:id="2016"/>
      <w:bookmarkEnd w:id="2017"/>
      <w:bookmarkEnd w:id="2018"/>
      <w:bookmarkEnd w:id="201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0" w:name="_Toc85877128"/>
      <w:bookmarkStart w:id="2021" w:name="_Toc88681582"/>
      <w:bookmarkStart w:id="2022" w:name="_Toc89678269"/>
      <w:bookmarkStart w:id="2023" w:name="_Toc98501360"/>
      <w:bookmarkStart w:id="2024" w:name="_Toc106634649"/>
      <w:bookmarkStart w:id="2025" w:name="_Toc114825428"/>
      <w:bookmarkStart w:id="2026" w:name="_Toc122089458"/>
      <w:bookmarkStart w:id="2027" w:name="_Toc129098579"/>
      <w:bookmarkStart w:id="2028" w:name="_Toc145951410"/>
      <w:bookmarkStart w:id="2029" w:name="_Toc200619807"/>
      <w:bookmarkStart w:id="2030" w:name="_Toc81558643"/>
      <w:r w:rsidRPr="00052626">
        <w:t>6.2.6.3.</w:t>
      </w:r>
      <w:r w:rsidR="000A37BA" w:rsidRPr="00052626">
        <w:t>3</w:t>
      </w:r>
      <w:r w:rsidRPr="00052626">
        <w:tab/>
        <w:t>Enumeration: ContextUpdateAction</w:t>
      </w:r>
      <w:bookmarkEnd w:id="2020"/>
      <w:bookmarkEnd w:id="2021"/>
      <w:bookmarkEnd w:id="2022"/>
      <w:bookmarkEnd w:id="2023"/>
      <w:bookmarkEnd w:id="2024"/>
      <w:bookmarkEnd w:id="2025"/>
      <w:bookmarkEnd w:id="2026"/>
      <w:bookmarkEnd w:id="2027"/>
      <w:bookmarkEnd w:id="2028"/>
      <w:bookmarkEnd w:id="202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1" w:name="_Toc85877129"/>
      <w:bookmarkStart w:id="2032" w:name="_Toc88681583"/>
      <w:bookmarkStart w:id="2033" w:name="_Toc89678270"/>
      <w:bookmarkStart w:id="2034" w:name="_Toc98501361"/>
      <w:bookmarkStart w:id="2035" w:name="_Toc106634650"/>
      <w:bookmarkStart w:id="2036" w:name="_Toc114825429"/>
      <w:bookmarkStart w:id="2037" w:name="_Toc122089459"/>
      <w:bookmarkStart w:id="2038" w:name="_Toc129098580"/>
      <w:bookmarkStart w:id="2039" w:name="_Toc145951411"/>
      <w:bookmarkStart w:id="2040" w:name="_Toc200619808"/>
      <w:r w:rsidRPr="00052626">
        <w:t>6.2.6.3.</w:t>
      </w:r>
      <w:r w:rsidR="00C07754" w:rsidRPr="00052626">
        <w:t>4</w:t>
      </w:r>
      <w:r w:rsidRPr="00052626">
        <w:tab/>
        <w:t>Enumeration: ContextStatusEventType</w:t>
      </w:r>
      <w:bookmarkEnd w:id="2031"/>
      <w:bookmarkEnd w:id="2032"/>
      <w:bookmarkEnd w:id="2033"/>
      <w:bookmarkEnd w:id="2034"/>
      <w:bookmarkEnd w:id="2035"/>
      <w:bookmarkEnd w:id="2036"/>
      <w:bookmarkEnd w:id="2037"/>
      <w:bookmarkEnd w:id="2038"/>
      <w:bookmarkEnd w:id="2039"/>
      <w:bookmarkEnd w:id="204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1" w:name="_Toc85877130"/>
      <w:bookmarkStart w:id="2042" w:name="_Toc88681584"/>
      <w:bookmarkStart w:id="2043" w:name="_Toc89678271"/>
      <w:bookmarkStart w:id="2044" w:name="_Toc98501362"/>
      <w:bookmarkStart w:id="2045" w:name="_Toc106634651"/>
      <w:bookmarkStart w:id="2046" w:name="_Toc114825430"/>
      <w:bookmarkStart w:id="2047" w:name="_Toc122089460"/>
      <w:bookmarkStart w:id="2048" w:name="_Toc129098581"/>
      <w:bookmarkStart w:id="2049" w:name="_Toc145951412"/>
      <w:bookmarkStart w:id="2050" w:name="_Toc200619809"/>
      <w:r w:rsidRPr="00052626">
        <w:t>6.2.6.3.</w:t>
      </w:r>
      <w:r w:rsidR="00C07754" w:rsidRPr="00052626">
        <w:t>5</w:t>
      </w:r>
      <w:r w:rsidRPr="00052626">
        <w:tab/>
        <w:t>Enumeration: ReportingMode</w:t>
      </w:r>
      <w:bookmarkEnd w:id="2041"/>
      <w:bookmarkEnd w:id="2042"/>
      <w:bookmarkEnd w:id="2043"/>
      <w:bookmarkEnd w:id="2044"/>
      <w:bookmarkEnd w:id="2045"/>
      <w:bookmarkEnd w:id="2046"/>
      <w:bookmarkEnd w:id="2047"/>
      <w:bookmarkEnd w:id="2048"/>
      <w:bookmarkEnd w:id="2049"/>
      <w:bookmarkEnd w:id="205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1" w:name="_Toc89035476"/>
      <w:bookmarkStart w:id="2052" w:name="_Toc89065274"/>
      <w:bookmarkStart w:id="2053" w:name="_Toc89180573"/>
      <w:bookmarkStart w:id="2054" w:name="_Toc90641781"/>
      <w:bookmarkStart w:id="2055" w:name="_Toc98501363"/>
      <w:bookmarkStart w:id="2056" w:name="_Toc106634652"/>
      <w:bookmarkStart w:id="2057" w:name="_Toc114825431"/>
      <w:bookmarkStart w:id="2058" w:name="_Toc122089461"/>
      <w:bookmarkStart w:id="2059" w:name="_Toc129098582"/>
      <w:bookmarkStart w:id="2060" w:name="_Toc145951413"/>
      <w:bookmarkStart w:id="2061" w:name="_Toc200619810"/>
      <w:r>
        <w:t>6.2.6.3.6</w:t>
      </w:r>
      <w:r w:rsidR="002503F6">
        <w:tab/>
        <w:t xml:space="preserve">Enumeration: </w:t>
      </w:r>
      <w:bookmarkEnd w:id="2051"/>
      <w:bookmarkEnd w:id="2052"/>
      <w:bookmarkEnd w:id="2053"/>
      <w:bookmarkEnd w:id="2054"/>
      <w:r w:rsidR="002503F6">
        <w:t>NgapIeType</w:t>
      </w:r>
      <w:bookmarkEnd w:id="2055"/>
      <w:bookmarkEnd w:id="2056"/>
      <w:bookmarkEnd w:id="2057"/>
      <w:bookmarkEnd w:id="2058"/>
      <w:bookmarkEnd w:id="2059"/>
      <w:bookmarkEnd w:id="2060"/>
      <w:bookmarkEnd w:id="206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2" w:name="_Toc85877131"/>
      <w:bookmarkStart w:id="2063" w:name="_Toc88681586"/>
      <w:bookmarkStart w:id="2064" w:name="_Toc89678273"/>
      <w:bookmarkStart w:id="2065" w:name="_Toc98501364"/>
      <w:bookmarkStart w:id="2066" w:name="_Toc106634653"/>
      <w:bookmarkStart w:id="2067" w:name="_Toc114825432"/>
      <w:bookmarkStart w:id="2068" w:name="_Toc122089462"/>
      <w:bookmarkStart w:id="2069" w:name="_Toc129098583"/>
      <w:bookmarkStart w:id="2070" w:name="_Toc145951414"/>
      <w:bookmarkStart w:id="2071" w:name="_Toc200619811"/>
      <w:r w:rsidRPr="00052626">
        <w:t>6.2.6.4</w:t>
      </w:r>
      <w:r w:rsidRPr="00052626">
        <w:tab/>
      </w:r>
      <w:r w:rsidRPr="00052626">
        <w:rPr>
          <w:lang w:eastAsia="zh-CN"/>
        </w:rPr>
        <w:t>Data types describing alternative data types or combinations of data types</w:t>
      </w:r>
      <w:bookmarkEnd w:id="2062"/>
      <w:bookmarkEnd w:id="2063"/>
      <w:bookmarkEnd w:id="2064"/>
      <w:bookmarkEnd w:id="2065"/>
      <w:bookmarkEnd w:id="2066"/>
      <w:bookmarkEnd w:id="2067"/>
      <w:bookmarkEnd w:id="2068"/>
      <w:bookmarkEnd w:id="2069"/>
      <w:bookmarkEnd w:id="2070"/>
      <w:bookmarkEnd w:id="2071"/>
    </w:p>
    <w:p w14:paraId="7363EE53" w14:textId="0ED5C178" w:rsidR="000012F2" w:rsidRPr="00052626" w:rsidRDefault="000012F2" w:rsidP="0053693A">
      <w:pPr>
        <w:pStyle w:val="Heading5"/>
      </w:pPr>
      <w:bookmarkStart w:id="2072" w:name="_Toc85877132"/>
      <w:bookmarkStart w:id="2073" w:name="_Toc88681587"/>
      <w:bookmarkStart w:id="2074" w:name="_Toc89678274"/>
      <w:bookmarkStart w:id="2075" w:name="_Toc98501365"/>
      <w:bookmarkStart w:id="2076" w:name="_Toc106634654"/>
      <w:bookmarkStart w:id="2077" w:name="_Toc114825433"/>
      <w:bookmarkStart w:id="2078" w:name="_Toc122089463"/>
      <w:bookmarkStart w:id="2079" w:name="_Toc129098584"/>
      <w:bookmarkStart w:id="2080" w:name="_Toc145951415"/>
      <w:bookmarkStart w:id="2081" w:name="_Toc200619812"/>
      <w:r w:rsidRPr="00052626">
        <w:t>6.2.6.4.</w:t>
      </w:r>
      <w:r w:rsidR="009006BA">
        <w:t>1</w:t>
      </w:r>
      <w:r w:rsidRPr="00052626">
        <w:tab/>
        <w:t>Type: ExtMbsSession</w:t>
      </w:r>
      <w:bookmarkEnd w:id="2072"/>
      <w:bookmarkEnd w:id="2073"/>
      <w:bookmarkEnd w:id="2074"/>
      <w:bookmarkEnd w:id="2075"/>
      <w:bookmarkEnd w:id="2076"/>
      <w:bookmarkEnd w:id="2077"/>
      <w:bookmarkEnd w:id="2078"/>
      <w:bookmarkEnd w:id="2079"/>
      <w:bookmarkEnd w:id="2080"/>
      <w:bookmarkEnd w:id="208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2" w:name="_Toc122089464"/>
      <w:bookmarkStart w:id="2083" w:name="_Toc129098585"/>
      <w:bookmarkStart w:id="2084" w:name="_Toc145951416"/>
      <w:bookmarkStart w:id="2085" w:name="_Toc200619813"/>
      <w:r w:rsidRPr="00107262">
        <w:lastRenderedPageBreak/>
        <w:t>6.2.6.4.2</w:t>
      </w:r>
      <w:r w:rsidR="00A71B63" w:rsidRPr="00052626">
        <w:tab/>
        <w:t xml:space="preserve">Type: </w:t>
      </w:r>
      <w:r w:rsidR="00A71B63">
        <w:t>ExtProblemDetails</w:t>
      </w:r>
      <w:bookmarkEnd w:id="2082"/>
      <w:bookmarkEnd w:id="2083"/>
      <w:bookmarkEnd w:id="2084"/>
      <w:bookmarkEnd w:id="208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6" w:name="_Toc85877133"/>
      <w:bookmarkStart w:id="2087" w:name="_Toc88681588"/>
      <w:bookmarkStart w:id="2088" w:name="_Toc89678275"/>
      <w:bookmarkStart w:id="2089" w:name="_Toc98501366"/>
      <w:bookmarkStart w:id="2090" w:name="_Toc106634655"/>
      <w:bookmarkStart w:id="2091" w:name="_Toc114825434"/>
      <w:bookmarkStart w:id="2092" w:name="_Toc122089465"/>
      <w:bookmarkStart w:id="2093" w:name="_Toc129098586"/>
      <w:bookmarkStart w:id="2094" w:name="_Toc145951417"/>
      <w:bookmarkStart w:id="2095" w:name="_Toc200619814"/>
      <w:bookmarkStart w:id="2096" w:name="_Toc81558646"/>
      <w:bookmarkEnd w:id="2030"/>
      <w:r w:rsidRPr="00052626">
        <w:t>6.2.6.5</w:t>
      </w:r>
      <w:r w:rsidRPr="00052626">
        <w:tab/>
        <w:t>Binary data</w:t>
      </w:r>
      <w:bookmarkEnd w:id="2086"/>
      <w:bookmarkEnd w:id="2087"/>
      <w:bookmarkEnd w:id="2088"/>
      <w:bookmarkEnd w:id="2089"/>
      <w:bookmarkEnd w:id="2090"/>
      <w:bookmarkEnd w:id="2091"/>
      <w:bookmarkEnd w:id="2092"/>
      <w:bookmarkEnd w:id="2093"/>
      <w:bookmarkEnd w:id="2094"/>
      <w:bookmarkEnd w:id="2095"/>
    </w:p>
    <w:p w14:paraId="7739F540" w14:textId="77777777" w:rsidR="00402F07" w:rsidRDefault="00402F07" w:rsidP="0053693A">
      <w:pPr>
        <w:pStyle w:val="Heading5"/>
        <w:rPr>
          <w:lang w:val="en-US"/>
        </w:rPr>
      </w:pPr>
      <w:bookmarkStart w:id="2097" w:name="_Toc89035478"/>
      <w:bookmarkStart w:id="2098" w:name="_Toc89065276"/>
      <w:bookmarkStart w:id="2099" w:name="_Toc89180575"/>
      <w:bookmarkStart w:id="2100" w:name="_Toc90641783"/>
      <w:bookmarkStart w:id="2101" w:name="_Toc98501367"/>
      <w:bookmarkStart w:id="2102" w:name="_Toc106634656"/>
      <w:bookmarkStart w:id="2103" w:name="_Toc114825435"/>
      <w:bookmarkStart w:id="2104" w:name="_Toc122089466"/>
      <w:bookmarkStart w:id="2105" w:name="_Toc129098587"/>
      <w:bookmarkStart w:id="2106" w:name="_Toc145951418"/>
      <w:bookmarkStart w:id="2107" w:name="_Toc200619815"/>
      <w:r>
        <w:rPr>
          <w:lang w:val="en-US"/>
        </w:rPr>
        <w:t>6.2.6.5.1</w:t>
      </w:r>
      <w:r>
        <w:rPr>
          <w:lang w:val="en-US"/>
        </w:rPr>
        <w:tab/>
        <w:t>Introduction</w:t>
      </w:r>
      <w:bookmarkEnd w:id="2097"/>
      <w:bookmarkEnd w:id="2098"/>
      <w:bookmarkEnd w:id="2099"/>
      <w:bookmarkEnd w:id="2100"/>
      <w:bookmarkEnd w:id="2101"/>
      <w:bookmarkEnd w:id="2102"/>
      <w:bookmarkEnd w:id="2103"/>
      <w:bookmarkEnd w:id="2104"/>
      <w:bookmarkEnd w:id="2105"/>
      <w:bookmarkEnd w:id="2106"/>
      <w:bookmarkEnd w:id="210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8" w:name="_Toc89035480"/>
      <w:bookmarkStart w:id="2109" w:name="_Toc89065278"/>
      <w:bookmarkStart w:id="2110" w:name="_Toc89180577"/>
      <w:bookmarkStart w:id="2111" w:name="_Toc90641785"/>
      <w:bookmarkStart w:id="2112" w:name="_Toc106634657"/>
      <w:bookmarkStart w:id="2113" w:name="_Toc114825436"/>
      <w:bookmarkStart w:id="2114" w:name="_Toc122089467"/>
      <w:bookmarkStart w:id="2115" w:name="_Toc129098588"/>
      <w:bookmarkStart w:id="2116" w:name="_Toc145951419"/>
      <w:bookmarkStart w:id="2117" w:name="_Toc200619816"/>
      <w:r>
        <w:t>6.2.6</w:t>
      </w:r>
      <w:r w:rsidRPr="003B2883">
        <w:t>.</w:t>
      </w:r>
      <w:r>
        <w:t>5</w:t>
      </w:r>
      <w:r w:rsidRPr="003B2883">
        <w:t>.</w:t>
      </w:r>
      <w:r>
        <w:t>2</w:t>
      </w:r>
      <w:r w:rsidRPr="003B2883">
        <w:tab/>
      </w:r>
      <w:r w:rsidR="00082770">
        <w:t>N2 MBS Session Management Information</w:t>
      </w:r>
      <w:bookmarkEnd w:id="2108"/>
      <w:bookmarkEnd w:id="2109"/>
      <w:bookmarkEnd w:id="2110"/>
      <w:bookmarkEnd w:id="2111"/>
      <w:bookmarkEnd w:id="2112"/>
      <w:bookmarkEnd w:id="2113"/>
      <w:bookmarkEnd w:id="2114"/>
      <w:bookmarkEnd w:id="2115"/>
      <w:bookmarkEnd w:id="2116"/>
      <w:bookmarkEnd w:id="211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8" w:name="_Toc89035481"/>
      <w:bookmarkStart w:id="2119" w:name="_Toc89065279"/>
      <w:bookmarkStart w:id="2120" w:name="_Toc89180578"/>
      <w:bookmarkStart w:id="2121" w:name="_Toc90641786"/>
      <w:bookmarkStart w:id="2122" w:name="_Toc106634658"/>
      <w:bookmarkStart w:id="2123" w:name="_Toc114825437"/>
      <w:bookmarkStart w:id="2124" w:name="_Toc122089468"/>
      <w:bookmarkStart w:id="2125" w:name="_Toc129098589"/>
      <w:bookmarkStart w:id="2126" w:name="_Toc145951420"/>
      <w:bookmarkStart w:id="2127" w:name="_Toc200619817"/>
      <w:r>
        <w:t>6.2.6</w:t>
      </w:r>
      <w:r w:rsidRPr="003B2883">
        <w:t>.</w:t>
      </w:r>
      <w:r>
        <w:t>5</w:t>
      </w:r>
      <w:r w:rsidRPr="003B2883">
        <w:t>.3</w:t>
      </w:r>
      <w:r w:rsidRPr="003B2883">
        <w:tab/>
      </w:r>
      <w:r w:rsidR="00C24D5F">
        <w:t>Void</w:t>
      </w:r>
      <w:bookmarkEnd w:id="2118"/>
      <w:bookmarkEnd w:id="2119"/>
      <w:bookmarkEnd w:id="2120"/>
      <w:bookmarkEnd w:id="2121"/>
      <w:bookmarkEnd w:id="2122"/>
      <w:bookmarkEnd w:id="2123"/>
      <w:bookmarkEnd w:id="2124"/>
      <w:bookmarkEnd w:id="2125"/>
      <w:bookmarkEnd w:id="2126"/>
      <w:bookmarkEnd w:id="2127"/>
    </w:p>
    <w:p w14:paraId="525D944E" w14:textId="484F9DD1" w:rsidR="00170139" w:rsidRPr="00052626" w:rsidRDefault="00170139" w:rsidP="0053693A">
      <w:pPr>
        <w:pStyle w:val="Heading3"/>
      </w:pPr>
      <w:bookmarkStart w:id="2128" w:name="_Toc85877134"/>
      <w:bookmarkStart w:id="2129" w:name="_Toc88681589"/>
      <w:bookmarkStart w:id="2130" w:name="_Toc89678276"/>
      <w:bookmarkStart w:id="2131" w:name="_Toc98501368"/>
      <w:bookmarkStart w:id="2132" w:name="_Toc106634659"/>
      <w:bookmarkStart w:id="2133" w:name="_Toc114825438"/>
      <w:bookmarkStart w:id="2134" w:name="_Toc122089469"/>
      <w:bookmarkStart w:id="2135" w:name="_Toc129098590"/>
      <w:bookmarkStart w:id="2136" w:name="_Toc129166805"/>
      <w:bookmarkStart w:id="2137" w:name="_Toc145951421"/>
      <w:bookmarkStart w:id="2138" w:name="_Toc200619818"/>
      <w:r w:rsidRPr="00052626">
        <w:t>6.2.7</w:t>
      </w:r>
      <w:r w:rsidRPr="00052626">
        <w:tab/>
        <w:t>Error Handling</w:t>
      </w:r>
      <w:bookmarkEnd w:id="2096"/>
      <w:bookmarkEnd w:id="2128"/>
      <w:bookmarkEnd w:id="2129"/>
      <w:bookmarkEnd w:id="2130"/>
      <w:bookmarkEnd w:id="2131"/>
      <w:bookmarkEnd w:id="2132"/>
      <w:bookmarkEnd w:id="2133"/>
      <w:bookmarkEnd w:id="2134"/>
      <w:bookmarkEnd w:id="2135"/>
      <w:bookmarkEnd w:id="2136"/>
      <w:bookmarkEnd w:id="2137"/>
      <w:bookmarkEnd w:id="2138"/>
    </w:p>
    <w:p w14:paraId="47590D73" w14:textId="6C038F41" w:rsidR="00170139" w:rsidRPr="00052626" w:rsidRDefault="00170139" w:rsidP="0053693A">
      <w:pPr>
        <w:pStyle w:val="Heading4"/>
      </w:pPr>
      <w:bookmarkStart w:id="2139" w:name="_Toc81558647"/>
      <w:bookmarkStart w:id="2140" w:name="_Toc85877135"/>
      <w:bookmarkStart w:id="2141" w:name="_Toc88681590"/>
      <w:bookmarkStart w:id="2142" w:name="_Toc89678277"/>
      <w:bookmarkStart w:id="2143" w:name="_Toc98501369"/>
      <w:bookmarkStart w:id="2144" w:name="_Toc106634660"/>
      <w:bookmarkStart w:id="2145" w:name="_Toc114825439"/>
      <w:bookmarkStart w:id="2146" w:name="_Toc122089470"/>
      <w:bookmarkStart w:id="2147" w:name="_Toc129098591"/>
      <w:bookmarkStart w:id="2148" w:name="_Toc145951422"/>
      <w:bookmarkStart w:id="2149" w:name="_Toc200619819"/>
      <w:r w:rsidRPr="00052626">
        <w:t>6.2.7.1</w:t>
      </w:r>
      <w:r w:rsidRPr="00052626">
        <w:tab/>
        <w:t>General</w:t>
      </w:r>
      <w:bookmarkEnd w:id="2139"/>
      <w:bookmarkEnd w:id="2140"/>
      <w:bookmarkEnd w:id="2141"/>
      <w:bookmarkEnd w:id="2142"/>
      <w:bookmarkEnd w:id="2143"/>
      <w:bookmarkEnd w:id="2144"/>
      <w:bookmarkEnd w:id="2145"/>
      <w:bookmarkEnd w:id="2146"/>
      <w:bookmarkEnd w:id="2147"/>
      <w:bookmarkEnd w:id="2148"/>
      <w:bookmarkEnd w:id="214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0" w:name="_Toc81558648"/>
      <w:bookmarkStart w:id="2151" w:name="_Toc85877136"/>
      <w:bookmarkStart w:id="2152" w:name="_Toc88681591"/>
      <w:bookmarkStart w:id="2153" w:name="_Toc89678278"/>
      <w:bookmarkStart w:id="2154" w:name="_Toc98501370"/>
      <w:bookmarkStart w:id="2155" w:name="_Toc106634661"/>
      <w:bookmarkStart w:id="2156" w:name="_Toc114825440"/>
      <w:bookmarkStart w:id="2157" w:name="_Toc122089471"/>
      <w:bookmarkStart w:id="2158" w:name="_Toc129098592"/>
      <w:bookmarkStart w:id="2159" w:name="_Toc145951423"/>
      <w:bookmarkStart w:id="2160" w:name="_Toc200619820"/>
      <w:r w:rsidRPr="00052626">
        <w:lastRenderedPageBreak/>
        <w:t>6.2.7.2</w:t>
      </w:r>
      <w:r w:rsidRPr="00052626">
        <w:tab/>
        <w:t>Protocol Errors</w:t>
      </w:r>
      <w:bookmarkEnd w:id="2150"/>
      <w:bookmarkEnd w:id="2151"/>
      <w:bookmarkEnd w:id="2152"/>
      <w:bookmarkEnd w:id="2153"/>
      <w:bookmarkEnd w:id="2154"/>
      <w:bookmarkEnd w:id="2155"/>
      <w:bookmarkEnd w:id="2156"/>
      <w:bookmarkEnd w:id="2157"/>
      <w:bookmarkEnd w:id="2158"/>
      <w:bookmarkEnd w:id="2159"/>
      <w:bookmarkEnd w:id="216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1" w:name="_Toc81558649"/>
      <w:bookmarkStart w:id="2162" w:name="_Toc85877137"/>
      <w:bookmarkStart w:id="2163" w:name="_Toc88681592"/>
      <w:bookmarkStart w:id="2164" w:name="_Toc89678279"/>
      <w:bookmarkStart w:id="2165" w:name="_Toc98501371"/>
      <w:bookmarkStart w:id="2166" w:name="_Toc106634662"/>
      <w:bookmarkStart w:id="2167" w:name="_Toc114825441"/>
      <w:bookmarkStart w:id="2168" w:name="_Toc122089472"/>
      <w:bookmarkStart w:id="2169" w:name="_Toc129098593"/>
      <w:bookmarkStart w:id="2170" w:name="_Toc145951424"/>
      <w:bookmarkStart w:id="2171" w:name="_Toc200619821"/>
      <w:r w:rsidRPr="00052626">
        <w:t>6.2.7.3</w:t>
      </w:r>
      <w:r w:rsidRPr="00052626">
        <w:tab/>
        <w:t>Application Errors</w:t>
      </w:r>
      <w:bookmarkEnd w:id="2161"/>
      <w:bookmarkEnd w:id="2162"/>
      <w:bookmarkEnd w:id="2163"/>
      <w:bookmarkEnd w:id="2164"/>
      <w:bookmarkEnd w:id="2165"/>
      <w:bookmarkEnd w:id="2166"/>
      <w:bookmarkEnd w:id="2167"/>
      <w:bookmarkEnd w:id="2168"/>
      <w:bookmarkEnd w:id="2169"/>
      <w:bookmarkEnd w:id="2170"/>
      <w:bookmarkEnd w:id="217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2" w:name="_Toc81558650"/>
      <w:bookmarkStart w:id="2173" w:name="_Toc85877138"/>
      <w:bookmarkStart w:id="2174" w:name="_Toc88681593"/>
      <w:bookmarkStart w:id="2175" w:name="_Toc89678280"/>
      <w:bookmarkStart w:id="2176" w:name="_Toc98501372"/>
      <w:bookmarkStart w:id="2177" w:name="_Toc106634663"/>
      <w:bookmarkStart w:id="2178" w:name="_Toc114825442"/>
      <w:bookmarkStart w:id="2179" w:name="_Toc122089473"/>
      <w:bookmarkStart w:id="2180" w:name="_Toc129098594"/>
      <w:bookmarkStart w:id="2181" w:name="_Toc129166806"/>
      <w:bookmarkStart w:id="2182" w:name="_Toc145951425"/>
      <w:bookmarkStart w:id="2183" w:name="_Toc200619822"/>
      <w:r w:rsidRPr="00052626">
        <w:t>6.2.8</w:t>
      </w:r>
      <w:r w:rsidRPr="00052626">
        <w:rPr>
          <w:lang w:eastAsia="zh-CN"/>
        </w:rPr>
        <w:tab/>
        <w:t>Feature negotiation</w:t>
      </w:r>
      <w:bookmarkEnd w:id="2172"/>
      <w:bookmarkEnd w:id="2173"/>
      <w:bookmarkEnd w:id="2174"/>
      <w:bookmarkEnd w:id="2175"/>
      <w:bookmarkEnd w:id="2176"/>
      <w:bookmarkEnd w:id="2177"/>
      <w:bookmarkEnd w:id="2178"/>
      <w:bookmarkEnd w:id="2179"/>
      <w:bookmarkEnd w:id="2180"/>
      <w:bookmarkEnd w:id="2181"/>
      <w:bookmarkEnd w:id="2182"/>
      <w:bookmarkEnd w:id="218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4" w:name="_Toc81558651"/>
      <w:bookmarkStart w:id="2185" w:name="_Toc85877139"/>
      <w:bookmarkStart w:id="2186" w:name="_Toc88681594"/>
      <w:bookmarkStart w:id="2187" w:name="_Toc89678281"/>
    </w:p>
    <w:p w14:paraId="0F090B4F" w14:textId="60BE7BC7" w:rsidR="00170139" w:rsidRPr="00052626" w:rsidRDefault="00170139" w:rsidP="0053693A">
      <w:pPr>
        <w:pStyle w:val="Heading3"/>
      </w:pPr>
      <w:bookmarkStart w:id="2188" w:name="_Toc98501373"/>
      <w:bookmarkStart w:id="2189" w:name="_Toc106634664"/>
      <w:bookmarkStart w:id="2190" w:name="_Toc114825443"/>
      <w:bookmarkStart w:id="2191" w:name="_Toc122089474"/>
      <w:bookmarkStart w:id="2192" w:name="_Toc129098595"/>
      <w:bookmarkStart w:id="2193" w:name="_Toc129166807"/>
      <w:bookmarkStart w:id="2194" w:name="_Toc145951426"/>
      <w:bookmarkStart w:id="2195" w:name="_Toc200619823"/>
      <w:r w:rsidRPr="00052626">
        <w:t>6.2.9</w:t>
      </w:r>
      <w:r w:rsidRPr="00052626">
        <w:tab/>
        <w:t>Security</w:t>
      </w:r>
      <w:bookmarkEnd w:id="2184"/>
      <w:bookmarkEnd w:id="2185"/>
      <w:bookmarkEnd w:id="2186"/>
      <w:bookmarkEnd w:id="2187"/>
      <w:bookmarkEnd w:id="2188"/>
      <w:bookmarkEnd w:id="2189"/>
      <w:bookmarkEnd w:id="2190"/>
      <w:bookmarkEnd w:id="2191"/>
      <w:bookmarkEnd w:id="2192"/>
      <w:bookmarkEnd w:id="2193"/>
      <w:bookmarkEnd w:id="2194"/>
      <w:bookmarkEnd w:id="219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6" w:name="_Toc81558652"/>
      <w:bookmarkStart w:id="2197" w:name="_Toc85877140"/>
      <w:bookmarkStart w:id="2198" w:name="_Toc88681595"/>
      <w:bookmarkStart w:id="2199" w:name="_Toc89678282"/>
      <w:bookmarkStart w:id="2200" w:name="_Toc98501374"/>
      <w:bookmarkStart w:id="2201" w:name="_Toc106634665"/>
      <w:bookmarkStart w:id="2202" w:name="_Toc114825444"/>
      <w:bookmarkStart w:id="2203" w:name="_Toc122089475"/>
      <w:bookmarkStart w:id="2204" w:name="_Toc129098596"/>
      <w:bookmarkStart w:id="2205" w:name="_Toc129166808"/>
      <w:bookmarkStart w:id="2206" w:name="_Toc145951427"/>
      <w:bookmarkStart w:id="2207" w:name="_Toc200619824"/>
      <w:r w:rsidRPr="00052626">
        <w:t>6.2.10</w:t>
      </w:r>
      <w:r w:rsidRPr="00052626">
        <w:tab/>
        <w:t>HTTP redirection</w:t>
      </w:r>
      <w:bookmarkEnd w:id="2196"/>
      <w:bookmarkEnd w:id="2197"/>
      <w:bookmarkEnd w:id="2198"/>
      <w:bookmarkEnd w:id="2199"/>
      <w:bookmarkEnd w:id="2200"/>
      <w:bookmarkEnd w:id="2201"/>
      <w:bookmarkEnd w:id="2202"/>
      <w:bookmarkEnd w:id="2203"/>
      <w:bookmarkEnd w:id="2204"/>
      <w:bookmarkEnd w:id="2205"/>
      <w:bookmarkEnd w:id="2206"/>
      <w:bookmarkEnd w:id="220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8" w:name="_Toc510696650"/>
      <w:bookmarkStart w:id="2209" w:name="_Toc35971450"/>
      <w:bookmarkStart w:id="2210" w:name="_Toc67903567"/>
      <w:bookmarkStart w:id="2211" w:name="_Toc76042780"/>
      <w:bookmarkStart w:id="2212" w:name="_Toc81558761"/>
      <w:bookmarkStart w:id="2213" w:name="_Toc85877141"/>
      <w:bookmarkStart w:id="2214" w:name="_Toc88681596"/>
      <w:bookmarkStart w:id="2215" w:name="_Toc89678283"/>
      <w:bookmarkStart w:id="2216" w:name="_Toc98501375"/>
      <w:bookmarkStart w:id="2217" w:name="_Toc106634666"/>
      <w:bookmarkStart w:id="2218" w:name="_Toc114825445"/>
      <w:bookmarkStart w:id="2219" w:name="_Toc122089476"/>
      <w:bookmarkStart w:id="2220" w:name="_Toc129098597"/>
      <w:bookmarkStart w:id="2221" w:name="_Toc510696652"/>
      <w:bookmarkStart w:id="2222" w:name="_Toc35971452"/>
      <w:r w:rsidRPr="00052626">
        <w:t>Annex A (normative):</w:t>
      </w:r>
      <w:r w:rsidRPr="00052626">
        <w:br/>
        <w:t>OpenAPI specification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280472B" w14:textId="77777777" w:rsidR="00FE31DD" w:rsidRPr="00052626" w:rsidRDefault="00FE31DD" w:rsidP="001B636D">
      <w:pPr>
        <w:pStyle w:val="Heading1"/>
      </w:pPr>
      <w:bookmarkStart w:id="2223" w:name="_Toc510696651"/>
      <w:bookmarkStart w:id="2224" w:name="_Toc35971451"/>
      <w:bookmarkStart w:id="2225" w:name="_Toc67903568"/>
      <w:bookmarkStart w:id="2226" w:name="_Toc76042781"/>
      <w:bookmarkStart w:id="2227" w:name="_Toc81558762"/>
      <w:bookmarkStart w:id="2228" w:name="_Toc85877142"/>
      <w:bookmarkStart w:id="2229" w:name="_Toc88681597"/>
      <w:bookmarkStart w:id="2230" w:name="_Toc89678284"/>
      <w:bookmarkStart w:id="2231" w:name="_Toc98501376"/>
      <w:bookmarkStart w:id="2232" w:name="_Toc106634667"/>
      <w:bookmarkStart w:id="2233" w:name="_Toc114825446"/>
      <w:bookmarkStart w:id="2234" w:name="_Toc122089477"/>
      <w:bookmarkStart w:id="2235" w:name="_Toc129098598"/>
      <w:bookmarkStart w:id="2236" w:name="_Toc129166809"/>
      <w:bookmarkStart w:id="2237" w:name="_Toc145951428"/>
      <w:bookmarkStart w:id="2238" w:name="_Toc200619825"/>
      <w:bookmarkStart w:id="2239" w:name="_Toc67903569"/>
      <w:bookmarkStart w:id="2240" w:name="_Toc76042782"/>
      <w:bookmarkStart w:id="2241" w:name="_Toc81558763"/>
      <w:bookmarkStart w:id="2242" w:name="_Toc510696653"/>
      <w:bookmarkEnd w:id="2221"/>
      <w:bookmarkEnd w:id="2222"/>
      <w:r w:rsidRPr="00052626">
        <w:t>A.1</w:t>
      </w:r>
      <w:r w:rsidRPr="00052626">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3" w:name="_Toc85877143"/>
      <w:bookmarkStart w:id="2244" w:name="_Toc88681598"/>
      <w:bookmarkStart w:id="2245" w:name="_Toc89678285"/>
      <w:bookmarkStart w:id="2246" w:name="_Toc98501377"/>
      <w:bookmarkStart w:id="2247" w:name="_Toc106634668"/>
      <w:bookmarkStart w:id="2248" w:name="_Toc114825447"/>
      <w:bookmarkStart w:id="2249" w:name="_Toc122089478"/>
      <w:bookmarkStart w:id="2250" w:name="_Toc129098599"/>
      <w:bookmarkStart w:id="2251" w:name="_Toc129166810"/>
      <w:bookmarkStart w:id="2252" w:name="_Toc145951429"/>
      <w:bookmarkStart w:id="2253" w:name="_Toc200619826"/>
      <w:r w:rsidRPr="00052626">
        <w:t>A.2</w:t>
      </w:r>
      <w:r w:rsidRPr="00052626">
        <w:tab/>
        <w:t>Nmbsmf_TMGI API</w:t>
      </w:r>
      <w:bookmarkEnd w:id="2239"/>
      <w:bookmarkEnd w:id="2240"/>
      <w:bookmarkEnd w:id="2241"/>
      <w:bookmarkEnd w:id="2243"/>
      <w:bookmarkEnd w:id="2244"/>
      <w:bookmarkEnd w:id="2245"/>
      <w:bookmarkEnd w:id="2246"/>
      <w:bookmarkEnd w:id="2247"/>
      <w:bookmarkEnd w:id="2248"/>
      <w:bookmarkEnd w:id="2249"/>
      <w:bookmarkEnd w:id="2250"/>
      <w:bookmarkEnd w:id="2251"/>
      <w:bookmarkEnd w:id="2252"/>
      <w:bookmarkEnd w:id="225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485B7446" w:rsidR="00620C37" w:rsidRPr="00052626" w:rsidRDefault="00620C37" w:rsidP="00620C37">
      <w:pPr>
        <w:pStyle w:val="PL"/>
      </w:pPr>
      <w:r w:rsidRPr="00052626">
        <w:t xml:space="preserve">  version: </w:t>
      </w:r>
      <w:r w:rsidR="00955BC8">
        <w:rPr>
          <w:lang w:val="en-DE"/>
        </w:rPr>
        <w:t>1.1.0-alpha.1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8A3FF70" w:rsidR="00164B81" w:rsidRDefault="00164B81" w:rsidP="00620C37">
      <w:pPr>
        <w:pStyle w:val="PL"/>
      </w:pPr>
      <w:r>
        <w:t xml:space="preserve">    </w:t>
      </w:r>
      <w:r w:rsidR="00620C37" w:rsidRPr="00052626">
        <w:t>3GPP TS 29.532 V</w:t>
      </w:r>
      <w:r w:rsidR="00955BC8">
        <w:rPr>
          <w:lang w:val="en-DE"/>
        </w:rPr>
        <w:t>19.2.0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4" w:name="_Toc35971453"/>
      <w:bookmarkStart w:id="2255" w:name="_Toc67903570"/>
      <w:bookmarkStart w:id="2256" w:name="_Toc77761110"/>
      <w:bookmarkStart w:id="2257" w:name="_Toc81558764"/>
      <w:bookmarkStart w:id="2258" w:name="_Toc85877144"/>
      <w:bookmarkStart w:id="2259" w:name="_Toc88681599"/>
      <w:bookmarkStart w:id="2260" w:name="_Toc89678286"/>
      <w:bookmarkStart w:id="2261" w:name="_Toc98501378"/>
      <w:bookmarkStart w:id="2262" w:name="_Toc106634669"/>
      <w:bookmarkStart w:id="2263" w:name="_Toc114825448"/>
      <w:bookmarkStart w:id="2264" w:name="_Toc122089479"/>
      <w:bookmarkStart w:id="2265" w:name="_Toc129098600"/>
      <w:bookmarkStart w:id="2266" w:name="_Toc129166811"/>
      <w:bookmarkStart w:id="2267" w:name="_Toc145951430"/>
      <w:bookmarkStart w:id="2268" w:name="_Toc200619827"/>
      <w:bookmarkStart w:id="2269" w:name="_Hlk129103779"/>
      <w:bookmarkEnd w:id="2242"/>
      <w:r w:rsidRPr="00052626">
        <w:t>A.3</w:t>
      </w:r>
      <w:r w:rsidRPr="00052626">
        <w:tab/>
        <w:t>Nmbsmf_MBSSession API</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3E55DCF7" w:rsidR="000012F2" w:rsidRPr="00AE62B6" w:rsidRDefault="000012F2" w:rsidP="000012F2">
      <w:pPr>
        <w:pStyle w:val="PL"/>
      </w:pPr>
      <w:r w:rsidRPr="00052626">
        <w:t xml:space="preserve">  version: 1.</w:t>
      </w:r>
      <w:r w:rsidR="0045228A">
        <w:t>3</w:t>
      </w:r>
      <w:r w:rsidRPr="00052626">
        <w:t>.</w:t>
      </w:r>
      <w:r w:rsidR="005B2EEF">
        <w:t>0</w:t>
      </w:r>
      <w:r w:rsidR="0045228A">
        <w:rPr>
          <w:rFonts w:hint="eastAsia"/>
          <w:lang w:eastAsia="zh-CN"/>
        </w:rPr>
        <w:t>-alpha.</w:t>
      </w:r>
      <w:r w:rsidR="00955BC8">
        <w:rPr>
          <w:lang w:val="en-DE" w:eastAsia="zh-CN"/>
        </w:rPr>
        <w:t>3</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47B5A15B" w:rsidR="00346B90" w:rsidRDefault="00346B90" w:rsidP="00346B90">
      <w:pPr>
        <w:pStyle w:val="PL"/>
      </w:pPr>
      <w:r>
        <w:t xml:space="preserve">    </w:t>
      </w:r>
      <w:r w:rsidR="000012F2" w:rsidRPr="00052626">
        <w:t>3GPP TS 29.532 V</w:t>
      </w:r>
      <w:r w:rsidR="005466D4">
        <w:t>19.</w:t>
      </w:r>
      <w:r w:rsidR="00955BC8">
        <w:rPr>
          <w:lang w:val="en-DE"/>
        </w:rPr>
        <w:t>2</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4" w:name="historyclause"/>
      <w:bookmarkEnd w:id="2269"/>
      <w:bookmarkEnd w:id="2273"/>
      <w:r w:rsidRPr="00052626">
        <w:br w:type="page"/>
      </w:r>
      <w:bookmarkStart w:id="2275" w:name="_Toc2086459"/>
      <w:bookmarkStart w:id="2276" w:name="_Toc67903575"/>
      <w:bookmarkStart w:id="2277" w:name="_Toc81558771"/>
      <w:bookmarkStart w:id="2278" w:name="_Toc85877149"/>
      <w:bookmarkStart w:id="2279" w:name="_Toc88681604"/>
      <w:bookmarkStart w:id="2280" w:name="_Toc89678291"/>
      <w:bookmarkStart w:id="2281" w:name="_Toc98501379"/>
      <w:bookmarkStart w:id="2282" w:name="_Toc106634670"/>
      <w:bookmarkStart w:id="2283" w:name="_Toc114825449"/>
      <w:bookmarkStart w:id="2284" w:name="_Toc122089480"/>
      <w:bookmarkStart w:id="2285" w:name="_Toc129098601"/>
      <w:bookmarkEnd w:id="2274"/>
      <w:r w:rsidR="003446B6" w:rsidRPr="00052626">
        <w:lastRenderedPageBreak/>
        <w:t xml:space="preserve">Annex </w:t>
      </w:r>
      <w:r w:rsidR="00D704F4">
        <w:t>B</w:t>
      </w:r>
      <w:r w:rsidR="003446B6" w:rsidRPr="00052626">
        <w:t xml:space="preserve"> (informative):</w:t>
      </w:r>
      <w:r w:rsidR="003446B6" w:rsidRPr="00052626">
        <w:br/>
        <w:t>Change history</w:t>
      </w:r>
      <w:bookmarkEnd w:id="2275"/>
      <w:bookmarkEnd w:id="2276"/>
      <w:bookmarkEnd w:id="2277"/>
      <w:bookmarkEnd w:id="2278"/>
      <w:bookmarkEnd w:id="2279"/>
      <w:bookmarkEnd w:id="2280"/>
      <w:bookmarkEnd w:id="2281"/>
      <w:bookmarkEnd w:id="2282"/>
      <w:bookmarkEnd w:id="2283"/>
      <w:bookmarkEnd w:id="2284"/>
      <w:bookmarkEnd w:id="22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955BC8" w:rsidRDefault="00955BC8" w:rsidP="00955BC8">
            <w:pPr>
              <w:pStyle w:val="TAC"/>
              <w:rPr>
                <w:rFonts w:cs="Arial"/>
                <w:sz w:val="16"/>
                <w:szCs w:val="16"/>
                <w:lang w:val="en-DE"/>
                <w:rPrChange w:id="2286" w:author="rapporteur" w:date="2025-09-02T12:20:00Z">
                  <w:rPr>
                    <w:rFonts w:cs="Arial"/>
                    <w:sz w:val="16"/>
                    <w:szCs w:val="16"/>
                  </w:rPr>
                </w:rPrChang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955BC8" w:rsidRDefault="00955BC8" w:rsidP="00955BC8">
            <w:pPr>
              <w:pStyle w:val="TAC"/>
              <w:rPr>
                <w:rFonts w:cs="Arial"/>
                <w:sz w:val="16"/>
                <w:szCs w:val="16"/>
                <w:lang w:val="en-DE"/>
                <w:rPrChange w:id="2287" w:author="rapporteur" w:date="2025-09-02T12:20:00Z">
                  <w:rPr>
                    <w:rFonts w:cs="Arial"/>
                    <w:sz w:val="16"/>
                    <w:szCs w:val="16"/>
                  </w:rPr>
                </w:rPrChang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955BC8" w:rsidRDefault="00955BC8" w:rsidP="00955BC8">
            <w:pPr>
              <w:pStyle w:val="TAC"/>
              <w:rPr>
                <w:sz w:val="16"/>
                <w:lang w:val="en-DE"/>
                <w:rPrChange w:id="2288" w:author="rapporteur" w:date="2025-09-02T12:20:00Z">
                  <w:rPr>
                    <w:sz w:val="16"/>
                  </w:rPr>
                </w:rPrChang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955BC8" w:rsidRDefault="00955BC8" w:rsidP="00955BC8">
            <w:pPr>
              <w:pStyle w:val="TAL"/>
              <w:jc w:val="center"/>
              <w:rPr>
                <w:rFonts w:cs="Arial"/>
                <w:sz w:val="16"/>
                <w:szCs w:val="16"/>
                <w:lang w:val="en-DE"/>
                <w:rPrChange w:id="2289" w:author="rapporteur" w:date="2025-09-02T12:20:00Z">
                  <w:rPr>
                    <w:rFonts w:cs="Arial"/>
                    <w:sz w:val="16"/>
                    <w:szCs w:val="16"/>
                  </w:rPr>
                </w:rPrChang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0EE7" w14:textId="77777777" w:rsidR="002773C1" w:rsidRDefault="002773C1">
      <w:r>
        <w:separator/>
      </w:r>
    </w:p>
  </w:endnote>
  <w:endnote w:type="continuationSeparator" w:id="0">
    <w:p w14:paraId="7C482472" w14:textId="77777777" w:rsidR="002773C1" w:rsidRDefault="0027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571C6" w14:textId="77777777" w:rsidR="002773C1" w:rsidRDefault="002773C1">
      <w:r>
        <w:separator/>
      </w:r>
    </w:p>
  </w:footnote>
  <w:footnote w:type="continuationSeparator" w:id="0">
    <w:p w14:paraId="6B382A2D" w14:textId="77777777" w:rsidR="002773C1" w:rsidRDefault="00277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649727F"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C96">
      <w:rPr>
        <w:rFonts w:ascii="Arial" w:hAnsi="Arial" w:cs="Arial"/>
        <w:b/>
        <w:noProof/>
        <w:sz w:val="18"/>
        <w:szCs w:val="18"/>
      </w:rPr>
      <w:t>3GPP TS 29.532 V19.2.0 (2025-09)</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72C603C1"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C96">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96</Pages>
  <Words>31836</Words>
  <Characters>181468</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66</cp:revision>
  <cp:lastPrinted>2019-02-25T14:05:00Z</cp:lastPrinted>
  <dcterms:created xsi:type="dcterms:W3CDTF">2024-03-07T09:58:00Z</dcterms:created>
  <dcterms:modified xsi:type="dcterms:W3CDTF">2025-09-02T10:26:00Z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