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65E275D8"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914651">
              <w:t>18.6.0</w:t>
            </w:r>
            <w:r w:rsidRPr="004D3578">
              <w:t xml:space="preserve"> </w:t>
            </w:r>
            <w:r w:rsidRPr="00133525">
              <w:rPr>
                <w:sz w:val="32"/>
              </w:rPr>
              <w:t>(</w:t>
            </w:r>
            <w:bookmarkStart w:id="1" w:name="issueDate"/>
            <w:r w:rsidR="00914651">
              <w:rPr>
                <w:sz w:val="32"/>
              </w:rPr>
              <w:t>2025-06</w:t>
            </w:r>
            <w:bookmarkEnd w:id="1"/>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09785324"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F5CC083"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6225A2">
              <w:rPr>
                <w:noProof/>
                <w:sz w:val="18"/>
              </w:rPr>
              <w:t>4</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98147841"/>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98147842"/>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98147843"/>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98147844"/>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98147845"/>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98147846"/>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98147847"/>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98147848"/>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98147849"/>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98147850"/>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lastRenderedPageBreak/>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lastRenderedPageBreak/>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98147851"/>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98147852"/>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98147853"/>
      <w:r>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98147854"/>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E3130E" w14:paraId="1F725F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914651" w14:paraId="2472431B"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EF0FB" w14:textId="77777777" w:rsidR="00914651" w:rsidRDefault="00914651">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7EDF7963" w14:textId="77777777" w:rsidR="00914651" w:rsidRDefault="00914651">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5E40D19C"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right w:val="single" w:sz="4" w:space="0" w:color="auto"/>
            </w:tcBorders>
            <w:vAlign w:val="center"/>
            <w:hideMark/>
          </w:tcPr>
          <w:p w14:paraId="77B6373E" w14:textId="77777777" w:rsidR="00914651" w:rsidRDefault="00914651">
            <w:pPr>
              <w:pStyle w:val="LD"/>
              <w:suppressLineNumbers/>
              <w:suppressAutoHyphens/>
              <w:jc w:val="center"/>
            </w:pPr>
            <w:r>
              <w:rPr>
                <w:rFonts w:ascii="Arial" w:hAnsi="Arial"/>
                <w:sz w:val="18"/>
              </w:rPr>
              <w:t>29.109 [7]</w:t>
            </w:r>
          </w:p>
        </w:tc>
      </w:tr>
      <w:tr w:rsidR="00914651" w14:paraId="3ECBF47A"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526C5" w14:textId="77777777" w:rsidR="00914651" w:rsidRDefault="00914651">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52D23BD" w14:textId="77777777" w:rsidR="00914651" w:rsidRDefault="00914651">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C0F124"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EF9FA2" w14:textId="77777777" w:rsidR="00914651" w:rsidRDefault="00914651">
            <w:pPr>
              <w:spacing w:after="0"/>
              <w:rPr>
                <w:rFonts w:ascii="Courier New" w:hAnsi="Courier New"/>
                <w:noProof/>
              </w:rPr>
            </w:pPr>
          </w:p>
        </w:tc>
      </w:tr>
      <w:tr w:rsidR="00914651" w14:paraId="4EBFFE26"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B214" w14:textId="77777777" w:rsidR="00914651" w:rsidRDefault="00914651">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7EB28739" w14:textId="77777777" w:rsidR="00914651" w:rsidRDefault="00914651">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FA8D5F"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40E2C23" w14:textId="77777777" w:rsidR="00914651" w:rsidRDefault="00914651">
            <w:pPr>
              <w:spacing w:after="0"/>
              <w:rPr>
                <w:rFonts w:ascii="Courier New" w:hAnsi="Courier New"/>
                <w:noProof/>
              </w:rPr>
            </w:pPr>
          </w:p>
        </w:tc>
      </w:tr>
      <w:tr w:rsidR="00914651" w14:paraId="4B5B1F70"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5E3ED" w14:textId="77777777" w:rsidR="00914651" w:rsidRDefault="00914651">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4985D90F" w14:textId="77777777" w:rsidR="00914651" w:rsidRDefault="00914651">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EE4E5BF"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E4EAD4D" w14:textId="77777777" w:rsidR="00914651" w:rsidRDefault="00914651">
            <w:pPr>
              <w:spacing w:after="0"/>
              <w:rPr>
                <w:rFonts w:ascii="Courier New" w:hAnsi="Courier New"/>
                <w:noProof/>
              </w:rPr>
            </w:pPr>
          </w:p>
        </w:tc>
      </w:tr>
      <w:tr w:rsidR="00914651" w14:paraId="6DBAE668"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1FBEF" w14:textId="77777777" w:rsidR="00914651" w:rsidRDefault="00914651">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6FBAB70B" w14:textId="77777777" w:rsidR="00914651" w:rsidRDefault="00914651">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0D1C2E"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6FEF2F1" w14:textId="77777777" w:rsidR="00914651" w:rsidRDefault="00914651">
            <w:pPr>
              <w:spacing w:after="0"/>
              <w:rPr>
                <w:rFonts w:ascii="Courier New" w:hAnsi="Courier New"/>
                <w:noProof/>
              </w:rPr>
            </w:pPr>
          </w:p>
        </w:tc>
      </w:tr>
      <w:tr w:rsidR="00914651" w14:paraId="3CEBE184"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2256" w14:textId="77777777" w:rsidR="00914651" w:rsidRDefault="00914651">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70000F23" w14:textId="77777777" w:rsidR="00914651" w:rsidRDefault="00914651">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D51A002"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F7454F4" w14:textId="77777777" w:rsidR="00914651" w:rsidRDefault="00914651">
            <w:pPr>
              <w:spacing w:after="0"/>
              <w:rPr>
                <w:rFonts w:ascii="Courier New" w:hAnsi="Courier New"/>
                <w:noProof/>
              </w:rPr>
            </w:pPr>
          </w:p>
        </w:tc>
      </w:tr>
      <w:tr w:rsidR="00914651" w14:paraId="6C68DA35"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76CBB" w14:textId="77777777" w:rsidR="00914651" w:rsidRDefault="00914651">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29530B5D" w14:textId="77777777" w:rsidR="00914651" w:rsidRDefault="00914651">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71E7C8EC"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3F347" w14:textId="77777777" w:rsidR="00914651" w:rsidRDefault="00914651">
            <w:pPr>
              <w:spacing w:after="0"/>
              <w:rPr>
                <w:rFonts w:ascii="Courier New" w:hAnsi="Courier New"/>
                <w:noProof/>
              </w:rPr>
            </w:pPr>
          </w:p>
        </w:tc>
      </w:tr>
      <w:tr w:rsidR="00914651" w14:paraId="6C80DC70"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882748" w14:textId="77777777" w:rsidR="00914651" w:rsidRDefault="00914651">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3B57AABB" w14:textId="77777777" w:rsidR="00914651" w:rsidRDefault="00914651">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D9CE7"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FB92302" w14:textId="77777777" w:rsidR="00914651" w:rsidRDefault="00914651">
            <w:pPr>
              <w:spacing w:after="0"/>
              <w:rPr>
                <w:rFonts w:ascii="Courier New" w:hAnsi="Courier New"/>
                <w:noProof/>
              </w:rPr>
            </w:pPr>
          </w:p>
        </w:tc>
      </w:tr>
      <w:tr w:rsidR="00914651" w14:paraId="223BF4DA"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B74A" w14:textId="77777777" w:rsidR="00914651" w:rsidRDefault="00914651">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8A55C6F" w14:textId="77777777" w:rsidR="00914651" w:rsidRDefault="00914651">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AD80443"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C28546F" w14:textId="77777777" w:rsidR="00914651" w:rsidRDefault="00914651">
            <w:pPr>
              <w:spacing w:after="0"/>
              <w:rPr>
                <w:rFonts w:ascii="Courier New" w:hAnsi="Courier New"/>
                <w:noProof/>
              </w:rPr>
            </w:pPr>
          </w:p>
        </w:tc>
      </w:tr>
      <w:tr w:rsidR="00914651" w14:paraId="0DCE50CD"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D1075" w14:textId="77777777" w:rsidR="00914651" w:rsidRDefault="00914651">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68DD3A5C" w14:textId="77777777" w:rsidR="00914651" w:rsidRDefault="00914651">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BDF5"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58C80E02" w14:textId="77777777" w:rsidR="00914651" w:rsidRDefault="00914651">
            <w:pPr>
              <w:spacing w:after="0"/>
              <w:rPr>
                <w:rFonts w:ascii="Courier New" w:hAnsi="Courier New"/>
                <w:noProof/>
              </w:rPr>
            </w:pPr>
          </w:p>
        </w:tc>
      </w:tr>
      <w:tr w:rsidR="00914651" w14:paraId="712D140E" w14:textId="77777777" w:rsidTr="002F6D0B">
        <w:trPr>
          <w:cantSplit/>
          <w:jc w:val="center"/>
        </w:trPr>
        <w:tc>
          <w:tcPr>
            <w:tcW w:w="263" w:type="pct"/>
            <w:gridSpan w:val="2"/>
            <w:tcBorders>
              <w:top w:val="single" w:sz="4" w:space="0" w:color="auto"/>
              <w:left w:val="single" w:sz="4" w:space="0" w:color="auto"/>
              <w:bottom w:val="nil"/>
              <w:right w:val="single" w:sz="4" w:space="0" w:color="auto"/>
            </w:tcBorders>
            <w:hideMark/>
          </w:tcPr>
          <w:p w14:paraId="3EFE756E" w14:textId="77777777" w:rsidR="00914651" w:rsidRDefault="00914651">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42EBD633" w14:textId="77777777" w:rsidR="00914651" w:rsidRDefault="00914651">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6C85492D"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0553DB4" w14:textId="77777777" w:rsidR="00914651" w:rsidRDefault="00914651">
            <w:pPr>
              <w:spacing w:after="0"/>
              <w:rPr>
                <w:rFonts w:ascii="Courier New" w:hAnsi="Courier New"/>
                <w:noProof/>
              </w:rPr>
            </w:pPr>
          </w:p>
        </w:tc>
      </w:tr>
      <w:tr w:rsidR="00914651" w14:paraId="075DE7F4" w14:textId="77777777" w:rsidTr="002F6D0B">
        <w:trPr>
          <w:cantSplit/>
          <w:jc w:val="center"/>
        </w:trPr>
        <w:tc>
          <w:tcPr>
            <w:tcW w:w="263" w:type="pct"/>
            <w:gridSpan w:val="2"/>
            <w:tcBorders>
              <w:top w:val="single" w:sz="4" w:space="0" w:color="auto"/>
              <w:left w:val="single" w:sz="4" w:space="0" w:color="auto"/>
              <w:bottom w:val="nil"/>
              <w:right w:val="single" w:sz="4" w:space="0" w:color="auto"/>
            </w:tcBorders>
            <w:hideMark/>
          </w:tcPr>
          <w:p w14:paraId="69674BFA" w14:textId="77777777" w:rsidR="00914651" w:rsidRDefault="00914651">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3ADAAF6E" w14:textId="77777777" w:rsidR="00914651" w:rsidRDefault="00914651">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7288E13B"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357F36" w14:textId="77777777" w:rsidR="00914651" w:rsidRDefault="00914651">
            <w:pPr>
              <w:spacing w:after="0"/>
              <w:rPr>
                <w:rFonts w:ascii="Courier New" w:hAnsi="Courier New"/>
                <w:noProof/>
              </w:rPr>
            </w:pPr>
          </w:p>
        </w:tc>
      </w:tr>
      <w:tr w:rsidR="00914651" w14:paraId="65B992E5"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82AFF" w14:textId="77777777" w:rsidR="00914651" w:rsidRDefault="00914651">
            <w:pPr>
              <w:pStyle w:val="LD"/>
              <w:suppressLineNumbers/>
              <w:suppressAutoHyphens/>
              <w:jc w:val="center"/>
              <w:rPr>
                <w:rFonts w:ascii="Arial" w:hAnsi="Arial"/>
                <w:sz w:val="18"/>
              </w:rPr>
            </w:pPr>
            <w:r>
              <w:rPr>
                <w:rFonts w:ascii="Arial" w:hAnsi="Arial"/>
                <w:sz w:val="18"/>
              </w:rPr>
              <w:t>412</w:t>
            </w:r>
          </w:p>
        </w:tc>
        <w:tc>
          <w:tcPr>
            <w:tcW w:w="2673" w:type="pct"/>
            <w:tcBorders>
              <w:top w:val="single" w:sz="4" w:space="0" w:color="auto"/>
              <w:left w:val="single" w:sz="4" w:space="0" w:color="auto"/>
              <w:bottom w:val="single" w:sz="4" w:space="0" w:color="auto"/>
              <w:right w:val="single" w:sz="4" w:space="0" w:color="auto"/>
            </w:tcBorders>
            <w:hideMark/>
          </w:tcPr>
          <w:p w14:paraId="40B64AAF" w14:textId="77777777" w:rsidR="00914651" w:rsidRDefault="00914651">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5BF172"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E4A5C08" w14:textId="77777777" w:rsidR="00914651" w:rsidRDefault="00914651">
            <w:pPr>
              <w:spacing w:after="0"/>
              <w:rPr>
                <w:rFonts w:ascii="Courier New" w:hAnsi="Courier New"/>
                <w:noProof/>
              </w:rPr>
            </w:pPr>
          </w:p>
        </w:tc>
      </w:tr>
      <w:tr w:rsidR="00914651" w14:paraId="02F8382E"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53BED" w14:textId="77777777" w:rsidR="00914651" w:rsidRDefault="00914651">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4A18B9AE" w14:textId="77777777" w:rsidR="00914651" w:rsidRDefault="00914651">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31982619"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FA5769" w14:textId="77777777" w:rsidR="00914651" w:rsidRDefault="00914651">
            <w:pPr>
              <w:spacing w:after="0"/>
              <w:rPr>
                <w:rFonts w:ascii="Courier New" w:hAnsi="Courier New"/>
                <w:noProof/>
              </w:rPr>
            </w:pPr>
          </w:p>
        </w:tc>
      </w:tr>
      <w:tr w:rsidR="00914651" w14:paraId="7F629090"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F8CF" w14:textId="77777777" w:rsidR="00914651" w:rsidRDefault="00914651">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948C43D" w14:textId="77777777" w:rsidR="00914651" w:rsidRDefault="00914651">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3AFB"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5EC9025" w14:textId="77777777" w:rsidR="00914651" w:rsidRDefault="00914651">
            <w:pPr>
              <w:spacing w:after="0"/>
              <w:rPr>
                <w:rFonts w:ascii="Courier New" w:hAnsi="Courier New"/>
                <w:noProof/>
              </w:rPr>
            </w:pPr>
          </w:p>
        </w:tc>
      </w:tr>
      <w:tr w:rsidR="00914651" w14:paraId="378510CD"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0DC34" w14:textId="77777777" w:rsidR="00914651" w:rsidRDefault="00914651">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01C5BFB" w14:textId="77777777" w:rsidR="00914651" w:rsidRDefault="00914651">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B0182A7"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3FE22AD" w14:textId="77777777" w:rsidR="00914651" w:rsidRDefault="00914651">
            <w:pPr>
              <w:spacing w:after="0"/>
              <w:rPr>
                <w:rFonts w:ascii="Courier New" w:hAnsi="Courier New"/>
                <w:noProof/>
              </w:rPr>
            </w:pPr>
          </w:p>
        </w:tc>
      </w:tr>
      <w:tr w:rsidR="00914651" w14:paraId="7A8D0FC6"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26D08" w14:textId="77777777" w:rsidR="00914651" w:rsidRDefault="00914651">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377D763E" w14:textId="77777777" w:rsidR="00914651" w:rsidRDefault="00914651">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32DF40D"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4F87428" w14:textId="77777777" w:rsidR="00914651" w:rsidRDefault="00914651">
            <w:pPr>
              <w:spacing w:after="0"/>
              <w:rPr>
                <w:rFonts w:ascii="Courier New" w:hAnsi="Courier New"/>
                <w:noProof/>
              </w:rPr>
            </w:pPr>
          </w:p>
        </w:tc>
      </w:tr>
      <w:tr w:rsidR="00914651" w14:paraId="52CD0CA9"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318D7" w14:textId="77777777" w:rsidR="00914651" w:rsidRDefault="00914651">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5BFCB7F6" w14:textId="77777777" w:rsidR="00914651" w:rsidRDefault="00914651">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92A39A1"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3F18020" w14:textId="77777777" w:rsidR="00914651" w:rsidRDefault="00914651">
            <w:pPr>
              <w:spacing w:after="0"/>
              <w:rPr>
                <w:rFonts w:ascii="Courier New" w:hAnsi="Courier New"/>
                <w:noProof/>
              </w:rPr>
            </w:pPr>
          </w:p>
        </w:tc>
      </w:tr>
      <w:tr w:rsidR="00914651" w14:paraId="3E776616"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BA2B6" w14:textId="77777777" w:rsidR="00914651" w:rsidRDefault="00914651">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F4DE87F" w14:textId="77777777" w:rsidR="00914651" w:rsidRDefault="00914651">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ADD3BCE"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44C4ECA" w14:textId="77777777" w:rsidR="00914651" w:rsidRDefault="00914651">
            <w:pPr>
              <w:spacing w:after="0"/>
              <w:rPr>
                <w:rFonts w:ascii="Courier New" w:hAnsi="Courier New"/>
                <w:noProof/>
              </w:rPr>
            </w:pPr>
          </w:p>
        </w:tc>
      </w:tr>
      <w:tr w:rsidR="00914651" w14:paraId="71168BAC"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943782" w14:textId="77777777" w:rsidR="00914651" w:rsidRDefault="00914651">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22221DB7" w14:textId="77777777" w:rsidR="00914651" w:rsidRDefault="00914651">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DAC4C2"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0BB00B3" w14:textId="77777777" w:rsidR="00914651" w:rsidRDefault="00914651">
            <w:pPr>
              <w:spacing w:after="0"/>
              <w:rPr>
                <w:rFonts w:ascii="Courier New" w:hAnsi="Courier New"/>
                <w:noProof/>
              </w:rPr>
            </w:pPr>
          </w:p>
        </w:tc>
      </w:tr>
      <w:tr w:rsidR="00914651" w14:paraId="4D878F41"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F92B9E" w14:textId="77777777" w:rsidR="00914651" w:rsidRDefault="00914651">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5A0AEFB0" w14:textId="77777777" w:rsidR="00914651" w:rsidRDefault="00914651">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A21FB"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67B5D" w14:textId="77777777" w:rsidR="00914651" w:rsidRDefault="00914651">
            <w:pPr>
              <w:spacing w:after="0"/>
              <w:rPr>
                <w:rFonts w:ascii="Courier New" w:hAnsi="Courier New"/>
                <w:noProof/>
              </w:rPr>
            </w:pPr>
          </w:p>
        </w:tc>
      </w:tr>
      <w:tr w:rsidR="00914651" w14:paraId="7D0F5CAE"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8BE1CA6" w14:textId="2D33A414" w:rsidR="00914651" w:rsidRDefault="00914651" w:rsidP="00914651">
            <w:pPr>
              <w:pStyle w:val="LD"/>
              <w:suppressLineNumbers/>
              <w:suppressAutoHyphens/>
              <w:jc w:val="center"/>
              <w:rPr>
                <w:rFonts w:ascii="Arial" w:hAnsi="Arial"/>
                <w:sz w:val="18"/>
              </w:rPr>
            </w:pPr>
            <w:r>
              <w:rPr>
                <w:rFonts w:ascii="Arial" w:hAnsi="Arial"/>
                <w:sz w:val="18"/>
              </w:rPr>
              <w:t>421</w:t>
            </w:r>
          </w:p>
        </w:tc>
        <w:tc>
          <w:tcPr>
            <w:tcW w:w="2673" w:type="pct"/>
            <w:tcBorders>
              <w:top w:val="single" w:sz="4" w:space="0" w:color="auto"/>
              <w:left w:val="single" w:sz="4" w:space="0" w:color="auto"/>
              <w:bottom w:val="single" w:sz="4" w:space="0" w:color="auto"/>
              <w:right w:val="single" w:sz="4" w:space="0" w:color="auto"/>
            </w:tcBorders>
          </w:tcPr>
          <w:p w14:paraId="705DEFE2" w14:textId="11C420B3" w:rsidR="00914651" w:rsidRDefault="00914651" w:rsidP="00914651">
            <w:pPr>
              <w:pStyle w:val="LD"/>
              <w:suppressLineNumbers/>
              <w:suppressAutoHyphens/>
              <w:rPr>
                <w:rFonts w:ascii="Arial" w:hAnsi="Arial"/>
                <w:sz w:val="18"/>
              </w:rPr>
            </w:pPr>
            <w:r w:rsidRPr="003066A8">
              <w:rPr>
                <w:rFonts w:ascii="Arial" w:hAnsi="Arial"/>
                <w:sz w:val="18"/>
              </w:rPr>
              <w:t>SHA-256-Indication</w:t>
            </w:r>
          </w:p>
        </w:tc>
        <w:tc>
          <w:tcPr>
            <w:tcW w:w="1620" w:type="pct"/>
            <w:gridSpan w:val="2"/>
            <w:tcBorders>
              <w:top w:val="single" w:sz="4" w:space="0" w:color="auto"/>
              <w:left w:val="single" w:sz="4" w:space="0" w:color="auto"/>
              <w:bottom w:val="single" w:sz="4" w:space="0" w:color="auto"/>
              <w:right w:val="single" w:sz="4" w:space="0" w:color="auto"/>
            </w:tcBorders>
          </w:tcPr>
          <w:p w14:paraId="5EC89A4D" w14:textId="2C272DFF" w:rsidR="00914651" w:rsidRDefault="00914651" w:rsidP="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50D456B6" w14:textId="77777777" w:rsidR="00914651" w:rsidRDefault="00914651" w:rsidP="00914651">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CE673C2" w:rsidR="00E3130E" w:rsidRDefault="00E3130E">
            <w:pPr>
              <w:pStyle w:val="TAN"/>
            </w:pPr>
            <w:r>
              <w:t>Note: The AVP codes from 42</w:t>
            </w:r>
            <w:r w:rsidR="00914651">
              <w:t>2</w:t>
            </w:r>
            <w:r>
              <w:t xml:space="preserve"> to 499 are reserved for TS 29.109</w:t>
            </w:r>
          </w:p>
        </w:tc>
      </w:tr>
      <w:tr w:rsidR="00D113BD" w14:paraId="1BC9B6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lastRenderedPageBreak/>
              <w:t>515</w:t>
            </w:r>
          </w:p>
        </w:tc>
        <w:tc>
          <w:tcPr>
            <w:tcW w:w="2673"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3"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lastRenderedPageBreak/>
              <w:t>580</w:t>
            </w:r>
          </w:p>
        </w:tc>
        <w:tc>
          <w:tcPr>
            <w:tcW w:w="2673"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3"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3"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3"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3"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3"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0549B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3"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3"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3"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0549B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0549B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3"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3"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3"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0549B6" w14:paraId="57E2B7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8CFBC" w14:textId="77777777" w:rsidR="000549B6" w:rsidRDefault="000549B6">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0549B6" w:rsidRDefault="000549B6">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C140" w14:textId="77777777" w:rsidR="000549B6" w:rsidRDefault="000549B6">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0549B6" w:rsidRDefault="000549B6">
            <w:pPr>
              <w:pStyle w:val="TAC"/>
              <w:suppressLineNumbers/>
              <w:suppressAutoHyphens/>
            </w:pPr>
            <w:r>
              <w:t>29.272 [21]</w:t>
            </w:r>
          </w:p>
        </w:tc>
      </w:tr>
      <w:tr w:rsidR="000549B6" w14:paraId="3041F4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F515" w14:textId="77777777" w:rsidR="000549B6" w:rsidRDefault="000549B6">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0549B6" w:rsidRDefault="000549B6">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2119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0549B6" w:rsidRDefault="000549B6">
            <w:pPr>
              <w:spacing w:after="0"/>
              <w:rPr>
                <w:rFonts w:ascii="Arial" w:hAnsi="Arial"/>
                <w:sz w:val="18"/>
              </w:rPr>
            </w:pPr>
          </w:p>
        </w:tc>
      </w:tr>
      <w:tr w:rsidR="000549B6" w14:paraId="1D8D7C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F91FA" w14:textId="77777777" w:rsidR="000549B6" w:rsidRDefault="000549B6">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0549B6" w:rsidRDefault="000549B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4A4A8A4"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0549B6" w:rsidRDefault="000549B6">
            <w:pPr>
              <w:spacing w:after="0"/>
              <w:rPr>
                <w:rFonts w:ascii="Arial" w:hAnsi="Arial"/>
                <w:sz w:val="18"/>
              </w:rPr>
            </w:pPr>
          </w:p>
        </w:tc>
      </w:tr>
      <w:tr w:rsidR="000549B6" w14:paraId="038CE2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F1ADE1" w14:textId="77777777" w:rsidR="000549B6" w:rsidRDefault="000549B6">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0549B6" w:rsidRDefault="000549B6">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910D72"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0549B6" w:rsidRDefault="000549B6">
            <w:pPr>
              <w:spacing w:after="0"/>
              <w:rPr>
                <w:rFonts w:ascii="Arial" w:hAnsi="Arial"/>
                <w:sz w:val="18"/>
              </w:rPr>
            </w:pPr>
          </w:p>
        </w:tc>
      </w:tr>
      <w:tr w:rsidR="000549B6" w14:paraId="029DC9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9EFBB" w14:textId="77777777" w:rsidR="000549B6" w:rsidRDefault="000549B6">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0549B6" w:rsidRDefault="000549B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0A3BEFE"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0549B6" w:rsidRDefault="000549B6">
            <w:pPr>
              <w:spacing w:after="0"/>
              <w:rPr>
                <w:rFonts w:ascii="Arial" w:hAnsi="Arial"/>
                <w:sz w:val="18"/>
              </w:rPr>
            </w:pPr>
          </w:p>
        </w:tc>
      </w:tr>
      <w:tr w:rsidR="000549B6" w14:paraId="378F85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3A1635" w14:textId="77777777" w:rsidR="000549B6" w:rsidRDefault="000549B6">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0549B6" w:rsidRDefault="000549B6">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452529"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0549B6" w:rsidRDefault="000549B6">
            <w:pPr>
              <w:spacing w:after="0"/>
              <w:rPr>
                <w:rFonts w:ascii="Arial" w:hAnsi="Arial"/>
                <w:sz w:val="18"/>
              </w:rPr>
            </w:pPr>
          </w:p>
        </w:tc>
      </w:tr>
      <w:tr w:rsidR="000549B6" w14:paraId="005CD8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C7B17" w14:textId="77777777" w:rsidR="000549B6" w:rsidRDefault="000549B6">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0549B6" w:rsidRDefault="000549B6">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3DBB8C6"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0549B6" w:rsidRDefault="000549B6">
            <w:pPr>
              <w:spacing w:after="0"/>
              <w:rPr>
                <w:rFonts w:ascii="Arial" w:hAnsi="Arial"/>
                <w:sz w:val="18"/>
              </w:rPr>
            </w:pPr>
          </w:p>
        </w:tc>
      </w:tr>
      <w:tr w:rsidR="000549B6" w14:paraId="6CA6D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39B36" w14:textId="77777777" w:rsidR="000549B6" w:rsidRDefault="000549B6">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0549B6" w:rsidRDefault="000549B6">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AF7F94D"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0549B6" w:rsidRDefault="000549B6">
            <w:pPr>
              <w:spacing w:after="0"/>
              <w:rPr>
                <w:rFonts w:ascii="Arial" w:hAnsi="Arial"/>
                <w:sz w:val="18"/>
              </w:rPr>
            </w:pPr>
          </w:p>
        </w:tc>
      </w:tr>
      <w:tr w:rsidR="000549B6" w14:paraId="306175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E9830" w14:textId="77777777" w:rsidR="000549B6" w:rsidRDefault="000549B6">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0549B6" w:rsidRDefault="000549B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BFD5C7"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0549B6" w:rsidRDefault="000549B6">
            <w:pPr>
              <w:spacing w:after="0"/>
              <w:rPr>
                <w:rFonts w:ascii="Arial" w:hAnsi="Arial"/>
                <w:sz w:val="18"/>
              </w:rPr>
            </w:pPr>
          </w:p>
        </w:tc>
      </w:tr>
      <w:tr w:rsidR="000549B6" w14:paraId="2E785A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E13A19" w14:textId="77777777" w:rsidR="000549B6" w:rsidRDefault="000549B6">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0549B6" w:rsidRDefault="000549B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93F0F"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0549B6" w:rsidRDefault="000549B6">
            <w:pPr>
              <w:spacing w:after="0"/>
              <w:rPr>
                <w:rFonts w:ascii="Arial" w:hAnsi="Arial"/>
                <w:sz w:val="18"/>
              </w:rPr>
            </w:pPr>
          </w:p>
        </w:tc>
      </w:tr>
      <w:tr w:rsidR="000549B6" w14:paraId="58823B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9D430" w14:textId="77777777" w:rsidR="000549B6" w:rsidRDefault="000549B6">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0549B6" w:rsidRDefault="000549B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56ECA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0549B6" w:rsidRDefault="000549B6">
            <w:pPr>
              <w:spacing w:after="0"/>
              <w:rPr>
                <w:rFonts w:ascii="Arial" w:hAnsi="Arial"/>
                <w:sz w:val="18"/>
              </w:rPr>
            </w:pPr>
          </w:p>
        </w:tc>
      </w:tr>
      <w:tr w:rsidR="000549B6" w14:paraId="550F06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FA2E4" w14:textId="77777777" w:rsidR="000549B6" w:rsidRDefault="000549B6">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0549B6" w:rsidRDefault="000549B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0D6EC2"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0549B6" w:rsidRDefault="000549B6">
            <w:pPr>
              <w:spacing w:after="0"/>
              <w:rPr>
                <w:rFonts w:ascii="Arial" w:hAnsi="Arial"/>
                <w:sz w:val="18"/>
              </w:rPr>
            </w:pPr>
          </w:p>
        </w:tc>
      </w:tr>
      <w:tr w:rsidR="000549B6" w14:paraId="253895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3597B" w14:textId="77777777" w:rsidR="000549B6" w:rsidRDefault="000549B6">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0549B6" w:rsidRDefault="000549B6">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7C7FB54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0549B6" w:rsidRDefault="000549B6">
            <w:pPr>
              <w:spacing w:after="0"/>
              <w:rPr>
                <w:rFonts w:ascii="Arial" w:hAnsi="Arial"/>
                <w:sz w:val="18"/>
              </w:rPr>
            </w:pPr>
          </w:p>
        </w:tc>
      </w:tr>
      <w:tr w:rsidR="000549B6" w14:paraId="562DDDE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DDFFFF" w14:textId="77777777" w:rsidR="000549B6" w:rsidRDefault="000549B6">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0549B6" w:rsidRDefault="000549B6">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B136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0549B6" w:rsidRDefault="000549B6">
            <w:pPr>
              <w:spacing w:after="0"/>
              <w:rPr>
                <w:rFonts w:ascii="Arial" w:hAnsi="Arial"/>
                <w:sz w:val="18"/>
              </w:rPr>
            </w:pPr>
          </w:p>
        </w:tc>
      </w:tr>
      <w:tr w:rsidR="000549B6" w14:paraId="60C35E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6D164" w14:textId="77777777" w:rsidR="000549B6" w:rsidRDefault="000549B6">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0549B6" w:rsidRDefault="000549B6">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28DEF2E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0549B6" w:rsidRDefault="000549B6">
            <w:pPr>
              <w:spacing w:after="0"/>
              <w:rPr>
                <w:rFonts w:ascii="Arial" w:hAnsi="Arial"/>
                <w:sz w:val="18"/>
              </w:rPr>
            </w:pPr>
          </w:p>
        </w:tc>
      </w:tr>
      <w:tr w:rsidR="000549B6" w14:paraId="7983B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B4FBA" w14:textId="77777777" w:rsidR="000549B6" w:rsidRDefault="000549B6">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0549B6" w:rsidRDefault="000549B6">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52A7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0549B6" w:rsidRDefault="000549B6">
            <w:pPr>
              <w:spacing w:after="0"/>
              <w:rPr>
                <w:rFonts w:ascii="Arial" w:hAnsi="Arial"/>
                <w:sz w:val="18"/>
              </w:rPr>
            </w:pPr>
          </w:p>
        </w:tc>
      </w:tr>
      <w:tr w:rsidR="000549B6" w14:paraId="4D01CD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75CB1" w14:textId="77777777" w:rsidR="000549B6" w:rsidRDefault="000549B6">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0549B6" w:rsidRDefault="000549B6">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EFEB1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0549B6" w:rsidRDefault="000549B6">
            <w:pPr>
              <w:spacing w:after="0"/>
              <w:rPr>
                <w:rFonts w:ascii="Arial" w:hAnsi="Arial"/>
                <w:sz w:val="18"/>
              </w:rPr>
            </w:pPr>
          </w:p>
        </w:tc>
      </w:tr>
      <w:tr w:rsidR="000549B6" w14:paraId="5A282D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60FE6" w14:textId="77777777" w:rsidR="000549B6" w:rsidRDefault="000549B6">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0549B6" w:rsidRDefault="000549B6">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499AB01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0549B6" w:rsidRDefault="000549B6">
            <w:pPr>
              <w:spacing w:after="0"/>
              <w:rPr>
                <w:rFonts w:ascii="Arial" w:hAnsi="Arial"/>
                <w:sz w:val="18"/>
              </w:rPr>
            </w:pPr>
          </w:p>
        </w:tc>
      </w:tr>
      <w:tr w:rsidR="000549B6" w14:paraId="4A4EA4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2CE04" w14:textId="77777777" w:rsidR="000549B6" w:rsidRDefault="000549B6">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0549B6" w:rsidRDefault="000549B6">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F03CD7"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0549B6" w:rsidRDefault="000549B6">
            <w:pPr>
              <w:spacing w:after="0"/>
              <w:rPr>
                <w:rFonts w:ascii="Arial" w:hAnsi="Arial"/>
                <w:sz w:val="18"/>
              </w:rPr>
            </w:pPr>
          </w:p>
        </w:tc>
      </w:tr>
      <w:tr w:rsidR="000549B6" w14:paraId="225F34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94578" w14:textId="77777777" w:rsidR="000549B6" w:rsidRDefault="000549B6">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0549B6" w:rsidRDefault="000549B6">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DC55E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0549B6" w:rsidRDefault="000549B6">
            <w:pPr>
              <w:spacing w:after="0"/>
              <w:rPr>
                <w:rFonts w:ascii="Arial" w:hAnsi="Arial"/>
                <w:sz w:val="18"/>
              </w:rPr>
            </w:pPr>
          </w:p>
        </w:tc>
      </w:tr>
      <w:tr w:rsidR="000549B6" w14:paraId="2EF2158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726971" w14:textId="77777777" w:rsidR="000549B6" w:rsidRDefault="000549B6">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0549B6" w:rsidRDefault="000549B6">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FDB6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0549B6" w:rsidRDefault="000549B6">
            <w:pPr>
              <w:spacing w:after="0"/>
              <w:rPr>
                <w:rFonts w:ascii="Arial" w:hAnsi="Arial"/>
                <w:sz w:val="18"/>
              </w:rPr>
            </w:pPr>
          </w:p>
        </w:tc>
      </w:tr>
      <w:tr w:rsidR="000549B6" w14:paraId="67817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02C9E" w14:textId="77777777" w:rsidR="000549B6" w:rsidRDefault="000549B6">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0549B6" w:rsidRDefault="000549B6">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0136DA0" w14:textId="77777777" w:rsidR="000549B6" w:rsidRDefault="000549B6">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0549B6" w:rsidRDefault="000549B6">
            <w:pPr>
              <w:spacing w:after="0"/>
              <w:rPr>
                <w:rFonts w:ascii="Arial" w:hAnsi="Arial"/>
                <w:sz w:val="18"/>
              </w:rPr>
            </w:pPr>
          </w:p>
        </w:tc>
      </w:tr>
      <w:tr w:rsidR="000549B6" w14:paraId="477276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382A1" w14:textId="77777777" w:rsidR="000549B6" w:rsidRDefault="000549B6">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0549B6" w:rsidRDefault="000549B6">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E25BE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0549B6" w:rsidRDefault="000549B6">
            <w:pPr>
              <w:spacing w:after="0"/>
              <w:rPr>
                <w:rFonts w:ascii="Arial" w:hAnsi="Arial"/>
                <w:sz w:val="18"/>
              </w:rPr>
            </w:pPr>
          </w:p>
        </w:tc>
      </w:tr>
      <w:tr w:rsidR="000549B6" w14:paraId="1B95C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4AC790" w14:textId="77777777" w:rsidR="000549B6" w:rsidRDefault="000549B6">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0549B6" w:rsidRDefault="000549B6">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CCB0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0549B6" w:rsidRDefault="000549B6">
            <w:pPr>
              <w:spacing w:after="0"/>
              <w:rPr>
                <w:rFonts w:ascii="Arial" w:hAnsi="Arial"/>
                <w:sz w:val="18"/>
              </w:rPr>
            </w:pPr>
          </w:p>
        </w:tc>
      </w:tr>
      <w:tr w:rsidR="000549B6" w14:paraId="39C13E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0A446" w14:textId="77777777" w:rsidR="000549B6" w:rsidRDefault="000549B6">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0549B6" w:rsidRDefault="000549B6">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61B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0549B6" w:rsidRDefault="000549B6">
            <w:pPr>
              <w:spacing w:after="0"/>
              <w:rPr>
                <w:rFonts w:ascii="Arial" w:hAnsi="Arial"/>
                <w:sz w:val="18"/>
              </w:rPr>
            </w:pPr>
          </w:p>
        </w:tc>
      </w:tr>
      <w:tr w:rsidR="000549B6" w14:paraId="1B5E79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83B3AF" w14:textId="77777777" w:rsidR="000549B6" w:rsidRDefault="000549B6">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0549B6" w:rsidRDefault="000549B6">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15BC9E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0549B6" w:rsidRDefault="000549B6">
            <w:pPr>
              <w:spacing w:after="0"/>
              <w:rPr>
                <w:rFonts w:ascii="Arial" w:hAnsi="Arial"/>
                <w:sz w:val="18"/>
              </w:rPr>
            </w:pPr>
          </w:p>
        </w:tc>
      </w:tr>
      <w:tr w:rsidR="000549B6" w14:paraId="61E9C8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731F8A" w14:textId="77777777" w:rsidR="000549B6" w:rsidRDefault="000549B6">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0549B6" w:rsidRDefault="000549B6">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2CF8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0549B6" w:rsidRDefault="000549B6">
            <w:pPr>
              <w:spacing w:after="0"/>
              <w:rPr>
                <w:rFonts w:ascii="Arial" w:hAnsi="Arial"/>
                <w:sz w:val="18"/>
              </w:rPr>
            </w:pPr>
          </w:p>
        </w:tc>
      </w:tr>
      <w:tr w:rsidR="000549B6" w14:paraId="6529B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CF00A5" w14:textId="77777777" w:rsidR="000549B6" w:rsidRDefault="000549B6">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0549B6" w:rsidRDefault="000549B6">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645D6C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0549B6" w:rsidRDefault="000549B6">
            <w:pPr>
              <w:spacing w:after="0"/>
              <w:rPr>
                <w:rFonts w:ascii="Arial" w:hAnsi="Arial"/>
                <w:sz w:val="18"/>
              </w:rPr>
            </w:pPr>
          </w:p>
        </w:tc>
      </w:tr>
      <w:tr w:rsidR="000549B6" w14:paraId="6DB74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21864" w14:textId="77777777" w:rsidR="000549B6" w:rsidRDefault="000549B6">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0549B6" w:rsidRDefault="000549B6">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11073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0549B6" w:rsidRDefault="000549B6">
            <w:pPr>
              <w:spacing w:after="0"/>
              <w:rPr>
                <w:rFonts w:ascii="Arial" w:hAnsi="Arial"/>
                <w:sz w:val="18"/>
              </w:rPr>
            </w:pPr>
          </w:p>
        </w:tc>
      </w:tr>
      <w:tr w:rsidR="000549B6" w14:paraId="7FE09E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4163" w14:textId="77777777" w:rsidR="000549B6" w:rsidRDefault="000549B6">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0549B6" w:rsidRDefault="000549B6">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7A7A54C8"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0549B6" w:rsidRDefault="000549B6">
            <w:pPr>
              <w:spacing w:after="0"/>
              <w:rPr>
                <w:rFonts w:ascii="Arial" w:hAnsi="Arial"/>
                <w:sz w:val="18"/>
              </w:rPr>
            </w:pPr>
          </w:p>
        </w:tc>
      </w:tr>
      <w:tr w:rsidR="000549B6" w14:paraId="4432B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35ED21" w14:textId="77777777" w:rsidR="000549B6" w:rsidRDefault="000549B6">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0549B6" w:rsidRDefault="000549B6">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464B2EAE"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0549B6" w:rsidRDefault="000549B6">
            <w:pPr>
              <w:spacing w:after="0"/>
              <w:rPr>
                <w:rFonts w:ascii="Arial" w:hAnsi="Arial"/>
                <w:sz w:val="18"/>
              </w:rPr>
            </w:pPr>
          </w:p>
        </w:tc>
      </w:tr>
      <w:tr w:rsidR="000549B6" w14:paraId="02580F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DCC6FD" w14:textId="77777777" w:rsidR="000549B6" w:rsidRDefault="000549B6">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0549B6" w:rsidRDefault="000549B6">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C7BE89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0549B6" w:rsidRDefault="000549B6">
            <w:pPr>
              <w:spacing w:after="0"/>
              <w:rPr>
                <w:rFonts w:ascii="Arial" w:hAnsi="Arial"/>
                <w:sz w:val="18"/>
              </w:rPr>
            </w:pPr>
          </w:p>
        </w:tc>
      </w:tr>
      <w:tr w:rsidR="000549B6" w14:paraId="20EAA7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688CC9" w14:textId="77777777" w:rsidR="000549B6" w:rsidRDefault="000549B6">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0549B6" w:rsidRDefault="000549B6">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7DC32"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0549B6" w:rsidRDefault="000549B6">
            <w:pPr>
              <w:spacing w:after="0"/>
              <w:rPr>
                <w:rFonts w:ascii="Arial" w:hAnsi="Arial"/>
                <w:sz w:val="18"/>
              </w:rPr>
            </w:pPr>
          </w:p>
        </w:tc>
      </w:tr>
      <w:tr w:rsidR="000549B6" w14:paraId="53EBF2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3A1627" w14:textId="77777777" w:rsidR="000549B6" w:rsidRDefault="000549B6">
            <w:pPr>
              <w:pStyle w:val="TAL"/>
              <w:suppressLineNumbers/>
              <w:suppressAutoHyphens/>
              <w:jc w:val="center"/>
            </w:pPr>
            <w:r>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0549B6" w:rsidRDefault="000549B6">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089F2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0549B6" w:rsidRDefault="000549B6">
            <w:pPr>
              <w:spacing w:after="0"/>
              <w:rPr>
                <w:rFonts w:ascii="Arial" w:hAnsi="Arial"/>
                <w:sz w:val="18"/>
              </w:rPr>
            </w:pPr>
          </w:p>
        </w:tc>
      </w:tr>
      <w:tr w:rsidR="000549B6" w14:paraId="403E4D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3AB38" w14:textId="77777777" w:rsidR="000549B6" w:rsidRDefault="000549B6">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0549B6" w:rsidRDefault="000549B6">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B564970"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0549B6" w:rsidRDefault="000549B6">
            <w:pPr>
              <w:spacing w:after="0"/>
              <w:rPr>
                <w:rFonts w:ascii="Arial" w:hAnsi="Arial"/>
                <w:sz w:val="18"/>
              </w:rPr>
            </w:pPr>
          </w:p>
        </w:tc>
      </w:tr>
      <w:tr w:rsidR="000549B6" w14:paraId="44F04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2193A" w14:textId="77777777" w:rsidR="000549B6" w:rsidRDefault="000549B6">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0549B6" w:rsidRDefault="000549B6">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79A273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0549B6" w:rsidRDefault="000549B6">
            <w:pPr>
              <w:spacing w:after="0"/>
              <w:rPr>
                <w:rFonts w:ascii="Arial" w:hAnsi="Arial"/>
                <w:sz w:val="18"/>
              </w:rPr>
            </w:pPr>
          </w:p>
        </w:tc>
      </w:tr>
      <w:tr w:rsidR="000549B6" w14:paraId="6EF82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84969" w14:textId="77777777" w:rsidR="000549B6" w:rsidRDefault="000549B6">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0549B6" w:rsidRDefault="000549B6">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53B92C9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0549B6" w:rsidRDefault="000549B6">
            <w:pPr>
              <w:spacing w:after="0"/>
              <w:rPr>
                <w:rFonts w:ascii="Arial" w:hAnsi="Arial"/>
                <w:sz w:val="18"/>
              </w:rPr>
            </w:pPr>
          </w:p>
        </w:tc>
      </w:tr>
      <w:tr w:rsidR="000549B6" w14:paraId="196675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80873" w14:textId="77777777" w:rsidR="000549B6" w:rsidRDefault="000549B6">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0549B6" w:rsidRDefault="000549B6">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5D082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0549B6" w:rsidRDefault="000549B6">
            <w:pPr>
              <w:spacing w:after="0"/>
              <w:rPr>
                <w:rFonts w:ascii="Arial" w:hAnsi="Arial"/>
                <w:sz w:val="18"/>
              </w:rPr>
            </w:pPr>
          </w:p>
        </w:tc>
      </w:tr>
      <w:tr w:rsidR="000549B6" w14:paraId="7412DE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6F1F1" w14:textId="77777777" w:rsidR="000549B6" w:rsidRDefault="000549B6">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0549B6" w:rsidRDefault="000549B6">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E0C8D"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0549B6" w:rsidRDefault="000549B6">
            <w:pPr>
              <w:spacing w:after="0"/>
              <w:rPr>
                <w:rFonts w:ascii="Arial" w:hAnsi="Arial"/>
                <w:sz w:val="18"/>
              </w:rPr>
            </w:pPr>
          </w:p>
        </w:tc>
      </w:tr>
      <w:tr w:rsidR="000549B6" w14:paraId="22F7B4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BD7F1" w14:textId="77777777" w:rsidR="000549B6" w:rsidRDefault="000549B6">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0549B6" w:rsidRDefault="000549B6">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B4C02EF" w14:textId="77777777" w:rsidR="000549B6" w:rsidRDefault="000549B6">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0549B6" w:rsidRDefault="000549B6">
            <w:pPr>
              <w:spacing w:after="0"/>
              <w:rPr>
                <w:rFonts w:ascii="Arial" w:hAnsi="Arial"/>
                <w:sz w:val="18"/>
              </w:rPr>
            </w:pPr>
          </w:p>
        </w:tc>
      </w:tr>
      <w:tr w:rsidR="000549B6" w14:paraId="6FE2F3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D1FB5" w14:textId="77777777" w:rsidR="000549B6" w:rsidRDefault="000549B6">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0549B6" w:rsidRDefault="000549B6">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F530EE" w14:textId="77777777" w:rsidR="000549B6" w:rsidRDefault="000549B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0549B6" w:rsidRDefault="000549B6">
            <w:pPr>
              <w:spacing w:after="0"/>
              <w:rPr>
                <w:rFonts w:ascii="Arial" w:hAnsi="Arial"/>
                <w:sz w:val="18"/>
              </w:rPr>
            </w:pPr>
          </w:p>
        </w:tc>
      </w:tr>
      <w:tr w:rsidR="000549B6" w14:paraId="367EDB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121B1" w14:textId="77777777" w:rsidR="000549B6" w:rsidRDefault="000549B6">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0549B6" w:rsidRDefault="000549B6">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85688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0549B6" w:rsidRDefault="000549B6">
            <w:pPr>
              <w:spacing w:after="0"/>
              <w:rPr>
                <w:rFonts w:ascii="Arial" w:hAnsi="Arial"/>
                <w:sz w:val="18"/>
              </w:rPr>
            </w:pPr>
          </w:p>
        </w:tc>
      </w:tr>
      <w:tr w:rsidR="000549B6" w14:paraId="4D6D67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9FDC0" w14:textId="77777777" w:rsidR="000549B6" w:rsidRDefault="000549B6">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0549B6" w:rsidRDefault="000549B6">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0E6A9F"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0549B6" w:rsidRDefault="000549B6">
            <w:pPr>
              <w:spacing w:after="0"/>
              <w:rPr>
                <w:rFonts w:ascii="Arial" w:hAnsi="Arial"/>
                <w:sz w:val="18"/>
              </w:rPr>
            </w:pPr>
          </w:p>
        </w:tc>
      </w:tr>
      <w:tr w:rsidR="000549B6" w14:paraId="404FE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80D5C" w14:textId="77777777" w:rsidR="000549B6" w:rsidRDefault="000549B6">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0549B6" w:rsidRDefault="000549B6">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504E6210" w14:textId="77777777" w:rsidR="000549B6" w:rsidRDefault="000549B6">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0549B6" w:rsidRDefault="000549B6">
            <w:pPr>
              <w:spacing w:after="0"/>
              <w:rPr>
                <w:rFonts w:ascii="Arial" w:hAnsi="Arial"/>
                <w:sz w:val="18"/>
              </w:rPr>
            </w:pPr>
          </w:p>
        </w:tc>
      </w:tr>
      <w:tr w:rsidR="000549B6" w14:paraId="57DCE8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473D15" w14:textId="77777777" w:rsidR="000549B6" w:rsidRDefault="000549B6">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96B1C"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0549B6" w:rsidRDefault="000549B6">
            <w:pPr>
              <w:spacing w:after="0"/>
              <w:rPr>
                <w:rFonts w:ascii="Arial" w:hAnsi="Arial"/>
                <w:sz w:val="18"/>
              </w:rPr>
            </w:pPr>
          </w:p>
        </w:tc>
      </w:tr>
      <w:tr w:rsidR="000549B6" w14:paraId="23AD19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BEE2F5" w14:textId="77777777" w:rsidR="000549B6" w:rsidRDefault="000549B6">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0549B6" w:rsidRDefault="000549B6">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4B642E51" w14:textId="77777777" w:rsidR="000549B6" w:rsidRDefault="000549B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0549B6" w:rsidRDefault="000549B6">
            <w:pPr>
              <w:spacing w:after="0"/>
              <w:rPr>
                <w:rFonts w:ascii="Arial" w:hAnsi="Arial"/>
                <w:sz w:val="18"/>
              </w:rPr>
            </w:pPr>
          </w:p>
        </w:tc>
      </w:tr>
      <w:tr w:rsidR="000549B6" w14:paraId="3373DC0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A41" w14:textId="77777777" w:rsidR="000549B6" w:rsidRDefault="000549B6">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E6C2220"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0549B6" w:rsidRDefault="000549B6">
            <w:pPr>
              <w:spacing w:after="0"/>
              <w:rPr>
                <w:rFonts w:ascii="Arial" w:hAnsi="Arial"/>
                <w:sz w:val="18"/>
              </w:rPr>
            </w:pPr>
          </w:p>
        </w:tc>
      </w:tr>
      <w:tr w:rsidR="000549B6" w14:paraId="4FD67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C139C" w14:textId="77777777" w:rsidR="000549B6" w:rsidRDefault="000549B6">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4CCF831"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0549B6" w:rsidRDefault="000549B6">
            <w:pPr>
              <w:spacing w:after="0"/>
              <w:rPr>
                <w:rFonts w:ascii="Arial" w:hAnsi="Arial"/>
                <w:sz w:val="18"/>
              </w:rPr>
            </w:pPr>
          </w:p>
        </w:tc>
      </w:tr>
      <w:tr w:rsidR="000549B6" w14:paraId="35DE6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7B3D2" w14:textId="77777777" w:rsidR="000549B6" w:rsidRDefault="000549B6">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0549B6" w:rsidRDefault="000549B6">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64BE97" w14:textId="77777777" w:rsidR="000549B6" w:rsidRDefault="000549B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0549B6" w:rsidRDefault="000549B6">
            <w:pPr>
              <w:spacing w:after="0"/>
              <w:rPr>
                <w:rFonts w:ascii="Arial" w:hAnsi="Arial"/>
                <w:sz w:val="18"/>
              </w:rPr>
            </w:pPr>
          </w:p>
        </w:tc>
      </w:tr>
      <w:tr w:rsidR="000549B6" w14:paraId="13598C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D1665" w14:textId="77777777" w:rsidR="000549B6" w:rsidRDefault="000549B6">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0549B6" w:rsidRDefault="000549B6">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0FBB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0549B6" w:rsidRDefault="000549B6">
            <w:pPr>
              <w:spacing w:after="0"/>
              <w:rPr>
                <w:rFonts w:ascii="Arial" w:hAnsi="Arial"/>
                <w:sz w:val="18"/>
              </w:rPr>
            </w:pPr>
          </w:p>
        </w:tc>
      </w:tr>
      <w:tr w:rsidR="000549B6" w14:paraId="4D64E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8015E5" w14:textId="77777777" w:rsidR="000549B6" w:rsidRDefault="000549B6">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0549B6" w:rsidRDefault="000549B6">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20B44FA"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0549B6" w:rsidRDefault="000549B6">
            <w:pPr>
              <w:spacing w:after="0"/>
              <w:rPr>
                <w:rFonts w:ascii="Arial" w:hAnsi="Arial"/>
                <w:sz w:val="18"/>
              </w:rPr>
            </w:pPr>
          </w:p>
        </w:tc>
      </w:tr>
      <w:tr w:rsidR="000549B6" w14:paraId="1B2672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67279" w14:textId="77777777" w:rsidR="000549B6" w:rsidRDefault="000549B6">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0549B6" w:rsidRDefault="000549B6">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8EC2E0"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0549B6" w:rsidRDefault="000549B6">
            <w:pPr>
              <w:spacing w:after="0"/>
              <w:rPr>
                <w:rFonts w:ascii="Arial" w:hAnsi="Arial"/>
                <w:sz w:val="18"/>
              </w:rPr>
            </w:pPr>
          </w:p>
        </w:tc>
      </w:tr>
      <w:tr w:rsidR="000549B6" w14:paraId="108F11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2CB07" w14:textId="77777777" w:rsidR="000549B6" w:rsidRDefault="000549B6">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0549B6" w:rsidRDefault="000549B6">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6AAE855"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0549B6" w:rsidRDefault="000549B6">
            <w:pPr>
              <w:spacing w:after="0"/>
              <w:rPr>
                <w:rFonts w:ascii="Arial" w:hAnsi="Arial"/>
                <w:sz w:val="18"/>
              </w:rPr>
            </w:pPr>
          </w:p>
        </w:tc>
      </w:tr>
      <w:tr w:rsidR="000549B6" w14:paraId="03B4F9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9199D" w14:textId="77777777" w:rsidR="000549B6" w:rsidRDefault="000549B6">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0549B6" w:rsidRDefault="000549B6">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56D2E208"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0549B6" w:rsidRDefault="000549B6">
            <w:pPr>
              <w:spacing w:after="0"/>
              <w:rPr>
                <w:rFonts w:ascii="Arial" w:hAnsi="Arial"/>
                <w:sz w:val="18"/>
              </w:rPr>
            </w:pPr>
          </w:p>
        </w:tc>
      </w:tr>
      <w:tr w:rsidR="000549B6" w14:paraId="477FF7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EB8D5" w14:textId="77777777" w:rsidR="000549B6" w:rsidRDefault="000549B6">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0549B6" w:rsidRDefault="000549B6">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9E2C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0549B6" w:rsidRDefault="000549B6">
            <w:pPr>
              <w:spacing w:after="0"/>
              <w:rPr>
                <w:rFonts w:ascii="Arial" w:hAnsi="Arial"/>
                <w:sz w:val="18"/>
              </w:rPr>
            </w:pPr>
          </w:p>
        </w:tc>
      </w:tr>
      <w:tr w:rsidR="000549B6" w14:paraId="038BDC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52CBB8" w14:textId="77777777" w:rsidR="000549B6" w:rsidRDefault="000549B6">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0549B6" w:rsidRDefault="000549B6">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353B1E3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0549B6" w:rsidRDefault="000549B6">
            <w:pPr>
              <w:spacing w:after="0"/>
              <w:rPr>
                <w:rFonts w:ascii="Arial" w:hAnsi="Arial"/>
                <w:sz w:val="18"/>
              </w:rPr>
            </w:pPr>
          </w:p>
        </w:tc>
      </w:tr>
      <w:tr w:rsidR="000549B6" w14:paraId="6718EA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972F3C" w14:textId="77777777" w:rsidR="000549B6" w:rsidRDefault="000549B6">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0549B6" w:rsidRDefault="000549B6">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71D8BE3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0549B6" w:rsidRDefault="000549B6">
            <w:pPr>
              <w:spacing w:after="0"/>
              <w:rPr>
                <w:rFonts w:ascii="Arial" w:hAnsi="Arial"/>
                <w:sz w:val="18"/>
              </w:rPr>
            </w:pPr>
          </w:p>
        </w:tc>
      </w:tr>
      <w:tr w:rsidR="000549B6" w14:paraId="20391B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0C3C6" w14:textId="77777777" w:rsidR="000549B6" w:rsidRDefault="000549B6">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0549B6" w:rsidRDefault="000549B6">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94726A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0549B6" w:rsidRDefault="000549B6">
            <w:pPr>
              <w:spacing w:after="0"/>
              <w:rPr>
                <w:rFonts w:ascii="Arial" w:hAnsi="Arial"/>
                <w:sz w:val="18"/>
              </w:rPr>
            </w:pPr>
          </w:p>
        </w:tc>
      </w:tr>
      <w:tr w:rsidR="000549B6" w14:paraId="750D5F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FCB6D" w14:textId="77777777" w:rsidR="000549B6" w:rsidRDefault="000549B6">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0549B6" w:rsidRDefault="000549B6">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3BA7D2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0549B6" w:rsidRDefault="000549B6">
            <w:pPr>
              <w:spacing w:after="0"/>
              <w:rPr>
                <w:rFonts w:ascii="Arial" w:hAnsi="Arial"/>
                <w:sz w:val="18"/>
              </w:rPr>
            </w:pPr>
          </w:p>
        </w:tc>
      </w:tr>
      <w:tr w:rsidR="000549B6" w14:paraId="310D5A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DBE9B" w14:textId="77777777" w:rsidR="000549B6" w:rsidRDefault="000549B6">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0549B6" w:rsidRDefault="000549B6">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4B201E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0549B6" w:rsidRDefault="000549B6">
            <w:pPr>
              <w:spacing w:after="0"/>
              <w:rPr>
                <w:rFonts w:ascii="Arial" w:hAnsi="Arial"/>
                <w:sz w:val="18"/>
              </w:rPr>
            </w:pPr>
          </w:p>
        </w:tc>
      </w:tr>
      <w:tr w:rsidR="000549B6" w14:paraId="737119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42E4C" w14:textId="77777777" w:rsidR="000549B6" w:rsidRDefault="000549B6">
            <w:pPr>
              <w:pStyle w:val="TAL"/>
              <w:suppressLineNumbers/>
              <w:suppressAutoHyphens/>
              <w:jc w:val="center"/>
            </w:pPr>
            <w:r>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0549B6" w:rsidRDefault="000549B6">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C06721"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0549B6" w:rsidRDefault="000549B6">
            <w:pPr>
              <w:spacing w:after="0"/>
              <w:rPr>
                <w:rFonts w:ascii="Arial" w:hAnsi="Arial"/>
                <w:sz w:val="18"/>
              </w:rPr>
            </w:pPr>
          </w:p>
        </w:tc>
      </w:tr>
      <w:tr w:rsidR="000549B6" w14:paraId="7850FD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F4FB97" w14:textId="77777777" w:rsidR="000549B6" w:rsidRDefault="000549B6">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0549B6" w:rsidRDefault="000549B6">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13A64E21"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0549B6" w:rsidRDefault="000549B6">
            <w:pPr>
              <w:spacing w:after="0"/>
              <w:rPr>
                <w:rFonts w:ascii="Arial" w:hAnsi="Arial"/>
                <w:sz w:val="18"/>
              </w:rPr>
            </w:pPr>
          </w:p>
        </w:tc>
      </w:tr>
      <w:tr w:rsidR="000549B6" w14:paraId="3D3934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36F88" w14:textId="77777777" w:rsidR="000549B6" w:rsidRDefault="000549B6">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0549B6" w:rsidRDefault="000549B6">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275033D5"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0549B6" w:rsidRDefault="000549B6">
            <w:pPr>
              <w:spacing w:after="0"/>
              <w:rPr>
                <w:rFonts w:ascii="Arial" w:hAnsi="Arial"/>
                <w:sz w:val="18"/>
              </w:rPr>
            </w:pPr>
          </w:p>
        </w:tc>
      </w:tr>
      <w:tr w:rsidR="000549B6" w14:paraId="5F4950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CB5ED" w14:textId="77777777" w:rsidR="000549B6" w:rsidRDefault="000549B6">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0549B6" w:rsidRDefault="000549B6">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CE4843"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0549B6" w:rsidRDefault="000549B6">
            <w:pPr>
              <w:spacing w:after="0"/>
              <w:rPr>
                <w:rFonts w:ascii="Arial" w:hAnsi="Arial"/>
                <w:sz w:val="18"/>
              </w:rPr>
            </w:pPr>
          </w:p>
        </w:tc>
      </w:tr>
      <w:tr w:rsidR="000549B6" w14:paraId="4D4758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A70888" w14:textId="77777777" w:rsidR="000549B6" w:rsidRDefault="000549B6">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0549B6" w:rsidRDefault="000549B6">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7ADBF74"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0549B6" w:rsidRDefault="000549B6">
            <w:pPr>
              <w:spacing w:after="0"/>
              <w:rPr>
                <w:rFonts w:ascii="Arial" w:hAnsi="Arial"/>
                <w:sz w:val="18"/>
              </w:rPr>
            </w:pPr>
          </w:p>
        </w:tc>
      </w:tr>
      <w:tr w:rsidR="000549B6" w14:paraId="6E71E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7EF17" w14:textId="77777777" w:rsidR="000549B6" w:rsidRDefault="000549B6">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0549B6" w:rsidRDefault="000549B6">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A2260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0549B6" w:rsidRDefault="000549B6">
            <w:pPr>
              <w:spacing w:after="0"/>
              <w:rPr>
                <w:rFonts w:ascii="Arial" w:hAnsi="Arial"/>
                <w:sz w:val="18"/>
              </w:rPr>
            </w:pPr>
          </w:p>
        </w:tc>
      </w:tr>
      <w:tr w:rsidR="000549B6" w14:paraId="291411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A2E0D" w14:textId="77777777" w:rsidR="000549B6" w:rsidRDefault="000549B6">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0549B6" w:rsidRDefault="000549B6">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310C32A"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0549B6" w:rsidRDefault="000549B6">
            <w:pPr>
              <w:spacing w:after="0"/>
              <w:rPr>
                <w:rFonts w:ascii="Arial" w:hAnsi="Arial"/>
                <w:sz w:val="18"/>
              </w:rPr>
            </w:pPr>
          </w:p>
        </w:tc>
      </w:tr>
      <w:tr w:rsidR="000549B6" w14:paraId="6DE9B0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701E6" w14:textId="77777777" w:rsidR="000549B6" w:rsidRDefault="000549B6">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16407DC5" w14:textId="77777777" w:rsidR="000549B6" w:rsidRDefault="000549B6">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259E4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0549B6" w:rsidRDefault="000549B6">
            <w:pPr>
              <w:spacing w:after="0"/>
              <w:rPr>
                <w:rFonts w:ascii="Arial" w:hAnsi="Arial"/>
                <w:sz w:val="18"/>
              </w:rPr>
            </w:pPr>
          </w:p>
        </w:tc>
      </w:tr>
      <w:tr w:rsidR="000549B6" w14:paraId="35A6D6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C501C" w14:textId="77777777" w:rsidR="000549B6" w:rsidRDefault="000549B6">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0E3A248E" w14:textId="77777777" w:rsidR="000549B6" w:rsidRDefault="000549B6">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7992204"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0549B6" w:rsidRDefault="000549B6">
            <w:pPr>
              <w:spacing w:after="0"/>
              <w:rPr>
                <w:rFonts w:ascii="Arial" w:hAnsi="Arial"/>
                <w:sz w:val="18"/>
              </w:rPr>
            </w:pPr>
          </w:p>
        </w:tc>
      </w:tr>
      <w:tr w:rsidR="000549B6" w14:paraId="68E3EE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8A4A5C" w14:textId="77777777" w:rsidR="000549B6" w:rsidRDefault="000549B6">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4053A2DC" w14:textId="77777777" w:rsidR="000549B6" w:rsidRDefault="000549B6">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39B99E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0549B6" w:rsidRDefault="000549B6">
            <w:pPr>
              <w:spacing w:after="0"/>
              <w:rPr>
                <w:rFonts w:ascii="Arial" w:hAnsi="Arial"/>
                <w:sz w:val="18"/>
              </w:rPr>
            </w:pPr>
          </w:p>
        </w:tc>
      </w:tr>
      <w:tr w:rsidR="000549B6" w14:paraId="63A3AD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E5E27" w14:textId="77777777" w:rsidR="000549B6" w:rsidRDefault="000549B6">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0CDEC414" w14:textId="77777777" w:rsidR="000549B6" w:rsidRDefault="000549B6">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4F8CC"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0549B6" w:rsidRDefault="000549B6">
            <w:pPr>
              <w:spacing w:after="0"/>
              <w:rPr>
                <w:rFonts w:ascii="Arial" w:hAnsi="Arial"/>
                <w:sz w:val="18"/>
              </w:rPr>
            </w:pPr>
          </w:p>
        </w:tc>
      </w:tr>
      <w:tr w:rsidR="000549B6" w14:paraId="129D87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BAE2E" w14:textId="77777777" w:rsidR="000549B6" w:rsidRDefault="000549B6">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0765E1BF" w14:textId="77777777" w:rsidR="000549B6" w:rsidRDefault="000549B6">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92175A"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0549B6" w:rsidRDefault="000549B6">
            <w:pPr>
              <w:spacing w:after="0"/>
              <w:rPr>
                <w:rFonts w:ascii="Arial" w:hAnsi="Arial"/>
                <w:sz w:val="18"/>
              </w:rPr>
            </w:pPr>
          </w:p>
        </w:tc>
      </w:tr>
      <w:tr w:rsidR="000549B6" w14:paraId="41D585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28732" w14:textId="77777777" w:rsidR="000549B6" w:rsidRDefault="000549B6">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1EE95987" w14:textId="77777777" w:rsidR="000549B6" w:rsidRDefault="000549B6">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91C4F6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0549B6" w:rsidRDefault="000549B6">
            <w:pPr>
              <w:spacing w:after="0"/>
              <w:rPr>
                <w:rFonts w:ascii="Arial" w:hAnsi="Arial"/>
                <w:sz w:val="18"/>
              </w:rPr>
            </w:pPr>
          </w:p>
        </w:tc>
      </w:tr>
      <w:tr w:rsidR="000549B6" w14:paraId="78BA6B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82254F" w14:textId="77777777" w:rsidR="000549B6" w:rsidRDefault="000549B6">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6DE1ED8" w14:textId="77777777" w:rsidR="000549B6" w:rsidRDefault="000549B6">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2520175"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0549B6" w:rsidRDefault="000549B6">
            <w:pPr>
              <w:spacing w:after="0"/>
              <w:rPr>
                <w:rFonts w:ascii="Arial" w:hAnsi="Arial"/>
                <w:sz w:val="18"/>
              </w:rPr>
            </w:pPr>
          </w:p>
        </w:tc>
      </w:tr>
      <w:tr w:rsidR="000549B6" w14:paraId="31404B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ED15" w14:textId="77777777" w:rsidR="000549B6" w:rsidRDefault="000549B6">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510CF134" w14:textId="77777777" w:rsidR="000549B6" w:rsidRDefault="000549B6">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88E4907" w14:textId="77777777" w:rsidR="000549B6" w:rsidRDefault="000549B6">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0549B6" w:rsidRDefault="000549B6">
            <w:pPr>
              <w:spacing w:after="0"/>
              <w:rPr>
                <w:rFonts w:ascii="Arial" w:hAnsi="Arial"/>
                <w:sz w:val="18"/>
              </w:rPr>
            </w:pPr>
          </w:p>
        </w:tc>
      </w:tr>
      <w:tr w:rsidR="000549B6" w14:paraId="67E44C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9B30" w14:textId="77777777" w:rsidR="000549B6" w:rsidRDefault="000549B6">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0549B6" w:rsidRDefault="000549B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26EB3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0549B6" w:rsidRDefault="000549B6">
            <w:pPr>
              <w:spacing w:after="0"/>
              <w:rPr>
                <w:rFonts w:ascii="Arial" w:hAnsi="Arial"/>
                <w:sz w:val="18"/>
              </w:rPr>
            </w:pPr>
          </w:p>
        </w:tc>
      </w:tr>
      <w:tr w:rsidR="000549B6" w14:paraId="2691150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60BE4F" w14:textId="77777777" w:rsidR="000549B6" w:rsidRDefault="000549B6">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0549B6" w:rsidRDefault="000549B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F0383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0549B6" w:rsidRDefault="000549B6">
            <w:pPr>
              <w:spacing w:after="0"/>
              <w:rPr>
                <w:rFonts w:ascii="Arial" w:hAnsi="Arial"/>
                <w:sz w:val="18"/>
              </w:rPr>
            </w:pPr>
          </w:p>
        </w:tc>
      </w:tr>
      <w:tr w:rsidR="000549B6" w14:paraId="11279A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0083B" w14:textId="77777777" w:rsidR="000549B6" w:rsidRDefault="000549B6">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0549B6" w:rsidRDefault="000549B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6C425E"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0549B6" w:rsidRDefault="000549B6">
            <w:pPr>
              <w:spacing w:after="0"/>
              <w:rPr>
                <w:rFonts w:ascii="Arial" w:hAnsi="Arial"/>
                <w:sz w:val="18"/>
              </w:rPr>
            </w:pPr>
          </w:p>
        </w:tc>
      </w:tr>
      <w:tr w:rsidR="000549B6" w14:paraId="72D50C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FBE81" w14:textId="77777777" w:rsidR="000549B6" w:rsidRDefault="000549B6">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0549B6" w:rsidRDefault="000549B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4393BF1"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0549B6" w:rsidRDefault="000549B6">
            <w:pPr>
              <w:spacing w:after="0"/>
              <w:rPr>
                <w:rFonts w:ascii="Arial" w:hAnsi="Arial"/>
                <w:sz w:val="18"/>
              </w:rPr>
            </w:pPr>
          </w:p>
        </w:tc>
      </w:tr>
      <w:tr w:rsidR="000549B6" w14:paraId="208FC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23E7F" w14:textId="77777777" w:rsidR="000549B6" w:rsidRDefault="000549B6">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58348F63" w14:textId="77777777" w:rsidR="000549B6" w:rsidRDefault="000549B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36DAF8A"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0549B6" w:rsidRDefault="000549B6">
            <w:pPr>
              <w:spacing w:after="0"/>
              <w:rPr>
                <w:rFonts w:ascii="Arial" w:hAnsi="Arial"/>
                <w:sz w:val="18"/>
              </w:rPr>
            </w:pPr>
          </w:p>
        </w:tc>
      </w:tr>
      <w:tr w:rsidR="000549B6" w14:paraId="6494EF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F99C18" w14:textId="77777777" w:rsidR="000549B6" w:rsidRDefault="000549B6">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70E61F9B" w14:textId="77777777" w:rsidR="000549B6" w:rsidRDefault="000549B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75763C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0549B6" w:rsidRDefault="000549B6">
            <w:pPr>
              <w:spacing w:after="0"/>
              <w:rPr>
                <w:rFonts w:ascii="Arial" w:hAnsi="Arial"/>
                <w:sz w:val="18"/>
              </w:rPr>
            </w:pPr>
          </w:p>
        </w:tc>
      </w:tr>
      <w:tr w:rsidR="000549B6" w14:paraId="6B99E4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AA91C3" w14:textId="77777777" w:rsidR="000549B6" w:rsidRDefault="000549B6">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AA6ABD2" w14:textId="77777777" w:rsidR="000549B6" w:rsidRDefault="000549B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71A8A28" w14:textId="77777777" w:rsidR="000549B6" w:rsidRDefault="000549B6">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0549B6" w:rsidRDefault="000549B6">
            <w:pPr>
              <w:spacing w:after="0"/>
              <w:rPr>
                <w:rFonts w:ascii="Arial" w:hAnsi="Arial"/>
                <w:sz w:val="18"/>
              </w:rPr>
            </w:pPr>
          </w:p>
        </w:tc>
      </w:tr>
      <w:tr w:rsidR="000549B6" w14:paraId="39E568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D6DD0C" w14:textId="77777777" w:rsidR="000549B6" w:rsidRDefault="000549B6">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12EACED5" w14:textId="77777777" w:rsidR="000549B6" w:rsidRDefault="000549B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550D8111"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0549B6" w:rsidRDefault="000549B6">
            <w:pPr>
              <w:spacing w:after="0"/>
              <w:rPr>
                <w:rFonts w:ascii="Arial" w:hAnsi="Arial"/>
                <w:sz w:val="18"/>
              </w:rPr>
            </w:pPr>
          </w:p>
        </w:tc>
      </w:tr>
      <w:tr w:rsidR="000549B6" w14:paraId="3B19A1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ACEF" w14:textId="77777777" w:rsidR="000549B6" w:rsidRDefault="000549B6">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439E0AA4" w14:textId="77777777" w:rsidR="000549B6" w:rsidRDefault="000549B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0B09C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0549B6" w:rsidRDefault="000549B6">
            <w:pPr>
              <w:spacing w:after="0"/>
              <w:rPr>
                <w:rFonts w:ascii="Arial" w:hAnsi="Arial"/>
                <w:sz w:val="18"/>
              </w:rPr>
            </w:pPr>
          </w:p>
        </w:tc>
      </w:tr>
      <w:tr w:rsidR="000549B6" w14:paraId="5482CC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45A17B" w14:textId="77777777" w:rsidR="000549B6" w:rsidRDefault="000549B6">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0549B6" w:rsidRDefault="000549B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3516" w14:textId="77777777" w:rsidR="000549B6" w:rsidRDefault="000549B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0549B6" w:rsidRDefault="000549B6">
            <w:pPr>
              <w:spacing w:after="0"/>
              <w:rPr>
                <w:rFonts w:ascii="Arial" w:hAnsi="Arial"/>
                <w:sz w:val="18"/>
              </w:rPr>
            </w:pPr>
          </w:p>
        </w:tc>
      </w:tr>
      <w:tr w:rsidR="000549B6" w14:paraId="0C45AD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D6BE2" w14:textId="77777777" w:rsidR="000549B6" w:rsidRDefault="000549B6">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6D207C44" w14:textId="77777777" w:rsidR="000549B6" w:rsidRDefault="000549B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4C1B44"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0549B6" w:rsidRDefault="000549B6">
            <w:pPr>
              <w:spacing w:after="0"/>
              <w:rPr>
                <w:rFonts w:ascii="Arial" w:hAnsi="Arial"/>
                <w:sz w:val="18"/>
              </w:rPr>
            </w:pPr>
          </w:p>
        </w:tc>
      </w:tr>
      <w:tr w:rsidR="000549B6" w14:paraId="4CAADA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BD4DE" w14:textId="77777777" w:rsidR="000549B6" w:rsidRDefault="000549B6">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749243D4" w14:textId="77777777" w:rsidR="000549B6" w:rsidRDefault="000549B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A410D89"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0549B6" w:rsidRDefault="000549B6">
            <w:pPr>
              <w:spacing w:after="0"/>
              <w:rPr>
                <w:rFonts w:ascii="Arial" w:hAnsi="Arial"/>
                <w:sz w:val="18"/>
              </w:rPr>
            </w:pPr>
          </w:p>
        </w:tc>
      </w:tr>
      <w:tr w:rsidR="000549B6" w14:paraId="001121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F8AD7" w14:textId="77777777" w:rsidR="000549B6" w:rsidRDefault="000549B6">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24FE4C4C" w14:textId="77777777" w:rsidR="000549B6" w:rsidRDefault="000549B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AC1D28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0549B6" w:rsidRDefault="000549B6">
            <w:pPr>
              <w:spacing w:after="0"/>
              <w:rPr>
                <w:rFonts w:ascii="Arial" w:hAnsi="Arial"/>
                <w:sz w:val="18"/>
              </w:rPr>
            </w:pPr>
          </w:p>
        </w:tc>
      </w:tr>
      <w:tr w:rsidR="000549B6" w14:paraId="5EDEA4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48031" w14:textId="77777777" w:rsidR="000549B6" w:rsidRDefault="000549B6">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526B4A3" w14:textId="77777777" w:rsidR="000549B6" w:rsidRDefault="000549B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8ECBAB6"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0549B6" w:rsidRDefault="000549B6">
            <w:pPr>
              <w:spacing w:after="0"/>
              <w:rPr>
                <w:rFonts w:ascii="Arial" w:hAnsi="Arial"/>
                <w:sz w:val="18"/>
              </w:rPr>
            </w:pPr>
          </w:p>
        </w:tc>
      </w:tr>
      <w:tr w:rsidR="000549B6" w14:paraId="0AEFB4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6FD41" w14:textId="77777777" w:rsidR="000549B6" w:rsidRDefault="000549B6">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46E6B40" w14:textId="77777777" w:rsidR="000549B6" w:rsidRDefault="000549B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15386A"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0549B6" w:rsidRDefault="000549B6">
            <w:pPr>
              <w:spacing w:after="0"/>
              <w:rPr>
                <w:rFonts w:ascii="Arial" w:hAnsi="Arial"/>
                <w:sz w:val="18"/>
              </w:rPr>
            </w:pPr>
          </w:p>
        </w:tc>
      </w:tr>
      <w:tr w:rsidR="000549B6" w14:paraId="5993245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BC3FA" w14:textId="77777777" w:rsidR="000549B6" w:rsidRDefault="000549B6">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77CA19DF" w14:textId="77777777" w:rsidR="000549B6" w:rsidRDefault="000549B6">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4F67D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0549B6" w:rsidRDefault="000549B6">
            <w:pPr>
              <w:spacing w:after="0"/>
              <w:rPr>
                <w:rFonts w:ascii="Arial" w:hAnsi="Arial"/>
                <w:sz w:val="18"/>
              </w:rPr>
            </w:pPr>
          </w:p>
        </w:tc>
      </w:tr>
      <w:tr w:rsidR="000549B6" w14:paraId="09C9A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E5B68E" w14:textId="77777777" w:rsidR="000549B6" w:rsidRDefault="000549B6">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13995216" w14:textId="77777777" w:rsidR="000549B6" w:rsidRDefault="000549B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BEECA10"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0549B6" w:rsidRDefault="000549B6">
            <w:pPr>
              <w:spacing w:after="0"/>
              <w:rPr>
                <w:rFonts w:ascii="Arial" w:hAnsi="Arial"/>
                <w:sz w:val="18"/>
              </w:rPr>
            </w:pPr>
          </w:p>
        </w:tc>
      </w:tr>
      <w:tr w:rsidR="000549B6" w14:paraId="11FCA9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2C4F" w14:textId="77777777" w:rsidR="000549B6" w:rsidRDefault="000549B6">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1DE9A067" w14:textId="77777777" w:rsidR="000549B6" w:rsidRDefault="000549B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6BB50C2" w14:textId="77777777" w:rsidR="000549B6" w:rsidRDefault="000549B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0549B6" w:rsidRDefault="000549B6">
            <w:pPr>
              <w:spacing w:after="0"/>
              <w:rPr>
                <w:rFonts w:ascii="Arial" w:hAnsi="Arial"/>
                <w:sz w:val="18"/>
              </w:rPr>
            </w:pPr>
          </w:p>
        </w:tc>
      </w:tr>
      <w:tr w:rsidR="000549B6" w14:paraId="3C06FA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D67BD" w14:textId="77777777" w:rsidR="000549B6" w:rsidRDefault="000549B6">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88171AA" w14:textId="77777777" w:rsidR="000549B6" w:rsidRDefault="000549B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08F23C7C"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0549B6" w:rsidRDefault="000549B6">
            <w:pPr>
              <w:spacing w:after="0"/>
              <w:rPr>
                <w:rFonts w:ascii="Arial" w:hAnsi="Arial"/>
                <w:sz w:val="18"/>
              </w:rPr>
            </w:pPr>
          </w:p>
        </w:tc>
      </w:tr>
      <w:tr w:rsidR="000549B6" w14:paraId="49E425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CA4DA" w14:textId="77777777" w:rsidR="000549B6" w:rsidRDefault="000549B6">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2FDD3AC1" w14:textId="77777777" w:rsidR="000549B6" w:rsidRDefault="000549B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523C5D2" w14:textId="77777777" w:rsidR="000549B6" w:rsidRDefault="000549B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0549B6" w:rsidRDefault="000549B6">
            <w:pPr>
              <w:spacing w:after="0"/>
              <w:rPr>
                <w:rFonts w:ascii="Arial" w:hAnsi="Arial"/>
                <w:sz w:val="18"/>
              </w:rPr>
            </w:pPr>
          </w:p>
        </w:tc>
      </w:tr>
      <w:tr w:rsidR="000549B6" w14:paraId="7EB3B9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8F424C" w14:textId="77777777" w:rsidR="000549B6" w:rsidRDefault="000549B6">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22EF319B" w14:textId="77777777" w:rsidR="000549B6" w:rsidRDefault="000549B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4ED289"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0549B6" w:rsidRDefault="000549B6">
            <w:pPr>
              <w:spacing w:after="0"/>
              <w:rPr>
                <w:rFonts w:ascii="Arial" w:hAnsi="Arial"/>
                <w:sz w:val="18"/>
              </w:rPr>
            </w:pPr>
          </w:p>
        </w:tc>
      </w:tr>
      <w:tr w:rsidR="000549B6" w14:paraId="083EF7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E39CD" w14:textId="77777777" w:rsidR="000549B6" w:rsidRDefault="000549B6">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358C5BD8" w14:textId="77777777" w:rsidR="000549B6" w:rsidRDefault="000549B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AC364C"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0549B6" w:rsidRDefault="000549B6">
            <w:pPr>
              <w:spacing w:after="0"/>
              <w:rPr>
                <w:rFonts w:ascii="Arial" w:hAnsi="Arial"/>
                <w:sz w:val="18"/>
              </w:rPr>
            </w:pPr>
          </w:p>
        </w:tc>
      </w:tr>
      <w:tr w:rsidR="000549B6" w14:paraId="05AD1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23A1D" w14:textId="77777777" w:rsidR="000549B6" w:rsidRDefault="000549B6">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3A6C566F" w14:textId="77777777" w:rsidR="000549B6" w:rsidRDefault="000549B6">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A961"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0549B6" w:rsidRDefault="000549B6">
            <w:pPr>
              <w:spacing w:after="0"/>
              <w:rPr>
                <w:rFonts w:ascii="Arial" w:hAnsi="Arial"/>
                <w:sz w:val="18"/>
              </w:rPr>
            </w:pPr>
          </w:p>
        </w:tc>
      </w:tr>
      <w:tr w:rsidR="000549B6" w14:paraId="5AACD9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58100" w14:textId="77777777" w:rsidR="000549B6" w:rsidRDefault="000549B6">
            <w:pPr>
              <w:pStyle w:val="TAL"/>
              <w:suppressLineNumbers/>
              <w:suppressAutoHyphens/>
              <w:jc w:val="center"/>
              <w:rPr>
                <w:lang w:eastAsia="zh-CN"/>
              </w:rPr>
            </w:pPr>
            <w:r>
              <w:rPr>
                <w:lang w:eastAsia="zh-CN"/>
              </w:rPr>
              <w:t>1698</w:t>
            </w:r>
          </w:p>
        </w:tc>
        <w:tc>
          <w:tcPr>
            <w:tcW w:w="2673" w:type="pct"/>
            <w:tcBorders>
              <w:top w:val="single" w:sz="4" w:space="0" w:color="auto"/>
              <w:left w:val="single" w:sz="4" w:space="0" w:color="auto"/>
              <w:bottom w:val="single" w:sz="4" w:space="0" w:color="auto"/>
              <w:right w:val="single" w:sz="4" w:space="0" w:color="auto"/>
            </w:tcBorders>
            <w:hideMark/>
          </w:tcPr>
          <w:p w14:paraId="7752BE54" w14:textId="77777777" w:rsidR="000549B6" w:rsidRDefault="000549B6">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C5C9AD8"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0549B6" w:rsidRDefault="000549B6">
            <w:pPr>
              <w:spacing w:after="0"/>
              <w:rPr>
                <w:rFonts w:ascii="Arial" w:hAnsi="Arial"/>
                <w:sz w:val="18"/>
              </w:rPr>
            </w:pPr>
          </w:p>
        </w:tc>
      </w:tr>
      <w:tr w:rsidR="000549B6" w14:paraId="57876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D09E8" w14:textId="77777777" w:rsidR="000549B6" w:rsidRDefault="000549B6">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3EE1E119" w14:textId="77777777" w:rsidR="000549B6" w:rsidRDefault="000549B6">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85516C"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0549B6" w:rsidRDefault="000549B6">
            <w:pPr>
              <w:spacing w:after="0"/>
              <w:rPr>
                <w:rFonts w:ascii="Arial" w:hAnsi="Arial"/>
                <w:sz w:val="18"/>
              </w:rPr>
            </w:pPr>
          </w:p>
        </w:tc>
      </w:tr>
      <w:tr w:rsidR="000549B6" w14:paraId="493EB8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F3CCA" w14:textId="77777777" w:rsidR="000549B6" w:rsidRDefault="000549B6">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6F1BC202" w14:textId="77777777" w:rsidR="000549B6" w:rsidRDefault="000549B6">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16EEC283" w14:textId="77777777" w:rsidR="000549B6" w:rsidRDefault="000549B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0549B6" w:rsidRDefault="000549B6">
            <w:pPr>
              <w:spacing w:after="0"/>
              <w:rPr>
                <w:rFonts w:ascii="Arial" w:hAnsi="Arial"/>
                <w:sz w:val="18"/>
              </w:rPr>
            </w:pPr>
          </w:p>
        </w:tc>
      </w:tr>
      <w:tr w:rsidR="000549B6" w14:paraId="3DC8AE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304574" w14:textId="77777777" w:rsidR="000549B6" w:rsidRDefault="000549B6">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04E51576" w14:textId="77777777" w:rsidR="000549B6" w:rsidRDefault="000549B6">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63750AAF" w14:textId="77777777" w:rsidR="000549B6" w:rsidRDefault="000549B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0549B6" w:rsidRDefault="000549B6">
            <w:pPr>
              <w:spacing w:after="0"/>
              <w:rPr>
                <w:rFonts w:ascii="Arial" w:hAnsi="Arial"/>
                <w:sz w:val="18"/>
              </w:rPr>
            </w:pPr>
          </w:p>
        </w:tc>
      </w:tr>
      <w:tr w:rsidR="000549B6" w14:paraId="1E91CE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1C030" w14:textId="77777777" w:rsidR="000549B6" w:rsidRDefault="000549B6">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47C6E3B4" w14:textId="77777777" w:rsidR="000549B6" w:rsidRDefault="000549B6">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41A4A4E" w14:textId="77777777" w:rsidR="000549B6" w:rsidRDefault="000549B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0549B6" w:rsidRDefault="000549B6">
            <w:pPr>
              <w:spacing w:after="0"/>
              <w:rPr>
                <w:rFonts w:ascii="Arial" w:hAnsi="Arial"/>
                <w:sz w:val="18"/>
              </w:rPr>
            </w:pPr>
          </w:p>
        </w:tc>
      </w:tr>
      <w:tr w:rsidR="000549B6" w14:paraId="25D1D4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C171B" w14:textId="77777777" w:rsidR="000549B6" w:rsidRDefault="000549B6">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312F3CFA" w14:textId="77777777" w:rsidR="000549B6" w:rsidRDefault="000549B6">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C43184F" w14:textId="77777777" w:rsidR="000549B6" w:rsidRDefault="000549B6">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0549B6" w:rsidRDefault="000549B6">
            <w:pPr>
              <w:spacing w:after="0"/>
              <w:rPr>
                <w:rFonts w:ascii="Arial" w:hAnsi="Arial"/>
                <w:sz w:val="18"/>
              </w:rPr>
            </w:pPr>
          </w:p>
        </w:tc>
      </w:tr>
      <w:tr w:rsidR="000549B6" w14:paraId="1382E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1A723" w14:textId="77777777" w:rsidR="000549B6" w:rsidRDefault="000549B6">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54D5E845" w14:textId="77777777" w:rsidR="000549B6" w:rsidRDefault="000549B6">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2D3C70F7"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0549B6" w:rsidRDefault="000549B6">
            <w:pPr>
              <w:spacing w:after="0"/>
              <w:rPr>
                <w:rFonts w:ascii="Arial" w:hAnsi="Arial"/>
                <w:sz w:val="18"/>
              </w:rPr>
            </w:pPr>
          </w:p>
        </w:tc>
      </w:tr>
      <w:tr w:rsidR="000549B6" w14:paraId="353F24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A2A5" w14:textId="77777777" w:rsidR="000549B6" w:rsidRDefault="000549B6">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75BF45FE" w14:textId="77777777" w:rsidR="000549B6" w:rsidRDefault="000549B6">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45ED0800" w14:textId="77777777" w:rsidR="000549B6" w:rsidRDefault="000549B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0549B6" w:rsidRDefault="000549B6">
            <w:pPr>
              <w:spacing w:after="0"/>
              <w:rPr>
                <w:rFonts w:ascii="Arial" w:hAnsi="Arial"/>
                <w:sz w:val="18"/>
              </w:rPr>
            </w:pPr>
          </w:p>
        </w:tc>
      </w:tr>
      <w:tr w:rsidR="000549B6" w14:paraId="54FBA8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017EF" w14:textId="77777777" w:rsidR="000549B6" w:rsidRDefault="000549B6">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3153000B" w14:textId="77777777" w:rsidR="000549B6" w:rsidRDefault="000549B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58358621" w14:textId="77777777" w:rsidR="000549B6" w:rsidRDefault="000549B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0549B6" w:rsidRDefault="000549B6">
            <w:pPr>
              <w:spacing w:after="0"/>
              <w:rPr>
                <w:rFonts w:ascii="Arial" w:hAnsi="Arial"/>
                <w:sz w:val="18"/>
              </w:rPr>
            </w:pPr>
          </w:p>
        </w:tc>
      </w:tr>
      <w:tr w:rsidR="000549B6" w14:paraId="6AEB71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843BD0" w14:textId="77777777" w:rsidR="000549B6" w:rsidRDefault="000549B6">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4CF77167" w14:textId="77777777" w:rsidR="000549B6" w:rsidRDefault="000549B6">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BC66A43"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0549B6" w:rsidRDefault="000549B6">
            <w:pPr>
              <w:spacing w:after="0"/>
              <w:rPr>
                <w:rFonts w:ascii="Arial" w:hAnsi="Arial"/>
                <w:sz w:val="18"/>
              </w:rPr>
            </w:pPr>
          </w:p>
        </w:tc>
      </w:tr>
      <w:tr w:rsidR="000549B6" w14:paraId="45794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6E2107" w14:textId="77777777" w:rsidR="000549B6" w:rsidRDefault="000549B6" w:rsidP="0045377A">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4CF5E82D" w14:textId="77777777" w:rsidR="000549B6" w:rsidRDefault="000549B6"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10D8F000" w14:textId="77777777" w:rsidR="000549B6" w:rsidRDefault="000549B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0549B6" w:rsidRDefault="000549B6" w:rsidP="0045377A">
            <w:pPr>
              <w:spacing w:after="0"/>
              <w:rPr>
                <w:rFonts w:ascii="Arial" w:hAnsi="Arial"/>
                <w:sz w:val="18"/>
              </w:rPr>
            </w:pPr>
          </w:p>
        </w:tc>
      </w:tr>
      <w:tr w:rsidR="000549B6" w14:paraId="4ED4E8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053752" w14:textId="77777777" w:rsidR="000549B6" w:rsidRDefault="000549B6" w:rsidP="00D87C66">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382828BF" w14:textId="77777777" w:rsidR="000549B6" w:rsidRDefault="000549B6" w:rsidP="00D87C66">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77AFE6B3" w14:textId="77777777" w:rsidR="000549B6" w:rsidRDefault="000549B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0549B6" w:rsidRDefault="000549B6" w:rsidP="00D87C66">
            <w:pPr>
              <w:spacing w:after="0"/>
              <w:rPr>
                <w:rFonts w:ascii="Arial" w:hAnsi="Arial"/>
                <w:sz w:val="18"/>
              </w:rPr>
            </w:pPr>
          </w:p>
        </w:tc>
      </w:tr>
      <w:tr w:rsidR="000549B6" w14:paraId="17140E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8D9A9F4" w14:textId="77777777" w:rsidR="000549B6" w:rsidRDefault="000549B6" w:rsidP="00D87C66">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3159D46D" w14:textId="77777777" w:rsidR="000549B6" w:rsidRDefault="000549B6" w:rsidP="00D87C66">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5E372AD2" w14:textId="77777777" w:rsidR="000549B6" w:rsidRDefault="000549B6"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0549B6" w:rsidRDefault="000549B6" w:rsidP="00D87C66">
            <w:pPr>
              <w:spacing w:after="0"/>
              <w:rPr>
                <w:rFonts w:ascii="Arial" w:hAnsi="Arial"/>
                <w:sz w:val="18"/>
              </w:rPr>
            </w:pPr>
          </w:p>
        </w:tc>
      </w:tr>
      <w:tr w:rsidR="000549B6" w14:paraId="0D4F27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78B577" w14:textId="77777777" w:rsidR="000549B6" w:rsidRDefault="000549B6" w:rsidP="003A7526">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6CD69DB3" w14:textId="77777777" w:rsidR="000549B6" w:rsidRDefault="000549B6" w:rsidP="003A7526">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006CC57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0549B6" w:rsidRDefault="000549B6" w:rsidP="003A7526">
            <w:pPr>
              <w:spacing w:after="0"/>
              <w:rPr>
                <w:rFonts w:ascii="Arial" w:hAnsi="Arial"/>
                <w:sz w:val="18"/>
              </w:rPr>
            </w:pPr>
          </w:p>
        </w:tc>
      </w:tr>
      <w:tr w:rsidR="000549B6" w14:paraId="59EC92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0A3D878" w14:textId="77777777" w:rsidR="000549B6" w:rsidRDefault="000549B6" w:rsidP="003A7526">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18B4341C" w14:textId="77777777" w:rsidR="000549B6" w:rsidRDefault="000549B6" w:rsidP="003A7526">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543FD8B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0549B6" w:rsidRDefault="000549B6" w:rsidP="003A7526">
            <w:pPr>
              <w:spacing w:after="0"/>
              <w:rPr>
                <w:rFonts w:ascii="Arial" w:hAnsi="Arial"/>
                <w:sz w:val="18"/>
              </w:rPr>
            </w:pPr>
          </w:p>
        </w:tc>
      </w:tr>
      <w:tr w:rsidR="000549B6" w14:paraId="4AB4B7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B2D499" w14:textId="77777777" w:rsidR="000549B6" w:rsidRDefault="000549B6" w:rsidP="003A7526">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5E92D263" w14:textId="77777777" w:rsidR="000549B6" w:rsidRDefault="000549B6" w:rsidP="003A7526">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19E13E1"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0549B6" w:rsidRDefault="000549B6" w:rsidP="003A7526">
            <w:pPr>
              <w:spacing w:after="0"/>
              <w:rPr>
                <w:rFonts w:ascii="Arial" w:hAnsi="Arial"/>
                <w:sz w:val="18"/>
              </w:rPr>
            </w:pPr>
          </w:p>
        </w:tc>
      </w:tr>
      <w:tr w:rsidR="000549B6" w14:paraId="6A4B4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F31330" w14:textId="77777777" w:rsidR="000549B6" w:rsidRDefault="000549B6" w:rsidP="003A7526">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3533E64A" w14:textId="77777777" w:rsidR="000549B6" w:rsidRDefault="000549B6" w:rsidP="003A7526">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23167429"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0549B6" w:rsidRDefault="000549B6" w:rsidP="003A7526">
            <w:pPr>
              <w:spacing w:after="0"/>
              <w:rPr>
                <w:rFonts w:ascii="Arial" w:hAnsi="Arial"/>
                <w:sz w:val="18"/>
              </w:rPr>
            </w:pPr>
          </w:p>
        </w:tc>
      </w:tr>
      <w:tr w:rsidR="000549B6" w14:paraId="51C16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611109F" w14:textId="77777777" w:rsidR="000549B6" w:rsidRDefault="000549B6" w:rsidP="003A7526">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37B793B5" w14:textId="77777777" w:rsidR="000549B6" w:rsidRDefault="000549B6" w:rsidP="003A7526">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18AA487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0549B6" w:rsidRDefault="000549B6" w:rsidP="003A7526">
            <w:pPr>
              <w:spacing w:after="0"/>
              <w:rPr>
                <w:rFonts w:ascii="Arial" w:hAnsi="Arial"/>
                <w:sz w:val="18"/>
              </w:rPr>
            </w:pPr>
          </w:p>
        </w:tc>
      </w:tr>
      <w:tr w:rsidR="000549B6" w14:paraId="2E018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42FD48" w14:textId="77777777" w:rsidR="000549B6" w:rsidRDefault="000549B6" w:rsidP="003A7526">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18FB6DFA" w14:textId="77777777" w:rsidR="000549B6" w:rsidRDefault="000549B6" w:rsidP="003A7526">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00B6D9DB"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0549B6" w:rsidRDefault="000549B6" w:rsidP="003A7526">
            <w:pPr>
              <w:spacing w:after="0"/>
              <w:rPr>
                <w:rFonts w:ascii="Arial" w:hAnsi="Arial"/>
                <w:sz w:val="18"/>
              </w:rPr>
            </w:pPr>
          </w:p>
        </w:tc>
      </w:tr>
      <w:tr w:rsidR="000549B6" w14:paraId="678C7D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B0C49F" w14:textId="77777777" w:rsidR="000549B6" w:rsidRDefault="000549B6" w:rsidP="003A7526">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3A73B2F5" w14:textId="77777777" w:rsidR="000549B6" w:rsidRDefault="000549B6" w:rsidP="003A7526">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03A54320"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0549B6" w:rsidRDefault="000549B6" w:rsidP="003A7526">
            <w:pPr>
              <w:spacing w:after="0"/>
              <w:rPr>
                <w:rFonts w:ascii="Arial" w:hAnsi="Arial"/>
                <w:sz w:val="18"/>
              </w:rPr>
            </w:pPr>
          </w:p>
        </w:tc>
      </w:tr>
      <w:tr w:rsidR="000549B6" w14:paraId="17014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3B58B5B" w14:textId="77777777" w:rsidR="000549B6" w:rsidRDefault="000549B6" w:rsidP="003A7526">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36AFEF16" w14:textId="77777777" w:rsidR="000549B6" w:rsidRDefault="000549B6" w:rsidP="003A7526">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673EE5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0549B6" w:rsidRDefault="000549B6" w:rsidP="003A7526">
            <w:pPr>
              <w:spacing w:after="0"/>
              <w:rPr>
                <w:rFonts w:ascii="Arial" w:hAnsi="Arial"/>
                <w:sz w:val="18"/>
              </w:rPr>
            </w:pPr>
          </w:p>
        </w:tc>
      </w:tr>
      <w:tr w:rsidR="000549B6" w14:paraId="1260AD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CCA4AEB" w14:textId="1EC8AEAE" w:rsidR="000549B6" w:rsidRDefault="000549B6" w:rsidP="0095134A">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07A8F3D0" w14:textId="346D8CC4" w:rsidR="000549B6" w:rsidRDefault="000549B6" w:rsidP="0095134A">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779E2F40" w14:textId="69BE0A1A" w:rsidR="000549B6" w:rsidRPr="00C53B71" w:rsidRDefault="000549B6"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0549B6" w:rsidRDefault="000549B6" w:rsidP="0095134A">
            <w:pPr>
              <w:spacing w:after="0"/>
              <w:rPr>
                <w:rFonts w:ascii="Arial" w:hAnsi="Arial"/>
                <w:sz w:val="18"/>
              </w:rPr>
            </w:pPr>
          </w:p>
        </w:tc>
      </w:tr>
      <w:tr w:rsidR="000549B6" w14:paraId="33440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DA24B9A" w14:textId="71544117"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663B25D0" w14:textId="485208AA" w:rsidR="000549B6" w:rsidRDefault="000549B6"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062698B9" w14:textId="0E233E99" w:rsidR="000549B6" w:rsidRDefault="000549B6" w:rsidP="000549B6">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0549B6" w:rsidRDefault="000549B6" w:rsidP="000549B6">
            <w:pPr>
              <w:spacing w:after="0"/>
              <w:rPr>
                <w:rFonts w:ascii="Arial" w:hAnsi="Arial"/>
                <w:sz w:val="18"/>
              </w:rPr>
            </w:pPr>
          </w:p>
        </w:tc>
      </w:tr>
      <w:tr w:rsidR="000549B6" w14:paraId="362D0B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2DA807A" w14:textId="7925291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237FB8CA" w14:textId="21A5D8A2" w:rsidR="000549B6" w:rsidRDefault="000549B6" w:rsidP="000549B6">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75E0E982" w14:textId="727475C5"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0549B6" w:rsidRDefault="000549B6" w:rsidP="000549B6">
            <w:pPr>
              <w:spacing w:after="0"/>
              <w:rPr>
                <w:rFonts w:ascii="Arial" w:hAnsi="Arial"/>
                <w:sz w:val="18"/>
              </w:rPr>
            </w:pPr>
          </w:p>
        </w:tc>
      </w:tr>
      <w:tr w:rsidR="000549B6" w14:paraId="3DA9FB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7227A" w14:textId="78D70C3C"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6D628898" w14:textId="6CFD5BCC" w:rsidR="000549B6" w:rsidRDefault="000549B6" w:rsidP="000549B6">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781F2D2C" w14:textId="4EB780A4"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0549B6" w:rsidRDefault="000549B6" w:rsidP="000549B6">
            <w:pPr>
              <w:spacing w:after="0"/>
              <w:rPr>
                <w:rFonts w:ascii="Arial" w:hAnsi="Arial"/>
                <w:sz w:val="18"/>
              </w:rPr>
            </w:pPr>
          </w:p>
        </w:tc>
      </w:tr>
      <w:tr w:rsidR="000549B6" w14:paraId="4DC624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316C63" w14:textId="70CF0431"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2C17F6E5" w14:textId="50E0CC3A" w:rsidR="000549B6" w:rsidRDefault="000549B6" w:rsidP="000549B6">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2E677C5E" w14:textId="5B07B3CC"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0549B6" w:rsidRDefault="000549B6" w:rsidP="000549B6">
            <w:pPr>
              <w:spacing w:after="0"/>
              <w:rPr>
                <w:rFonts w:ascii="Arial" w:hAnsi="Arial"/>
                <w:sz w:val="18"/>
              </w:rPr>
            </w:pPr>
          </w:p>
        </w:tc>
      </w:tr>
      <w:tr w:rsidR="000549B6" w14:paraId="5A5EBB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78367D" w14:textId="51897412"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FCF38DF" w14:textId="2136C403" w:rsidR="000549B6" w:rsidRDefault="000549B6" w:rsidP="000549B6">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3BC58639" w14:textId="4D0A6907"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0549B6" w:rsidRDefault="000549B6" w:rsidP="000549B6">
            <w:pPr>
              <w:spacing w:after="0"/>
              <w:rPr>
                <w:rFonts w:ascii="Arial" w:hAnsi="Arial"/>
                <w:sz w:val="18"/>
              </w:rPr>
            </w:pPr>
          </w:p>
        </w:tc>
      </w:tr>
      <w:tr w:rsidR="000549B6" w14:paraId="7555BC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F3AFE9E" w14:textId="236C056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547013E" w14:textId="02178AA0" w:rsidR="000549B6" w:rsidRDefault="000549B6" w:rsidP="000549B6">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60075527" w14:textId="5C2DBF91"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0549B6" w:rsidRDefault="000549B6" w:rsidP="000549B6">
            <w:pPr>
              <w:spacing w:after="0"/>
              <w:rPr>
                <w:rFonts w:ascii="Arial" w:hAnsi="Arial"/>
                <w:sz w:val="18"/>
              </w:rPr>
            </w:pPr>
          </w:p>
        </w:tc>
      </w:tr>
      <w:tr w:rsidR="000549B6" w14:paraId="15B7FE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52992C8" w14:textId="621AF44B"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56F0FB11" w14:textId="3F1AD130" w:rsidR="000549B6" w:rsidRDefault="000549B6" w:rsidP="000549B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DC911E" w14:textId="02D80684" w:rsidR="000549B6" w:rsidRDefault="000549B6" w:rsidP="000549B6">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0549B6" w:rsidRDefault="000549B6" w:rsidP="000549B6">
            <w:pPr>
              <w:spacing w:after="0"/>
              <w:rPr>
                <w:rFonts w:ascii="Arial" w:hAnsi="Arial"/>
                <w:sz w:val="18"/>
              </w:rPr>
            </w:pPr>
          </w:p>
        </w:tc>
      </w:tr>
      <w:tr w:rsidR="000549B6" w14:paraId="0EA20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EB8B9E0" w14:textId="347EB4E5"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1FBFA78F" w14:textId="7BEE7ED8" w:rsidR="000549B6" w:rsidRDefault="000549B6" w:rsidP="000549B6">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168BE2FB" w14:textId="07852A85" w:rsidR="000549B6" w:rsidRDefault="000549B6" w:rsidP="000549B6">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0549B6" w:rsidRDefault="000549B6" w:rsidP="000549B6">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93E724F" w:rsidR="00D87C66" w:rsidRDefault="00D87C66" w:rsidP="00D87C66">
            <w:pPr>
              <w:pStyle w:val="TAC"/>
              <w:suppressLineNumbers/>
              <w:suppressAutoHyphens/>
              <w:jc w:val="left"/>
            </w:pPr>
            <w:r>
              <w:t>Note: The AVP codes from 17</w:t>
            </w:r>
            <w:r w:rsidR="0095134A">
              <w:t>2</w:t>
            </w:r>
            <w:r w:rsidR="000549B6">
              <w:t>8</w:t>
            </w:r>
            <w:r>
              <w:t xml:space="preserve"> to 1799 are reserved for TS 29.272.</w:t>
            </w:r>
          </w:p>
        </w:tc>
      </w:tr>
      <w:tr w:rsidR="00D87C66" w14:paraId="20918A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3"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3"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t>2552</w:t>
            </w:r>
          </w:p>
        </w:tc>
        <w:tc>
          <w:tcPr>
            <w:tcW w:w="2673"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3"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t>2822</w:t>
            </w:r>
          </w:p>
        </w:tc>
        <w:tc>
          <w:tcPr>
            <w:tcW w:w="2673"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3"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t>3108</w:t>
            </w:r>
          </w:p>
        </w:tc>
        <w:tc>
          <w:tcPr>
            <w:tcW w:w="2673"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3"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3"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t>3342</w:t>
            </w:r>
          </w:p>
        </w:tc>
        <w:tc>
          <w:tcPr>
            <w:tcW w:w="2673"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3"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t>3457</w:t>
            </w:r>
          </w:p>
        </w:tc>
        <w:tc>
          <w:tcPr>
            <w:tcW w:w="2673"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3"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3"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t>3859</w:t>
            </w:r>
          </w:p>
        </w:tc>
        <w:tc>
          <w:tcPr>
            <w:tcW w:w="2673"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3"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t>4010</w:t>
            </w:r>
          </w:p>
        </w:tc>
        <w:tc>
          <w:tcPr>
            <w:tcW w:w="2673"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1F51B8" w14:paraId="79D9DC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458C5" w14:textId="77777777" w:rsidR="001F51B8" w:rsidRDefault="001F51B8" w:rsidP="001F51B8">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0C0E6798" w14:textId="77777777" w:rsidR="001F51B8" w:rsidRDefault="001F51B8" w:rsidP="001F51B8">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A8E685" w14:textId="77777777" w:rsidR="001F51B8" w:rsidRDefault="001F51B8"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1F51B8" w:rsidRDefault="001F51B8" w:rsidP="001F51B8">
            <w:pPr>
              <w:pStyle w:val="TAC"/>
            </w:pPr>
            <w:r>
              <w:t>29.128 [36]</w:t>
            </w:r>
          </w:p>
        </w:tc>
      </w:tr>
      <w:tr w:rsidR="001F51B8" w14:paraId="29AB71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A3A4F" w14:textId="77777777" w:rsidR="001F51B8" w:rsidRDefault="001F51B8" w:rsidP="001F51B8">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5CBB426" w14:textId="77777777" w:rsidR="001F51B8" w:rsidRDefault="001F51B8" w:rsidP="001F51B8">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B12A3"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1F51B8" w:rsidRDefault="001F51B8" w:rsidP="001F51B8">
            <w:pPr>
              <w:spacing w:after="0"/>
              <w:rPr>
                <w:rFonts w:ascii="Arial" w:hAnsi="Arial"/>
                <w:sz w:val="18"/>
              </w:rPr>
            </w:pPr>
          </w:p>
        </w:tc>
      </w:tr>
      <w:tr w:rsidR="001F51B8" w14:paraId="77CBB4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EF44C" w14:textId="77777777" w:rsidR="001F51B8" w:rsidRDefault="001F51B8" w:rsidP="001F51B8">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0B8ED923" w14:textId="77777777" w:rsidR="001F51B8" w:rsidRDefault="001F51B8" w:rsidP="001F51B8">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B8C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1F51B8" w:rsidRDefault="001F51B8" w:rsidP="001F51B8">
            <w:pPr>
              <w:spacing w:after="0"/>
              <w:rPr>
                <w:rFonts w:ascii="Arial" w:hAnsi="Arial"/>
                <w:sz w:val="18"/>
              </w:rPr>
            </w:pPr>
          </w:p>
        </w:tc>
      </w:tr>
      <w:tr w:rsidR="001F51B8" w14:paraId="22F0CF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2579E" w14:textId="77777777" w:rsidR="001F51B8" w:rsidRDefault="001F51B8" w:rsidP="001F51B8">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0C783A38" w14:textId="77777777" w:rsidR="001F51B8" w:rsidRDefault="001F51B8" w:rsidP="001F51B8">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B5E2672"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1F51B8" w:rsidRDefault="001F51B8" w:rsidP="001F51B8">
            <w:pPr>
              <w:spacing w:after="0"/>
              <w:rPr>
                <w:rFonts w:ascii="Arial" w:hAnsi="Arial"/>
                <w:sz w:val="18"/>
              </w:rPr>
            </w:pPr>
          </w:p>
        </w:tc>
      </w:tr>
      <w:tr w:rsidR="001F51B8" w14:paraId="293647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E374" w14:textId="77777777" w:rsidR="001F51B8" w:rsidRDefault="001F51B8" w:rsidP="001F51B8">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2487F6E" w14:textId="77777777" w:rsidR="001F51B8" w:rsidRDefault="001F51B8" w:rsidP="001F51B8">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D71D5"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1F51B8" w:rsidRDefault="001F51B8" w:rsidP="001F51B8">
            <w:pPr>
              <w:spacing w:after="0"/>
              <w:rPr>
                <w:rFonts w:ascii="Arial" w:hAnsi="Arial"/>
                <w:sz w:val="18"/>
              </w:rPr>
            </w:pPr>
          </w:p>
        </w:tc>
      </w:tr>
      <w:tr w:rsidR="001F51B8" w14:paraId="296087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E9CC0" w14:textId="77777777" w:rsidR="001F51B8" w:rsidRDefault="001F51B8" w:rsidP="001F51B8">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3CE02BBF" w14:textId="77777777" w:rsidR="001F51B8" w:rsidRDefault="001F51B8" w:rsidP="001F51B8">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FB087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1F51B8" w:rsidRDefault="001F51B8" w:rsidP="001F51B8">
            <w:pPr>
              <w:spacing w:after="0"/>
              <w:rPr>
                <w:rFonts w:ascii="Arial" w:hAnsi="Arial"/>
                <w:sz w:val="18"/>
              </w:rPr>
            </w:pPr>
          </w:p>
        </w:tc>
      </w:tr>
      <w:tr w:rsidR="001F51B8" w14:paraId="7857C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63A39" w14:textId="77777777" w:rsidR="001F51B8" w:rsidRDefault="001F51B8" w:rsidP="001F51B8">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7664A06E" w14:textId="77777777" w:rsidR="001F51B8" w:rsidRDefault="001F51B8" w:rsidP="001F51B8">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6B8264"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1F51B8" w:rsidRDefault="001F51B8" w:rsidP="001F51B8">
            <w:pPr>
              <w:spacing w:after="0"/>
              <w:rPr>
                <w:rFonts w:ascii="Arial" w:hAnsi="Arial"/>
                <w:sz w:val="18"/>
              </w:rPr>
            </w:pPr>
          </w:p>
        </w:tc>
      </w:tr>
      <w:tr w:rsidR="001F51B8" w14:paraId="268754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A0BCB5" w14:textId="77777777" w:rsidR="001F51B8" w:rsidRDefault="001F51B8" w:rsidP="001F51B8">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6745C13" w14:textId="77777777" w:rsidR="001F51B8" w:rsidRDefault="001F51B8" w:rsidP="001F51B8">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8FD031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1F51B8" w:rsidRDefault="001F51B8" w:rsidP="001F51B8">
            <w:pPr>
              <w:spacing w:after="0"/>
              <w:rPr>
                <w:rFonts w:ascii="Arial" w:hAnsi="Arial"/>
                <w:sz w:val="18"/>
              </w:rPr>
            </w:pPr>
          </w:p>
        </w:tc>
      </w:tr>
      <w:tr w:rsidR="001F51B8" w14:paraId="3E9AF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DAA7E" w14:textId="77777777" w:rsidR="001F51B8" w:rsidRDefault="001F51B8" w:rsidP="001F51B8">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77426AA7" w14:textId="77777777" w:rsidR="001F51B8" w:rsidRDefault="001F51B8" w:rsidP="001F51B8">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A02826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1F51B8" w:rsidRDefault="001F51B8" w:rsidP="001F51B8">
            <w:pPr>
              <w:spacing w:after="0"/>
              <w:rPr>
                <w:rFonts w:ascii="Arial" w:hAnsi="Arial"/>
                <w:sz w:val="18"/>
              </w:rPr>
            </w:pPr>
          </w:p>
        </w:tc>
      </w:tr>
      <w:tr w:rsidR="001F51B8" w14:paraId="1EB2E1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89868" w14:textId="77777777" w:rsidR="001F51B8" w:rsidRDefault="001F51B8" w:rsidP="001F51B8">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4E1BBC3A" w14:textId="77777777" w:rsidR="001F51B8" w:rsidRDefault="001F51B8" w:rsidP="001F51B8">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10CCD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1F51B8" w:rsidRDefault="001F51B8" w:rsidP="001F51B8">
            <w:pPr>
              <w:spacing w:after="0"/>
              <w:rPr>
                <w:rFonts w:ascii="Arial" w:hAnsi="Arial"/>
                <w:sz w:val="18"/>
              </w:rPr>
            </w:pPr>
          </w:p>
        </w:tc>
      </w:tr>
      <w:tr w:rsidR="001F51B8" w14:paraId="15EF3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07AFB" w14:textId="77777777" w:rsidR="001F51B8" w:rsidRDefault="001F51B8" w:rsidP="001F51B8">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0EFAC67A" w14:textId="77777777" w:rsidR="001F51B8" w:rsidRDefault="001F51B8" w:rsidP="001F51B8">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9D0140"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1F51B8" w:rsidRDefault="001F51B8" w:rsidP="001F51B8">
            <w:pPr>
              <w:spacing w:after="0"/>
              <w:rPr>
                <w:rFonts w:ascii="Arial" w:hAnsi="Arial"/>
                <w:sz w:val="18"/>
              </w:rPr>
            </w:pPr>
          </w:p>
        </w:tc>
      </w:tr>
      <w:tr w:rsidR="001F51B8" w14:paraId="54229B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73C0E" w14:textId="77777777" w:rsidR="001F51B8" w:rsidRDefault="001F51B8" w:rsidP="001F51B8">
            <w:pPr>
              <w:pStyle w:val="TAL"/>
              <w:suppressLineNumbers/>
              <w:suppressAutoHyphens/>
              <w:jc w:val="center"/>
            </w:pPr>
            <w:r>
              <w:t>4311</w:t>
            </w:r>
          </w:p>
        </w:tc>
        <w:tc>
          <w:tcPr>
            <w:tcW w:w="2673" w:type="pct"/>
            <w:tcBorders>
              <w:top w:val="single" w:sz="4" w:space="0" w:color="auto"/>
              <w:left w:val="single" w:sz="4" w:space="0" w:color="auto"/>
              <w:bottom w:val="single" w:sz="4" w:space="0" w:color="auto"/>
              <w:right w:val="single" w:sz="4" w:space="0" w:color="auto"/>
            </w:tcBorders>
            <w:hideMark/>
          </w:tcPr>
          <w:p w14:paraId="71A794BD" w14:textId="77777777" w:rsidR="001F51B8" w:rsidRDefault="001F51B8" w:rsidP="001F51B8">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45020494" w14:textId="77777777" w:rsidR="001F51B8" w:rsidRDefault="001F51B8"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1F51B8" w:rsidRDefault="001F51B8" w:rsidP="001F51B8">
            <w:pPr>
              <w:spacing w:after="0"/>
              <w:rPr>
                <w:rFonts w:ascii="Arial" w:hAnsi="Arial"/>
                <w:sz w:val="18"/>
              </w:rPr>
            </w:pPr>
          </w:p>
        </w:tc>
      </w:tr>
      <w:tr w:rsidR="001F51B8" w14:paraId="790FF5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54E7B" w14:textId="77777777" w:rsidR="001F51B8" w:rsidRDefault="001F51B8" w:rsidP="001F51B8">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260AE09" w14:textId="77777777" w:rsidR="001F51B8" w:rsidRDefault="001F51B8" w:rsidP="001F51B8">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52015195"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1F51B8" w:rsidRDefault="001F51B8" w:rsidP="001F51B8">
            <w:pPr>
              <w:spacing w:after="0"/>
              <w:rPr>
                <w:rFonts w:ascii="Arial" w:hAnsi="Arial"/>
                <w:sz w:val="18"/>
              </w:rPr>
            </w:pPr>
          </w:p>
        </w:tc>
      </w:tr>
      <w:tr w:rsidR="001F51B8" w14:paraId="40784D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E41C6" w14:textId="77777777" w:rsidR="001F51B8" w:rsidRDefault="001F51B8" w:rsidP="001F51B8">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1F51B8" w:rsidRDefault="001F51B8" w:rsidP="001F51B8">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1F51B8" w:rsidRDefault="001F51B8" w:rsidP="001F51B8">
            <w:pPr>
              <w:spacing w:after="0"/>
              <w:rPr>
                <w:rFonts w:ascii="Arial" w:hAnsi="Arial"/>
                <w:sz w:val="18"/>
              </w:rPr>
            </w:pPr>
          </w:p>
        </w:tc>
      </w:tr>
      <w:tr w:rsidR="001F51B8" w14:paraId="397659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73981" w14:textId="77777777" w:rsidR="001F51B8" w:rsidRDefault="001F51B8" w:rsidP="001F51B8">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1F51B8" w:rsidRDefault="001F51B8" w:rsidP="001F51B8">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1F51B8" w:rsidRDefault="001F51B8" w:rsidP="001F51B8">
            <w:pPr>
              <w:spacing w:after="0"/>
              <w:rPr>
                <w:rFonts w:ascii="Arial" w:hAnsi="Arial"/>
                <w:sz w:val="18"/>
              </w:rPr>
            </w:pPr>
          </w:p>
        </w:tc>
      </w:tr>
      <w:tr w:rsidR="001F51B8" w14:paraId="09FCA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4A9C5" w14:textId="77777777" w:rsidR="001F51B8" w:rsidRDefault="001F51B8" w:rsidP="001F51B8">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1F51B8" w:rsidRDefault="001F51B8" w:rsidP="001F51B8">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1F51B8" w:rsidRDefault="001F51B8" w:rsidP="001F51B8">
            <w:pPr>
              <w:spacing w:after="0"/>
              <w:rPr>
                <w:rFonts w:ascii="Arial" w:hAnsi="Arial"/>
                <w:sz w:val="18"/>
              </w:rPr>
            </w:pPr>
          </w:p>
        </w:tc>
      </w:tr>
      <w:tr w:rsidR="001F51B8" w14:paraId="0D7B45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6D71E" w14:textId="77777777" w:rsidR="001F51B8" w:rsidRDefault="001F51B8" w:rsidP="001F51B8">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1F51B8" w:rsidRDefault="001F51B8" w:rsidP="001F51B8">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1F51B8" w:rsidRDefault="001F51B8"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1F51B8" w:rsidRDefault="001F51B8" w:rsidP="001F51B8">
            <w:pPr>
              <w:spacing w:after="0"/>
              <w:rPr>
                <w:rFonts w:ascii="Arial" w:hAnsi="Arial"/>
                <w:sz w:val="18"/>
              </w:rPr>
            </w:pPr>
          </w:p>
        </w:tc>
      </w:tr>
      <w:tr w:rsidR="001F51B8" w14:paraId="73EB52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5CAEF" w14:textId="77777777" w:rsidR="001F51B8" w:rsidRDefault="001F51B8" w:rsidP="001F51B8">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1F51B8" w:rsidRDefault="001F51B8" w:rsidP="001F51B8">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1F51B8" w:rsidRDefault="001F51B8" w:rsidP="001F51B8">
            <w:pPr>
              <w:spacing w:after="0"/>
              <w:rPr>
                <w:rFonts w:ascii="Arial" w:hAnsi="Arial"/>
                <w:sz w:val="18"/>
              </w:rPr>
            </w:pPr>
          </w:p>
        </w:tc>
      </w:tr>
      <w:tr w:rsidR="001F51B8" w14:paraId="3CA706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ECAEC" w14:textId="77777777" w:rsidR="001F51B8" w:rsidRDefault="001F51B8" w:rsidP="001F51B8">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237B94C8" w14:textId="77777777" w:rsidR="001F51B8" w:rsidRDefault="001F51B8"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07765A" w14:textId="77777777" w:rsidR="001F51B8" w:rsidRDefault="001F51B8"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1F51B8" w:rsidRDefault="001F51B8" w:rsidP="001F51B8">
            <w:pPr>
              <w:spacing w:after="0"/>
              <w:rPr>
                <w:rFonts w:ascii="Arial" w:hAnsi="Arial"/>
                <w:sz w:val="18"/>
              </w:rPr>
            </w:pPr>
          </w:p>
        </w:tc>
      </w:tr>
      <w:tr w:rsidR="001F51B8" w14:paraId="7EC8C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B0FD17" w14:textId="77777777" w:rsidR="001F51B8" w:rsidRDefault="001F51B8" w:rsidP="001F51B8">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16EA5C16" w14:textId="77777777" w:rsidR="001F51B8" w:rsidRDefault="001F51B8" w:rsidP="001F51B8">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7DB6DDE"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1F51B8" w:rsidRDefault="001F51B8" w:rsidP="001F51B8">
            <w:pPr>
              <w:spacing w:after="0"/>
              <w:rPr>
                <w:rFonts w:ascii="Arial" w:hAnsi="Arial"/>
                <w:sz w:val="18"/>
              </w:rPr>
            </w:pPr>
          </w:p>
        </w:tc>
      </w:tr>
      <w:tr w:rsidR="001F51B8" w14:paraId="73433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E1B81" w14:textId="77777777" w:rsidR="001F51B8" w:rsidRDefault="001F51B8" w:rsidP="001F51B8">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41D21F6C" w14:textId="77777777" w:rsidR="001F51B8" w:rsidRDefault="001F51B8" w:rsidP="001F51B8">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50C39F1" w14:textId="77777777" w:rsidR="001F51B8" w:rsidRDefault="001F51B8"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1F51B8" w:rsidRDefault="001F51B8" w:rsidP="001F51B8">
            <w:pPr>
              <w:spacing w:after="0"/>
              <w:rPr>
                <w:rFonts w:ascii="Arial" w:hAnsi="Arial"/>
                <w:sz w:val="18"/>
              </w:rPr>
            </w:pPr>
          </w:p>
        </w:tc>
      </w:tr>
      <w:tr w:rsidR="001F51B8" w14:paraId="13FCBA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EBEE6" w14:textId="77777777" w:rsidR="001F51B8" w:rsidRDefault="001F51B8" w:rsidP="001F51B8">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71CE780F" w14:textId="77777777" w:rsidR="001F51B8" w:rsidRDefault="001F51B8" w:rsidP="001F51B8">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E0D70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1F51B8" w:rsidRDefault="001F51B8" w:rsidP="001F51B8">
            <w:pPr>
              <w:spacing w:after="0"/>
              <w:rPr>
                <w:rFonts w:ascii="Arial" w:hAnsi="Arial"/>
                <w:sz w:val="18"/>
              </w:rPr>
            </w:pPr>
          </w:p>
        </w:tc>
      </w:tr>
      <w:tr w:rsidR="001F51B8" w14:paraId="7C05BF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94D221" w14:textId="77777777" w:rsidR="001F51B8" w:rsidRDefault="001F51B8" w:rsidP="001F51B8">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254E244A" w14:textId="77777777" w:rsidR="001F51B8" w:rsidRDefault="001F51B8" w:rsidP="001F51B8">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D2FEBA"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1F51B8" w:rsidRDefault="001F51B8" w:rsidP="001F51B8">
            <w:pPr>
              <w:spacing w:after="0"/>
              <w:rPr>
                <w:rFonts w:ascii="Arial" w:hAnsi="Arial"/>
                <w:sz w:val="18"/>
              </w:rPr>
            </w:pPr>
          </w:p>
        </w:tc>
      </w:tr>
      <w:tr w:rsidR="001F51B8" w14:paraId="67545D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ECAFF" w14:textId="77777777" w:rsidR="001F51B8" w:rsidRDefault="001F51B8" w:rsidP="001F51B8">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7DDE4B36" w14:textId="77777777" w:rsidR="001F51B8" w:rsidRDefault="001F51B8"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3F847C2" w14:textId="77777777" w:rsidR="001F51B8" w:rsidRDefault="001F51B8"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1F51B8" w:rsidRDefault="001F51B8" w:rsidP="001F51B8">
            <w:pPr>
              <w:spacing w:after="0"/>
              <w:rPr>
                <w:rFonts w:ascii="Arial" w:hAnsi="Arial"/>
                <w:sz w:val="18"/>
              </w:rPr>
            </w:pPr>
          </w:p>
        </w:tc>
      </w:tr>
      <w:tr w:rsidR="001F51B8" w14:paraId="7F3684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2D8E1" w14:textId="77777777" w:rsidR="001F51B8" w:rsidRDefault="001F51B8" w:rsidP="001F51B8">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5E96F51F" w14:textId="77777777" w:rsidR="001F51B8" w:rsidRDefault="001F51B8" w:rsidP="001F51B8">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87B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1F51B8" w:rsidRDefault="001F51B8" w:rsidP="001F51B8">
            <w:pPr>
              <w:spacing w:after="0"/>
              <w:rPr>
                <w:rFonts w:ascii="Arial" w:hAnsi="Arial"/>
                <w:sz w:val="18"/>
              </w:rPr>
            </w:pPr>
          </w:p>
        </w:tc>
      </w:tr>
      <w:tr w:rsidR="001F51B8" w14:paraId="27183C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97800CA" w14:textId="77777777" w:rsidR="001F51B8" w:rsidRDefault="001F51B8" w:rsidP="001F51B8">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3BC329B6" w14:textId="77777777" w:rsidR="001F51B8" w:rsidRDefault="001F51B8" w:rsidP="001F51B8">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49240D46"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1F51B8" w:rsidRDefault="001F51B8" w:rsidP="001F51B8">
            <w:pPr>
              <w:spacing w:after="0"/>
              <w:rPr>
                <w:rFonts w:ascii="Arial" w:hAnsi="Arial"/>
                <w:sz w:val="18"/>
              </w:rPr>
            </w:pPr>
          </w:p>
        </w:tc>
      </w:tr>
      <w:tr w:rsidR="001F51B8" w14:paraId="2823AA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9F9F30" w14:textId="45D11DFC" w:rsidR="001F51B8" w:rsidRDefault="001F51B8" w:rsidP="001F51B8">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53AAB09B" w14:textId="42ACDE7E" w:rsidR="001F51B8" w:rsidRDefault="001F51B8" w:rsidP="001F51B8">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5645FEAD" w14:textId="7CE05B9D" w:rsidR="001F51B8" w:rsidRDefault="001F51B8"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1F51B8" w:rsidRDefault="001F51B8" w:rsidP="001F51B8">
            <w:pPr>
              <w:spacing w:after="0"/>
              <w:rPr>
                <w:rFonts w:ascii="Arial" w:hAnsi="Arial"/>
                <w:sz w:val="18"/>
              </w:rPr>
            </w:pPr>
          </w:p>
        </w:tc>
      </w:tr>
      <w:tr w:rsidR="001F51B8" w14:paraId="270DA2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582189" w14:textId="6DB9E8EA" w:rsidR="001F51B8" w:rsidRDefault="001F51B8" w:rsidP="001F51B8">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7F0B91C8" w14:textId="79340309" w:rsidR="001F51B8" w:rsidRDefault="001F51B8" w:rsidP="001F51B8">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79E4A029" w14:textId="5B657B2F"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1F51B8" w:rsidRDefault="001F51B8" w:rsidP="001F51B8">
            <w:pPr>
              <w:spacing w:after="0"/>
              <w:rPr>
                <w:rFonts w:ascii="Arial" w:hAnsi="Arial"/>
                <w:sz w:val="18"/>
              </w:rPr>
            </w:pPr>
          </w:p>
        </w:tc>
      </w:tr>
      <w:tr w:rsidR="001F51B8" w14:paraId="0DB459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12DD33F" w14:textId="25159335" w:rsidR="001F51B8" w:rsidRDefault="001F51B8" w:rsidP="001F51B8">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660E055B" w14:textId="5D2516FC" w:rsidR="001F51B8" w:rsidRDefault="001F51B8" w:rsidP="001F51B8">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42F05C5C" w14:textId="72EF96BD"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1F51B8" w:rsidRDefault="001F51B8" w:rsidP="001F51B8">
            <w:pPr>
              <w:spacing w:after="0"/>
              <w:rPr>
                <w:rFonts w:ascii="Arial" w:hAnsi="Arial"/>
                <w:sz w:val="18"/>
              </w:rPr>
            </w:pPr>
          </w:p>
        </w:tc>
      </w:tr>
      <w:tr w:rsidR="001F51B8" w14:paraId="5F81E96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AD4E83A" w14:textId="30126291" w:rsidR="001F51B8" w:rsidRDefault="001F51B8" w:rsidP="001F51B8">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34DDCFB0" w14:textId="227CFF63" w:rsidR="001F51B8" w:rsidRDefault="001F51B8" w:rsidP="001F51B8">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3C756BE1" w14:textId="305E300A"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1F51B8" w:rsidRDefault="001F51B8" w:rsidP="001F51B8">
            <w:pPr>
              <w:spacing w:after="0"/>
              <w:rPr>
                <w:rFonts w:ascii="Arial" w:hAnsi="Arial"/>
                <w:sz w:val="18"/>
              </w:rPr>
            </w:pPr>
          </w:p>
        </w:tc>
      </w:tr>
      <w:tr w:rsidR="001F51B8" w14:paraId="50883F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51122" w14:textId="0836E963" w:rsidR="001F51B8" w:rsidRDefault="001F51B8" w:rsidP="001F51B8">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0FCEF59C" w14:textId="6117B959" w:rsidR="001F51B8" w:rsidRDefault="001F51B8" w:rsidP="001F51B8">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11B11440" w14:textId="662E6B8A" w:rsidR="001F51B8" w:rsidRDefault="001F51B8" w:rsidP="001F51B8">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1F51B8" w:rsidRDefault="001F51B8" w:rsidP="001F51B8">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1F51B8" w:rsidRDefault="001F51B8" w:rsidP="001F51B8">
            <w:pPr>
              <w:pStyle w:val="TAC"/>
              <w:jc w:val="left"/>
            </w:pPr>
            <w:r>
              <w:t>Note: The AVP codes from 4331 to 4399 are reserved for TS 29.128.</w:t>
            </w:r>
          </w:p>
        </w:tc>
      </w:tr>
      <w:tr w:rsidR="001F51B8" w14:paraId="4F3AE1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3"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98147855"/>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98147856"/>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98147857"/>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98147858"/>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98147859"/>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98147860"/>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98147861"/>
      <w:r>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98147862"/>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98147863"/>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98147864"/>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98147865"/>
      <w:r>
        <w:t>A.4</w:t>
      </w:r>
      <w:r>
        <w:tab/>
        <w:t>Result codes</w:t>
      </w:r>
      <w:bookmarkEnd w:id="160"/>
      <w:bookmarkEnd w:id="161"/>
      <w:bookmarkEnd w:id="162"/>
      <w:bookmarkEnd w:id="163"/>
      <w:bookmarkEnd w:id="164"/>
      <w:bookmarkEnd w:id="165"/>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_Toc98147866"/>
      <w:bookmarkStart w:id="172" w:name="historyclause"/>
      <w:r>
        <w:t>Annex B (informative):</w:t>
      </w:r>
      <w:r>
        <w:br/>
        <w:t>Change history</w:t>
      </w:r>
      <w:bookmarkEnd w:id="166"/>
      <w:bookmarkEnd w:id="167"/>
      <w:bookmarkEnd w:id="168"/>
      <w:bookmarkEnd w:id="169"/>
      <w:bookmarkEnd w:id="170"/>
      <w:bookmarkEnd w:id="171"/>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2"/>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77777777" w:rsidR="002B57D3" w:rsidRDefault="002B57D3" w:rsidP="002B57D3">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r w:rsidR="00914651" w14:paraId="225658F9"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094EE1C8" w14:textId="65A01BB3" w:rsidR="00914651" w:rsidRDefault="00914651" w:rsidP="002B57D3">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23876FF" w14:textId="4A539AA9" w:rsidR="00914651" w:rsidRDefault="00914651" w:rsidP="002B57D3">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B39D719" w14:textId="77777777" w:rsidR="00914651" w:rsidRDefault="00914651" w:rsidP="002B57D3">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34FDB858" w14:textId="0461302C" w:rsidR="00914651" w:rsidRDefault="00914651" w:rsidP="002B57D3">
            <w:pPr>
              <w:spacing w:after="0"/>
              <w:rPr>
                <w:rFonts w:ascii="Arial" w:hAnsi="Arial" w:cs="Arial"/>
                <w:sz w:val="16"/>
                <w:szCs w:val="16"/>
              </w:rPr>
            </w:pPr>
            <w:r>
              <w:rPr>
                <w:rFonts w:ascii="Arial" w:hAnsi="Arial" w:cs="Arial"/>
                <w:sz w:val="16"/>
                <w:szCs w:val="16"/>
              </w:rPr>
              <w:t>0722</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0495CEC8" w14:textId="1F81B53E" w:rsidR="00914651" w:rsidRDefault="00914651" w:rsidP="002B57D3">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2A74B9" w14:textId="4E12DA46" w:rsidR="00914651" w:rsidRDefault="00914651" w:rsidP="002B57D3">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1CC9B2D" w14:textId="444C8599" w:rsidR="00914651" w:rsidRDefault="00914651" w:rsidP="002B57D3">
            <w:pPr>
              <w:spacing w:after="0"/>
              <w:rPr>
                <w:rFonts w:ascii="Arial" w:hAnsi="Arial" w:cs="Arial"/>
                <w:sz w:val="16"/>
                <w:szCs w:val="16"/>
              </w:rPr>
            </w:pPr>
            <w:r>
              <w:rPr>
                <w:rFonts w:ascii="Arial" w:hAnsi="Arial" w:cs="Arial"/>
                <w:sz w:val="16"/>
                <w:szCs w:val="16"/>
              </w:rPr>
              <w:t>Add SHA-256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9C925" w14:textId="46AE1413" w:rsidR="00914651" w:rsidRDefault="00914651" w:rsidP="002B57D3">
            <w:pPr>
              <w:spacing w:after="0"/>
              <w:rPr>
                <w:rFonts w:ascii="Arial" w:hAnsi="Arial"/>
                <w:snapToGrid w:val="0"/>
                <w:color w:val="000000"/>
                <w:sz w:val="16"/>
              </w:rPr>
            </w:pPr>
            <w:r>
              <w:rPr>
                <w:rFonts w:ascii="Arial" w:hAnsi="Arial"/>
                <w:snapToGrid w:val="0"/>
                <w:color w:val="000000"/>
                <w:sz w:val="16"/>
              </w:rPr>
              <w:t>18.6.0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E609F" w14:textId="77777777" w:rsidR="00023478" w:rsidRDefault="00023478">
      <w:r>
        <w:separator/>
      </w:r>
    </w:p>
  </w:endnote>
  <w:endnote w:type="continuationSeparator" w:id="0">
    <w:p w14:paraId="10EEC682" w14:textId="77777777" w:rsidR="00023478" w:rsidRDefault="0002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E7D7" w14:textId="77777777" w:rsidR="00023478" w:rsidRDefault="00023478">
      <w:r>
        <w:separator/>
      </w:r>
    </w:p>
  </w:footnote>
  <w:footnote w:type="continuationSeparator" w:id="0">
    <w:p w14:paraId="72CD1AB0" w14:textId="77777777" w:rsidR="00023478" w:rsidRDefault="00023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20A4D460"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651">
      <w:rPr>
        <w:rFonts w:ascii="Arial" w:hAnsi="Arial" w:cs="Arial"/>
        <w:b/>
        <w:noProof/>
        <w:sz w:val="18"/>
        <w:szCs w:val="18"/>
      </w:rPr>
      <w:t>3GPP TS 29.230 V18.5.0 (2024-12)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7AE6B50A"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651">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23478"/>
    <w:rsid w:val="00033397"/>
    <w:rsid w:val="00040095"/>
    <w:rsid w:val="00045D1F"/>
    <w:rsid w:val="00051834"/>
    <w:rsid w:val="000549B6"/>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1F51B8"/>
    <w:rsid w:val="002006CC"/>
    <w:rsid w:val="002035C3"/>
    <w:rsid w:val="002050F9"/>
    <w:rsid w:val="002347A2"/>
    <w:rsid w:val="00262280"/>
    <w:rsid w:val="002675F0"/>
    <w:rsid w:val="002B3806"/>
    <w:rsid w:val="002B43BB"/>
    <w:rsid w:val="002B57D3"/>
    <w:rsid w:val="002B6339"/>
    <w:rsid w:val="002E00EE"/>
    <w:rsid w:val="0031637B"/>
    <w:rsid w:val="003172DC"/>
    <w:rsid w:val="003320C8"/>
    <w:rsid w:val="0035462D"/>
    <w:rsid w:val="00356304"/>
    <w:rsid w:val="0036652C"/>
    <w:rsid w:val="003765B8"/>
    <w:rsid w:val="0039753D"/>
    <w:rsid w:val="003A7526"/>
    <w:rsid w:val="003C3971"/>
    <w:rsid w:val="00423334"/>
    <w:rsid w:val="004345EC"/>
    <w:rsid w:val="0044012E"/>
    <w:rsid w:val="0045377A"/>
    <w:rsid w:val="00465515"/>
    <w:rsid w:val="00465FF0"/>
    <w:rsid w:val="004863C6"/>
    <w:rsid w:val="00487E78"/>
    <w:rsid w:val="004D3578"/>
    <w:rsid w:val="004E213A"/>
    <w:rsid w:val="004F0988"/>
    <w:rsid w:val="004F3340"/>
    <w:rsid w:val="0053388B"/>
    <w:rsid w:val="00535773"/>
    <w:rsid w:val="00543E6C"/>
    <w:rsid w:val="00565087"/>
    <w:rsid w:val="005802A0"/>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B600E"/>
    <w:rsid w:val="007F0F4A"/>
    <w:rsid w:val="008028A4"/>
    <w:rsid w:val="00805911"/>
    <w:rsid w:val="00830747"/>
    <w:rsid w:val="008768CA"/>
    <w:rsid w:val="008838AB"/>
    <w:rsid w:val="008C384C"/>
    <w:rsid w:val="0090271F"/>
    <w:rsid w:val="00902E23"/>
    <w:rsid w:val="009114D7"/>
    <w:rsid w:val="00912869"/>
    <w:rsid w:val="0091348E"/>
    <w:rsid w:val="00914651"/>
    <w:rsid w:val="00917CCB"/>
    <w:rsid w:val="00942EC2"/>
    <w:rsid w:val="0095134A"/>
    <w:rsid w:val="0096724C"/>
    <w:rsid w:val="00996587"/>
    <w:rsid w:val="009E2489"/>
    <w:rsid w:val="009F37B7"/>
    <w:rsid w:val="00A10F02"/>
    <w:rsid w:val="00A164B4"/>
    <w:rsid w:val="00A22C24"/>
    <w:rsid w:val="00A26956"/>
    <w:rsid w:val="00A27486"/>
    <w:rsid w:val="00A53724"/>
    <w:rsid w:val="00A56066"/>
    <w:rsid w:val="00A73129"/>
    <w:rsid w:val="00A82346"/>
    <w:rsid w:val="00A92BA1"/>
    <w:rsid w:val="00AC2FE0"/>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130E"/>
    <w:rsid w:val="00E44582"/>
    <w:rsid w:val="00E77645"/>
    <w:rsid w:val="00EA15B0"/>
    <w:rsid w:val="00EA5EA7"/>
    <w:rsid w:val="00EC4A25"/>
    <w:rsid w:val="00ED2D84"/>
    <w:rsid w:val="00ED7293"/>
    <w:rsid w:val="00F025A2"/>
    <w:rsid w:val="00F04712"/>
    <w:rsid w:val="00F13360"/>
    <w:rsid w:val="00F22EC7"/>
    <w:rsid w:val="00F248F3"/>
    <w:rsid w:val="00F31EC9"/>
    <w:rsid w:val="00F325C8"/>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19107</Words>
  <Characters>108916</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29.230_CR0722R1_(Rel-18)_TEI17, GBA-ext</cp:lastModifiedBy>
  <cp:revision>13</cp:revision>
  <cp:lastPrinted>2019-02-25T14:05:00Z</cp:lastPrinted>
  <dcterms:created xsi:type="dcterms:W3CDTF">2024-03-26T13:37:00Z</dcterms:created>
  <dcterms:modified xsi:type="dcterms:W3CDTF">2025-05-26T15:22:00Z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29.230%Rel-16%%29.230%Rel-16%%29.230%Rel-16%%29.230%Rel-16%%29.230%Rel-16%%29.230%Rel-16%%29.230%Rel-16%0690%29.230%Rel-17%0691%29.230%Rel-17%0692%29.230%Rel-17%0694%29.230%Rel-17%0697%29.230%Rel-17%0695%29.230%Rel-18%0722%</vt:lpwstr>
  </property>
</Properties>
</file>