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E50E65E"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B8163E">
              <w:t>9</w:t>
            </w:r>
            <w:r w:rsidR="00E134FC">
              <w:t>.</w:t>
            </w:r>
            <w:r w:rsidR="007D4EDD">
              <w:t>2</w:t>
            </w:r>
            <w:r w:rsidR="00E134FC">
              <w:t>.0</w:t>
            </w:r>
            <w:r w:rsidRPr="004D3578">
              <w:t xml:space="preserve"> </w:t>
            </w:r>
            <w:r w:rsidRPr="00133525">
              <w:rPr>
                <w:sz w:val="32"/>
              </w:rPr>
              <w:t>(</w:t>
            </w:r>
            <w:r w:rsidR="00E134FC">
              <w:rPr>
                <w:sz w:val="32"/>
              </w:rPr>
              <w:t>202</w:t>
            </w:r>
            <w:r w:rsidR="002772D2">
              <w:rPr>
                <w:sz w:val="32"/>
              </w:rPr>
              <w:t>5</w:t>
            </w:r>
            <w:r w:rsidR="00E134FC">
              <w:rPr>
                <w:sz w:val="32"/>
              </w:rPr>
              <w:t>-</w:t>
            </w:r>
            <w:r w:rsidR="00F76338">
              <w:rPr>
                <w:sz w:val="32"/>
              </w:rPr>
              <w:t>0</w:t>
            </w:r>
            <w:r w:rsidR="007D4EDD">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4398B605" w:rsidR="004F0988" w:rsidRPr="00133525" w:rsidRDefault="00E134FC" w:rsidP="00E134FC">
            <w:pPr>
              <w:pStyle w:val="ZT"/>
              <w:framePr w:wrap="auto" w:hAnchor="text" w:yAlign="inline"/>
              <w:rPr>
                <w:i/>
                <w:sz w:val="28"/>
              </w:rPr>
            </w:pPr>
            <w:r w:rsidRPr="00616F0C">
              <w:t>(</w:t>
            </w:r>
            <w:r w:rsidRPr="00616F0C">
              <w:rPr>
                <w:rStyle w:val="ZGSM"/>
              </w:rPr>
              <w:t>Release 1</w:t>
            </w:r>
            <w:r w:rsidR="00690C75">
              <w:rPr>
                <w:rStyle w:val="ZGSM"/>
              </w:rPr>
              <w:t>9</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09867757"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A563271"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F76338">
              <w:rPr>
                <w:noProof/>
                <w:sz w:val="18"/>
              </w:rPr>
              <w:t>5</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75F51231" w14:textId="1B2D9E5F" w:rsidR="00787F3D" w:rsidRDefault="00996CC4">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787F3D">
        <w:rPr>
          <w:noProof/>
        </w:rPr>
        <w:t>Foreword</w:t>
      </w:r>
      <w:r w:rsidR="00787F3D">
        <w:rPr>
          <w:noProof/>
        </w:rPr>
        <w:tab/>
      </w:r>
      <w:r w:rsidR="00787F3D">
        <w:rPr>
          <w:noProof/>
        </w:rPr>
        <w:fldChar w:fldCharType="begin"/>
      </w:r>
      <w:r w:rsidR="00787F3D">
        <w:rPr>
          <w:noProof/>
        </w:rPr>
        <w:instrText xml:space="preserve"> PAGEREF _Toc199251054 \h </w:instrText>
      </w:r>
      <w:r w:rsidR="00787F3D">
        <w:rPr>
          <w:noProof/>
        </w:rPr>
      </w:r>
      <w:r w:rsidR="00787F3D">
        <w:rPr>
          <w:noProof/>
        </w:rPr>
        <w:fldChar w:fldCharType="separate"/>
      </w:r>
      <w:r w:rsidR="00787F3D">
        <w:rPr>
          <w:noProof/>
        </w:rPr>
        <w:t>8</w:t>
      </w:r>
      <w:r w:rsidR="00787F3D">
        <w:rPr>
          <w:noProof/>
        </w:rPr>
        <w:fldChar w:fldCharType="end"/>
      </w:r>
    </w:p>
    <w:p w14:paraId="55C7CA79" w14:textId="20406526" w:rsidR="00787F3D" w:rsidRDefault="00787F3D">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_Toc199251055 \h </w:instrText>
      </w:r>
      <w:r>
        <w:rPr>
          <w:noProof/>
        </w:rPr>
      </w:r>
      <w:r>
        <w:rPr>
          <w:noProof/>
        </w:rPr>
        <w:fldChar w:fldCharType="separate"/>
      </w:r>
      <w:r>
        <w:rPr>
          <w:noProof/>
        </w:rPr>
        <w:t>9</w:t>
      </w:r>
      <w:r>
        <w:rPr>
          <w:noProof/>
        </w:rPr>
        <w:fldChar w:fldCharType="end"/>
      </w:r>
    </w:p>
    <w:p w14:paraId="6CAF7AB7" w14:textId="364ED07C" w:rsidR="00787F3D" w:rsidRDefault="00787F3D">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_Toc199251056 \h </w:instrText>
      </w:r>
      <w:r>
        <w:rPr>
          <w:noProof/>
        </w:rPr>
      </w:r>
      <w:r>
        <w:rPr>
          <w:noProof/>
        </w:rPr>
        <w:fldChar w:fldCharType="separate"/>
      </w:r>
      <w:r>
        <w:rPr>
          <w:noProof/>
        </w:rPr>
        <w:t>9</w:t>
      </w:r>
      <w:r>
        <w:rPr>
          <w:noProof/>
        </w:rPr>
        <w:fldChar w:fldCharType="end"/>
      </w:r>
    </w:p>
    <w:p w14:paraId="2303BADD" w14:textId="3A083874" w:rsidR="00787F3D" w:rsidRDefault="00787F3D">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_Toc199251057 \h </w:instrText>
      </w:r>
      <w:r>
        <w:rPr>
          <w:noProof/>
        </w:rPr>
      </w:r>
      <w:r>
        <w:rPr>
          <w:noProof/>
        </w:rPr>
        <w:fldChar w:fldCharType="separate"/>
      </w:r>
      <w:r>
        <w:rPr>
          <w:noProof/>
        </w:rPr>
        <w:t>10</w:t>
      </w:r>
      <w:r>
        <w:rPr>
          <w:noProof/>
        </w:rPr>
        <w:fldChar w:fldCharType="end"/>
      </w:r>
    </w:p>
    <w:p w14:paraId="612477D7" w14:textId="42D6EC9C" w:rsidR="00787F3D" w:rsidRDefault="00787F3D">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_Toc199251058 \h </w:instrText>
      </w:r>
      <w:r>
        <w:rPr>
          <w:noProof/>
        </w:rPr>
      </w:r>
      <w:r>
        <w:rPr>
          <w:noProof/>
        </w:rPr>
        <w:fldChar w:fldCharType="separate"/>
      </w:r>
      <w:r>
        <w:rPr>
          <w:noProof/>
        </w:rPr>
        <w:t>10</w:t>
      </w:r>
      <w:r>
        <w:rPr>
          <w:noProof/>
        </w:rPr>
        <w:fldChar w:fldCharType="end"/>
      </w:r>
    </w:p>
    <w:p w14:paraId="4F165EDA" w14:textId="75AC6F08" w:rsidR="00787F3D" w:rsidRDefault="00787F3D">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_Toc199251059 \h </w:instrText>
      </w:r>
      <w:r>
        <w:rPr>
          <w:noProof/>
        </w:rPr>
      </w:r>
      <w:r>
        <w:rPr>
          <w:noProof/>
        </w:rPr>
        <w:fldChar w:fldCharType="separate"/>
      </w:r>
      <w:r>
        <w:rPr>
          <w:noProof/>
        </w:rPr>
        <w:t>10</w:t>
      </w:r>
      <w:r>
        <w:rPr>
          <w:noProof/>
        </w:rPr>
        <w:fldChar w:fldCharType="end"/>
      </w:r>
    </w:p>
    <w:p w14:paraId="2841B2AE" w14:textId="32280F72" w:rsidR="00787F3D" w:rsidRDefault="00787F3D">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_Toc199251060 \h </w:instrText>
      </w:r>
      <w:r>
        <w:rPr>
          <w:noProof/>
        </w:rPr>
      </w:r>
      <w:r>
        <w:rPr>
          <w:noProof/>
        </w:rPr>
        <w:fldChar w:fldCharType="separate"/>
      </w:r>
      <w:r>
        <w:rPr>
          <w:noProof/>
        </w:rPr>
        <w:t>10</w:t>
      </w:r>
      <w:r>
        <w:rPr>
          <w:noProof/>
        </w:rPr>
        <w:fldChar w:fldCharType="end"/>
      </w:r>
    </w:p>
    <w:p w14:paraId="7B707CBF" w14:textId="42138642" w:rsidR="00787F3D" w:rsidRDefault="00787F3D">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_Toc199251061 \h </w:instrText>
      </w:r>
      <w:r>
        <w:rPr>
          <w:noProof/>
        </w:rPr>
      </w:r>
      <w:r>
        <w:rPr>
          <w:noProof/>
        </w:rPr>
        <w:fldChar w:fldCharType="separate"/>
      </w:r>
      <w:r>
        <w:rPr>
          <w:noProof/>
        </w:rPr>
        <w:t>10</w:t>
      </w:r>
      <w:r>
        <w:rPr>
          <w:noProof/>
        </w:rPr>
        <w:fldChar w:fldCharType="end"/>
      </w:r>
    </w:p>
    <w:p w14:paraId="256EACCA" w14:textId="0E37F0B9" w:rsidR="00787F3D" w:rsidRDefault="00787F3D">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_Toc199251062 \h </w:instrText>
      </w:r>
      <w:r>
        <w:rPr>
          <w:noProof/>
        </w:rPr>
      </w:r>
      <w:r>
        <w:rPr>
          <w:noProof/>
        </w:rPr>
        <w:fldChar w:fldCharType="separate"/>
      </w:r>
      <w:r>
        <w:rPr>
          <w:noProof/>
        </w:rPr>
        <w:t>11</w:t>
      </w:r>
      <w:r>
        <w:rPr>
          <w:noProof/>
        </w:rPr>
        <w:fldChar w:fldCharType="end"/>
      </w:r>
    </w:p>
    <w:p w14:paraId="21E78F89" w14:textId="2D909B67" w:rsidR="00787F3D" w:rsidRDefault="00787F3D">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_Toc199251063 \h </w:instrText>
      </w:r>
      <w:r>
        <w:rPr>
          <w:noProof/>
        </w:rPr>
      </w:r>
      <w:r>
        <w:rPr>
          <w:noProof/>
        </w:rPr>
        <w:fldChar w:fldCharType="separate"/>
      </w:r>
      <w:r>
        <w:rPr>
          <w:noProof/>
        </w:rPr>
        <w:t>11</w:t>
      </w:r>
      <w:r>
        <w:rPr>
          <w:noProof/>
        </w:rPr>
        <w:fldChar w:fldCharType="end"/>
      </w:r>
    </w:p>
    <w:p w14:paraId="4B7A3F8E" w14:textId="1DE94E26" w:rsidR="00787F3D" w:rsidRDefault="00787F3D">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_Toc199251064 \h </w:instrText>
      </w:r>
      <w:r>
        <w:rPr>
          <w:noProof/>
        </w:rPr>
      </w:r>
      <w:r>
        <w:rPr>
          <w:noProof/>
        </w:rPr>
        <w:fldChar w:fldCharType="separate"/>
      </w:r>
      <w:r>
        <w:rPr>
          <w:noProof/>
        </w:rPr>
        <w:t>11</w:t>
      </w:r>
      <w:r>
        <w:rPr>
          <w:noProof/>
        </w:rPr>
        <w:fldChar w:fldCharType="end"/>
      </w:r>
    </w:p>
    <w:p w14:paraId="2BE4FAB0" w14:textId="03E5F4B7"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_Toc199251065 \h </w:instrText>
      </w:r>
      <w:r>
        <w:rPr>
          <w:noProof/>
        </w:rPr>
      </w:r>
      <w:r>
        <w:rPr>
          <w:noProof/>
        </w:rPr>
        <w:fldChar w:fldCharType="separate"/>
      </w:r>
      <w:r>
        <w:rPr>
          <w:noProof/>
        </w:rPr>
        <w:t>11</w:t>
      </w:r>
      <w:r>
        <w:rPr>
          <w:noProof/>
        </w:rPr>
        <w:fldChar w:fldCharType="end"/>
      </w:r>
    </w:p>
    <w:p w14:paraId="0A71EC16" w14:textId="05BCA1AE"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_Toc199251066 \h </w:instrText>
      </w:r>
      <w:r>
        <w:rPr>
          <w:noProof/>
        </w:rPr>
      </w:r>
      <w:r>
        <w:rPr>
          <w:noProof/>
        </w:rPr>
        <w:fldChar w:fldCharType="separate"/>
      </w:r>
      <w:r>
        <w:rPr>
          <w:noProof/>
        </w:rPr>
        <w:t>11</w:t>
      </w:r>
      <w:r>
        <w:rPr>
          <w:noProof/>
        </w:rPr>
        <w:fldChar w:fldCharType="end"/>
      </w:r>
    </w:p>
    <w:p w14:paraId="4F7AB9AB" w14:textId="409B3F32"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_Toc199251067 \h </w:instrText>
      </w:r>
      <w:r>
        <w:rPr>
          <w:noProof/>
        </w:rPr>
      </w:r>
      <w:r>
        <w:rPr>
          <w:noProof/>
        </w:rPr>
        <w:fldChar w:fldCharType="separate"/>
      </w:r>
      <w:r>
        <w:rPr>
          <w:noProof/>
        </w:rPr>
        <w:t>11</w:t>
      </w:r>
      <w:r>
        <w:rPr>
          <w:noProof/>
        </w:rPr>
        <w:fldChar w:fldCharType="end"/>
      </w:r>
    </w:p>
    <w:p w14:paraId="3231BF5F" w14:textId="2F1F2251"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_Toc199251068 \h </w:instrText>
      </w:r>
      <w:r>
        <w:rPr>
          <w:noProof/>
        </w:rPr>
      </w:r>
      <w:r>
        <w:rPr>
          <w:noProof/>
        </w:rPr>
        <w:fldChar w:fldCharType="separate"/>
      </w:r>
      <w:r>
        <w:rPr>
          <w:noProof/>
        </w:rPr>
        <w:t>12</w:t>
      </w:r>
      <w:r>
        <w:rPr>
          <w:noProof/>
        </w:rPr>
        <w:fldChar w:fldCharType="end"/>
      </w:r>
    </w:p>
    <w:p w14:paraId="398768B8" w14:textId="6C73BF7D"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_Toc199251069 \h </w:instrText>
      </w:r>
      <w:r>
        <w:rPr>
          <w:noProof/>
        </w:rPr>
      </w:r>
      <w:r>
        <w:rPr>
          <w:noProof/>
        </w:rPr>
        <w:fldChar w:fldCharType="separate"/>
      </w:r>
      <w:r>
        <w:rPr>
          <w:noProof/>
        </w:rPr>
        <w:t>12</w:t>
      </w:r>
      <w:r>
        <w:rPr>
          <w:noProof/>
        </w:rPr>
        <w:fldChar w:fldCharType="end"/>
      </w:r>
    </w:p>
    <w:p w14:paraId="1AC92015" w14:textId="75A31C4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_Toc199251070 \h </w:instrText>
      </w:r>
      <w:r>
        <w:rPr>
          <w:noProof/>
        </w:rPr>
      </w:r>
      <w:r>
        <w:rPr>
          <w:noProof/>
        </w:rPr>
        <w:fldChar w:fldCharType="separate"/>
      </w:r>
      <w:r>
        <w:rPr>
          <w:noProof/>
        </w:rPr>
        <w:t>12</w:t>
      </w:r>
      <w:r>
        <w:rPr>
          <w:noProof/>
        </w:rPr>
        <w:fldChar w:fldCharType="end"/>
      </w:r>
    </w:p>
    <w:p w14:paraId="30E072D0" w14:textId="2F9E33A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_Toc199251071 \h </w:instrText>
      </w:r>
      <w:r>
        <w:rPr>
          <w:noProof/>
        </w:rPr>
      </w:r>
      <w:r>
        <w:rPr>
          <w:noProof/>
        </w:rPr>
        <w:fldChar w:fldCharType="separate"/>
      </w:r>
      <w:r>
        <w:rPr>
          <w:noProof/>
        </w:rPr>
        <w:t>13</w:t>
      </w:r>
      <w:r>
        <w:rPr>
          <w:noProof/>
        </w:rPr>
        <w:fldChar w:fldCharType="end"/>
      </w:r>
    </w:p>
    <w:p w14:paraId="2DA15D58" w14:textId="6BED6E02"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_Toc199251072 \h </w:instrText>
      </w:r>
      <w:r>
        <w:rPr>
          <w:noProof/>
        </w:rPr>
      </w:r>
      <w:r>
        <w:rPr>
          <w:noProof/>
        </w:rPr>
        <w:fldChar w:fldCharType="separate"/>
      </w:r>
      <w:r>
        <w:rPr>
          <w:noProof/>
        </w:rPr>
        <w:t>13</w:t>
      </w:r>
      <w:r>
        <w:rPr>
          <w:noProof/>
        </w:rPr>
        <w:fldChar w:fldCharType="end"/>
      </w:r>
    </w:p>
    <w:p w14:paraId="2286D342" w14:textId="3DFA5E25"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_Toc199251073 \h </w:instrText>
      </w:r>
      <w:r>
        <w:rPr>
          <w:noProof/>
        </w:rPr>
      </w:r>
      <w:r>
        <w:rPr>
          <w:noProof/>
        </w:rPr>
        <w:fldChar w:fldCharType="separate"/>
      </w:r>
      <w:r>
        <w:rPr>
          <w:noProof/>
        </w:rPr>
        <w:t>14</w:t>
      </w:r>
      <w:r>
        <w:rPr>
          <w:noProof/>
        </w:rPr>
        <w:fldChar w:fldCharType="end"/>
      </w:r>
    </w:p>
    <w:p w14:paraId="29636019" w14:textId="2C8B1454"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_Toc199251074 \h </w:instrText>
      </w:r>
      <w:r>
        <w:rPr>
          <w:noProof/>
        </w:rPr>
      </w:r>
      <w:r>
        <w:rPr>
          <w:noProof/>
        </w:rPr>
        <w:fldChar w:fldCharType="separate"/>
      </w:r>
      <w:r>
        <w:rPr>
          <w:noProof/>
        </w:rPr>
        <w:t>15</w:t>
      </w:r>
      <w:r>
        <w:rPr>
          <w:noProof/>
        </w:rPr>
        <w:fldChar w:fldCharType="end"/>
      </w:r>
    </w:p>
    <w:p w14:paraId="646A5FBE" w14:textId="2164815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_Toc199251075 \h </w:instrText>
      </w:r>
      <w:r>
        <w:rPr>
          <w:noProof/>
        </w:rPr>
      </w:r>
      <w:r>
        <w:rPr>
          <w:noProof/>
        </w:rPr>
        <w:fldChar w:fldCharType="separate"/>
      </w:r>
      <w:r>
        <w:rPr>
          <w:noProof/>
        </w:rPr>
        <w:t>15</w:t>
      </w:r>
      <w:r>
        <w:rPr>
          <w:noProof/>
        </w:rPr>
        <w:fldChar w:fldCharType="end"/>
      </w:r>
    </w:p>
    <w:p w14:paraId="5FE7F2DC" w14:textId="3612046B"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_Toc199251076 \h </w:instrText>
      </w:r>
      <w:r>
        <w:rPr>
          <w:noProof/>
        </w:rPr>
      </w:r>
      <w:r>
        <w:rPr>
          <w:noProof/>
        </w:rPr>
        <w:fldChar w:fldCharType="separate"/>
      </w:r>
      <w:r>
        <w:rPr>
          <w:noProof/>
        </w:rPr>
        <w:t>16</w:t>
      </w:r>
      <w:r>
        <w:rPr>
          <w:noProof/>
        </w:rPr>
        <w:fldChar w:fldCharType="end"/>
      </w:r>
    </w:p>
    <w:p w14:paraId="605CBEE8" w14:textId="7EBEBEC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_Toc199251077 \h </w:instrText>
      </w:r>
      <w:r>
        <w:rPr>
          <w:noProof/>
        </w:rPr>
      </w:r>
      <w:r>
        <w:rPr>
          <w:noProof/>
        </w:rPr>
        <w:fldChar w:fldCharType="separate"/>
      </w:r>
      <w:r>
        <w:rPr>
          <w:noProof/>
        </w:rPr>
        <w:t>16</w:t>
      </w:r>
      <w:r>
        <w:rPr>
          <w:noProof/>
        </w:rPr>
        <w:fldChar w:fldCharType="end"/>
      </w:r>
    </w:p>
    <w:p w14:paraId="6114B414" w14:textId="78DC4276"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_Toc199251078 \h </w:instrText>
      </w:r>
      <w:r>
        <w:rPr>
          <w:noProof/>
        </w:rPr>
      </w:r>
      <w:r>
        <w:rPr>
          <w:noProof/>
        </w:rPr>
        <w:fldChar w:fldCharType="separate"/>
      </w:r>
      <w:r>
        <w:rPr>
          <w:noProof/>
        </w:rPr>
        <w:t>17</w:t>
      </w:r>
      <w:r>
        <w:rPr>
          <w:noProof/>
        </w:rPr>
        <w:fldChar w:fldCharType="end"/>
      </w:r>
    </w:p>
    <w:p w14:paraId="724D4F62" w14:textId="405CFCE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_Toc199251079 \h </w:instrText>
      </w:r>
      <w:r>
        <w:rPr>
          <w:noProof/>
        </w:rPr>
      </w:r>
      <w:r>
        <w:rPr>
          <w:noProof/>
        </w:rPr>
        <w:fldChar w:fldCharType="separate"/>
      </w:r>
      <w:r>
        <w:rPr>
          <w:noProof/>
        </w:rPr>
        <w:t>17</w:t>
      </w:r>
      <w:r>
        <w:rPr>
          <w:noProof/>
        </w:rPr>
        <w:fldChar w:fldCharType="end"/>
      </w:r>
    </w:p>
    <w:p w14:paraId="1AEB66ED" w14:textId="53E2509C"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_Toc199251080 \h </w:instrText>
      </w:r>
      <w:r>
        <w:rPr>
          <w:noProof/>
        </w:rPr>
      </w:r>
      <w:r>
        <w:rPr>
          <w:noProof/>
        </w:rPr>
        <w:fldChar w:fldCharType="separate"/>
      </w:r>
      <w:r>
        <w:rPr>
          <w:noProof/>
        </w:rPr>
        <w:t>17</w:t>
      </w:r>
      <w:r>
        <w:rPr>
          <w:noProof/>
        </w:rPr>
        <w:fldChar w:fldCharType="end"/>
      </w:r>
    </w:p>
    <w:p w14:paraId="53D8638B" w14:textId="500D0715"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_Toc199251081 \h </w:instrText>
      </w:r>
      <w:r>
        <w:rPr>
          <w:noProof/>
        </w:rPr>
      </w:r>
      <w:r>
        <w:rPr>
          <w:noProof/>
        </w:rPr>
        <w:fldChar w:fldCharType="separate"/>
      </w:r>
      <w:r>
        <w:rPr>
          <w:noProof/>
        </w:rPr>
        <w:t>17</w:t>
      </w:r>
      <w:r>
        <w:rPr>
          <w:noProof/>
        </w:rPr>
        <w:fldChar w:fldCharType="end"/>
      </w:r>
    </w:p>
    <w:p w14:paraId="2F6FB658" w14:textId="4DDE9BDB"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_Toc199251082 \h </w:instrText>
      </w:r>
      <w:r>
        <w:rPr>
          <w:noProof/>
        </w:rPr>
      </w:r>
      <w:r>
        <w:rPr>
          <w:noProof/>
        </w:rPr>
        <w:fldChar w:fldCharType="separate"/>
      </w:r>
      <w:r>
        <w:rPr>
          <w:noProof/>
        </w:rPr>
        <w:t>18</w:t>
      </w:r>
      <w:r>
        <w:rPr>
          <w:noProof/>
        </w:rPr>
        <w:fldChar w:fldCharType="end"/>
      </w:r>
    </w:p>
    <w:p w14:paraId="6BB3288E" w14:textId="49BCB9BB"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_Toc199251083 \h </w:instrText>
      </w:r>
      <w:r>
        <w:rPr>
          <w:noProof/>
        </w:rPr>
      </w:r>
      <w:r>
        <w:rPr>
          <w:noProof/>
        </w:rPr>
        <w:fldChar w:fldCharType="separate"/>
      </w:r>
      <w:r>
        <w:rPr>
          <w:noProof/>
        </w:rPr>
        <w:t>18</w:t>
      </w:r>
      <w:r>
        <w:rPr>
          <w:noProof/>
        </w:rPr>
        <w:fldChar w:fldCharType="end"/>
      </w:r>
    </w:p>
    <w:p w14:paraId="5327C094" w14:textId="1C814CA3"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_Toc199251084 \h </w:instrText>
      </w:r>
      <w:r>
        <w:rPr>
          <w:noProof/>
        </w:rPr>
      </w:r>
      <w:r>
        <w:rPr>
          <w:noProof/>
        </w:rPr>
        <w:fldChar w:fldCharType="separate"/>
      </w:r>
      <w:r>
        <w:rPr>
          <w:noProof/>
        </w:rPr>
        <w:t>18</w:t>
      </w:r>
      <w:r>
        <w:rPr>
          <w:noProof/>
        </w:rPr>
        <w:fldChar w:fldCharType="end"/>
      </w:r>
    </w:p>
    <w:p w14:paraId="3713C44F" w14:textId="4E988F4C"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_Toc199251085 \h </w:instrText>
      </w:r>
      <w:r>
        <w:rPr>
          <w:noProof/>
        </w:rPr>
      </w:r>
      <w:r>
        <w:rPr>
          <w:noProof/>
        </w:rPr>
        <w:fldChar w:fldCharType="separate"/>
      </w:r>
      <w:r>
        <w:rPr>
          <w:noProof/>
        </w:rPr>
        <w:t>19</w:t>
      </w:r>
      <w:r>
        <w:rPr>
          <w:noProof/>
        </w:rPr>
        <w:fldChar w:fldCharType="end"/>
      </w:r>
    </w:p>
    <w:p w14:paraId="0C5EDCAD" w14:textId="3636F151"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_Toc199251086 \h </w:instrText>
      </w:r>
      <w:r>
        <w:rPr>
          <w:noProof/>
        </w:rPr>
      </w:r>
      <w:r>
        <w:rPr>
          <w:noProof/>
        </w:rPr>
        <w:fldChar w:fldCharType="separate"/>
      </w:r>
      <w:r>
        <w:rPr>
          <w:noProof/>
        </w:rPr>
        <w:t>19</w:t>
      </w:r>
      <w:r>
        <w:rPr>
          <w:noProof/>
        </w:rPr>
        <w:fldChar w:fldCharType="end"/>
      </w:r>
    </w:p>
    <w:p w14:paraId="2E448163" w14:textId="3EA9E2E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_Toc199251087 \h </w:instrText>
      </w:r>
      <w:r>
        <w:rPr>
          <w:noProof/>
        </w:rPr>
      </w:r>
      <w:r>
        <w:rPr>
          <w:noProof/>
        </w:rPr>
        <w:fldChar w:fldCharType="separate"/>
      </w:r>
      <w:r>
        <w:rPr>
          <w:noProof/>
        </w:rPr>
        <w:t>20</w:t>
      </w:r>
      <w:r>
        <w:rPr>
          <w:noProof/>
        </w:rPr>
        <w:fldChar w:fldCharType="end"/>
      </w:r>
    </w:p>
    <w:p w14:paraId="152470B5" w14:textId="745AE07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_Toc199251088 \h </w:instrText>
      </w:r>
      <w:r>
        <w:rPr>
          <w:noProof/>
        </w:rPr>
      </w:r>
      <w:r>
        <w:rPr>
          <w:noProof/>
        </w:rPr>
        <w:fldChar w:fldCharType="separate"/>
      </w:r>
      <w:r>
        <w:rPr>
          <w:noProof/>
        </w:rPr>
        <w:t>21</w:t>
      </w:r>
      <w:r>
        <w:rPr>
          <w:noProof/>
        </w:rPr>
        <w:fldChar w:fldCharType="end"/>
      </w:r>
    </w:p>
    <w:p w14:paraId="32049D02" w14:textId="4965B027"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_Toc199251089 \h </w:instrText>
      </w:r>
      <w:r>
        <w:rPr>
          <w:noProof/>
        </w:rPr>
      </w:r>
      <w:r>
        <w:rPr>
          <w:noProof/>
        </w:rPr>
        <w:fldChar w:fldCharType="separate"/>
      </w:r>
      <w:r>
        <w:rPr>
          <w:noProof/>
        </w:rPr>
        <w:t>21</w:t>
      </w:r>
      <w:r>
        <w:rPr>
          <w:noProof/>
        </w:rPr>
        <w:fldChar w:fldCharType="end"/>
      </w:r>
    </w:p>
    <w:p w14:paraId="7608139D" w14:textId="05C0620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_Toc199251090 \h </w:instrText>
      </w:r>
      <w:r>
        <w:rPr>
          <w:noProof/>
        </w:rPr>
      </w:r>
      <w:r>
        <w:rPr>
          <w:noProof/>
        </w:rPr>
        <w:fldChar w:fldCharType="separate"/>
      </w:r>
      <w:r>
        <w:rPr>
          <w:noProof/>
        </w:rPr>
        <w:t>22</w:t>
      </w:r>
      <w:r>
        <w:rPr>
          <w:noProof/>
        </w:rPr>
        <w:fldChar w:fldCharType="end"/>
      </w:r>
    </w:p>
    <w:p w14:paraId="2EE56F96" w14:textId="6756B4C5"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5.2.2.4.8</w:t>
      </w:r>
      <w:r>
        <w:rPr>
          <w:rFonts w:asciiTheme="minorHAnsi" w:eastAsiaTheme="minorEastAsia" w:hAnsiTheme="minorHAnsi" w:cstheme="minorBidi"/>
          <w:noProof/>
          <w:kern w:val="2"/>
          <w:sz w:val="24"/>
          <w:szCs w:val="24"/>
          <w:lang w:val="en-US"/>
          <w14:ligatures w14:val="standardContextual"/>
        </w:rPr>
        <w:tab/>
      </w:r>
      <w:r>
        <w:rPr>
          <w:noProof/>
        </w:rPr>
        <w:t>Record Partial Update</w:t>
      </w:r>
      <w:r>
        <w:rPr>
          <w:noProof/>
        </w:rPr>
        <w:tab/>
      </w:r>
      <w:r>
        <w:rPr>
          <w:noProof/>
        </w:rPr>
        <w:fldChar w:fldCharType="begin"/>
      </w:r>
      <w:r>
        <w:rPr>
          <w:noProof/>
        </w:rPr>
        <w:instrText xml:space="preserve"> PAGEREF _Toc199251091 \h </w:instrText>
      </w:r>
      <w:r>
        <w:rPr>
          <w:noProof/>
        </w:rPr>
      </w:r>
      <w:r>
        <w:rPr>
          <w:noProof/>
        </w:rPr>
        <w:fldChar w:fldCharType="separate"/>
      </w:r>
      <w:r>
        <w:rPr>
          <w:noProof/>
        </w:rPr>
        <w:t>23</w:t>
      </w:r>
      <w:r>
        <w:rPr>
          <w:noProof/>
        </w:rPr>
        <w:fldChar w:fldCharType="end"/>
      </w:r>
    </w:p>
    <w:p w14:paraId="32F6A995" w14:textId="0C60311E"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_Toc199251092 \h </w:instrText>
      </w:r>
      <w:r>
        <w:rPr>
          <w:noProof/>
        </w:rPr>
      </w:r>
      <w:r>
        <w:rPr>
          <w:noProof/>
        </w:rPr>
        <w:fldChar w:fldCharType="separate"/>
      </w:r>
      <w:r>
        <w:rPr>
          <w:noProof/>
        </w:rPr>
        <w:t>24</w:t>
      </w:r>
      <w:r>
        <w:rPr>
          <w:noProof/>
        </w:rPr>
        <w:fldChar w:fldCharType="end"/>
      </w:r>
    </w:p>
    <w:p w14:paraId="3BD475AC" w14:textId="5E2D1802"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_Toc199251093 \h </w:instrText>
      </w:r>
      <w:r>
        <w:rPr>
          <w:noProof/>
        </w:rPr>
      </w:r>
      <w:r>
        <w:rPr>
          <w:noProof/>
        </w:rPr>
        <w:fldChar w:fldCharType="separate"/>
      </w:r>
      <w:r>
        <w:rPr>
          <w:noProof/>
        </w:rPr>
        <w:t>24</w:t>
      </w:r>
      <w:r>
        <w:rPr>
          <w:noProof/>
        </w:rPr>
        <w:fldChar w:fldCharType="end"/>
      </w:r>
    </w:p>
    <w:p w14:paraId="60B31855" w14:textId="4ECD9883"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_Toc199251094 \h </w:instrText>
      </w:r>
      <w:r>
        <w:rPr>
          <w:noProof/>
        </w:rPr>
      </w:r>
      <w:r>
        <w:rPr>
          <w:noProof/>
        </w:rPr>
        <w:fldChar w:fldCharType="separate"/>
      </w:r>
      <w:r>
        <w:rPr>
          <w:noProof/>
        </w:rPr>
        <w:t>24</w:t>
      </w:r>
      <w:r>
        <w:rPr>
          <w:noProof/>
        </w:rPr>
        <w:fldChar w:fldCharType="end"/>
      </w:r>
    </w:p>
    <w:p w14:paraId="51B94E58" w14:textId="74764C56"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_Toc199251095 \h </w:instrText>
      </w:r>
      <w:r>
        <w:rPr>
          <w:noProof/>
        </w:rPr>
      </w:r>
      <w:r>
        <w:rPr>
          <w:noProof/>
        </w:rPr>
        <w:fldChar w:fldCharType="separate"/>
      </w:r>
      <w:r>
        <w:rPr>
          <w:noProof/>
        </w:rPr>
        <w:t>24</w:t>
      </w:r>
      <w:r>
        <w:rPr>
          <w:noProof/>
        </w:rPr>
        <w:fldChar w:fldCharType="end"/>
      </w:r>
    </w:p>
    <w:p w14:paraId="4CFF5B29" w14:textId="490D1D5C"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_Toc199251096 \h </w:instrText>
      </w:r>
      <w:r>
        <w:rPr>
          <w:noProof/>
        </w:rPr>
      </w:r>
      <w:r>
        <w:rPr>
          <w:noProof/>
        </w:rPr>
        <w:fldChar w:fldCharType="separate"/>
      </w:r>
      <w:r>
        <w:rPr>
          <w:noProof/>
        </w:rPr>
        <w:t>25</w:t>
      </w:r>
      <w:r>
        <w:rPr>
          <w:noProof/>
        </w:rPr>
        <w:fldChar w:fldCharType="end"/>
      </w:r>
    </w:p>
    <w:p w14:paraId="7B5921E3" w14:textId="0A6AE62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_Toc199251097 \h </w:instrText>
      </w:r>
      <w:r>
        <w:rPr>
          <w:noProof/>
        </w:rPr>
      </w:r>
      <w:r>
        <w:rPr>
          <w:noProof/>
        </w:rPr>
        <w:fldChar w:fldCharType="separate"/>
      </w:r>
      <w:r>
        <w:rPr>
          <w:noProof/>
        </w:rPr>
        <w:t>26</w:t>
      </w:r>
      <w:r>
        <w:rPr>
          <w:noProof/>
        </w:rPr>
        <w:fldChar w:fldCharType="end"/>
      </w:r>
    </w:p>
    <w:p w14:paraId="2575F42F" w14:textId="19C1D3CE"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_Toc199251098 \h </w:instrText>
      </w:r>
      <w:r>
        <w:rPr>
          <w:noProof/>
        </w:rPr>
      </w:r>
      <w:r>
        <w:rPr>
          <w:noProof/>
        </w:rPr>
        <w:fldChar w:fldCharType="separate"/>
      </w:r>
      <w:r>
        <w:rPr>
          <w:noProof/>
        </w:rPr>
        <w:t>27</w:t>
      </w:r>
      <w:r>
        <w:rPr>
          <w:noProof/>
        </w:rPr>
        <w:fldChar w:fldCharType="end"/>
      </w:r>
    </w:p>
    <w:p w14:paraId="39256626" w14:textId="5AB90A17"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_Toc199251099 \h </w:instrText>
      </w:r>
      <w:r>
        <w:rPr>
          <w:noProof/>
        </w:rPr>
      </w:r>
      <w:r>
        <w:rPr>
          <w:noProof/>
        </w:rPr>
        <w:fldChar w:fldCharType="separate"/>
      </w:r>
      <w:r>
        <w:rPr>
          <w:noProof/>
        </w:rPr>
        <w:t>27</w:t>
      </w:r>
      <w:r>
        <w:rPr>
          <w:noProof/>
        </w:rPr>
        <w:fldChar w:fldCharType="end"/>
      </w:r>
    </w:p>
    <w:p w14:paraId="6ACC86AF" w14:textId="12884A1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_Toc199251100 \h </w:instrText>
      </w:r>
      <w:r>
        <w:rPr>
          <w:noProof/>
        </w:rPr>
      </w:r>
      <w:r>
        <w:rPr>
          <w:noProof/>
        </w:rPr>
        <w:fldChar w:fldCharType="separate"/>
      </w:r>
      <w:r>
        <w:rPr>
          <w:noProof/>
        </w:rPr>
        <w:t>27</w:t>
      </w:r>
      <w:r>
        <w:rPr>
          <w:noProof/>
        </w:rPr>
        <w:fldChar w:fldCharType="end"/>
      </w:r>
    </w:p>
    <w:p w14:paraId="4357E155" w14:textId="206C1D20"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_Toc199251101 \h </w:instrText>
      </w:r>
      <w:r>
        <w:rPr>
          <w:noProof/>
        </w:rPr>
      </w:r>
      <w:r>
        <w:rPr>
          <w:noProof/>
        </w:rPr>
        <w:fldChar w:fldCharType="separate"/>
      </w:r>
      <w:r>
        <w:rPr>
          <w:noProof/>
        </w:rPr>
        <w:t>27</w:t>
      </w:r>
      <w:r>
        <w:rPr>
          <w:noProof/>
        </w:rPr>
        <w:fldChar w:fldCharType="end"/>
      </w:r>
    </w:p>
    <w:p w14:paraId="1D6C5A2A" w14:textId="64C33AB3"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_Toc199251102 \h </w:instrText>
      </w:r>
      <w:r>
        <w:rPr>
          <w:noProof/>
        </w:rPr>
      </w:r>
      <w:r>
        <w:rPr>
          <w:noProof/>
        </w:rPr>
        <w:fldChar w:fldCharType="separate"/>
      </w:r>
      <w:r>
        <w:rPr>
          <w:noProof/>
        </w:rPr>
        <w:t>28</w:t>
      </w:r>
      <w:r>
        <w:rPr>
          <w:noProof/>
        </w:rPr>
        <w:fldChar w:fldCharType="end"/>
      </w:r>
    </w:p>
    <w:p w14:paraId="60CBC064" w14:textId="6EE42082"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_Toc199251103 \h </w:instrText>
      </w:r>
      <w:r>
        <w:rPr>
          <w:noProof/>
        </w:rPr>
      </w:r>
      <w:r>
        <w:rPr>
          <w:noProof/>
        </w:rPr>
        <w:fldChar w:fldCharType="separate"/>
      </w:r>
      <w:r>
        <w:rPr>
          <w:noProof/>
        </w:rPr>
        <w:t>28</w:t>
      </w:r>
      <w:r>
        <w:rPr>
          <w:noProof/>
        </w:rPr>
        <w:fldChar w:fldCharType="end"/>
      </w:r>
    </w:p>
    <w:p w14:paraId="03A0B2F2" w14:textId="00D95DC1"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_Toc199251104 \h </w:instrText>
      </w:r>
      <w:r>
        <w:rPr>
          <w:noProof/>
        </w:rPr>
      </w:r>
      <w:r>
        <w:rPr>
          <w:noProof/>
        </w:rPr>
        <w:fldChar w:fldCharType="separate"/>
      </w:r>
      <w:r>
        <w:rPr>
          <w:noProof/>
        </w:rPr>
        <w:t>28</w:t>
      </w:r>
      <w:r>
        <w:rPr>
          <w:noProof/>
        </w:rPr>
        <w:fldChar w:fldCharType="end"/>
      </w:r>
    </w:p>
    <w:p w14:paraId="46FD8FA2" w14:textId="283BFC76"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_Toc199251105 \h </w:instrText>
      </w:r>
      <w:r>
        <w:rPr>
          <w:noProof/>
        </w:rPr>
      </w:r>
      <w:r>
        <w:rPr>
          <w:noProof/>
        </w:rPr>
        <w:fldChar w:fldCharType="separate"/>
      </w:r>
      <w:r>
        <w:rPr>
          <w:noProof/>
        </w:rPr>
        <w:t>28</w:t>
      </w:r>
      <w:r>
        <w:rPr>
          <w:noProof/>
        </w:rPr>
        <w:fldChar w:fldCharType="end"/>
      </w:r>
    </w:p>
    <w:p w14:paraId="087C09A7" w14:textId="5D7BED32"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_Toc199251106 \h </w:instrText>
      </w:r>
      <w:r>
        <w:rPr>
          <w:noProof/>
        </w:rPr>
      </w:r>
      <w:r>
        <w:rPr>
          <w:noProof/>
        </w:rPr>
        <w:fldChar w:fldCharType="separate"/>
      </w:r>
      <w:r>
        <w:rPr>
          <w:noProof/>
        </w:rPr>
        <w:t>29</w:t>
      </w:r>
      <w:r>
        <w:rPr>
          <w:noProof/>
        </w:rPr>
        <w:fldChar w:fldCharType="end"/>
      </w:r>
    </w:p>
    <w:p w14:paraId="198B104E" w14:textId="19C60BE1"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_Toc199251107 \h </w:instrText>
      </w:r>
      <w:r>
        <w:rPr>
          <w:noProof/>
        </w:rPr>
      </w:r>
      <w:r>
        <w:rPr>
          <w:noProof/>
        </w:rPr>
        <w:fldChar w:fldCharType="separate"/>
      </w:r>
      <w:r>
        <w:rPr>
          <w:noProof/>
        </w:rPr>
        <w:t>29</w:t>
      </w:r>
      <w:r>
        <w:rPr>
          <w:noProof/>
        </w:rPr>
        <w:fldChar w:fldCharType="end"/>
      </w:r>
    </w:p>
    <w:p w14:paraId="06FD4280" w14:textId="3641108B"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_Toc199251108 \h </w:instrText>
      </w:r>
      <w:r>
        <w:rPr>
          <w:noProof/>
        </w:rPr>
      </w:r>
      <w:r>
        <w:rPr>
          <w:noProof/>
        </w:rPr>
        <w:fldChar w:fldCharType="separate"/>
      </w:r>
      <w:r>
        <w:rPr>
          <w:noProof/>
        </w:rPr>
        <w:t>29</w:t>
      </w:r>
      <w:r>
        <w:rPr>
          <w:noProof/>
        </w:rPr>
        <w:fldChar w:fldCharType="end"/>
      </w:r>
    </w:p>
    <w:p w14:paraId="3CECEAE3" w14:textId="19EAB0EC" w:rsidR="00787F3D" w:rsidRDefault="00787F3D">
      <w:pPr>
        <w:pStyle w:val="TOC2"/>
        <w:rPr>
          <w:rFonts w:asciiTheme="minorHAnsi" w:eastAsiaTheme="minorEastAsia" w:hAnsiTheme="minorHAnsi" w:cstheme="minorBidi"/>
          <w:noProof/>
          <w:kern w:val="2"/>
          <w:sz w:val="24"/>
          <w:szCs w:val="24"/>
          <w:lang w:val="en-US"/>
          <w14:ligatures w14:val="standardContextual"/>
        </w:rPr>
      </w:pPr>
      <w:r>
        <w:rPr>
          <w:noProof/>
        </w:rPr>
        <w:lastRenderedPageBreak/>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_Toc199251109 \h </w:instrText>
      </w:r>
      <w:r>
        <w:rPr>
          <w:noProof/>
        </w:rPr>
      </w:r>
      <w:r>
        <w:rPr>
          <w:noProof/>
        </w:rPr>
        <w:fldChar w:fldCharType="separate"/>
      </w:r>
      <w:r>
        <w:rPr>
          <w:noProof/>
        </w:rPr>
        <w:t>30</w:t>
      </w:r>
      <w:r>
        <w:rPr>
          <w:noProof/>
        </w:rPr>
        <w:fldChar w:fldCharType="end"/>
      </w:r>
    </w:p>
    <w:p w14:paraId="67FBDDC1" w14:textId="3BFE3EC5"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_Toc199251110 \h </w:instrText>
      </w:r>
      <w:r>
        <w:rPr>
          <w:noProof/>
        </w:rPr>
      </w:r>
      <w:r>
        <w:rPr>
          <w:noProof/>
        </w:rPr>
        <w:fldChar w:fldCharType="separate"/>
      </w:r>
      <w:r>
        <w:rPr>
          <w:noProof/>
        </w:rPr>
        <w:t>30</w:t>
      </w:r>
      <w:r>
        <w:rPr>
          <w:noProof/>
        </w:rPr>
        <w:fldChar w:fldCharType="end"/>
      </w:r>
    </w:p>
    <w:p w14:paraId="44772668" w14:textId="662260E7"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_Toc199251111 \h </w:instrText>
      </w:r>
      <w:r>
        <w:rPr>
          <w:noProof/>
        </w:rPr>
      </w:r>
      <w:r>
        <w:rPr>
          <w:noProof/>
        </w:rPr>
        <w:fldChar w:fldCharType="separate"/>
      </w:r>
      <w:r>
        <w:rPr>
          <w:noProof/>
        </w:rPr>
        <w:t>30</w:t>
      </w:r>
      <w:r>
        <w:rPr>
          <w:noProof/>
        </w:rPr>
        <w:fldChar w:fldCharType="end"/>
      </w:r>
    </w:p>
    <w:p w14:paraId="2A092FD6" w14:textId="5020FC0A"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_Toc199251112 \h </w:instrText>
      </w:r>
      <w:r>
        <w:rPr>
          <w:noProof/>
        </w:rPr>
      </w:r>
      <w:r>
        <w:rPr>
          <w:noProof/>
        </w:rPr>
        <w:fldChar w:fldCharType="separate"/>
      </w:r>
      <w:r>
        <w:rPr>
          <w:noProof/>
        </w:rPr>
        <w:t>30</w:t>
      </w:r>
      <w:r>
        <w:rPr>
          <w:noProof/>
        </w:rPr>
        <w:fldChar w:fldCharType="end"/>
      </w:r>
    </w:p>
    <w:p w14:paraId="3D7CE63B" w14:textId="3A0255FB"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_Toc199251113 \h </w:instrText>
      </w:r>
      <w:r>
        <w:rPr>
          <w:noProof/>
        </w:rPr>
      </w:r>
      <w:r>
        <w:rPr>
          <w:noProof/>
        </w:rPr>
        <w:fldChar w:fldCharType="separate"/>
      </w:r>
      <w:r>
        <w:rPr>
          <w:noProof/>
        </w:rPr>
        <w:t>30</w:t>
      </w:r>
      <w:r>
        <w:rPr>
          <w:noProof/>
        </w:rPr>
        <w:fldChar w:fldCharType="end"/>
      </w:r>
    </w:p>
    <w:p w14:paraId="7B9935D4" w14:textId="0143D300"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_Toc199251114 \h </w:instrText>
      </w:r>
      <w:r>
        <w:rPr>
          <w:noProof/>
        </w:rPr>
      </w:r>
      <w:r>
        <w:rPr>
          <w:noProof/>
        </w:rPr>
        <w:fldChar w:fldCharType="separate"/>
      </w:r>
      <w:r>
        <w:rPr>
          <w:noProof/>
        </w:rPr>
        <w:t>30</w:t>
      </w:r>
      <w:r>
        <w:rPr>
          <w:noProof/>
        </w:rPr>
        <w:fldChar w:fldCharType="end"/>
      </w:r>
    </w:p>
    <w:p w14:paraId="3FB30266" w14:textId="2B66983B"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_Toc199251115 \h </w:instrText>
      </w:r>
      <w:r>
        <w:rPr>
          <w:noProof/>
        </w:rPr>
      </w:r>
      <w:r>
        <w:rPr>
          <w:noProof/>
        </w:rPr>
        <w:fldChar w:fldCharType="separate"/>
      </w:r>
      <w:r>
        <w:rPr>
          <w:noProof/>
        </w:rPr>
        <w:t>30</w:t>
      </w:r>
      <w:r>
        <w:rPr>
          <w:noProof/>
        </w:rPr>
        <w:fldChar w:fldCharType="end"/>
      </w:r>
    </w:p>
    <w:p w14:paraId="516FCA9C" w14:textId="2CAE04A7"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_Toc199251116 \h </w:instrText>
      </w:r>
      <w:r>
        <w:rPr>
          <w:noProof/>
        </w:rPr>
      </w:r>
      <w:r>
        <w:rPr>
          <w:noProof/>
        </w:rPr>
        <w:fldChar w:fldCharType="separate"/>
      </w:r>
      <w:r>
        <w:rPr>
          <w:noProof/>
        </w:rPr>
        <w:t>31</w:t>
      </w:r>
      <w:r>
        <w:rPr>
          <w:noProof/>
        </w:rPr>
        <w:fldChar w:fldCharType="end"/>
      </w:r>
    </w:p>
    <w:p w14:paraId="48BCAE6B" w14:textId="667B4508"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_Toc199251117 \h </w:instrText>
      </w:r>
      <w:r>
        <w:rPr>
          <w:noProof/>
        </w:rPr>
      </w:r>
      <w:r>
        <w:rPr>
          <w:noProof/>
        </w:rPr>
        <w:fldChar w:fldCharType="separate"/>
      </w:r>
      <w:r>
        <w:rPr>
          <w:noProof/>
        </w:rPr>
        <w:t>31</w:t>
      </w:r>
      <w:r>
        <w:rPr>
          <w:noProof/>
        </w:rPr>
        <w:fldChar w:fldCharType="end"/>
      </w:r>
    </w:p>
    <w:p w14:paraId="097C205B" w14:textId="51575247"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_Toc199251118 \h </w:instrText>
      </w:r>
      <w:r>
        <w:rPr>
          <w:noProof/>
        </w:rPr>
      </w:r>
      <w:r>
        <w:rPr>
          <w:noProof/>
        </w:rPr>
        <w:fldChar w:fldCharType="separate"/>
      </w:r>
      <w:r>
        <w:rPr>
          <w:noProof/>
        </w:rPr>
        <w:t>31</w:t>
      </w:r>
      <w:r>
        <w:rPr>
          <w:noProof/>
        </w:rPr>
        <w:fldChar w:fldCharType="end"/>
      </w:r>
    </w:p>
    <w:p w14:paraId="79F20298" w14:textId="05FA2D26"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_Toc199251119 \h </w:instrText>
      </w:r>
      <w:r>
        <w:rPr>
          <w:noProof/>
        </w:rPr>
      </w:r>
      <w:r>
        <w:rPr>
          <w:noProof/>
        </w:rPr>
        <w:fldChar w:fldCharType="separate"/>
      </w:r>
      <w:r>
        <w:rPr>
          <w:noProof/>
        </w:rPr>
        <w:t>31</w:t>
      </w:r>
      <w:r>
        <w:rPr>
          <w:noProof/>
        </w:rPr>
        <w:fldChar w:fldCharType="end"/>
      </w:r>
    </w:p>
    <w:p w14:paraId="545A829E" w14:textId="398BF88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_Toc199251120 \h </w:instrText>
      </w:r>
      <w:r>
        <w:rPr>
          <w:noProof/>
        </w:rPr>
      </w:r>
      <w:r>
        <w:rPr>
          <w:noProof/>
        </w:rPr>
        <w:fldChar w:fldCharType="separate"/>
      </w:r>
      <w:r>
        <w:rPr>
          <w:noProof/>
        </w:rPr>
        <w:t>31</w:t>
      </w:r>
      <w:r>
        <w:rPr>
          <w:noProof/>
        </w:rPr>
        <w:fldChar w:fldCharType="end"/>
      </w:r>
    </w:p>
    <w:p w14:paraId="2F51DBEA" w14:textId="3DD2E12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_Toc199251121 \h </w:instrText>
      </w:r>
      <w:r>
        <w:rPr>
          <w:noProof/>
        </w:rPr>
      </w:r>
      <w:r>
        <w:rPr>
          <w:noProof/>
        </w:rPr>
        <w:fldChar w:fldCharType="separate"/>
      </w:r>
      <w:r>
        <w:rPr>
          <w:noProof/>
        </w:rPr>
        <w:t>31</w:t>
      </w:r>
      <w:r>
        <w:rPr>
          <w:noProof/>
        </w:rPr>
        <w:fldChar w:fldCharType="end"/>
      </w:r>
    </w:p>
    <w:p w14:paraId="726E64CA" w14:textId="2982BA35"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_Toc199251122 \h </w:instrText>
      </w:r>
      <w:r>
        <w:rPr>
          <w:noProof/>
        </w:rPr>
      </w:r>
      <w:r>
        <w:rPr>
          <w:noProof/>
        </w:rPr>
        <w:fldChar w:fldCharType="separate"/>
      </w:r>
      <w:r>
        <w:rPr>
          <w:noProof/>
        </w:rPr>
        <w:t>32</w:t>
      </w:r>
      <w:r>
        <w:rPr>
          <w:noProof/>
        </w:rPr>
        <w:fldChar w:fldCharType="end"/>
      </w:r>
    </w:p>
    <w:p w14:paraId="101D8FD9" w14:textId="298106AD"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_Toc199251123 \h </w:instrText>
      </w:r>
      <w:r>
        <w:rPr>
          <w:noProof/>
        </w:rPr>
      </w:r>
      <w:r>
        <w:rPr>
          <w:noProof/>
        </w:rPr>
        <w:fldChar w:fldCharType="separate"/>
      </w:r>
      <w:r>
        <w:rPr>
          <w:noProof/>
        </w:rPr>
        <w:t>32</w:t>
      </w:r>
      <w:r>
        <w:rPr>
          <w:noProof/>
        </w:rPr>
        <w:fldChar w:fldCharType="end"/>
      </w:r>
    </w:p>
    <w:p w14:paraId="5924320D" w14:textId="408227DC"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_Toc199251124 \h </w:instrText>
      </w:r>
      <w:r>
        <w:rPr>
          <w:noProof/>
        </w:rPr>
      </w:r>
      <w:r>
        <w:rPr>
          <w:noProof/>
        </w:rPr>
        <w:fldChar w:fldCharType="separate"/>
      </w:r>
      <w:r>
        <w:rPr>
          <w:noProof/>
        </w:rPr>
        <w:t>32</w:t>
      </w:r>
      <w:r>
        <w:rPr>
          <w:noProof/>
        </w:rPr>
        <w:fldChar w:fldCharType="end"/>
      </w:r>
    </w:p>
    <w:p w14:paraId="5CA0FBBB" w14:textId="52A99BE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_Toc199251125 \h </w:instrText>
      </w:r>
      <w:r>
        <w:rPr>
          <w:noProof/>
        </w:rPr>
      </w:r>
      <w:r>
        <w:rPr>
          <w:noProof/>
        </w:rPr>
        <w:fldChar w:fldCharType="separate"/>
      </w:r>
      <w:r>
        <w:rPr>
          <w:noProof/>
        </w:rPr>
        <w:t>33</w:t>
      </w:r>
      <w:r>
        <w:rPr>
          <w:noProof/>
        </w:rPr>
        <w:fldChar w:fldCharType="end"/>
      </w:r>
    </w:p>
    <w:p w14:paraId="26E61B10" w14:textId="49D006E3"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_Toc199251126 \h </w:instrText>
      </w:r>
      <w:r>
        <w:rPr>
          <w:noProof/>
        </w:rPr>
      </w:r>
      <w:r>
        <w:rPr>
          <w:noProof/>
        </w:rPr>
        <w:fldChar w:fldCharType="separate"/>
      </w:r>
      <w:r>
        <w:rPr>
          <w:noProof/>
        </w:rPr>
        <w:t>33</w:t>
      </w:r>
      <w:r>
        <w:rPr>
          <w:noProof/>
        </w:rPr>
        <w:fldChar w:fldCharType="end"/>
      </w:r>
    </w:p>
    <w:p w14:paraId="64A8FE64" w14:textId="680E7F47"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_Toc199251127 \h </w:instrText>
      </w:r>
      <w:r>
        <w:rPr>
          <w:noProof/>
        </w:rPr>
      </w:r>
      <w:r>
        <w:rPr>
          <w:noProof/>
        </w:rPr>
        <w:fldChar w:fldCharType="separate"/>
      </w:r>
      <w:r>
        <w:rPr>
          <w:noProof/>
        </w:rPr>
        <w:t>34</w:t>
      </w:r>
      <w:r>
        <w:rPr>
          <w:noProof/>
        </w:rPr>
        <w:fldChar w:fldCharType="end"/>
      </w:r>
    </w:p>
    <w:p w14:paraId="42342A67" w14:textId="2E004AB3"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_Toc199251128 \h </w:instrText>
      </w:r>
      <w:r>
        <w:rPr>
          <w:noProof/>
        </w:rPr>
      </w:r>
      <w:r>
        <w:rPr>
          <w:noProof/>
        </w:rPr>
        <w:fldChar w:fldCharType="separate"/>
      </w:r>
      <w:r>
        <w:rPr>
          <w:noProof/>
        </w:rPr>
        <w:t>34</w:t>
      </w:r>
      <w:r>
        <w:rPr>
          <w:noProof/>
        </w:rPr>
        <w:fldChar w:fldCharType="end"/>
      </w:r>
    </w:p>
    <w:p w14:paraId="664B96B8" w14:textId="0D9FD141"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_Toc199251129 \h </w:instrText>
      </w:r>
      <w:r>
        <w:rPr>
          <w:noProof/>
        </w:rPr>
      </w:r>
      <w:r>
        <w:rPr>
          <w:noProof/>
        </w:rPr>
        <w:fldChar w:fldCharType="separate"/>
      </w:r>
      <w:r>
        <w:rPr>
          <w:noProof/>
        </w:rPr>
        <w:t>34</w:t>
      </w:r>
      <w:r>
        <w:rPr>
          <w:noProof/>
        </w:rPr>
        <w:fldChar w:fldCharType="end"/>
      </w:r>
    </w:p>
    <w:p w14:paraId="7CE200DC" w14:textId="1A5CD549" w:rsidR="00787F3D" w:rsidRDefault="00787F3D">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_Toc199251130 \h </w:instrText>
      </w:r>
      <w:r>
        <w:rPr>
          <w:noProof/>
        </w:rPr>
      </w:r>
      <w:r>
        <w:rPr>
          <w:noProof/>
        </w:rPr>
        <w:fldChar w:fldCharType="separate"/>
      </w:r>
      <w:r>
        <w:rPr>
          <w:noProof/>
        </w:rPr>
        <w:t>34</w:t>
      </w:r>
      <w:r>
        <w:rPr>
          <w:noProof/>
        </w:rPr>
        <w:fldChar w:fldCharType="end"/>
      </w:r>
    </w:p>
    <w:p w14:paraId="0547E6F8" w14:textId="49C3F9D6" w:rsidR="00787F3D" w:rsidRDefault="00787F3D">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_Toc199251131 \h </w:instrText>
      </w:r>
      <w:r>
        <w:rPr>
          <w:noProof/>
        </w:rPr>
      </w:r>
      <w:r>
        <w:rPr>
          <w:noProof/>
        </w:rPr>
        <w:fldChar w:fldCharType="separate"/>
      </w:r>
      <w:r>
        <w:rPr>
          <w:noProof/>
        </w:rPr>
        <w:t>34</w:t>
      </w:r>
      <w:r>
        <w:rPr>
          <w:noProof/>
        </w:rPr>
        <w:fldChar w:fldCharType="end"/>
      </w:r>
    </w:p>
    <w:p w14:paraId="32747310" w14:textId="0A9FF214"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_Toc199251132 \h </w:instrText>
      </w:r>
      <w:r>
        <w:rPr>
          <w:noProof/>
        </w:rPr>
      </w:r>
      <w:r>
        <w:rPr>
          <w:noProof/>
        </w:rPr>
        <w:fldChar w:fldCharType="separate"/>
      </w:r>
      <w:r>
        <w:rPr>
          <w:noProof/>
        </w:rPr>
        <w:t>34</w:t>
      </w:r>
      <w:r>
        <w:rPr>
          <w:noProof/>
        </w:rPr>
        <w:fldChar w:fldCharType="end"/>
      </w:r>
    </w:p>
    <w:p w14:paraId="386F04C7" w14:textId="7B32D28B"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_Toc199251133 \h </w:instrText>
      </w:r>
      <w:r>
        <w:rPr>
          <w:noProof/>
        </w:rPr>
      </w:r>
      <w:r>
        <w:rPr>
          <w:noProof/>
        </w:rPr>
        <w:fldChar w:fldCharType="separate"/>
      </w:r>
      <w:r>
        <w:rPr>
          <w:noProof/>
        </w:rPr>
        <w:t>35</w:t>
      </w:r>
      <w:r>
        <w:rPr>
          <w:noProof/>
        </w:rPr>
        <w:fldChar w:fldCharType="end"/>
      </w:r>
    </w:p>
    <w:p w14:paraId="16172993" w14:textId="336FA9A9"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_Toc199251134 \h </w:instrText>
      </w:r>
      <w:r>
        <w:rPr>
          <w:noProof/>
        </w:rPr>
      </w:r>
      <w:r>
        <w:rPr>
          <w:noProof/>
        </w:rPr>
        <w:fldChar w:fldCharType="separate"/>
      </w:r>
      <w:r>
        <w:rPr>
          <w:noProof/>
        </w:rPr>
        <w:t>35</w:t>
      </w:r>
      <w:r>
        <w:rPr>
          <w:noProof/>
        </w:rPr>
        <w:fldChar w:fldCharType="end"/>
      </w:r>
    </w:p>
    <w:p w14:paraId="11A2B9BB" w14:textId="62377DD1"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_Toc199251135 \h </w:instrText>
      </w:r>
      <w:r>
        <w:rPr>
          <w:noProof/>
        </w:rPr>
      </w:r>
      <w:r>
        <w:rPr>
          <w:noProof/>
        </w:rPr>
        <w:fldChar w:fldCharType="separate"/>
      </w:r>
      <w:r>
        <w:rPr>
          <w:noProof/>
        </w:rPr>
        <w:t>35</w:t>
      </w:r>
      <w:r>
        <w:rPr>
          <w:noProof/>
        </w:rPr>
        <w:fldChar w:fldCharType="end"/>
      </w:r>
    </w:p>
    <w:p w14:paraId="2ABBFFCB" w14:textId="68D66CF2"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_Toc199251136 \h </w:instrText>
      </w:r>
      <w:r>
        <w:rPr>
          <w:noProof/>
        </w:rPr>
      </w:r>
      <w:r>
        <w:rPr>
          <w:noProof/>
        </w:rPr>
        <w:fldChar w:fldCharType="separate"/>
      </w:r>
      <w:r>
        <w:rPr>
          <w:noProof/>
        </w:rPr>
        <w:t>35</w:t>
      </w:r>
      <w:r>
        <w:rPr>
          <w:noProof/>
        </w:rPr>
        <w:fldChar w:fldCharType="end"/>
      </w:r>
    </w:p>
    <w:p w14:paraId="0950E5D1" w14:textId="62D5AC3B"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_Toc199251137 \h </w:instrText>
      </w:r>
      <w:r>
        <w:rPr>
          <w:noProof/>
        </w:rPr>
      </w:r>
      <w:r>
        <w:rPr>
          <w:noProof/>
        </w:rPr>
        <w:fldChar w:fldCharType="separate"/>
      </w:r>
      <w:r>
        <w:rPr>
          <w:noProof/>
        </w:rPr>
        <w:t>35</w:t>
      </w:r>
      <w:r>
        <w:rPr>
          <w:noProof/>
        </w:rPr>
        <w:fldChar w:fldCharType="end"/>
      </w:r>
    </w:p>
    <w:p w14:paraId="7F8D38F2" w14:textId="631354BF" w:rsidR="00787F3D" w:rsidRDefault="00787F3D">
      <w:pPr>
        <w:pStyle w:val="TOC5"/>
        <w:rPr>
          <w:rFonts w:asciiTheme="minorHAnsi" w:eastAsiaTheme="minorEastAsia" w:hAnsiTheme="minorHAnsi" w:cstheme="minorBidi"/>
          <w:noProof/>
          <w:kern w:val="2"/>
          <w:sz w:val="24"/>
          <w:szCs w:val="24"/>
          <w:lang w:val="en-US"/>
          <w14:ligatures w14:val="standardContextual"/>
        </w:rPr>
      </w:pPr>
      <w:r w:rsidRPr="00C32AB3">
        <w:rPr>
          <w:noProof/>
          <w:lang w:val="es-ES"/>
        </w:rPr>
        <w:t>6.1.2.2.3</w:t>
      </w:r>
      <w:r>
        <w:rPr>
          <w:rFonts w:asciiTheme="minorHAnsi" w:eastAsiaTheme="minorEastAsia" w:hAnsiTheme="minorHAnsi" w:cstheme="minorBidi"/>
          <w:noProof/>
          <w:kern w:val="2"/>
          <w:sz w:val="24"/>
          <w:szCs w:val="24"/>
          <w:lang w:val="en-US"/>
          <w14:ligatures w14:val="standardContextual"/>
        </w:rPr>
        <w:tab/>
      </w:r>
      <w:r w:rsidRPr="00C32AB3">
        <w:rPr>
          <w:noProof/>
          <w:lang w:val="es-ES"/>
        </w:rPr>
        <w:t>Cache-Control</w:t>
      </w:r>
      <w:r>
        <w:rPr>
          <w:noProof/>
        </w:rPr>
        <w:tab/>
      </w:r>
      <w:r>
        <w:rPr>
          <w:noProof/>
        </w:rPr>
        <w:fldChar w:fldCharType="begin"/>
      </w:r>
      <w:r>
        <w:rPr>
          <w:noProof/>
        </w:rPr>
        <w:instrText xml:space="preserve"> PAGEREF _Toc199251138 \h </w:instrText>
      </w:r>
      <w:r>
        <w:rPr>
          <w:noProof/>
        </w:rPr>
      </w:r>
      <w:r>
        <w:rPr>
          <w:noProof/>
        </w:rPr>
        <w:fldChar w:fldCharType="separate"/>
      </w:r>
      <w:r>
        <w:rPr>
          <w:noProof/>
        </w:rPr>
        <w:t>35</w:t>
      </w:r>
      <w:r>
        <w:rPr>
          <w:noProof/>
        </w:rPr>
        <w:fldChar w:fldCharType="end"/>
      </w:r>
    </w:p>
    <w:p w14:paraId="67CE9AB1" w14:textId="618311FC"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_Toc199251139 \h </w:instrText>
      </w:r>
      <w:r>
        <w:rPr>
          <w:noProof/>
        </w:rPr>
      </w:r>
      <w:r>
        <w:rPr>
          <w:noProof/>
        </w:rPr>
        <w:fldChar w:fldCharType="separate"/>
      </w:r>
      <w:r>
        <w:rPr>
          <w:noProof/>
        </w:rPr>
        <w:t>35</w:t>
      </w:r>
      <w:r>
        <w:rPr>
          <w:noProof/>
        </w:rPr>
        <w:fldChar w:fldCharType="end"/>
      </w:r>
    </w:p>
    <w:p w14:paraId="7C115F06" w14:textId="20A6F0E4"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_Toc199251140 \h </w:instrText>
      </w:r>
      <w:r>
        <w:rPr>
          <w:noProof/>
        </w:rPr>
      </w:r>
      <w:r>
        <w:rPr>
          <w:noProof/>
        </w:rPr>
        <w:fldChar w:fldCharType="separate"/>
      </w:r>
      <w:r>
        <w:rPr>
          <w:noProof/>
        </w:rPr>
        <w:t>35</w:t>
      </w:r>
      <w:r>
        <w:rPr>
          <w:noProof/>
        </w:rPr>
        <w:fldChar w:fldCharType="end"/>
      </w:r>
    </w:p>
    <w:p w14:paraId="41776A82" w14:textId="45BBEAE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_Toc199251141 \h </w:instrText>
      </w:r>
      <w:r>
        <w:rPr>
          <w:noProof/>
        </w:rPr>
      </w:r>
      <w:r>
        <w:rPr>
          <w:noProof/>
        </w:rPr>
        <w:fldChar w:fldCharType="separate"/>
      </w:r>
      <w:r>
        <w:rPr>
          <w:noProof/>
        </w:rPr>
        <w:t>36</w:t>
      </w:r>
      <w:r>
        <w:rPr>
          <w:noProof/>
        </w:rPr>
        <w:fldChar w:fldCharType="end"/>
      </w:r>
    </w:p>
    <w:p w14:paraId="1D3DC47C" w14:textId="79B75B2F"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_Toc199251142 \h </w:instrText>
      </w:r>
      <w:r>
        <w:rPr>
          <w:noProof/>
        </w:rPr>
      </w:r>
      <w:r>
        <w:rPr>
          <w:noProof/>
        </w:rPr>
        <w:fldChar w:fldCharType="separate"/>
      </w:r>
      <w:r>
        <w:rPr>
          <w:noProof/>
        </w:rPr>
        <w:t>36</w:t>
      </w:r>
      <w:r>
        <w:rPr>
          <w:noProof/>
        </w:rPr>
        <w:fldChar w:fldCharType="end"/>
      </w:r>
    </w:p>
    <w:p w14:paraId="65A798EB" w14:textId="39357341"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_Toc199251143 \h </w:instrText>
      </w:r>
      <w:r>
        <w:rPr>
          <w:noProof/>
        </w:rPr>
      </w:r>
      <w:r>
        <w:rPr>
          <w:noProof/>
        </w:rPr>
        <w:fldChar w:fldCharType="separate"/>
      </w:r>
      <w:r>
        <w:rPr>
          <w:noProof/>
        </w:rPr>
        <w:t>36</w:t>
      </w:r>
      <w:r>
        <w:rPr>
          <w:noProof/>
        </w:rPr>
        <w:fldChar w:fldCharType="end"/>
      </w:r>
    </w:p>
    <w:p w14:paraId="69A26156" w14:textId="0B2D0D1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_Toc199251144 \h </w:instrText>
      </w:r>
      <w:r>
        <w:rPr>
          <w:noProof/>
        </w:rPr>
      </w:r>
      <w:r>
        <w:rPr>
          <w:noProof/>
        </w:rPr>
        <w:fldChar w:fldCharType="separate"/>
      </w:r>
      <w:r>
        <w:rPr>
          <w:noProof/>
        </w:rPr>
        <w:t>36</w:t>
      </w:r>
      <w:r>
        <w:rPr>
          <w:noProof/>
        </w:rPr>
        <w:fldChar w:fldCharType="end"/>
      </w:r>
    </w:p>
    <w:p w14:paraId="157D04A6" w14:textId="2BCA3FE1"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_Toc199251145 \h </w:instrText>
      </w:r>
      <w:r>
        <w:rPr>
          <w:noProof/>
        </w:rPr>
      </w:r>
      <w:r>
        <w:rPr>
          <w:noProof/>
        </w:rPr>
        <w:fldChar w:fldCharType="separate"/>
      </w:r>
      <w:r>
        <w:rPr>
          <w:noProof/>
        </w:rPr>
        <w:t>36</w:t>
      </w:r>
      <w:r>
        <w:rPr>
          <w:noProof/>
        </w:rPr>
        <w:fldChar w:fldCharType="end"/>
      </w:r>
    </w:p>
    <w:p w14:paraId="78281710" w14:textId="07078B27"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_Toc199251146 \h </w:instrText>
      </w:r>
      <w:r>
        <w:rPr>
          <w:noProof/>
        </w:rPr>
      </w:r>
      <w:r>
        <w:rPr>
          <w:noProof/>
        </w:rPr>
        <w:fldChar w:fldCharType="separate"/>
      </w:r>
      <w:r>
        <w:rPr>
          <w:noProof/>
        </w:rPr>
        <w:t>36</w:t>
      </w:r>
      <w:r>
        <w:rPr>
          <w:noProof/>
        </w:rPr>
        <w:fldChar w:fldCharType="end"/>
      </w:r>
    </w:p>
    <w:p w14:paraId="3509BAF2" w14:textId="033126C7"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_Toc199251147 \h </w:instrText>
      </w:r>
      <w:r>
        <w:rPr>
          <w:noProof/>
        </w:rPr>
      </w:r>
      <w:r>
        <w:rPr>
          <w:noProof/>
        </w:rPr>
        <w:fldChar w:fldCharType="separate"/>
      </w:r>
      <w:r>
        <w:rPr>
          <w:noProof/>
        </w:rPr>
        <w:t>36</w:t>
      </w:r>
      <w:r>
        <w:rPr>
          <w:noProof/>
        </w:rPr>
        <w:fldChar w:fldCharType="end"/>
      </w:r>
    </w:p>
    <w:p w14:paraId="5155B2C0" w14:textId="36B4821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_Toc199251148 \h </w:instrText>
      </w:r>
      <w:r>
        <w:rPr>
          <w:noProof/>
        </w:rPr>
      </w:r>
      <w:r>
        <w:rPr>
          <w:noProof/>
        </w:rPr>
        <w:fldChar w:fldCharType="separate"/>
      </w:r>
      <w:r>
        <w:rPr>
          <w:noProof/>
        </w:rPr>
        <w:t>36</w:t>
      </w:r>
      <w:r>
        <w:rPr>
          <w:noProof/>
        </w:rPr>
        <w:fldChar w:fldCharType="end"/>
      </w:r>
    </w:p>
    <w:p w14:paraId="5FB74B9C" w14:textId="41A66842"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_Toc199251149 \h </w:instrText>
      </w:r>
      <w:r>
        <w:rPr>
          <w:noProof/>
        </w:rPr>
      </w:r>
      <w:r>
        <w:rPr>
          <w:noProof/>
        </w:rPr>
        <w:fldChar w:fldCharType="separate"/>
      </w:r>
      <w:r>
        <w:rPr>
          <w:noProof/>
        </w:rPr>
        <w:t>37</w:t>
      </w:r>
      <w:r>
        <w:rPr>
          <w:noProof/>
        </w:rPr>
        <w:fldChar w:fldCharType="end"/>
      </w:r>
    </w:p>
    <w:p w14:paraId="15DC940A" w14:textId="1C09B1E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_Toc199251150 \h </w:instrText>
      </w:r>
      <w:r>
        <w:rPr>
          <w:noProof/>
        </w:rPr>
      </w:r>
      <w:r>
        <w:rPr>
          <w:noProof/>
        </w:rPr>
        <w:fldChar w:fldCharType="separate"/>
      </w:r>
      <w:r>
        <w:rPr>
          <w:noProof/>
        </w:rPr>
        <w:t>37</w:t>
      </w:r>
      <w:r>
        <w:rPr>
          <w:noProof/>
        </w:rPr>
        <w:fldChar w:fldCharType="end"/>
      </w:r>
    </w:p>
    <w:p w14:paraId="4A27FA7B" w14:textId="6FF5B90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_Toc199251151 \h </w:instrText>
      </w:r>
      <w:r>
        <w:rPr>
          <w:noProof/>
        </w:rPr>
      </w:r>
      <w:r>
        <w:rPr>
          <w:noProof/>
        </w:rPr>
        <w:fldChar w:fldCharType="separate"/>
      </w:r>
      <w:r>
        <w:rPr>
          <w:noProof/>
        </w:rPr>
        <w:t>37</w:t>
      </w:r>
      <w:r>
        <w:rPr>
          <w:noProof/>
        </w:rPr>
        <w:fldChar w:fldCharType="end"/>
      </w:r>
    </w:p>
    <w:p w14:paraId="7AC11905" w14:textId="64D6AE30"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6.1.2.4.5</w:t>
      </w:r>
      <w:r>
        <w:rPr>
          <w:rFonts w:asciiTheme="minorHAnsi" w:eastAsiaTheme="minorEastAsia" w:hAnsiTheme="minorHAnsi" w:cstheme="minorBidi"/>
          <w:noProof/>
          <w:kern w:val="2"/>
          <w:sz w:val="24"/>
          <w:szCs w:val="24"/>
          <w:lang w:val="en-US"/>
          <w14:ligatures w14:val="standardContextual"/>
        </w:rPr>
        <w:tab/>
      </w:r>
      <w:r>
        <w:rPr>
          <w:noProof/>
        </w:rPr>
        <w:t>RecordPatch</w:t>
      </w:r>
      <w:r>
        <w:rPr>
          <w:noProof/>
        </w:rPr>
        <w:tab/>
      </w:r>
      <w:r>
        <w:rPr>
          <w:noProof/>
        </w:rPr>
        <w:fldChar w:fldCharType="begin"/>
      </w:r>
      <w:r>
        <w:rPr>
          <w:noProof/>
        </w:rPr>
        <w:instrText xml:space="preserve"> PAGEREF _Toc199251152 \h </w:instrText>
      </w:r>
      <w:r>
        <w:rPr>
          <w:noProof/>
        </w:rPr>
      </w:r>
      <w:r>
        <w:rPr>
          <w:noProof/>
        </w:rPr>
        <w:fldChar w:fldCharType="separate"/>
      </w:r>
      <w:r>
        <w:rPr>
          <w:noProof/>
        </w:rPr>
        <w:t>37</w:t>
      </w:r>
      <w:r>
        <w:rPr>
          <w:noProof/>
        </w:rPr>
        <w:fldChar w:fldCharType="end"/>
      </w:r>
    </w:p>
    <w:p w14:paraId="5CE9DAF0" w14:textId="14CC7520"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6.1.2.4.6</w:t>
      </w:r>
      <w:r>
        <w:rPr>
          <w:rFonts w:asciiTheme="minorHAnsi" w:eastAsiaTheme="minorEastAsia" w:hAnsiTheme="minorHAnsi" w:cstheme="minorBidi"/>
          <w:noProof/>
          <w:kern w:val="2"/>
          <w:sz w:val="24"/>
          <w:szCs w:val="24"/>
          <w:lang w:val="en-US"/>
          <w14:ligatures w14:val="standardContextual"/>
        </w:rPr>
        <w:tab/>
      </w:r>
      <w:r>
        <w:rPr>
          <w:noProof/>
        </w:rPr>
        <w:t>RecordCollection</w:t>
      </w:r>
      <w:r>
        <w:rPr>
          <w:noProof/>
        </w:rPr>
        <w:tab/>
      </w:r>
      <w:r>
        <w:rPr>
          <w:noProof/>
        </w:rPr>
        <w:fldChar w:fldCharType="begin"/>
      </w:r>
      <w:r>
        <w:rPr>
          <w:noProof/>
        </w:rPr>
        <w:instrText xml:space="preserve"> PAGEREF _Toc199251153 \h </w:instrText>
      </w:r>
      <w:r>
        <w:rPr>
          <w:noProof/>
        </w:rPr>
      </w:r>
      <w:r>
        <w:rPr>
          <w:noProof/>
        </w:rPr>
        <w:fldChar w:fldCharType="separate"/>
      </w:r>
      <w:r>
        <w:rPr>
          <w:noProof/>
        </w:rPr>
        <w:t>38</w:t>
      </w:r>
      <w:r>
        <w:rPr>
          <w:noProof/>
        </w:rPr>
        <w:fldChar w:fldCharType="end"/>
      </w:r>
    </w:p>
    <w:p w14:paraId="1281086D" w14:textId="1193E4BF"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_Toc199251154 \h </w:instrText>
      </w:r>
      <w:r>
        <w:rPr>
          <w:noProof/>
        </w:rPr>
      </w:r>
      <w:r>
        <w:rPr>
          <w:noProof/>
        </w:rPr>
        <w:fldChar w:fldCharType="separate"/>
      </w:r>
      <w:r>
        <w:rPr>
          <w:noProof/>
        </w:rPr>
        <w:t>39</w:t>
      </w:r>
      <w:r>
        <w:rPr>
          <w:noProof/>
        </w:rPr>
        <w:fldChar w:fldCharType="end"/>
      </w:r>
    </w:p>
    <w:p w14:paraId="7B2CEBE6" w14:textId="5C09701D"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_Toc199251155 \h </w:instrText>
      </w:r>
      <w:r>
        <w:rPr>
          <w:noProof/>
        </w:rPr>
      </w:r>
      <w:r>
        <w:rPr>
          <w:noProof/>
        </w:rPr>
        <w:fldChar w:fldCharType="separate"/>
      </w:r>
      <w:r>
        <w:rPr>
          <w:noProof/>
        </w:rPr>
        <w:t>39</w:t>
      </w:r>
      <w:r>
        <w:rPr>
          <w:noProof/>
        </w:rPr>
        <w:fldChar w:fldCharType="end"/>
      </w:r>
    </w:p>
    <w:p w14:paraId="0562E080" w14:textId="315FCE52"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_Toc199251156 \h </w:instrText>
      </w:r>
      <w:r>
        <w:rPr>
          <w:noProof/>
        </w:rPr>
      </w:r>
      <w:r>
        <w:rPr>
          <w:noProof/>
        </w:rPr>
        <w:fldChar w:fldCharType="separate"/>
      </w:r>
      <w:r>
        <w:rPr>
          <w:noProof/>
        </w:rPr>
        <w:t>40</w:t>
      </w:r>
      <w:r>
        <w:rPr>
          <w:noProof/>
        </w:rPr>
        <w:fldChar w:fldCharType="end"/>
      </w:r>
    </w:p>
    <w:p w14:paraId="3D4B5169" w14:textId="79F99FFB"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_Toc199251157 \h </w:instrText>
      </w:r>
      <w:r>
        <w:rPr>
          <w:noProof/>
        </w:rPr>
      </w:r>
      <w:r>
        <w:rPr>
          <w:noProof/>
        </w:rPr>
        <w:fldChar w:fldCharType="separate"/>
      </w:r>
      <w:r>
        <w:rPr>
          <w:noProof/>
        </w:rPr>
        <w:t>40</w:t>
      </w:r>
      <w:r>
        <w:rPr>
          <w:noProof/>
        </w:rPr>
        <w:fldChar w:fldCharType="end"/>
      </w:r>
    </w:p>
    <w:p w14:paraId="0D7F0ADB" w14:textId="08CAEE07"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_Toc199251158 \h </w:instrText>
      </w:r>
      <w:r>
        <w:rPr>
          <w:noProof/>
        </w:rPr>
      </w:r>
      <w:r>
        <w:rPr>
          <w:noProof/>
        </w:rPr>
        <w:fldChar w:fldCharType="separate"/>
      </w:r>
      <w:r>
        <w:rPr>
          <w:noProof/>
        </w:rPr>
        <w:t>41</w:t>
      </w:r>
      <w:r>
        <w:rPr>
          <w:noProof/>
        </w:rPr>
        <w:fldChar w:fldCharType="end"/>
      </w:r>
    </w:p>
    <w:p w14:paraId="5DD021A3" w14:textId="5B4D2904"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_Toc199251159 \h </w:instrText>
      </w:r>
      <w:r>
        <w:rPr>
          <w:noProof/>
        </w:rPr>
      </w:r>
      <w:r>
        <w:rPr>
          <w:noProof/>
        </w:rPr>
        <w:fldChar w:fldCharType="separate"/>
      </w:r>
      <w:r>
        <w:rPr>
          <w:noProof/>
        </w:rPr>
        <w:t>41</w:t>
      </w:r>
      <w:r>
        <w:rPr>
          <w:noProof/>
        </w:rPr>
        <w:fldChar w:fldCharType="end"/>
      </w:r>
    </w:p>
    <w:p w14:paraId="14A75F41" w14:textId="19591F43"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_Toc199251160 \h </w:instrText>
      </w:r>
      <w:r>
        <w:rPr>
          <w:noProof/>
        </w:rPr>
      </w:r>
      <w:r>
        <w:rPr>
          <w:noProof/>
        </w:rPr>
        <w:fldChar w:fldCharType="separate"/>
      </w:r>
      <w:r>
        <w:rPr>
          <w:noProof/>
        </w:rPr>
        <w:t>43</w:t>
      </w:r>
      <w:r>
        <w:rPr>
          <w:noProof/>
        </w:rPr>
        <w:fldChar w:fldCharType="end"/>
      </w:r>
    </w:p>
    <w:p w14:paraId="73FE0FCF" w14:textId="1B516B5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_Toc199251161 \h </w:instrText>
      </w:r>
      <w:r>
        <w:rPr>
          <w:noProof/>
        </w:rPr>
      </w:r>
      <w:r>
        <w:rPr>
          <w:noProof/>
        </w:rPr>
        <w:fldChar w:fldCharType="separate"/>
      </w:r>
      <w:r>
        <w:rPr>
          <w:noProof/>
        </w:rPr>
        <w:t>43</w:t>
      </w:r>
      <w:r>
        <w:rPr>
          <w:noProof/>
        </w:rPr>
        <w:fldChar w:fldCharType="end"/>
      </w:r>
    </w:p>
    <w:p w14:paraId="74B1782D" w14:textId="01577840"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_Toc199251162 \h </w:instrText>
      </w:r>
      <w:r>
        <w:rPr>
          <w:noProof/>
        </w:rPr>
      </w:r>
      <w:r>
        <w:rPr>
          <w:noProof/>
        </w:rPr>
        <w:fldChar w:fldCharType="separate"/>
      </w:r>
      <w:r>
        <w:rPr>
          <w:noProof/>
        </w:rPr>
        <w:t>43</w:t>
      </w:r>
      <w:r>
        <w:rPr>
          <w:noProof/>
        </w:rPr>
        <w:fldChar w:fldCharType="end"/>
      </w:r>
    </w:p>
    <w:p w14:paraId="575C397A" w14:textId="1CCB3684"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_Toc199251163 \h </w:instrText>
      </w:r>
      <w:r>
        <w:rPr>
          <w:noProof/>
        </w:rPr>
      </w:r>
      <w:r>
        <w:rPr>
          <w:noProof/>
        </w:rPr>
        <w:fldChar w:fldCharType="separate"/>
      </w:r>
      <w:r>
        <w:rPr>
          <w:noProof/>
        </w:rPr>
        <w:t>44</w:t>
      </w:r>
      <w:r>
        <w:rPr>
          <w:noProof/>
        </w:rPr>
        <w:fldChar w:fldCharType="end"/>
      </w:r>
    </w:p>
    <w:p w14:paraId="0815E327" w14:textId="37B5BA22" w:rsidR="00787F3D" w:rsidRDefault="00787F3D">
      <w:pPr>
        <w:pStyle w:val="TOC6"/>
        <w:rPr>
          <w:rFonts w:asciiTheme="minorHAnsi" w:eastAsiaTheme="minorEastAsia" w:hAnsiTheme="minorHAnsi" w:cstheme="minorBidi"/>
          <w:noProof/>
          <w:kern w:val="2"/>
          <w:sz w:val="24"/>
          <w:szCs w:val="24"/>
          <w:lang w:val="en-US"/>
          <w14:ligatures w14:val="standardContextual"/>
        </w:rPr>
      </w:pPr>
      <w:r>
        <w:rPr>
          <w:noProof/>
        </w:rPr>
        <w:t>6.1.3.3.3.4</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_Toc199251164 \h </w:instrText>
      </w:r>
      <w:r>
        <w:rPr>
          <w:noProof/>
        </w:rPr>
      </w:r>
      <w:r>
        <w:rPr>
          <w:noProof/>
        </w:rPr>
        <w:fldChar w:fldCharType="separate"/>
      </w:r>
      <w:r>
        <w:rPr>
          <w:noProof/>
        </w:rPr>
        <w:t>47</w:t>
      </w:r>
      <w:r>
        <w:rPr>
          <w:noProof/>
        </w:rPr>
        <w:fldChar w:fldCharType="end"/>
      </w:r>
    </w:p>
    <w:p w14:paraId="4AB7FCE0" w14:textId="115246AD"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_Toc199251165 \h </w:instrText>
      </w:r>
      <w:r>
        <w:rPr>
          <w:noProof/>
        </w:rPr>
      </w:r>
      <w:r>
        <w:rPr>
          <w:noProof/>
        </w:rPr>
        <w:fldChar w:fldCharType="separate"/>
      </w:r>
      <w:r>
        <w:rPr>
          <w:noProof/>
        </w:rPr>
        <w:t>48</w:t>
      </w:r>
      <w:r>
        <w:rPr>
          <w:noProof/>
        </w:rPr>
        <w:fldChar w:fldCharType="end"/>
      </w:r>
    </w:p>
    <w:p w14:paraId="0F6CEF93" w14:textId="09CF89A7"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_Toc199251166 \h </w:instrText>
      </w:r>
      <w:r>
        <w:rPr>
          <w:noProof/>
        </w:rPr>
      </w:r>
      <w:r>
        <w:rPr>
          <w:noProof/>
        </w:rPr>
        <w:fldChar w:fldCharType="separate"/>
      </w:r>
      <w:r>
        <w:rPr>
          <w:noProof/>
        </w:rPr>
        <w:t>48</w:t>
      </w:r>
      <w:r>
        <w:rPr>
          <w:noProof/>
        </w:rPr>
        <w:fldChar w:fldCharType="end"/>
      </w:r>
    </w:p>
    <w:p w14:paraId="612F97D8" w14:textId="09CB8DED"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_Toc199251167 \h </w:instrText>
      </w:r>
      <w:r>
        <w:rPr>
          <w:noProof/>
        </w:rPr>
      </w:r>
      <w:r>
        <w:rPr>
          <w:noProof/>
        </w:rPr>
        <w:fldChar w:fldCharType="separate"/>
      </w:r>
      <w:r>
        <w:rPr>
          <w:noProof/>
        </w:rPr>
        <w:t>48</w:t>
      </w:r>
      <w:r>
        <w:rPr>
          <w:noProof/>
        </w:rPr>
        <w:fldChar w:fldCharType="end"/>
      </w:r>
    </w:p>
    <w:p w14:paraId="79E11135" w14:textId="429A1DAF"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_Toc199251168 \h </w:instrText>
      </w:r>
      <w:r>
        <w:rPr>
          <w:noProof/>
        </w:rPr>
      </w:r>
      <w:r>
        <w:rPr>
          <w:noProof/>
        </w:rPr>
        <w:fldChar w:fldCharType="separate"/>
      </w:r>
      <w:r>
        <w:rPr>
          <w:noProof/>
        </w:rPr>
        <w:t>48</w:t>
      </w:r>
      <w:r>
        <w:rPr>
          <w:noProof/>
        </w:rPr>
        <w:fldChar w:fldCharType="end"/>
      </w:r>
    </w:p>
    <w:p w14:paraId="4A5E12FE" w14:textId="7858C101"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_Toc199251169 \h </w:instrText>
      </w:r>
      <w:r>
        <w:rPr>
          <w:noProof/>
        </w:rPr>
      </w:r>
      <w:r>
        <w:rPr>
          <w:noProof/>
        </w:rPr>
        <w:fldChar w:fldCharType="separate"/>
      </w:r>
      <w:r>
        <w:rPr>
          <w:noProof/>
        </w:rPr>
        <w:t>50</w:t>
      </w:r>
      <w:r>
        <w:rPr>
          <w:noProof/>
        </w:rPr>
        <w:fldChar w:fldCharType="end"/>
      </w:r>
    </w:p>
    <w:p w14:paraId="160B741E" w14:textId="5ABB8209"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_Toc199251170 \h </w:instrText>
      </w:r>
      <w:r>
        <w:rPr>
          <w:noProof/>
        </w:rPr>
      </w:r>
      <w:r>
        <w:rPr>
          <w:noProof/>
        </w:rPr>
        <w:fldChar w:fldCharType="separate"/>
      </w:r>
      <w:r>
        <w:rPr>
          <w:noProof/>
        </w:rPr>
        <w:t>50</w:t>
      </w:r>
      <w:r>
        <w:rPr>
          <w:noProof/>
        </w:rPr>
        <w:fldChar w:fldCharType="end"/>
      </w:r>
    </w:p>
    <w:p w14:paraId="50724E35" w14:textId="5B45F78B"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_Toc199251171 \h </w:instrText>
      </w:r>
      <w:r>
        <w:rPr>
          <w:noProof/>
        </w:rPr>
      </w:r>
      <w:r>
        <w:rPr>
          <w:noProof/>
        </w:rPr>
        <w:fldChar w:fldCharType="separate"/>
      </w:r>
      <w:r>
        <w:rPr>
          <w:noProof/>
        </w:rPr>
        <w:t>50</w:t>
      </w:r>
      <w:r>
        <w:rPr>
          <w:noProof/>
        </w:rPr>
        <w:fldChar w:fldCharType="end"/>
      </w:r>
    </w:p>
    <w:p w14:paraId="4C2F20A5" w14:textId="6298ACB8"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_Toc199251172 \h </w:instrText>
      </w:r>
      <w:r>
        <w:rPr>
          <w:noProof/>
        </w:rPr>
      </w:r>
      <w:r>
        <w:rPr>
          <w:noProof/>
        </w:rPr>
        <w:fldChar w:fldCharType="separate"/>
      </w:r>
      <w:r>
        <w:rPr>
          <w:noProof/>
        </w:rPr>
        <w:t>50</w:t>
      </w:r>
      <w:r>
        <w:rPr>
          <w:noProof/>
        </w:rPr>
        <w:fldChar w:fldCharType="end"/>
      </w:r>
    </w:p>
    <w:p w14:paraId="4704282B" w14:textId="230266CC"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_Toc199251173 \h </w:instrText>
      </w:r>
      <w:r>
        <w:rPr>
          <w:noProof/>
        </w:rPr>
      </w:r>
      <w:r>
        <w:rPr>
          <w:noProof/>
        </w:rPr>
        <w:fldChar w:fldCharType="separate"/>
      </w:r>
      <w:r>
        <w:rPr>
          <w:noProof/>
        </w:rPr>
        <w:t>51</w:t>
      </w:r>
      <w:r>
        <w:rPr>
          <w:noProof/>
        </w:rPr>
        <w:fldChar w:fldCharType="end"/>
      </w:r>
    </w:p>
    <w:p w14:paraId="0585C561" w14:textId="7D216DF5"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_Toc199251174 \h </w:instrText>
      </w:r>
      <w:r>
        <w:rPr>
          <w:noProof/>
        </w:rPr>
      </w:r>
      <w:r>
        <w:rPr>
          <w:noProof/>
        </w:rPr>
        <w:fldChar w:fldCharType="separate"/>
      </w:r>
      <w:r>
        <w:rPr>
          <w:noProof/>
        </w:rPr>
        <w:t>51</w:t>
      </w:r>
      <w:r>
        <w:rPr>
          <w:noProof/>
        </w:rPr>
        <w:fldChar w:fldCharType="end"/>
      </w:r>
    </w:p>
    <w:p w14:paraId="77F1BFD9" w14:textId="3E5B1602"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_Toc199251175 \h </w:instrText>
      </w:r>
      <w:r>
        <w:rPr>
          <w:noProof/>
        </w:rPr>
      </w:r>
      <w:r>
        <w:rPr>
          <w:noProof/>
        </w:rPr>
        <w:fldChar w:fldCharType="separate"/>
      </w:r>
      <w:r>
        <w:rPr>
          <w:noProof/>
        </w:rPr>
        <w:t>51</w:t>
      </w:r>
      <w:r>
        <w:rPr>
          <w:noProof/>
        </w:rPr>
        <w:fldChar w:fldCharType="end"/>
      </w:r>
    </w:p>
    <w:p w14:paraId="1059EF15" w14:textId="3BB8933F"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_Toc199251176 \h </w:instrText>
      </w:r>
      <w:r>
        <w:rPr>
          <w:noProof/>
        </w:rPr>
      </w:r>
      <w:r>
        <w:rPr>
          <w:noProof/>
        </w:rPr>
        <w:fldChar w:fldCharType="separate"/>
      </w:r>
      <w:r>
        <w:rPr>
          <w:noProof/>
        </w:rPr>
        <w:t>51</w:t>
      </w:r>
      <w:r>
        <w:rPr>
          <w:noProof/>
        </w:rPr>
        <w:fldChar w:fldCharType="end"/>
      </w:r>
    </w:p>
    <w:p w14:paraId="6535A6DC" w14:textId="64BB986B"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_Toc199251177 \h </w:instrText>
      </w:r>
      <w:r>
        <w:rPr>
          <w:noProof/>
        </w:rPr>
      </w:r>
      <w:r>
        <w:rPr>
          <w:noProof/>
        </w:rPr>
        <w:fldChar w:fldCharType="separate"/>
      </w:r>
      <w:r>
        <w:rPr>
          <w:noProof/>
        </w:rPr>
        <w:t>54</w:t>
      </w:r>
      <w:r>
        <w:rPr>
          <w:noProof/>
        </w:rPr>
        <w:fldChar w:fldCharType="end"/>
      </w:r>
    </w:p>
    <w:p w14:paraId="564F2288" w14:textId="3FABE73B" w:rsidR="00787F3D" w:rsidRDefault="00787F3D">
      <w:pPr>
        <w:pStyle w:val="TOC5"/>
        <w:rPr>
          <w:rFonts w:asciiTheme="minorHAnsi" w:eastAsiaTheme="minorEastAsia" w:hAnsiTheme="minorHAnsi" w:cstheme="minorBidi"/>
          <w:noProof/>
          <w:kern w:val="2"/>
          <w:sz w:val="24"/>
          <w:szCs w:val="24"/>
          <w:lang w:val="en-US"/>
          <w14:ligatures w14:val="standardContextual"/>
        </w:rPr>
      </w:pPr>
      <w:r w:rsidRPr="00C32AB3">
        <w:rPr>
          <w:rFonts w:eastAsia="DengXian"/>
          <w:noProof/>
        </w:rPr>
        <w:t>6.1.3</w:t>
      </w:r>
      <w:r>
        <w:rPr>
          <w:noProof/>
        </w:rPr>
        <w:t>.7</w:t>
      </w:r>
      <w:r w:rsidRPr="00C32AB3">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Description</w:t>
      </w:r>
      <w:r>
        <w:rPr>
          <w:noProof/>
        </w:rPr>
        <w:tab/>
      </w:r>
      <w:r>
        <w:rPr>
          <w:noProof/>
        </w:rPr>
        <w:fldChar w:fldCharType="begin"/>
      </w:r>
      <w:r>
        <w:rPr>
          <w:noProof/>
        </w:rPr>
        <w:instrText xml:space="preserve"> PAGEREF _Toc199251178 \h </w:instrText>
      </w:r>
      <w:r>
        <w:rPr>
          <w:noProof/>
        </w:rPr>
      </w:r>
      <w:r>
        <w:rPr>
          <w:noProof/>
        </w:rPr>
        <w:fldChar w:fldCharType="separate"/>
      </w:r>
      <w:r>
        <w:rPr>
          <w:noProof/>
        </w:rPr>
        <w:t>54</w:t>
      </w:r>
      <w:r>
        <w:rPr>
          <w:noProof/>
        </w:rPr>
        <w:fldChar w:fldCharType="end"/>
      </w:r>
    </w:p>
    <w:p w14:paraId="34ECA8BA" w14:textId="523E1A0D" w:rsidR="00787F3D" w:rsidRDefault="00787F3D">
      <w:pPr>
        <w:pStyle w:val="TOC5"/>
        <w:rPr>
          <w:rFonts w:asciiTheme="minorHAnsi" w:eastAsiaTheme="minorEastAsia" w:hAnsiTheme="minorHAnsi" w:cstheme="minorBidi"/>
          <w:noProof/>
          <w:kern w:val="2"/>
          <w:sz w:val="24"/>
          <w:szCs w:val="24"/>
          <w:lang w:val="en-US"/>
          <w14:ligatures w14:val="standardContextual"/>
        </w:rPr>
      </w:pPr>
      <w:r w:rsidRPr="00C32AB3">
        <w:rPr>
          <w:rFonts w:eastAsia="DengXian"/>
          <w:noProof/>
        </w:rPr>
        <w:t>6.1.3</w:t>
      </w:r>
      <w:r>
        <w:rPr>
          <w:noProof/>
        </w:rPr>
        <w:t>.7</w:t>
      </w:r>
      <w:r w:rsidRPr="00C32AB3">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Resource Definition</w:t>
      </w:r>
      <w:r>
        <w:rPr>
          <w:noProof/>
        </w:rPr>
        <w:tab/>
      </w:r>
      <w:r>
        <w:rPr>
          <w:noProof/>
        </w:rPr>
        <w:fldChar w:fldCharType="begin"/>
      </w:r>
      <w:r>
        <w:rPr>
          <w:noProof/>
        </w:rPr>
        <w:instrText xml:space="preserve"> PAGEREF _Toc199251179 \h </w:instrText>
      </w:r>
      <w:r>
        <w:rPr>
          <w:noProof/>
        </w:rPr>
      </w:r>
      <w:r>
        <w:rPr>
          <w:noProof/>
        </w:rPr>
        <w:fldChar w:fldCharType="separate"/>
      </w:r>
      <w:r>
        <w:rPr>
          <w:noProof/>
        </w:rPr>
        <w:t>54</w:t>
      </w:r>
      <w:r>
        <w:rPr>
          <w:noProof/>
        </w:rPr>
        <w:fldChar w:fldCharType="end"/>
      </w:r>
    </w:p>
    <w:p w14:paraId="7611C1EE" w14:textId="77E183F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_Toc199251180 \h </w:instrText>
      </w:r>
      <w:r>
        <w:rPr>
          <w:noProof/>
        </w:rPr>
      </w:r>
      <w:r>
        <w:rPr>
          <w:noProof/>
        </w:rPr>
        <w:fldChar w:fldCharType="separate"/>
      </w:r>
      <w:r>
        <w:rPr>
          <w:noProof/>
        </w:rPr>
        <w:t>54</w:t>
      </w:r>
      <w:r>
        <w:rPr>
          <w:noProof/>
        </w:rPr>
        <w:fldChar w:fldCharType="end"/>
      </w:r>
    </w:p>
    <w:p w14:paraId="2249C9EA" w14:textId="03F930BA" w:rsidR="00787F3D" w:rsidRDefault="00787F3D">
      <w:pPr>
        <w:pStyle w:val="TOC4"/>
        <w:rPr>
          <w:rFonts w:asciiTheme="minorHAnsi" w:eastAsiaTheme="minorEastAsia" w:hAnsiTheme="minorHAnsi" w:cstheme="minorBidi"/>
          <w:noProof/>
          <w:kern w:val="2"/>
          <w:sz w:val="24"/>
          <w:szCs w:val="24"/>
          <w:lang w:val="en-US"/>
          <w14:ligatures w14:val="standardContextual"/>
        </w:rPr>
      </w:pPr>
      <w:r w:rsidRPr="00C32AB3">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Resource: IndividualNotificationSubscription</w:t>
      </w:r>
      <w:r>
        <w:rPr>
          <w:noProof/>
        </w:rPr>
        <w:tab/>
      </w:r>
      <w:r>
        <w:rPr>
          <w:noProof/>
        </w:rPr>
        <w:fldChar w:fldCharType="begin"/>
      </w:r>
      <w:r>
        <w:rPr>
          <w:noProof/>
        </w:rPr>
        <w:instrText xml:space="preserve"> PAGEREF _Toc199251181 \h </w:instrText>
      </w:r>
      <w:r>
        <w:rPr>
          <w:noProof/>
        </w:rPr>
      </w:r>
      <w:r>
        <w:rPr>
          <w:noProof/>
        </w:rPr>
        <w:fldChar w:fldCharType="separate"/>
      </w:r>
      <w:r>
        <w:rPr>
          <w:noProof/>
        </w:rPr>
        <w:t>55</w:t>
      </w:r>
      <w:r>
        <w:rPr>
          <w:noProof/>
        </w:rPr>
        <w:fldChar w:fldCharType="end"/>
      </w:r>
    </w:p>
    <w:p w14:paraId="03D3D2A1" w14:textId="0BDEC3FD" w:rsidR="00787F3D" w:rsidRDefault="00787F3D">
      <w:pPr>
        <w:pStyle w:val="TOC5"/>
        <w:rPr>
          <w:rFonts w:asciiTheme="minorHAnsi" w:eastAsiaTheme="minorEastAsia" w:hAnsiTheme="minorHAnsi" w:cstheme="minorBidi"/>
          <w:noProof/>
          <w:kern w:val="2"/>
          <w:sz w:val="24"/>
          <w:szCs w:val="24"/>
          <w:lang w:val="en-US"/>
          <w14:ligatures w14:val="standardContextual"/>
        </w:rPr>
      </w:pPr>
      <w:r w:rsidRPr="00C32AB3">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Description</w:t>
      </w:r>
      <w:r>
        <w:rPr>
          <w:noProof/>
        </w:rPr>
        <w:tab/>
      </w:r>
      <w:r>
        <w:rPr>
          <w:noProof/>
        </w:rPr>
        <w:fldChar w:fldCharType="begin"/>
      </w:r>
      <w:r>
        <w:rPr>
          <w:noProof/>
        </w:rPr>
        <w:instrText xml:space="preserve"> PAGEREF _Toc199251182 \h </w:instrText>
      </w:r>
      <w:r>
        <w:rPr>
          <w:noProof/>
        </w:rPr>
      </w:r>
      <w:r>
        <w:rPr>
          <w:noProof/>
        </w:rPr>
        <w:fldChar w:fldCharType="separate"/>
      </w:r>
      <w:r>
        <w:rPr>
          <w:noProof/>
        </w:rPr>
        <w:t>55</w:t>
      </w:r>
      <w:r>
        <w:rPr>
          <w:noProof/>
        </w:rPr>
        <w:fldChar w:fldCharType="end"/>
      </w:r>
    </w:p>
    <w:p w14:paraId="70441BF0" w14:textId="7B31BA10" w:rsidR="00787F3D" w:rsidRDefault="00787F3D">
      <w:pPr>
        <w:pStyle w:val="TOC5"/>
        <w:rPr>
          <w:rFonts w:asciiTheme="minorHAnsi" w:eastAsiaTheme="minorEastAsia" w:hAnsiTheme="minorHAnsi" w:cstheme="minorBidi"/>
          <w:noProof/>
          <w:kern w:val="2"/>
          <w:sz w:val="24"/>
          <w:szCs w:val="24"/>
          <w:lang w:val="en-US"/>
          <w14:ligatures w14:val="standardContextual"/>
        </w:rPr>
      </w:pPr>
      <w:r w:rsidRPr="00C32AB3">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Resource Definition</w:t>
      </w:r>
      <w:r>
        <w:rPr>
          <w:noProof/>
        </w:rPr>
        <w:tab/>
      </w:r>
      <w:r>
        <w:rPr>
          <w:noProof/>
        </w:rPr>
        <w:fldChar w:fldCharType="begin"/>
      </w:r>
      <w:r>
        <w:rPr>
          <w:noProof/>
        </w:rPr>
        <w:instrText xml:space="preserve"> PAGEREF _Toc199251183 \h </w:instrText>
      </w:r>
      <w:r>
        <w:rPr>
          <w:noProof/>
        </w:rPr>
      </w:r>
      <w:r>
        <w:rPr>
          <w:noProof/>
        </w:rPr>
        <w:fldChar w:fldCharType="separate"/>
      </w:r>
      <w:r>
        <w:rPr>
          <w:noProof/>
        </w:rPr>
        <w:t>55</w:t>
      </w:r>
      <w:r>
        <w:rPr>
          <w:noProof/>
        </w:rPr>
        <w:fldChar w:fldCharType="end"/>
      </w:r>
    </w:p>
    <w:p w14:paraId="7FF0C1E4" w14:textId="6EA6A47D" w:rsidR="00787F3D" w:rsidRDefault="00787F3D">
      <w:pPr>
        <w:pStyle w:val="TOC5"/>
        <w:rPr>
          <w:rFonts w:asciiTheme="minorHAnsi" w:eastAsiaTheme="minorEastAsia" w:hAnsiTheme="minorHAnsi" w:cstheme="minorBidi"/>
          <w:noProof/>
          <w:kern w:val="2"/>
          <w:sz w:val="24"/>
          <w:szCs w:val="24"/>
          <w:lang w:val="en-US"/>
          <w14:ligatures w14:val="standardContextual"/>
        </w:rPr>
      </w:pPr>
      <w:r w:rsidRPr="00C32AB3">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Resource Standard Methods</w:t>
      </w:r>
      <w:r>
        <w:rPr>
          <w:noProof/>
        </w:rPr>
        <w:tab/>
      </w:r>
      <w:r>
        <w:rPr>
          <w:noProof/>
        </w:rPr>
        <w:fldChar w:fldCharType="begin"/>
      </w:r>
      <w:r>
        <w:rPr>
          <w:noProof/>
        </w:rPr>
        <w:instrText xml:space="preserve"> PAGEREF _Toc199251184 \h </w:instrText>
      </w:r>
      <w:r>
        <w:rPr>
          <w:noProof/>
        </w:rPr>
      </w:r>
      <w:r>
        <w:rPr>
          <w:noProof/>
        </w:rPr>
        <w:fldChar w:fldCharType="separate"/>
      </w:r>
      <w:r>
        <w:rPr>
          <w:noProof/>
        </w:rPr>
        <w:t>55</w:t>
      </w:r>
      <w:r>
        <w:rPr>
          <w:noProof/>
        </w:rPr>
        <w:fldChar w:fldCharType="end"/>
      </w:r>
    </w:p>
    <w:p w14:paraId="524B43D5" w14:textId="7D105A6F"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_Toc199251185 \h </w:instrText>
      </w:r>
      <w:r>
        <w:rPr>
          <w:noProof/>
        </w:rPr>
      </w:r>
      <w:r>
        <w:rPr>
          <w:noProof/>
        </w:rPr>
        <w:fldChar w:fldCharType="separate"/>
      </w:r>
      <w:r>
        <w:rPr>
          <w:noProof/>
        </w:rPr>
        <w:t>58</w:t>
      </w:r>
      <w:r>
        <w:rPr>
          <w:noProof/>
        </w:rPr>
        <w:fldChar w:fldCharType="end"/>
      </w:r>
    </w:p>
    <w:p w14:paraId="2C7633E6" w14:textId="38F318C0"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_Toc199251186 \h </w:instrText>
      </w:r>
      <w:r>
        <w:rPr>
          <w:noProof/>
        </w:rPr>
      </w:r>
      <w:r>
        <w:rPr>
          <w:noProof/>
        </w:rPr>
        <w:fldChar w:fldCharType="separate"/>
      </w:r>
      <w:r>
        <w:rPr>
          <w:noProof/>
        </w:rPr>
        <w:t>58</w:t>
      </w:r>
      <w:r>
        <w:rPr>
          <w:noProof/>
        </w:rPr>
        <w:fldChar w:fldCharType="end"/>
      </w:r>
    </w:p>
    <w:p w14:paraId="4DB1B926" w14:textId="7D9C5EE9"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_Toc199251187 \h </w:instrText>
      </w:r>
      <w:r>
        <w:rPr>
          <w:noProof/>
        </w:rPr>
      </w:r>
      <w:r>
        <w:rPr>
          <w:noProof/>
        </w:rPr>
        <w:fldChar w:fldCharType="separate"/>
      </w:r>
      <w:r>
        <w:rPr>
          <w:noProof/>
        </w:rPr>
        <w:t>58</w:t>
      </w:r>
      <w:r>
        <w:rPr>
          <w:noProof/>
        </w:rPr>
        <w:fldChar w:fldCharType="end"/>
      </w:r>
    </w:p>
    <w:p w14:paraId="3618C24B" w14:textId="3D085E91"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_Toc199251188 \h </w:instrText>
      </w:r>
      <w:r>
        <w:rPr>
          <w:noProof/>
        </w:rPr>
      </w:r>
      <w:r>
        <w:rPr>
          <w:noProof/>
        </w:rPr>
        <w:fldChar w:fldCharType="separate"/>
      </w:r>
      <w:r>
        <w:rPr>
          <w:noProof/>
        </w:rPr>
        <w:t>59</w:t>
      </w:r>
      <w:r>
        <w:rPr>
          <w:noProof/>
        </w:rPr>
        <w:fldChar w:fldCharType="end"/>
      </w:r>
    </w:p>
    <w:p w14:paraId="6EE288C4" w14:textId="1F242931"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_Toc199251189 \h </w:instrText>
      </w:r>
      <w:r>
        <w:rPr>
          <w:noProof/>
        </w:rPr>
      </w:r>
      <w:r>
        <w:rPr>
          <w:noProof/>
        </w:rPr>
        <w:fldChar w:fldCharType="separate"/>
      </w:r>
      <w:r>
        <w:rPr>
          <w:noProof/>
        </w:rPr>
        <w:t>61</w:t>
      </w:r>
      <w:r>
        <w:rPr>
          <w:noProof/>
        </w:rPr>
        <w:fldChar w:fldCharType="end"/>
      </w:r>
    </w:p>
    <w:p w14:paraId="03A5B906" w14:textId="621D13F0"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_Toc199251190 \h </w:instrText>
      </w:r>
      <w:r>
        <w:rPr>
          <w:noProof/>
        </w:rPr>
      </w:r>
      <w:r>
        <w:rPr>
          <w:noProof/>
        </w:rPr>
        <w:fldChar w:fldCharType="separate"/>
      </w:r>
      <w:r>
        <w:rPr>
          <w:noProof/>
        </w:rPr>
        <w:t>61</w:t>
      </w:r>
      <w:r>
        <w:rPr>
          <w:noProof/>
        </w:rPr>
        <w:fldChar w:fldCharType="end"/>
      </w:r>
    </w:p>
    <w:p w14:paraId="07B7CB5D" w14:textId="793395E4"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_Toc199251191 \h </w:instrText>
      </w:r>
      <w:r>
        <w:rPr>
          <w:noProof/>
        </w:rPr>
      </w:r>
      <w:r>
        <w:rPr>
          <w:noProof/>
        </w:rPr>
        <w:fldChar w:fldCharType="separate"/>
      </w:r>
      <w:r>
        <w:rPr>
          <w:noProof/>
        </w:rPr>
        <w:t>61</w:t>
      </w:r>
      <w:r>
        <w:rPr>
          <w:noProof/>
        </w:rPr>
        <w:fldChar w:fldCharType="end"/>
      </w:r>
    </w:p>
    <w:p w14:paraId="31015A65" w14:textId="352D3C8F"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_Toc199251192 \h </w:instrText>
      </w:r>
      <w:r>
        <w:rPr>
          <w:noProof/>
        </w:rPr>
      </w:r>
      <w:r>
        <w:rPr>
          <w:noProof/>
        </w:rPr>
        <w:fldChar w:fldCharType="separate"/>
      </w:r>
      <w:r>
        <w:rPr>
          <w:noProof/>
        </w:rPr>
        <w:t>61</w:t>
      </w:r>
      <w:r>
        <w:rPr>
          <w:noProof/>
        </w:rPr>
        <w:fldChar w:fldCharType="end"/>
      </w:r>
    </w:p>
    <w:p w14:paraId="1BF5A398" w14:textId="2C336717"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_Toc199251193 \h </w:instrText>
      </w:r>
      <w:r>
        <w:rPr>
          <w:noProof/>
        </w:rPr>
      </w:r>
      <w:r>
        <w:rPr>
          <w:noProof/>
        </w:rPr>
        <w:fldChar w:fldCharType="separate"/>
      </w:r>
      <w:r>
        <w:rPr>
          <w:noProof/>
        </w:rPr>
        <w:t>61</w:t>
      </w:r>
      <w:r>
        <w:rPr>
          <w:noProof/>
        </w:rPr>
        <w:fldChar w:fldCharType="end"/>
      </w:r>
    </w:p>
    <w:p w14:paraId="3991BBF6" w14:textId="1AB4DB1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_Toc199251194 \h </w:instrText>
      </w:r>
      <w:r>
        <w:rPr>
          <w:noProof/>
        </w:rPr>
      </w:r>
      <w:r>
        <w:rPr>
          <w:noProof/>
        </w:rPr>
        <w:fldChar w:fldCharType="separate"/>
      </w:r>
      <w:r>
        <w:rPr>
          <w:noProof/>
        </w:rPr>
        <w:t>61</w:t>
      </w:r>
      <w:r>
        <w:rPr>
          <w:noProof/>
        </w:rPr>
        <w:fldChar w:fldCharType="end"/>
      </w:r>
    </w:p>
    <w:p w14:paraId="26E4999F" w14:textId="5FE791F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_Toc199251195 \h </w:instrText>
      </w:r>
      <w:r>
        <w:rPr>
          <w:noProof/>
        </w:rPr>
      </w:r>
      <w:r>
        <w:rPr>
          <w:noProof/>
        </w:rPr>
        <w:fldChar w:fldCharType="separate"/>
      </w:r>
      <w:r>
        <w:rPr>
          <w:noProof/>
        </w:rPr>
        <w:t>61</w:t>
      </w:r>
      <w:r>
        <w:rPr>
          <w:noProof/>
        </w:rPr>
        <w:fldChar w:fldCharType="end"/>
      </w:r>
    </w:p>
    <w:p w14:paraId="2AE626A7" w14:textId="4FB00282"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_Toc199251196 \h </w:instrText>
      </w:r>
      <w:r>
        <w:rPr>
          <w:noProof/>
        </w:rPr>
      </w:r>
      <w:r>
        <w:rPr>
          <w:noProof/>
        </w:rPr>
        <w:fldChar w:fldCharType="separate"/>
      </w:r>
      <w:r>
        <w:rPr>
          <w:noProof/>
        </w:rPr>
        <w:t>62</w:t>
      </w:r>
      <w:r>
        <w:rPr>
          <w:noProof/>
        </w:rPr>
        <w:fldChar w:fldCharType="end"/>
      </w:r>
    </w:p>
    <w:p w14:paraId="5A65AFDB" w14:textId="30C8ABD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_Toc199251197 \h </w:instrText>
      </w:r>
      <w:r>
        <w:rPr>
          <w:noProof/>
        </w:rPr>
      </w:r>
      <w:r>
        <w:rPr>
          <w:noProof/>
        </w:rPr>
        <w:fldChar w:fldCharType="separate"/>
      </w:r>
      <w:r>
        <w:rPr>
          <w:noProof/>
        </w:rPr>
        <w:t>62</w:t>
      </w:r>
      <w:r>
        <w:rPr>
          <w:noProof/>
        </w:rPr>
        <w:fldChar w:fldCharType="end"/>
      </w:r>
    </w:p>
    <w:p w14:paraId="0A184093" w14:textId="2444EC2C"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_Toc199251198 \h </w:instrText>
      </w:r>
      <w:r>
        <w:rPr>
          <w:noProof/>
        </w:rPr>
      </w:r>
      <w:r>
        <w:rPr>
          <w:noProof/>
        </w:rPr>
        <w:fldChar w:fldCharType="separate"/>
      </w:r>
      <w:r>
        <w:rPr>
          <w:noProof/>
        </w:rPr>
        <w:t>62</w:t>
      </w:r>
      <w:r>
        <w:rPr>
          <w:noProof/>
        </w:rPr>
        <w:fldChar w:fldCharType="end"/>
      </w:r>
    </w:p>
    <w:p w14:paraId="5F71FCF9" w14:textId="28320546"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_Toc199251199 \h </w:instrText>
      </w:r>
      <w:r>
        <w:rPr>
          <w:noProof/>
        </w:rPr>
      </w:r>
      <w:r>
        <w:rPr>
          <w:noProof/>
        </w:rPr>
        <w:fldChar w:fldCharType="separate"/>
      </w:r>
      <w:r>
        <w:rPr>
          <w:noProof/>
        </w:rPr>
        <w:t>62</w:t>
      </w:r>
      <w:r>
        <w:rPr>
          <w:noProof/>
        </w:rPr>
        <w:fldChar w:fldCharType="end"/>
      </w:r>
    </w:p>
    <w:p w14:paraId="3302D7CA" w14:textId="462B5518"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_Toc199251200 \h </w:instrText>
      </w:r>
      <w:r>
        <w:rPr>
          <w:noProof/>
        </w:rPr>
      </w:r>
      <w:r>
        <w:rPr>
          <w:noProof/>
        </w:rPr>
        <w:fldChar w:fldCharType="separate"/>
      </w:r>
      <w:r>
        <w:rPr>
          <w:noProof/>
        </w:rPr>
        <w:t>62</w:t>
      </w:r>
      <w:r>
        <w:rPr>
          <w:noProof/>
        </w:rPr>
        <w:fldChar w:fldCharType="end"/>
      </w:r>
    </w:p>
    <w:p w14:paraId="0F1D397A" w14:textId="058E8356"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_Toc199251201 \h </w:instrText>
      </w:r>
      <w:r>
        <w:rPr>
          <w:noProof/>
        </w:rPr>
      </w:r>
      <w:r>
        <w:rPr>
          <w:noProof/>
        </w:rPr>
        <w:fldChar w:fldCharType="separate"/>
      </w:r>
      <w:r>
        <w:rPr>
          <w:noProof/>
        </w:rPr>
        <w:t>62</w:t>
      </w:r>
      <w:r>
        <w:rPr>
          <w:noProof/>
        </w:rPr>
        <w:fldChar w:fldCharType="end"/>
      </w:r>
    </w:p>
    <w:p w14:paraId="6F32AFAB" w14:textId="0915A63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_Toc199251202 \h </w:instrText>
      </w:r>
      <w:r>
        <w:rPr>
          <w:noProof/>
        </w:rPr>
      </w:r>
      <w:r>
        <w:rPr>
          <w:noProof/>
        </w:rPr>
        <w:fldChar w:fldCharType="separate"/>
      </w:r>
      <w:r>
        <w:rPr>
          <w:noProof/>
        </w:rPr>
        <w:t>62</w:t>
      </w:r>
      <w:r>
        <w:rPr>
          <w:noProof/>
        </w:rPr>
        <w:fldChar w:fldCharType="end"/>
      </w:r>
    </w:p>
    <w:p w14:paraId="068A35BA" w14:textId="47AE1F47"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_Toc199251203 \h </w:instrText>
      </w:r>
      <w:r>
        <w:rPr>
          <w:noProof/>
        </w:rPr>
      </w:r>
      <w:r>
        <w:rPr>
          <w:noProof/>
        </w:rPr>
        <w:fldChar w:fldCharType="separate"/>
      </w:r>
      <w:r>
        <w:rPr>
          <w:noProof/>
        </w:rPr>
        <w:t>63</w:t>
      </w:r>
      <w:r>
        <w:rPr>
          <w:noProof/>
        </w:rPr>
        <w:fldChar w:fldCharType="end"/>
      </w:r>
    </w:p>
    <w:p w14:paraId="7F3BC4C2" w14:textId="3A739123"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_Toc199251204 \h </w:instrText>
      </w:r>
      <w:r>
        <w:rPr>
          <w:noProof/>
        </w:rPr>
      </w:r>
      <w:r>
        <w:rPr>
          <w:noProof/>
        </w:rPr>
        <w:fldChar w:fldCharType="separate"/>
      </w:r>
      <w:r>
        <w:rPr>
          <w:noProof/>
        </w:rPr>
        <w:t>63</w:t>
      </w:r>
      <w:r>
        <w:rPr>
          <w:noProof/>
        </w:rPr>
        <w:fldChar w:fldCharType="end"/>
      </w:r>
    </w:p>
    <w:p w14:paraId="32F83C6A" w14:textId="2AA22127"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_Toc199251205 \h </w:instrText>
      </w:r>
      <w:r>
        <w:rPr>
          <w:noProof/>
        </w:rPr>
      </w:r>
      <w:r>
        <w:rPr>
          <w:noProof/>
        </w:rPr>
        <w:fldChar w:fldCharType="separate"/>
      </w:r>
      <w:r>
        <w:rPr>
          <w:noProof/>
        </w:rPr>
        <w:t>63</w:t>
      </w:r>
      <w:r>
        <w:rPr>
          <w:noProof/>
        </w:rPr>
        <w:fldChar w:fldCharType="end"/>
      </w:r>
    </w:p>
    <w:p w14:paraId="783284BF" w14:textId="0C9362BB" w:rsidR="00787F3D" w:rsidRDefault="00787F3D">
      <w:pPr>
        <w:pStyle w:val="TOC4"/>
        <w:rPr>
          <w:rFonts w:asciiTheme="minorHAnsi" w:eastAsiaTheme="minorEastAsia" w:hAnsiTheme="minorHAnsi" w:cstheme="minorBidi"/>
          <w:noProof/>
          <w:kern w:val="2"/>
          <w:sz w:val="24"/>
          <w:szCs w:val="24"/>
          <w:lang w:val="en-US"/>
          <w14:ligatures w14:val="standardContextual"/>
        </w:rPr>
      </w:pPr>
      <w:r w:rsidRPr="00C32AB3">
        <w:rPr>
          <w:noProof/>
          <w:lang w:val="en-US"/>
        </w:rPr>
        <w:t>6.1.6.2</w:t>
      </w:r>
      <w:r>
        <w:rPr>
          <w:rFonts w:asciiTheme="minorHAnsi" w:eastAsiaTheme="minorEastAsia" w:hAnsiTheme="minorHAnsi" w:cstheme="minorBidi"/>
          <w:noProof/>
          <w:kern w:val="2"/>
          <w:sz w:val="24"/>
          <w:szCs w:val="24"/>
          <w:lang w:val="en-US"/>
          <w14:ligatures w14:val="standardContextual"/>
        </w:rPr>
        <w:tab/>
      </w:r>
      <w:r w:rsidRPr="00C32AB3">
        <w:rPr>
          <w:noProof/>
          <w:lang w:val="en-US"/>
        </w:rPr>
        <w:t>Structured data types</w:t>
      </w:r>
      <w:r>
        <w:rPr>
          <w:noProof/>
        </w:rPr>
        <w:tab/>
      </w:r>
      <w:r>
        <w:rPr>
          <w:noProof/>
        </w:rPr>
        <w:fldChar w:fldCharType="begin"/>
      </w:r>
      <w:r>
        <w:rPr>
          <w:noProof/>
        </w:rPr>
        <w:instrText xml:space="preserve"> PAGEREF _Toc199251206 \h </w:instrText>
      </w:r>
      <w:r>
        <w:rPr>
          <w:noProof/>
        </w:rPr>
      </w:r>
      <w:r>
        <w:rPr>
          <w:noProof/>
        </w:rPr>
        <w:fldChar w:fldCharType="separate"/>
      </w:r>
      <w:r>
        <w:rPr>
          <w:noProof/>
        </w:rPr>
        <w:t>64</w:t>
      </w:r>
      <w:r>
        <w:rPr>
          <w:noProof/>
        </w:rPr>
        <w:fldChar w:fldCharType="end"/>
      </w:r>
    </w:p>
    <w:p w14:paraId="451B9636" w14:textId="412E52C3"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_Toc199251207 \h </w:instrText>
      </w:r>
      <w:r>
        <w:rPr>
          <w:noProof/>
        </w:rPr>
      </w:r>
      <w:r>
        <w:rPr>
          <w:noProof/>
        </w:rPr>
        <w:fldChar w:fldCharType="separate"/>
      </w:r>
      <w:r>
        <w:rPr>
          <w:noProof/>
        </w:rPr>
        <w:t>64</w:t>
      </w:r>
      <w:r>
        <w:rPr>
          <w:noProof/>
        </w:rPr>
        <w:fldChar w:fldCharType="end"/>
      </w:r>
    </w:p>
    <w:p w14:paraId="4E5E7526" w14:textId="27B46BA0"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RecordSearchResultDescriptor</w:t>
      </w:r>
      <w:r>
        <w:rPr>
          <w:noProof/>
        </w:rPr>
        <w:tab/>
      </w:r>
      <w:r>
        <w:rPr>
          <w:noProof/>
        </w:rPr>
        <w:fldChar w:fldCharType="begin"/>
      </w:r>
      <w:r>
        <w:rPr>
          <w:noProof/>
        </w:rPr>
        <w:instrText xml:space="preserve"> PAGEREF _Toc199251208 \h </w:instrText>
      </w:r>
      <w:r>
        <w:rPr>
          <w:noProof/>
        </w:rPr>
      </w:r>
      <w:r>
        <w:rPr>
          <w:noProof/>
        </w:rPr>
        <w:fldChar w:fldCharType="separate"/>
      </w:r>
      <w:r>
        <w:rPr>
          <w:noProof/>
        </w:rPr>
        <w:t>65</w:t>
      </w:r>
      <w:r>
        <w:rPr>
          <w:noProof/>
        </w:rPr>
        <w:fldChar w:fldCharType="end"/>
      </w:r>
    </w:p>
    <w:p w14:paraId="18C1235A" w14:textId="4BF89373"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_Toc199251209 \h </w:instrText>
      </w:r>
      <w:r>
        <w:rPr>
          <w:noProof/>
        </w:rPr>
      </w:r>
      <w:r>
        <w:rPr>
          <w:noProof/>
        </w:rPr>
        <w:fldChar w:fldCharType="separate"/>
      </w:r>
      <w:r>
        <w:rPr>
          <w:noProof/>
        </w:rPr>
        <w:t>65</w:t>
      </w:r>
      <w:r>
        <w:rPr>
          <w:noProof/>
        </w:rPr>
        <w:fldChar w:fldCharType="end"/>
      </w:r>
    </w:p>
    <w:p w14:paraId="4475E06D" w14:textId="2F54D42D"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_Toc199251210 \h </w:instrText>
      </w:r>
      <w:r>
        <w:rPr>
          <w:noProof/>
        </w:rPr>
      </w:r>
      <w:r>
        <w:rPr>
          <w:noProof/>
        </w:rPr>
        <w:fldChar w:fldCharType="separate"/>
      </w:r>
      <w:r>
        <w:rPr>
          <w:noProof/>
        </w:rPr>
        <w:t>65</w:t>
      </w:r>
      <w:r>
        <w:rPr>
          <w:noProof/>
        </w:rPr>
        <w:fldChar w:fldCharType="end"/>
      </w:r>
    </w:p>
    <w:p w14:paraId="792FA04B" w14:textId="023F17AD"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_Toc199251211 \h </w:instrText>
      </w:r>
      <w:r>
        <w:rPr>
          <w:noProof/>
        </w:rPr>
      </w:r>
      <w:r>
        <w:rPr>
          <w:noProof/>
        </w:rPr>
        <w:fldChar w:fldCharType="separate"/>
      </w:r>
      <w:r>
        <w:rPr>
          <w:noProof/>
        </w:rPr>
        <w:t>66</w:t>
      </w:r>
      <w:r>
        <w:rPr>
          <w:noProof/>
        </w:rPr>
        <w:fldChar w:fldCharType="end"/>
      </w:r>
    </w:p>
    <w:p w14:paraId="33255043" w14:textId="4C399F9F"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_Toc199251212 \h </w:instrText>
      </w:r>
      <w:r>
        <w:rPr>
          <w:noProof/>
        </w:rPr>
      </w:r>
      <w:r>
        <w:rPr>
          <w:noProof/>
        </w:rPr>
        <w:fldChar w:fldCharType="separate"/>
      </w:r>
      <w:r>
        <w:rPr>
          <w:noProof/>
        </w:rPr>
        <w:t>66</w:t>
      </w:r>
      <w:r>
        <w:rPr>
          <w:noProof/>
        </w:rPr>
        <w:fldChar w:fldCharType="end"/>
      </w:r>
    </w:p>
    <w:p w14:paraId="3984ED49" w14:textId="78D428E0"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_Toc199251213 \h </w:instrText>
      </w:r>
      <w:r>
        <w:rPr>
          <w:noProof/>
        </w:rPr>
      </w:r>
      <w:r>
        <w:rPr>
          <w:noProof/>
        </w:rPr>
        <w:fldChar w:fldCharType="separate"/>
      </w:r>
      <w:r>
        <w:rPr>
          <w:noProof/>
        </w:rPr>
        <w:t>66</w:t>
      </w:r>
      <w:r>
        <w:rPr>
          <w:noProof/>
        </w:rPr>
        <w:fldChar w:fldCharType="end"/>
      </w:r>
    </w:p>
    <w:p w14:paraId="3B8FE648" w14:textId="6116AA24"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_Toc199251214 \h </w:instrText>
      </w:r>
      <w:r>
        <w:rPr>
          <w:noProof/>
        </w:rPr>
      </w:r>
      <w:r>
        <w:rPr>
          <w:noProof/>
        </w:rPr>
        <w:fldChar w:fldCharType="separate"/>
      </w:r>
      <w:r>
        <w:rPr>
          <w:noProof/>
        </w:rPr>
        <w:t>66</w:t>
      </w:r>
      <w:r>
        <w:rPr>
          <w:noProof/>
        </w:rPr>
        <w:fldChar w:fldCharType="end"/>
      </w:r>
    </w:p>
    <w:p w14:paraId="1A822D0D" w14:textId="369E63CF"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_Toc199251215 \h </w:instrText>
      </w:r>
      <w:r>
        <w:rPr>
          <w:noProof/>
        </w:rPr>
      </w:r>
      <w:r>
        <w:rPr>
          <w:noProof/>
        </w:rPr>
        <w:fldChar w:fldCharType="separate"/>
      </w:r>
      <w:r>
        <w:rPr>
          <w:noProof/>
        </w:rPr>
        <w:t>67</w:t>
      </w:r>
      <w:r>
        <w:rPr>
          <w:noProof/>
        </w:rPr>
        <w:fldChar w:fldCharType="end"/>
      </w:r>
    </w:p>
    <w:p w14:paraId="0F071DD9" w14:textId="4C53FCEE" w:rsidR="00787F3D" w:rsidRDefault="00787F3D">
      <w:pPr>
        <w:pStyle w:val="TOC5"/>
        <w:rPr>
          <w:rFonts w:asciiTheme="minorHAnsi" w:eastAsiaTheme="minorEastAsia" w:hAnsiTheme="minorHAnsi" w:cstheme="minorBidi"/>
          <w:noProof/>
          <w:kern w:val="2"/>
          <w:sz w:val="24"/>
          <w:szCs w:val="24"/>
          <w:lang w:val="en-US"/>
          <w14:ligatures w14:val="standardContextual"/>
        </w:rPr>
      </w:pPr>
      <w:r w:rsidRPr="00C32AB3">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C32AB3">
        <w:rPr>
          <w:rFonts w:eastAsia="DengXian"/>
          <w:noProof/>
        </w:rPr>
        <w:t>Type: NotificationSubscription</w:t>
      </w:r>
      <w:r>
        <w:rPr>
          <w:noProof/>
        </w:rPr>
        <w:tab/>
      </w:r>
      <w:r>
        <w:rPr>
          <w:noProof/>
        </w:rPr>
        <w:fldChar w:fldCharType="begin"/>
      </w:r>
      <w:r>
        <w:rPr>
          <w:noProof/>
        </w:rPr>
        <w:instrText xml:space="preserve"> PAGEREF _Toc199251216 \h </w:instrText>
      </w:r>
      <w:r>
        <w:rPr>
          <w:noProof/>
        </w:rPr>
      </w:r>
      <w:r>
        <w:rPr>
          <w:noProof/>
        </w:rPr>
        <w:fldChar w:fldCharType="separate"/>
      </w:r>
      <w:r>
        <w:rPr>
          <w:noProof/>
        </w:rPr>
        <w:t>68</w:t>
      </w:r>
      <w:r>
        <w:rPr>
          <w:noProof/>
        </w:rPr>
        <w:fldChar w:fldCharType="end"/>
      </w:r>
    </w:p>
    <w:p w14:paraId="1F10C44F" w14:textId="232F9541"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_Toc199251217 \h </w:instrText>
      </w:r>
      <w:r>
        <w:rPr>
          <w:noProof/>
        </w:rPr>
      </w:r>
      <w:r>
        <w:rPr>
          <w:noProof/>
        </w:rPr>
        <w:fldChar w:fldCharType="separate"/>
      </w:r>
      <w:r>
        <w:rPr>
          <w:noProof/>
        </w:rPr>
        <w:t>71</w:t>
      </w:r>
      <w:r>
        <w:rPr>
          <w:noProof/>
        </w:rPr>
        <w:fldChar w:fldCharType="end"/>
      </w:r>
    </w:p>
    <w:p w14:paraId="6147C032" w14:textId="06BED5A7"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_Toc199251218 \h </w:instrText>
      </w:r>
      <w:r>
        <w:rPr>
          <w:noProof/>
        </w:rPr>
      </w:r>
      <w:r>
        <w:rPr>
          <w:noProof/>
        </w:rPr>
        <w:fldChar w:fldCharType="separate"/>
      </w:r>
      <w:r>
        <w:rPr>
          <w:noProof/>
        </w:rPr>
        <w:t>71</w:t>
      </w:r>
      <w:r>
        <w:rPr>
          <w:noProof/>
        </w:rPr>
        <w:fldChar w:fldCharType="end"/>
      </w:r>
    </w:p>
    <w:p w14:paraId="18A53288" w14:textId="7DDA385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_Toc199251219 \h </w:instrText>
      </w:r>
      <w:r>
        <w:rPr>
          <w:noProof/>
        </w:rPr>
      </w:r>
      <w:r>
        <w:rPr>
          <w:noProof/>
        </w:rPr>
        <w:fldChar w:fldCharType="separate"/>
      </w:r>
      <w:r>
        <w:rPr>
          <w:noProof/>
        </w:rPr>
        <w:t>72</w:t>
      </w:r>
      <w:r>
        <w:rPr>
          <w:noProof/>
        </w:rPr>
        <w:fldChar w:fldCharType="end"/>
      </w:r>
    </w:p>
    <w:p w14:paraId="14904242" w14:textId="1C58EA62"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_Toc199251220 \h </w:instrText>
      </w:r>
      <w:r>
        <w:rPr>
          <w:noProof/>
        </w:rPr>
      </w:r>
      <w:r>
        <w:rPr>
          <w:noProof/>
        </w:rPr>
        <w:fldChar w:fldCharType="separate"/>
      </w:r>
      <w:r>
        <w:rPr>
          <w:noProof/>
        </w:rPr>
        <w:t>72</w:t>
      </w:r>
      <w:r>
        <w:rPr>
          <w:noProof/>
        </w:rPr>
        <w:fldChar w:fldCharType="end"/>
      </w:r>
    </w:p>
    <w:p w14:paraId="7D4A8FF3" w14:textId="17EC93E0"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_Toc199251221 \h </w:instrText>
      </w:r>
      <w:r>
        <w:rPr>
          <w:noProof/>
        </w:rPr>
      </w:r>
      <w:r>
        <w:rPr>
          <w:noProof/>
        </w:rPr>
        <w:fldChar w:fldCharType="separate"/>
      </w:r>
      <w:r>
        <w:rPr>
          <w:noProof/>
        </w:rPr>
        <w:t>73</w:t>
      </w:r>
      <w:r>
        <w:rPr>
          <w:noProof/>
        </w:rPr>
        <w:fldChar w:fldCharType="end"/>
      </w:r>
    </w:p>
    <w:p w14:paraId="30816366" w14:textId="49D9776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_Toc199251222 \h </w:instrText>
      </w:r>
      <w:r>
        <w:rPr>
          <w:noProof/>
        </w:rPr>
      </w:r>
      <w:r>
        <w:rPr>
          <w:noProof/>
        </w:rPr>
        <w:fldChar w:fldCharType="separate"/>
      </w:r>
      <w:r>
        <w:rPr>
          <w:noProof/>
        </w:rPr>
        <w:t>73</w:t>
      </w:r>
      <w:r>
        <w:rPr>
          <w:noProof/>
        </w:rPr>
        <w:fldChar w:fldCharType="end"/>
      </w:r>
    </w:p>
    <w:p w14:paraId="6ECF1F49" w14:textId="6BDA6D7E"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_Toc199251223 \h </w:instrText>
      </w:r>
      <w:r>
        <w:rPr>
          <w:noProof/>
        </w:rPr>
      </w:r>
      <w:r>
        <w:rPr>
          <w:noProof/>
        </w:rPr>
        <w:fldChar w:fldCharType="separate"/>
      </w:r>
      <w:r>
        <w:rPr>
          <w:noProof/>
        </w:rPr>
        <w:t>73</w:t>
      </w:r>
      <w:r>
        <w:rPr>
          <w:noProof/>
        </w:rPr>
        <w:fldChar w:fldCharType="end"/>
      </w:r>
    </w:p>
    <w:p w14:paraId="1AF02E8E" w14:textId="159BF1DD"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_Toc199251224 \h </w:instrText>
      </w:r>
      <w:r>
        <w:rPr>
          <w:noProof/>
        </w:rPr>
      </w:r>
      <w:r>
        <w:rPr>
          <w:noProof/>
        </w:rPr>
        <w:fldChar w:fldCharType="separate"/>
      </w:r>
      <w:r>
        <w:rPr>
          <w:noProof/>
        </w:rPr>
        <w:t>73</w:t>
      </w:r>
      <w:r>
        <w:rPr>
          <w:noProof/>
        </w:rPr>
        <w:fldChar w:fldCharType="end"/>
      </w:r>
    </w:p>
    <w:p w14:paraId="0B36BAF5" w14:textId="17E2893C"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6.1.6.2.18A</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_Toc199251225 \h </w:instrText>
      </w:r>
      <w:r>
        <w:rPr>
          <w:noProof/>
        </w:rPr>
      </w:r>
      <w:r>
        <w:rPr>
          <w:noProof/>
        </w:rPr>
        <w:fldChar w:fldCharType="separate"/>
      </w:r>
      <w:r>
        <w:rPr>
          <w:noProof/>
        </w:rPr>
        <w:t>74</w:t>
      </w:r>
      <w:r>
        <w:rPr>
          <w:noProof/>
        </w:rPr>
        <w:fldChar w:fldCharType="end"/>
      </w:r>
    </w:p>
    <w:p w14:paraId="4DAEF36A" w14:textId="4DCB1209"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6.1.6.2.18B</w:t>
      </w:r>
      <w:r>
        <w:rPr>
          <w:rFonts w:asciiTheme="minorHAnsi" w:eastAsiaTheme="minorEastAsia" w:hAnsiTheme="minorHAnsi" w:cstheme="minorBidi"/>
          <w:noProof/>
          <w:kern w:val="2"/>
          <w:sz w:val="24"/>
          <w:szCs w:val="24"/>
          <w:lang w:val="en-US"/>
          <w14:ligatures w14:val="standardContextual"/>
        </w:rPr>
        <w:tab/>
      </w:r>
      <w:r>
        <w:rPr>
          <w:noProof/>
        </w:rPr>
        <w:t>Type: RecordSearchResultBody</w:t>
      </w:r>
      <w:r>
        <w:rPr>
          <w:noProof/>
        </w:rPr>
        <w:tab/>
      </w:r>
      <w:r>
        <w:rPr>
          <w:noProof/>
        </w:rPr>
        <w:fldChar w:fldCharType="begin"/>
      </w:r>
      <w:r>
        <w:rPr>
          <w:noProof/>
        </w:rPr>
        <w:instrText xml:space="preserve"> PAGEREF _Toc199251226 \h </w:instrText>
      </w:r>
      <w:r>
        <w:rPr>
          <w:noProof/>
        </w:rPr>
      </w:r>
      <w:r>
        <w:rPr>
          <w:noProof/>
        </w:rPr>
        <w:fldChar w:fldCharType="separate"/>
      </w:r>
      <w:r>
        <w:rPr>
          <w:noProof/>
        </w:rPr>
        <w:t>74</w:t>
      </w:r>
      <w:r>
        <w:rPr>
          <w:noProof/>
        </w:rPr>
        <w:fldChar w:fldCharType="end"/>
      </w:r>
    </w:p>
    <w:p w14:paraId="4BBCFC01" w14:textId="7DAE41D3" w:rsidR="00787F3D" w:rsidRDefault="00787F3D">
      <w:pPr>
        <w:pStyle w:val="TOC5"/>
        <w:rPr>
          <w:rFonts w:asciiTheme="minorHAnsi" w:eastAsiaTheme="minorEastAsia" w:hAnsiTheme="minorHAnsi" w:cstheme="minorBidi"/>
          <w:noProof/>
          <w:kern w:val="2"/>
          <w:sz w:val="24"/>
          <w:szCs w:val="24"/>
          <w:lang w:val="en-US"/>
          <w14:ligatures w14:val="standardContextual"/>
        </w:rPr>
      </w:pPr>
      <w:r w:rsidRPr="00C32AB3">
        <w:rPr>
          <w:noProof/>
          <w:lang w:val="en-US"/>
        </w:rPr>
        <w:t>6.1.6.2.19</w:t>
      </w:r>
      <w:r>
        <w:rPr>
          <w:rFonts w:asciiTheme="minorHAnsi" w:eastAsiaTheme="minorEastAsia" w:hAnsiTheme="minorHAnsi" w:cstheme="minorBidi"/>
          <w:noProof/>
          <w:kern w:val="2"/>
          <w:sz w:val="24"/>
          <w:szCs w:val="24"/>
          <w:lang w:val="en-US"/>
          <w14:ligatures w14:val="standardContextual"/>
        </w:rPr>
        <w:tab/>
      </w:r>
      <w:r w:rsidRPr="00C32AB3">
        <w:rPr>
          <w:noProof/>
          <w:lang w:val="en-US"/>
        </w:rPr>
        <w:t>Type: CountExpression</w:t>
      </w:r>
      <w:r>
        <w:rPr>
          <w:noProof/>
        </w:rPr>
        <w:tab/>
      </w:r>
      <w:r>
        <w:rPr>
          <w:noProof/>
        </w:rPr>
        <w:fldChar w:fldCharType="begin"/>
      </w:r>
      <w:r>
        <w:rPr>
          <w:noProof/>
        </w:rPr>
        <w:instrText xml:space="preserve"> PAGEREF _Toc199251227 \h </w:instrText>
      </w:r>
      <w:r>
        <w:rPr>
          <w:noProof/>
        </w:rPr>
      </w:r>
      <w:r>
        <w:rPr>
          <w:noProof/>
        </w:rPr>
        <w:fldChar w:fldCharType="separate"/>
      </w:r>
      <w:r>
        <w:rPr>
          <w:noProof/>
        </w:rPr>
        <w:t>74</w:t>
      </w:r>
      <w:r>
        <w:rPr>
          <w:noProof/>
        </w:rPr>
        <w:fldChar w:fldCharType="end"/>
      </w:r>
    </w:p>
    <w:p w14:paraId="2C1C8BAE" w14:textId="48C9BFEA" w:rsidR="00787F3D" w:rsidRDefault="00787F3D">
      <w:pPr>
        <w:pStyle w:val="TOC5"/>
        <w:rPr>
          <w:rFonts w:asciiTheme="minorHAnsi" w:eastAsiaTheme="minorEastAsia" w:hAnsiTheme="minorHAnsi" w:cstheme="minorBidi"/>
          <w:noProof/>
          <w:kern w:val="2"/>
          <w:sz w:val="24"/>
          <w:szCs w:val="24"/>
          <w:lang w:val="en-US"/>
          <w14:ligatures w14:val="standardContextual"/>
        </w:rPr>
      </w:pPr>
      <w:r w:rsidRPr="00C32AB3">
        <w:rPr>
          <w:noProof/>
          <w:lang w:val="en-US"/>
        </w:rPr>
        <w:t>6.1.6.2.20</w:t>
      </w:r>
      <w:r>
        <w:rPr>
          <w:rFonts w:asciiTheme="minorHAnsi" w:eastAsiaTheme="minorEastAsia" w:hAnsiTheme="minorHAnsi" w:cstheme="minorBidi"/>
          <w:noProof/>
          <w:kern w:val="2"/>
          <w:sz w:val="24"/>
          <w:szCs w:val="24"/>
          <w:lang w:val="en-US"/>
          <w14:ligatures w14:val="standardContextual"/>
        </w:rPr>
        <w:tab/>
      </w:r>
      <w:r w:rsidRPr="00C32AB3">
        <w:rPr>
          <w:noProof/>
          <w:lang w:val="en-US"/>
        </w:rPr>
        <w:t xml:space="preserve">Type: </w:t>
      </w:r>
      <w:r>
        <w:rPr>
          <w:noProof/>
        </w:rPr>
        <w:t>TagCount</w:t>
      </w:r>
      <w:r>
        <w:rPr>
          <w:noProof/>
        </w:rPr>
        <w:tab/>
      </w:r>
      <w:r>
        <w:rPr>
          <w:noProof/>
        </w:rPr>
        <w:fldChar w:fldCharType="begin"/>
      </w:r>
      <w:r>
        <w:rPr>
          <w:noProof/>
        </w:rPr>
        <w:instrText xml:space="preserve"> PAGEREF _Toc199251228 \h </w:instrText>
      </w:r>
      <w:r>
        <w:rPr>
          <w:noProof/>
        </w:rPr>
      </w:r>
      <w:r>
        <w:rPr>
          <w:noProof/>
        </w:rPr>
        <w:fldChar w:fldCharType="separate"/>
      </w:r>
      <w:r>
        <w:rPr>
          <w:noProof/>
        </w:rPr>
        <w:t>75</w:t>
      </w:r>
      <w:r>
        <w:rPr>
          <w:noProof/>
        </w:rPr>
        <w:fldChar w:fldCharType="end"/>
      </w:r>
    </w:p>
    <w:p w14:paraId="5E275977" w14:textId="0D673E79" w:rsidR="00787F3D" w:rsidRDefault="00787F3D">
      <w:pPr>
        <w:pStyle w:val="TOC5"/>
        <w:rPr>
          <w:rFonts w:asciiTheme="minorHAnsi" w:eastAsiaTheme="minorEastAsia" w:hAnsiTheme="minorHAnsi" w:cstheme="minorBidi"/>
          <w:noProof/>
          <w:kern w:val="2"/>
          <w:sz w:val="24"/>
          <w:szCs w:val="24"/>
          <w:lang w:val="en-US"/>
          <w14:ligatures w14:val="standardContextual"/>
        </w:rPr>
      </w:pPr>
      <w:r w:rsidRPr="00C32AB3">
        <w:rPr>
          <w:noProof/>
          <w:lang w:val="en-US"/>
        </w:rPr>
        <w:t>6.1.6.2.21</w:t>
      </w:r>
      <w:r>
        <w:rPr>
          <w:rFonts w:asciiTheme="minorHAnsi" w:eastAsiaTheme="minorEastAsia" w:hAnsiTheme="minorHAnsi" w:cstheme="minorBidi"/>
          <w:noProof/>
          <w:kern w:val="2"/>
          <w:sz w:val="24"/>
          <w:szCs w:val="24"/>
          <w:lang w:val="en-US"/>
          <w14:ligatures w14:val="standardContextual"/>
        </w:rPr>
        <w:tab/>
      </w:r>
      <w:r w:rsidRPr="00C32AB3">
        <w:rPr>
          <w:noProof/>
          <w:lang w:val="en-US"/>
        </w:rPr>
        <w:t xml:space="preserve">Type: </w:t>
      </w:r>
      <w:r>
        <w:rPr>
          <w:noProof/>
        </w:rPr>
        <w:t>ValueCount</w:t>
      </w:r>
      <w:r>
        <w:rPr>
          <w:noProof/>
        </w:rPr>
        <w:tab/>
      </w:r>
      <w:r>
        <w:rPr>
          <w:noProof/>
        </w:rPr>
        <w:fldChar w:fldCharType="begin"/>
      </w:r>
      <w:r>
        <w:rPr>
          <w:noProof/>
        </w:rPr>
        <w:instrText xml:space="preserve"> PAGEREF _Toc199251229 \h </w:instrText>
      </w:r>
      <w:r>
        <w:rPr>
          <w:noProof/>
        </w:rPr>
      </w:r>
      <w:r>
        <w:rPr>
          <w:noProof/>
        </w:rPr>
        <w:fldChar w:fldCharType="separate"/>
      </w:r>
      <w:r>
        <w:rPr>
          <w:noProof/>
        </w:rPr>
        <w:t>75</w:t>
      </w:r>
      <w:r>
        <w:rPr>
          <w:noProof/>
        </w:rPr>
        <w:fldChar w:fldCharType="end"/>
      </w:r>
    </w:p>
    <w:p w14:paraId="26A02078" w14:textId="021C25F4"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RecordPatch</w:t>
      </w:r>
      <w:r>
        <w:rPr>
          <w:noProof/>
        </w:rPr>
        <w:tab/>
      </w:r>
      <w:r>
        <w:rPr>
          <w:noProof/>
        </w:rPr>
        <w:fldChar w:fldCharType="begin"/>
      </w:r>
      <w:r>
        <w:rPr>
          <w:noProof/>
        </w:rPr>
        <w:instrText xml:space="preserve"> PAGEREF _Toc199251230 \h </w:instrText>
      </w:r>
      <w:r>
        <w:rPr>
          <w:noProof/>
        </w:rPr>
      </w:r>
      <w:r>
        <w:rPr>
          <w:noProof/>
        </w:rPr>
        <w:fldChar w:fldCharType="separate"/>
      </w:r>
      <w:r>
        <w:rPr>
          <w:noProof/>
        </w:rPr>
        <w:t>76</w:t>
      </w:r>
      <w:r>
        <w:rPr>
          <w:noProof/>
        </w:rPr>
        <w:fldChar w:fldCharType="end"/>
      </w:r>
    </w:p>
    <w:p w14:paraId="680A6732" w14:textId="25232CFC"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FailedRecordIdList</w:t>
      </w:r>
      <w:r>
        <w:rPr>
          <w:noProof/>
        </w:rPr>
        <w:tab/>
      </w:r>
      <w:r>
        <w:rPr>
          <w:noProof/>
        </w:rPr>
        <w:fldChar w:fldCharType="begin"/>
      </w:r>
      <w:r>
        <w:rPr>
          <w:noProof/>
        </w:rPr>
        <w:instrText xml:space="preserve"> PAGEREF _Toc199251231 \h </w:instrText>
      </w:r>
      <w:r>
        <w:rPr>
          <w:noProof/>
        </w:rPr>
      </w:r>
      <w:r>
        <w:rPr>
          <w:noProof/>
        </w:rPr>
        <w:fldChar w:fldCharType="separate"/>
      </w:r>
      <w:r>
        <w:rPr>
          <w:noProof/>
        </w:rPr>
        <w:t>76</w:t>
      </w:r>
      <w:r>
        <w:rPr>
          <w:noProof/>
        </w:rPr>
        <w:fldChar w:fldCharType="end"/>
      </w:r>
    </w:p>
    <w:p w14:paraId="7225CD91" w14:textId="70FA37E7" w:rsidR="00787F3D" w:rsidRDefault="00787F3D">
      <w:pPr>
        <w:pStyle w:val="TOC4"/>
        <w:rPr>
          <w:rFonts w:asciiTheme="minorHAnsi" w:eastAsiaTheme="minorEastAsia" w:hAnsiTheme="minorHAnsi" w:cstheme="minorBidi"/>
          <w:noProof/>
          <w:kern w:val="2"/>
          <w:sz w:val="24"/>
          <w:szCs w:val="24"/>
          <w:lang w:val="en-US"/>
          <w14:ligatures w14:val="standardContextual"/>
        </w:rPr>
      </w:pPr>
      <w:r w:rsidRPr="00C32AB3">
        <w:rPr>
          <w:noProof/>
          <w:lang w:val="en-US"/>
        </w:rPr>
        <w:lastRenderedPageBreak/>
        <w:t>6.1.6.3</w:t>
      </w:r>
      <w:r>
        <w:rPr>
          <w:rFonts w:asciiTheme="minorHAnsi" w:eastAsiaTheme="minorEastAsia" w:hAnsiTheme="minorHAnsi" w:cstheme="minorBidi"/>
          <w:noProof/>
          <w:kern w:val="2"/>
          <w:sz w:val="24"/>
          <w:szCs w:val="24"/>
          <w:lang w:val="en-US"/>
          <w14:ligatures w14:val="standardContextual"/>
        </w:rPr>
        <w:tab/>
      </w:r>
      <w:r w:rsidRPr="00C32AB3">
        <w:rPr>
          <w:noProof/>
          <w:lang w:val="en-US"/>
        </w:rPr>
        <w:t>Simple data types and enumerations</w:t>
      </w:r>
      <w:r>
        <w:rPr>
          <w:noProof/>
        </w:rPr>
        <w:tab/>
      </w:r>
      <w:r>
        <w:rPr>
          <w:noProof/>
        </w:rPr>
        <w:fldChar w:fldCharType="begin"/>
      </w:r>
      <w:r>
        <w:rPr>
          <w:noProof/>
        </w:rPr>
        <w:instrText xml:space="preserve"> PAGEREF _Toc199251232 \h </w:instrText>
      </w:r>
      <w:r>
        <w:rPr>
          <w:noProof/>
        </w:rPr>
      </w:r>
      <w:r>
        <w:rPr>
          <w:noProof/>
        </w:rPr>
        <w:fldChar w:fldCharType="separate"/>
      </w:r>
      <w:r>
        <w:rPr>
          <w:noProof/>
        </w:rPr>
        <w:t>76</w:t>
      </w:r>
      <w:r>
        <w:rPr>
          <w:noProof/>
        </w:rPr>
        <w:fldChar w:fldCharType="end"/>
      </w:r>
    </w:p>
    <w:p w14:paraId="2F4C1CCD" w14:textId="0680E87F"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_Toc199251233 \h </w:instrText>
      </w:r>
      <w:r>
        <w:rPr>
          <w:noProof/>
        </w:rPr>
      </w:r>
      <w:r>
        <w:rPr>
          <w:noProof/>
        </w:rPr>
        <w:fldChar w:fldCharType="separate"/>
      </w:r>
      <w:r>
        <w:rPr>
          <w:noProof/>
        </w:rPr>
        <w:t>76</w:t>
      </w:r>
      <w:r>
        <w:rPr>
          <w:noProof/>
        </w:rPr>
        <w:fldChar w:fldCharType="end"/>
      </w:r>
    </w:p>
    <w:p w14:paraId="15F9B852" w14:textId="28294C25"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_Toc199251234 \h </w:instrText>
      </w:r>
      <w:r>
        <w:rPr>
          <w:noProof/>
        </w:rPr>
      </w:r>
      <w:r>
        <w:rPr>
          <w:noProof/>
        </w:rPr>
        <w:fldChar w:fldCharType="separate"/>
      </w:r>
      <w:r>
        <w:rPr>
          <w:noProof/>
        </w:rPr>
        <w:t>76</w:t>
      </w:r>
      <w:r>
        <w:rPr>
          <w:noProof/>
        </w:rPr>
        <w:fldChar w:fldCharType="end"/>
      </w:r>
    </w:p>
    <w:p w14:paraId="2820DF15" w14:textId="1050995B"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_Toc199251235 \h </w:instrText>
      </w:r>
      <w:r>
        <w:rPr>
          <w:noProof/>
        </w:rPr>
      </w:r>
      <w:r>
        <w:rPr>
          <w:noProof/>
        </w:rPr>
        <w:fldChar w:fldCharType="separate"/>
      </w:r>
      <w:r>
        <w:rPr>
          <w:noProof/>
        </w:rPr>
        <w:t>76</w:t>
      </w:r>
      <w:r>
        <w:rPr>
          <w:noProof/>
        </w:rPr>
        <w:fldChar w:fldCharType="end"/>
      </w:r>
    </w:p>
    <w:p w14:paraId="101AF270" w14:textId="2E92822A"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_Toc199251236 \h </w:instrText>
      </w:r>
      <w:r>
        <w:rPr>
          <w:noProof/>
        </w:rPr>
      </w:r>
      <w:r>
        <w:rPr>
          <w:noProof/>
        </w:rPr>
        <w:fldChar w:fldCharType="separate"/>
      </w:r>
      <w:r>
        <w:rPr>
          <w:noProof/>
        </w:rPr>
        <w:t>77</w:t>
      </w:r>
      <w:r>
        <w:rPr>
          <w:noProof/>
        </w:rPr>
        <w:fldChar w:fldCharType="end"/>
      </w:r>
    </w:p>
    <w:p w14:paraId="74D362F0" w14:textId="0D24300C"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_Toc199251237 \h </w:instrText>
      </w:r>
      <w:r>
        <w:rPr>
          <w:noProof/>
        </w:rPr>
      </w:r>
      <w:r>
        <w:rPr>
          <w:noProof/>
        </w:rPr>
        <w:fldChar w:fldCharType="separate"/>
      </w:r>
      <w:r>
        <w:rPr>
          <w:noProof/>
        </w:rPr>
        <w:t>77</w:t>
      </w:r>
      <w:r>
        <w:rPr>
          <w:noProof/>
        </w:rPr>
        <w:fldChar w:fldCharType="end"/>
      </w:r>
    </w:p>
    <w:p w14:paraId="6C87907D" w14:textId="768EDE94"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_Toc199251238 \h </w:instrText>
      </w:r>
      <w:r>
        <w:rPr>
          <w:noProof/>
        </w:rPr>
      </w:r>
      <w:r>
        <w:rPr>
          <w:noProof/>
        </w:rPr>
        <w:fldChar w:fldCharType="separate"/>
      </w:r>
      <w:r>
        <w:rPr>
          <w:noProof/>
        </w:rPr>
        <w:t>77</w:t>
      </w:r>
      <w:r>
        <w:rPr>
          <w:noProof/>
        </w:rPr>
        <w:fldChar w:fldCharType="end"/>
      </w:r>
    </w:p>
    <w:p w14:paraId="27BEFCA1" w14:textId="08991EBD"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_Toc199251239 \h </w:instrText>
      </w:r>
      <w:r>
        <w:rPr>
          <w:noProof/>
        </w:rPr>
      </w:r>
      <w:r>
        <w:rPr>
          <w:noProof/>
        </w:rPr>
        <w:fldChar w:fldCharType="separate"/>
      </w:r>
      <w:r>
        <w:rPr>
          <w:noProof/>
        </w:rPr>
        <w:t>77</w:t>
      </w:r>
      <w:r>
        <w:rPr>
          <w:noProof/>
        </w:rPr>
        <w:fldChar w:fldCharType="end"/>
      </w:r>
    </w:p>
    <w:p w14:paraId="64EE71A5" w14:textId="458623E3"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6.1.6.3.</w:t>
      </w:r>
      <w:r w:rsidRPr="00C32AB3">
        <w:rPr>
          <w:noProof/>
          <w:lang w:val="en-IN"/>
        </w:rPr>
        <w:t>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C32AB3">
        <w:rPr>
          <w:noProof/>
          <w:lang w:val="en-IN"/>
        </w:rPr>
        <w:t>TagCountType</w:t>
      </w:r>
      <w:r>
        <w:rPr>
          <w:noProof/>
        </w:rPr>
        <w:tab/>
      </w:r>
      <w:r>
        <w:rPr>
          <w:noProof/>
        </w:rPr>
        <w:fldChar w:fldCharType="begin"/>
      </w:r>
      <w:r>
        <w:rPr>
          <w:noProof/>
        </w:rPr>
        <w:instrText xml:space="preserve"> PAGEREF _Toc199251240 \h </w:instrText>
      </w:r>
      <w:r>
        <w:rPr>
          <w:noProof/>
        </w:rPr>
      </w:r>
      <w:r>
        <w:rPr>
          <w:noProof/>
        </w:rPr>
        <w:fldChar w:fldCharType="separate"/>
      </w:r>
      <w:r>
        <w:rPr>
          <w:noProof/>
        </w:rPr>
        <w:t>78</w:t>
      </w:r>
      <w:r>
        <w:rPr>
          <w:noProof/>
        </w:rPr>
        <w:fldChar w:fldCharType="end"/>
      </w:r>
    </w:p>
    <w:p w14:paraId="2A8AB9E2" w14:textId="23D7599B" w:rsidR="00787F3D" w:rsidRDefault="00787F3D">
      <w:pPr>
        <w:pStyle w:val="TOC4"/>
        <w:rPr>
          <w:rFonts w:asciiTheme="minorHAnsi" w:eastAsiaTheme="minorEastAsia" w:hAnsiTheme="minorHAnsi" w:cstheme="minorBidi"/>
          <w:noProof/>
          <w:kern w:val="2"/>
          <w:sz w:val="24"/>
          <w:szCs w:val="24"/>
          <w:lang w:val="en-US"/>
          <w14:ligatures w14:val="standardContextual"/>
        </w:rPr>
      </w:pPr>
      <w:r w:rsidRPr="00C32AB3">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_Toc199251241 \h </w:instrText>
      </w:r>
      <w:r>
        <w:rPr>
          <w:noProof/>
        </w:rPr>
      </w:r>
      <w:r>
        <w:rPr>
          <w:noProof/>
        </w:rPr>
        <w:fldChar w:fldCharType="separate"/>
      </w:r>
      <w:r>
        <w:rPr>
          <w:noProof/>
        </w:rPr>
        <w:t>78</w:t>
      </w:r>
      <w:r>
        <w:rPr>
          <w:noProof/>
        </w:rPr>
        <w:fldChar w:fldCharType="end"/>
      </w:r>
    </w:p>
    <w:p w14:paraId="2709DF01" w14:textId="6A4F3313"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_Toc199251242 \h </w:instrText>
      </w:r>
      <w:r>
        <w:rPr>
          <w:noProof/>
        </w:rPr>
      </w:r>
      <w:r>
        <w:rPr>
          <w:noProof/>
        </w:rPr>
        <w:fldChar w:fldCharType="separate"/>
      </w:r>
      <w:r>
        <w:rPr>
          <w:noProof/>
        </w:rPr>
        <w:t>78</w:t>
      </w:r>
      <w:r>
        <w:rPr>
          <w:noProof/>
        </w:rPr>
        <w:fldChar w:fldCharType="end"/>
      </w:r>
    </w:p>
    <w:p w14:paraId="40BD0347" w14:textId="6D0D92F6" w:rsidR="00787F3D" w:rsidRDefault="00787F3D">
      <w:pPr>
        <w:pStyle w:val="TOC5"/>
        <w:rPr>
          <w:rFonts w:asciiTheme="minorHAnsi" w:eastAsiaTheme="minorEastAsia" w:hAnsiTheme="minorHAnsi" w:cstheme="minorBidi"/>
          <w:noProof/>
          <w:kern w:val="2"/>
          <w:sz w:val="24"/>
          <w:szCs w:val="24"/>
          <w:lang w:val="en-US"/>
          <w14:ligatures w14:val="standardContextual"/>
        </w:rPr>
      </w:pPr>
      <w:r w:rsidRPr="00C32AB3">
        <w:rPr>
          <w:noProof/>
          <w:lang w:val="en-US"/>
        </w:rPr>
        <w:t>6.1.6.4.2</w:t>
      </w:r>
      <w:r>
        <w:rPr>
          <w:rFonts w:asciiTheme="minorHAnsi" w:eastAsiaTheme="minorEastAsia" w:hAnsiTheme="minorHAnsi" w:cstheme="minorBidi"/>
          <w:noProof/>
          <w:kern w:val="2"/>
          <w:sz w:val="24"/>
          <w:szCs w:val="24"/>
          <w:lang w:val="en-US"/>
          <w14:ligatures w14:val="standardContextual"/>
        </w:rPr>
        <w:tab/>
      </w:r>
      <w:r w:rsidRPr="00C32AB3">
        <w:rPr>
          <w:noProof/>
          <w:lang w:val="en-US"/>
        </w:rPr>
        <w:t xml:space="preserve">Type: </w:t>
      </w:r>
      <w:r>
        <w:rPr>
          <w:noProof/>
        </w:rPr>
        <w:t>ExtendedProblemDetails</w:t>
      </w:r>
      <w:r>
        <w:rPr>
          <w:noProof/>
        </w:rPr>
        <w:tab/>
      </w:r>
      <w:r>
        <w:rPr>
          <w:noProof/>
        </w:rPr>
        <w:fldChar w:fldCharType="begin"/>
      </w:r>
      <w:r>
        <w:rPr>
          <w:noProof/>
        </w:rPr>
        <w:instrText xml:space="preserve"> PAGEREF _Toc199251243 \h </w:instrText>
      </w:r>
      <w:r>
        <w:rPr>
          <w:noProof/>
        </w:rPr>
      </w:r>
      <w:r>
        <w:rPr>
          <w:noProof/>
        </w:rPr>
        <w:fldChar w:fldCharType="separate"/>
      </w:r>
      <w:r>
        <w:rPr>
          <w:noProof/>
        </w:rPr>
        <w:t>78</w:t>
      </w:r>
      <w:r>
        <w:rPr>
          <w:noProof/>
        </w:rPr>
        <w:fldChar w:fldCharType="end"/>
      </w:r>
    </w:p>
    <w:p w14:paraId="2E33936F" w14:textId="6B11C42B"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_Toc199251244 \h </w:instrText>
      </w:r>
      <w:r>
        <w:rPr>
          <w:noProof/>
        </w:rPr>
      </w:r>
      <w:r>
        <w:rPr>
          <w:noProof/>
        </w:rPr>
        <w:fldChar w:fldCharType="separate"/>
      </w:r>
      <w:r>
        <w:rPr>
          <w:noProof/>
        </w:rPr>
        <w:t>78</w:t>
      </w:r>
      <w:r>
        <w:rPr>
          <w:noProof/>
        </w:rPr>
        <w:fldChar w:fldCharType="end"/>
      </w:r>
    </w:p>
    <w:p w14:paraId="0BABDE99" w14:textId="24D4E8C8"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6.1.6.4.4</w:t>
      </w:r>
      <w:r>
        <w:rPr>
          <w:rFonts w:asciiTheme="minorHAnsi" w:eastAsiaTheme="minorEastAsia" w:hAnsiTheme="minorHAnsi" w:cstheme="minorBidi"/>
          <w:noProof/>
          <w:kern w:val="2"/>
          <w:sz w:val="24"/>
          <w:szCs w:val="24"/>
          <w:lang w:val="en-US"/>
          <w14:ligatures w14:val="standardContextual"/>
        </w:rPr>
        <w:tab/>
      </w:r>
      <w:r>
        <w:rPr>
          <w:noProof/>
        </w:rPr>
        <w:t>Type: RecordDeleteResponse</w:t>
      </w:r>
      <w:r>
        <w:rPr>
          <w:noProof/>
        </w:rPr>
        <w:tab/>
      </w:r>
      <w:r>
        <w:rPr>
          <w:noProof/>
        </w:rPr>
        <w:fldChar w:fldCharType="begin"/>
      </w:r>
      <w:r>
        <w:rPr>
          <w:noProof/>
        </w:rPr>
        <w:instrText xml:space="preserve"> PAGEREF _Toc199251245 \h </w:instrText>
      </w:r>
      <w:r>
        <w:rPr>
          <w:noProof/>
        </w:rPr>
      </w:r>
      <w:r>
        <w:rPr>
          <w:noProof/>
        </w:rPr>
        <w:fldChar w:fldCharType="separate"/>
      </w:r>
      <w:r>
        <w:rPr>
          <w:noProof/>
        </w:rPr>
        <w:t>79</w:t>
      </w:r>
      <w:r>
        <w:rPr>
          <w:noProof/>
        </w:rPr>
        <w:fldChar w:fldCharType="end"/>
      </w:r>
    </w:p>
    <w:p w14:paraId="5B873BD1" w14:textId="61DE5C6E"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_Toc199251246 \h </w:instrText>
      </w:r>
      <w:r>
        <w:rPr>
          <w:noProof/>
        </w:rPr>
      </w:r>
      <w:r>
        <w:rPr>
          <w:noProof/>
        </w:rPr>
        <w:fldChar w:fldCharType="separate"/>
      </w:r>
      <w:r>
        <w:rPr>
          <w:noProof/>
        </w:rPr>
        <w:t>79</w:t>
      </w:r>
      <w:r>
        <w:rPr>
          <w:noProof/>
        </w:rPr>
        <w:fldChar w:fldCharType="end"/>
      </w:r>
    </w:p>
    <w:p w14:paraId="6E0EAF84" w14:textId="0ACFF504"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_Toc199251247 \h </w:instrText>
      </w:r>
      <w:r>
        <w:rPr>
          <w:noProof/>
        </w:rPr>
      </w:r>
      <w:r>
        <w:rPr>
          <w:noProof/>
        </w:rPr>
        <w:fldChar w:fldCharType="separate"/>
      </w:r>
      <w:r>
        <w:rPr>
          <w:noProof/>
        </w:rPr>
        <w:t>79</w:t>
      </w:r>
      <w:r>
        <w:rPr>
          <w:noProof/>
        </w:rPr>
        <w:fldChar w:fldCharType="end"/>
      </w:r>
    </w:p>
    <w:p w14:paraId="44705F0D" w14:textId="19013F8E"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_Toc199251248 \h </w:instrText>
      </w:r>
      <w:r>
        <w:rPr>
          <w:noProof/>
        </w:rPr>
      </w:r>
      <w:r>
        <w:rPr>
          <w:noProof/>
        </w:rPr>
        <w:fldChar w:fldCharType="separate"/>
      </w:r>
      <w:r>
        <w:rPr>
          <w:noProof/>
        </w:rPr>
        <w:t>79</w:t>
      </w:r>
      <w:r>
        <w:rPr>
          <w:noProof/>
        </w:rPr>
        <w:fldChar w:fldCharType="end"/>
      </w:r>
    </w:p>
    <w:p w14:paraId="25FB588E" w14:textId="41BA6275"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_Toc199251249 \h </w:instrText>
      </w:r>
      <w:r>
        <w:rPr>
          <w:noProof/>
        </w:rPr>
      </w:r>
      <w:r>
        <w:rPr>
          <w:noProof/>
        </w:rPr>
        <w:fldChar w:fldCharType="separate"/>
      </w:r>
      <w:r>
        <w:rPr>
          <w:noProof/>
        </w:rPr>
        <w:t>79</w:t>
      </w:r>
      <w:r>
        <w:rPr>
          <w:noProof/>
        </w:rPr>
        <w:fldChar w:fldCharType="end"/>
      </w:r>
    </w:p>
    <w:p w14:paraId="36810977" w14:textId="131A1801"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_Toc199251250 \h </w:instrText>
      </w:r>
      <w:r>
        <w:rPr>
          <w:noProof/>
        </w:rPr>
      </w:r>
      <w:r>
        <w:rPr>
          <w:noProof/>
        </w:rPr>
        <w:fldChar w:fldCharType="separate"/>
      </w:r>
      <w:r>
        <w:rPr>
          <w:noProof/>
        </w:rPr>
        <w:t>80</w:t>
      </w:r>
      <w:r>
        <w:rPr>
          <w:noProof/>
        </w:rPr>
        <w:fldChar w:fldCharType="end"/>
      </w:r>
    </w:p>
    <w:p w14:paraId="0F54F7D2" w14:textId="5489E6DD"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_Toc199251251 \h </w:instrText>
      </w:r>
      <w:r>
        <w:rPr>
          <w:noProof/>
        </w:rPr>
      </w:r>
      <w:r>
        <w:rPr>
          <w:noProof/>
        </w:rPr>
        <w:fldChar w:fldCharType="separate"/>
      </w:r>
      <w:r>
        <w:rPr>
          <w:noProof/>
        </w:rPr>
        <w:t>81</w:t>
      </w:r>
      <w:r>
        <w:rPr>
          <w:noProof/>
        </w:rPr>
        <w:fldChar w:fldCharType="end"/>
      </w:r>
    </w:p>
    <w:p w14:paraId="49B3E1BF" w14:textId="2B76FC8C" w:rsidR="00787F3D" w:rsidRDefault="00787F3D">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_Toc199251252 \h </w:instrText>
      </w:r>
      <w:r>
        <w:rPr>
          <w:noProof/>
        </w:rPr>
      </w:r>
      <w:r>
        <w:rPr>
          <w:noProof/>
        </w:rPr>
        <w:fldChar w:fldCharType="separate"/>
      </w:r>
      <w:r>
        <w:rPr>
          <w:noProof/>
        </w:rPr>
        <w:t>82</w:t>
      </w:r>
      <w:r>
        <w:rPr>
          <w:noProof/>
        </w:rPr>
        <w:fldChar w:fldCharType="end"/>
      </w:r>
    </w:p>
    <w:p w14:paraId="14E8278B" w14:textId="29490365"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_Toc199251253 \h </w:instrText>
      </w:r>
      <w:r>
        <w:rPr>
          <w:noProof/>
        </w:rPr>
      </w:r>
      <w:r>
        <w:rPr>
          <w:noProof/>
        </w:rPr>
        <w:fldChar w:fldCharType="separate"/>
      </w:r>
      <w:r>
        <w:rPr>
          <w:noProof/>
        </w:rPr>
        <w:t>82</w:t>
      </w:r>
      <w:r>
        <w:rPr>
          <w:noProof/>
        </w:rPr>
        <w:fldChar w:fldCharType="end"/>
      </w:r>
    </w:p>
    <w:p w14:paraId="2941BA17" w14:textId="3E0EACAA"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_Toc199251254 \h </w:instrText>
      </w:r>
      <w:r>
        <w:rPr>
          <w:noProof/>
        </w:rPr>
      </w:r>
      <w:r>
        <w:rPr>
          <w:noProof/>
        </w:rPr>
        <w:fldChar w:fldCharType="separate"/>
      </w:r>
      <w:r>
        <w:rPr>
          <w:noProof/>
        </w:rPr>
        <w:t>82</w:t>
      </w:r>
      <w:r>
        <w:rPr>
          <w:noProof/>
        </w:rPr>
        <w:fldChar w:fldCharType="end"/>
      </w:r>
    </w:p>
    <w:p w14:paraId="598CDFD7" w14:textId="2A2B5CFB"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_Toc199251255 \h </w:instrText>
      </w:r>
      <w:r>
        <w:rPr>
          <w:noProof/>
        </w:rPr>
      </w:r>
      <w:r>
        <w:rPr>
          <w:noProof/>
        </w:rPr>
        <w:fldChar w:fldCharType="separate"/>
      </w:r>
      <w:r>
        <w:rPr>
          <w:noProof/>
        </w:rPr>
        <w:t>82</w:t>
      </w:r>
      <w:r>
        <w:rPr>
          <w:noProof/>
        </w:rPr>
        <w:fldChar w:fldCharType="end"/>
      </w:r>
    </w:p>
    <w:p w14:paraId="0C7432FF" w14:textId="4F1DF974"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_Toc199251256 \h </w:instrText>
      </w:r>
      <w:r>
        <w:rPr>
          <w:noProof/>
        </w:rPr>
      </w:r>
      <w:r>
        <w:rPr>
          <w:noProof/>
        </w:rPr>
        <w:fldChar w:fldCharType="separate"/>
      </w:r>
      <w:r>
        <w:rPr>
          <w:noProof/>
        </w:rPr>
        <w:t>83</w:t>
      </w:r>
      <w:r>
        <w:rPr>
          <w:noProof/>
        </w:rPr>
        <w:fldChar w:fldCharType="end"/>
      </w:r>
    </w:p>
    <w:p w14:paraId="60D505B9" w14:textId="3538FE49"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_Toc199251257 \h </w:instrText>
      </w:r>
      <w:r>
        <w:rPr>
          <w:noProof/>
        </w:rPr>
      </w:r>
      <w:r>
        <w:rPr>
          <w:noProof/>
        </w:rPr>
        <w:fldChar w:fldCharType="separate"/>
      </w:r>
      <w:r>
        <w:rPr>
          <w:noProof/>
        </w:rPr>
        <w:t>83</w:t>
      </w:r>
      <w:r>
        <w:rPr>
          <w:noProof/>
        </w:rPr>
        <w:fldChar w:fldCharType="end"/>
      </w:r>
    </w:p>
    <w:p w14:paraId="67498709" w14:textId="6D495A79"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_Toc199251258 \h </w:instrText>
      </w:r>
      <w:r>
        <w:rPr>
          <w:noProof/>
        </w:rPr>
      </w:r>
      <w:r>
        <w:rPr>
          <w:noProof/>
        </w:rPr>
        <w:fldChar w:fldCharType="separate"/>
      </w:r>
      <w:r>
        <w:rPr>
          <w:noProof/>
        </w:rPr>
        <w:t>83</w:t>
      </w:r>
      <w:r>
        <w:rPr>
          <w:noProof/>
        </w:rPr>
        <w:fldChar w:fldCharType="end"/>
      </w:r>
    </w:p>
    <w:p w14:paraId="0ACE55A4" w14:textId="2BCA07E2"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_Toc199251259 \h </w:instrText>
      </w:r>
      <w:r>
        <w:rPr>
          <w:noProof/>
        </w:rPr>
      </w:r>
      <w:r>
        <w:rPr>
          <w:noProof/>
        </w:rPr>
        <w:fldChar w:fldCharType="separate"/>
      </w:r>
      <w:r>
        <w:rPr>
          <w:noProof/>
        </w:rPr>
        <w:t>83</w:t>
      </w:r>
      <w:r>
        <w:rPr>
          <w:noProof/>
        </w:rPr>
        <w:fldChar w:fldCharType="end"/>
      </w:r>
    </w:p>
    <w:p w14:paraId="28B8213D" w14:textId="322E6D31"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_Toc199251260 \h </w:instrText>
      </w:r>
      <w:r>
        <w:rPr>
          <w:noProof/>
        </w:rPr>
      </w:r>
      <w:r>
        <w:rPr>
          <w:noProof/>
        </w:rPr>
        <w:fldChar w:fldCharType="separate"/>
      </w:r>
      <w:r>
        <w:rPr>
          <w:noProof/>
        </w:rPr>
        <w:t>83</w:t>
      </w:r>
      <w:r>
        <w:rPr>
          <w:noProof/>
        </w:rPr>
        <w:fldChar w:fldCharType="end"/>
      </w:r>
    </w:p>
    <w:p w14:paraId="3ADFDE87" w14:textId="4E93114C"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_Toc199251261 \h </w:instrText>
      </w:r>
      <w:r>
        <w:rPr>
          <w:noProof/>
        </w:rPr>
      </w:r>
      <w:r>
        <w:rPr>
          <w:noProof/>
        </w:rPr>
        <w:fldChar w:fldCharType="separate"/>
      </w:r>
      <w:r>
        <w:rPr>
          <w:noProof/>
        </w:rPr>
        <w:t>83</w:t>
      </w:r>
      <w:r>
        <w:rPr>
          <w:noProof/>
        </w:rPr>
        <w:fldChar w:fldCharType="end"/>
      </w:r>
    </w:p>
    <w:p w14:paraId="3968B1D1" w14:textId="72DFE31F"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_Toc199251262 \h </w:instrText>
      </w:r>
      <w:r>
        <w:rPr>
          <w:noProof/>
        </w:rPr>
      </w:r>
      <w:r>
        <w:rPr>
          <w:noProof/>
        </w:rPr>
        <w:fldChar w:fldCharType="separate"/>
      </w:r>
      <w:r>
        <w:rPr>
          <w:noProof/>
        </w:rPr>
        <w:t>84</w:t>
      </w:r>
      <w:r>
        <w:rPr>
          <w:noProof/>
        </w:rPr>
        <w:fldChar w:fldCharType="end"/>
      </w:r>
    </w:p>
    <w:p w14:paraId="007A716D" w14:textId="0670EBBB"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_Toc199251263 \h </w:instrText>
      </w:r>
      <w:r>
        <w:rPr>
          <w:noProof/>
        </w:rPr>
      </w:r>
      <w:r>
        <w:rPr>
          <w:noProof/>
        </w:rPr>
        <w:fldChar w:fldCharType="separate"/>
      </w:r>
      <w:r>
        <w:rPr>
          <w:noProof/>
        </w:rPr>
        <w:t>84</w:t>
      </w:r>
      <w:r>
        <w:rPr>
          <w:noProof/>
        </w:rPr>
        <w:fldChar w:fldCharType="end"/>
      </w:r>
    </w:p>
    <w:p w14:paraId="745E158C" w14:textId="47CAF41B"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_Toc199251264 \h </w:instrText>
      </w:r>
      <w:r>
        <w:rPr>
          <w:noProof/>
        </w:rPr>
      </w:r>
      <w:r>
        <w:rPr>
          <w:noProof/>
        </w:rPr>
        <w:fldChar w:fldCharType="separate"/>
      </w:r>
      <w:r>
        <w:rPr>
          <w:noProof/>
        </w:rPr>
        <w:t>84</w:t>
      </w:r>
      <w:r>
        <w:rPr>
          <w:noProof/>
        </w:rPr>
        <w:fldChar w:fldCharType="end"/>
      </w:r>
    </w:p>
    <w:p w14:paraId="586D897B" w14:textId="069D1814"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_Toc199251265 \h </w:instrText>
      </w:r>
      <w:r>
        <w:rPr>
          <w:noProof/>
        </w:rPr>
      </w:r>
      <w:r>
        <w:rPr>
          <w:noProof/>
        </w:rPr>
        <w:fldChar w:fldCharType="separate"/>
      </w:r>
      <w:r>
        <w:rPr>
          <w:noProof/>
        </w:rPr>
        <w:t>84</w:t>
      </w:r>
      <w:r>
        <w:rPr>
          <w:noProof/>
        </w:rPr>
        <w:fldChar w:fldCharType="end"/>
      </w:r>
    </w:p>
    <w:p w14:paraId="7D400F2B" w14:textId="22E34E4D"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_Toc199251266 \h </w:instrText>
      </w:r>
      <w:r>
        <w:rPr>
          <w:noProof/>
        </w:rPr>
      </w:r>
      <w:r>
        <w:rPr>
          <w:noProof/>
        </w:rPr>
        <w:fldChar w:fldCharType="separate"/>
      </w:r>
      <w:r>
        <w:rPr>
          <w:noProof/>
        </w:rPr>
        <w:t>86</w:t>
      </w:r>
      <w:r>
        <w:rPr>
          <w:noProof/>
        </w:rPr>
        <w:fldChar w:fldCharType="end"/>
      </w:r>
    </w:p>
    <w:p w14:paraId="1D92DC82" w14:textId="41660962"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_Toc199251267 \h </w:instrText>
      </w:r>
      <w:r>
        <w:rPr>
          <w:noProof/>
        </w:rPr>
      </w:r>
      <w:r>
        <w:rPr>
          <w:noProof/>
        </w:rPr>
        <w:fldChar w:fldCharType="separate"/>
      </w:r>
      <w:r>
        <w:rPr>
          <w:noProof/>
        </w:rPr>
        <w:t>86</w:t>
      </w:r>
      <w:r>
        <w:rPr>
          <w:noProof/>
        </w:rPr>
        <w:fldChar w:fldCharType="end"/>
      </w:r>
    </w:p>
    <w:p w14:paraId="262232AE" w14:textId="14A58059"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_Toc199251268 \h </w:instrText>
      </w:r>
      <w:r>
        <w:rPr>
          <w:noProof/>
        </w:rPr>
      </w:r>
      <w:r>
        <w:rPr>
          <w:noProof/>
        </w:rPr>
        <w:fldChar w:fldCharType="separate"/>
      </w:r>
      <w:r>
        <w:rPr>
          <w:noProof/>
        </w:rPr>
        <w:t>86</w:t>
      </w:r>
      <w:r>
        <w:rPr>
          <w:noProof/>
        </w:rPr>
        <w:fldChar w:fldCharType="end"/>
      </w:r>
    </w:p>
    <w:p w14:paraId="08FF13AF" w14:textId="46C96986"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_Toc199251269 \h </w:instrText>
      </w:r>
      <w:r>
        <w:rPr>
          <w:noProof/>
        </w:rPr>
      </w:r>
      <w:r>
        <w:rPr>
          <w:noProof/>
        </w:rPr>
        <w:fldChar w:fldCharType="separate"/>
      </w:r>
      <w:r>
        <w:rPr>
          <w:noProof/>
        </w:rPr>
        <w:t>86</w:t>
      </w:r>
      <w:r>
        <w:rPr>
          <w:noProof/>
        </w:rPr>
        <w:fldChar w:fldCharType="end"/>
      </w:r>
    </w:p>
    <w:p w14:paraId="3CA2C537" w14:textId="7327EAE1"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_Toc199251270 \h </w:instrText>
      </w:r>
      <w:r>
        <w:rPr>
          <w:noProof/>
        </w:rPr>
      </w:r>
      <w:r>
        <w:rPr>
          <w:noProof/>
        </w:rPr>
        <w:fldChar w:fldCharType="separate"/>
      </w:r>
      <w:r>
        <w:rPr>
          <w:noProof/>
        </w:rPr>
        <w:t>88</w:t>
      </w:r>
      <w:r>
        <w:rPr>
          <w:noProof/>
        </w:rPr>
        <w:fldChar w:fldCharType="end"/>
      </w:r>
    </w:p>
    <w:p w14:paraId="4B74A200" w14:textId="4CB58695"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_Toc199251271 \h </w:instrText>
      </w:r>
      <w:r>
        <w:rPr>
          <w:noProof/>
        </w:rPr>
      </w:r>
      <w:r>
        <w:rPr>
          <w:noProof/>
        </w:rPr>
        <w:fldChar w:fldCharType="separate"/>
      </w:r>
      <w:r>
        <w:rPr>
          <w:noProof/>
        </w:rPr>
        <w:t>89</w:t>
      </w:r>
      <w:r>
        <w:rPr>
          <w:noProof/>
        </w:rPr>
        <w:fldChar w:fldCharType="end"/>
      </w:r>
    </w:p>
    <w:p w14:paraId="5477BDBB" w14:textId="234CBEB0"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_Toc199251272 \h </w:instrText>
      </w:r>
      <w:r>
        <w:rPr>
          <w:noProof/>
        </w:rPr>
      </w:r>
      <w:r>
        <w:rPr>
          <w:noProof/>
        </w:rPr>
        <w:fldChar w:fldCharType="separate"/>
      </w:r>
      <w:r>
        <w:rPr>
          <w:noProof/>
        </w:rPr>
        <w:t>89</w:t>
      </w:r>
      <w:r>
        <w:rPr>
          <w:noProof/>
        </w:rPr>
        <w:fldChar w:fldCharType="end"/>
      </w:r>
    </w:p>
    <w:p w14:paraId="10B67FB6" w14:textId="344A6286"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_Toc199251273 \h </w:instrText>
      </w:r>
      <w:r>
        <w:rPr>
          <w:noProof/>
        </w:rPr>
      </w:r>
      <w:r>
        <w:rPr>
          <w:noProof/>
        </w:rPr>
        <w:fldChar w:fldCharType="separate"/>
      </w:r>
      <w:r>
        <w:rPr>
          <w:noProof/>
        </w:rPr>
        <w:t>89</w:t>
      </w:r>
      <w:r>
        <w:rPr>
          <w:noProof/>
        </w:rPr>
        <w:fldChar w:fldCharType="end"/>
      </w:r>
    </w:p>
    <w:p w14:paraId="444E1540" w14:textId="2483EE5B"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_Toc199251274 \h </w:instrText>
      </w:r>
      <w:r>
        <w:rPr>
          <w:noProof/>
        </w:rPr>
      </w:r>
      <w:r>
        <w:rPr>
          <w:noProof/>
        </w:rPr>
        <w:fldChar w:fldCharType="separate"/>
      </w:r>
      <w:r>
        <w:rPr>
          <w:noProof/>
        </w:rPr>
        <w:t>89</w:t>
      </w:r>
      <w:r>
        <w:rPr>
          <w:noProof/>
        </w:rPr>
        <w:fldChar w:fldCharType="end"/>
      </w:r>
    </w:p>
    <w:p w14:paraId="02921192" w14:textId="38B0EE9C"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_Toc199251275 \h </w:instrText>
      </w:r>
      <w:r>
        <w:rPr>
          <w:noProof/>
        </w:rPr>
      </w:r>
      <w:r>
        <w:rPr>
          <w:noProof/>
        </w:rPr>
        <w:fldChar w:fldCharType="separate"/>
      </w:r>
      <w:r>
        <w:rPr>
          <w:noProof/>
        </w:rPr>
        <w:t>89</w:t>
      </w:r>
      <w:r>
        <w:rPr>
          <w:noProof/>
        </w:rPr>
        <w:fldChar w:fldCharType="end"/>
      </w:r>
    </w:p>
    <w:p w14:paraId="38B8AEEF" w14:textId="0F509F88"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_Toc199251276 \h </w:instrText>
      </w:r>
      <w:r>
        <w:rPr>
          <w:noProof/>
        </w:rPr>
      </w:r>
      <w:r>
        <w:rPr>
          <w:noProof/>
        </w:rPr>
        <w:fldChar w:fldCharType="separate"/>
      </w:r>
      <w:r>
        <w:rPr>
          <w:noProof/>
        </w:rPr>
        <w:t>89</w:t>
      </w:r>
      <w:r>
        <w:rPr>
          <w:noProof/>
        </w:rPr>
        <w:fldChar w:fldCharType="end"/>
      </w:r>
    </w:p>
    <w:p w14:paraId="201BD6B4" w14:textId="1C9C71C7"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_Toc199251277 \h </w:instrText>
      </w:r>
      <w:r>
        <w:rPr>
          <w:noProof/>
        </w:rPr>
      </w:r>
      <w:r>
        <w:rPr>
          <w:noProof/>
        </w:rPr>
        <w:fldChar w:fldCharType="separate"/>
      </w:r>
      <w:r>
        <w:rPr>
          <w:noProof/>
        </w:rPr>
        <w:t>89</w:t>
      </w:r>
      <w:r>
        <w:rPr>
          <w:noProof/>
        </w:rPr>
        <w:fldChar w:fldCharType="end"/>
      </w:r>
    </w:p>
    <w:p w14:paraId="670873A2" w14:textId="788DD1C6"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_Toc199251278 \h </w:instrText>
      </w:r>
      <w:r>
        <w:rPr>
          <w:noProof/>
        </w:rPr>
      </w:r>
      <w:r>
        <w:rPr>
          <w:noProof/>
        </w:rPr>
        <w:fldChar w:fldCharType="separate"/>
      </w:r>
      <w:r>
        <w:rPr>
          <w:noProof/>
        </w:rPr>
        <w:t>89</w:t>
      </w:r>
      <w:r>
        <w:rPr>
          <w:noProof/>
        </w:rPr>
        <w:fldChar w:fldCharType="end"/>
      </w:r>
    </w:p>
    <w:p w14:paraId="4A48E930" w14:textId="06DEE96D" w:rsidR="00787F3D" w:rsidRDefault="00787F3D">
      <w:pPr>
        <w:pStyle w:val="TOC4"/>
        <w:rPr>
          <w:rFonts w:asciiTheme="minorHAnsi" w:eastAsiaTheme="minorEastAsia" w:hAnsiTheme="minorHAnsi" w:cstheme="minorBidi"/>
          <w:noProof/>
          <w:kern w:val="2"/>
          <w:sz w:val="24"/>
          <w:szCs w:val="24"/>
          <w:lang w:val="en-US"/>
          <w14:ligatures w14:val="standardContextual"/>
        </w:rPr>
      </w:pPr>
      <w:r w:rsidRPr="00C32AB3">
        <w:rPr>
          <w:noProof/>
          <w:lang w:val="en-US"/>
        </w:rPr>
        <w:t>6.2.6.2</w:t>
      </w:r>
      <w:r>
        <w:rPr>
          <w:rFonts w:asciiTheme="minorHAnsi" w:eastAsiaTheme="minorEastAsia" w:hAnsiTheme="minorHAnsi" w:cstheme="minorBidi"/>
          <w:noProof/>
          <w:kern w:val="2"/>
          <w:sz w:val="24"/>
          <w:szCs w:val="24"/>
          <w:lang w:val="en-US"/>
          <w14:ligatures w14:val="standardContextual"/>
        </w:rPr>
        <w:tab/>
      </w:r>
      <w:r w:rsidRPr="00C32AB3">
        <w:rPr>
          <w:noProof/>
          <w:lang w:val="en-US"/>
        </w:rPr>
        <w:t>Structured data types</w:t>
      </w:r>
      <w:r>
        <w:rPr>
          <w:noProof/>
        </w:rPr>
        <w:tab/>
      </w:r>
      <w:r>
        <w:rPr>
          <w:noProof/>
        </w:rPr>
        <w:fldChar w:fldCharType="begin"/>
      </w:r>
      <w:r>
        <w:rPr>
          <w:noProof/>
        </w:rPr>
        <w:instrText xml:space="preserve"> PAGEREF _Toc199251279 \h </w:instrText>
      </w:r>
      <w:r>
        <w:rPr>
          <w:noProof/>
        </w:rPr>
      </w:r>
      <w:r>
        <w:rPr>
          <w:noProof/>
        </w:rPr>
        <w:fldChar w:fldCharType="separate"/>
      </w:r>
      <w:r>
        <w:rPr>
          <w:noProof/>
        </w:rPr>
        <w:t>90</w:t>
      </w:r>
      <w:r>
        <w:rPr>
          <w:noProof/>
        </w:rPr>
        <w:fldChar w:fldCharType="end"/>
      </w:r>
    </w:p>
    <w:p w14:paraId="6A26C062" w14:textId="5D1FD6D8"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_Toc199251280 \h </w:instrText>
      </w:r>
      <w:r>
        <w:rPr>
          <w:noProof/>
        </w:rPr>
      </w:r>
      <w:r>
        <w:rPr>
          <w:noProof/>
        </w:rPr>
        <w:fldChar w:fldCharType="separate"/>
      </w:r>
      <w:r>
        <w:rPr>
          <w:noProof/>
        </w:rPr>
        <w:t>90</w:t>
      </w:r>
      <w:r>
        <w:rPr>
          <w:noProof/>
        </w:rPr>
        <w:fldChar w:fldCharType="end"/>
      </w:r>
    </w:p>
    <w:p w14:paraId="6BAF69A8" w14:textId="0D614D1C"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_Toc199251281 \h </w:instrText>
      </w:r>
      <w:r>
        <w:rPr>
          <w:noProof/>
        </w:rPr>
      </w:r>
      <w:r>
        <w:rPr>
          <w:noProof/>
        </w:rPr>
        <w:fldChar w:fldCharType="separate"/>
      </w:r>
      <w:r>
        <w:rPr>
          <w:noProof/>
        </w:rPr>
        <w:t>90</w:t>
      </w:r>
      <w:r>
        <w:rPr>
          <w:noProof/>
        </w:rPr>
        <w:fldChar w:fldCharType="end"/>
      </w:r>
    </w:p>
    <w:p w14:paraId="43754E1D" w14:textId="2D7F45FD"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_Toc199251282 \h </w:instrText>
      </w:r>
      <w:r>
        <w:rPr>
          <w:noProof/>
        </w:rPr>
      </w:r>
      <w:r>
        <w:rPr>
          <w:noProof/>
        </w:rPr>
        <w:fldChar w:fldCharType="separate"/>
      </w:r>
      <w:r>
        <w:rPr>
          <w:noProof/>
        </w:rPr>
        <w:t>91</w:t>
      </w:r>
      <w:r>
        <w:rPr>
          <w:noProof/>
        </w:rPr>
        <w:fldChar w:fldCharType="end"/>
      </w:r>
    </w:p>
    <w:p w14:paraId="06428096" w14:textId="66C6C87C" w:rsidR="00787F3D" w:rsidRDefault="00787F3D">
      <w:pPr>
        <w:pStyle w:val="TOC4"/>
        <w:rPr>
          <w:rFonts w:asciiTheme="minorHAnsi" w:eastAsiaTheme="minorEastAsia" w:hAnsiTheme="minorHAnsi" w:cstheme="minorBidi"/>
          <w:noProof/>
          <w:kern w:val="2"/>
          <w:sz w:val="24"/>
          <w:szCs w:val="24"/>
          <w:lang w:val="en-US"/>
          <w14:ligatures w14:val="standardContextual"/>
        </w:rPr>
      </w:pPr>
      <w:r w:rsidRPr="00C32AB3">
        <w:rPr>
          <w:noProof/>
          <w:lang w:val="en-US"/>
        </w:rPr>
        <w:t>6.2.6.3</w:t>
      </w:r>
      <w:r>
        <w:rPr>
          <w:rFonts w:asciiTheme="minorHAnsi" w:eastAsiaTheme="minorEastAsia" w:hAnsiTheme="minorHAnsi" w:cstheme="minorBidi"/>
          <w:noProof/>
          <w:kern w:val="2"/>
          <w:sz w:val="24"/>
          <w:szCs w:val="24"/>
          <w:lang w:val="en-US"/>
          <w14:ligatures w14:val="standardContextual"/>
        </w:rPr>
        <w:tab/>
      </w:r>
      <w:r w:rsidRPr="00C32AB3">
        <w:rPr>
          <w:noProof/>
          <w:lang w:val="en-US"/>
        </w:rPr>
        <w:t>Simple data types and enumerations</w:t>
      </w:r>
      <w:r>
        <w:rPr>
          <w:noProof/>
        </w:rPr>
        <w:tab/>
      </w:r>
      <w:r>
        <w:rPr>
          <w:noProof/>
        </w:rPr>
        <w:fldChar w:fldCharType="begin"/>
      </w:r>
      <w:r>
        <w:rPr>
          <w:noProof/>
        </w:rPr>
        <w:instrText xml:space="preserve"> PAGEREF _Toc199251283 \h </w:instrText>
      </w:r>
      <w:r>
        <w:rPr>
          <w:noProof/>
        </w:rPr>
      </w:r>
      <w:r>
        <w:rPr>
          <w:noProof/>
        </w:rPr>
        <w:fldChar w:fldCharType="separate"/>
      </w:r>
      <w:r>
        <w:rPr>
          <w:noProof/>
        </w:rPr>
        <w:t>91</w:t>
      </w:r>
      <w:r>
        <w:rPr>
          <w:noProof/>
        </w:rPr>
        <w:fldChar w:fldCharType="end"/>
      </w:r>
    </w:p>
    <w:p w14:paraId="404BA9FF" w14:textId="1CE03382"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_Toc199251284 \h </w:instrText>
      </w:r>
      <w:r>
        <w:rPr>
          <w:noProof/>
        </w:rPr>
      </w:r>
      <w:r>
        <w:rPr>
          <w:noProof/>
        </w:rPr>
        <w:fldChar w:fldCharType="separate"/>
      </w:r>
      <w:r>
        <w:rPr>
          <w:noProof/>
        </w:rPr>
        <w:t>91</w:t>
      </w:r>
      <w:r>
        <w:rPr>
          <w:noProof/>
        </w:rPr>
        <w:fldChar w:fldCharType="end"/>
      </w:r>
    </w:p>
    <w:p w14:paraId="31C57B9F" w14:textId="2AA56214" w:rsidR="00787F3D" w:rsidRDefault="00787F3D">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_Toc199251285 \h </w:instrText>
      </w:r>
      <w:r>
        <w:rPr>
          <w:noProof/>
        </w:rPr>
      </w:r>
      <w:r>
        <w:rPr>
          <w:noProof/>
        </w:rPr>
        <w:fldChar w:fldCharType="separate"/>
      </w:r>
      <w:r>
        <w:rPr>
          <w:noProof/>
        </w:rPr>
        <w:t>91</w:t>
      </w:r>
      <w:r>
        <w:rPr>
          <w:noProof/>
        </w:rPr>
        <w:fldChar w:fldCharType="end"/>
      </w:r>
    </w:p>
    <w:p w14:paraId="00245064" w14:textId="6F72E87D"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_Toc199251286 \h </w:instrText>
      </w:r>
      <w:r>
        <w:rPr>
          <w:noProof/>
        </w:rPr>
      </w:r>
      <w:r>
        <w:rPr>
          <w:noProof/>
        </w:rPr>
        <w:fldChar w:fldCharType="separate"/>
      </w:r>
      <w:r>
        <w:rPr>
          <w:noProof/>
        </w:rPr>
        <w:t>91</w:t>
      </w:r>
      <w:r>
        <w:rPr>
          <w:noProof/>
        </w:rPr>
        <w:fldChar w:fldCharType="end"/>
      </w:r>
    </w:p>
    <w:p w14:paraId="0C2CC6B3" w14:textId="41569E1A"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_Toc199251287 \h </w:instrText>
      </w:r>
      <w:r>
        <w:rPr>
          <w:noProof/>
        </w:rPr>
      </w:r>
      <w:r>
        <w:rPr>
          <w:noProof/>
        </w:rPr>
        <w:fldChar w:fldCharType="separate"/>
      </w:r>
      <w:r>
        <w:rPr>
          <w:noProof/>
        </w:rPr>
        <w:t>91</w:t>
      </w:r>
      <w:r>
        <w:rPr>
          <w:noProof/>
        </w:rPr>
        <w:fldChar w:fldCharType="end"/>
      </w:r>
    </w:p>
    <w:p w14:paraId="2CCF879D" w14:textId="55E2A59F"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_Toc199251288 \h </w:instrText>
      </w:r>
      <w:r>
        <w:rPr>
          <w:noProof/>
        </w:rPr>
      </w:r>
      <w:r>
        <w:rPr>
          <w:noProof/>
        </w:rPr>
        <w:fldChar w:fldCharType="separate"/>
      </w:r>
      <w:r>
        <w:rPr>
          <w:noProof/>
        </w:rPr>
        <w:t>91</w:t>
      </w:r>
      <w:r>
        <w:rPr>
          <w:noProof/>
        </w:rPr>
        <w:fldChar w:fldCharType="end"/>
      </w:r>
    </w:p>
    <w:p w14:paraId="309257EF" w14:textId="2E7EDC00" w:rsidR="00787F3D" w:rsidRDefault="00787F3D">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_Toc199251289 \h </w:instrText>
      </w:r>
      <w:r>
        <w:rPr>
          <w:noProof/>
        </w:rPr>
      </w:r>
      <w:r>
        <w:rPr>
          <w:noProof/>
        </w:rPr>
        <w:fldChar w:fldCharType="separate"/>
      </w:r>
      <w:r>
        <w:rPr>
          <w:noProof/>
        </w:rPr>
        <w:t>91</w:t>
      </w:r>
      <w:r>
        <w:rPr>
          <w:noProof/>
        </w:rPr>
        <w:fldChar w:fldCharType="end"/>
      </w:r>
    </w:p>
    <w:p w14:paraId="79444878" w14:textId="67A12F29"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_Toc199251290 \h </w:instrText>
      </w:r>
      <w:r>
        <w:rPr>
          <w:noProof/>
        </w:rPr>
      </w:r>
      <w:r>
        <w:rPr>
          <w:noProof/>
        </w:rPr>
        <w:fldChar w:fldCharType="separate"/>
      </w:r>
      <w:r>
        <w:rPr>
          <w:noProof/>
        </w:rPr>
        <w:t>92</w:t>
      </w:r>
      <w:r>
        <w:rPr>
          <w:noProof/>
        </w:rPr>
        <w:fldChar w:fldCharType="end"/>
      </w:r>
    </w:p>
    <w:p w14:paraId="4B9D2794" w14:textId="368F8FDF" w:rsidR="00787F3D" w:rsidRDefault="00787F3D">
      <w:pPr>
        <w:pStyle w:val="TOC3"/>
        <w:rPr>
          <w:rFonts w:asciiTheme="minorHAnsi" w:eastAsiaTheme="minorEastAsia" w:hAnsiTheme="minorHAnsi" w:cstheme="minorBidi"/>
          <w:noProof/>
          <w:kern w:val="2"/>
          <w:sz w:val="24"/>
          <w:szCs w:val="24"/>
          <w:lang w:val="en-US"/>
          <w14:ligatures w14:val="standardContextual"/>
        </w:rPr>
      </w:pPr>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_Toc199251291 \h </w:instrText>
      </w:r>
      <w:r>
        <w:rPr>
          <w:noProof/>
        </w:rPr>
      </w:r>
      <w:r>
        <w:rPr>
          <w:noProof/>
        </w:rPr>
        <w:fldChar w:fldCharType="separate"/>
      </w:r>
      <w:r>
        <w:rPr>
          <w:noProof/>
        </w:rPr>
        <w:t>92</w:t>
      </w:r>
      <w:r>
        <w:rPr>
          <w:noProof/>
        </w:rPr>
        <w:fldChar w:fldCharType="end"/>
      </w:r>
    </w:p>
    <w:p w14:paraId="67044449" w14:textId="0A2357DF" w:rsidR="00787F3D" w:rsidRDefault="00787F3D">
      <w:pPr>
        <w:pStyle w:val="TOC8"/>
        <w:rPr>
          <w:rFonts w:asciiTheme="minorHAnsi" w:eastAsiaTheme="minorEastAsia" w:hAnsiTheme="minorHAnsi" w:cstheme="minorBidi"/>
          <w:b w:val="0"/>
          <w:noProof/>
          <w:kern w:val="2"/>
          <w:sz w:val="24"/>
          <w:szCs w:val="24"/>
          <w:lang w:val="en-US"/>
          <w14:ligatures w14:val="standardContextual"/>
        </w:rPr>
      </w:pPr>
      <w:r>
        <w:rPr>
          <w:noProof/>
        </w:rPr>
        <w:lastRenderedPageBreak/>
        <w:t>Annex A (normative): OpenAPI specification</w:t>
      </w:r>
      <w:r>
        <w:rPr>
          <w:noProof/>
        </w:rPr>
        <w:tab/>
      </w:r>
      <w:r>
        <w:rPr>
          <w:noProof/>
        </w:rPr>
        <w:fldChar w:fldCharType="begin"/>
      </w:r>
      <w:r>
        <w:rPr>
          <w:noProof/>
        </w:rPr>
        <w:instrText xml:space="preserve"> PAGEREF _Toc199251292 \h </w:instrText>
      </w:r>
      <w:r>
        <w:rPr>
          <w:noProof/>
        </w:rPr>
      </w:r>
      <w:r>
        <w:rPr>
          <w:noProof/>
        </w:rPr>
        <w:fldChar w:fldCharType="separate"/>
      </w:r>
      <w:r>
        <w:rPr>
          <w:noProof/>
        </w:rPr>
        <w:t>93</w:t>
      </w:r>
      <w:r>
        <w:rPr>
          <w:noProof/>
        </w:rPr>
        <w:fldChar w:fldCharType="end"/>
      </w:r>
    </w:p>
    <w:p w14:paraId="29BC9776" w14:textId="1EB8561D" w:rsidR="00787F3D" w:rsidRDefault="00787F3D">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_Toc199251293 \h </w:instrText>
      </w:r>
      <w:r>
        <w:rPr>
          <w:noProof/>
        </w:rPr>
      </w:r>
      <w:r>
        <w:rPr>
          <w:noProof/>
        </w:rPr>
        <w:fldChar w:fldCharType="separate"/>
      </w:r>
      <w:r>
        <w:rPr>
          <w:noProof/>
        </w:rPr>
        <w:t>93</w:t>
      </w:r>
      <w:r>
        <w:rPr>
          <w:noProof/>
        </w:rPr>
        <w:fldChar w:fldCharType="end"/>
      </w:r>
    </w:p>
    <w:p w14:paraId="430B55C5" w14:textId="6E8CDCA9" w:rsidR="00787F3D" w:rsidRDefault="00787F3D">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_Toc199251294 \h </w:instrText>
      </w:r>
      <w:r>
        <w:rPr>
          <w:noProof/>
        </w:rPr>
      </w:r>
      <w:r>
        <w:rPr>
          <w:noProof/>
        </w:rPr>
        <w:fldChar w:fldCharType="separate"/>
      </w:r>
      <w:r>
        <w:rPr>
          <w:noProof/>
        </w:rPr>
        <w:t>93</w:t>
      </w:r>
      <w:r>
        <w:rPr>
          <w:noProof/>
        </w:rPr>
        <w:fldChar w:fldCharType="end"/>
      </w:r>
    </w:p>
    <w:p w14:paraId="24E6407B" w14:textId="2485C9EF" w:rsidR="00787F3D" w:rsidRDefault="00787F3D">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_Toc199251295 \h </w:instrText>
      </w:r>
      <w:r>
        <w:rPr>
          <w:noProof/>
        </w:rPr>
      </w:r>
      <w:r>
        <w:rPr>
          <w:noProof/>
        </w:rPr>
        <w:fldChar w:fldCharType="separate"/>
      </w:r>
      <w:r>
        <w:rPr>
          <w:noProof/>
        </w:rPr>
        <w:t>131</w:t>
      </w:r>
      <w:r>
        <w:rPr>
          <w:noProof/>
        </w:rPr>
        <w:fldChar w:fldCharType="end"/>
      </w:r>
    </w:p>
    <w:p w14:paraId="30448753" w14:textId="430B439D" w:rsidR="00787F3D" w:rsidRDefault="00787F3D">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Search Examples</w:t>
      </w:r>
      <w:r>
        <w:rPr>
          <w:noProof/>
        </w:rPr>
        <w:tab/>
      </w:r>
      <w:r>
        <w:rPr>
          <w:noProof/>
        </w:rPr>
        <w:fldChar w:fldCharType="begin"/>
      </w:r>
      <w:r>
        <w:rPr>
          <w:noProof/>
        </w:rPr>
        <w:instrText xml:space="preserve"> PAGEREF _Toc199251296 \h </w:instrText>
      </w:r>
      <w:r>
        <w:rPr>
          <w:noProof/>
        </w:rPr>
      </w:r>
      <w:r>
        <w:rPr>
          <w:noProof/>
        </w:rPr>
        <w:fldChar w:fldCharType="separate"/>
      </w:r>
      <w:r>
        <w:rPr>
          <w:noProof/>
        </w:rPr>
        <w:t>139</w:t>
      </w:r>
      <w:r>
        <w:rPr>
          <w:noProof/>
        </w:rPr>
        <w:fldChar w:fldCharType="end"/>
      </w:r>
    </w:p>
    <w:p w14:paraId="5008506C" w14:textId="72BA801B" w:rsidR="00787F3D" w:rsidRDefault="00787F3D">
      <w:pPr>
        <w:pStyle w:val="TOC1"/>
        <w:rPr>
          <w:rFonts w:asciiTheme="minorHAnsi" w:eastAsiaTheme="minorEastAsia" w:hAnsiTheme="minorHAnsi" w:cstheme="minorBidi"/>
          <w:noProof/>
          <w:kern w:val="2"/>
          <w:sz w:val="24"/>
          <w:szCs w:val="24"/>
          <w:lang w:val="en-US"/>
          <w14:ligatures w14:val="standardContextual"/>
        </w:rPr>
      </w:pPr>
      <w:r w:rsidRPr="00C32AB3">
        <w:rPr>
          <w:noProof/>
          <w:lang w:val="en-US"/>
        </w:rPr>
        <w:t>B.1</w:t>
      </w:r>
      <w:r>
        <w:rPr>
          <w:rFonts w:asciiTheme="minorHAnsi" w:eastAsiaTheme="minorEastAsia" w:hAnsiTheme="minorHAnsi" w:cstheme="minorBidi"/>
          <w:noProof/>
          <w:kern w:val="2"/>
          <w:sz w:val="24"/>
          <w:szCs w:val="24"/>
          <w:lang w:val="en-US"/>
          <w14:ligatures w14:val="standardContextual"/>
        </w:rPr>
        <w:tab/>
      </w:r>
      <w:r w:rsidRPr="00C32AB3">
        <w:rPr>
          <w:noProof/>
          <w:lang w:val="en-US"/>
        </w:rPr>
        <w:t xml:space="preserve"> </w:t>
      </w:r>
      <w:r>
        <w:rPr>
          <w:noProof/>
        </w:rPr>
        <w:t xml:space="preserve">Example </w:t>
      </w:r>
      <w:r w:rsidRPr="00C32AB3">
        <w:rPr>
          <w:noProof/>
          <w:lang w:val="en-US"/>
        </w:rPr>
        <w:t>Search</w:t>
      </w:r>
      <w:r>
        <w:rPr>
          <w:noProof/>
        </w:rPr>
        <w:tab/>
      </w:r>
      <w:r>
        <w:rPr>
          <w:noProof/>
        </w:rPr>
        <w:fldChar w:fldCharType="begin"/>
      </w:r>
      <w:r>
        <w:rPr>
          <w:noProof/>
        </w:rPr>
        <w:instrText xml:space="preserve"> PAGEREF _Toc199251297 \h </w:instrText>
      </w:r>
      <w:r>
        <w:rPr>
          <w:noProof/>
        </w:rPr>
      </w:r>
      <w:r>
        <w:rPr>
          <w:noProof/>
        </w:rPr>
        <w:fldChar w:fldCharType="separate"/>
      </w:r>
      <w:r>
        <w:rPr>
          <w:noProof/>
        </w:rPr>
        <w:t>139</w:t>
      </w:r>
      <w:r>
        <w:rPr>
          <w:noProof/>
        </w:rPr>
        <w:fldChar w:fldCharType="end"/>
      </w:r>
    </w:p>
    <w:p w14:paraId="6A020DD5" w14:textId="2CF87AEC" w:rsidR="00787F3D" w:rsidRDefault="00787F3D">
      <w:pPr>
        <w:pStyle w:val="TOC1"/>
        <w:rPr>
          <w:rFonts w:asciiTheme="minorHAnsi" w:eastAsiaTheme="minorEastAsia" w:hAnsiTheme="minorHAnsi" w:cstheme="minorBidi"/>
          <w:noProof/>
          <w:kern w:val="2"/>
          <w:sz w:val="24"/>
          <w:szCs w:val="24"/>
          <w:lang w:val="en-US"/>
          <w14:ligatures w14:val="standardContextual"/>
        </w:rPr>
      </w:pPr>
      <w:r w:rsidRPr="00C32AB3">
        <w:rPr>
          <w:rFonts w:eastAsia="Courier New"/>
          <w:noProof/>
          <w:lang w:val="en-US"/>
        </w:rPr>
        <w:t>B.2</w:t>
      </w:r>
      <w:r>
        <w:rPr>
          <w:rFonts w:asciiTheme="minorHAnsi" w:eastAsiaTheme="minorEastAsia" w:hAnsiTheme="minorHAnsi" w:cstheme="minorBidi"/>
          <w:noProof/>
          <w:kern w:val="2"/>
          <w:sz w:val="24"/>
          <w:szCs w:val="24"/>
          <w:lang w:val="en-US"/>
          <w14:ligatures w14:val="standardContextual"/>
        </w:rPr>
        <w:tab/>
      </w:r>
      <w:r w:rsidRPr="00C32AB3">
        <w:rPr>
          <w:rFonts w:eastAsia="Courier New"/>
          <w:noProof/>
          <w:lang w:val="en-US"/>
        </w:rPr>
        <w:t>Example AdvancedCounting</w:t>
      </w:r>
      <w:r>
        <w:rPr>
          <w:noProof/>
        </w:rPr>
        <w:tab/>
      </w:r>
      <w:r>
        <w:rPr>
          <w:noProof/>
        </w:rPr>
        <w:fldChar w:fldCharType="begin"/>
      </w:r>
      <w:r>
        <w:rPr>
          <w:noProof/>
        </w:rPr>
        <w:instrText xml:space="preserve"> PAGEREF _Toc199251298 \h </w:instrText>
      </w:r>
      <w:r>
        <w:rPr>
          <w:noProof/>
        </w:rPr>
      </w:r>
      <w:r>
        <w:rPr>
          <w:noProof/>
        </w:rPr>
        <w:fldChar w:fldCharType="separate"/>
      </w:r>
      <w:r>
        <w:rPr>
          <w:noProof/>
        </w:rPr>
        <w:t>140</w:t>
      </w:r>
      <w:r>
        <w:rPr>
          <w:noProof/>
        </w:rPr>
        <w:fldChar w:fldCharType="end"/>
      </w:r>
    </w:p>
    <w:p w14:paraId="6BD992F9" w14:textId="042F06D8" w:rsidR="00787F3D" w:rsidRDefault="00787F3D">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HTTP Multipart Examples</w:t>
      </w:r>
      <w:r>
        <w:rPr>
          <w:noProof/>
        </w:rPr>
        <w:tab/>
      </w:r>
      <w:r>
        <w:rPr>
          <w:noProof/>
        </w:rPr>
        <w:fldChar w:fldCharType="begin"/>
      </w:r>
      <w:r>
        <w:rPr>
          <w:noProof/>
        </w:rPr>
        <w:instrText xml:space="preserve"> PAGEREF _Toc199251299 \h </w:instrText>
      </w:r>
      <w:r>
        <w:rPr>
          <w:noProof/>
        </w:rPr>
      </w:r>
      <w:r>
        <w:rPr>
          <w:noProof/>
        </w:rPr>
        <w:fldChar w:fldCharType="separate"/>
      </w:r>
      <w:r>
        <w:rPr>
          <w:noProof/>
        </w:rPr>
        <w:t>142</w:t>
      </w:r>
      <w:r>
        <w:rPr>
          <w:noProof/>
        </w:rPr>
        <w:fldChar w:fldCharType="end"/>
      </w:r>
    </w:p>
    <w:p w14:paraId="14E83832" w14:textId="4A1DF790" w:rsidR="00787F3D" w:rsidRDefault="00787F3D">
      <w:pPr>
        <w:pStyle w:val="TOC1"/>
        <w:rPr>
          <w:rFonts w:asciiTheme="minorHAnsi" w:eastAsiaTheme="minorEastAsia" w:hAnsiTheme="minorHAnsi" w:cstheme="minorBidi"/>
          <w:noProof/>
          <w:kern w:val="2"/>
          <w:sz w:val="24"/>
          <w:szCs w:val="24"/>
          <w:lang w:val="en-US"/>
          <w14:ligatures w14:val="standardContextual"/>
        </w:rPr>
      </w:pPr>
      <w:r w:rsidRPr="00C32AB3">
        <w:rPr>
          <w:noProof/>
          <w:lang w:val="en-US"/>
        </w:rPr>
        <w:t>C.1</w:t>
      </w:r>
      <w:r>
        <w:rPr>
          <w:rFonts w:asciiTheme="minorHAnsi" w:eastAsiaTheme="minorEastAsia" w:hAnsiTheme="minorHAnsi" w:cstheme="minorBidi"/>
          <w:noProof/>
          <w:kern w:val="2"/>
          <w:sz w:val="24"/>
          <w:szCs w:val="24"/>
          <w:lang w:val="en-US"/>
          <w14:ligatures w14:val="standardContextual"/>
        </w:rPr>
        <w:tab/>
      </w:r>
      <w:r w:rsidRPr="00C32AB3">
        <w:rPr>
          <w:noProof/>
          <w:lang w:val="en-US"/>
        </w:rPr>
        <w:t>General</w:t>
      </w:r>
      <w:r>
        <w:rPr>
          <w:noProof/>
        </w:rPr>
        <w:tab/>
      </w:r>
      <w:r>
        <w:rPr>
          <w:noProof/>
        </w:rPr>
        <w:fldChar w:fldCharType="begin"/>
      </w:r>
      <w:r>
        <w:rPr>
          <w:noProof/>
        </w:rPr>
        <w:instrText xml:space="preserve"> PAGEREF _Toc199251300 \h </w:instrText>
      </w:r>
      <w:r>
        <w:rPr>
          <w:noProof/>
        </w:rPr>
      </w:r>
      <w:r>
        <w:rPr>
          <w:noProof/>
        </w:rPr>
        <w:fldChar w:fldCharType="separate"/>
      </w:r>
      <w:r>
        <w:rPr>
          <w:noProof/>
        </w:rPr>
        <w:t>142</w:t>
      </w:r>
      <w:r>
        <w:rPr>
          <w:noProof/>
        </w:rPr>
        <w:fldChar w:fldCharType="end"/>
      </w:r>
    </w:p>
    <w:p w14:paraId="2BC092A2" w14:textId="174FD4F6" w:rsidR="00787F3D" w:rsidRDefault="00787F3D">
      <w:pPr>
        <w:pStyle w:val="TOC1"/>
        <w:rPr>
          <w:rFonts w:asciiTheme="minorHAnsi" w:eastAsiaTheme="minorEastAsia" w:hAnsiTheme="minorHAnsi" w:cstheme="minorBidi"/>
          <w:noProof/>
          <w:kern w:val="2"/>
          <w:sz w:val="24"/>
          <w:szCs w:val="24"/>
          <w:lang w:val="en-US"/>
          <w14:ligatures w14:val="standardContextual"/>
        </w:rPr>
      </w:pPr>
      <w:r w:rsidRPr="00C32AB3">
        <w:rPr>
          <w:noProof/>
          <w:lang w:val="en-US"/>
        </w:rPr>
        <w:t>C.2</w:t>
      </w:r>
      <w:r>
        <w:rPr>
          <w:rFonts w:asciiTheme="minorHAnsi" w:eastAsiaTheme="minorEastAsia" w:hAnsiTheme="minorHAnsi" w:cstheme="minorBidi"/>
          <w:noProof/>
          <w:kern w:val="2"/>
          <w:sz w:val="24"/>
          <w:szCs w:val="24"/>
          <w:lang w:val="en-US"/>
          <w14:ligatures w14:val="standardContextual"/>
        </w:rPr>
        <w:tab/>
      </w:r>
      <w:r w:rsidRPr="00C32AB3">
        <w:rPr>
          <w:noProof/>
          <w:lang w:val="en-US"/>
        </w:rPr>
        <w:t>Example HTTP multipart Record</w:t>
      </w:r>
      <w:r>
        <w:rPr>
          <w:noProof/>
        </w:rPr>
        <w:tab/>
      </w:r>
      <w:r>
        <w:rPr>
          <w:noProof/>
        </w:rPr>
        <w:fldChar w:fldCharType="begin"/>
      </w:r>
      <w:r>
        <w:rPr>
          <w:noProof/>
        </w:rPr>
        <w:instrText xml:space="preserve"> PAGEREF _Toc199251301 \h </w:instrText>
      </w:r>
      <w:r>
        <w:rPr>
          <w:noProof/>
        </w:rPr>
      </w:r>
      <w:r>
        <w:rPr>
          <w:noProof/>
        </w:rPr>
        <w:fldChar w:fldCharType="separate"/>
      </w:r>
      <w:r>
        <w:rPr>
          <w:noProof/>
        </w:rPr>
        <w:t>142</w:t>
      </w:r>
      <w:r>
        <w:rPr>
          <w:noProof/>
        </w:rPr>
        <w:fldChar w:fldCharType="end"/>
      </w:r>
    </w:p>
    <w:p w14:paraId="15C61ABC" w14:textId="3229E84A" w:rsidR="00787F3D" w:rsidRDefault="00787F3D">
      <w:pPr>
        <w:pStyle w:val="TOC1"/>
        <w:rPr>
          <w:rFonts w:asciiTheme="minorHAnsi" w:eastAsiaTheme="minorEastAsia" w:hAnsiTheme="minorHAnsi" w:cstheme="minorBidi"/>
          <w:noProof/>
          <w:kern w:val="2"/>
          <w:sz w:val="24"/>
          <w:szCs w:val="24"/>
          <w:lang w:val="en-US"/>
          <w14:ligatures w14:val="standardContextual"/>
        </w:rPr>
      </w:pPr>
      <w:r w:rsidRPr="00C32AB3">
        <w:rPr>
          <w:noProof/>
          <w:lang w:val="en-US"/>
        </w:rPr>
        <w:t>C.3</w:t>
      </w:r>
      <w:r>
        <w:rPr>
          <w:rFonts w:asciiTheme="minorHAnsi" w:eastAsiaTheme="minorEastAsia" w:hAnsiTheme="minorHAnsi" w:cstheme="minorBidi"/>
          <w:noProof/>
          <w:kern w:val="2"/>
          <w:sz w:val="24"/>
          <w:szCs w:val="24"/>
          <w:lang w:val="en-US"/>
          <w14:ligatures w14:val="standardContextual"/>
        </w:rPr>
        <w:tab/>
      </w:r>
      <w:r w:rsidRPr="00C32AB3">
        <w:rPr>
          <w:noProof/>
          <w:lang w:val="en-US"/>
        </w:rPr>
        <w:t>Example HTTP multipart BlockCollection</w:t>
      </w:r>
      <w:r>
        <w:rPr>
          <w:noProof/>
        </w:rPr>
        <w:tab/>
      </w:r>
      <w:r>
        <w:rPr>
          <w:noProof/>
        </w:rPr>
        <w:fldChar w:fldCharType="begin"/>
      </w:r>
      <w:r>
        <w:rPr>
          <w:noProof/>
        </w:rPr>
        <w:instrText xml:space="preserve"> PAGEREF _Toc199251302 \h </w:instrText>
      </w:r>
      <w:r>
        <w:rPr>
          <w:noProof/>
        </w:rPr>
      </w:r>
      <w:r>
        <w:rPr>
          <w:noProof/>
        </w:rPr>
        <w:fldChar w:fldCharType="separate"/>
      </w:r>
      <w:r>
        <w:rPr>
          <w:noProof/>
        </w:rPr>
        <w:t>142</w:t>
      </w:r>
      <w:r>
        <w:rPr>
          <w:noProof/>
        </w:rPr>
        <w:fldChar w:fldCharType="end"/>
      </w:r>
    </w:p>
    <w:p w14:paraId="6BFC5584" w14:textId="739CCA93" w:rsidR="00787F3D" w:rsidRDefault="00787F3D">
      <w:pPr>
        <w:pStyle w:val="TOC1"/>
        <w:rPr>
          <w:rFonts w:asciiTheme="minorHAnsi" w:eastAsiaTheme="minorEastAsia" w:hAnsiTheme="minorHAnsi" w:cstheme="minorBidi"/>
          <w:noProof/>
          <w:kern w:val="2"/>
          <w:sz w:val="24"/>
          <w:szCs w:val="24"/>
          <w:lang w:val="en-US"/>
          <w14:ligatures w14:val="standardContextual"/>
        </w:rPr>
      </w:pPr>
      <w:r w:rsidRPr="00C32AB3">
        <w:rPr>
          <w:noProof/>
          <w:lang w:val="en-US"/>
        </w:rPr>
        <w:t>C.4</w:t>
      </w:r>
      <w:r>
        <w:rPr>
          <w:rFonts w:asciiTheme="minorHAnsi" w:eastAsiaTheme="minorEastAsia" w:hAnsiTheme="minorHAnsi" w:cstheme="minorBidi"/>
          <w:noProof/>
          <w:kern w:val="2"/>
          <w:sz w:val="24"/>
          <w:szCs w:val="24"/>
          <w:lang w:val="en-US"/>
          <w14:ligatures w14:val="standardContextual"/>
        </w:rPr>
        <w:tab/>
      </w:r>
      <w:r w:rsidRPr="00C32AB3">
        <w:rPr>
          <w:noProof/>
          <w:lang w:val="en-US"/>
        </w:rPr>
        <w:t>Example HTTP multipart RecordNotification</w:t>
      </w:r>
      <w:r>
        <w:rPr>
          <w:noProof/>
        </w:rPr>
        <w:tab/>
      </w:r>
      <w:r>
        <w:rPr>
          <w:noProof/>
        </w:rPr>
        <w:fldChar w:fldCharType="begin"/>
      </w:r>
      <w:r>
        <w:rPr>
          <w:noProof/>
        </w:rPr>
        <w:instrText xml:space="preserve"> PAGEREF _Toc199251303 \h </w:instrText>
      </w:r>
      <w:r>
        <w:rPr>
          <w:noProof/>
        </w:rPr>
      </w:r>
      <w:r>
        <w:rPr>
          <w:noProof/>
        </w:rPr>
        <w:fldChar w:fldCharType="separate"/>
      </w:r>
      <w:r>
        <w:rPr>
          <w:noProof/>
        </w:rPr>
        <w:t>143</w:t>
      </w:r>
      <w:r>
        <w:rPr>
          <w:noProof/>
        </w:rPr>
        <w:fldChar w:fldCharType="end"/>
      </w:r>
    </w:p>
    <w:p w14:paraId="4A69A423" w14:textId="4F840EA7" w:rsidR="00787F3D" w:rsidRDefault="00787F3D">
      <w:pPr>
        <w:pStyle w:val="TOC1"/>
        <w:rPr>
          <w:rFonts w:asciiTheme="minorHAnsi" w:eastAsiaTheme="minorEastAsia" w:hAnsiTheme="minorHAnsi" w:cstheme="minorBidi"/>
          <w:noProof/>
          <w:kern w:val="2"/>
          <w:sz w:val="24"/>
          <w:szCs w:val="24"/>
          <w:lang w:val="en-US"/>
          <w14:ligatures w14:val="standardContextual"/>
        </w:rPr>
      </w:pPr>
      <w:r w:rsidRPr="00C32AB3">
        <w:rPr>
          <w:noProof/>
          <w:lang w:val="en-US"/>
        </w:rPr>
        <w:t>C.5</w:t>
      </w:r>
      <w:r>
        <w:rPr>
          <w:rFonts w:asciiTheme="minorHAnsi" w:eastAsiaTheme="minorEastAsia" w:hAnsiTheme="minorHAnsi" w:cstheme="minorBidi"/>
          <w:noProof/>
          <w:kern w:val="2"/>
          <w:sz w:val="24"/>
          <w:szCs w:val="24"/>
          <w:lang w:val="en-US"/>
          <w14:ligatures w14:val="standardContextual"/>
        </w:rPr>
        <w:tab/>
      </w:r>
      <w:r w:rsidRPr="00C32AB3">
        <w:rPr>
          <w:noProof/>
          <w:lang w:val="en-US"/>
        </w:rPr>
        <w:t>Example HTTP multipart RecordPatch</w:t>
      </w:r>
      <w:r>
        <w:rPr>
          <w:noProof/>
        </w:rPr>
        <w:tab/>
      </w:r>
      <w:r>
        <w:rPr>
          <w:noProof/>
        </w:rPr>
        <w:fldChar w:fldCharType="begin"/>
      </w:r>
      <w:r>
        <w:rPr>
          <w:noProof/>
        </w:rPr>
        <w:instrText xml:space="preserve"> PAGEREF _Toc199251304 \h </w:instrText>
      </w:r>
      <w:r>
        <w:rPr>
          <w:noProof/>
        </w:rPr>
      </w:r>
      <w:r>
        <w:rPr>
          <w:noProof/>
        </w:rPr>
        <w:fldChar w:fldCharType="separate"/>
      </w:r>
      <w:r>
        <w:rPr>
          <w:noProof/>
        </w:rPr>
        <w:t>143</w:t>
      </w:r>
      <w:r>
        <w:rPr>
          <w:noProof/>
        </w:rPr>
        <w:fldChar w:fldCharType="end"/>
      </w:r>
    </w:p>
    <w:p w14:paraId="51CA9DDE" w14:textId="6CBAF701" w:rsidR="00787F3D" w:rsidRDefault="00787F3D">
      <w:pPr>
        <w:pStyle w:val="TOC1"/>
        <w:rPr>
          <w:rFonts w:asciiTheme="minorHAnsi" w:eastAsiaTheme="minorEastAsia" w:hAnsiTheme="minorHAnsi" w:cstheme="minorBidi"/>
          <w:noProof/>
          <w:kern w:val="2"/>
          <w:sz w:val="24"/>
          <w:szCs w:val="24"/>
          <w:lang w:val="en-US"/>
          <w14:ligatures w14:val="standardContextual"/>
        </w:rPr>
      </w:pPr>
      <w:r w:rsidRPr="00C32AB3">
        <w:rPr>
          <w:noProof/>
          <w:lang w:val="en-US"/>
        </w:rPr>
        <w:t>C.6</w:t>
      </w:r>
      <w:r>
        <w:rPr>
          <w:rFonts w:asciiTheme="minorHAnsi" w:eastAsiaTheme="minorEastAsia" w:hAnsiTheme="minorHAnsi" w:cstheme="minorBidi"/>
          <w:noProof/>
          <w:kern w:val="2"/>
          <w:sz w:val="24"/>
          <w:szCs w:val="24"/>
          <w:lang w:val="en-US"/>
          <w14:ligatures w14:val="standardContextual"/>
        </w:rPr>
        <w:tab/>
      </w:r>
      <w:r w:rsidRPr="00C32AB3">
        <w:rPr>
          <w:noProof/>
          <w:lang w:val="en-US"/>
        </w:rPr>
        <w:t>Example HTTP multipart RecordCollection</w:t>
      </w:r>
      <w:r>
        <w:rPr>
          <w:noProof/>
        </w:rPr>
        <w:tab/>
      </w:r>
      <w:r>
        <w:rPr>
          <w:noProof/>
        </w:rPr>
        <w:fldChar w:fldCharType="begin"/>
      </w:r>
      <w:r>
        <w:rPr>
          <w:noProof/>
        </w:rPr>
        <w:instrText xml:space="preserve"> PAGEREF _Toc199251305 \h </w:instrText>
      </w:r>
      <w:r>
        <w:rPr>
          <w:noProof/>
        </w:rPr>
      </w:r>
      <w:r>
        <w:rPr>
          <w:noProof/>
        </w:rPr>
        <w:fldChar w:fldCharType="separate"/>
      </w:r>
      <w:r>
        <w:rPr>
          <w:noProof/>
        </w:rPr>
        <w:t>144</w:t>
      </w:r>
      <w:r>
        <w:rPr>
          <w:noProof/>
        </w:rPr>
        <w:fldChar w:fldCharType="end"/>
      </w:r>
    </w:p>
    <w:p w14:paraId="65172E9B" w14:textId="5C9855BF" w:rsidR="00787F3D" w:rsidRDefault="00787F3D">
      <w:pPr>
        <w:pStyle w:val="TOC8"/>
        <w:rPr>
          <w:rFonts w:asciiTheme="minorHAnsi" w:eastAsiaTheme="minorEastAsia" w:hAnsiTheme="minorHAnsi" w:cstheme="minorBidi"/>
          <w:b w:val="0"/>
          <w:noProof/>
          <w:kern w:val="2"/>
          <w:sz w:val="24"/>
          <w:szCs w:val="24"/>
          <w:lang w:val="en-US"/>
          <w14:ligatures w14:val="standardContextual"/>
        </w:rPr>
      </w:pPr>
      <w:r>
        <w:rPr>
          <w:noProof/>
        </w:rPr>
        <w:t>Annex D (informative): Change history</w:t>
      </w:r>
      <w:r>
        <w:rPr>
          <w:noProof/>
        </w:rPr>
        <w:tab/>
      </w:r>
      <w:r>
        <w:rPr>
          <w:noProof/>
        </w:rPr>
        <w:fldChar w:fldCharType="begin"/>
      </w:r>
      <w:r>
        <w:rPr>
          <w:noProof/>
        </w:rPr>
        <w:instrText xml:space="preserve"> PAGEREF _Toc199251306 \h </w:instrText>
      </w:r>
      <w:r>
        <w:rPr>
          <w:noProof/>
        </w:rPr>
      </w:r>
      <w:r>
        <w:rPr>
          <w:noProof/>
        </w:rPr>
        <w:fldChar w:fldCharType="separate"/>
      </w:r>
      <w:r>
        <w:rPr>
          <w:noProof/>
        </w:rPr>
        <w:t>145</w:t>
      </w:r>
      <w:r>
        <w:rPr>
          <w:noProof/>
        </w:rPr>
        <w:fldChar w:fldCharType="end"/>
      </w:r>
    </w:p>
    <w:p w14:paraId="0B9E3498" w14:textId="60263F24" w:rsidR="00080512" w:rsidRPr="004D3578" w:rsidRDefault="00996CC4">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Start w:id="21" w:name="_Toc192837147"/>
      <w:bookmarkStart w:id="22" w:name="_Toc199251054"/>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2511FBFA" w14:textId="47EDC463" w:rsidR="00080512" w:rsidRPr="004D3578" w:rsidRDefault="00080512">
      <w:r w:rsidRPr="004D3578">
        <w:t>This Technic</w:t>
      </w:r>
      <w:r w:rsidRPr="00E134FC">
        <w:t xml:space="preserve">al </w:t>
      </w:r>
      <w:bookmarkStart w:id="23" w:name="spectype3"/>
      <w:r w:rsidRPr="00E134FC">
        <w:t>Specification</w:t>
      </w:r>
      <w:bookmarkEnd w:id="23"/>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4" w:name="introduction"/>
      <w:bookmarkStart w:id="25" w:name="_Toc22187525"/>
      <w:bookmarkStart w:id="26" w:name="_Toc22630747"/>
      <w:bookmarkStart w:id="27" w:name="_Toc34226999"/>
      <w:bookmarkStart w:id="28" w:name="_Toc34749714"/>
      <w:bookmarkStart w:id="29" w:name="_Toc34750272"/>
      <w:bookmarkStart w:id="30" w:name="_Toc34750462"/>
      <w:bookmarkStart w:id="31" w:name="_Toc35940868"/>
      <w:bookmarkStart w:id="32" w:name="_Toc35937301"/>
      <w:bookmarkStart w:id="33" w:name="_Toc36463695"/>
      <w:bookmarkStart w:id="34" w:name="_Toc43131618"/>
      <w:bookmarkStart w:id="35" w:name="_Toc45032453"/>
      <w:bookmarkStart w:id="36" w:name="_Toc49782147"/>
      <w:bookmarkStart w:id="37" w:name="_Toc51873583"/>
      <w:bookmarkStart w:id="38" w:name="_Toc57209062"/>
      <w:bookmarkStart w:id="39" w:name="_Toc58588405"/>
      <w:bookmarkStart w:id="40" w:name="_Toc66114745"/>
      <w:bookmarkStart w:id="41" w:name="_Toc67686256"/>
      <w:bookmarkStart w:id="42" w:name="_Toc74994545"/>
      <w:bookmarkStart w:id="43" w:name="_Toc85467798"/>
      <w:bookmarkStart w:id="44" w:name="_Toc89181497"/>
      <w:bookmarkStart w:id="45" w:name="_Toc89182839"/>
      <w:bookmarkStart w:id="46" w:name="_Toc90651141"/>
      <w:bookmarkStart w:id="47" w:name="_Toc96933291"/>
      <w:bookmarkStart w:id="48" w:name="_Toc98507158"/>
      <w:bookmarkStart w:id="49" w:name="_Toc98507611"/>
      <w:bookmarkStart w:id="50" w:name="_Toc106640614"/>
      <w:bookmarkStart w:id="51" w:name="_Toc122098488"/>
      <w:bookmarkStart w:id="52" w:name="_Toc130844610"/>
      <w:bookmarkStart w:id="53" w:name="_Toc138412132"/>
      <w:bookmarkStart w:id="54" w:name="_Toc145956918"/>
      <w:bookmarkStart w:id="55" w:name="_Toc153890615"/>
      <w:bookmarkStart w:id="56" w:name="_Toc161834912"/>
      <w:bookmarkStart w:id="57" w:name="_Toc169755734"/>
      <w:bookmarkStart w:id="58" w:name="_Toc186730054"/>
      <w:bookmarkStart w:id="59" w:name="_Toc192837148"/>
      <w:bookmarkStart w:id="60" w:name="_Toc199251055"/>
      <w:bookmarkEnd w:id="24"/>
      <w:r w:rsidRPr="00616F0C">
        <w:t>1</w:t>
      </w:r>
      <w:r w:rsidRPr="00616F0C">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61" w:name="_Toc22187526"/>
      <w:bookmarkStart w:id="62" w:name="_Toc22630748"/>
      <w:bookmarkStart w:id="63" w:name="_Toc34227000"/>
      <w:bookmarkStart w:id="64" w:name="_Toc34749715"/>
      <w:bookmarkStart w:id="65" w:name="_Toc34750273"/>
      <w:bookmarkStart w:id="66" w:name="_Toc34750463"/>
      <w:bookmarkStart w:id="67" w:name="_Toc35940869"/>
      <w:bookmarkStart w:id="68" w:name="_Toc35937302"/>
      <w:bookmarkStart w:id="69" w:name="_Toc36463696"/>
      <w:bookmarkStart w:id="70" w:name="_Toc43131619"/>
      <w:bookmarkStart w:id="71" w:name="_Toc45032454"/>
      <w:bookmarkStart w:id="72" w:name="_Toc49782148"/>
      <w:bookmarkStart w:id="73" w:name="_Toc51873584"/>
      <w:bookmarkStart w:id="74" w:name="_Toc57209063"/>
      <w:bookmarkStart w:id="75" w:name="_Toc58588406"/>
      <w:bookmarkStart w:id="76" w:name="_Toc66114746"/>
      <w:bookmarkStart w:id="77" w:name="_Toc67686257"/>
      <w:bookmarkStart w:id="78" w:name="_Toc74994546"/>
      <w:bookmarkStart w:id="79" w:name="_Toc85467799"/>
      <w:bookmarkStart w:id="80" w:name="_Toc89181498"/>
      <w:bookmarkStart w:id="81" w:name="_Toc89182840"/>
      <w:bookmarkStart w:id="82" w:name="_Toc90651142"/>
      <w:bookmarkStart w:id="83" w:name="_Toc96933292"/>
      <w:bookmarkStart w:id="84" w:name="_Toc98507159"/>
      <w:bookmarkStart w:id="85" w:name="_Toc98507612"/>
      <w:bookmarkStart w:id="86" w:name="_Toc106640615"/>
      <w:bookmarkStart w:id="87" w:name="_Toc122098489"/>
      <w:bookmarkStart w:id="88" w:name="_Toc130844611"/>
      <w:bookmarkStart w:id="89" w:name="_Toc138412133"/>
      <w:bookmarkStart w:id="90" w:name="_Toc145956919"/>
      <w:bookmarkStart w:id="91" w:name="_Toc153890616"/>
      <w:bookmarkStart w:id="92" w:name="_Toc161834913"/>
      <w:bookmarkStart w:id="93" w:name="_Toc169755735"/>
      <w:bookmarkStart w:id="94" w:name="_Toc186730055"/>
      <w:bookmarkStart w:id="95" w:name="_Toc192837149"/>
      <w:bookmarkStart w:id="96" w:name="_Toc199251056"/>
      <w:r w:rsidRPr="00616F0C">
        <w:t>2</w:t>
      </w:r>
      <w:r w:rsidRPr="00616F0C">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97"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97"/>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98" w:name="_Toc34750274"/>
      <w:bookmarkStart w:id="99" w:name="_Toc34750464"/>
      <w:bookmarkStart w:id="100" w:name="_Toc35940870"/>
      <w:bookmarkStart w:id="101" w:name="_Toc35937303"/>
      <w:bookmarkStart w:id="102" w:name="_Toc36463697"/>
      <w:bookmarkStart w:id="103" w:name="_Toc43131620"/>
      <w:bookmarkStart w:id="104" w:name="_Toc45032455"/>
      <w:bookmarkStart w:id="105" w:name="_Toc49782149"/>
      <w:bookmarkStart w:id="106" w:name="_Toc51873585"/>
      <w:bookmarkStart w:id="107" w:name="_Toc57209064"/>
      <w:bookmarkStart w:id="108" w:name="_Toc58588407"/>
      <w:bookmarkStart w:id="109" w:name="_Toc66114747"/>
      <w:bookmarkStart w:id="110" w:name="_Toc67686258"/>
      <w:bookmarkStart w:id="111" w:name="_Toc74994547"/>
      <w:bookmarkStart w:id="112" w:name="_Toc85467800"/>
      <w:bookmarkStart w:id="113" w:name="_Toc89181499"/>
      <w:bookmarkStart w:id="114" w:name="_Toc89182841"/>
      <w:bookmarkStart w:id="115" w:name="_Toc90651143"/>
      <w:bookmarkStart w:id="116" w:name="_Toc96933293"/>
      <w:bookmarkStart w:id="117" w:name="_Toc98507160"/>
      <w:bookmarkStart w:id="118" w:name="_Toc98507613"/>
      <w:bookmarkStart w:id="119" w:name="_Toc106640616"/>
      <w:bookmarkStart w:id="120" w:name="_Toc122098490"/>
      <w:bookmarkStart w:id="121" w:name="_Toc130844612"/>
      <w:bookmarkStart w:id="122" w:name="_Toc138412134"/>
      <w:bookmarkStart w:id="123" w:name="_Toc145956920"/>
      <w:bookmarkStart w:id="124" w:name="_Toc153890617"/>
      <w:bookmarkStart w:id="125" w:name="_Toc161834914"/>
      <w:bookmarkStart w:id="126" w:name="_Toc169755736"/>
      <w:bookmarkStart w:id="127" w:name="_Toc186730056"/>
      <w:bookmarkStart w:id="128" w:name="_Toc192837150"/>
      <w:bookmarkStart w:id="129" w:name="_Toc199251057"/>
      <w:r w:rsidRPr="004D3578">
        <w:t>3</w:t>
      </w:r>
      <w:r w:rsidRPr="004D3578">
        <w:tab/>
        <w:t>Definitions</w:t>
      </w:r>
      <w:r>
        <w:t xml:space="preserve"> of terms, symbols and 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2552E77E" w14:textId="77777777" w:rsidR="00E134FC" w:rsidRDefault="00E134FC" w:rsidP="00E134FC">
      <w:pPr>
        <w:pStyle w:val="Heading2"/>
      </w:pPr>
      <w:bookmarkStart w:id="130" w:name="_Toc34750275"/>
      <w:bookmarkStart w:id="131" w:name="_Toc34750465"/>
      <w:bookmarkStart w:id="132" w:name="_Toc35940871"/>
      <w:bookmarkStart w:id="133" w:name="_Toc35937304"/>
      <w:bookmarkStart w:id="134" w:name="_Toc36463698"/>
      <w:bookmarkStart w:id="135" w:name="_Toc43131621"/>
      <w:bookmarkStart w:id="136" w:name="_Toc45032456"/>
      <w:bookmarkStart w:id="137" w:name="_Toc49782150"/>
      <w:bookmarkStart w:id="138" w:name="_Toc51873586"/>
      <w:bookmarkStart w:id="139" w:name="_Toc57209065"/>
      <w:bookmarkStart w:id="140" w:name="_Toc58588408"/>
      <w:bookmarkStart w:id="141" w:name="_Toc66114748"/>
      <w:bookmarkStart w:id="142" w:name="_Toc67686259"/>
      <w:bookmarkStart w:id="143" w:name="_Toc74994548"/>
      <w:bookmarkStart w:id="144" w:name="_Toc85467801"/>
      <w:bookmarkStart w:id="145" w:name="_Toc89181500"/>
      <w:bookmarkStart w:id="146" w:name="_Toc89182842"/>
      <w:bookmarkStart w:id="147" w:name="_Toc90651144"/>
      <w:bookmarkStart w:id="148" w:name="_Toc96933294"/>
      <w:bookmarkStart w:id="149" w:name="_Toc98507161"/>
      <w:bookmarkStart w:id="150" w:name="_Toc98507614"/>
      <w:bookmarkStart w:id="151" w:name="_Toc106640617"/>
      <w:bookmarkStart w:id="152" w:name="_Toc122098491"/>
      <w:bookmarkStart w:id="153" w:name="_Toc130844613"/>
      <w:bookmarkStart w:id="154" w:name="_Toc138412135"/>
      <w:bookmarkStart w:id="155" w:name="_Toc145956921"/>
      <w:bookmarkStart w:id="156" w:name="_Toc153890618"/>
      <w:bookmarkStart w:id="157" w:name="_Toc161834915"/>
      <w:bookmarkStart w:id="158" w:name="_Toc169755737"/>
      <w:bookmarkStart w:id="159" w:name="_Toc186730057"/>
      <w:bookmarkStart w:id="160" w:name="_Toc192837151"/>
      <w:bookmarkStart w:id="161" w:name="_Toc199251058"/>
      <w:r w:rsidRPr="004D3578">
        <w:t>3.1</w:t>
      </w:r>
      <w:r w:rsidRPr="004D3578">
        <w:tab/>
      </w:r>
      <w:r>
        <w:t>Terms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62" w:name="_Toc34750276"/>
      <w:bookmarkStart w:id="163" w:name="_Toc34750466"/>
      <w:bookmarkStart w:id="164" w:name="_Toc35940872"/>
      <w:bookmarkStart w:id="165" w:name="_Toc35937305"/>
      <w:bookmarkStart w:id="166" w:name="_Toc36463699"/>
      <w:bookmarkStart w:id="167" w:name="_Toc43131622"/>
      <w:bookmarkStart w:id="168" w:name="_Toc45032457"/>
      <w:bookmarkStart w:id="169" w:name="_Toc49782151"/>
      <w:bookmarkStart w:id="170" w:name="_Toc51873587"/>
      <w:bookmarkStart w:id="171" w:name="_Toc57209066"/>
      <w:bookmarkStart w:id="172" w:name="_Toc58588409"/>
      <w:bookmarkStart w:id="173" w:name="_Toc66114749"/>
      <w:bookmarkStart w:id="174" w:name="_Toc67686260"/>
      <w:bookmarkStart w:id="175" w:name="_Toc74994549"/>
      <w:bookmarkStart w:id="176" w:name="_Toc85467802"/>
      <w:bookmarkStart w:id="177" w:name="_Toc89181501"/>
      <w:bookmarkStart w:id="178" w:name="_Toc89182843"/>
      <w:bookmarkStart w:id="179" w:name="_Toc90651145"/>
      <w:bookmarkStart w:id="180" w:name="_Toc96933295"/>
      <w:bookmarkStart w:id="181" w:name="_Toc98507162"/>
      <w:bookmarkStart w:id="182" w:name="_Toc98507615"/>
      <w:bookmarkStart w:id="183" w:name="_Toc106640618"/>
      <w:bookmarkStart w:id="184" w:name="_Toc122098492"/>
      <w:bookmarkStart w:id="185" w:name="_Toc130844614"/>
      <w:bookmarkStart w:id="186" w:name="_Toc138412136"/>
      <w:bookmarkStart w:id="187" w:name="_Toc145956922"/>
      <w:bookmarkStart w:id="188" w:name="_Toc153890619"/>
      <w:bookmarkStart w:id="189" w:name="_Toc161834916"/>
      <w:bookmarkStart w:id="190" w:name="_Toc169755738"/>
      <w:bookmarkStart w:id="191" w:name="_Toc186730058"/>
      <w:bookmarkStart w:id="192" w:name="_Toc192837152"/>
      <w:bookmarkStart w:id="193" w:name="_Toc199251059"/>
      <w:r w:rsidRPr="004D3578">
        <w:t>3.2</w:t>
      </w:r>
      <w:r w:rsidRPr="004D3578">
        <w:tab/>
        <w:t>Symbols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94" w:name="_Toc34750277"/>
      <w:bookmarkStart w:id="195" w:name="_Toc34750467"/>
      <w:bookmarkStart w:id="196" w:name="_Toc35940873"/>
      <w:bookmarkStart w:id="197" w:name="_Toc35937306"/>
      <w:bookmarkStart w:id="198" w:name="_Toc36463700"/>
      <w:bookmarkStart w:id="199" w:name="_Toc43131623"/>
      <w:bookmarkStart w:id="200" w:name="_Toc45032458"/>
      <w:bookmarkStart w:id="201" w:name="_Toc49782152"/>
      <w:bookmarkStart w:id="202" w:name="_Toc51873588"/>
      <w:bookmarkStart w:id="203" w:name="_Toc57209067"/>
      <w:bookmarkStart w:id="204" w:name="_Toc58588410"/>
      <w:bookmarkStart w:id="205" w:name="_Toc66114750"/>
      <w:bookmarkStart w:id="206" w:name="_Toc67686261"/>
      <w:bookmarkStart w:id="207" w:name="_Toc74994550"/>
      <w:bookmarkStart w:id="208" w:name="_Toc85467803"/>
      <w:bookmarkStart w:id="209" w:name="_Toc89181502"/>
      <w:bookmarkStart w:id="210" w:name="_Toc89182844"/>
      <w:bookmarkStart w:id="211" w:name="_Toc90651146"/>
      <w:bookmarkStart w:id="212" w:name="_Toc96933296"/>
      <w:bookmarkStart w:id="213" w:name="_Toc98507163"/>
      <w:bookmarkStart w:id="214" w:name="_Toc98507616"/>
      <w:bookmarkStart w:id="215" w:name="_Toc106640619"/>
      <w:bookmarkStart w:id="216" w:name="_Toc122098493"/>
      <w:bookmarkStart w:id="217" w:name="_Toc130844615"/>
      <w:bookmarkStart w:id="218" w:name="_Toc138412137"/>
      <w:bookmarkStart w:id="219" w:name="_Toc145956923"/>
      <w:bookmarkStart w:id="220" w:name="_Toc153890620"/>
      <w:bookmarkStart w:id="221" w:name="_Toc161834917"/>
      <w:bookmarkStart w:id="222" w:name="_Toc169755739"/>
      <w:bookmarkStart w:id="223" w:name="_Toc186730059"/>
      <w:bookmarkStart w:id="224" w:name="_Toc192837153"/>
      <w:bookmarkStart w:id="225" w:name="_Toc199251060"/>
      <w:r w:rsidRPr="004D3578">
        <w:t>3.3</w:t>
      </w:r>
      <w:r w:rsidRPr="004D3578">
        <w:tab/>
        <w:t>Abbreviations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26" w:name="_Toc22187531"/>
      <w:bookmarkStart w:id="227" w:name="_Toc22630753"/>
      <w:bookmarkStart w:id="228" w:name="_Toc34227003"/>
      <w:bookmarkStart w:id="229" w:name="_Toc34749718"/>
      <w:bookmarkStart w:id="230" w:name="_Toc34750278"/>
      <w:bookmarkStart w:id="231" w:name="_Toc34750468"/>
      <w:bookmarkStart w:id="232" w:name="_Toc35940874"/>
      <w:bookmarkStart w:id="233" w:name="_Toc35937307"/>
      <w:bookmarkStart w:id="234" w:name="_Toc36463701"/>
      <w:bookmarkStart w:id="235" w:name="_Toc43131624"/>
      <w:bookmarkStart w:id="236" w:name="_Toc45032459"/>
      <w:bookmarkStart w:id="237" w:name="_Toc49782153"/>
      <w:bookmarkStart w:id="238" w:name="_Toc51873589"/>
      <w:bookmarkStart w:id="239" w:name="_Toc57209068"/>
      <w:bookmarkStart w:id="240" w:name="_Toc58588411"/>
      <w:bookmarkStart w:id="241" w:name="_Toc66114751"/>
      <w:bookmarkStart w:id="242" w:name="_Toc67686262"/>
      <w:bookmarkStart w:id="243" w:name="_Toc74994551"/>
      <w:bookmarkStart w:id="244" w:name="_Toc85467804"/>
      <w:bookmarkStart w:id="245" w:name="_Toc89181503"/>
      <w:bookmarkStart w:id="246" w:name="_Toc89182845"/>
      <w:bookmarkStart w:id="247" w:name="_Toc90651147"/>
      <w:bookmarkStart w:id="248" w:name="_Toc96933297"/>
      <w:bookmarkStart w:id="249" w:name="_Toc98507164"/>
      <w:bookmarkStart w:id="250" w:name="_Toc98507617"/>
      <w:bookmarkStart w:id="251" w:name="_Toc106640620"/>
      <w:bookmarkStart w:id="252" w:name="_Toc122098494"/>
      <w:bookmarkStart w:id="253" w:name="_Toc130844616"/>
      <w:bookmarkStart w:id="254" w:name="_Toc138412138"/>
      <w:bookmarkStart w:id="255" w:name="_Toc145956924"/>
      <w:bookmarkStart w:id="256" w:name="_Toc153890621"/>
      <w:bookmarkStart w:id="257" w:name="_Toc161834918"/>
      <w:bookmarkStart w:id="258" w:name="_Toc169755740"/>
      <w:bookmarkStart w:id="259" w:name="_Toc186730060"/>
      <w:bookmarkStart w:id="260" w:name="_Toc192837154"/>
      <w:bookmarkStart w:id="261" w:name="_Toc199251061"/>
      <w:r w:rsidRPr="00616F0C">
        <w:t>4</w:t>
      </w:r>
      <w:r w:rsidRPr="00616F0C">
        <w:tab/>
        <w:t>Overview</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09867758"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62" w:name="_Toc22187532"/>
      <w:bookmarkStart w:id="263" w:name="_Toc22630754"/>
      <w:bookmarkStart w:id="264" w:name="_Toc34227004"/>
      <w:bookmarkStart w:id="265" w:name="_Toc34749719"/>
      <w:bookmarkStart w:id="266" w:name="_Toc34750279"/>
      <w:bookmarkStart w:id="267" w:name="_Toc34750469"/>
      <w:bookmarkStart w:id="268" w:name="_Toc35940875"/>
      <w:bookmarkStart w:id="269" w:name="_Toc35937308"/>
      <w:bookmarkStart w:id="270" w:name="_Toc36463702"/>
      <w:bookmarkStart w:id="271" w:name="_Toc43131625"/>
      <w:bookmarkStart w:id="272" w:name="_Toc45032460"/>
      <w:bookmarkStart w:id="273" w:name="_Toc49782154"/>
      <w:bookmarkStart w:id="274" w:name="_Toc51873590"/>
      <w:bookmarkStart w:id="275" w:name="_Toc57209069"/>
      <w:bookmarkStart w:id="276" w:name="_Toc58588412"/>
      <w:bookmarkStart w:id="277" w:name="_Toc66114752"/>
      <w:bookmarkStart w:id="278" w:name="_Toc67686263"/>
      <w:bookmarkStart w:id="279" w:name="_Toc74994552"/>
      <w:bookmarkStart w:id="280" w:name="_Toc85467805"/>
      <w:bookmarkStart w:id="281" w:name="_Toc89181504"/>
      <w:bookmarkStart w:id="282" w:name="_Toc89182846"/>
      <w:bookmarkStart w:id="283" w:name="_Toc90651148"/>
      <w:bookmarkStart w:id="284" w:name="_Toc96933298"/>
      <w:bookmarkStart w:id="285" w:name="_Toc98507165"/>
      <w:bookmarkStart w:id="286" w:name="_Toc98507618"/>
      <w:bookmarkStart w:id="287" w:name="_Toc106640621"/>
      <w:bookmarkStart w:id="288" w:name="_Toc122098495"/>
      <w:bookmarkStart w:id="289" w:name="_Toc130844617"/>
      <w:bookmarkStart w:id="290" w:name="_Toc138412139"/>
      <w:bookmarkStart w:id="291" w:name="_Toc145956925"/>
      <w:bookmarkStart w:id="292" w:name="_Toc153890622"/>
      <w:bookmarkStart w:id="293" w:name="_Toc161834919"/>
      <w:bookmarkStart w:id="294" w:name="_Toc169755741"/>
      <w:bookmarkStart w:id="295" w:name="_Toc186730061"/>
      <w:bookmarkStart w:id="296" w:name="_Toc192837155"/>
      <w:bookmarkStart w:id="297" w:name="_Toc199251062"/>
      <w:r w:rsidRPr="00616F0C">
        <w:t>5</w:t>
      </w:r>
      <w:r w:rsidRPr="00616F0C">
        <w:tab/>
        <w:t>Services offered by the UDSF</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44D3D55" w14:textId="77777777" w:rsidR="00E134FC" w:rsidRPr="00616F0C" w:rsidRDefault="00E134FC" w:rsidP="00E134FC">
      <w:pPr>
        <w:pStyle w:val="Heading2"/>
      </w:pPr>
      <w:bookmarkStart w:id="298" w:name="_Toc22187533"/>
      <w:bookmarkStart w:id="299" w:name="_Toc22630755"/>
      <w:bookmarkStart w:id="300" w:name="_Toc34227005"/>
      <w:bookmarkStart w:id="301" w:name="_Toc34749720"/>
      <w:bookmarkStart w:id="302" w:name="_Toc34750280"/>
      <w:bookmarkStart w:id="303" w:name="_Toc34750470"/>
      <w:bookmarkStart w:id="304" w:name="_Toc35940876"/>
      <w:bookmarkStart w:id="305" w:name="_Toc35937309"/>
      <w:bookmarkStart w:id="306" w:name="_Toc36463703"/>
      <w:bookmarkStart w:id="307" w:name="_Toc43131626"/>
      <w:bookmarkStart w:id="308" w:name="_Toc45032461"/>
      <w:bookmarkStart w:id="309" w:name="_Toc49782155"/>
      <w:bookmarkStart w:id="310" w:name="_Toc51873591"/>
      <w:bookmarkStart w:id="311" w:name="_Toc57209070"/>
      <w:bookmarkStart w:id="312" w:name="_Toc58588413"/>
      <w:bookmarkStart w:id="313" w:name="_Toc66114753"/>
      <w:bookmarkStart w:id="314" w:name="_Toc67686264"/>
      <w:bookmarkStart w:id="315" w:name="_Toc74994553"/>
      <w:bookmarkStart w:id="316" w:name="_Toc85467806"/>
      <w:bookmarkStart w:id="317" w:name="_Toc89181505"/>
      <w:bookmarkStart w:id="318" w:name="_Toc89182847"/>
      <w:bookmarkStart w:id="319" w:name="_Toc90651149"/>
      <w:bookmarkStart w:id="320" w:name="_Toc96933299"/>
      <w:bookmarkStart w:id="321" w:name="_Toc98507166"/>
      <w:bookmarkStart w:id="322" w:name="_Toc98507619"/>
      <w:bookmarkStart w:id="323" w:name="_Toc106640622"/>
      <w:bookmarkStart w:id="324" w:name="_Toc122098496"/>
      <w:bookmarkStart w:id="325" w:name="_Toc130844618"/>
      <w:bookmarkStart w:id="326" w:name="_Toc138412140"/>
      <w:bookmarkStart w:id="327" w:name="_Toc145956926"/>
      <w:bookmarkStart w:id="328" w:name="_Toc153890623"/>
      <w:bookmarkStart w:id="329" w:name="_Toc161834920"/>
      <w:bookmarkStart w:id="330" w:name="_Toc169755742"/>
      <w:bookmarkStart w:id="331" w:name="_Toc186730062"/>
      <w:bookmarkStart w:id="332" w:name="_Toc192837156"/>
      <w:bookmarkStart w:id="333" w:name="_Toc199251063"/>
      <w:r w:rsidRPr="00616F0C">
        <w:t>5.1</w:t>
      </w:r>
      <w:r w:rsidRPr="00616F0C">
        <w:tab/>
        <w:t>Introduction</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34" w:name="_Toc22187534"/>
      <w:bookmarkStart w:id="335" w:name="_Toc22630756"/>
      <w:bookmarkStart w:id="336" w:name="_Toc34227006"/>
      <w:bookmarkStart w:id="337" w:name="_Toc34749721"/>
      <w:bookmarkStart w:id="338" w:name="_Toc34750281"/>
      <w:bookmarkStart w:id="339" w:name="_Toc34750471"/>
      <w:bookmarkStart w:id="340" w:name="_Toc35940877"/>
      <w:bookmarkStart w:id="341" w:name="_Toc35937310"/>
      <w:bookmarkStart w:id="342" w:name="_Toc36463704"/>
      <w:bookmarkStart w:id="343" w:name="_Toc43131627"/>
      <w:bookmarkStart w:id="344" w:name="_Toc45032462"/>
      <w:bookmarkStart w:id="345" w:name="_Toc49782156"/>
      <w:bookmarkStart w:id="346" w:name="_Toc51873592"/>
      <w:bookmarkStart w:id="347" w:name="_Toc57209071"/>
      <w:bookmarkStart w:id="348" w:name="_Toc58588414"/>
      <w:bookmarkStart w:id="349" w:name="_Toc66114754"/>
      <w:bookmarkStart w:id="350" w:name="_Toc67686265"/>
      <w:bookmarkStart w:id="351" w:name="_Toc74994554"/>
      <w:bookmarkStart w:id="352" w:name="_Toc85467807"/>
      <w:bookmarkStart w:id="353" w:name="_Toc89181506"/>
      <w:bookmarkStart w:id="354" w:name="_Toc89182848"/>
      <w:bookmarkStart w:id="355" w:name="_Toc90651150"/>
      <w:bookmarkStart w:id="356" w:name="_Toc96933300"/>
      <w:bookmarkStart w:id="357" w:name="_Toc98507167"/>
      <w:bookmarkStart w:id="358" w:name="_Toc98507620"/>
      <w:bookmarkStart w:id="359" w:name="_Toc106640623"/>
      <w:bookmarkStart w:id="360" w:name="_Toc122098497"/>
      <w:bookmarkStart w:id="361" w:name="_Toc130844619"/>
      <w:bookmarkStart w:id="362" w:name="_Toc138412141"/>
      <w:bookmarkStart w:id="363" w:name="_Toc145956927"/>
      <w:bookmarkStart w:id="364" w:name="_Toc153890624"/>
      <w:bookmarkStart w:id="365" w:name="_Toc161834921"/>
      <w:bookmarkStart w:id="366" w:name="_Toc169755743"/>
      <w:bookmarkStart w:id="367" w:name="_Toc186730063"/>
      <w:bookmarkStart w:id="368" w:name="_Toc192837157"/>
      <w:bookmarkStart w:id="369" w:name="_Toc199251064"/>
      <w:r w:rsidRPr="00616F0C">
        <w:t>5.2</w:t>
      </w:r>
      <w:r w:rsidRPr="00616F0C">
        <w:tab/>
        <w:t>Nudsf_DataRepository Service</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6840AA01" w14:textId="77777777" w:rsidR="00E134FC" w:rsidRPr="00616F0C" w:rsidRDefault="00E134FC" w:rsidP="00E134FC">
      <w:pPr>
        <w:pStyle w:val="Heading3"/>
      </w:pPr>
      <w:bookmarkStart w:id="370" w:name="_Toc22187535"/>
      <w:bookmarkStart w:id="371" w:name="_Toc22630757"/>
      <w:bookmarkStart w:id="372" w:name="_Toc34227007"/>
      <w:bookmarkStart w:id="373" w:name="_Toc34749722"/>
      <w:bookmarkStart w:id="374" w:name="_Toc34750282"/>
      <w:bookmarkStart w:id="375" w:name="_Toc34750472"/>
      <w:bookmarkStart w:id="376" w:name="_Toc35940878"/>
      <w:bookmarkStart w:id="377" w:name="_Toc35937311"/>
      <w:bookmarkStart w:id="378" w:name="_Toc36463705"/>
      <w:bookmarkStart w:id="379" w:name="_Toc43131628"/>
      <w:bookmarkStart w:id="380" w:name="_Toc45032463"/>
      <w:bookmarkStart w:id="381" w:name="_Toc49782157"/>
      <w:bookmarkStart w:id="382" w:name="_Toc51873593"/>
      <w:bookmarkStart w:id="383" w:name="_Toc57209072"/>
      <w:bookmarkStart w:id="384" w:name="_Toc58588415"/>
      <w:bookmarkStart w:id="385" w:name="_Toc66114755"/>
      <w:bookmarkStart w:id="386" w:name="_Toc67686266"/>
      <w:bookmarkStart w:id="387" w:name="_Toc74994555"/>
      <w:bookmarkStart w:id="388" w:name="_Toc85467808"/>
      <w:bookmarkStart w:id="389" w:name="_Toc89181507"/>
      <w:bookmarkStart w:id="390" w:name="_Toc89182849"/>
      <w:bookmarkStart w:id="391" w:name="_Toc90651151"/>
      <w:bookmarkStart w:id="392" w:name="_Toc96933301"/>
      <w:bookmarkStart w:id="393" w:name="_Toc98507168"/>
      <w:bookmarkStart w:id="394" w:name="_Toc98507621"/>
      <w:bookmarkStart w:id="395" w:name="_Toc106640624"/>
      <w:bookmarkStart w:id="396" w:name="_Toc122098498"/>
      <w:bookmarkStart w:id="397" w:name="_Toc130844620"/>
      <w:bookmarkStart w:id="398" w:name="_Toc138412142"/>
      <w:bookmarkStart w:id="399" w:name="_Toc145956928"/>
      <w:bookmarkStart w:id="400" w:name="_Toc153890625"/>
      <w:bookmarkStart w:id="401" w:name="_Toc161834922"/>
      <w:bookmarkStart w:id="402" w:name="_Toc169755744"/>
      <w:bookmarkStart w:id="403" w:name="_Toc186730064"/>
      <w:bookmarkStart w:id="404" w:name="_Toc192837158"/>
      <w:bookmarkStart w:id="405" w:name="_Toc199251065"/>
      <w:r w:rsidRPr="00616F0C">
        <w:t>5.2.1</w:t>
      </w:r>
      <w:r w:rsidRPr="00616F0C">
        <w:tab/>
        <w:t>Service Description</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06" w:name="_Toc22187536"/>
      <w:bookmarkStart w:id="407" w:name="_Toc22630758"/>
      <w:bookmarkStart w:id="408" w:name="_Toc34227008"/>
      <w:bookmarkStart w:id="409" w:name="_Toc34749723"/>
      <w:bookmarkStart w:id="410" w:name="_Toc34750283"/>
      <w:bookmarkStart w:id="411" w:name="_Toc34750473"/>
      <w:bookmarkStart w:id="412" w:name="_Toc35940879"/>
      <w:bookmarkStart w:id="413" w:name="_Toc35937312"/>
      <w:bookmarkStart w:id="414" w:name="_Toc36463706"/>
      <w:bookmarkStart w:id="415" w:name="_Toc43131629"/>
      <w:bookmarkStart w:id="416" w:name="_Toc45032464"/>
      <w:bookmarkStart w:id="417" w:name="_Toc49782158"/>
      <w:bookmarkStart w:id="418" w:name="_Toc51873594"/>
      <w:bookmarkStart w:id="419" w:name="_Toc57209073"/>
      <w:bookmarkStart w:id="420" w:name="_Toc58588416"/>
      <w:bookmarkStart w:id="421" w:name="_Toc66114756"/>
      <w:bookmarkStart w:id="422" w:name="_Toc67686267"/>
      <w:bookmarkStart w:id="423" w:name="_Toc74994556"/>
      <w:bookmarkStart w:id="424" w:name="_Toc85467809"/>
      <w:bookmarkStart w:id="425" w:name="_Toc89181508"/>
      <w:bookmarkStart w:id="426" w:name="_Toc89182850"/>
      <w:bookmarkStart w:id="427" w:name="_Toc90651152"/>
      <w:bookmarkStart w:id="428" w:name="_Toc96933302"/>
      <w:bookmarkStart w:id="429" w:name="_Toc98507169"/>
      <w:bookmarkStart w:id="430" w:name="_Toc98507622"/>
      <w:bookmarkStart w:id="431" w:name="_Toc106640625"/>
      <w:bookmarkStart w:id="432" w:name="_Toc122098499"/>
      <w:bookmarkStart w:id="433" w:name="_Toc130844621"/>
      <w:bookmarkStart w:id="434" w:name="_Toc138412143"/>
      <w:bookmarkStart w:id="435" w:name="_Toc145956929"/>
      <w:bookmarkStart w:id="436" w:name="_Toc153890626"/>
      <w:bookmarkStart w:id="437" w:name="_Toc161834923"/>
      <w:bookmarkStart w:id="438" w:name="_Toc169755745"/>
      <w:bookmarkStart w:id="439" w:name="_Toc186730065"/>
      <w:bookmarkStart w:id="440" w:name="_Toc192837159"/>
      <w:bookmarkStart w:id="441" w:name="_Toc199251066"/>
      <w:r w:rsidRPr="00616F0C">
        <w:t>5.2.2</w:t>
      </w:r>
      <w:r w:rsidRPr="00616F0C">
        <w:tab/>
        <w:t>Service Operations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52809A8B" w14:textId="77777777" w:rsidR="00E134FC" w:rsidRPr="00616F0C" w:rsidRDefault="00E134FC" w:rsidP="00E134FC">
      <w:pPr>
        <w:pStyle w:val="Heading4"/>
      </w:pPr>
      <w:bookmarkStart w:id="442" w:name="_Toc22187537"/>
      <w:bookmarkStart w:id="443" w:name="_Toc22630759"/>
      <w:bookmarkStart w:id="444" w:name="_Toc34227009"/>
      <w:bookmarkStart w:id="445" w:name="_Toc34749724"/>
      <w:bookmarkStart w:id="446" w:name="_Toc34750284"/>
      <w:bookmarkStart w:id="447" w:name="_Toc34750474"/>
      <w:bookmarkStart w:id="448" w:name="_Toc35940880"/>
      <w:bookmarkStart w:id="449" w:name="_Toc35937313"/>
      <w:bookmarkStart w:id="450" w:name="_Toc36463707"/>
      <w:bookmarkStart w:id="451" w:name="_Toc43131630"/>
      <w:bookmarkStart w:id="452" w:name="_Toc45032465"/>
      <w:bookmarkStart w:id="453" w:name="_Toc49782159"/>
      <w:bookmarkStart w:id="454" w:name="_Toc51873595"/>
      <w:bookmarkStart w:id="455" w:name="_Toc57209074"/>
      <w:bookmarkStart w:id="456" w:name="_Toc58588417"/>
      <w:bookmarkStart w:id="457" w:name="_Toc66114757"/>
      <w:bookmarkStart w:id="458" w:name="_Toc67686268"/>
      <w:bookmarkStart w:id="459" w:name="_Toc74994557"/>
      <w:bookmarkStart w:id="460" w:name="_Toc85467810"/>
      <w:bookmarkStart w:id="461" w:name="_Toc89182851"/>
      <w:bookmarkStart w:id="462" w:name="_Toc90651153"/>
      <w:bookmarkStart w:id="463" w:name="_Toc96933303"/>
      <w:bookmarkStart w:id="464" w:name="_Toc98507170"/>
      <w:bookmarkStart w:id="465" w:name="_Toc98507623"/>
      <w:bookmarkStart w:id="466" w:name="_Toc106640626"/>
      <w:bookmarkStart w:id="467" w:name="_Toc122098500"/>
      <w:bookmarkStart w:id="468" w:name="_Toc130844622"/>
      <w:bookmarkStart w:id="469" w:name="_Toc138412144"/>
      <w:bookmarkStart w:id="470" w:name="_Toc145956930"/>
      <w:bookmarkStart w:id="471" w:name="_Toc153890627"/>
      <w:bookmarkStart w:id="472" w:name="_Toc161834924"/>
      <w:bookmarkStart w:id="473" w:name="_Toc169755746"/>
      <w:bookmarkStart w:id="474" w:name="_Toc186730066"/>
      <w:bookmarkStart w:id="475" w:name="_Toc192837160"/>
      <w:bookmarkStart w:id="476" w:name="_Toc199251067"/>
      <w:r w:rsidRPr="00616F0C">
        <w:t>5.2.2.1</w:t>
      </w:r>
      <w:r w:rsidRPr="00616F0C">
        <w:tab/>
        <w:t>Introduction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477" w:name="_Toc22187538"/>
      <w:bookmarkStart w:id="478" w:name="_Toc22630760"/>
      <w:bookmarkStart w:id="479" w:name="_Toc34227010"/>
      <w:bookmarkStart w:id="480" w:name="_Toc34749725"/>
      <w:bookmarkStart w:id="481" w:name="_Toc34750285"/>
      <w:bookmarkStart w:id="482" w:name="_Toc34750475"/>
      <w:bookmarkStart w:id="483" w:name="_Toc35940881"/>
      <w:bookmarkStart w:id="484" w:name="_Toc35937314"/>
      <w:bookmarkStart w:id="485" w:name="_Toc36463708"/>
      <w:bookmarkStart w:id="486" w:name="_Toc43131631"/>
      <w:bookmarkStart w:id="487" w:name="_Toc45032466"/>
      <w:bookmarkStart w:id="488" w:name="_Toc49782160"/>
      <w:bookmarkStart w:id="489" w:name="_Toc51873596"/>
      <w:bookmarkStart w:id="490" w:name="_Toc57209075"/>
      <w:bookmarkStart w:id="491" w:name="_Toc58588418"/>
      <w:bookmarkStart w:id="492" w:name="_Toc66114758"/>
      <w:bookmarkStart w:id="493" w:name="_Toc67686269"/>
      <w:bookmarkStart w:id="494" w:name="_Toc74994558"/>
      <w:bookmarkStart w:id="495" w:name="_Toc85467811"/>
      <w:bookmarkStart w:id="496" w:name="_Toc89182852"/>
      <w:bookmarkStart w:id="497" w:name="_Toc90651154"/>
      <w:bookmarkStart w:id="498" w:name="_Toc96933304"/>
      <w:bookmarkStart w:id="499" w:name="_Toc98507171"/>
      <w:bookmarkStart w:id="500" w:name="_Toc98507624"/>
      <w:bookmarkStart w:id="501" w:name="_Toc106640627"/>
      <w:bookmarkStart w:id="502" w:name="_Toc122098501"/>
      <w:bookmarkStart w:id="503" w:name="_Toc130844623"/>
      <w:bookmarkStart w:id="504" w:name="_Toc138412145"/>
      <w:bookmarkStart w:id="505" w:name="_Toc145956931"/>
      <w:bookmarkStart w:id="506" w:name="_Toc153890628"/>
      <w:bookmarkStart w:id="507" w:name="_Toc161834925"/>
      <w:bookmarkStart w:id="508" w:name="_Toc169755747"/>
      <w:bookmarkStart w:id="509" w:name="_Toc186730067"/>
      <w:bookmarkStart w:id="510" w:name="_Toc192837161"/>
      <w:bookmarkStart w:id="511" w:name="_Toc199251068"/>
      <w:r w:rsidRPr="00616F0C">
        <w:t>5.2.2.2</w:t>
      </w:r>
      <w:r w:rsidRPr="00616F0C">
        <w:tab/>
        <w:t>Query</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6DDA0FF1" w14:textId="77777777" w:rsidR="00E134FC" w:rsidRPr="00616F0C" w:rsidRDefault="00E134FC" w:rsidP="00E134FC">
      <w:pPr>
        <w:pStyle w:val="Heading5"/>
      </w:pPr>
      <w:bookmarkStart w:id="512" w:name="_Toc22187539"/>
      <w:bookmarkStart w:id="513" w:name="_Toc22630761"/>
      <w:bookmarkStart w:id="514" w:name="_Toc34227011"/>
      <w:bookmarkStart w:id="515" w:name="_Toc34749726"/>
      <w:bookmarkStart w:id="516" w:name="_Toc34750286"/>
      <w:bookmarkStart w:id="517" w:name="_Toc34750476"/>
      <w:bookmarkStart w:id="518" w:name="_Toc35940882"/>
      <w:bookmarkStart w:id="519" w:name="_Toc35937315"/>
      <w:bookmarkStart w:id="520" w:name="_Toc36463709"/>
      <w:bookmarkStart w:id="521" w:name="_Toc43131632"/>
      <w:bookmarkStart w:id="522" w:name="_Toc45032467"/>
      <w:bookmarkStart w:id="523" w:name="_Toc49782161"/>
      <w:bookmarkStart w:id="524" w:name="_Toc51873597"/>
      <w:bookmarkStart w:id="525" w:name="_Toc57209076"/>
      <w:bookmarkStart w:id="526" w:name="_Toc58588419"/>
      <w:bookmarkStart w:id="527" w:name="_Toc66114759"/>
      <w:bookmarkStart w:id="528" w:name="_Toc67686270"/>
      <w:bookmarkStart w:id="529" w:name="_Toc74994559"/>
      <w:bookmarkStart w:id="530" w:name="_Toc85467812"/>
      <w:bookmarkStart w:id="531" w:name="_Toc89182853"/>
      <w:bookmarkStart w:id="532" w:name="_Toc90651155"/>
      <w:bookmarkStart w:id="533" w:name="_Toc96933305"/>
      <w:bookmarkStart w:id="534" w:name="_Toc98507172"/>
      <w:bookmarkStart w:id="535" w:name="_Toc98507625"/>
      <w:bookmarkStart w:id="536" w:name="_Toc106640628"/>
      <w:bookmarkStart w:id="537" w:name="_Toc122098502"/>
      <w:bookmarkStart w:id="538" w:name="_Toc130844624"/>
      <w:bookmarkStart w:id="539" w:name="_Toc138412146"/>
      <w:bookmarkStart w:id="540" w:name="_Toc145956932"/>
      <w:bookmarkStart w:id="541" w:name="_Toc153890629"/>
      <w:bookmarkStart w:id="542" w:name="_Toc161834926"/>
      <w:bookmarkStart w:id="543" w:name="_Toc169755748"/>
      <w:bookmarkStart w:id="544" w:name="_Toc186730068"/>
      <w:bookmarkStart w:id="545" w:name="_Toc192837162"/>
      <w:bookmarkStart w:id="546" w:name="_Toc199251069"/>
      <w:r w:rsidRPr="00616F0C">
        <w:t>5.2.2.2.1</w:t>
      </w:r>
      <w:r w:rsidRPr="00616F0C">
        <w:tab/>
        <w:t>General</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47" w:name="_Toc22187540"/>
      <w:bookmarkStart w:id="548" w:name="_Toc22630762"/>
      <w:bookmarkStart w:id="549" w:name="_Toc34227012"/>
      <w:bookmarkStart w:id="550" w:name="_Toc34749727"/>
      <w:bookmarkStart w:id="551" w:name="_Toc34750287"/>
      <w:bookmarkStart w:id="552" w:name="_Toc34750477"/>
      <w:bookmarkStart w:id="553" w:name="_Toc35940883"/>
      <w:bookmarkStart w:id="554" w:name="_Toc35937316"/>
      <w:bookmarkStart w:id="555" w:name="_Toc36463710"/>
      <w:bookmarkStart w:id="556" w:name="_Toc43131633"/>
      <w:bookmarkStart w:id="557" w:name="_Toc45032468"/>
      <w:bookmarkStart w:id="558" w:name="_Toc49782162"/>
      <w:bookmarkStart w:id="559" w:name="_Toc51873598"/>
      <w:bookmarkStart w:id="560" w:name="_Toc57209077"/>
      <w:bookmarkStart w:id="561" w:name="_Toc58588420"/>
      <w:bookmarkStart w:id="562" w:name="_Toc66114760"/>
      <w:bookmarkStart w:id="563" w:name="_Toc67686271"/>
      <w:bookmarkStart w:id="564" w:name="_Toc74994560"/>
      <w:bookmarkStart w:id="565" w:name="_Toc85467813"/>
      <w:bookmarkStart w:id="566" w:name="_Toc89182854"/>
      <w:bookmarkStart w:id="567" w:name="_Toc90651156"/>
      <w:bookmarkStart w:id="568" w:name="_Toc96933306"/>
      <w:bookmarkStart w:id="569" w:name="_Toc98507173"/>
      <w:bookmarkStart w:id="570" w:name="_Toc98507626"/>
      <w:bookmarkStart w:id="571" w:name="_Toc106640629"/>
      <w:bookmarkStart w:id="572" w:name="_Toc122098503"/>
      <w:bookmarkStart w:id="573" w:name="_Toc130844625"/>
      <w:bookmarkStart w:id="574" w:name="_Toc138412147"/>
      <w:bookmarkStart w:id="575" w:name="_Toc145956933"/>
      <w:bookmarkStart w:id="576" w:name="_Toc153890630"/>
      <w:bookmarkStart w:id="577" w:name="_Toc161834927"/>
      <w:bookmarkStart w:id="578" w:name="_Toc169755749"/>
      <w:bookmarkStart w:id="579" w:name="_Toc186730069"/>
      <w:bookmarkStart w:id="580" w:name="_Toc192837163"/>
      <w:bookmarkStart w:id="581" w:name="_Toc199251070"/>
      <w:r w:rsidRPr="00616F0C">
        <w:t>5.2.2.2.2</w:t>
      </w:r>
      <w:r w:rsidRPr="00616F0C">
        <w:tab/>
        <w:t>Record Retrieval</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09867759"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582" w:name="_Toc22187541"/>
      <w:bookmarkStart w:id="583" w:name="_Toc22630763"/>
      <w:bookmarkStart w:id="584" w:name="_Toc34227013"/>
      <w:bookmarkStart w:id="585" w:name="_Toc34749728"/>
      <w:bookmarkStart w:id="586" w:name="_Toc34750288"/>
      <w:bookmarkStart w:id="587" w:name="_Toc34750478"/>
      <w:bookmarkStart w:id="588" w:name="_Toc35940884"/>
      <w:bookmarkStart w:id="589" w:name="_Toc35937317"/>
      <w:bookmarkStart w:id="590" w:name="_Toc36463711"/>
      <w:bookmarkStart w:id="591" w:name="_Toc43131634"/>
      <w:bookmarkStart w:id="592" w:name="_Toc45032469"/>
      <w:bookmarkStart w:id="593" w:name="_Toc49782163"/>
      <w:bookmarkStart w:id="594" w:name="_Toc51873599"/>
      <w:bookmarkStart w:id="595" w:name="_Toc57209078"/>
      <w:bookmarkStart w:id="596" w:name="_Toc58588421"/>
      <w:bookmarkStart w:id="597" w:name="_Toc66114761"/>
      <w:bookmarkStart w:id="598" w:name="_Toc67686272"/>
      <w:bookmarkStart w:id="599" w:name="_Toc74994561"/>
      <w:bookmarkStart w:id="600" w:name="_Toc85467814"/>
      <w:bookmarkStart w:id="601" w:name="_Toc89182855"/>
      <w:bookmarkStart w:id="602" w:name="_Toc90651157"/>
      <w:bookmarkStart w:id="603" w:name="_Toc96933307"/>
      <w:bookmarkStart w:id="604" w:name="_Toc98507174"/>
      <w:bookmarkStart w:id="605" w:name="_Toc98507627"/>
      <w:bookmarkStart w:id="606" w:name="_Toc106640630"/>
      <w:bookmarkStart w:id="607" w:name="_Toc122098504"/>
      <w:bookmarkStart w:id="608" w:name="_Toc130844626"/>
      <w:bookmarkStart w:id="609" w:name="_Toc138412148"/>
      <w:bookmarkStart w:id="610" w:name="_Toc145956934"/>
      <w:bookmarkStart w:id="611" w:name="_Toc153890631"/>
      <w:bookmarkStart w:id="612" w:name="_Toc161834928"/>
      <w:bookmarkStart w:id="613" w:name="_Toc169755750"/>
      <w:bookmarkStart w:id="614" w:name="_Toc186730070"/>
      <w:bookmarkStart w:id="615" w:name="_Toc192837164"/>
      <w:bookmarkStart w:id="616" w:name="_Toc199251071"/>
      <w:r w:rsidRPr="00616F0C">
        <w:t>5.2.2.2.3</w:t>
      </w:r>
      <w:r w:rsidRPr="00616F0C">
        <w:tab/>
        <w:t>Meta Retrieval</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09867760"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617" w:name="_Hlk143679053"/>
      <w:r w:rsidRPr="005C2B68">
        <w:t xml:space="preserve">The UDSF may include the </w:t>
      </w:r>
      <w:r>
        <w:t>stored record</w:t>
      </w:r>
      <w:r w:rsidRPr="005C2B68">
        <w:t xml:space="preserve"> in the ProblemDetailsExtension.</w:t>
      </w:r>
      <w:bookmarkEnd w:id="617"/>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18" w:name="_Toc34227014"/>
      <w:bookmarkStart w:id="619" w:name="_Toc34749729"/>
      <w:bookmarkStart w:id="620" w:name="_Toc34750289"/>
      <w:bookmarkStart w:id="621" w:name="_Toc34750479"/>
      <w:bookmarkStart w:id="622" w:name="_Toc35940885"/>
      <w:bookmarkStart w:id="623" w:name="_Toc35937318"/>
      <w:bookmarkStart w:id="624" w:name="_Toc36463712"/>
      <w:bookmarkStart w:id="625" w:name="_Toc43131635"/>
      <w:bookmarkStart w:id="626" w:name="_Toc45032470"/>
      <w:bookmarkStart w:id="627" w:name="_Toc49782164"/>
      <w:bookmarkStart w:id="628" w:name="_Toc51873600"/>
      <w:bookmarkStart w:id="629" w:name="_Toc57209079"/>
      <w:bookmarkStart w:id="630" w:name="_Toc58588422"/>
      <w:bookmarkStart w:id="631" w:name="_Toc66114762"/>
      <w:bookmarkStart w:id="632" w:name="_Toc67686273"/>
      <w:bookmarkStart w:id="633" w:name="_Toc74994562"/>
      <w:bookmarkStart w:id="634" w:name="_Toc85467815"/>
      <w:bookmarkStart w:id="635" w:name="_Toc89182856"/>
      <w:bookmarkStart w:id="636" w:name="_Toc90651158"/>
      <w:bookmarkStart w:id="637" w:name="_Toc96933308"/>
      <w:bookmarkStart w:id="638" w:name="_Toc98507175"/>
      <w:bookmarkStart w:id="639" w:name="_Toc98507628"/>
      <w:bookmarkStart w:id="640" w:name="_Toc106640631"/>
      <w:bookmarkStart w:id="641" w:name="_Toc122098505"/>
      <w:bookmarkStart w:id="642" w:name="_Toc130844627"/>
      <w:bookmarkStart w:id="643" w:name="_Toc138412149"/>
      <w:bookmarkStart w:id="644" w:name="_Toc145956935"/>
      <w:bookmarkStart w:id="645" w:name="_Toc153890632"/>
      <w:bookmarkStart w:id="646" w:name="_Toc161834929"/>
      <w:bookmarkStart w:id="647" w:name="_Toc169755751"/>
      <w:bookmarkStart w:id="648" w:name="_Toc186730071"/>
      <w:bookmarkStart w:id="649" w:name="_Toc192837165"/>
      <w:bookmarkStart w:id="650" w:name="_Toc199251072"/>
      <w:r w:rsidRPr="00616F0C">
        <w:t>5.2.2.2.4</w:t>
      </w:r>
      <w:r w:rsidRPr="00616F0C">
        <w:tab/>
        <w:t>Blocks Retrieval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09867761"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51" w:name="_Hlk142597985"/>
      <w:r>
        <w:t>2c</w:t>
      </w:r>
      <w:bookmarkEnd w:id="651"/>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52" w:name="_Toc34227015"/>
      <w:bookmarkStart w:id="653" w:name="_Toc34749730"/>
      <w:bookmarkStart w:id="654" w:name="_Toc34750290"/>
      <w:bookmarkStart w:id="655" w:name="_Toc34750480"/>
      <w:bookmarkStart w:id="656" w:name="_Toc35940886"/>
      <w:bookmarkStart w:id="657" w:name="_Toc35937319"/>
      <w:bookmarkStart w:id="658" w:name="_Toc36463713"/>
      <w:bookmarkStart w:id="659" w:name="_Toc43131636"/>
      <w:bookmarkStart w:id="660" w:name="_Toc45032471"/>
      <w:bookmarkStart w:id="661" w:name="_Toc49782165"/>
      <w:bookmarkStart w:id="662" w:name="_Toc51873601"/>
      <w:bookmarkStart w:id="663" w:name="_Toc57209080"/>
      <w:bookmarkStart w:id="664" w:name="_Toc58588423"/>
      <w:bookmarkStart w:id="665" w:name="_Toc66114763"/>
      <w:bookmarkStart w:id="666" w:name="_Toc67686274"/>
      <w:bookmarkStart w:id="667" w:name="_Toc74994563"/>
      <w:bookmarkStart w:id="668" w:name="_Toc85467816"/>
      <w:bookmarkStart w:id="669" w:name="_Toc89182857"/>
      <w:bookmarkStart w:id="670" w:name="_Toc90651159"/>
      <w:bookmarkStart w:id="671" w:name="_Toc96933309"/>
      <w:bookmarkStart w:id="672" w:name="_Toc98507176"/>
      <w:bookmarkStart w:id="673" w:name="_Toc98507629"/>
      <w:bookmarkStart w:id="674" w:name="_Toc106640632"/>
      <w:bookmarkStart w:id="675" w:name="_Toc122098506"/>
      <w:bookmarkStart w:id="676" w:name="_Toc130844628"/>
      <w:bookmarkStart w:id="677" w:name="_Toc138412150"/>
      <w:bookmarkStart w:id="678" w:name="_Toc145956936"/>
      <w:bookmarkStart w:id="679" w:name="_Toc153890633"/>
      <w:bookmarkStart w:id="680" w:name="_Toc161834930"/>
      <w:bookmarkStart w:id="681" w:name="_Toc169755752"/>
      <w:bookmarkStart w:id="682" w:name="_Toc186730072"/>
      <w:bookmarkStart w:id="683" w:name="_Toc192837166"/>
      <w:bookmarkStart w:id="684" w:name="_Toc199251073"/>
      <w:r w:rsidRPr="00616F0C">
        <w:t>5.2.2.2.5</w:t>
      </w:r>
      <w:r w:rsidRPr="00616F0C">
        <w:tab/>
        <w:t>Block Retrieval</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09867762"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68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68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686" w:name="_Toc34227016"/>
      <w:bookmarkStart w:id="687" w:name="_Toc34749731"/>
      <w:bookmarkStart w:id="688" w:name="_Toc34750291"/>
      <w:bookmarkStart w:id="689" w:name="_Toc34750481"/>
      <w:bookmarkStart w:id="690" w:name="_Toc35940887"/>
      <w:bookmarkStart w:id="691" w:name="_Toc35937320"/>
      <w:bookmarkStart w:id="692" w:name="_Toc36463714"/>
      <w:bookmarkStart w:id="693" w:name="_Toc43131637"/>
      <w:bookmarkStart w:id="694" w:name="_Toc45032472"/>
      <w:bookmarkStart w:id="695" w:name="_Toc49782166"/>
      <w:bookmarkStart w:id="696" w:name="_Toc51873602"/>
      <w:bookmarkStart w:id="697" w:name="_Toc57209081"/>
      <w:bookmarkStart w:id="698" w:name="_Toc58588424"/>
      <w:bookmarkStart w:id="699" w:name="_Toc66114764"/>
      <w:bookmarkStart w:id="700" w:name="_Toc67686275"/>
      <w:bookmarkStart w:id="701" w:name="_Toc74994564"/>
      <w:bookmarkStart w:id="702" w:name="_Toc85467817"/>
      <w:bookmarkStart w:id="703" w:name="_Toc89182858"/>
      <w:bookmarkStart w:id="704" w:name="_Toc90651160"/>
      <w:bookmarkStart w:id="705" w:name="_Toc96933310"/>
      <w:bookmarkStart w:id="706" w:name="_Toc98507177"/>
      <w:bookmarkStart w:id="707" w:name="_Toc98507630"/>
      <w:bookmarkStart w:id="708" w:name="_Toc106640633"/>
      <w:bookmarkStart w:id="709" w:name="_Toc122098507"/>
      <w:bookmarkStart w:id="710" w:name="_Toc130844629"/>
      <w:bookmarkStart w:id="711" w:name="_Toc138412151"/>
      <w:bookmarkStart w:id="712" w:name="_Toc145956937"/>
      <w:bookmarkStart w:id="713" w:name="_Toc153890634"/>
      <w:bookmarkStart w:id="714" w:name="_Toc161834931"/>
      <w:bookmarkStart w:id="715" w:name="_Toc169755753"/>
      <w:bookmarkStart w:id="716" w:name="_Toc186730073"/>
      <w:bookmarkStart w:id="717" w:name="_Toc192837167"/>
      <w:bookmarkStart w:id="718" w:name="_Toc199251074"/>
      <w:r w:rsidRPr="00616F0C">
        <w:t>5.2.2.2.6</w:t>
      </w:r>
      <w:r w:rsidRPr="00616F0C">
        <w:tab/>
        <w:t>Search</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09867763" r:id="rId27"/>
        </w:object>
      </w:r>
    </w:p>
    <w:p w14:paraId="48F3CD14" w14:textId="6ACFA8A0" w:rsidR="00E134FC" w:rsidRPr="00616F0C" w:rsidRDefault="00E134FC" w:rsidP="00860424">
      <w:pPr>
        <w:pStyle w:val="TH"/>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19" w:name="_Toc43131638"/>
      <w:bookmarkStart w:id="720" w:name="_Toc45032473"/>
      <w:bookmarkStart w:id="721" w:name="_Toc49782167"/>
      <w:bookmarkStart w:id="722" w:name="_Toc51873603"/>
      <w:bookmarkStart w:id="723" w:name="_Toc57209082"/>
      <w:bookmarkStart w:id="724" w:name="_Toc58588425"/>
      <w:bookmarkStart w:id="725" w:name="_Toc66114765"/>
      <w:bookmarkStart w:id="726" w:name="_Toc67686276"/>
      <w:bookmarkStart w:id="727" w:name="_Toc74994565"/>
      <w:bookmarkStart w:id="728" w:name="_Toc85467818"/>
      <w:bookmarkStart w:id="729" w:name="_Toc89182859"/>
      <w:bookmarkStart w:id="730" w:name="_Toc90651161"/>
      <w:bookmarkStart w:id="731" w:name="_Toc96933311"/>
      <w:bookmarkStart w:id="732" w:name="_Toc98507178"/>
      <w:bookmarkStart w:id="733" w:name="_Toc98507631"/>
      <w:bookmarkStart w:id="734" w:name="_Toc106640634"/>
      <w:bookmarkStart w:id="735" w:name="_Toc122098508"/>
      <w:bookmarkStart w:id="736" w:name="_Toc130844630"/>
      <w:bookmarkStart w:id="737" w:name="_Toc138412152"/>
      <w:bookmarkStart w:id="738" w:name="_Toc145956938"/>
      <w:bookmarkStart w:id="739" w:name="_Toc153890635"/>
      <w:bookmarkStart w:id="740" w:name="_Toc161834932"/>
      <w:bookmarkStart w:id="741" w:name="_Toc169755754"/>
      <w:bookmarkStart w:id="742" w:name="_Toc186730074"/>
      <w:bookmarkStart w:id="743" w:name="_Toc192837168"/>
      <w:bookmarkStart w:id="744" w:name="_Toc199251075"/>
      <w:r w:rsidRPr="00616F0C">
        <w:t>5.2.2.2</w:t>
      </w:r>
      <w:r>
        <w:t>.7</w:t>
      </w:r>
      <w:r w:rsidRPr="00616F0C">
        <w:tab/>
      </w:r>
      <w:r>
        <w:t>Subscriptions</w:t>
      </w:r>
      <w:r w:rsidRPr="00616F0C">
        <w:t xml:space="preserve"> Retrieval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09867764"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45" w:name="_Toc43131639"/>
      <w:bookmarkStart w:id="746" w:name="_Toc45032474"/>
      <w:bookmarkStart w:id="747" w:name="_Toc49782168"/>
      <w:bookmarkStart w:id="748" w:name="_Toc51873604"/>
      <w:bookmarkStart w:id="749" w:name="_Toc57209083"/>
      <w:bookmarkStart w:id="750" w:name="_Toc58588426"/>
      <w:bookmarkStart w:id="751" w:name="_Toc66114766"/>
      <w:bookmarkStart w:id="752" w:name="_Toc67686277"/>
      <w:bookmarkStart w:id="753" w:name="_Toc74994566"/>
      <w:bookmarkStart w:id="754" w:name="_Toc85467819"/>
      <w:bookmarkStart w:id="755" w:name="_Toc89182860"/>
      <w:bookmarkStart w:id="756" w:name="_Toc90651162"/>
      <w:bookmarkStart w:id="757" w:name="_Toc96933312"/>
      <w:bookmarkStart w:id="758" w:name="_Toc98507179"/>
      <w:bookmarkStart w:id="759" w:name="_Toc98507632"/>
      <w:bookmarkStart w:id="760" w:name="_Toc106640635"/>
      <w:bookmarkStart w:id="761" w:name="_Toc122098509"/>
      <w:bookmarkStart w:id="762" w:name="_Toc130844631"/>
      <w:bookmarkStart w:id="763" w:name="_Toc138412153"/>
      <w:bookmarkStart w:id="764" w:name="_Toc145956939"/>
      <w:bookmarkStart w:id="765" w:name="_Toc153890636"/>
      <w:bookmarkStart w:id="766" w:name="_Toc161834933"/>
      <w:bookmarkStart w:id="767" w:name="_Toc169755755"/>
      <w:bookmarkStart w:id="768" w:name="_Toc186730075"/>
      <w:bookmarkStart w:id="769" w:name="_Toc192837169"/>
      <w:bookmarkStart w:id="770" w:name="_Toc199251076"/>
      <w:r>
        <w:t>5.2.2.2.8</w:t>
      </w:r>
      <w:r w:rsidRPr="00616F0C">
        <w:tab/>
      </w:r>
      <w:r>
        <w:t>Individual Subscription</w:t>
      </w:r>
      <w:r w:rsidRPr="00616F0C">
        <w:t xml:space="preserve"> Retrieval</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09867765"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771" w:name="_Toc57209084"/>
      <w:bookmarkStart w:id="772" w:name="_Toc58588427"/>
      <w:bookmarkStart w:id="773" w:name="_Toc66114767"/>
      <w:bookmarkStart w:id="774" w:name="_Toc67686278"/>
      <w:bookmarkStart w:id="775" w:name="_Toc74994567"/>
      <w:bookmarkStart w:id="776" w:name="_Toc85467820"/>
      <w:bookmarkStart w:id="777" w:name="_Toc89182861"/>
      <w:bookmarkStart w:id="778" w:name="_Toc90651163"/>
      <w:bookmarkStart w:id="779" w:name="_Toc96933313"/>
      <w:bookmarkStart w:id="780" w:name="_Toc98507180"/>
      <w:bookmarkStart w:id="781" w:name="_Toc98507633"/>
      <w:bookmarkStart w:id="782" w:name="_Toc106640636"/>
      <w:bookmarkStart w:id="783" w:name="_Toc122098510"/>
      <w:bookmarkStart w:id="784" w:name="_Toc130844632"/>
      <w:bookmarkStart w:id="785" w:name="_Toc138412154"/>
      <w:bookmarkStart w:id="786" w:name="_Toc145956940"/>
      <w:bookmarkStart w:id="787" w:name="_Toc153890637"/>
      <w:bookmarkStart w:id="788" w:name="_Toc161834934"/>
      <w:bookmarkStart w:id="789" w:name="_Toc169755756"/>
      <w:bookmarkStart w:id="790" w:name="_Toc186730076"/>
      <w:bookmarkStart w:id="791" w:name="_Toc192837170"/>
      <w:bookmarkStart w:id="792" w:name="_Toc199251077"/>
      <w:r w:rsidRPr="00616F0C">
        <w:t>5.2.2.2.</w:t>
      </w:r>
      <w:r w:rsidRPr="00A31EAF">
        <w:t>9</w:t>
      </w:r>
      <w:r w:rsidRPr="00616F0C">
        <w:tab/>
      </w:r>
      <w:r>
        <w:t>Meta Schema</w:t>
      </w:r>
      <w:r w:rsidRPr="00616F0C">
        <w:t xml:space="preserve"> Retrieval</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09867766"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793" w:name="_Toc22187542"/>
      <w:bookmarkStart w:id="794" w:name="_Toc22630764"/>
      <w:bookmarkStart w:id="795" w:name="_Toc34227017"/>
      <w:bookmarkStart w:id="796" w:name="_Toc34749732"/>
      <w:bookmarkStart w:id="797" w:name="_Toc34750292"/>
      <w:bookmarkStart w:id="798" w:name="_Toc34750482"/>
      <w:bookmarkStart w:id="799" w:name="_Toc35940888"/>
      <w:bookmarkStart w:id="800" w:name="_Toc35937321"/>
      <w:bookmarkStart w:id="801" w:name="_Toc36463715"/>
      <w:bookmarkStart w:id="802" w:name="_Toc43131640"/>
      <w:bookmarkStart w:id="803" w:name="_Toc45032475"/>
      <w:bookmarkStart w:id="804" w:name="_Toc49782169"/>
      <w:bookmarkStart w:id="805" w:name="_Toc51873605"/>
      <w:bookmarkStart w:id="806" w:name="_Toc57209085"/>
      <w:bookmarkStart w:id="807" w:name="_Toc58588428"/>
      <w:bookmarkStart w:id="808" w:name="_Toc66114768"/>
      <w:bookmarkStart w:id="809" w:name="_Toc67686279"/>
      <w:bookmarkStart w:id="810" w:name="_Toc74994568"/>
      <w:bookmarkStart w:id="811" w:name="_Toc85467821"/>
      <w:bookmarkStart w:id="812" w:name="_Toc89182862"/>
      <w:bookmarkStart w:id="813" w:name="_Toc90651164"/>
      <w:bookmarkStart w:id="814" w:name="_Toc96933314"/>
      <w:bookmarkStart w:id="815" w:name="_Toc98507181"/>
      <w:bookmarkStart w:id="816" w:name="_Toc98507634"/>
      <w:bookmarkStart w:id="817" w:name="_Toc106640637"/>
      <w:bookmarkStart w:id="818" w:name="_Toc122098511"/>
      <w:bookmarkStart w:id="819" w:name="_Toc130844633"/>
      <w:bookmarkStart w:id="820" w:name="_Toc138412155"/>
      <w:bookmarkStart w:id="821" w:name="_Toc145956941"/>
      <w:bookmarkStart w:id="822" w:name="_Toc153890638"/>
      <w:bookmarkStart w:id="823" w:name="_Toc161834935"/>
      <w:bookmarkStart w:id="824" w:name="_Toc169755757"/>
      <w:bookmarkStart w:id="825" w:name="_Toc186730077"/>
      <w:bookmarkStart w:id="826" w:name="_Toc192837171"/>
      <w:bookmarkStart w:id="827" w:name="_Toc199251078"/>
      <w:r w:rsidRPr="00616F0C">
        <w:t>5.2.2.3</w:t>
      </w:r>
      <w:r w:rsidRPr="00616F0C">
        <w:tab/>
      </w:r>
      <w:bookmarkEnd w:id="793"/>
      <w:bookmarkEnd w:id="794"/>
      <w:r w:rsidRPr="00616F0C">
        <w:t>Create</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1393EA55" w14:textId="77777777" w:rsidR="00E134FC" w:rsidRPr="00616F0C" w:rsidRDefault="00E134FC" w:rsidP="00E134FC">
      <w:pPr>
        <w:pStyle w:val="Heading5"/>
      </w:pPr>
      <w:bookmarkStart w:id="828" w:name="_Toc34227018"/>
      <w:bookmarkStart w:id="829" w:name="_Toc34749733"/>
      <w:bookmarkStart w:id="830" w:name="_Toc34750293"/>
      <w:bookmarkStart w:id="831" w:name="_Toc34750483"/>
      <w:bookmarkStart w:id="832" w:name="_Toc35940889"/>
      <w:bookmarkStart w:id="833" w:name="_Toc35937322"/>
      <w:bookmarkStart w:id="834" w:name="_Toc36463716"/>
      <w:bookmarkStart w:id="835" w:name="_Toc43131641"/>
      <w:bookmarkStart w:id="836" w:name="_Toc45032476"/>
      <w:bookmarkStart w:id="837" w:name="_Toc49782170"/>
      <w:bookmarkStart w:id="838" w:name="_Toc51873606"/>
      <w:bookmarkStart w:id="839" w:name="_Toc57209086"/>
      <w:bookmarkStart w:id="840" w:name="_Toc58588429"/>
      <w:bookmarkStart w:id="841" w:name="_Toc66114769"/>
      <w:bookmarkStart w:id="842" w:name="_Toc67686280"/>
      <w:bookmarkStart w:id="843" w:name="_Toc74994569"/>
      <w:bookmarkStart w:id="844" w:name="_Toc85467822"/>
      <w:bookmarkStart w:id="845" w:name="_Toc89182863"/>
      <w:bookmarkStart w:id="846" w:name="_Toc90651165"/>
      <w:bookmarkStart w:id="847" w:name="_Toc96933315"/>
      <w:bookmarkStart w:id="848" w:name="_Toc98507182"/>
      <w:bookmarkStart w:id="849" w:name="_Toc98507635"/>
      <w:bookmarkStart w:id="850" w:name="_Toc106640638"/>
      <w:bookmarkStart w:id="851" w:name="_Toc122098512"/>
      <w:bookmarkStart w:id="852" w:name="_Toc130844634"/>
      <w:bookmarkStart w:id="853" w:name="_Toc138412156"/>
      <w:bookmarkStart w:id="854" w:name="_Toc145956942"/>
      <w:bookmarkStart w:id="855" w:name="_Toc153890639"/>
      <w:bookmarkStart w:id="856" w:name="_Toc161834936"/>
      <w:bookmarkStart w:id="857" w:name="_Toc169755758"/>
      <w:bookmarkStart w:id="858" w:name="_Toc186730078"/>
      <w:bookmarkStart w:id="859" w:name="_Toc192837172"/>
      <w:bookmarkStart w:id="860" w:name="_Toc199251079"/>
      <w:r w:rsidRPr="00616F0C">
        <w:t>5.2.2.3.1</w:t>
      </w:r>
      <w:r w:rsidRPr="00616F0C">
        <w:tab/>
        <w:t>General</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861" w:name="_Toc34227019"/>
      <w:bookmarkStart w:id="862" w:name="_Toc34749734"/>
      <w:bookmarkStart w:id="863" w:name="_Toc34750294"/>
      <w:bookmarkStart w:id="864" w:name="_Toc34750484"/>
      <w:bookmarkStart w:id="865" w:name="_Toc35940890"/>
      <w:bookmarkStart w:id="866" w:name="_Toc35937323"/>
      <w:bookmarkStart w:id="867" w:name="_Toc36463717"/>
      <w:bookmarkStart w:id="868" w:name="_Toc43131642"/>
      <w:bookmarkStart w:id="869" w:name="_Toc45032477"/>
      <w:bookmarkStart w:id="870" w:name="_Toc49782171"/>
      <w:bookmarkStart w:id="871" w:name="_Toc51873607"/>
      <w:bookmarkStart w:id="872" w:name="_Toc57209087"/>
      <w:bookmarkStart w:id="873" w:name="_Toc58588430"/>
      <w:bookmarkStart w:id="874" w:name="_Toc66114770"/>
      <w:bookmarkStart w:id="875" w:name="_Toc67686281"/>
      <w:bookmarkStart w:id="876" w:name="_Toc74994570"/>
      <w:bookmarkStart w:id="877" w:name="_Toc85467823"/>
      <w:bookmarkStart w:id="878" w:name="_Toc89182864"/>
      <w:bookmarkStart w:id="879" w:name="_Toc90651166"/>
      <w:bookmarkStart w:id="880" w:name="_Toc96933316"/>
      <w:bookmarkStart w:id="881" w:name="_Toc98507183"/>
      <w:bookmarkStart w:id="882" w:name="_Toc98507636"/>
      <w:bookmarkStart w:id="883" w:name="_Toc106640639"/>
      <w:bookmarkStart w:id="884" w:name="_Toc122098513"/>
      <w:bookmarkStart w:id="885" w:name="_Toc130844635"/>
      <w:bookmarkStart w:id="886" w:name="_Toc138412157"/>
      <w:bookmarkStart w:id="887" w:name="_Toc145956943"/>
      <w:bookmarkStart w:id="888" w:name="_Toc153890640"/>
      <w:bookmarkStart w:id="889" w:name="_Toc161834937"/>
      <w:bookmarkStart w:id="890" w:name="_Toc169755759"/>
      <w:bookmarkStart w:id="891" w:name="_Toc186730079"/>
      <w:bookmarkStart w:id="892" w:name="_Toc192837173"/>
      <w:bookmarkStart w:id="893" w:name="_Toc199251080"/>
      <w:r w:rsidRPr="00616F0C">
        <w:t>5.2.2.3.2</w:t>
      </w:r>
      <w:r w:rsidRPr="00616F0C">
        <w:tab/>
        <w:t>Record Create</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09867767"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894" w:name="_Toc34227020"/>
      <w:bookmarkStart w:id="895" w:name="_Toc34749735"/>
      <w:bookmarkStart w:id="896" w:name="_Toc34750295"/>
      <w:bookmarkStart w:id="897" w:name="_Toc34750485"/>
      <w:bookmarkStart w:id="898" w:name="_Toc35940891"/>
      <w:bookmarkStart w:id="899" w:name="_Toc35937324"/>
      <w:bookmarkStart w:id="900" w:name="_Toc36463718"/>
      <w:bookmarkStart w:id="901" w:name="_Toc43131643"/>
      <w:bookmarkStart w:id="902" w:name="_Toc45032478"/>
      <w:bookmarkStart w:id="903" w:name="_Toc49782172"/>
      <w:bookmarkStart w:id="904" w:name="_Toc51873608"/>
      <w:bookmarkStart w:id="905" w:name="_Toc57209088"/>
      <w:bookmarkStart w:id="906" w:name="_Toc58588431"/>
      <w:bookmarkStart w:id="907" w:name="_Toc66114771"/>
      <w:bookmarkStart w:id="908" w:name="_Toc67686282"/>
      <w:bookmarkStart w:id="909" w:name="_Toc74994571"/>
      <w:bookmarkStart w:id="910" w:name="_Toc85467824"/>
      <w:bookmarkStart w:id="911" w:name="_Toc89182865"/>
      <w:bookmarkStart w:id="912" w:name="_Toc90651167"/>
      <w:bookmarkStart w:id="913" w:name="_Toc96933317"/>
      <w:bookmarkStart w:id="914" w:name="_Toc98507184"/>
      <w:bookmarkStart w:id="915" w:name="_Toc98507637"/>
      <w:bookmarkStart w:id="916" w:name="_Toc106640640"/>
      <w:bookmarkStart w:id="917" w:name="_Toc122098514"/>
      <w:bookmarkStart w:id="918" w:name="_Toc130844636"/>
      <w:bookmarkStart w:id="919" w:name="_Toc138412158"/>
      <w:bookmarkStart w:id="920" w:name="_Toc145956944"/>
      <w:bookmarkStart w:id="921" w:name="_Toc153890641"/>
      <w:bookmarkStart w:id="922" w:name="_Toc161834938"/>
      <w:bookmarkStart w:id="923" w:name="_Toc169755760"/>
      <w:bookmarkStart w:id="924" w:name="_Toc186730080"/>
      <w:bookmarkStart w:id="925" w:name="_Toc192837174"/>
      <w:bookmarkStart w:id="926" w:name="_Toc199251081"/>
      <w:r w:rsidRPr="00616F0C">
        <w:t>5.2.2.3.3</w:t>
      </w:r>
      <w:r w:rsidRPr="00616F0C">
        <w:tab/>
        <w:t>Block Create</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09867768"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27" w:name="_Toc57209089"/>
      <w:bookmarkStart w:id="928" w:name="_Toc58588432"/>
      <w:bookmarkStart w:id="929" w:name="_Toc66114772"/>
      <w:bookmarkStart w:id="930" w:name="_Toc67686283"/>
      <w:bookmarkStart w:id="931" w:name="_Toc74994572"/>
      <w:bookmarkStart w:id="932" w:name="_Toc85467825"/>
      <w:bookmarkStart w:id="933" w:name="_Toc89182866"/>
      <w:bookmarkStart w:id="934" w:name="_Toc90651168"/>
      <w:bookmarkStart w:id="935" w:name="_Toc96933318"/>
      <w:bookmarkStart w:id="936" w:name="_Toc98507185"/>
      <w:bookmarkStart w:id="937" w:name="_Toc98507638"/>
      <w:bookmarkStart w:id="938" w:name="_Toc106640641"/>
      <w:bookmarkStart w:id="939" w:name="_Toc122098515"/>
      <w:bookmarkStart w:id="940" w:name="_Toc130844637"/>
      <w:bookmarkStart w:id="941" w:name="_Toc138412159"/>
      <w:bookmarkStart w:id="942" w:name="_Toc145956945"/>
      <w:bookmarkStart w:id="943" w:name="_Toc153890642"/>
      <w:bookmarkStart w:id="944" w:name="_Toc161834939"/>
      <w:bookmarkStart w:id="945" w:name="_Toc169755761"/>
      <w:bookmarkStart w:id="946" w:name="_Toc186730081"/>
      <w:bookmarkStart w:id="947" w:name="_Toc192837175"/>
      <w:bookmarkStart w:id="948" w:name="_Toc199251082"/>
      <w:bookmarkStart w:id="949" w:name="_Toc34227021"/>
      <w:bookmarkStart w:id="950" w:name="_Toc34749736"/>
      <w:bookmarkStart w:id="951" w:name="_Toc34750296"/>
      <w:bookmarkStart w:id="952" w:name="_Toc34750486"/>
      <w:bookmarkStart w:id="953" w:name="_Toc35940892"/>
      <w:bookmarkStart w:id="954" w:name="_Toc35937325"/>
      <w:bookmarkStart w:id="955" w:name="_Toc36463719"/>
      <w:bookmarkStart w:id="956" w:name="_Toc43131644"/>
      <w:bookmarkStart w:id="957" w:name="_Toc45032479"/>
      <w:bookmarkStart w:id="958" w:name="_Toc49782173"/>
      <w:bookmarkStart w:id="959" w:name="_Toc51873609"/>
      <w:r w:rsidRPr="00616F0C">
        <w:t>5.2.2.3.</w:t>
      </w:r>
      <w:r>
        <w:t>4</w:t>
      </w:r>
      <w:r w:rsidRPr="00616F0C">
        <w:tab/>
      </w:r>
      <w:r>
        <w:t>Meta Schema</w:t>
      </w:r>
      <w:r w:rsidRPr="00616F0C">
        <w:t xml:space="preserve"> Create</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09867769"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960" w:name="_Toc57209090"/>
      <w:bookmarkStart w:id="961" w:name="_Toc58588433"/>
      <w:bookmarkStart w:id="962" w:name="_Toc66114773"/>
      <w:bookmarkStart w:id="963" w:name="_Toc67686284"/>
      <w:bookmarkStart w:id="964" w:name="_Toc74994573"/>
      <w:bookmarkStart w:id="965" w:name="_Toc85467826"/>
      <w:bookmarkStart w:id="966" w:name="_Toc89182867"/>
      <w:bookmarkStart w:id="967" w:name="_Toc90651169"/>
      <w:bookmarkStart w:id="968" w:name="_Toc96933319"/>
      <w:bookmarkStart w:id="969" w:name="_Toc98507186"/>
      <w:bookmarkStart w:id="970" w:name="_Toc98507639"/>
      <w:bookmarkStart w:id="971" w:name="_Toc106640642"/>
      <w:bookmarkStart w:id="972" w:name="_Toc122098516"/>
      <w:bookmarkStart w:id="973" w:name="_Toc130844638"/>
      <w:bookmarkStart w:id="974" w:name="_Toc138412160"/>
      <w:bookmarkStart w:id="975" w:name="_Toc145956946"/>
      <w:bookmarkStart w:id="976" w:name="_Toc153890643"/>
      <w:bookmarkStart w:id="977" w:name="_Toc161834940"/>
      <w:bookmarkStart w:id="978" w:name="_Toc169755762"/>
      <w:bookmarkStart w:id="979" w:name="_Toc186730082"/>
      <w:bookmarkStart w:id="980" w:name="_Toc192837176"/>
      <w:bookmarkStart w:id="981" w:name="_Toc199251083"/>
      <w:r w:rsidRPr="00616F0C">
        <w:t>5.2.2.4</w:t>
      </w:r>
      <w:r w:rsidRPr="00616F0C">
        <w:tab/>
        <w:t>Update</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288E14EA" w14:textId="77777777" w:rsidR="00E134FC" w:rsidRPr="00616F0C" w:rsidRDefault="00E134FC" w:rsidP="00E134FC">
      <w:pPr>
        <w:pStyle w:val="Heading5"/>
      </w:pPr>
      <w:bookmarkStart w:id="982" w:name="_Toc34227022"/>
      <w:bookmarkStart w:id="983" w:name="_Toc34749737"/>
      <w:bookmarkStart w:id="984" w:name="_Toc34750297"/>
      <w:bookmarkStart w:id="985" w:name="_Toc34750487"/>
      <w:bookmarkStart w:id="986" w:name="_Toc35940893"/>
      <w:bookmarkStart w:id="987" w:name="_Toc35937326"/>
      <w:bookmarkStart w:id="988" w:name="_Toc36463720"/>
      <w:bookmarkStart w:id="989" w:name="_Toc43131645"/>
      <w:bookmarkStart w:id="990" w:name="_Toc45032480"/>
      <w:bookmarkStart w:id="991" w:name="_Toc49782174"/>
      <w:bookmarkStart w:id="992" w:name="_Toc51873610"/>
      <w:bookmarkStart w:id="993" w:name="_Toc57209091"/>
      <w:bookmarkStart w:id="994" w:name="_Toc58588434"/>
      <w:bookmarkStart w:id="995" w:name="_Toc66114774"/>
      <w:bookmarkStart w:id="996" w:name="_Toc67686285"/>
      <w:bookmarkStart w:id="997" w:name="_Toc74994574"/>
      <w:bookmarkStart w:id="998" w:name="_Toc85467827"/>
      <w:bookmarkStart w:id="999" w:name="_Toc89182868"/>
      <w:bookmarkStart w:id="1000" w:name="_Toc90651170"/>
      <w:bookmarkStart w:id="1001" w:name="_Toc96933320"/>
      <w:bookmarkStart w:id="1002" w:name="_Toc98507187"/>
      <w:bookmarkStart w:id="1003" w:name="_Toc98507640"/>
      <w:bookmarkStart w:id="1004" w:name="_Toc106640643"/>
      <w:bookmarkStart w:id="1005" w:name="_Toc122098517"/>
      <w:bookmarkStart w:id="1006" w:name="_Toc130844639"/>
      <w:bookmarkStart w:id="1007" w:name="_Toc138412161"/>
      <w:bookmarkStart w:id="1008" w:name="_Toc145956947"/>
      <w:bookmarkStart w:id="1009" w:name="_Toc153890644"/>
      <w:bookmarkStart w:id="1010" w:name="_Toc161834941"/>
      <w:bookmarkStart w:id="1011" w:name="_Toc169755763"/>
      <w:bookmarkStart w:id="1012" w:name="_Toc186730083"/>
      <w:bookmarkStart w:id="1013" w:name="_Toc192837177"/>
      <w:bookmarkStart w:id="1014" w:name="_Toc199251084"/>
      <w:r w:rsidRPr="00616F0C">
        <w:t>5.2.2.4.1</w:t>
      </w:r>
      <w:r w:rsidRPr="00616F0C">
        <w:tab/>
        <w:t>General</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1015" w:name="_Toc34227023"/>
      <w:bookmarkStart w:id="1016" w:name="_Toc34749738"/>
      <w:bookmarkStart w:id="1017" w:name="_Toc34750298"/>
      <w:bookmarkStart w:id="1018" w:name="_Toc34750488"/>
      <w:bookmarkStart w:id="1019" w:name="_Toc35940894"/>
      <w:bookmarkStart w:id="1020" w:name="_Toc35937327"/>
      <w:bookmarkStart w:id="1021" w:name="_Toc36463721"/>
      <w:bookmarkStart w:id="1022" w:name="_Toc43131646"/>
      <w:bookmarkStart w:id="1023" w:name="_Toc45032481"/>
      <w:bookmarkStart w:id="1024" w:name="_Toc49782175"/>
      <w:bookmarkStart w:id="1025" w:name="_Toc51873611"/>
      <w:r>
        <w:t>-</w:t>
      </w:r>
      <w:r>
        <w:tab/>
        <w:t>Meta Schema Update</w:t>
      </w:r>
    </w:p>
    <w:p w14:paraId="232274C1" w14:textId="77777777" w:rsidR="00E134FC" w:rsidRPr="00616F0C" w:rsidRDefault="00E134FC" w:rsidP="00E134FC">
      <w:pPr>
        <w:pStyle w:val="Heading5"/>
      </w:pPr>
      <w:bookmarkStart w:id="1026" w:name="_Toc57209092"/>
      <w:bookmarkStart w:id="1027" w:name="_Toc58588435"/>
      <w:bookmarkStart w:id="1028" w:name="_Toc66114775"/>
      <w:bookmarkStart w:id="1029" w:name="_Toc67686286"/>
      <w:bookmarkStart w:id="1030" w:name="_Toc74994575"/>
      <w:bookmarkStart w:id="1031" w:name="_Toc85467828"/>
      <w:bookmarkStart w:id="1032" w:name="_Toc89182869"/>
      <w:bookmarkStart w:id="1033" w:name="_Toc90651171"/>
      <w:bookmarkStart w:id="1034" w:name="_Toc96933321"/>
      <w:bookmarkStart w:id="1035" w:name="_Toc98507188"/>
      <w:bookmarkStart w:id="1036" w:name="_Toc98507641"/>
      <w:bookmarkStart w:id="1037" w:name="_Toc106640644"/>
      <w:bookmarkStart w:id="1038" w:name="_Toc122098518"/>
      <w:bookmarkStart w:id="1039" w:name="_Toc130844640"/>
      <w:bookmarkStart w:id="1040" w:name="_Toc138412162"/>
      <w:bookmarkStart w:id="1041" w:name="_Toc145956948"/>
      <w:bookmarkStart w:id="1042" w:name="_Toc153890645"/>
      <w:bookmarkStart w:id="1043" w:name="_Toc161834942"/>
      <w:bookmarkStart w:id="1044" w:name="_Toc169755764"/>
      <w:bookmarkStart w:id="1045" w:name="_Toc186730084"/>
      <w:bookmarkStart w:id="1046" w:name="_Toc192837178"/>
      <w:bookmarkStart w:id="1047" w:name="_Toc199251085"/>
      <w:r w:rsidRPr="00616F0C">
        <w:t>5.2.2.4.2</w:t>
      </w:r>
      <w:r w:rsidRPr="00616F0C">
        <w:tab/>
        <w:t>Record Update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09867770"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048" w:name="_Toc34227024"/>
      <w:bookmarkStart w:id="1049" w:name="_Toc34749739"/>
      <w:bookmarkStart w:id="1050" w:name="_Toc34750299"/>
      <w:bookmarkStart w:id="1051" w:name="_Toc34750489"/>
      <w:bookmarkStart w:id="1052" w:name="_Toc35940895"/>
      <w:bookmarkStart w:id="1053" w:name="_Toc35937328"/>
      <w:bookmarkStart w:id="1054" w:name="_Toc36463722"/>
      <w:bookmarkStart w:id="1055" w:name="_Toc43131647"/>
      <w:bookmarkStart w:id="1056" w:name="_Toc45032482"/>
      <w:bookmarkStart w:id="1057" w:name="_Toc49782176"/>
      <w:bookmarkStart w:id="1058" w:name="_Toc51873612"/>
      <w:bookmarkStart w:id="1059" w:name="_Toc57209093"/>
      <w:bookmarkStart w:id="1060" w:name="_Toc58588436"/>
      <w:bookmarkStart w:id="1061" w:name="_Toc66114776"/>
      <w:bookmarkStart w:id="1062" w:name="_Toc67686287"/>
      <w:bookmarkStart w:id="1063" w:name="_Toc74994576"/>
      <w:bookmarkStart w:id="1064" w:name="_Toc85467829"/>
      <w:bookmarkStart w:id="1065" w:name="_Toc89182870"/>
      <w:bookmarkStart w:id="1066" w:name="_Toc90651172"/>
      <w:bookmarkStart w:id="1067" w:name="_Toc96933322"/>
      <w:bookmarkStart w:id="1068" w:name="_Toc98507189"/>
      <w:bookmarkStart w:id="1069" w:name="_Toc98507642"/>
      <w:bookmarkStart w:id="1070" w:name="_Toc106640645"/>
      <w:bookmarkStart w:id="1071" w:name="_Toc122098519"/>
      <w:bookmarkStart w:id="1072" w:name="_Toc130844641"/>
      <w:bookmarkStart w:id="1073" w:name="_Toc138412163"/>
      <w:bookmarkStart w:id="1074" w:name="_Toc145956949"/>
      <w:bookmarkStart w:id="1075" w:name="_Toc153890646"/>
      <w:bookmarkStart w:id="1076" w:name="_Toc161834943"/>
      <w:bookmarkStart w:id="1077" w:name="_Toc169755765"/>
      <w:bookmarkStart w:id="1078" w:name="_Toc186730085"/>
      <w:bookmarkStart w:id="1079" w:name="_Toc192837179"/>
      <w:bookmarkStart w:id="1080" w:name="_Toc199251086"/>
      <w:r w:rsidRPr="00616F0C">
        <w:t>5.2.2.4.3</w:t>
      </w:r>
      <w:r w:rsidRPr="00616F0C">
        <w:tab/>
        <w:t>Block Update</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09867771"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081" w:name="_Toc34227025"/>
      <w:bookmarkStart w:id="1082" w:name="_Toc34749740"/>
      <w:bookmarkStart w:id="1083" w:name="_Toc34750300"/>
      <w:bookmarkStart w:id="1084" w:name="_Toc34750490"/>
      <w:bookmarkStart w:id="1085" w:name="_Toc35940896"/>
      <w:bookmarkStart w:id="1086" w:name="_Toc35937329"/>
      <w:bookmarkStart w:id="1087" w:name="_Toc36463723"/>
      <w:bookmarkStart w:id="1088" w:name="_Toc43131648"/>
      <w:bookmarkStart w:id="1089" w:name="_Toc45032483"/>
      <w:bookmarkStart w:id="1090" w:name="_Toc49782177"/>
      <w:bookmarkStart w:id="1091" w:name="_Toc51873613"/>
      <w:bookmarkStart w:id="1092" w:name="_Toc57209094"/>
      <w:bookmarkStart w:id="1093" w:name="_Toc58588437"/>
      <w:bookmarkStart w:id="1094" w:name="_Toc66114777"/>
      <w:bookmarkStart w:id="1095" w:name="_Toc67686288"/>
      <w:bookmarkStart w:id="1096" w:name="_Toc74994577"/>
      <w:bookmarkStart w:id="1097" w:name="_Toc85467830"/>
      <w:bookmarkStart w:id="1098" w:name="_Toc89182871"/>
      <w:bookmarkStart w:id="1099" w:name="_Toc90651173"/>
      <w:bookmarkStart w:id="1100" w:name="_Toc96933323"/>
      <w:bookmarkStart w:id="1101" w:name="_Toc98507190"/>
      <w:bookmarkStart w:id="1102" w:name="_Toc98507643"/>
      <w:bookmarkStart w:id="1103" w:name="_Toc106640646"/>
      <w:bookmarkStart w:id="1104" w:name="_Toc122098520"/>
      <w:bookmarkStart w:id="1105" w:name="_Toc130844642"/>
      <w:bookmarkStart w:id="1106" w:name="_Toc138412164"/>
      <w:bookmarkStart w:id="1107" w:name="_Toc145956950"/>
      <w:bookmarkStart w:id="1108" w:name="_Toc153890647"/>
      <w:bookmarkStart w:id="1109" w:name="_Toc161834944"/>
      <w:bookmarkStart w:id="1110" w:name="_Toc169755766"/>
      <w:bookmarkStart w:id="1111" w:name="_Toc186730086"/>
      <w:bookmarkStart w:id="1112" w:name="_Toc192837180"/>
      <w:bookmarkStart w:id="1113" w:name="_Toc199251087"/>
      <w:r w:rsidRPr="00616F0C">
        <w:t>5.2.2.4.4</w:t>
      </w:r>
      <w:r w:rsidRPr="00616F0C">
        <w:tab/>
        <w:t>Meta Update</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09867772"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1114" w:name="_Hlk142641622"/>
      <w:r>
        <w:lastRenderedPageBreak/>
        <w:t>2d.</w:t>
      </w:r>
      <w:r>
        <w:tab/>
      </w:r>
      <w:bookmarkEnd w:id="1114"/>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15" w:name="_Hlk142641659"/>
      <w:r>
        <w:t>2e.</w:t>
      </w:r>
      <w:r>
        <w:tab/>
      </w:r>
      <w:bookmarkEnd w:id="1115"/>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16" w:name="_Toc43131649"/>
      <w:bookmarkStart w:id="1117" w:name="_Toc45032484"/>
      <w:bookmarkStart w:id="1118" w:name="_Toc49782178"/>
      <w:bookmarkStart w:id="1119" w:name="_Toc51873614"/>
      <w:bookmarkStart w:id="1120" w:name="_Toc57209095"/>
      <w:bookmarkStart w:id="1121" w:name="_Toc58588438"/>
      <w:bookmarkStart w:id="1122" w:name="_Toc66114778"/>
      <w:bookmarkStart w:id="1123" w:name="_Toc67686289"/>
      <w:bookmarkStart w:id="1124" w:name="_Toc74994578"/>
      <w:bookmarkStart w:id="1125" w:name="_Toc85467831"/>
      <w:bookmarkStart w:id="1126" w:name="_Toc89182872"/>
      <w:bookmarkStart w:id="1127" w:name="_Toc90651174"/>
      <w:bookmarkStart w:id="1128" w:name="_Toc96933324"/>
      <w:bookmarkStart w:id="1129" w:name="_Toc98507191"/>
      <w:bookmarkStart w:id="1130" w:name="_Toc98507644"/>
      <w:bookmarkStart w:id="1131" w:name="_Toc106640647"/>
      <w:bookmarkStart w:id="1132" w:name="_Toc122098521"/>
      <w:bookmarkStart w:id="1133" w:name="_Toc130844643"/>
      <w:bookmarkStart w:id="1134" w:name="_Toc138412165"/>
      <w:bookmarkStart w:id="1135" w:name="_Toc145956951"/>
      <w:bookmarkStart w:id="1136" w:name="_Toc153890648"/>
      <w:bookmarkStart w:id="1137" w:name="_Toc161834945"/>
      <w:bookmarkStart w:id="1138" w:name="_Toc169755767"/>
      <w:bookmarkStart w:id="1139" w:name="_Toc186730087"/>
      <w:bookmarkStart w:id="1140" w:name="_Toc192837181"/>
      <w:bookmarkStart w:id="1141" w:name="_Toc199251088"/>
      <w:r>
        <w:t>5.2.2.4.5</w:t>
      </w:r>
      <w:r w:rsidRPr="00616F0C">
        <w:tab/>
      </w:r>
      <w:r>
        <w:t>Subscription</w:t>
      </w:r>
      <w:r w:rsidRPr="00616F0C">
        <w:t xml:space="preserve"> </w:t>
      </w:r>
      <w:r>
        <w:t xml:space="preserve">Notification </w:t>
      </w:r>
      <w:r w:rsidRPr="00616F0C">
        <w:t>Update</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09867773"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142" w:name="_Toc43131650"/>
      <w:bookmarkStart w:id="1143" w:name="_Toc45032485"/>
      <w:bookmarkStart w:id="1144" w:name="_Toc49782179"/>
      <w:bookmarkStart w:id="1145" w:name="_Toc51873615"/>
      <w:bookmarkStart w:id="1146" w:name="_Toc57209096"/>
      <w:bookmarkStart w:id="1147" w:name="_Toc58588439"/>
      <w:bookmarkStart w:id="1148" w:name="_Toc66114779"/>
      <w:bookmarkStart w:id="1149" w:name="_Toc67686290"/>
      <w:bookmarkStart w:id="1150" w:name="_Toc74994579"/>
      <w:bookmarkStart w:id="1151" w:name="_Toc85467832"/>
      <w:bookmarkStart w:id="1152" w:name="_Toc89182873"/>
      <w:bookmarkStart w:id="1153" w:name="_Toc90651175"/>
      <w:bookmarkStart w:id="1154" w:name="_Toc96933325"/>
      <w:bookmarkStart w:id="1155" w:name="_Toc98507192"/>
      <w:bookmarkStart w:id="1156" w:name="_Toc98507645"/>
      <w:bookmarkStart w:id="1157" w:name="_Toc106640648"/>
      <w:bookmarkStart w:id="1158" w:name="_Toc122098522"/>
      <w:bookmarkStart w:id="1159" w:name="_Toc130844644"/>
      <w:bookmarkStart w:id="1160" w:name="_Toc138412166"/>
      <w:bookmarkStart w:id="1161" w:name="_Toc145956952"/>
      <w:bookmarkStart w:id="1162" w:name="_Toc153890649"/>
      <w:bookmarkStart w:id="1163" w:name="_Toc161834946"/>
      <w:bookmarkStart w:id="1164" w:name="_Toc169755768"/>
      <w:bookmarkStart w:id="1165" w:name="_Toc186730088"/>
      <w:bookmarkStart w:id="1166" w:name="_Toc192837182"/>
      <w:bookmarkStart w:id="1167" w:name="_Toc199251089"/>
      <w:r>
        <w:t>5.2.2.4.6</w:t>
      </w:r>
      <w:r w:rsidRPr="00B3056F">
        <w:tab/>
      </w:r>
      <w:r>
        <w:t>Subscription</w:t>
      </w:r>
      <w:r w:rsidRPr="00616F0C">
        <w:t xml:space="preserve"> </w:t>
      </w:r>
      <w:r>
        <w:t xml:space="preserve">Notification </w:t>
      </w:r>
      <w:r w:rsidRPr="00616F0C">
        <w:t>Update</w:t>
      </w:r>
      <w:r>
        <w:t xml:space="preserve"> using PUT</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09867774"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168" w:name="_Toc57209097"/>
      <w:bookmarkStart w:id="1169" w:name="_Toc58588440"/>
      <w:bookmarkStart w:id="1170" w:name="_Toc66114780"/>
      <w:bookmarkStart w:id="1171" w:name="_Toc67686291"/>
      <w:bookmarkStart w:id="1172" w:name="_Toc74994580"/>
      <w:bookmarkStart w:id="1173" w:name="_Toc85467833"/>
      <w:bookmarkStart w:id="1174" w:name="_Toc89182874"/>
      <w:bookmarkStart w:id="1175" w:name="_Toc90651176"/>
      <w:bookmarkStart w:id="1176" w:name="_Toc96933326"/>
      <w:bookmarkStart w:id="1177" w:name="_Toc98507193"/>
      <w:bookmarkStart w:id="1178" w:name="_Toc98507646"/>
      <w:bookmarkStart w:id="1179" w:name="_Toc106640649"/>
      <w:bookmarkStart w:id="1180" w:name="_Toc122098523"/>
      <w:bookmarkStart w:id="1181" w:name="_Toc130844645"/>
      <w:bookmarkStart w:id="1182" w:name="_Toc138412167"/>
      <w:bookmarkStart w:id="1183" w:name="_Toc145956953"/>
      <w:bookmarkStart w:id="1184" w:name="_Toc153890650"/>
      <w:bookmarkStart w:id="1185" w:name="_Toc161834947"/>
      <w:bookmarkStart w:id="1186" w:name="_Toc169755769"/>
      <w:bookmarkStart w:id="1187" w:name="_Toc186730089"/>
      <w:bookmarkStart w:id="1188" w:name="_Toc192837183"/>
      <w:bookmarkStart w:id="1189" w:name="_Toc199251090"/>
      <w:bookmarkStart w:id="1190" w:name="_Toc34227026"/>
      <w:bookmarkStart w:id="1191" w:name="_Toc34749741"/>
      <w:bookmarkStart w:id="1192" w:name="_Toc34750301"/>
      <w:bookmarkStart w:id="1193" w:name="_Toc34750491"/>
      <w:bookmarkStart w:id="1194" w:name="_Toc35940897"/>
      <w:bookmarkStart w:id="1195" w:name="_Toc35937330"/>
      <w:bookmarkStart w:id="1196" w:name="_Toc36463724"/>
      <w:bookmarkStart w:id="1197" w:name="_Toc43131651"/>
      <w:bookmarkStart w:id="1198" w:name="_Toc45032486"/>
      <w:bookmarkStart w:id="1199" w:name="_Toc49782180"/>
      <w:bookmarkStart w:id="1200" w:name="_Toc51873616"/>
      <w:r w:rsidRPr="00616F0C">
        <w:t>5.2.2.4.</w:t>
      </w:r>
      <w:r>
        <w:t>7</w:t>
      </w:r>
      <w:r w:rsidRPr="00616F0C">
        <w:tab/>
      </w:r>
      <w:r>
        <w:t>Meta Schema</w:t>
      </w:r>
      <w:r w:rsidRPr="00616F0C">
        <w:t xml:space="preserve"> Update</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09867775"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01" w:name="_Toc161834948"/>
      <w:bookmarkStart w:id="1202" w:name="_Toc169755770"/>
      <w:bookmarkStart w:id="1203" w:name="_Toc186730090"/>
      <w:bookmarkStart w:id="1204" w:name="_Toc192837184"/>
      <w:bookmarkStart w:id="1205" w:name="_Toc199251091"/>
      <w:bookmarkStart w:id="1206" w:name="_Toc57209098"/>
      <w:bookmarkStart w:id="1207" w:name="_Toc58588441"/>
      <w:bookmarkStart w:id="1208" w:name="_Toc66114781"/>
      <w:bookmarkStart w:id="1209" w:name="_Toc67686292"/>
      <w:bookmarkStart w:id="1210" w:name="_Toc74994581"/>
      <w:bookmarkStart w:id="1211" w:name="_Toc85467834"/>
      <w:bookmarkStart w:id="1212" w:name="_Toc89182875"/>
      <w:bookmarkStart w:id="1213" w:name="_Toc90651177"/>
      <w:bookmarkStart w:id="1214" w:name="_Toc96933327"/>
      <w:bookmarkStart w:id="1215" w:name="_Toc98507194"/>
      <w:bookmarkStart w:id="1216" w:name="_Toc98507647"/>
      <w:bookmarkStart w:id="1217" w:name="_Toc106640650"/>
      <w:bookmarkStart w:id="1218" w:name="_Toc122098524"/>
      <w:bookmarkStart w:id="1219" w:name="_Toc130844646"/>
      <w:bookmarkStart w:id="1220" w:name="_Toc138412168"/>
      <w:bookmarkStart w:id="1221" w:name="_Toc145956954"/>
      <w:bookmarkStart w:id="1222" w:name="_Toc153890651"/>
      <w:r>
        <w:t>5.2.2.4.8</w:t>
      </w:r>
      <w:r>
        <w:tab/>
        <w:t>Record Partial Update</w:t>
      </w:r>
      <w:bookmarkEnd w:id="1201"/>
      <w:bookmarkEnd w:id="1202"/>
      <w:bookmarkEnd w:id="1203"/>
      <w:bookmarkEnd w:id="1204"/>
      <w:bookmarkEnd w:id="1205"/>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09867776"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223" w:name="_Toc161834949"/>
      <w:bookmarkStart w:id="1224" w:name="_Toc169755771"/>
      <w:bookmarkStart w:id="1225" w:name="_Toc186730091"/>
      <w:bookmarkStart w:id="1226" w:name="_Toc192837185"/>
      <w:bookmarkStart w:id="1227" w:name="_Toc199251092"/>
      <w:r w:rsidRPr="00616F0C">
        <w:lastRenderedPageBreak/>
        <w:t>5.2.2.5</w:t>
      </w:r>
      <w:r w:rsidRPr="00616F0C">
        <w:tab/>
      </w:r>
      <w:r w:rsidRPr="005D0F74">
        <w:t>Delete</w:t>
      </w:r>
      <w:bookmarkEnd w:id="1190"/>
      <w:bookmarkEnd w:id="1191"/>
      <w:bookmarkEnd w:id="1192"/>
      <w:bookmarkEnd w:id="1193"/>
      <w:bookmarkEnd w:id="1194"/>
      <w:bookmarkEnd w:id="1195"/>
      <w:bookmarkEnd w:id="1196"/>
      <w:bookmarkEnd w:id="1197"/>
      <w:bookmarkEnd w:id="1198"/>
      <w:bookmarkEnd w:id="1199"/>
      <w:bookmarkEnd w:id="1200"/>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5834E3DD" w14:textId="77777777" w:rsidR="00E134FC" w:rsidRPr="00616F0C" w:rsidRDefault="00E134FC" w:rsidP="00E134FC">
      <w:pPr>
        <w:pStyle w:val="Heading5"/>
      </w:pPr>
      <w:bookmarkStart w:id="1228" w:name="_Toc34227027"/>
      <w:bookmarkStart w:id="1229" w:name="_Toc34749742"/>
      <w:bookmarkStart w:id="1230" w:name="_Toc34750302"/>
      <w:bookmarkStart w:id="1231" w:name="_Toc34750492"/>
      <w:bookmarkStart w:id="1232" w:name="_Toc35940898"/>
      <w:bookmarkStart w:id="1233" w:name="_Toc35937331"/>
      <w:bookmarkStart w:id="1234" w:name="_Toc36463725"/>
      <w:bookmarkStart w:id="1235" w:name="_Toc43131652"/>
      <w:bookmarkStart w:id="1236" w:name="_Toc45032487"/>
      <w:bookmarkStart w:id="1237" w:name="_Toc49782181"/>
      <w:bookmarkStart w:id="1238" w:name="_Toc51873617"/>
      <w:bookmarkStart w:id="1239" w:name="_Toc57209099"/>
      <w:bookmarkStart w:id="1240" w:name="_Toc58588442"/>
      <w:bookmarkStart w:id="1241" w:name="_Toc66114782"/>
      <w:bookmarkStart w:id="1242" w:name="_Toc67686293"/>
      <w:bookmarkStart w:id="1243" w:name="_Toc74994582"/>
      <w:bookmarkStart w:id="1244" w:name="_Toc85467835"/>
      <w:bookmarkStart w:id="1245" w:name="_Toc89182876"/>
      <w:bookmarkStart w:id="1246" w:name="_Toc90651178"/>
      <w:bookmarkStart w:id="1247" w:name="_Toc96933328"/>
      <w:bookmarkStart w:id="1248" w:name="_Toc98507195"/>
      <w:bookmarkStart w:id="1249" w:name="_Toc98507648"/>
      <w:bookmarkStart w:id="1250" w:name="_Toc106640651"/>
      <w:bookmarkStart w:id="1251" w:name="_Toc122098525"/>
      <w:bookmarkStart w:id="1252" w:name="_Toc130844647"/>
      <w:bookmarkStart w:id="1253" w:name="_Toc138412169"/>
      <w:bookmarkStart w:id="1254" w:name="_Toc145956955"/>
      <w:bookmarkStart w:id="1255" w:name="_Toc153890652"/>
      <w:bookmarkStart w:id="1256" w:name="_Toc161834950"/>
      <w:bookmarkStart w:id="1257" w:name="_Toc169755772"/>
      <w:bookmarkStart w:id="1258" w:name="_Toc186730092"/>
      <w:bookmarkStart w:id="1259" w:name="_Toc192837186"/>
      <w:bookmarkStart w:id="1260" w:name="_Toc199251093"/>
      <w:r w:rsidRPr="00616F0C">
        <w:t>5.2.2.5.1</w:t>
      </w:r>
      <w:r w:rsidRPr="00616F0C">
        <w:tab/>
      </w:r>
      <w:r w:rsidRPr="005D0F74">
        <w:t>General</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261" w:name="_Toc34227028"/>
      <w:bookmarkStart w:id="1262" w:name="_Toc34749743"/>
      <w:bookmarkStart w:id="1263" w:name="_Toc34750303"/>
      <w:bookmarkStart w:id="1264" w:name="_Toc34750493"/>
      <w:bookmarkStart w:id="1265" w:name="_Toc35940899"/>
      <w:bookmarkStart w:id="1266" w:name="_Toc35937332"/>
      <w:bookmarkStart w:id="1267" w:name="_Toc36463726"/>
      <w:bookmarkStart w:id="1268" w:name="_Toc43131653"/>
      <w:bookmarkStart w:id="1269" w:name="_Toc45032488"/>
      <w:bookmarkStart w:id="1270" w:name="_Toc49782182"/>
      <w:bookmarkStart w:id="127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272" w:name="_Toc57209100"/>
      <w:bookmarkStart w:id="1273" w:name="_Toc58588443"/>
      <w:bookmarkStart w:id="1274" w:name="_Toc66114783"/>
      <w:bookmarkStart w:id="1275" w:name="_Toc67686294"/>
      <w:bookmarkStart w:id="1276" w:name="_Toc74994583"/>
      <w:bookmarkStart w:id="1277" w:name="_Toc85467836"/>
      <w:bookmarkStart w:id="1278" w:name="_Toc89182877"/>
      <w:bookmarkStart w:id="1279" w:name="_Toc90651179"/>
      <w:bookmarkStart w:id="1280" w:name="_Toc96933329"/>
      <w:bookmarkStart w:id="1281" w:name="_Toc98507196"/>
      <w:bookmarkStart w:id="1282" w:name="_Toc98507649"/>
      <w:bookmarkStart w:id="1283" w:name="_Toc106640652"/>
      <w:bookmarkStart w:id="1284" w:name="_Toc122098526"/>
      <w:bookmarkStart w:id="1285" w:name="_Toc130844648"/>
      <w:bookmarkStart w:id="1286" w:name="_Toc138412170"/>
      <w:bookmarkStart w:id="1287" w:name="_Toc145956956"/>
      <w:bookmarkStart w:id="1288" w:name="_Toc153890653"/>
      <w:bookmarkStart w:id="1289" w:name="_Toc161834951"/>
      <w:bookmarkStart w:id="1290" w:name="_Toc169755773"/>
      <w:bookmarkStart w:id="1291" w:name="_Toc186730093"/>
      <w:bookmarkStart w:id="1292" w:name="_Toc192837187"/>
      <w:bookmarkStart w:id="1293" w:name="_Toc199251094"/>
      <w:r w:rsidRPr="00616F0C">
        <w:t>5.2.2.5.2</w:t>
      </w:r>
      <w:r w:rsidRPr="00616F0C">
        <w:tab/>
        <w:t xml:space="preserve">Record </w:t>
      </w:r>
      <w:r w:rsidRPr="005D0F74">
        <w:t>Delete</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09867777"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294" w:name="_Toc34227029"/>
      <w:bookmarkStart w:id="1295" w:name="_Toc34749744"/>
      <w:bookmarkStart w:id="1296" w:name="_Toc34750304"/>
      <w:bookmarkStart w:id="1297" w:name="_Toc34750494"/>
      <w:bookmarkStart w:id="1298" w:name="_Toc35940900"/>
      <w:bookmarkStart w:id="1299" w:name="_Toc35937333"/>
      <w:bookmarkStart w:id="1300" w:name="_Toc36463727"/>
      <w:bookmarkStart w:id="1301" w:name="_Toc43131654"/>
      <w:bookmarkStart w:id="1302" w:name="_Toc45032489"/>
      <w:bookmarkStart w:id="1303" w:name="_Toc49782183"/>
      <w:bookmarkStart w:id="1304" w:name="_Toc51873619"/>
      <w:bookmarkStart w:id="1305" w:name="_Toc57209101"/>
      <w:bookmarkStart w:id="1306" w:name="_Toc58588444"/>
      <w:bookmarkStart w:id="1307" w:name="_Toc66114784"/>
      <w:bookmarkStart w:id="1308" w:name="_Toc67686295"/>
      <w:bookmarkStart w:id="1309" w:name="_Toc74994584"/>
      <w:bookmarkStart w:id="1310" w:name="_Toc85467837"/>
      <w:bookmarkStart w:id="1311" w:name="_Toc89182878"/>
      <w:bookmarkStart w:id="1312" w:name="_Toc90651180"/>
      <w:bookmarkStart w:id="1313" w:name="_Toc96933330"/>
      <w:bookmarkStart w:id="1314" w:name="_Toc98507197"/>
      <w:bookmarkStart w:id="1315" w:name="_Toc98507650"/>
      <w:bookmarkStart w:id="1316" w:name="_Toc106640653"/>
      <w:bookmarkStart w:id="1317" w:name="_Toc122098527"/>
      <w:bookmarkStart w:id="1318" w:name="_Toc130844649"/>
      <w:bookmarkStart w:id="1319" w:name="_Toc138412171"/>
      <w:bookmarkStart w:id="1320" w:name="_Toc145956957"/>
      <w:bookmarkStart w:id="1321" w:name="_Toc153890654"/>
      <w:bookmarkStart w:id="1322" w:name="_Toc161834952"/>
      <w:bookmarkStart w:id="1323" w:name="_Toc169755774"/>
      <w:bookmarkStart w:id="1324" w:name="_Toc186730094"/>
      <w:bookmarkStart w:id="1325" w:name="_Toc192837188"/>
      <w:bookmarkStart w:id="1326" w:name="_Toc199251095"/>
      <w:r w:rsidRPr="00616F0C">
        <w:t>5.2.2.5.3</w:t>
      </w:r>
      <w:r w:rsidRPr="00616F0C">
        <w:tab/>
        <w:t>Block Delete</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09867778"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09867779" r:id="rId59"/>
        </w:object>
      </w:r>
    </w:p>
    <w:p w14:paraId="29D39842" w14:textId="0C338B9B" w:rsidR="00E134FC" w:rsidRPr="00616F0C" w:rsidRDefault="00E134FC" w:rsidP="00860424">
      <w:pPr>
        <w:pStyle w:val="TH"/>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327" w:name="_Toc57209102"/>
      <w:bookmarkStart w:id="1328" w:name="_Toc58588445"/>
      <w:bookmarkStart w:id="1329" w:name="_Toc66114785"/>
      <w:bookmarkStart w:id="1330" w:name="_Toc67686296"/>
      <w:bookmarkStart w:id="1331" w:name="_Toc74994585"/>
      <w:bookmarkStart w:id="1332" w:name="_Toc85467838"/>
      <w:bookmarkStart w:id="1333" w:name="_Toc89182879"/>
      <w:bookmarkStart w:id="1334" w:name="_Toc90651181"/>
      <w:bookmarkStart w:id="1335" w:name="_Toc96933331"/>
      <w:bookmarkStart w:id="1336" w:name="_Toc98507198"/>
      <w:bookmarkStart w:id="1337" w:name="_Toc98507651"/>
      <w:bookmarkStart w:id="1338" w:name="_Toc106640654"/>
      <w:bookmarkStart w:id="1339" w:name="_Toc122098528"/>
      <w:bookmarkStart w:id="1340" w:name="_Toc130844650"/>
      <w:bookmarkStart w:id="1341" w:name="_Toc138412172"/>
      <w:bookmarkStart w:id="1342" w:name="_Toc145956958"/>
      <w:bookmarkStart w:id="1343" w:name="_Toc153890655"/>
      <w:bookmarkStart w:id="1344" w:name="_Toc161834953"/>
      <w:bookmarkStart w:id="1345" w:name="_Toc169755775"/>
      <w:bookmarkStart w:id="1346" w:name="_Toc186730095"/>
      <w:bookmarkStart w:id="1347" w:name="_Toc192837189"/>
      <w:bookmarkStart w:id="1348" w:name="_Toc199251096"/>
      <w:bookmarkStart w:id="1349" w:name="_Toc34227030"/>
      <w:bookmarkStart w:id="1350" w:name="_Toc34749745"/>
      <w:bookmarkStart w:id="1351" w:name="_Toc34750305"/>
      <w:bookmarkStart w:id="1352" w:name="_Toc34750495"/>
      <w:bookmarkStart w:id="1353" w:name="_Toc35940901"/>
      <w:bookmarkStart w:id="1354" w:name="_Toc35937334"/>
      <w:bookmarkStart w:id="1355" w:name="_Toc36463728"/>
      <w:bookmarkStart w:id="1356" w:name="_Toc43131655"/>
      <w:bookmarkStart w:id="1357" w:name="_Toc45032490"/>
      <w:bookmarkStart w:id="1358" w:name="_Toc49782184"/>
      <w:bookmarkStart w:id="1359" w:name="_Toc51873620"/>
      <w:r w:rsidRPr="00616F0C">
        <w:t>5.2.2.5.</w:t>
      </w:r>
      <w:r>
        <w:t>4</w:t>
      </w:r>
      <w:r w:rsidRPr="00616F0C">
        <w:tab/>
      </w:r>
      <w:r>
        <w:t>Meta Schema</w:t>
      </w:r>
      <w:r w:rsidRPr="00616F0C">
        <w:t xml:space="preserve"> Delete</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09867780"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360" w:name="_Toc85467839"/>
      <w:bookmarkStart w:id="1361" w:name="_Toc89182880"/>
      <w:bookmarkStart w:id="1362" w:name="_Toc90651182"/>
      <w:bookmarkStart w:id="1363" w:name="_Toc96933332"/>
      <w:bookmarkStart w:id="1364" w:name="_Toc98507199"/>
      <w:bookmarkStart w:id="1365" w:name="_Toc98507652"/>
      <w:bookmarkStart w:id="1366" w:name="_Toc106640655"/>
      <w:bookmarkStart w:id="1367" w:name="_Toc122098529"/>
      <w:bookmarkStart w:id="1368" w:name="_Toc130844651"/>
      <w:bookmarkStart w:id="1369" w:name="_Toc138412173"/>
      <w:bookmarkStart w:id="1370" w:name="_Toc145956959"/>
      <w:bookmarkStart w:id="1371" w:name="_Toc153890656"/>
      <w:bookmarkStart w:id="1372" w:name="_Toc161834954"/>
      <w:bookmarkStart w:id="1373" w:name="_Toc169755776"/>
      <w:bookmarkStart w:id="1374" w:name="_Toc186730096"/>
      <w:bookmarkStart w:id="1375" w:name="_Toc192837190"/>
      <w:bookmarkStart w:id="1376" w:name="_Toc199251097"/>
      <w:bookmarkStart w:id="1377" w:name="_Toc57209103"/>
      <w:bookmarkStart w:id="1378" w:name="_Toc58588446"/>
      <w:bookmarkStart w:id="1379" w:name="_Toc66114786"/>
      <w:bookmarkStart w:id="1380" w:name="_Toc67686297"/>
      <w:bookmarkStart w:id="1381" w:name="_Toc74994586"/>
      <w:r w:rsidRPr="00616F0C">
        <w:t>5.2.2.5.</w:t>
      </w:r>
      <w:r>
        <w:t>5</w:t>
      </w:r>
      <w:r w:rsidRPr="00616F0C">
        <w:tab/>
      </w:r>
      <w:r>
        <w:t xml:space="preserve">Bulk </w:t>
      </w:r>
      <w:r w:rsidRPr="00616F0C">
        <w:t>Record</w:t>
      </w:r>
      <w:r>
        <w:t>s</w:t>
      </w:r>
      <w:r w:rsidRPr="00616F0C">
        <w:t xml:space="preserve"> Delete</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09867781"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382" w:name="_Toc96933333"/>
      <w:bookmarkStart w:id="1383" w:name="_Toc98507200"/>
      <w:bookmarkStart w:id="1384" w:name="_Toc98507653"/>
      <w:bookmarkStart w:id="1385" w:name="_Toc106640656"/>
      <w:bookmarkStart w:id="1386" w:name="_Toc122098530"/>
      <w:bookmarkStart w:id="1387" w:name="_Toc130844652"/>
      <w:bookmarkStart w:id="1388" w:name="_Toc138412174"/>
      <w:bookmarkStart w:id="1389" w:name="_Toc145956960"/>
      <w:bookmarkStart w:id="1390" w:name="_Toc153890657"/>
      <w:bookmarkStart w:id="1391" w:name="_Toc161834955"/>
      <w:bookmarkStart w:id="1392" w:name="_Toc169755777"/>
      <w:bookmarkStart w:id="1393" w:name="_Toc186730097"/>
      <w:bookmarkStart w:id="1394" w:name="_Toc192837191"/>
      <w:bookmarkStart w:id="1395" w:name="_Toc199251098"/>
      <w:bookmarkEnd w:id="1349"/>
      <w:bookmarkEnd w:id="1350"/>
      <w:bookmarkEnd w:id="1351"/>
      <w:bookmarkEnd w:id="1352"/>
      <w:bookmarkEnd w:id="1353"/>
      <w:bookmarkEnd w:id="1354"/>
      <w:bookmarkEnd w:id="1355"/>
      <w:bookmarkEnd w:id="1356"/>
      <w:bookmarkEnd w:id="1357"/>
      <w:bookmarkEnd w:id="1358"/>
      <w:bookmarkEnd w:id="1359"/>
      <w:bookmarkEnd w:id="1377"/>
      <w:bookmarkEnd w:id="1378"/>
      <w:bookmarkEnd w:id="1379"/>
      <w:bookmarkEnd w:id="1380"/>
      <w:bookmarkEnd w:id="1381"/>
      <w:r>
        <w:t>5.2.2.6</w:t>
      </w:r>
      <w:r>
        <w:tab/>
      </w:r>
      <w:r w:rsidRPr="00616F0C">
        <w:t>Notify</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57A11712" w14:textId="77777777" w:rsidR="00E134FC" w:rsidRPr="00616F0C" w:rsidRDefault="00E134FC" w:rsidP="00E134FC">
      <w:pPr>
        <w:pStyle w:val="Heading5"/>
      </w:pPr>
      <w:bookmarkStart w:id="1396" w:name="_Toc34227031"/>
      <w:bookmarkStart w:id="1397" w:name="_Toc34749746"/>
      <w:bookmarkStart w:id="1398" w:name="_Toc34750306"/>
      <w:bookmarkStart w:id="1399" w:name="_Toc34750496"/>
      <w:bookmarkStart w:id="1400" w:name="_Toc35940902"/>
      <w:bookmarkStart w:id="1401" w:name="_Toc35937335"/>
      <w:bookmarkStart w:id="1402" w:name="_Toc36463729"/>
      <w:bookmarkStart w:id="1403" w:name="_Toc43131656"/>
      <w:bookmarkStart w:id="1404" w:name="_Toc45032491"/>
      <w:bookmarkStart w:id="1405" w:name="_Toc49782185"/>
      <w:bookmarkStart w:id="1406" w:name="_Toc51873621"/>
      <w:bookmarkStart w:id="1407" w:name="_Toc57209104"/>
      <w:bookmarkStart w:id="1408" w:name="_Toc58588447"/>
      <w:bookmarkStart w:id="1409" w:name="_Toc66114787"/>
      <w:bookmarkStart w:id="1410" w:name="_Toc67686298"/>
      <w:bookmarkStart w:id="1411" w:name="_Toc74994587"/>
      <w:bookmarkStart w:id="1412" w:name="_Toc85467841"/>
      <w:bookmarkStart w:id="1413" w:name="_Toc89182882"/>
      <w:bookmarkStart w:id="1414" w:name="_Toc90651184"/>
      <w:bookmarkStart w:id="1415" w:name="_Toc96933334"/>
      <w:bookmarkStart w:id="1416" w:name="_Toc98507201"/>
      <w:bookmarkStart w:id="1417" w:name="_Toc98507654"/>
      <w:bookmarkStart w:id="1418" w:name="_Toc106640657"/>
      <w:bookmarkStart w:id="1419" w:name="_Toc122098531"/>
      <w:bookmarkStart w:id="1420" w:name="_Toc130844653"/>
      <w:bookmarkStart w:id="1421" w:name="_Toc138412175"/>
      <w:bookmarkStart w:id="1422" w:name="_Toc145956961"/>
      <w:bookmarkStart w:id="1423" w:name="_Toc153890658"/>
      <w:bookmarkStart w:id="1424" w:name="_Toc161834956"/>
      <w:bookmarkStart w:id="1425" w:name="_Toc169755778"/>
      <w:bookmarkStart w:id="1426" w:name="_Toc186730098"/>
      <w:bookmarkStart w:id="1427" w:name="_Toc192837192"/>
      <w:bookmarkStart w:id="1428" w:name="_Toc199251099"/>
      <w:r w:rsidRPr="00616F0C">
        <w:t>5.2.2.6.1</w:t>
      </w:r>
      <w:r w:rsidRPr="00616F0C">
        <w:tab/>
        <w:t>General</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429" w:name="_Toc34227032"/>
      <w:bookmarkStart w:id="1430" w:name="_Toc34749747"/>
      <w:bookmarkStart w:id="1431" w:name="_Toc34750307"/>
      <w:bookmarkStart w:id="1432" w:name="_Toc34750497"/>
      <w:bookmarkStart w:id="1433" w:name="_Toc35940903"/>
      <w:bookmarkStart w:id="1434" w:name="_Toc35937336"/>
      <w:bookmarkStart w:id="1435" w:name="_Toc36463730"/>
      <w:bookmarkStart w:id="1436" w:name="_Toc43131657"/>
      <w:bookmarkStart w:id="1437" w:name="_Toc45032492"/>
      <w:bookmarkStart w:id="1438" w:name="_Toc49782186"/>
      <w:bookmarkStart w:id="1439" w:name="_Toc51873622"/>
      <w:bookmarkStart w:id="1440" w:name="_Toc57209105"/>
      <w:bookmarkStart w:id="1441" w:name="_Toc58588448"/>
      <w:bookmarkStart w:id="1442" w:name="_Toc66114788"/>
      <w:bookmarkStart w:id="1443" w:name="_Toc67686299"/>
      <w:bookmarkStart w:id="1444" w:name="_Toc74994588"/>
      <w:bookmarkStart w:id="1445" w:name="_Toc85467842"/>
      <w:bookmarkStart w:id="1446" w:name="_Toc89182883"/>
      <w:bookmarkStart w:id="1447" w:name="_Toc90651185"/>
      <w:bookmarkStart w:id="1448" w:name="_Toc96933335"/>
      <w:bookmarkStart w:id="1449" w:name="_Toc98507202"/>
      <w:bookmarkStart w:id="1450" w:name="_Toc98507655"/>
      <w:bookmarkStart w:id="1451" w:name="_Toc106640658"/>
      <w:bookmarkStart w:id="1452" w:name="_Toc122098532"/>
      <w:bookmarkStart w:id="1453" w:name="_Toc130844654"/>
      <w:bookmarkStart w:id="1454" w:name="_Toc138412176"/>
      <w:bookmarkStart w:id="1455" w:name="_Toc145956962"/>
      <w:bookmarkStart w:id="1456" w:name="_Toc153890659"/>
      <w:bookmarkStart w:id="1457" w:name="_Toc161834957"/>
      <w:bookmarkStart w:id="1458" w:name="_Toc169755779"/>
      <w:bookmarkStart w:id="1459" w:name="_Toc186730099"/>
      <w:bookmarkStart w:id="1460" w:name="_Toc192837193"/>
      <w:bookmarkStart w:id="1461" w:name="_Toc199251100"/>
      <w:r w:rsidRPr="00616F0C">
        <w:t>5.2.2.6.2</w:t>
      </w:r>
      <w:r w:rsidRPr="00616F0C">
        <w:tab/>
        <w:t>Record Expiry Notify</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1" type="#_x0000_t75" style="width:6in;height:93.75pt" o:ole="">
            <v:imagedata r:id="rId64" o:title=""/>
          </v:shape>
          <o:OLEObject Type="Embed" ProgID="Visio.Drawing.15" ShapeID="_x0000_i1051" DrawAspect="Content" ObjectID="_1809867782"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462" w:name="_Toc43131658"/>
      <w:bookmarkStart w:id="1463" w:name="_Toc45032493"/>
      <w:bookmarkStart w:id="1464" w:name="_Toc49782187"/>
      <w:bookmarkStart w:id="1465" w:name="_Toc51873623"/>
      <w:bookmarkStart w:id="1466" w:name="_Toc57209106"/>
      <w:bookmarkStart w:id="1467" w:name="_Toc58588449"/>
      <w:bookmarkStart w:id="1468" w:name="_Toc66114789"/>
      <w:bookmarkStart w:id="1469" w:name="_Toc67686300"/>
      <w:bookmarkStart w:id="1470" w:name="_Toc74994589"/>
      <w:bookmarkStart w:id="1471" w:name="_Toc85467843"/>
      <w:bookmarkStart w:id="1472" w:name="_Toc89182884"/>
      <w:bookmarkStart w:id="1473" w:name="_Toc90651186"/>
      <w:bookmarkStart w:id="1474" w:name="_Toc96933336"/>
      <w:bookmarkStart w:id="1475" w:name="_Toc98507203"/>
      <w:bookmarkStart w:id="1476" w:name="_Toc98507656"/>
      <w:bookmarkStart w:id="1477" w:name="_Toc106640659"/>
      <w:bookmarkStart w:id="1478" w:name="_Toc122098533"/>
      <w:bookmarkStart w:id="1479" w:name="_Toc130844655"/>
      <w:bookmarkStart w:id="1480" w:name="_Toc138412177"/>
      <w:bookmarkStart w:id="1481" w:name="_Toc145956963"/>
      <w:bookmarkStart w:id="1482" w:name="_Toc153890660"/>
      <w:bookmarkStart w:id="1483" w:name="_Toc161834958"/>
      <w:bookmarkStart w:id="1484" w:name="_Toc169755780"/>
      <w:bookmarkStart w:id="1485" w:name="_Toc186730100"/>
      <w:bookmarkStart w:id="1486" w:name="_Toc192837194"/>
      <w:bookmarkStart w:id="1487" w:name="_Toc199251101"/>
      <w:r>
        <w:t>5.2.2.6.3</w:t>
      </w:r>
      <w:r w:rsidRPr="00616F0C">
        <w:tab/>
        <w:t>Notif</w:t>
      </w:r>
      <w:r>
        <w:t>ication due to Data Change</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2" type="#_x0000_t75" style="width:6in;height:93.7pt" o:ole="">
            <v:imagedata r:id="rId66" o:title=""/>
          </v:shape>
          <o:OLEObject Type="Embed" ProgID="Visio.Drawing.15" ShapeID="_x0000_i1052" DrawAspect="Content" ObjectID="_1809867783"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488" w:name="_Toc89182885"/>
      <w:bookmarkStart w:id="1489" w:name="_Toc90651187"/>
      <w:bookmarkStart w:id="1490" w:name="_Toc96933337"/>
      <w:bookmarkStart w:id="1491" w:name="_Toc98507204"/>
      <w:bookmarkStart w:id="1492" w:name="_Toc98507657"/>
      <w:bookmarkStart w:id="1493" w:name="_Toc106640660"/>
      <w:bookmarkStart w:id="1494" w:name="_Toc122098534"/>
      <w:bookmarkStart w:id="1495" w:name="_Toc130844656"/>
      <w:bookmarkStart w:id="1496" w:name="_Toc138412178"/>
      <w:bookmarkStart w:id="1497" w:name="_Toc145956964"/>
      <w:bookmarkStart w:id="1498" w:name="_Toc153890661"/>
      <w:bookmarkStart w:id="1499" w:name="_Toc161834959"/>
      <w:bookmarkStart w:id="1500" w:name="_Toc169755781"/>
      <w:bookmarkStart w:id="1501" w:name="_Toc186730101"/>
      <w:bookmarkStart w:id="1502" w:name="_Toc192837195"/>
      <w:bookmarkStart w:id="1503" w:name="_Toc199251102"/>
      <w:bookmarkStart w:id="1504" w:name="_Toc43131659"/>
      <w:bookmarkStart w:id="1505" w:name="_Toc45032494"/>
      <w:bookmarkStart w:id="1506" w:name="_Toc49782188"/>
      <w:bookmarkStart w:id="1507" w:name="_Toc51873624"/>
      <w:bookmarkStart w:id="1508" w:name="_Toc57209107"/>
      <w:bookmarkStart w:id="1509" w:name="_Toc58588450"/>
      <w:bookmarkStart w:id="1510" w:name="_Toc66114790"/>
      <w:bookmarkStart w:id="1511" w:name="_Toc67686301"/>
      <w:bookmarkStart w:id="1512" w:name="_Toc74994590"/>
      <w:bookmarkStart w:id="1513" w:name="_Toc85467844"/>
      <w:r>
        <w:t>5.2.2.6.4</w:t>
      </w:r>
      <w:r w:rsidRPr="00616F0C">
        <w:tab/>
      </w:r>
      <w:r>
        <w:t>Subscription Expiry</w:t>
      </w:r>
      <w:r w:rsidRPr="00B06F7A">
        <w:t xml:space="preserve"> Notification</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3" type="#_x0000_t75" style="width:6in;height:93.75pt" o:ole="">
            <v:imagedata r:id="rId68" o:title=""/>
          </v:shape>
          <o:OLEObject Type="Embed" ProgID="Visio.Drawing.15" ShapeID="_x0000_i1053" DrawAspect="Content" ObjectID="_1809867784"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514" w:name="_Toc89182886"/>
      <w:bookmarkStart w:id="1515" w:name="_Toc90651188"/>
      <w:bookmarkStart w:id="1516" w:name="_Toc96933338"/>
      <w:bookmarkStart w:id="1517" w:name="_Toc98507205"/>
      <w:bookmarkStart w:id="1518" w:name="_Toc98507658"/>
      <w:bookmarkStart w:id="1519" w:name="_Toc106640661"/>
      <w:bookmarkStart w:id="1520" w:name="_Toc122098535"/>
      <w:bookmarkStart w:id="1521" w:name="_Toc130844657"/>
      <w:bookmarkStart w:id="1522" w:name="_Toc138412179"/>
      <w:bookmarkStart w:id="1523" w:name="_Toc145956965"/>
      <w:bookmarkStart w:id="1524" w:name="_Toc153890662"/>
      <w:bookmarkStart w:id="1525" w:name="_Toc161834960"/>
      <w:bookmarkStart w:id="1526" w:name="_Toc169755782"/>
      <w:bookmarkStart w:id="1527" w:name="_Toc186730102"/>
      <w:bookmarkStart w:id="1528" w:name="_Toc192837196"/>
      <w:bookmarkStart w:id="1529" w:name="_Toc199251103"/>
      <w:r>
        <w:t>5.2.2.7</w:t>
      </w:r>
      <w:r w:rsidRPr="00B3056F">
        <w:tab/>
        <w:t>Subscribe</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5B53710" w14:textId="77777777" w:rsidR="00E134FC" w:rsidRPr="00B3056F" w:rsidRDefault="00E134FC" w:rsidP="00E134FC">
      <w:pPr>
        <w:pStyle w:val="Heading5"/>
      </w:pPr>
      <w:bookmarkStart w:id="1530" w:name="_Toc11338363"/>
      <w:bookmarkStart w:id="1531" w:name="_Toc27584968"/>
      <w:bookmarkStart w:id="1532" w:name="_Toc36456911"/>
      <w:bookmarkStart w:id="1533" w:name="_Toc43131660"/>
      <w:bookmarkStart w:id="1534" w:name="_Toc45032495"/>
      <w:bookmarkStart w:id="1535" w:name="_Toc49782189"/>
      <w:bookmarkStart w:id="1536" w:name="_Toc51873625"/>
      <w:bookmarkStart w:id="1537" w:name="_Toc57209108"/>
      <w:bookmarkStart w:id="1538" w:name="_Toc58588451"/>
      <w:bookmarkStart w:id="1539" w:name="_Toc66114791"/>
      <w:bookmarkStart w:id="1540" w:name="_Toc67686302"/>
      <w:bookmarkStart w:id="1541" w:name="_Toc74994591"/>
      <w:bookmarkStart w:id="1542" w:name="_Toc85467845"/>
      <w:bookmarkStart w:id="1543" w:name="_Toc89182887"/>
      <w:bookmarkStart w:id="1544" w:name="_Toc90651189"/>
      <w:bookmarkStart w:id="1545" w:name="_Toc96933339"/>
      <w:bookmarkStart w:id="1546" w:name="_Toc98507206"/>
      <w:bookmarkStart w:id="1547" w:name="_Toc98507659"/>
      <w:bookmarkStart w:id="1548" w:name="_Toc106640662"/>
      <w:bookmarkStart w:id="1549" w:name="_Toc122098536"/>
      <w:bookmarkStart w:id="1550" w:name="_Toc130844658"/>
      <w:bookmarkStart w:id="1551" w:name="_Toc138412180"/>
      <w:bookmarkStart w:id="1552" w:name="_Toc145956966"/>
      <w:bookmarkStart w:id="1553" w:name="_Toc153890663"/>
      <w:bookmarkStart w:id="1554" w:name="_Toc161834961"/>
      <w:bookmarkStart w:id="1555" w:name="_Toc169755783"/>
      <w:bookmarkStart w:id="1556" w:name="_Toc186730103"/>
      <w:bookmarkStart w:id="1557" w:name="_Toc192837197"/>
      <w:bookmarkStart w:id="1558" w:name="_Toc199251104"/>
      <w:r>
        <w:t>5.2.2.7</w:t>
      </w:r>
      <w:r w:rsidRPr="00B3056F">
        <w:t>.1</w:t>
      </w:r>
      <w:r w:rsidRPr="00B3056F">
        <w:tab/>
        <w:t>General</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559" w:name="_Toc11338364"/>
      <w:bookmarkStart w:id="1560" w:name="_Toc27584969"/>
      <w:bookmarkStart w:id="1561" w:name="_Toc36456912"/>
      <w:bookmarkStart w:id="1562" w:name="_Toc43131661"/>
      <w:bookmarkStart w:id="1563" w:name="_Toc45032496"/>
      <w:bookmarkStart w:id="1564" w:name="_Toc49782190"/>
      <w:bookmarkStart w:id="1565" w:name="_Toc51873626"/>
      <w:bookmarkStart w:id="1566" w:name="_Toc57209109"/>
      <w:bookmarkStart w:id="1567" w:name="_Toc58588452"/>
      <w:bookmarkStart w:id="1568" w:name="_Toc66114792"/>
      <w:bookmarkStart w:id="1569" w:name="_Toc67686303"/>
      <w:bookmarkStart w:id="1570" w:name="_Toc74994592"/>
      <w:bookmarkStart w:id="1571" w:name="_Toc85467846"/>
      <w:bookmarkStart w:id="1572" w:name="_Toc89182888"/>
      <w:bookmarkStart w:id="1573" w:name="_Toc90651190"/>
      <w:bookmarkStart w:id="1574" w:name="_Toc96933340"/>
      <w:bookmarkStart w:id="1575" w:name="_Toc98507207"/>
      <w:bookmarkStart w:id="1576" w:name="_Toc98507660"/>
      <w:bookmarkStart w:id="1577" w:name="_Toc106640663"/>
      <w:bookmarkStart w:id="1578" w:name="_Toc122098537"/>
      <w:bookmarkStart w:id="1579" w:name="_Toc130844659"/>
      <w:bookmarkStart w:id="1580" w:name="_Toc138412181"/>
      <w:bookmarkStart w:id="1581" w:name="_Toc145956967"/>
      <w:bookmarkStart w:id="1582" w:name="_Toc153890664"/>
      <w:bookmarkStart w:id="1583" w:name="_Toc161834962"/>
      <w:bookmarkStart w:id="1584" w:name="_Toc169755784"/>
      <w:bookmarkStart w:id="1585" w:name="_Toc186730104"/>
      <w:bookmarkStart w:id="1586" w:name="_Toc192837198"/>
      <w:bookmarkStart w:id="1587" w:name="_Toc199251105"/>
      <w:r>
        <w:t>5.2.2.7</w:t>
      </w:r>
      <w:r w:rsidRPr="00B3056F">
        <w:t>.2</w:t>
      </w:r>
      <w:r w:rsidRPr="00B3056F">
        <w:tab/>
        <w:t>Subscription to notifications of data change</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4" type="#_x0000_t75" style="width:431.95pt;height:2in" o:ole="">
            <v:imagedata r:id="rId70" o:title=""/>
          </v:shape>
          <o:OLEObject Type="Embed" ProgID="Visio.Drawing.11" ShapeID="_x0000_i1054" DrawAspect="Content" ObjectID="_1809867785"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588" w:name="_Toc57209110"/>
      <w:bookmarkStart w:id="1589" w:name="_Toc58588453"/>
      <w:bookmarkStart w:id="1590" w:name="_Toc66114793"/>
      <w:bookmarkStart w:id="1591" w:name="_Toc67686304"/>
      <w:bookmarkStart w:id="1592" w:name="_Toc74994593"/>
      <w:bookmarkStart w:id="1593" w:name="_Toc85467847"/>
      <w:bookmarkStart w:id="1594" w:name="_Toc89182889"/>
      <w:bookmarkStart w:id="1595" w:name="_Toc90651191"/>
      <w:bookmarkStart w:id="1596" w:name="_Toc96933341"/>
      <w:bookmarkStart w:id="1597" w:name="_Toc98507208"/>
      <w:bookmarkStart w:id="1598" w:name="_Toc98507661"/>
      <w:bookmarkStart w:id="1599" w:name="_Toc106640664"/>
      <w:bookmarkStart w:id="1600" w:name="_Toc122098538"/>
      <w:bookmarkStart w:id="1601" w:name="_Toc130844660"/>
      <w:bookmarkStart w:id="1602" w:name="_Toc138412182"/>
      <w:bookmarkStart w:id="1603" w:name="_Toc145956968"/>
      <w:bookmarkStart w:id="1604" w:name="_Toc153890665"/>
      <w:bookmarkStart w:id="1605" w:name="_Toc161834963"/>
      <w:bookmarkStart w:id="1606" w:name="_Toc169755785"/>
      <w:bookmarkStart w:id="1607" w:name="_Toc186730105"/>
      <w:bookmarkStart w:id="1608" w:name="_Toc192837199"/>
      <w:bookmarkStart w:id="1609" w:name="_Toc199251106"/>
      <w:r>
        <w:t>5.2.2.8</w:t>
      </w:r>
      <w:r w:rsidRPr="00B3056F">
        <w:tab/>
      </w:r>
      <w:r>
        <w:t>Uns</w:t>
      </w:r>
      <w:r w:rsidRPr="00B3056F">
        <w:t>ubscribe</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40721989" w14:textId="77777777" w:rsidR="00E134FC" w:rsidRPr="00B3056F" w:rsidRDefault="00E134FC" w:rsidP="00E134FC">
      <w:pPr>
        <w:pStyle w:val="Heading5"/>
      </w:pPr>
      <w:bookmarkStart w:id="1610" w:name="_Toc57209111"/>
      <w:bookmarkStart w:id="1611" w:name="_Toc58588454"/>
      <w:bookmarkStart w:id="1612" w:name="_Toc66114794"/>
      <w:bookmarkStart w:id="1613" w:name="_Toc67686305"/>
      <w:bookmarkStart w:id="1614" w:name="_Toc74994594"/>
      <w:bookmarkStart w:id="1615" w:name="_Toc85467848"/>
      <w:bookmarkStart w:id="1616" w:name="_Toc89182890"/>
      <w:bookmarkStart w:id="1617" w:name="_Toc90651192"/>
      <w:bookmarkStart w:id="1618" w:name="_Toc96933342"/>
      <w:bookmarkStart w:id="1619" w:name="_Toc98507209"/>
      <w:bookmarkStart w:id="1620" w:name="_Toc98507662"/>
      <w:bookmarkStart w:id="1621" w:name="_Toc106640665"/>
      <w:bookmarkStart w:id="1622" w:name="_Toc122098539"/>
      <w:bookmarkStart w:id="1623" w:name="_Toc130844661"/>
      <w:bookmarkStart w:id="1624" w:name="_Toc138412183"/>
      <w:bookmarkStart w:id="1625" w:name="_Toc145956969"/>
      <w:bookmarkStart w:id="1626" w:name="_Toc153890666"/>
      <w:bookmarkStart w:id="1627" w:name="_Toc161834964"/>
      <w:bookmarkStart w:id="1628" w:name="_Toc169755786"/>
      <w:bookmarkStart w:id="1629" w:name="_Toc186730106"/>
      <w:bookmarkStart w:id="1630" w:name="_Toc192837200"/>
      <w:bookmarkStart w:id="1631" w:name="_Toc199251107"/>
      <w:r>
        <w:t>5.2.2.8</w:t>
      </w:r>
      <w:r w:rsidRPr="00B3056F">
        <w:t>.1</w:t>
      </w:r>
      <w:r w:rsidRPr="00B3056F">
        <w:tab/>
        <w:t>General</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632" w:name="_Toc57209112"/>
      <w:bookmarkStart w:id="1633" w:name="_Toc58588455"/>
      <w:bookmarkStart w:id="1634" w:name="_Toc66114795"/>
      <w:bookmarkStart w:id="1635" w:name="_Toc67686306"/>
      <w:bookmarkStart w:id="1636" w:name="_Toc74994595"/>
      <w:bookmarkStart w:id="1637" w:name="_Toc85467849"/>
      <w:bookmarkStart w:id="1638" w:name="_Toc89182891"/>
      <w:bookmarkStart w:id="1639" w:name="_Toc90651193"/>
      <w:bookmarkStart w:id="1640" w:name="_Toc96933343"/>
      <w:bookmarkStart w:id="1641" w:name="_Toc98507210"/>
      <w:bookmarkStart w:id="1642" w:name="_Toc98507663"/>
      <w:bookmarkStart w:id="1643" w:name="_Toc106640666"/>
      <w:bookmarkStart w:id="1644" w:name="_Toc122098540"/>
      <w:bookmarkStart w:id="1645" w:name="_Toc130844662"/>
      <w:bookmarkStart w:id="1646" w:name="_Toc138412184"/>
      <w:bookmarkStart w:id="1647" w:name="_Toc145956970"/>
      <w:bookmarkStart w:id="1648" w:name="_Toc153890667"/>
      <w:bookmarkStart w:id="1649" w:name="_Toc161834965"/>
      <w:bookmarkStart w:id="1650" w:name="_Toc169755787"/>
      <w:bookmarkStart w:id="1651" w:name="_Toc186730107"/>
      <w:bookmarkStart w:id="1652" w:name="_Toc192837201"/>
      <w:bookmarkStart w:id="1653" w:name="_Toc199251108"/>
      <w:r>
        <w:t>5.2.2.8</w:t>
      </w:r>
      <w:r w:rsidRPr="00B3056F">
        <w:t>.2</w:t>
      </w:r>
      <w:r w:rsidRPr="00B3056F">
        <w:tab/>
      </w:r>
      <w:r>
        <w:t>Uns</w:t>
      </w:r>
      <w:r w:rsidRPr="00B3056F">
        <w:t>ubscription to notifications of data change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5" type="#_x0000_t75" style="width:432.6pt;height:144.8pt" o:ole="">
            <v:imagedata r:id="rId72" o:title=""/>
          </v:shape>
          <o:OLEObject Type="Embed" ProgID="Visio.Drawing.11" ShapeID="_x0000_i1055" DrawAspect="Content" ObjectID="_1809867786"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654" w:name="_Toc66114796"/>
      <w:bookmarkStart w:id="1655" w:name="_Toc67686307"/>
      <w:bookmarkStart w:id="1656" w:name="_Toc74994596"/>
      <w:bookmarkStart w:id="1657" w:name="_Toc85467850"/>
      <w:bookmarkStart w:id="1658" w:name="_Toc89181509"/>
      <w:bookmarkStart w:id="1659" w:name="_Toc89182892"/>
      <w:bookmarkStart w:id="1660" w:name="_Toc90651194"/>
      <w:bookmarkStart w:id="1661" w:name="_Toc96933344"/>
      <w:bookmarkStart w:id="1662" w:name="_Toc98507211"/>
      <w:bookmarkStart w:id="1663" w:name="_Toc98507664"/>
      <w:bookmarkStart w:id="1664" w:name="_Toc106640667"/>
      <w:bookmarkStart w:id="1665" w:name="_Toc122098541"/>
      <w:bookmarkStart w:id="1666" w:name="_Toc130844663"/>
      <w:bookmarkStart w:id="1667" w:name="_Toc138412185"/>
      <w:bookmarkStart w:id="1668" w:name="_Toc145956971"/>
      <w:bookmarkStart w:id="1669" w:name="_Toc153890668"/>
      <w:bookmarkStart w:id="1670" w:name="_Toc161834966"/>
      <w:bookmarkStart w:id="1671" w:name="_Toc169755788"/>
      <w:bookmarkStart w:id="1672" w:name="_Toc186730108"/>
      <w:bookmarkStart w:id="1673" w:name="_Toc192837202"/>
      <w:bookmarkStart w:id="1674" w:name="_Toc199251109"/>
      <w:r w:rsidRPr="00616F0C">
        <w:t>5.</w:t>
      </w:r>
      <w:r>
        <w:t>3</w:t>
      </w:r>
      <w:r w:rsidRPr="00616F0C">
        <w:tab/>
        <w:t>Nudsf_</w:t>
      </w:r>
      <w:r>
        <w:t>Timer</w:t>
      </w:r>
      <w:r w:rsidRPr="00616F0C">
        <w:t xml:space="preserve"> Service</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6DD0F707" w14:textId="77777777" w:rsidR="00E134FC" w:rsidRPr="00616F0C" w:rsidRDefault="00E134FC" w:rsidP="00E134FC">
      <w:pPr>
        <w:pStyle w:val="Heading3"/>
      </w:pPr>
      <w:bookmarkStart w:id="1675" w:name="_Toc66114797"/>
      <w:bookmarkStart w:id="1676" w:name="_Toc67686308"/>
      <w:bookmarkStart w:id="1677" w:name="_Toc74994597"/>
      <w:bookmarkStart w:id="1678" w:name="_Toc85467851"/>
      <w:bookmarkStart w:id="1679" w:name="_Toc89181510"/>
      <w:bookmarkStart w:id="1680" w:name="_Toc89182893"/>
      <w:bookmarkStart w:id="1681" w:name="_Toc90651195"/>
      <w:bookmarkStart w:id="1682" w:name="_Toc96933345"/>
      <w:bookmarkStart w:id="1683" w:name="_Toc98507212"/>
      <w:bookmarkStart w:id="1684" w:name="_Toc98507665"/>
      <w:bookmarkStart w:id="1685" w:name="_Toc106640668"/>
      <w:bookmarkStart w:id="1686" w:name="_Toc122098542"/>
      <w:bookmarkStart w:id="1687" w:name="_Toc130844664"/>
      <w:bookmarkStart w:id="1688" w:name="_Toc138412186"/>
      <w:bookmarkStart w:id="1689" w:name="_Toc145956972"/>
      <w:bookmarkStart w:id="1690" w:name="_Toc153890669"/>
      <w:bookmarkStart w:id="1691" w:name="_Toc161834967"/>
      <w:bookmarkStart w:id="1692" w:name="_Toc169755789"/>
      <w:bookmarkStart w:id="1693" w:name="_Toc186730109"/>
      <w:bookmarkStart w:id="1694" w:name="_Toc192837203"/>
      <w:bookmarkStart w:id="1695" w:name="_Toc199251110"/>
      <w:r w:rsidRPr="00616F0C">
        <w:t>5.</w:t>
      </w:r>
      <w:r>
        <w:t>3</w:t>
      </w:r>
      <w:r w:rsidRPr="00616F0C">
        <w:t>.1</w:t>
      </w:r>
      <w:r w:rsidRPr="00616F0C">
        <w:tab/>
        <w:t>Service Description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696" w:name="_Toc66114798"/>
      <w:bookmarkStart w:id="1697" w:name="_Toc67686309"/>
      <w:bookmarkStart w:id="1698" w:name="_Toc74994598"/>
      <w:bookmarkStart w:id="1699" w:name="_Toc85467852"/>
      <w:bookmarkStart w:id="1700" w:name="_Toc89181511"/>
      <w:bookmarkStart w:id="1701" w:name="_Toc89182894"/>
      <w:bookmarkStart w:id="1702" w:name="_Toc90651196"/>
      <w:bookmarkStart w:id="1703" w:name="_Toc96933346"/>
      <w:bookmarkStart w:id="1704" w:name="_Toc98507213"/>
      <w:bookmarkStart w:id="1705" w:name="_Toc98507666"/>
      <w:bookmarkStart w:id="1706" w:name="_Toc106640669"/>
      <w:bookmarkStart w:id="1707" w:name="_Toc122098543"/>
      <w:bookmarkStart w:id="1708" w:name="_Toc130844665"/>
      <w:bookmarkStart w:id="1709" w:name="_Toc138412187"/>
      <w:bookmarkStart w:id="1710" w:name="_Toc145956973"/>
      <w:bookmarkStart w:id="1711" w:name="_Toc153890670"/>
      <w:bookmarkStart w:id="1712" w:name="_Toc161834968"/>
      <w:bookmarkStart w:id="1713" w:name="_Toc169755790"/>
      <w:bookmarkStart w:id="1714" w:name="_Toc186730110"/>
      <w:bookmarkStart w:id="1715" w:name="_Toc192837204"/>
      <w:bookmarkStart w:id="1716" w:name="_Toc199251111"/>
      <w:r w:rsidRPr="00616F0C">
        <w:t>5.</w:t>
      </w:r>
      <w:r>
        <w:t>3</w:t>
      </w:r>
      <w:r w:rsidRPr="00616F0C">
        <w:t>.2</w:t>
      </w:r>
      <w:r w:rsidRPr="00616F0C">
        <w:tab/>
        <w:t>Service Operations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5DD0D071" w14:textId="77777777" w:rsidR="00E134FC" w:rsidRPr="00616F0C" w:rsidRDefault="00E134FC" w:rsidP="00E134FC">
      <w:pPr>
        <w:pStyle w:val="Heading4"/>
      </w:pPr>
      <w:bookmarkStart w:id="1717" w:name="_Toc66114799"/>
      <w:bookmarkStart w:id="1718" w:name="_Toc67686310"/>
      <w:bookmarkStart w:id="1719" w:name="_Toc74994599"/>
      <w:bookmarkStart w:id="1720" w:name="_Toc85467853"/>
      <w:bookmarkStart w:id="1721" w:name="_Toc89182895"/>
      <w:bookmarkStart w:id="1722" w:name="_Toc90651197"/>
      <w:bookmarkStart w:id="1723" w:name="_Toc96933347"/>
      <w:bookmarkStart w:id="1724" w:name="_Toc98507214"/>
      <w:bookmarkStart w:id="1725" w:name="_Toc98507667"/>
      <w:bookmarkStart w:id="1726" w:name="_Toc106640670"/>
      <w:bookmarkStart w:id="1727" w:name="_Toc122098544"/>
      <w:bookmarkStart w:id="1728" w:name="_Toc130844666"/>
      <w:bookmarkStart w:id="1729" w:name="_Toc138412188"/>
      <w:bookmarkStart w:id="1730" w:name="_Toc145956974"/>
      <w:bookmarkStart w:id="1731" w:name="_Toc153890671"/>
      <w:bookmarkStart w:id="1732" w:name="_Toc161834969"/>
      <w:bookmarkStart w:id="1733" w:name="_Toc169755791"/>
      <w:bookmarkStart w:id="1734" w:name="_Toc186730111"/>
      <w:bookmarkStart w:id="1735" w:name="_Toc192837205"/>
      <w:bookmarkStart w:id="1736" w:name="_Toc199251112"/>
      <w:r w:rsidRPr="00616F0C">
        <w:t>5.</w:t>
      </w:r>
      <w:r>
        <w:t>3</w:t>
      </w:r>
      <w:r w:rsidRPr="00616F0C">
        <w:t>.2.1</w:t>
      </w:r>
      <w:r w:rsidRPr="00616F0C">
        <w:tab/>
        <w:t>Introduction</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737" w:name="_Toc66114800"/>
      <w:bookmarkStart w:id="1738" w:name="_Toc67686311"/>
      <w:bookmarkStart w:id="1739" w:name="_Toc74994600"/>
      <w:bookmarkStart w:id="1740" w:name="_Toc85467854"/>
      <w:bookmarkStart w:id="1741" w:name="_Toc89182896"/>
      <w:bookmarkStart w:id="1742" w:name="_Toc90651198"/>
      <w:bookmarkStart w:id="1743" w:name="_Toc96933348"/>
      <w:bookmarkStart w:id="1744" w:name="_Toc98507215"/>
      <w:bookmarkStart w:id="1745" w:name="_Toc98507668"/>
      <w:bookmarkStart w:id="1746" w:name="_Toc106640671"/>
      <w:bookmarkStart w:id="1747" w:name="_Toc122098545"/>
      <w:bookmarkStart w:id="1748" w:name="_Toc130844667"/>
      <w:bookmarkStart w:id="1749" w:name="_Toc138412189"/>
      <w:bookmarkStart w:id="1750" w:name="_Toc145956975"/>
      <w:bookmarkStart w:id="1751" w:name="_Toc153890672"/>
      <w:bookmarkStart w:id="1752" w:name="_Toc161834970"/>
      <w:bookmarkStart w:id="1753" w:name="_Toc169755792"/>
      <w:bookmarkStart w:id="1754" w:name="_Toc186730112"/>
      <w:bookmarkStart w:id="1755" w:name="_Toc192837206"/>
      <w:bookmarkStart w:id="1756" w:name="_Toc199251113"/>
      <w:r w:rsidRPr="00616F0C">
        <w:t>5.</w:t>
      </w:r>
      <w:r>
        <w:t>3</w:t>
      </w:r>
      <w:r w:rsidRPr="00616F0C">
        <w:t>.2.2</w:t>
      </w:r>
      <w:r w:rsidRPr="00616F0C">
        <w:tab/>
      </w:r>
      <w:r>
        <w:t>Start</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9A13F32" w14:textId="77777777" w:rsidR="00E134FC" w:rsidRPr="00616F0C" w:rsidRDefault="00E134FC" w:rsidP="00E134FC">
      <w:pPr>
        <w:pStyle w:val="Heading5"/>
      </w:pPr>
      <w:bookmarkStart w:id="1757" w:name="_Toc66114801"/>
      <w:bookmarkStart w:id="1758" w:name="_Toc67686312"/>
      <w:bookmarkStart w:id="1759" w:name="_Toc74994601"/>
      <w:bookmarkStart w:id="1760" w:name="_Toc85467855"/>
      <w:bookmarkStart w:id="1761" w:name="_Toc89182897"/>
      <w:bookmarkStart w:id="1762" w:name="_Toc90651199"/>
      <w:bookmarkStart w:id="1763" w:name="_Toc96933349"/>
      <w:bookmarkStart w:id="1764" w:name="_Toc98507216"/>
      <w:bookmarkStart w:id="1765" w:name="_Toc98507669"/>
      <w:bookmarkStart w:id="1766" w:name="_Toc106640672"/>
      <w:bookmarkStart w:id="1767" w:name="_Toc122098546"/>
      <w:bookmarkStart w:id="1768" w:name="_Toc130844668"/>
      <w:bookmarkStart w:id="1769" w:name="_Toc138412190"/>
      <w:bookmarkStart w:id="1770" w:name="_Toc145956976"/>
      <w:bookmarkStart w:id="1771" w:name="_Toc153890673"/>
      <w:bookmarkStart w:id="1772" w:name="_Toc161834971"/>
      <w:bookmarkStart w:id="1773" w:name="_Toc169755793"/>
      <w:bookmarkStart w:id="1774" w:name="_Toc186730113"/>
      <w:bookmarkStart w:id="1775" w:name="_Toc192837207"/>
      <w:bookmarkStart w:id="1776" w:name="_Toc199251114"/>
      <w:r w:rsidRPr="00616F0C">
        <w:t>5.</w:t>
      </w:r>
      <w:r>
        <w:t>3</w:t>
      </w:r>
      <w:r w:rsidRPr="00616F0C">
        <w:t>.2.2.1</w:t>
      </w:r>
      <w:r w:rsidRPr="00616F0C">
        <w:tab/>
        <w:t>General</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777" w:name="_Toc66114802"/>
      <w:bookmarkStart w:id="1778" w:name="_Toc67686313"/>
      <w:bookmarkStart w:id="1779" w:name="_Toc74994602"/>
      <w:bookmarkStart w:id="1780" w:name="_Toc85467856"/>
      <w:bookmarkStart w:id="1781" w:name="_Toc89182898"/>
      <w:bookmarkStart w:id="1782" w:name="_Toc90651200"/>
      <w:bookmarkStart w:id="1783" w:name="_Toc96933350"/>
      <w:bookmarkStart w:id="1784" w:name="_Toc98507217"/>
      <w:bookmarkStart w:id="1785" w:name="_Toc98507670"/>
      <w:bookmarkStart w:id="1786" w:name="_Toc106640673"/>
      <w:bookmarkStart w:id="1787" w:name="_Toc122098547"/>
      <w:bookmarkStart w:id="1788" w:name="_Toc130844669"/>
      <w:bookmarkStart w:id="1789" w:name="_Toc138412191"/>
      <w:bookmarkStart w:id="1790" w:name="_Toc145956977"/>
      <w:bookmarkStart w:id="1791" w:name="_Toc153890674"/>
      <w:bookmarkStart w:id="1792" w:name="_Toc161834972"/>
      <w:bookmarkStart w:id="1793" w:name="_Toc169755794"/>
      <w:bookmarkStart w:id="1794" w:name="_Toc186730114"/>
      <w:bookmarkStart w:id="1795" w:name="_Toc192837208"/>
      <w:bookmarkStart w:id="1796" w:name="_Toc199251115"/>
      <w:r w:rsidRPr="00616F0C">
        <w:t>5.</w:t>
      </w:r>
      <w:r>
        <w:t>3</w:t>
      </w:r>
      <w:r w:rsidRPr="00616F0C">
        <w:t>.2.2.2</w:t>
      </w:r>
      <w:r w:rsidRPr="00616F0C">
        <w:tab/>
      </w:r>
      <w:r>
        <w:t>Timer Start</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6" type="#_x0000_t75" style="width:6in;height:114.7pt" o:ole="">
            <v:imagedata r:id="rId74" o:title=""/>
          </v:shape>
          <o:OLEObject Type="Embed" ProgID="Visio.Drawing.11" ShapeID="_x0000_i1056" DrawAspect="Content" ObjectID="_1809867787"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797" w:name="_Toc66114803"/>
      <w:bookmarkStart w:id="1798" w:name="_Toc67686314"/>
      <w:bookmarkStart w:id="1799" w:name="_Toc74994603"/>
      <w:bookmarkStart w:id="1800" w:name="_Toc85467857"/>
      <w:bookmarkStart w:id="1801" w:name="_Toc89182899"/>
      <w:bookmarkStart w:id="1802" w:name="_Toc90651201"/>
      <w:bookmarkStart w:id="1803" w:name="_Toc96933351"/>
      <w:bookmarkStart w:id="1804" w:name="_Toc98507218"/>
      <w:bookmarkStart w:id="1805" w:name="_Toc98507671"/>
      <w:bookmarkStart w:id="1806" w:name="_Toc106640674"/>
      <w:bookmarkStart w:id="1807" w:name="_Toc122098548"/>
      <w:bookmarkStart w:id="1808" w:name="_Toc130844670"/>
      <w:bookmarkStart w:id="1809" w:name="_Toc138412192"/>
      <w:bookmarkStart w:id="1810" w:name="_Toc145956978"/>
      <w:bookmarkStart w:id="1811" w:name="_Toc153890675"/>
      <w:bookmarkStart w:id="1812" w:name="_Toc161834973"/>
      <w:bookmarkStart w:id="1813" w:name="_Toc169755795"/>
      <w:bookmarkStart w:id="1814" w:name="_Toc186730115"/>
      <w:bookmarkStart w:id="1815" w:name="_Toc192837209"/>
      <w:bookmarkStart w:id="1816" w:name="_Toc199251116"/>
      <w:r w:rsidRPr="00616F0C">
        <w:t>5.</w:t>
      </w:r>
      <w:r>
        <w:t>3</w:t>
      </w:r>
      <w:r w:rsidRPr="00616F0C">
        <w:t>.2.</w:t>
      </w:r>
      <w:r>
        <w:t>3</w:t>
      </w:r>
      <w:r w:rsidRPr="00616F0C">
        <w:tab/>
      </w:r>
      <w:r>
        <w:t>Update</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6F03C5E5" w14:textId="77777777" w:rsidR="00E134FC" w:rsidRPr="00616F0C" w:rsidRDefault="00E134FC" w:rsidP="00E134FC">
      <w:pPr>
        <w:pStyle w:val="Heading5"/>
      </w:pPr>
      <w:bookmarkStart w:id="1817" w:name="_Toc66114804"/>
      <w:bookmarkStart w:id="1818" w:name="_Toc67686315"/>
      <w:bookmarkStart w:id="1819" w:name="_Toc74994604"/>
      <w:bookmarkStart w:id="1820" w:name="_Toc85467858"/>
      <w:bookmarkStart w:id="1821" w:name="_Toc89182900"/>
      <w:bookmarkStart w:id="1822" w:name="_Toc90651202"/>
      <w:bookmarkStart w:id="1823" w:name="_Toc96933352"/>
      <w:bookmarkStart w:id="1824" w:name="_Toc98507219"/>
      <w:bookmarkStart w:id="1825" w:name="_Toc98507672"/>
      <w:bookmarkStart w:id="1826" w:name="_Toc106640675"/>
      <w:bookmarkStart w:id="1827" w:name="_Toc122098549"/>
      <w:bookmarkStart w:id="1828" w:name="_Toc130844671"/>
      <w:bookmarkStart w:id="1829" w:name="_Toc138412193"/>
      <w:bookmarkStart w:id="1830" w:name="_Toc145956979"/>
      <w:bookmarkStart w:id="1831" w:name="_Toc153890676"/>
      <w:bookmarkStart w:id="1832" w:name="_Toc161834974"/>
      <w:bookmarkStart w:id="1833" w:name="_Toc169755796"/>
      <w:bookmarkStart w:id="1834" w:name="_Toc186730116"/>
      <w:bookmarkStart w:id="1835" w:name="_Toc192837210"/>
      <w:bookmarkStart w:id="1836" w:name="_Toc199251117"/>
      <w:r w:rsidRPr="00616F0C">
        <w:t>5.</w:t>
      </w:r>
      <w:r>
        <w:t>3</w:t>
      </w:r>
      <w:r w:rsidRPr="00616F0C">
        <w:t>.2.</w:t>
      </w:r>
      <w:r>
        <w:t>3</w:t>
      </w:r>
      <w:r w:rsidRPr="00616F0C">
        <w:t>.1</w:t>
      </w:r>
      <w:r w:rsidRPr="00616F0C">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837" w:name="_Toc66114805"/>
      <w:bookmarkStart w:id="1838" w:name="_Toc67686316"/>
      <w:bookmarkStart w:id="1839" w:name="_Toc74994605"/>
      <w:bookmarkStart w:id="1840" w:name="_Toc85467859"/>
      <w:bookmarkStart w:id="1841" w:name="_Toc89182901"/>
      <w:bookmarkStart w:id="1842" w:name="_Toc90651203"/>
      <w:bookmarkStart w:id="1843" w:name="_Toc96933353"/>
      <w:bookmarkStart w:id="1844" w:name="_Toc98507220"/>
      <w:bookmarkStart w:id="1845" w:name="_Toc98507673"/>
      <w:bookmarkStart w:id="1846" w:name="_Toc106640676"/>
      <w:bookmarkStart w:id="1847" w:name="_Toc122098550"/>
      <w:bookmarkStart w:id="1848" w:name="_Toc130844672"/>
      <w:bookmarkStart w:id="1849" w:name="_Toc138412194"/>
      <w:bookmarkStart w:id="1850" w:name="_Toc145956980"/>
      <w:bookmarkStart w:id="1851" w:name="_Toc153890677"/>
      <w:bookmarkStart w:id="1852" w:name="_Toc161834975"/>
      <w:bookmarkStart w:id="1853" w:name="_Toc169755797"/>
      <w:bookmarkStart w:id="1854" w:name="_Toc186730117"/>
      <w:bookmarkStart w:id="1855" w:name="_Toc192837211"/>
      <w:bookmarkStart w:id="1856" w:name="_Toc199251118"/>
      <w:r w:rsidRPr="00616F0C">
        <w:t>5.</w:t>
      </w:r>
      <w:r>
        <w:t>3</w:t>
      </w:r>
      <w:r w:rsidRPr="00616F0C">
        <w:t>.2.</w:t>
      </w:r>
      <w:r>
        <w:t>3</w:t>
      </w:r>
      <w:r w:rsidRPr="00616F0C">
        <w:t>.2</w:t>
      </w:r>
      <w:r w:rsidRPr="00616F0C">
        <w:tab/>
      </w:r>
      <w:r>
        <w:t>Timer Update</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7" type="#_x0000_t75" style="width:6in;height:114.7pt" o:ole="">
            <v:imagedata r:id="rId76" o:title=""/>
          </v:shape>
          <o:OLEObject Type="Embed" ProgID="Visio.Drawing.11" ShapeID="_x0000_i1057" DrawAspect="Content" ObjectID="_1809867788"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857" w:name="_Toc66114806"/>
      <w:bookmarkStart w:id="1858" w:name="_Toc67686317"/>
      <w:bookmarkStart w:id="1859" w:name="_Toc74994606"/>
      <w:bookmarkStart w:id="1860" w:name="_Toc85467860"/>
      <w:bookmarkStart w:id="1861" w:name="_Toc89182902"/>
      <w:bookmarkStart w:id="1862" w:name="_Toc90651204"/>
      <w:bookmarkStart w:id="1863" w:name="_Toc96933354"/>
      <w:bookmarkStart w:id="1864" w:name="_Toc98507221"/>
      <w:bookmarkStart w:id="1865" w:name="_Toc98507674"/>
      <w:bookmarkStart w:id="1866" w:name="_Toc106640677"/>
      <w:bookmarkStart w:id="1867" w:name="_Toc122098551"/>
      <w:bookmarkStart w:id="1868" w:name="_Toc130844673"/>
      <w:bookmarkStart w:id="1869" w:name="_Toc138412195"/>
      <w:bookmarkStart w:id="1870" w:name="_Toc145956981"/>
      <w:bookmarkStart w:id="1871" w:name="_Toc153890678"/>
      <w:bookmarkStart w:id="1872" w:name="_Toc161834976"/>
      <w:bookmarkStart w:id="1873" w:name="_Toc169755798"/>
      <w:bookmarkStart w:id="1874" w:name="_Toc186730118"/>
      <w:bookmarkStart w:id="1875" w:name="_Toc192837212"/>
      <w:bookmarkStart w:id="1876" w:name="_Toc199251119"/>
      <w:r w:rsidRPr="00616F0C">
        <w:t>5.</w:t>
      </w:r>
      <w:r>
        <w:t>3</w:t>
      </w:r>
      <w:r w:rsidRPr="00616F0C">
        <w:t>.2.</w:t>
      </w:r>
      <w:r>
        <w:t>4</w:t>
      </w:r>
      <w:r w:rsidRPr="00616F0C">
        <w:tab/>
      </w:r>
      <w:r>
        <w:t>Stop</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309E5631" w14:textId="77777777" w:rsidR="00E134FC" w:rsidRPr="00616F0C" w:rsidRDefault="00E134FC" w:rsidP="00E134FC">
      <w:pPr>
        <w:pStyle w:val="Heading5"/>
      </w:pPr>
      <w:bookmarkStart w:id="1877" w:name="_Toc66114807"/>
      <w:bookmarkStart w:id="1878" w:name="_Toc67686318"/>
      <w:bookmarkStart w:id="1879" w:name="_Toc74994607"/>
      <w:bookmarkStart w:id="1880" w:name="_Toc85467861"/>
      <w:bookmarkStart w:id="1881" w:name="_Toc89182903"/>
      <w:bookmarkStart w:id="1882" w:name="_Toc90651205"/>
      <w:bookmarkStart w:id="1883" w:name="_Toc96933355"/>
      <w:bookmarkStart w:id="1884" w:name="_Toc98507222"/>
      <w:bookmarkStart w:id="1885" w:name="_Toc98507675"/>
      <w:bookmarkStart w:id="1886" w:name="_Toc106640678"/>
      <w:bookmarkStart w:id="1887" w:name="_Toc122098552"/>
      <w:bookmarkStart w:id="1888" w:name="_Toc130844674"/>
      <w:bookmarkStart w:id="1889" w:name="_Toc138412196"/>
      <w:bookmarkStart w:id="1890" w:name="_Toc145956982"/>
      <w:bookmarkStart w:id="1891" w:name="_Toc153890679"/>
      <w:bookmarkStart w:id="1892" w:name="_Toc161834977"/>
      <w:bookmarkStart w:id="1893" w:name="_Toc169755799"/>
      <w:bookmarkStart w:id="1894" w:name="_Toc186730119"/>
      <w:bookmarkStart w:id="1895" w:name="_Toc192837213"/>
      <w:bookmarkStart w:id="1896" w:name="_Toc199251120"/>
      <w:r w:rsidRPr="00616F0C">
        <w:t>5.</w:t>
      </w:r>
      <w:r>
        <w:t>3</w:t>
      </w:r>
      <w:r w:rsidRPr="00616F0C">
        <w:t>.2.</w:t>
      </w:r>
      <w:r>
        <w:t>4</w:t>
      </w:r>
      <w:r w:rsidRPr="00616F0C">
        <w:t>.1</w:t>
      </w:r>
      <w:r w:rsidRPr="00616F0C">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897" w:name="_Toc66114808"/>
      <w:bookmarkStart w:id="1898" w:name="_Toc67686319"/>
      <w:bookmarkStart w:id="1899" w:name="_Toc74994608"/>
      <w:bookmarkStart w:id="1900" w:name="_Toc85467862"/>
      <w:bookmarkStart w:id="1901" w:name="_Toc89182904"/>
      <w:bookmarkStart w:id="1902" w:name="_Toc90651206"/>
      <w:bookmarkStart w:id="1903" w:name="_Toc96933356"/>
      <w:bookmarkStart w:id="1904" w:name="_Toc98507223"/>
      <w:bookmarkStart w:id="1905" w:name="_Toc98507676"/>
      <w:bookmarkStart w:id="1906" w:name="_Toc106640679"/>
      <w:bookmarkStart w:id="1907" w:name="_Toc122098553"/>
      <w:bookmarkStart w:id="1908" w:name="_Toc130844675"/>
      <w:bookmarkStart w:id="1909" w:name="_Toc138412197"/>
      <w:bookmarkStart w:id="1910" w:name="_Toc145956983"/>
      <w:bookmarkStart w:id="1911" w:name="_Toc153890680"/>
      <w:bookmarkStart w:id="1912" w:name="_Toc161834978"/>
      <w:bookmarkStart w:id="1913" w:name="_Toc169755800"/>
      <w:bookmarkStart w:id="1914" w:name="_Toc186730120"/>
      <w:bookmarkStart w:id="1915" w:name="_Toc192837214"/>
      <w:bookmarkStart w:id="1916" w:name="_Toc199251121"/>
      <w:r w:rsidRPr="00616F0C">
        <w:t>5.</w:t>
      </w:r>
      <w:r>
        <w:t>3</w:t>
      </w:r>
      <w:r w:rsidRPr="00616F0C">
        <w:t>.2.</w:t>
      </w:r>
      <w:r>
        <w:t>4</w:t>
      </w:r>
      <w:r w:rsidRPr="00616F0C">
        <w:t>.2</w:t>
      </w:r>
      <w:r w:rsidRPr="00616F0C">
        <w:tab/>
      </w:r>
      <w:r>
        <w:t>Single Timer Stop</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8" type="#_x0000_t75" style="width:6in;height:114.7pt" o:ole="">
            <v:imagedata r:id="rId78" o:title=""/>
          </v:shape>
          <o:OLEObject Type="Embed" ProgID="Visio.Drawing.11" ShapeID="_x0000_i1058" DrawAspect="Content" ObjectID="_1809867789"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917" w:name="_Toc66114809"/>
      <w:bookmarkStart w:id="1918" w:name="_Toc67686320"/>
      <w:bookmarkStart w:id="1919" w:name="_Toc74994609"/>
      <w:bookmarkStart w:id="1920" w:name="_Toc85467863"/>
      <w:bookmarkStart w:id="1921" w:name="_Toc89182905"/>
      <w:bookmarkStart w:id="1922" w:name="_Toc90651207"/>
      <w:bookmarkStart w:id="1923" w:name="_Toc96933357"/>
      <w:bookmarkStart w:id="1924" w:name="_Toc98507224"/>
      <w:bookmarkStart w:id="1925" w:name="_Toc98507677"/>
      <w:bookmarkStart w:id="1926" w:name="_Toc106640680"/>
      <w:bookmarkStart w:id="1927" w:name="_Toc122098554"/>
      <w:bookmarkStart w:id="1928" w:name="_Toc130844676"/>
      <w:bookmarkStart w:id="1929" w:name="_Toc138412198"/>
      <w:bookmarkStart w:id="1930" w:name="_Toc145956984"/>
      <w:bookmarkStart w:id="1931" w:name="_Toc153890681"/>
      <w:bookmarkStart w:id="1932" w:name="_Toc161834979"/>
      <w:bookmarkStart w:id="1933" w:name="_Toc169755801"/>
      <w:bookmarkStart w:id="1934" w:name="_Toc186730121"/>
      <w:bookmarkStart w:id="1935" w:name="_Toc192837215"/>
      <w:bookmarkStart w:id="1936" w:name="_Toc199251122"/>
      <w:r w:rsidRPr="00616F0C">
        <w:t>5.</w:t>
      </w:r>
      <w:r>
        <w:t>3</w:t>
      </w:r>
      <w:r w:rsidRPr="00616F0C">
        <w:t>.2.</w:t>
      </w:r>
      <w:r>
        <w:t>4</w:t>
      </w:r>
      <w:r w:rsidRPr="00616F0C">
        <w:t>.</w:t>
      </w:r>
      <w:r>
        <w:t>3</w:t>
      </w:r>
      <w:r w:rsidRPr="00616F0C">
        <w:tab/>
      </w:r>
      <w:r>
        <w:t>Multiple Timer Stop</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9" type="#_x0000_t75" style="width:6in;height:114.7pt" o:ole="">
            <v:imagedata r:id="rId80" o:title=""/>
          </v:shape>
          <o:OLEObject Type="Embed" ProgID="Visio.Drawing.11" ShapeID="_x0000_i1059" DrawAspect="Content" ObjectID="_1809867790" r:id="rId81"/>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937" w:name="_Toc66114810"/>
      <w:bookmarkStart w:id="1938" w:name="_Toc67686321"/>
      <w:bookmarkStart w:id="1939" w:name="_Toc74994610"/>
      <w:bookmarkStart w:id="1940" w:name="_Toc85467864"/>
      <w:bookmarkStart w:id="1941" w:name="_Toc89182906"/>
      <w:bookmarkStart w:id="1942" w:name="_Toc90651208"/>
      <w:bookmarkStart w:id="1943" w:name="_Toc96933358"/>
      <w:bookmarkStart w:id="1944" w:name="_Toc98507225"/>
      <w:bookmarkStart w:id="1945" w:name="_Toc98507678"/>
      <w:bookmarkStart w:id="1946" w:name="_Toc106640681"/>
      <w:bookmarkStart w:id="1947" w:name="_Toc122098555"/>
      <w:bookmarkStart w:id="1948" w:name="_Toc130844677"/>
      <w:bookmarkStart w:id="1949" w:name="_Toc138412199"/>
      <w:bookmarkStart w:id="1950" w:name="_Toc145956985"/>
      <w:bookmarkStart w:id="1951" w:name="_Toc153890682"/>
      <w:bookmarkStart w:id="1952" w:name="_Toc161834980"/>
      <w:bookmarkStart w:id="1953" w:name="_Toc169755802"/>
      <w:bookmarkStart w:id="1954" w:name="_Toc186730122"/>
      <w:bookmarkStart w:id="1955" w:name="_Toc192837216"/>
      <w:bookmarkStart w:id="1956" w:name="_Toc199251123"/>
      <w:r w:rsidRPr="00616F0C">
        <w:t>5.</w:t>
      </w:r>
      <w:r>
        <w:t>3</w:t>
      </w:r>
      <w:r w:rsidRPr="00616F0C">
        <w:t>.2.</w:t>
      </w:r>
      <w:r>
        <w:t>5</w:t>
      </w:r>
      <w:r w:rsidRPr="00616F0C">
        <w:tab/>
      </w:r>
      <w:r>
        <w:t>Search</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05B45CF" w14:textId="77777777" w:rsidR="00E134FC" w:rsidRPr="00616F0C" w:rsidRDefault="00E134FC" w:rsidP="00E134FC">
      <w:pPr>
        <w:pStyle w:val="Heading5"/>
      </w:pPr>
      <w:bookmarkStart w:id="1957" w:name="_Toc66114811"/>
      <w:bookmarkStart w:id="1958" w:name="_Toc67686322"/>
      <w:bookmarkStart w:id="1959" w:name="_Toc74994611"/>
      <w:bookmarkStart w:id="1960" w:name="_Toc85467865"/>
      <w:bookmarkStart w:id="1961" w:name="_Toc89182907"/>
      <w:bookmarkStart w:id="1962" w:name="_Toc90651209"/>
      <w:bookmarkStart w:id="1963" w:name="_Toc96933359"/>
      <w:bookmarkStart w:id="1964" w:name="_Toc98507226"/>
      <w:bookmarkStart w:id="1965" w:name="_Toc98507679"/>
      <w:bookmarkStart w:id="1966" w:name="_Toc106640682"/>
      <w:bookmarkStart w:id="1967" w:name="_Toc122098556"/>
      <w:bookmarkStart w:id="1968" w:name="_Toc130844678"/>
      <w:bookmarkStart w:id="1969" w:name="_Toc138412200"/>
      <w:bookmarkStart w:id="1970" w:name="_Toc145956986"/>
      <w:bookmarkStart w:id="1971" w:name="_Toc153890683"/>
      <w:bookmarkStart w:id="1972" w:name="_Toc161834981"/>
      <w:bookmarkStart w:id="1973" w:name="_Toc169755803"/>
      <w:bookmarkStart w:id="1974" w:name="_Toc186730123"/>
      <w:bookmarkStart w:id="1975" w:name="_Toc192837217"/>
      <w:bookmarkStart w:id="1976" w:name="_Toc199251124"/>
      <w:r w:rsidRPr="00616F0C">
        <w:t>5.</w:t>
      </w:r>
      <w:r>
        <w:t>3</w:t>
      </w:r>
      <w:r w:rsidRPr="00616F0C">
        <w:t>.2.</w:t>
      </w:r>
      <w:r>
        <w:t>5</w:t>
      </w:r>
      <w:r w:rsidRPr="00616F0C">
        <w:t>.1</w:t>
      </w:r>
      <w:r w:rsidRPr="00616F0C">
        <w:tab/>
        <w:t>General</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977" w:name="_Toc66114812"/>
      <w:bookmarkStart w:id="1978" w:name="_Toc67686323"/>
      <w:bookmarkStart w:id="1979" w:name="_Toc74994612"/>
      <w:bookmarkStart w:id="1980" w:name="_Toc85467866"/>
      <w:bookmarkStart w:id="1981" w:name="_Toc89182908"/>
      <w:bookmarkStart w:id="1982" w:name="_Toc90651210"/>
      <w:bookmarkStart w:id="1983" w:name="_Toc96933360"/>
      <w:bookmarkStart w:id="1984" w:name="_Toc98507227"/>
      <w:bookmarkStart w:id="1985" w:name="_Toc98507680"/>
      <w:bookmarkStart w:id="1986" w:name="_Toc106640683"/>
      <w:bookmarkStart w:id="1987" w:name="_Toc122098557"/>
      <w:bookmarkStart w:id="1988" w:name="_Toc130844679"/>
      <w:bookmarkStart w:id="1989" w:name="_Toc138412201"/>
      <w:bookmarkStart w:id="1990" w:name="_Toc145956987"/>
      <w:bookmarkStart w:id="1991" w:name="_Toc153890684"/>
      <w:bookmarkStart w:id="1992" w:name="_Toc161834982"/>
      <w:bookmarkStart w:id="1993" w:name="_Toc169755804"/>
      <w:bookmarkStart w:id="1994" w:name="_Toc186730124"/>
      <w:bookmarkStart w:id="1995" w:name="_Toc192837218"/>
      <w:bookmarkStart w:id="1996" w:name="_Toc199251125"/>
      <w:r w:rsidRPr="00616F0C">
        <w:lastRenderedPageBreak/>
        <w:t>5.</w:t>
      </w:r>
      <w:r>
        <w:t>3</w:t>
      </w:r>
      <w:r w:rsidRPr="00616F0C">
        <w:t>.2.</w:t>
      </w:r>
      <w:r>
        <w:t>5</w:t>
      </w:r>
      <w:r w:rsidRPr="00616F0C">
        <w:t>.2</w:t>
      </w:r>
      <w:r w:rsidRPr="00616F0C">
        <w:tab/>
      </w:r>
      <w:r>
        <w:t>Expired Timer Search</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60" type="#_x0000_t75" style="width:6in;height:114.7pt" o:ole="">
            <v:imagedata r:id="rId82" o:title=""/>
          </v:shape>
          <o:OLEObject Type="Embed" ProgID="Visio.Drawing.11" ShapeID="_x0000_i1060" DrawAspect="Content" ObjectID="_1809867791"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997" w:name="_Toc66114813"/>
      <w:bookmarkStart w:id="1998" w:name="_Toc67686324"/>
      <w:bookmarkStart w:id="1999" w:name="_Toc74994613"/>
      <w:bookmarkStart w:id="2000" w:name="_Toc85467867"/>
      <w:bookmarkStart w:id="2001" w:name="_Toc89182909"/>
      <w:bookmarkStart w:id="2002" w:name="_Toc90651211"/>
      <w:bookmarkStart w:id="2003" w:name="_Toc96933361"/>
      <w:bookmarkStart w:id="2004" w:name="_Toc98507228"/>
      <w:bookmarkStart w:id="2005" w:name="_Toc98507681"/>
      <w:bookmarkStart w:id="2006" w:name="_Toc106640684"/>
      <w:bookmarkStart w:id="2007" w:name="_Toc122098558"/>
      <w:bookmarkStart w:id="2008" w:name="_Toc130844680"/>
      <w:bookmarkStart w:id="2009" w:name="_Toc138412202"/>
      <w:bookmarkStart w:id="2010" w:name="_Toc145956988"/>
      <w:bookmarkStart w:id="2011" w:name="_Toc153890685"/>
      <w:bookmarkStart w:id="2012" w:name="_Toc161834983"/>
      <w:bookmarkStart w:id="2013" w:name="_Toc169755805"/>
      <w:bookmarkStart w:id="2014" w:name="_Toc186730125"/>
      <w:bookmarkStart w:id="2015" w:name="_Toc192837219"/>
      <w:bookmarkStart w:id="2016" w:name="_Toc199251126"/>
      <w:r w:rsidRPr="00616F0C">
        <w:t>5.</w:t>
      </w:r>
      <w:r>
        <w:t>3</w:t>
      </w:r>
      <w:r w:rsidRPr="00616F0C">
        <w:t>.2.</w:t>
      </w:r>
      <w:r>
        <w:t>5</w:t>
      </w:r>
      <w:r w:rsidRPr="00616F0C">
        <w:t>.</w:t>
      </w:r>
      <w:r>
        <w:t>3</w:t>
      </w:r>
      <w:r w:rsidRPr="00616F0C">
        <w:tab/>
      </w:r>
      <w:r>
        <w:t>Tagged Timer Search</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1" type="#_x0000_t75" style="width:6in;height:114.7pt" o:ole="">
            <v:imagedata r:id="rId84" o:title=""/>
          </v:shape>
          <o:OLEObject Type="Embed" ProgID="Visio.Drawing.11" ShapeID="_x0000_i1061" DrawAspect="Content" ObjectID="_1809867792"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017" w:name="_Toc66114814"/>
      <w:bookmarkStart w:id="2018" w:name="_Toc67686325"/>
      <w:bookmarkStart w:id="2019" w:name="_Toc74994614"/>
      <w:bookmarkStart w:id="2020" w:name="_Toc85467868"/>
      <w:bookmarkStart w:id="2021" w:name="_Toc89182910"/>
      <w:bookmarkStart w:id="2022" w:name="_Toc90651212"/>
      <w:bookmarkStart w:id="2023" w:name="_Toc96933362"/>
      <w:bookmarkStart w:id="2024" w:name="_Toc98507229"/>
      <w:bookmarkStart w:id="2025" w:name="_Toc98507682"/>
      <w:bookmarkStart w:id="2026" w:name="_Toc106640685"/>
      <w:bookmarkStart w:id="2027" w:name="_Toc122098559"/>
      <w:bookmarkStart w:id="2028" w:name="_Toc130844681"/>
      <w:bookmarkStart w:id="2029" w:name="_Toc138412203"/>
      <w:bookmarkStart w:id="2030" w:name="_Toc145956989"/>
      <w:bookmarkStart w:id="2031" w:name="_Toc153890686"/>
      <w:bookmarkStart w:id="2032" w:name="_Toc161834984"/>
      <w:bookmarkStart w:id="2033" w:name="_Toc169755806"/>
      <w:bookmarkStart w:id="2034" w:name="_Toc186730126"/>
      <w:bookmarkStart w:id="2035" w:name="_Toc192837220"/>
      <w:bookmarkStart w:id="2036" w:name="_Toc199251127"/>
      <w:r w:rsidRPr="00616F0C">
        <w:lastRenderedPageBreak/>
        <w:t>5.</w:t>
      </w:r>
      <w:r>
        <w:t>3</w:t>
      </w:r>
      <w:r w:rsidRPr="00616F0C">
        <w:t>.2.6</w:t>
      </w:r>
      <w:r w:rsidRPr="00616F0C">
        <w:tab/>
        <w:t>Notify</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00D8E89A" w14:textId="77777777" w:rsidR="00E134FC" w:rsidRPr="00616F0C" w:rsidRDefault="00E134FC" w:rsidP="00E134FC">
      <w:pPr>
        <w:pStyle w:val="Heading5"/>
      </w:pPr>
      <w:bookmarkStart w:id="2037" w:name="_Toc66114815"/>
      <w:bookmarkStart w:id="2038" w:name="_Toc67686326"/>
      <w:bookmarkStart w:id="2039" w:name="_Toc74994615"/>
      <w:bookmarkStart w:id="2040" w:name="_Toc85467869"/>
      <w:bookmarkStart w:id="2041" w:name="_Toc89182911"/>
      <w:bookmarkStart w:id="2042" w:name="_Toc90651213"/>
      <w:bookmarkStart w:id="2043" w:name="_Toc96933363"/>
      <w:bookmarkStart w:id="2044" w:name="_Toc98507230"/>
      <w:bookmarkStart w:id="2045" w:name="_Toc98507683"/>
      <w:bookmarkStart w:id="2046" w:name="_Toc106640686"/>
      <w:bookmarkStart w:id="2047" w:name="_Toc122098560"/>
      <w:bookmarkStart w:id="2048" w:name="_Toc130844682"/>
      <w:bookmarkStart w:id="2049" w:name="_Toc138412204"/>
      <w:bookmarkStart w:id="2050" w:name="_Toc145956990"/>
      <w:bookmarkStart w:id="2051" w:name="_Toc153890687"/>
      <w:bookmarkStart w:id="2052" w:name="_Toc161834985"/>
      <w:bookmarkStart w:id="2053" w:name="_Toc169755807"/>
      <w:bookmarkStart w:id="2054" w:name="_Toc186730127"/>
      <w:bookmarkStart w:id="2055" w:name="_Toc192837221"/>
      <w:bookmarkStart w:id="2056" w:name="_Toc199251128"/>
      <w:r w:rsidRPr="00616F0C">
        <w:t>5.</w:t>
      </w:r>
      <w:r>
        <w:t>3</w:t>
      </w:r>
      <w:r w:rsidRPr="00616F0C">
        <w:t>.2.6.1</w:t>
      </w:r>
      <w:r w:rsidRPr="00616F0C">
        <w:tab/>
        <w:t>General</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057" w:name="_Toc66114816"/>
      <w:bookmarkStart w:id="2058" w:name="_Toc67686327"/>
      <w:bookmarkStart w:id="2059" w:name="_Toc74994616"/>
      <w:bookmarkStart w:id="2060" w:name="_Toc85467870"/>
      <w:bookmarkStart w:id="2061" w:name="_Toc89182912"/>
      <w:bookmarkStart w:id="2062" w:name="_Toc90651214"/>
      <w:bookmarkStart w:id="2063" w:name="_Toc96933364"/>
      <w:bookmarkStart w:id="2064" w:name="_Toc98507231"/>
      <w:bookmarkStart w:id="2065" w:name="_Toc98507684"/>
      <w:bookmarkStart w:id="2066" w:name="_Toc106640687"/>
      <w:bookmarkStart w:id="2067" w:name="_Toc122098561"/>
      <w:bookmarkStart w:id="2068" w:name="_Toc130844683"/>
      <w:bookmarkStart w:id="2069" w:name="_Toc138412205"/>
      <w:bookmarkStart w:id="2070" w:name="_Toc145956991"/>
      <w:bookmarkStart w:id="2071" w:name="_Toc153890688"/>
      <w:bookmarkStart w:id="2072" w:name="_Toc161834986"/>
      <w:bookmarkStart w:id="2073" w:name="_Toc169755808"/>
      <w:bookmarkStart w:id="2074" w:name="_Toc186730128"/>
      <w:bookmarkStart w:id="2075" w:name="_Toc192837222"/>
      <w:bookmarkStart w:id="2076" w:name="_Toc199251129"/>
      <w:r w:rsidRPr="00616F0C">
        <w:t>5.</w:t>
      </w:r>
      <w:r>
        <w:t>3</w:t>
      </w:r>
      <w:r w:rsidRPr="00616F0C">
        <w:t>.2.6.2</w:t>
      </w:r>
      <w:r w:rsidRPr="00616F0C">
        <w:tab/>
      </w:r>
      <w:r>
        <w:t>Timer</w:t>
      </w:r>
      <w:r w:rsidRPr="00616F0C">
        <w:t xml:space="preserve"> Expiry Notify</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2" type="#_x0000_t75" style="width:432.15pt;height:93.75pt" o:ole="">
            <v:imagedata r:id="rId86" o:title=""/>
          </v:shape>
          <o:OLEObject Type="Embed" ProgID="Visio.Drawing.15" ShapeID="_x0000_i1062" DrawAspect="Content" ObjectID="_1809867793"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077" w:name="_Toc22187543"/>
      <w:bookmarkStart w:id="2078" w:name="_Toc22630765"/>
      <w:bookmarkStart w:id="2079" w:name="_Toc34227033"/>
      <w:bookmarkStart w:id="2080" w:name="_Toc34749748"/>
      <w:bookmarkStart w:id="2081" w:name="_Toc34750308"/>
      <w:bookmarkStart w:id="2082" w:name="_Toc34750498"/>
      <w:bookmarkStart w:id="2083" w:name="_Toc35940904"/>
      <w:bookmarkStart w:id="2084" w:name="_Toc35937337"/>
      <w:bookmarkStart w:id="2085" w:name="_Toc36463731"/>
      <w:bookmarkStart w:id="2086" w:name="_Toc43131662"/>
      <w:bookmarkStart w:id="2087" w:name="_Toc45032497"/>
      <w:bookmarkStart w:id="2088" w:name="_Toc49782191"/>
      <w:bookmarkStart w:id="2089" w:name="_Toc51873627"/>
      <w:bookmarkStart w:id="2090" w:name="_Toc57209113"/>
      <w:bookmarkStart w:id="2091" w:name="_Toc58588456"/>
      <w:bookmarkStart w:id="2092" w:name="_Toc66114817"/>
      <w:bookmarkStart w:id="2093" w:name="_Toc67686328"/>
      <w:bookmarkStart w:id="2094" w:name="_Toc74994617"/>
      <w:bookmarkStart w:id="2095" w:name="_Toc85467871"/>
      <w:bookmarkStart w:id="2096" w:name="_Toc89181512"/>
      <w:bookmarkStart w:id="2097" w:name="_Toc89182913"/>
      <w:bookmarkStart w:id="2098" w:name="_Toc90651215"/>
      <w:bookmarkStart w:id="2099" w:name="_Toc96933365"/>
      <w:bookmarkStart w:id="2100" w:name="_Toc98507232"/>
      <w:bookmarkStart w:id="2101" w:name="_Toc98507685"/>
      <w:bookmarkStart w:id="2102" w:name="_Toc106640688"/>
      <w:bookmarkStart w:id="2103" w:name="_Toc122098562"/>
      <w:bookmarkStart w:id="2104" w:name="_Toc130844684"/>
      <w:bookmarkStart w:id="2105" w:name="_Toc138412206"/>
      <w:bookmarkStart w:id="2106" w:name="_Toc145956992"/>
      <w:bookmarkStart w:id="2107" w:name="_Toc153890689"/>
      <w:bookmarkStart w:id="2108" w:name="_Toc161834987"/>
      <w:bookmarkStart w:id="2109" w:name="_Toc169755809"/>
      <w:bookmarkStart w:id="2110" w:name="_Toc186730129"/>
      <w:bookmarkStart w:id="2111" w:name="_Toc192837223"/>
      <w:bookmarkStart w:id="2112" w:name="_Toc199251130"/>
      <w:r w:rsidRPr="00616F0C">
        <w:t>6</w:t>
      </w:r>
      <w:r w:rsidRPr="00616F0C">
        <w:tab/>
        <w:t>API Definitions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595605A5" w14:textId="77777777" w:rsidR="00E134FC" w:rsidRPr="00616F0C" w:rsidRDefault="00E134FC" w:rsidP="00E134FC">
      <w:pPr>
        <w:pStyle w:val="Heading2"/>
      </w:pPr>
      <w:bookmarkStart w:id="2113" w:name="_Toc22187544"/>
      <w:bookmarkStart w:id="2114" w:name="_Toc22630766"/>
      <w:bookmarkStart w:id="2115" w:name="_Toc34227034"/>
      <w:bookmarkStart w:id="2116" w:name="_Toc34749749"/>
      <w:bookmarkStart w:id="2117" w:name="_Toc34750309"/>
      <w:bookmarkStart w:id="2118" w:name="_Toc34750499"/>
      <w:bookmarkStart w:id="2119" w:name="_Toc35940905"/>
      <w:bookmarkStart w:id="2120" w:name="_Toc35937338"/>
      <w:bookmarkStart w:id="2121" w:name="_Toc36463732"/>
      <w:bookmarkStart w:id="2122" w:name="_Toc43131663"/>
      <w:bookmarkStart w:id="2123" w:name="_Toc45032498"/>
      <w:bookmarkStart w:id="2124" w:name="_Toc49782192"/>
      <w:bookmarkStart w:id="2125" w:name="_Toc51873628"/>
      <w:bookmarkStart w:id="2126" w:name="_Toc57209114"/>
      <w:bookmarkStart w:id="2127" w:name="_Toc58588457"/>
      <w:bookmarkStart w:id="2128" w:name="_Toc66114818"/>
      <w:bookmarkStart w:id="2129" w:name="_Toc67686329"/>
      <w:bookmarkStart w:id="2130" w:name="_Toc74994618"/>
      <w:bookmarkStart w:id="2131" w:name="_Toc85467872"/>
      <w:bookmarkStart w:id="2132" w:name="_Toc89181513"/>
      <w:bookmarkStart w:id="2133" w:name="_Toc89182914"/>
      <w:bookmarkStart w:id="2134" w:name="_Toc90651216"/>
      <w:bookmarkStart w:id="2135" w:name="_Toc96933366"/>
      <w:bookmarkStart w:id="2136" w:name="_Toc98507233"/>
      <w:bookmarkStart w:id="2137" w:name="_Toc98507686"/>
      <w:bookmarkStart w:id="2138" w:name="_Toc106640689"/>
      <w:bookmarkStart w:id="2139" w:name="_Toc122098563"/>
      <w:bookmarkStart w:id="2140" w:name="_Toc130844685"/>
      <w:bookmarkStart w:id="2141" w:name="_Toc138412207"/>
      <w:bookmarkStart w:id="2142" w:name="_Toc145956993"/>
      <w:bookmarkStart w:id="2143" w:name="_Toc153890690"/>
      <w:bookmarkStart w:id="2144" w:name="_Toc161834988"/>
      <w:bookmarkStart w:id="2145" w:name="_Toc169755810"/>
      <w:bookmarkStart w:id="2146" w:name="_Toc186730130"/>
      <w:bookmarkStart w:id="2147" w:name="_Toc192837224"/>
      <w:bookmarkStart w:id="2148" w:name="_Toc199251131"/>
      <w:r w:rsidRPr="00616F0C">
        <w:t>6.1</w:t>
      </w:r>
      <w:r w:rsidRPr="00616F0C">
        <w:tab/>
        <w:t>Nudsf_DataRepository Service API</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542368FA" w14:textId="77777777" w:rsidR="00E134FC" w:rsidRPr="00616F0C" w:rsidRDefault="00E134FC" w:rsidP="00E134FC">
      <w:pPr>
        <w:pStyle w:val="Heading3"/>
      </w:pPr>
      <w:bookmarkStart w:id="2149" w:name="_Toc22187545"/>
      <w:bookmarkStart w:id="2150" w:name="_Toc22630767"/>
      <w:bookmarkStart w:id="2151" w:name="_Toc34227035"/>
      <w:bookmarkStart w:id="2152" w:name="_Toc34749750"/>
      <w:bookmarkStart w:id="2153" w:name="_Toc34750310"/>
      <w:bookmarkStart w:id="2154" w:name="_Toc34750500"/>
      <w:bookmarkStart w:id="2155" w:name="_Toc35940906"/>
      <w:bookmarkStart w:id="2156" w:name="_Toc35937339"/>
      <w:bookmarkStart w:id="2157" w:name="_Toc36463733"/>
      <w:bookmarkStart w:id="2158" w:name="_Toc43131664"/>
      <w:bookmarkStart w:id="2159" w:name="_Toc45032499"/>
      <w:bookmarkStart w:id="2160" w:name="_Toc49782193"/>
      <w:bookmarkStart w:id="2161" w:name="_Toc51873629"/>
      <w:bookmarkStart w:id="2162" w:name="_Toc57209115"/>
      <w:bookmarkStart w:id="2163" w:name="_Toc58588458"/>
      <w:bookmarkStart w:id="2164" w:name="_Toc66114819"/>
      <w:bookmarkStart w:id="2165" w:name="_Toc67686330"/>
      <w:bookmarkStart w:id="2166" w:name="_Toc74994619"/>
      <w:bookmarkStart w:id="2167" w:name="_Toc85467873"/>
      <w:bookmarkStart w:id="2168" w:name="_Toc89181514"/>
      <w:bookmarkStart w:id="2169" w:name="_Toc89182915"/>
      <w:bookmarkStart w:id="2170" w:name="_Toc90651217"/>
      <w:bookmarkStart w:id="2171" w:name="_Toc96933367"/>
      <w:bookmarkStart w:id="2172" w:name="_Toc98507234"/>
      <w:bookmarkStart w:id="2173" w:name="_Toc98507687"/>
      <w:bookmarkStart w:id="2174" w:name="_Toc106640690"/>
      <w:bookmarkStart w:id="2175" w:name="_Toc122098564"/>
      <w:bookmarkStart w:id="2176" w:name="_Toc130844686"/>
      <w:bookmarkStart w:id="2177" w:name="_Toc138412208"/>
      <w:bookmarkStart w:id="2178" w:name="_Toc145956994"/>
      <w:bookmarkStart w:id="2179" w:name="_Toc153890691"/>
      <w:bookmarkStart w:id="2180" w:name="_Toc161834989"/>
      <w:bookmarkStart w:id="2181" w:name="_Toc169755811"/>
      <w:bookmarkStart w:id="2182" w:name="_Toc186730131"/>
      <w:bookmarkStart w:id="2183" w:name="_Toc192837225"/>
      <w:bookmarkStart w:id="2184" w:name="_Toc199251132"/>
      <w:r w:rsidRPr="00616F0C">
        <w:t>6.1.1</w:t>
      </w:r>
      <w:r w:rsidRPr="00616F0C">
        <w:tab/>
        <w:t>Introduction</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lastRenderedPageBreak/>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185" w:name="_Toc22187546"/>
      <w:bookmarkStart w:id="2186" w:name="_Toc22630768"/>
      <w:bookmarkStart w:id="2187" w:name="_Toc34227036"/>
      <w:bookmarkStart w:id="2188" w:name="_Toc34749751"/>
      <w:bookmarkStart w:id="2189" w:name="_Toc34750311"/>
      <w:bookmarkStart w:id="2190" w:name="_Toc34750501"/>
      <w:bookmarkStart w:id="2191" w:name="_Toc35940907"/>
      <w:bookmarkStart w:id="2192" w:name="_Toc35937340"/>
      <w:bookmarkStart w:id="2193" w:name="_Toc36463734"/>
      <w:bookmarkStart w:id="2194" w:name="_Toc43131665"/>
      <w:bookmarkStart w:id="2195" w:name="_Toc45032500"/>
      <w:bookmarkStart w:id="2196" w:name="_Toc49782194"/>
      <w:bookmarkStart w:id="2197" w:name="_Toc51873630"/>
      <w:bookmarkStart w:id="2198" w:name="_Toc57209116"/>
      <w:bookmarkStart w:id="2199" w:name="_Toc58588459"/>
      <w:bookmarkStart w:id="2200" w:name="_Toc66114820"/>
      <w:bookmarkStart w:id="2201" w:name="_Toc67686331"/>
      <w:bookmarkStart w:id="2202" w:name="_Toc74994620"/>
      <w:bookmarkStart w:id="2203" w:name="_Toc85467874"/>
      <w:bookmarkStart w:id="2204" w:name="_Toc89181515"/>
      <w:bookmarkStart w:id="2205" w:name="_Toc89182916"/>
      <w:bookmarkStart w:id="2206" w:name="_Toc90651218"/>
      <w:bookmarkStart w:id="2207" w:name="_Toc96933368"/>
      <w:bookmarkStart w:id="2208" w:name="_Toc98507235"/>
      <w:bookmarkStart w:id="2209" w:name="_Toc98507688"/>
      <w:bookmarkStart w:id="2210" w:name="_Toc106640691"/>
      <w:bookmarkStart w:id="2211" w:name="_Toc122098565"/>
      <w:bookmarkStart w:id="2212" w:name="_Toc130844687"/>
      <w:bookmarkStart w:id="2213" w:name="_Toc138412209"/>
      <w:bookmarkStart w:id="2214" w:name="_Toc145956995"/>
      <w:bookmarkStart w:id="2215" w:name="_Toc153890692"/>
      <w:bookmarkStart w:id="2216" w:name="_Toc161834990"/>
      <w:bookmarkStart w:id="2217" w:name="_Toc169755812"/>
      <w:bookmarkStart w:id="2218" w:name="_Toc186730132"/>
      <w:bookmarkStart w:id="2219" w:name="_Toc192837226"/>
      <w:bookmarkStart w:id="2220" w:name="_Toc199251133"/>
      <w:r w:rsidRPr="00616F0C">
        <w:t>6.1.2</w:t>
      </w:r>
      <w:r w:rsidRPr="00616F0C">
        <w:tab/>
        <w:t>Usage of HTTP</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51543F97" w14:textId="77777777" w:rsidR="00E134FC" w:rsidRPr="00616F0C" w:rsidRDefault="00E134FC" w:rsidP="00E134FC">
      <w:pPr>
        <w:pStyle w:val="Heading4"/>
      </w:pPr>
      <w:bookmarkStart w:id="2221" w:name="_Toc22187547"/>
      <w:bookmarkStart w:id="2222" w:name="_Toc22630769"/>
      <w:bookmarkStart w:id="2223" w:name="_Toc34227037"/>
      <w:bookmarkStart w:id="2224" w:name="_Toc34749752"/>
      <w:bookmarkStart w:id="2225" w:name="_Toc34750312"/>
      <w:bookmarkStart w:id="2226" w:name="_Toc34750502"/>
      <w:bookmarkStart w:id="2227" w:name="_Toc35940908"/>
      <w:bookmarkStart w:id="2228" w:name="_Toc35937341"/>
      <w:bookmarkStart w:id="2229" w:name="_Toc36463735"/>
      <w:bookmarkStart w:id="2230" w:name="_Toc43131666"/>
      <w:bookmarkStart w:id="2231" w:name="_Toc45032501"/>
      <w:bookmarkStart w:id="2232" w:name="_Toc49782195"/>
      <w:bookmarkStart w:id="2233" w:name="_Toc51873631"/>
      <w:bookmarkStart w:id="2234" w:name="_Toc57209117"/>
      <w:bookmarkStart w:id="2235" w:name="_Toc58588460"/>
      <w:bookmarkStart w:id="2236" w:name="_Toc66114821"/>
      <w:bookmarkStart w:id="2237" w:name="_Toc67686332"/>
      <w:bookmarkStart w:id="2238" w:name="_Toc74994621"/>
      <w:bookmarkStart w:id="2239" w:name="_Toc85467875"/>
      <w:bookmarkStart w:id="2240" w:name="_Toc89182917"/>
      <w:bookmarkStart w:id="2241" w:name="_Toc90651219"/>
      <w:bookmarkStart w:id="2242" w:name="_Toc96933369"/>
      <w:bookmarkStart w:id="2243" w:name="_Toc98507236"/>
      <w:bookmarkStart w:id="2244" w:name="_Toc98507689"/>
      <w:bookmarkStart w:id="2245" w:name="_Toc106640692"/>
      <w:bookmarkStart w:id="2246" w:name="_Toc122098566"/>
      <w:bookmarkStart w:id="2247" w:name="_Toc130844688"/>
      <w:bookmarkStart w:id="2248" w:name="_Toc138412210"/>
      <w:bookmarkStart w:id="2249" w:name="_Toc145956996"/>
      <w:bookmarkStart w:id="2250" w:name="_Toc153890693"/>
      <w:bookmarkStart w:id="2251" w:name="_Toc161834991"/>
      <w:bookmarkStart w:id="2252" w:name="_Toc169755813"/>
      <w:bookmarkStart w:id="2253" w:name="_Toc186730133"/>
      <w:bookmarkStart w:id="2254" w:name="_Toc192837227"/>
      <w:bookmarkStart w:id="2255" w:name="_Toc199251134"/>
      <w:r w:rsidRPr="00616F0C">
        <w:t>6.1.2.1</w:t>
      </w:r>
      <w:r w:rsidRPr="00616F0C">
        <w:tab/>
        <w:t>General</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256" w:name="_Toc22187548"/>
      <w:bookmarkStart w:id="2257" w:name="_Toc22630770"/>
      <w:bookmarkStart w:id="2258" w:name="_Toc34227038"/>
      <w:bookmarkStart w:id="2259" w:name="_Toc34749753"/>
      <w:bookmarkStart w:id="2260" w:name="_Toc34750313"/>
      <w:bookmarkStart w:id="2261" w:name="_Toc34750503"/>
      <w:bookmarkStart w:id="2262" w:name="_Toc35940909"/>
      <w:bookmarkStart w:id="2263" w:name="_Toc35937342"/>
      <w:bookmarkStart w:id="2264" w:name="_Toc36463736"/>
      <w:bookmarkStart w:id="2265" w:name="_Toc43131667"/>
      <w:bookmarkStart w:id="2266" w:name="_Toc45032502"/>
      <w:bookmarkStart w:id="2267" w:name="_Toc49782196"/>
      <w:bookmarkStart w:id="2268" w:name="_Toc51873632"/>
      <w:bookmarkStart w:id="2269" w:name="_Toc57209118"/>
      <w:bookmarkStart w:id="2270" w:name="_Toc58588461"/>
      <w:bookmarkStart w:id="2271" w:name="_Toc66114822"/>
      <w:bookmarkStart w:id="2272" w:name="_Toc67686333"/>
      <w:bookmarkStart w:id="2273" w:name="_Toc74994622"/>
      <w:bookmarkStart w:id="2274" w:name="_Toc85467876"/>
      <w:bookmarkStart w:id="2275" w:name="_Toc89182918"/>
      <w:bookmarkStart w:id="2276" w:name="_Toc90651220"/>
      <w:bookmarkStart w:id="2277" w:name="_Toc96933370"/>
      <w:bookmarkStart w:id="2278" w:name="_Toc98507237"/>
      <w:bookmarkStart w:id="2279" w:name="_Toc98507690"/>
      <w:bookmarkStart w:id="2280" w:name="_Toc106640693"/>
      <w:bookmarkStart w:id="2281" w:name="_Toc122098567"/>
      <w:bookmarkStart w:id="2282" w:name="_Toc130844689"/>
      <w:bookmarkStart w:id="2283" w:name="_Toc138412211"/>
      <w:bookmarkStart w:id="2284" w:name="_Toc145956997"/>
      <w:bookmarkStart w:id="2285" w:name="_Toc153890694"/>
      <w:bookmarkStart w:id="2286" w:name="_Toc161834992"/>
      <w:bookmarkStart w:id="2287" w:name="_Toc169755814"/>
      <w:bookmarkStart w:id="2288" w:name="_Toc186730134"/>
      <w:bookmarkStart w:id="2289" w:name="_Toc192837228"/>
      <w:bookmarkStart w:id="2290" w:name="_Toc199251135"/>
      <w:r w:rsidRPr="00616F0C">
        <w:t>6.1.2.2</w:t>
      </w:r>
      <w:r w:rsidRPr="00616F0C">
        <w:tab/>
        <w:t>HTTP standard headers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6E81D7F" w14:textId="77777777" w:rsidR="00E134FC" w:rsidRPr="00616F0C" w:rsidRDefault="00E134FC" w:rsidP="00E134FC">
      <w:pPr>
        <w:pStyle w:val="Heading5"/>
        <w:rPr>
          <w:lang w:eastAsia="zh-CN"/>
        </w:rPr>
      </w:pPr>
      <w:bookmarkStart w:id="2291" w:name="_Toc22187549"/>
      <w:bookmarkStart w:id="2292" w:name="_Toc22630771"/>
      <w:bookmarkStart w:id="2293" w:name="_Toc34227039"/>
      <w:bookmarkStart w:id="2294" w:name="_Toc34749754"/>
      <w:bookmarkStart w:id="2295" w:name="_Toc34750314"/>
      <w:bookmarkStart w:id="2296" w:name="_Toc34750504"/>
      <w:bookmarkStart w:id="2297" w:name="_Toc35940910"/>
      <w:bookmarkStart w:id="2298" w:name="_Toc35937343"/>
      <w:bookmarkStart w:id="2299" w:name="_Toc36463737"/>
      <w:bookmarkStart w:id="2300" w:name="_Toc43131668"/>
      <w:bookmarkStart w:id="2301" w:name="_Toc45032503"/>
      <w:bookmarkStart w:id="2302" w:name="_Toc49782197"/>
      <w:bookmarkStart w:id="2303" w:name="_Toc51873633"/>
      <w:bookmarkStart w:id="2304" w:name="_Toc57209119"/>
      <w:bookmarkStart w:id="2305" w:name="_Toc58588462"/>
      <w:bookmarkStart w:id="2306" w:name="_Toc66114823"/>
      <w:bookmarkStart w:id="2307" w:name="_Toc67686334"/>
      <w:bookmarkStart w:id="2308" w:name="_Toc74994623"/>
      <w:bookmarkStart w:id="2309" w:name="_Toc85467877"/>
      <w:bookmarkStart w:id="2310" w:name="_Toc89182919"/>
      <w:bookmarkStart w:id="2311" w:name="_Toc90651221"/>
      <w:bookmarkStart w:id="2312" w:name="_Toc96933371"/>
      <w:bookmarkStart w:id="2313" w:name="_Toc98507238"/>
      <w:bookmarkStart w:id="2314" w:name="_Toc98507691"/>
      <w:bookmarkStart w:id="2315" w:name="_Toc106640694"/>
      <w:bookmarkStart w:id="2316" w:name="_Toc122098568"/>
      <w:bookmarkStart w:id="2317" w:name="_Toc130844690"/>
      <w:bookmarkStart w:id="2318" w:name="_Toc138412212"/>
      <w:bookmarkStart w:id="2319" w:name="_Toc145956998"/>
      <w:bookmarkStart w:id="2320" w:name="_Toc153890695"/>
      <w:bookmarkStart w:id="2321" w:name="_Toc161834993"/>
      <w:bookmarkStart w:id="2322" w:name="_Toc169755815"/>
      <w:bookmarkStart w:id="2323" w:name="_Toc186730135"/>
      <w:bookmarkStart w:id="2324" w:name="_Toc192837229"/>
      <w:bookmarkStart w:id="2325" w:name="_Toc199251136"/>
      <w:r w:rsidRPr="00616F0C">
        <w:t>6.1.2.2.1</w:t>
      </w:r>
      <w:r w:rsidRPr="00616F0C">
        <w:rPr>
          <w:rFonts w:hint="eastAsia"/>
          <w:lang w:eastAsia="zh-CN"/>
        </w:rPr>
        <w:tab/>
      </w:r>
      <w:r w:rsidRPr="00616F0C">
        <w:rPr>
          <w:lang w:eastAsia="zh-CN"/>
        </w:rPr>
        <w:t>General</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326" w:name="_Toc22187550"/>
      <w:bookmarkStart w:id="2327" w:name="_Toc22630772"/>
      <w:bookmarkStart w:id="2328" w:name="_Toc34227040"/>
      <w:bookmarkStart w:id="2329" w:name="_Toc34749755"/>
      <w:bookmarkStart w:id="2330" w:name="_Toc34750315"/>
      <w:bookmarkStart w:id="2331" w:name="_Toc34750505"/>
      <w:bookmarkStart w:id="2332" w:name="_Toc35940911"/>
      <w:bookmarkStart w:id="2333" w:name="_Toc35937344"/>
      <w:bookmarkStart w:id="2334" w:name="_Toc36463738"/>
      <w:bookmarkStart w:id="2335" w:name="_Toc43131669"/>
      <w:bookmarkStart w:id="2336" w:name="_Toc45032504"/>
      <w:bookmarkStart w:id="2337" w:name="_Toc49782198"/>
      <w:bookmarkStart w:id="2338" w:name="_Toc51873634"/>
      <w:bookmarkStart w:id="2339" w:name="_Toc57209120"/>
      <w:bookmarkStart w:id="2340" w:name="_Toc58588463"/>
      <w:bookmarkStart w:id="2341" w:name="_Toc66114824"/>
      <w:bookmarkStart w:id="2342" w:name="_Toc67686335"/>
      <w:bookmarkStart w:id="2343" w:name="_Toc74994624"/>
      <w:bookmarkStart w:id="2344" w:name="_Toc85467878"/>
      <w:bookmarkStart w:id="2345" w:name="_Toc89182920"/>
      <w:bookmarkStart w:id="2346" w:name="_Toc90651222"/>
      <w:bookmarkStart w:id="2347" w:name="_Toc96933372"/>
      <w:bookmarkStart w:id="2348" w:name="_Toc98507239"/>
      <w:bookmarkStart w:id="2349" w:name="_Toc98507692"/>
      <w:bookmarkStart w:id="2350" w:name="_Toc106640695"/>
      <w:bookmarkStart w:id="2351" w:name="_Toc122098569"/>
      <w:bookmarkStart w:id="2352" w:name="_Toc130844691"/>
      <w:bookmarkStart w:id="2353" w:name="_Toc138412213"/>
      <w:bookmarkStart w:id="2354" w:name="_Toc145956999"/>
      <w:bookmarkStart w:id="2355" w:name="_Toc153890696"/>
      <w:bookmarkStart w:id="2356" w:name="_Toc161834994"/>
      <w:bookmarkStart w:id="2357" w:name="_Toc169755816"/>
      <w:bookmarkStart w:id="2358" w:name="_Toc186730136"/>
      <w:bookmarkStart w:id="2359" w:name="_Toc192837230"/>
      <w:bookmarkStart w:id="2360" w:name="_Toc199251137"/>
      <w:r w:rsidRPr="00616F0C">
        <w:t>6.1.2.2.2</w:t>
      </w:r>
      <w:r w:rsidRPr="00616F0C">
        <w:tab/>
        <w:t>Content type</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361" w:name="_Toc20120564"/>
      <w:bookmarkStart w:id="2362" w:name="_Toc21623442"/>
      <w:bookmarkStart w:id="2363" w:name="_Toc27587145"/>
      <w:bookmarkStart w:id="2364" w:name="_Toc34227041"/>
      <w:bookmarkStart w:id="2365" w:name="_Toc34749756"/>
      <w:bookmarkStart w:id="2366" w:name="_Toc34750316"/>
      <w:bookmarkStart w:id="2367" w:name="_Toc34750506"/>
      <w:bookmarkStart w:id="2368" w:name="_Toc35940912"/>
      <w:bookmarkStart w:id="2369" w:name="_Toc35937345"/>
      <w:bookmarkStart w:id="2370" w:name="_Toc36463739"/>
      <w:bookmarkStart w:id="2371" w:name="_Toc43131670"/>
      <w:bookmarkStart w:id="2372" w:name="_Toc45032505"/>
      <w:bookmarkStart w:id="2373" w:name="_Toc49782199"/>
      <w:bookmarkStart w:id="2374" w:name="_Toc51873635"/>
      <w:bookmarkStart w:id="2375" w:name="_Toc57209121"/>
      <w:bookmarkStart w:id="2376" w:name="_Toc58588464"/>
      <w:bookmarkStart w:id="2377" w:name="_Toc66114825"/>
      <w:bookmarkStart w:id="2378" w:name="_Toc67686336"/>
      <w:bookmarkStart w:id="2379" w:name="_Toc74994625"/>
      <w:bookmarkStart w:id="2380" w:name="_Toc85467879"/>
      <w:bookmarkStart w:id="2381" w:name="_Toc89182921"/>
      <w:bookmarkStart w:id="2382" w:name="_Toc90651223"/>
      <w:bookmarkStart w:id="2383" w:name="_Toc96933373"/>
      <w:bookmarkStart w:id="2384" w:name="_Toc98507240"/>
      <w:bookmarkStart w:id="2385" w:name="_Toc98507693"/>
      <w:bookmarkStart w:id="2386" w:name="_Toc106640696"/>
      <w:bookmarkStart w:id="2387" w:name="_Toc122098570"/>
      <w:bookmarkStart w:id="2388" w:name="_Toc130844692"/>
      <w:bookmarkStart w:id="2389" w:name="_Toc138412214"/>
      <w:bookmarkStart w:id="2390" w:name="_Toc145957000"/>
      <w:bookmarkStart w:id="2391" w:name="_Toc153890697"/>
      <w:bookmarkStart w:id="2392" w:name="_Toc161834995"/>
      <w:bookmarkStart w:id="2393" w:name="_Toc169755817"/>
      <w:bookmarkStart w:id="2394" w:name="_Toc186730137"/>
      <w:bookmarkStart w:id="2395" w:name="_Toc192837231"/>
      <w:bookmarkStart w:id="2396" w:name="_Toc199251138"/>
      <w:r w:rsidRPr="00616F0C">
        <w:rPr>
          <w:lang w:val="es-ES"/>
        </w:rPr>
        <w:t>6.1.2.2.3</w:t>
      </w:r>
      <w:r w:rsidRPr="00616F0C">
        <w:rPr>
          <w:lang w:val="es-ES"/>
        </w:rPr>
        <w:tab/>
        <w:t>Cache-Control</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397" w:name="_Toc20120565"/>
      <w:bookmarkStart w:id="2398" w:name="_Toc21623443"/>
      <w:bookmarkStart w:id="2399" w:name="_Toc27587146"/>
      <w:bookmarkStart w:id="2400" w:name="_Toc34227042"/>
      <w:bookmarkStart w:id="2401" w:name="_Toc34749757"/>
      <w:bookmarkStart w:id="2402" w:name="_Toc34750317"/>
      <w:bookmarkStart w:id="2403" w:name="_Toc34750507"/>
      <w:bookmarkStart w:id="2404" w:name="_Toc35940913"/>
      <w:bookmarkStart w:id="2405" w:name="_Toc35937346"/>
      <w:bookmarkStart w:id="2406" w:name="_Toc36463740"/>
      <w:bookmarkStart w:id="2407" w:name="_Toc43131671"/>
      <w:bookmarkStart w:id="2408" w:name="_Toc45032506"/>
      <w:bookmarkStart w:id="2409" w:name="_Toc49782200"/>
      <w:bookmarkStart w:id="2410" w:name="_Toc51873636"/>
      <w:bookmarkStart w:id="2411" w:name="_Toc57209122"/>
      <w:bookmarkStart w:id="2412" w:name="_Toc58588465"/>
      <w:bookmarkStart w:id="2413" w:name="_Toc66114826"/>
      <w:bookmarkStart w:id="2414" w:name="_Toc67686337"/>
      <w:bookmarkStart w:id="2415" w:name="_Toc74994626"/>
      <w:bookmarkStart w:id="2416" w:name="_Toc85467880"/>
      <w:bookmarkStart w:id="2417" w:name="_Toc89182922"/>
      <w:bookmarkStart w:id="2418" w:name="_Toc90651224"/>
      <w:bookmarkStart w:id="2419" w:name="_Toc96933374"/>
      <w:bookmarkStart w:id="2420" w:name="_Toc98507241"/>
      <w:bookmarkStart w:id="2421" w:name="_Toc98507694"/>
      <w:bookmarkStart w:id="2422" w:name="_Toc106640697"/>
      <w:bookmarkStart w:id="2423" w:name="_Toc122098571"/>
      <w:bookmarkStart w:id="2424" w:name="_Toc130844693"/>
      <w:bookmarkStart w:id="2425" w:name="_Toc138412215"/>
      <w:bookmarkStart w:id="2426" w:name="_Toc145957001"/>
      <w:bookmarkStart w:id="2427" w:name="_Toc153890698"/>
      <w:bookmarkStart w:id="2428" w:name="_Toc161834996"/>
      <w:bookmarkStart w:id="2429" w:name="_Toc169755818"/>
      <w:bookmarkStart w:id="2430" w:name="_Toc186730138"/>
      <w:bookmarkStart w:id="2431" w:name="_Toc192837232"/>
      <w:bookmarkStart w:id="2432" w:name="_Toc199251139"/>
      <w:r w:rsidRPr="00616F0C">
        <w:t>6.1.2.2.4</w:t>
      </w:r>
      <w:r w:rsidRPr="00616F0C">
        <w:tab/>
        <w:t>ETag</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433" w:name="_Toc20120566"/>
      <w:bookmarkStart w:id="2434" w:name="_Toc21623444"/>
      <w:bookmarkStart w:id="2435" w:name="_Toc27587147"/>
      <w:bookmarkStart w:id="2436" w:name="_Toc34227043"/>
      <w:bookmarkStart w:id="2437" w:name="_Toc34749758"/>
      <w:bookmarkStart w:id="2438" w:name="_Toc34750318"/>
      <w:bookmarkStart w:id="2439" w:name="_Toc34750508"/>
      <w:bookmarkStart w:id="2440" w:name="_Toc35940914"/>
      <w:bookmarkStart w:id="2441" w:name="_Toc35937347"/>
      <w:bookmarkStart w:id="2442" w:name="_Toc36463741"/>
      <w:bookmarkStart w:id="2443" w:name="_Toc43131672"/>
      <w:bookmarkStart w:id="2444" w:name="_Toc45032507"/>
      <w:bookmarkStart w:id="2445" w:name="_Toc49782201"/>
      <w:bookmarkStart w:id="2446" w:name="_Toc51873637"/>
      <w:bookmarkStart w:id="2447" w:name="_Toc57209123"/>
      <w:bookmarkStart w:id="2448" w:name="_Toc58588466"/>
      <w:bookmarkStart w:id="2449" w:name="_Toc66114827"/>
      <w:bookmarkStart w:id="2450" w:name="_Toc67686338"/>
      <w:bookmarkStart w:id="2451" w:name="_Toc74994627"/>
      <w:bookmarkStart w:id="2452" w:name="_Toc85467881"/>
      <w:bookmarkStart w:id="2453" w:name="_Toc89182923"/>
      <w:bookmarkStart w:id="2454" w:name="_Toc90651225"/>
      <w:bookmarkStart w:id="2455" w:name="_Toc96933375"/>
      <w:bookmarkStart w:id="2456" w:name="_Toc98507242"/>
      <w:bookmarkStart w:id="2457" w:name="_Toc98507695"/>
      <w:bookmarkStart w:id="2458" w:name="_Toc106640698"/>
      <w:bookmarkStart w:id="2459" w:name="_Toc122098572"/>
      <w:bookmarkStart w:id="2460" w:name="_Toc130844694"/>
      <w:bookmarkStart w:id="2461" w:name="_Toc138412216"/>
      <w:bookmarkStart w:id="2462" w:name="_Toc145957002"/>
      <w:bookmarkStart w:id="2463" w:name="_Toc153890699"/>
      <w:bookmarkStart w:id="2464" w:name="_Toc161834997"/>
      <w:bookmarkStart w:id="2465" w:name="_Toc169755819"/>
      <w:bookmarkStart w:id="2466" w:name="_Toc186730139"/>
      <w:bookmarkStart w:id="2467" w:name="_Toc192837233"/>
      <w:bookmarkStart w:id="2468" w:name="_Toc199251140"/>
      <w:r w:rsidRPr="00616F0C">
        <w:t>6.1.2.2.5</w:t>
      </w:r>
      <w:r w:rsidRPr="00616F0C">
        <w:tab/>
        <w:t>If-None-Match</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469" w:name="_Toc20120567"/>
      <w:bookmarkStart w:id="2470" w:name="_Toc21623445"/>
      <w:bookmarkStart w:id="2471" w:name="_Toc27587148"/>
      <w:bookmarkStart w:id="2472" w:name="_Toc34227044"/>
      <w:bookmarkStart w:id="2473" w:name="_Toc34749759"/>
      <w:bookmarkStart w:id="2474" w:name="_Toc34750319"/>
      <w:bookmarkStart w:id="2475" w:name="_Toc34750509"/>
      <w:bookmarkStart w:id="2476" w:name="_Toc35940915"/>
      <w:bookmarkStart w:id="2477" w:name="_Toc35937348"/>
      <w:bookmarkStart w:id="2478" w:name="_Toc36463742"/>
      <w:bookmarkStart w:id="2479" w:name="_Toc43131673"/>
      <w:bookmarkStart w:id="2480" w:name="_Toc45032508"/>
      <w:bookmarkStart w:id="2481" w:name="_Toc49782202"/>
      <w:bookmarkStart w:id="2482" w:name="_Toc51873638"/>
      <w:bookmarkStart w:id="2483" w:name="_Toc57209124"/>
      <w:bookmarkStart w:id="2484" w:name="_Toc58588467"/>
      <w:bookmarkStart w:id="2485" w:name="_Toc66114828"/>
      <w:bookmarkStart w:id="2486" w:name="_Toc67686339"/>
      <w:bookmarkStart w:id="2487" w:name="_Toc74994628"/>
      <w:bookmarkStart w:id="2488" w:name="_Toc85467882"/>
      <w:bookmarkStart w:id="2489" w:name="_Toc89182924"/>
      <w:bookmarkStart w:id="2490" w:name="_Toc90651226"/>
      <w:bookmarkStart w:id="2491" w:name="_Toc96933376"/>
      <w:bookmarkStart w:id="2492" w:name="_Toc98507243"/>
      <w:bookmarkStart w:id="2493" w:name="_Toc98507696"/>
      <w:bookmarkStart w:id="2494" w:name="_Toc106640699"/>
      <w:bookmarkStart w:id="2495" w:name="_Toc122098573"/>
      <w:bookmarkStart w:id="2496" w:name="_Toc130844695"/>
      <w:bookmarkStart w:id="2497" w:name="_Toc138412217"/>
      <w:bookmarkStart w:id="2498" w:name="_Toc145957003"/>
      <w:bookmarkStart w:id="2499" w:name="_Toc153890700"/>
      <w:bookmarkStart w:id="2500" w:name="_Toc161834998"/>
      <w:bookmarkStart w:id="2501" w:name="_Toc169755820"/>
      <w:bookmarkStart w:id="2502" w:name="_Toc186730140"/>
      <w:bookmarkStart w:id="2503" w:name="_Toc192837234"/>
      <w:bookmarkStart w:id="2504" w:name="_Toc199251141"/>
      <w:r w:rsidRPr="00616F0C">
        <w:lastRenderedPageBreak/>
        <w:t>6.1.2.2.6</w:t>
      </w:r>
      <w:r w:rsidRPr="00616F0C">
        <w:tab/>
        <w:t>If-Match</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505" w:name="_Toc20120568"/>
      <w:bookmarkStart w:id="2506" w:name="_Toc21623446"/>
      <w:bookmarkStart w:id="2507" w:name="_Toc27587149"/>
      <w:bookmarkStart w:id="2508" w:name="_Toc34227045"/>
      <w:bookmarkStart w:id="2509" w:name="_Toc34749760"/>
      <w:bookmarkStart w:id="2510" w:name="_Toc34750320"/>
      <w:bookmarkStart w:id="2511" w:name="_Toc34750510"/>
      <w:bookmarkStart w:id="2512" w:name="_Toc35940916"/>
      <w:bookmarkStart w:id="2513" w:name="_Toc35937349"/>
      <w:bookmarkStart w:id="2514" w:name="_Toc36463743"/>
      <w:bookmarkStart w:id="2515" w:name="_Toc43131674"/>
      <w:bookmarkStart w:id="2516" w:name="_Toc45032509"/>
      <w:bookmarkStart w:id="2517" w:name="_Toc49782203"/>
      <w:bookmarkStart w:id="2518" w:name="_Toc51873639"/>
      <w:bookmarkStart w:id="2519" w:name="_Toc57209125"/>
      <w:bookmarkStart w:id="2520" w:name="_Toc58588468"/>
      <w:bookmarkStart w:id="2521" w:name="_Toc66114829"/>
      <w:bookmarkStart w:id="2522" w:name="_Toc67686340"/>
      <w:bookmarkStart w:id="2523" w:name="_Toc74994629"/>
      <w:bookmarkStart w:id="2524" w:name="_Toc85467883"/>
      <w:bookmarkStart w:id="2525" w:name="_Toc89182925"/>
      <w:bookmarkStart w:id="2526" w:name="_Toc90651227"/>
      <w:bookmarkStart w:id="2527" w:name="_Toc96933377"/>
      <w:bookmarkStart w:id="2528" w:name="_Toc98507244"/>
      <w:bookmarkStart w:id="2529" w:name="_Toc98507697"/>
      <w:bookmarkStart w:id="2530" w:name="_Toc106640700"/>
      <w:bookmarkStart w:id="2531" w:name="_Toc122098574"/>
      <w:bookmarkStart w:id="2532" w:name="_Toc130844696"/>
      <w:bookmarkStart w:id="2533" w:name="_Toc138412218"/>
      <w:bookmarkStart w:id="2534" w:name="_Toc145957004"/>
      <w:bookmarkStart w:id="2535" w:name="_Toc153890701"/>
      <w:bookmarkStart w:id="2536" w:name="_Toc161834999"/>
      <w:bookmarkStart w:id="2537" w:name="_Toc169755821"/>
      <w:bookmarkStart w:id="2538" w:name="_Toc186730141"/>
      <w:bookmarkStart w:id="2539" w:name="_Toc192837235"/>
      <w:bookmarkStart w:id="2540" w:name="_Toc199251142"/>
      <w:r w:rsidRPr="00616F0C">
        <w:t>6.1.2.2.7</w:t>
      </w:r>
      <w:r w:rsidRPr="00616F0C">
        <w:tab/>
        <w:t>Last-Modified</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541" w:name="_Toc20120569"/>
      <w:bookmarkStart w:id="2542" w:name="_Toc21623447"/>
      <w:bookmarkStart w:id="2543" w:name="_Toc27587150"/>
      <w:bookmarkStart w:id="2544" w:name="_Toc34227046"/>
      <w:bookmarkStart w:id="2545" w:name="_Toc34749761"/>
      <w:bookmarkStart w:id="2546" w:name="_Toc34750321"/>
      <w:bookmarkStart w:id="2547" w:name="_Toc34750511"/>
      <w:bookmarkStart w:id="2548" w:name="_Toc35940917"/>
      <w:bookmarkStart w:id="2549" w:name="_Toc35937350"/>
      <w:bookmarkStart w:id="2550" w:name="_Toc36463744"/>
      <w:bookmarkStart w:id="2551" w:name="_Toc43131675"/>
      <w:bookmarkStart w:id="2552" w:name="_Toc45032510"/>
      <w:bookmarkStart w:id="2553" w:name="_Toc49782204"/>
      <w:bookmarkStart w:id="2554" w:name="_Toc51873640"/>
      <w:bookmarkStart w:id="2555" w:name="_Toc57209126"/>
      <w:bookmarkStart w:id="2556" w:name="_Toc58588469"/>
      <w:bookmarkStart w:id="2557" w:name="_Toc66114830"/>
      <w:bookmarkStart w:id="2558" w:name="_Toc67686341"/>
      <w:bookmarkStart w:id="2559" w:name="_Toc74994630"/>
      <w:bookmarkStart w:id="2560" w:name="_Toc85467884"/>
      <w:bookmarkStart w:id="2561" w:name="_Toc89182926"/>
      <w:bookmarkStart w:id="2562" w:name="_Toc90651228"/>
      <w:bookmarkStart w:id="2563" w:name="_Toc96933378"/>
      <w:bookmarkStart w:id="2564" w:name="_Toc98507245"/>
      <w:bookmarkStart w:id="2565" w:name="_Toc98507698"/>
      <w:bookmarkStart w:id="2566" w:name="_Toc106640701"/>
      <w:bookmarkStart w:id="2567" w:name="_Toc122098575"/>
      <w:bookmarkStart w:id="2568" w:name="_Toc130844697"/>
      <w:bookmarkStart w:id="2569" w:name="_Toc138412219"/>
      <w:bookmarkStart w:id="2570" w:name="_Toc145957005"/>
      <w:bookmarkStart w:id="2571" w:name="_Toc153890702"/>
      <w:bookmarkStart w:id="2572" w:name="_Toc161835000"/>
      <w:bookmarkStart w:id="2573" w:name="_Toc169755822"/>
      <w:bookmarkStart w:id="2574" w:name="_Toc186730142"/>
      <w:bookmarkStart w:id="2575" w:name="_Toc192837236"/>
      <w:bookmarkStart w:id="2576" w:name="_Toc199251143"/>
      <w:r w:rsidRPr="00616F0C">
        <w:t>6.1.2.2.8</w:t>
      </w:r>
      <w:r w:rsidRPr="00616F0C">
        <w:tab/>
        <w:t>If-Modified-Since</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577" w:name="_Toc20120570"/>
      <w:bookmarkStart w:id="2578" w:name="_Toc21623448"/>
      <w:bookmarkStart w:id="2579" w:name="_Toc27587151"/>
      <w:bookmarkStart w:id="2580" w:name="_Toc34227047"/>
      <w:bookmarkStart w:id="2581" w:name="_Toc34749762"/>
      <w:bookmarkStart w:id="2582" w:name="_Toc34750322"/>
      <w:bookmarkStart w:id="2583" w:name="_Toc34750512"/>
      <w:bookmarkStart w:id="2584" w:name="_Toc35940918"/>
      <w:bookmarkStart w:id="2585" w:name="_Toc35937351"/>
      <w:bookmarkStart w:id="2586" w:name="_Toc36463745"/>
      <w:bookmarkStart w:id="2587" w:name="_Toc43131676"/>
      <w:bookmarkStart w:id="2588" w:name="_Toc45032511"/>
      <w:bookmarkStart w:id="2589" w:name="_Toc49782205"/>
      <w:bookmarkStart w:id="2590" w:name="_Toc51873641"/>
      <w:bookmarkStart w:id="2591" w:name="_Toc57209127"/>
      <w:bookmarkStart w:id="2592" w:name="_Toc58588470"/>
      <w:bookmarkStart w:id="2593" w:name="_Toc66114831"/>
      <w:bookmarkStart w:id="2594" w:name="_Toc67686342"/>
      <w:bookmarkStart w:id="2595" w:name="_Toc74994631"/>
      <w:bookmarkStart w:id="2596" w:name="_Toc85467885"/>
      <w:bookmarkStart w:id="2597" w:name="_Toc89182927"/>
      <w:bookmarkStart w:id="2598" w:name="_Toc90651229"/>
      <w:bookmarkStart w:id="2599" w:name="_Toc96933379"/>
      <w:bookmarkStart w:id="2600" w:name="_Toc98507246"/>
      <w:bookmarkStart w:id="2601" w:name="_Toc98507699"/>
      <w:bookmarkStart w:id="2602" w:name="_Toc106640702"/>
      <w:bookmarkStart w:id="2603" w:name="_Toc122098576"/>
      <w:bookmarkStart w:id="2604" w:name="_Toc130844698"/>
      <w:bookmarkStart w:id="2605" w:name="_Toc138412220"/>
      <w:bookmarkStart w:id="2606" w:name="_Toc145957006"/>
      <w:bookmarkStart w:id="2607" w:name="_Toc153890703"/>
      <w:bookmarkStart w:id="2608" w:name="_Toc161835001"/>
      <w:bookmarkStart w:id="2609" w:name="_Toc169755823"/>
      <w:bookmarkStart w:id="2610" w:name="_Toc186730143"/>
      <w:bookmarkStart w:id="2611" w:name="_Toc192837237"/>
      <w:bookmarkStart w:id="2612" w:name="_Toc199251144"/>
      <w:r w:rsidRPr="00616F0C">
        <w:t>6.1.2.2.9</w:t>
      </w:r>
      <w:r w:rsidRPr="00616F0C">
        <w:tab/>
        <w:t>When to Use Entity-Tags and Last-Modified Dates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613" w:name="_Toc34227048"/>
      <w:bookmarkStart w:id="2614" w:name="_Toc34749763"/>
      <w:bookmarkStart w:id="2615" w:name="_Toc34750323"/>
      <w:bookmarkStart w:id="2616" w:name="_Toc34750513"/>
      <w:bookmarkStart w:id="2617" w:name="_Toc35940919"/>
      <w:bookmarkStart w:id="2618" w:name="_Toc35937352"/>
      <w:bookmarkStart w:id="2619" w:name="_Toc36463746"/>
      <w:bookmarkStart w:id="2620" w:name="_Toc43131677"/>
      <w:bookmarkStart w:id="2621" w:name="_Toc45032512"/>
      <w:bookmarkStart w:id="2622" w:name="_Toc49782206"/>
      <w:bookmarkStart w:id="2623" w:name="_Toc51873642"/>
      <w:bookmarkStart w:id="2624" w:name="_Toc57209128"/>
      <w:bookmarkStart w:id="2625" w:name="_Toc58588471"/>
      <w:bookmarkStart w:id="2626" w:name="_Toc66114832"/>
      <w:bookmarkStart w:id="2627" w:name="_Toc67686343"/>
      <w:bookmarkStart w:id="2628" w:name="_Toc74994632"/>
      <w:bookmarkStart w:id="2629" w:name="_Toc85467886"/>
      <w:bookmarkStart w:id="2630" w:name="_Toc89182928"/>
      <w:bookmarkStart w:id="2631" w:name="_Toc90651230"/>
      <w:bookmarkStart w:id="2632" w:name="_Toc96933380"/>
      <w:bookmarkStart w:id="2633" w:name="_Toc98507247"/>
      <w:bookmarkStart w:id="2634" w:name="_Toc98507700"/>
      <w:bookmarkStart w:id="2635" w:name="_Toc106640703"/>
      <w:bookmarkStart w:id="2636" w:name="_Toc122098577"/>
      <w:bookmarkStart w:id="2637" w:name="_Toc130844699"/>
      <w:bookmarkStart w:id="2638" w:name="_Toc138412221"/>
      <w:bookmarkStart w:id="2639" w:name="_Toc145957007"/>
      <w:bookmarkStart w:id="2640" w:name="_Toc153890704"/>
      <w:bookmarkStart w:id="2641" w:name="_Toc161835002"/>
      <w:bookmarkStart w:id="2642" w:name="_Toc169755824"/>
      <w:bookmarkStart w:id="2643" w:name="_Toc186730144"/>
      <w:bookmarkStart w:id="2644" w:name="_Toc192837238"/>
      <w:bookmarkStart w:id="2645" w:name="_Toc199251145"/>
      <w:r w:rsidRPr="00616F0C">
        <w:rPr>
          <w:noProof/>
        </w:rPr>
        <w:t>6.1.2.2.10</w:t>
      </w:r>
      <w:r w:rsidRPr="00616F0C">
        <w:rPr>
          <w:noProof/>
        </w:rPr>
        <w:tab/>
        <w:t>Content-Location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646" w:name="_Toc22187551"/>
      <w:bookmarkStart w:id="2647" w:name="_Toc22630773"/>
      <w:bookmarkStart w:id="2648" w:name="_Toc34227049"/>
      <w:bookmarkStart w:id="2649" w:name="_Toc34749764"/>
      <w:bookmarkStart w:id="2650" w:name="_Toc34750324"/>
      <w:bookmarkStart w:id="2651" w:name="_Toc34750514"/>
      <w:bookmarkStart w:id="2652" w:name="_Toc35940920"/>
      <w:bookmarkStart w:id="2653" w:name="_Toc35937353"/>
      <w:bookmarkStart w:id="2654" w:name="_Toc36463747"/>
      <w:bookmarkStart w:id="2655" w:name="_Toc43131678"/>
      <w:bookmarkStart w:id="2656" w:name="_Toc45032513"/>
      <w:bookmarkStart w:id="2657" w:name="_Toc49782207"/>
      <w:bookmarkStart w:id="2658" w:name="_Toc51873643"/>
      <w:bookmarkStart w:id="2659" w:name="_Toc57209129"/>
      <w:bookmarkStart w:id="2660" w:name="_Toc58588472"/>
      <w:bookmarkStart w:id="2661" w:name="_Toc66114833"/>
      <w:bookmarkStart w:id="2662" w:name="_Toc67686344"/>
      <w:bookmarkStart w:id="2663" w:name="_Toc74994633"/>
      <w:bookmarkStart w:id="2664" w:name="_Toc85467887"/>
      <w:bookmarkStart w:id="2665" w:name="_Toc89182929"/>
      <w:bookmarkStart w:id="2666" w:name="_Toc90651231"/>
      <w:bookmarkStart w:id="2667" w:name="_Toc96933381"/>
      <w:bookmarkStart w:id="2668" w:name="_Toc98507248"/>
      <w:bookmarkStart w:id="2669" w:name="_Toc98507701"/>
      <w:bookmarkStart w:id="2670" w:name="_Toc106640704"/>
      <w:bookmarkStart w:id="2671" w:name="_Toc122098578"/>
      <w:bookmarkStart w:id="2672" w:name="_Toc130844700"/>
      <w:bookmarkStart w:id="2673" w:name="_Toc138412222"/>
      <w:bookmarkStart w:id="2674" w:name="_Toc145957008"/>
      <w:bookmarkStart w:id="2675" w:name="_Toc153890705"/>
      <w:bookmarkStart w:id="2676" w:name="_Toc161835003"/>
      <w:bookmarkStart w:id="2677" w:name="_Toc169755825"/>
      <w:bookmarkStart w:id="2678" w:name="_Toc186730145"/>
      <w:bookmarkStart w:id="2679" w:name="_Toc192837239"/>
      <w:bookmarkStart w:id="2680" w:name="_Toc199251146"/>
      <w:r w:rsidRPr="00616F0C">
        <w:t>6.1.2.3</w:t>
      </w:r>
      <w:r w:rsidRPr="00616F0C">
        <w:tab/>
        <w:t>HTTP custom headers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584BF1F8" w14:textId="77777777" w:rsidR="00E134FC" w:rsidRPr="00616F0C" w:rsidRDefault="00E134FC" w:rsidP="00E134FC">
      <w:pPr>
        <w:rPr>
          <w:noProof/>
        </w:rPr>
      </w:pPr>
      <w:bookmarkStart w:id="2681" w:name="_Toc489605322"/>
      <w:bookmarkStart w:id="2682" w:name="_Toc492899753"/>
      <w:bookmarkStart w:id="2683" w:name="_Toc492900032"/>
      <w:bookmarkStart w:id="2684" w:name="_Toc492967834"/>
      <w:bookmarkStart w:id="2685" w:name="_Toc492972922"/>
      <w:bookmarkStart w:id="2686" w:name="_Toc492973142"/>
      <w:bookmarkStart w:id="2687"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688" w:name="_Toc34227050"/>
      <w:bookmarkStart w:id="2689" w:name="_Toc34749765"/>
      <w:bookmarkStart w:id="2690" w:name="_Toc34750325"/>
      <w:bookmarkStart w:id="2691" w:name="_Toc34750515"/>
      <w:bookmarkStart w:id="2692" w:name="_Toc35940921"/>
      <w:bookmarkStart w:id="2693" w:name="_Toc35937354"/>
      <w:bookmarkStart w:id="2694" w:name="_Toc36463748"/>
      <w:bookmarkStart w:id="2695" w:name="_Toc43131679"/>
      <w:bookmarkStart w:id="2696" w:name="_Toc45032514"/>
      <w:bookmarkStart w:id="2697" w:name="_Toc49782208"/>
      <w:bookmarkStart w:id="2698" w:name="_Toc51873644"/>
      <w:bookmarkStart w:id="2699" w:name="_Toc57209130"/>
      <w:bookmarkStart w:id="2700" w:name="_Toc58588473"/>
      <w:bookmarkStart w:id="2701" w:name="_Toc66114834"/>
      <w:bookmarkStart w:id="2702" w:name="_Toc67686345"/>
      <w:bookmarkStart w:id="2703" w:name="_Toc74994634"/>
      <w:bookmarkStart w:id="2704" w:name="_Toc85467888"/>
      <w:bookmarkStart w:id="2705" w:name="_Toc89182930"/>
      <w:bookmarkStart w:id="2706" w:name="_Toc90651232"/>
      <w:bookmarkStart w:id="2707" w:name="_Toc96933382"/>
      <w:bookmarkStart w:id="2708" w:name="_Toc98507249"/>
      <w:bookmarkStart w:id="2709" w:name="_Toc98507702"/>
      <w:bookmarkStart w:id="2710" w:name="_Toc106640705"/>
      <w:bookmarkStart w:id="2711" w:name="_Toc122098579"/>
      <w:bookmarkStart w:id="2712" w:name="_Toc130844701"/>
      <w:bookmarkStart w:id="2713" w:name="_Toc138412223"/>
      <w:bookmarkStart w:id="2714" w:name="_Toc145957009"/>
      <w:bookmarkStart w:id="2715" w:name="_Toc153890706"/>
      <w:bookmarkStart w:id="2716" w:name="_Toc161835004"/>
      <w:bookmarkStart w:id="2717" w:name="_Toc169755826"/>
      <w:bookmarkStart w:id="2718" w:name="_Toc186730146"/>
      <w:bookmarkStart w:id="2719" w:name="_Toc192837240"/>
      <w:bookmarkStart w:id="2720" w:name="_Toc199251147"/>
      <w:r w:rsidRPr="00616F0C">
        <w:t>6.1.2.4</w:t>
      </w:r>
      <w:r w:rsidRPr="00616F0C">
        <w:tab/>
        <w:t>HTTP multipart messages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1E775A2F" w14:textId="77777777" w:rsidR="00E134FC" w:rsidRPr="00616F0C" w:rsidRDefault="00E134FC" w:rsidP="00E134FC">
      <w:pPr>
        <w:pStyle w:val="Heading5"/>
      </w:pPr>
      <w:bookmarkStart w:id="2721" w:name="_Toc34227051"/>
      <w:bookmarkStart w:id="2722" w:name="_Toc34749766"/>
      <w:bookmarkStart w:id="2723" w:name="_Toc34750326"/>
      <w:bookmarkStart w:id="2724" w:name="_Toc34750516"/>
      <w:bookmarkStart w:id="2725" w:name="_Toc35940922"/>
      <w:bookmarkStart w:id="2726" w:name="_Toc35937355"/>
      <w:bookmarkStart w:id="2727" w:name="_Toc36463749"/>
      <w:bookmarkStart w:id="2728" w:name="_Toc43131680"/>
      <w:bookmarkStart w:id="2729" w:name="_Toc45032515"/>
      <w:bookmarkStart w:id="2730" w:name="_Toc49782209"/>
      <w:bookmarkStart w:id="2731" w:name="_Toc51873645"/>
      <w:bookmarkStart w:id="2732" w:name="_Toc57209131"/>
      <w:bookmarkStart w:id="2733" w:name="_Toc58588474"/>
      <w:bookmarkStart w:id="2734" w:name="_Toc66114835"/>
      <w:bookmarkStart w:id="2735" w:name="_Toc67686346"/>
      <w:bookmarkStart w:id="2736" w:name="_Toc74994635"/>
      <w:bookmarkStart w:id="2737" w:name="_Toc85467889"/>
      <w:bookmarkStart w:id="2738" w:name="_Toc89182931"/>
      <w:bookmarkStart w:id="2739" w:name="_Toc90651233"/>
      <w:bookmarkStart w:id="2740" w:name="_Toc96933383"/>
      <w:bookmarkStart w:id="2741" w:name="_Toc98507250"/>
      <w:bookmarkStart w:id="2742" w:name="_Toc98507703"/>
      <w:bookmarkStart w:id="2743" w:name="_Toc106640706"/>
      <w:bookmarkStart w:id="2744" w:name="_Toc122098580"/>
      <w:bookmarkStart w:id="2745" w:name="_Toc130844702"/>
      <w:bookmarkStart w:id="2746" w:name="_Toc138412224"/>
      <w:bookmarkStart w:id="2747" w:name="_Toc145957010"/>
      <w:bookmarkStart w:id="2748" w:name="_Toc153890707"/>
      <w:bookmarkStart w:id="2749" w:name="_Toc161835005"/>
      <w:bookmarkStart w:id="2750" w:name="_Toc169755827"/>
      <w:bookmarkStart w:id="2751" w:name="_Toc186730147"/>
      <w:bookmarkStart w:id="2752" w:name="_Toc192837241"/>
      <w:bookmarkStart w:id="2753" w:name="_Toc199251148"/>
      <w:r w:rsidRPr="00616F0C">
        <w:t>6.1.2.4.1</w:t>
      </w:r>
      <w:r w:rsidRPr="00616F0C">
        <w:tab/>
        <w:t>General</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2754" w:name="_Toc34227052"/>
      <w:bookmarkStart w:id="2755" w:name="_Toc34749767"/>
      <w:bookmarkStart w:id="2756" w:name="_Toc34750327"/>
      <w:bookmarkStart w:id="2757" w:name="_Toc34750517"/>
      <w:bookmarkStart w:id="2758" w:name="_Toc35940923"/>
      <w:bookmarkStart w:id="2759" w:name="_Toc35937356"/>
      <w:bookmarkStart w:id="2760" w:name="_Toc36463750"/>
      <w:bookmarkStart w:id="2761" w:name="_Toc43131681"/>
      <w:bookmarkStart w:id="2762" w:name="_Toc45032516"/>
      <w:bookmarkStart w:id="2763" w:name="_Toc49782210"/>
      <w:bookmarkStart w:id="2764" w:name="_Toc51873646"/>
      <w:bookmarkStart w:id="2765" w:name="_Toc57209132"/>
      <w:bookmarkStart w:id="2766" w:name="_Toc58588475"/>
      <w:bookmarkStart w:id="2767" w:name="_Toc66114836"/>
      <w:bookmarkStart w:id="2768"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769" w:name="_Toc74994636"/>
      <w:bookmarkStart w:id="2770" w:name="_Toc85467890"/>
      <w:bookmarkStart w:id="2771" w:name="_Toc89182932"/>
      <w:bookmarkStart w:id="2772" w:name="_Toc90651234"/>
      <w:bookmarkStart w:id="2773" w:name="_Toc96933384"/>
      <w:bookmarkStart w:id="2774" w:name="_Toc98507251"/>
      <w:bookmarkStart w:id="2775" w:name="_Toc98507704"/>
      <w:bookmarkStart w:id="2776" w:name="_Toc106640707"/>
      <w:bookmarkStart w:id="2777" w:name="_Toc122098581"/>
      <w:bookmarkStart w:id="2778" w:name="_Toc130844703"/>
      <w:bookmarkStart w:id="2779" w:name="_Toc138412225"/>
      <w:bookmarkStart w:id="2780" w:name="_Toc145957011"/>
      <w:bookmarkStart w:id="2781" w:name="_Toc153890708"/>
      <w:bookmarkStart w:id="2782" w:name="_Toc161835006"/>
      <w:bookmarkStart w:id="2783" w:name="_Toc169755828"/>
      <w:bookmarkStart w:id="2784" w:name="_Toc186730148"/>
      <w:bookmarkStart w:id="2785" w:name="_Toc192837242"/>
      <w:bookmarkStart w:id="2786" w:name="_Toc199251149"/>
      <w:r w:rsidRPr="00616F0C">
        <w:lastRenderedPageBreak/>
        <w:t>6.1.2.4.2</w:t>
      </w:r>
      <w:r w:rsidRPr="00616F0C">
        <w:tab/>
        <w:t>Record</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787" w:name="_Toc34227053"/>
      <w:bookmarkStart w:id="2788" w:name="_Toc34749768"/>
      <w:bookmarkStart w:id="2789" w:name="_Toc34750328"/>
      <w:bookmarkStart w:id="2790" w:name="_Toc34750518"/>
      <w:bookmarkStart w:id="2791" w:name="_Toc35940924"/>
      <w:bookmarkStart w:id="2792" w:name="_Toc35937357"/>
      <w:bookmarkStart w:id="2793" w:name="_Toc36463751"/>
      <w:bookmarkStart w:id="2794" w:name="_Toc43131682"/>
      <w:bookmarkStart w:id="2795" w:name="_Toc45032517"/>
      <w:bookmarkStart w:id="2796" w:name="_Toc49782211"/>
      <w:bookmarkStart w:id="2797" w:name="_Toc51873647"/>
      <w:bookmarkStart w:id="2798" w:name="_Toc57209133"/>
      <w:bookmarkStart w:id="2799" w:name="_Toc58588476"/>
      <w:bookmarkStart w:id="2800" w:name="_Toc66114837"/>
      <w:bookmarkStart w:id="2801" w:name="_Toc67686348"/>
      <w:bookmarkStart w:id="2802" w:name="_Toc74994637"/>
      <w:bookmarkStart w:id="2803" w:name="_Toc85467891"/>
      <w:bookmarkStart w:id="2804" w:name="_Toc89182933"/>
      <w:bookmarkStart w:id="2805" w:name="_Toc90651235"/>
      <w:bookmarkStart w:id="2806" w:name="_Toc96933385"/>
      <w:bookmarkStart w:id="2807" w:name="_Toc98507252"/>
      <w:bookmarkStart w:id="2808" w:name="_Toc98507705"/>
      <w:bookmarkStart w:id="2809" w:name="_Toc106640708"/>
      <w:bookmarkStart w:id="2810" w:name="_Toc122098582"/>
      <w:bookmarkStart w:id="2811" w:name="_Toc130844704"/>
      <w:bookmarkStart w:id="2812" w:name="_Toc138412226"/>
      <w:bookmarkStart w:id="2813" w:name="_Toc145957012"/>
      <w:bookmarkStart w:id="2814" w:name="_Toc153890709"/>
      <w:bookmarkStart w:id="2815" w:name="_Toc161835007"/>
      <w:bookmarkStart w:id="2816" w:name="_Toc169755829"/>
      <w:bookmarkStart w:id="2817" w:name="_Toc186730149"/>
      <w:bookmarkStart w:id="2818" w:name="_Toc192837243"/>
      <w:bookmarkStart w:id="2819" w:name="_Toc199251150"/>
      <w:r w:rsidRPr="00616F0C">
        <w:t>6.1.2.4.3</w:t>
      </w:r>
      <w:r w:rsidRPr="00616F0C">
        <w:tab/>
        <w:t>BlockCollection</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820" w:name="_Toc43131683"/>
      <w:bookmarkStart w:id="2821" w:name="_Toc45032518"/>
      <w:bookmarkStart w:id="2822" w:name="_Toc49782212"/>
      <w:bookmarkStart w:id="2823" w:name="_Toc51873648"/>
      <w:bookmarkStart w:id="2824" w:name="_Toc57209134"/>
      <w:bookmarkStart w:id="2825" w:name="_Toc58588477"/>
      <w:bookmarkStart w:id="2826" w:name="_Toc66114838"/>
      <w:bookmarkStart w:id="2827" w:name="_Toc67686349"/>
      <w:bookmarkStart w:id="2828" w:name="_Toc74994638"/>
      <w:bookmarkStart w:id="2829" w:name="_Toc85467892"/>
      <w:bookmarkStart w:id="2830" w:name="_Toc89182934"/>
      <w:bookmarkStart w:id="2831" w:name="_Toc90651236"/>
      <w:bookmarkStart w:id="2832" w:name="_Toc96933386"/>
      <w:bookmarkStart w:id="2833" w:name="_Toc98507253"/>
      <w:bookmarkStart w:id="2834" w:name="_Toc98507706"/>
      <w:bookmarkStart w:id="2835" w:name="_Toc106640709"/>
      <w:bookmarkStart w:id="2836" w:name="_Toc122098583"/>
      <w:bookmarkStart w:id="2837" w:name="_Toc130844705"/>
      <w:bookmarkStart w:id="2838" w:name="_Toc138412227"/>
      <w:bookmarkStart w:id="2839" w:name="_Toc145957013"/>
      <w:bookmarkStart w:id="2840" w:name="_Toc153890710"/>
      <w:bookmarkStart w:id="2841" w:name="_Toc161835008"/>
      <w:bookmarkStart w:id="2842" w:name="_Toc169755830"/>
      <w:bookmarkStart w:id="2843" w:name="_Toc186730150"/>
      <w:bookmarkStart w:id="2844" w:name="_Toc192837244"/>
      <w:bookmarkStart w:id="2845" w:name="_Toc199251151"/>
      <w:r w:rsidRPr="00616F0C">
        <w:t>6.1.2.4</w:t>
      </w:r>
      <w:r>
        <w:t>.4</w:t>
      </w:r>
      <w:r w:rsidRPr="00616F0C">
        <w:tab/>
        <w:t>Record</w:t>
      </w:r>
      <w:r>
        <w:t>Notification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2846" w:name="_Toc161835009"/>
      <w:bookmarkStart w:id="2847" w:name="_Toc169755831"/>
      <w:bookmarkStart w:id="2848" w:name="_Toc186730151"/>
      <w:bookmarkStart w:id="2849" w:name="_Toc192837245"/>
      <w:bookmarkStart w:id="2850" w:name="_Toc199251152"/>
      <w:bookmarkStart w:id="2851" w:name="_Toc22187552"/>
      <w:bookmarkStart w:id="2852" w:name="_Toc22630774"/>
      <w:bookmarkStart w:id="2853" w:name="_Toc34227054"/>
      <w:bookmarkStart w:id="2854" w:name="_Toc34749769"/>
      <w:bookmarkStart w:id="2855" w:name="_Toc34750329"/>
      <w:bookmarkStart w:id="2856" w:name="_Toc34750519"/>
      <w:bookmarkStart w:id="2857" w:name="_Toc35940925"/>
      <w:bookmarkStart w:id="2858" w:name="_Toc35937358"/>
      <w:bookmarkStart w:id="2859" w:name="_Toc36463752"/>
      <w:bookmarkStart w:id="2860" w:name="_Toc43131684"/>
      <w:bookmarkStart w:id="2861" w:name="_Toc45032519"/>
      <w:bookmarkStart w:id="2862" w:name="_Toc49782213"/>
      <w:bookmarkStart w:id="2863" w:name="_Toc51873649"/>
      <w:bookmarkStart w:id="2864" w:name="_Toc57209135"/>
      <w:bookmarkStart w:id="2865" w:name="_Toc58588478"/>
      <w:bookmarkStart w:id="2866" w:name="_Toc66114839"/>
      <w:bookmarkStart w:id="2867" w:name="_Toc67686350"/>
      <w:bookmarkStart w:id="2868" w:name="_Toc74994639"/>
      <w:bookmarkStart w:id="2869" w:name="_Toc85467893"/>
      <w:bookmarkStart w:id="2870" w:name="_Toc89181516"/>
      <w:bookmarkStart w:id="2871" w:name="_Toc89182935"/>
      <w:bookmarkStart w:id="2872" w:name="_Toc90651237"/>
      <w:bookmarkStart w:id="2873" w:name="_Toc96933387"/>
      <w:bookmarkStart w:id="2874" w:name="_Toc98507254"/>
      <w:bookmarkStart w:id="2875" w:name="_Toc98507707"/>
      <w:bookmarkStart w:id="2876" w:name="_Toc106640710"/>
      <w:bookmarkStart w:id="2877" w:name="_Toc122098584"/>
      <w:bookmarkStart w:id="2878" w:name="_Toc130844706"/>
      <w:bookmarkStart w:id="2879" w:name="_Toc138412228"/>
      <w:bookmarkStart w:id="2880" w:name="_Toc145957014"/>
      <w:bookmarkStart w:id="2881" w:name="_Toc153890711"/>
      <w:bookmarkEnd w:id="2681"/>
      <w:bookmarkEnd w:id="2682"/>
      <w:bookmarkEnd w:id="2683"/>
      <w:bookmarkEnd w:id="2684"/>
      <w:bookmarkEnd w:id="2685"/>
      <w:bookmarkEnd w:id="2686"/>
      <w:bookmarkEnd w:id="2687"/>
      <w:r w:rsidRPr="00937106">
        <w:t>6.1.2.4.</w:t>
      </w:r>
      <w:r>
        <w:t>5</w:t>
      </w:r>
      <w:r w:rsidRPr="00937106">
        <w:tab/>
        <w:t>Record</w:t>
      </w:r>
      <w:r>
        <w:t>Patch</w:t>
      </w:r>
      <w:bookmarkEnd w:id="2846"/>
      <w:bookmarkEnd w:id="2847"/>
      <w:bookmarkEnd w:id="2848"/>
      <w:bookmarkEnd w:id="2849"/>
      <w:bookmarkEnd w:id="2850"/>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lastRenderedPageBreak/>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2882" w:name="_Toc192837246"/>
      <w:bookmarkStart w:id="2883" w:name="_Toc199251153"/>
      <w:bookmarkStart w:id="2884" w:name="_Toc161835010"/>
      <w:bookmarkStart w:id="2885" w:name="_Toc169755832"/>
      <w:bookmarkStart w:id="2886" w:name="_Toc186730152"/>
      <w:r w:rsidRPr="00616F0C">
        <w:t>6.1.2.4</w:t>
      </w:r>
      <w:r>
        <w:t>.</w:t>
      </w:r>
      <w:r w:rsidR="00F76338">
        <w:t>6</w:t>
      </w:r>
      <w:r w:rsidRPr="00616F0C">
        <w:tab/>
        <w:t>Record</w:t>
      </w:r>
      <w:r>
        <w:t>Collection</w:t>
      </w:r>
      <w:bookmarkEnd w:id="2882"/>
      <w:bookmarkEnd w:id="2883"/>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2887" w:name="_Toc192837247"/>
      <w:bookmarkStart w:id="2888" w:name="_Toc199251154"/>
      <w:r w:rsidRPr="00616F0C">
        <w:lastRenderedPageBreak/>
        <w:t>6.1.3</w:t>
      </w:r>
      <w:r w:rsidRPr="00616F0C">
        <w:tab/>
        <w:t>Resources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4"/>
      <w:bookmarkEnd w:id="2885"/>
      <w:bookmarkEnd w:id="2886"/>
      <w:bookmarkEnd w:id="2887"/>
      <w:bookmarkEnd w:id="2888"/>
    </w:p>
    <w:p w14:paraId="0E8176AF" w14:textId="77777777" w:rsidR="00E134FC" w:rsidRPr="00616F0C" w:rsidRDefault="00E134FC" w:rsidP="00E134FC">
      <w:pPr>
        <w:pStyle w:val="Heading4"/>
      </w:pPr>
      <w:bookmarkStart w:id="2889" w:name="_Toc22187553"/>
      <w:bookmarkStart w:id="2890" w:name="_Toc22630775"/>
      <w:bookmarkStart w:id="2891" w:name="_Toc34227055"/>
      <w:bookmarkStart w:id="2892" w:name="_Toc34749770"/>
      <w:bookmarkStart w:id="2893" w:name="_Toc34750330"/>
      <w:bookmarkStart w:id="2894" w:name="_Toc34750520"/>
      <w:bookmarkStart w:id="2895" w:name="_Toc35940926"/>
      <w:bookmarkStart w:id="2896" w:name="_Toc35937359"/>
      <w:bookmarkStart w:id="2897" w:name="_Toc36463753"/>
      <w:bookmarkStart w:id="2898" w:name="_Toc43131685"/>
      <w:bookmarkStart w:id="2899" w:name="_Toc45032520"/>
      <w:bookmarkStart w:id="2900" w:name="_Toc49782214"/>
      <w:bookmarkStart w:id="2901" w:name="_Toc51873650"/>
      <w:bookmarkStart w:id="2902" w:name="_Toc57209136"/>
      <w:bookmarkStart w:id="2903" w:name="_Toc58588479"/>
      <w:bookmarkStart w:id="2904" w:name="_Toc66114840"/>
      <w:bookmarkStart w:id="2905" w:name="_Toc67686351"/>
      <w:bookmarkStart w:id="2906" w:name="_Toc74994640"/>
      <w:bookmarkStart w:id="2907" w:name="_Toc85467894"/>
      <w:bookmarkStart w:id="2908" w:name="_Toc89182936"/>
      <w:bookmarkStart w:id="2909" w:name="_Toc90651238"/>
      <w:bookmarkStart w:id="2910" w:name="_Toc96933388"/>
      <w:bookmarkStart w:id="2911" w:name="_Toc98507255"/>
      <w:bookmarkStart w:id="2912" w:name="_Toc98507708"/>
      <w:bookmarkStart w:id="2913" w:name="_Toc106640711"/>
      <w:bookmarkStart w:id="2914" w:name="_Toc122098585"/>
      <w:bookmarkStart w:id="2915" w:name="_Toc130844707"/>
      <w:bookmarkStart w:id="2916" w:name="_Toc138412229"/>
      <w:bookmarkStart w:id="2917" w:name="_Toc145957015"/>
      <w:bookmarkStart w:id="2918" w:name="_Toc153890712"/>
      <w:bookmarkStart w:id="2919" w:name="_Toc161835011"/>
      <w:bookmarkStart w:id="2920" w:name="_Toc169755833"/>
      <w:bookmarkStart w:id="2921" w:name="_Toc186730153"/>
      <w:bookmarkStart w:id="2922" w:name="_Toc192837248"/>
      <w:bookmarkStart w:id="2923" w:name="_Toc199251155"/>
      <w:r w:rsidRPr="00616F0C">
        <w:t>6.1.3.1</w:t>
      </w:r>
      <w:r w:rsidRPr="00616F0C">
        <w:tab/>
        <w:t>Overview</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7B2C356" w14:textId="77777777" w:rsidR="00E134FC" w:rsidRDefault="00E134FC" w:rsidP="00E134FC">
      <w:pPr>
        <w:pStyle w:val="TH"/>
      </w:pPr>
      <w:r w:rsidRPr="00616F0C">
        <w:object w:dxaOrig="12141" w:dyaOrig="8671" w14:anchorId="0BDAEA41">
          <v:shape id="_x0000_i1063" type="#_x0000_t75" style="width:410.35pt;height:287.9pt" o:ole="">
            <v:imagedata r:id="rId88" o:title=""/>
          </v:shape>
          <o:OLEObject Type="Embed" ProgID="Visio.Drawing.11" ShapeID="_x0000_i1063" DrawAspect="Content" ObjectID="_1809867794"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924" w:name="_Toc22187554"/>
            <w:bookmarkStart w:id="2925"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926" w:name="_Toc34227056"/>
      <w:bookmarkStart w:id="2927" w:name="_Toc34749771"/>
      <w:bookmarkStart w:id="2928" w:name="_Toc34750331"/>
      <w:bookmarkStart w:id="2929" w:name="_Toc34750521"/>
      <w:bookmarkStart w:id="2930" w:name="_Toc35940927"/>
      <w:bookmarkStart w:id="2931" w:name="_Toc35937360"/>
      <w:bookmarkStart w:id="2932" w:name="_Toc36463754"/>
      <w:bookmarkStart w:id="2933" w:name="_Toc43131686"/>
      <w:bookmarkStart w:id="2934" w:name="_Toc45032521"/>
      <w:bookmarkStart w:id="2935" w:name="_Toc49782215"/>
      <w:bookmarkStart w:id="2936" w:name="_Toc51873651"/>
      <w:bookmarkStart w:id="2937" w:name="_Toc57209137"/>
      <w:bookmarkStart w:id="2938" w:name="_Toc58588480"/>
      <w:bookmarkStart w:id="2939" w:name="_Toc66114841"/>
      <w:bookmarkStart w:id="2940" w:name="_Toc67686352"/>
      <w:bookmarkStart w:id="2941" w:name="_Toc74994641"/>
      <w:bookmarkStart w:id="2942" w:name="_Toc85467895"/>
      <w:bookmarkStart w:id="2943" w:name="_Toc89182937"/>
      <w:bookmarkStart w:id="2944" w:name="_Toc90651239"/>
      <w:bookmarkStart w:id="2945" w:name="_Toc96933389"/>
      <w:bookmarkStart w:id="2946" w:name="_Toc98507256"/>
      <w:bookmarkStart w:id="2947" w:name="_Toc98507709"/>
      <w:bookmarkStart w:id="2948" w:name="_Toc106640712"/>
      <w:bookmarkStart w:id="2949" w:name="_Toc122098586"/>
      <w:bookmarkStart w:id="2950" w:name="_Toc130844708"/>
      <w:bookmarkStart w:id="2951" w:name="_Toc138412230"/>
      <w:bookmarkStart w:id="2952" w:name="_Toc145957016"/>
      <w:bookmarkStart w:id="2953" w:name="_Toc153890713"/>
      <w:bookmarkStart w:id="2954" w:name="_Toc161835012"/>
      <w:bookmarkStart w:id="2955" w:name="_Toc169755834"/>
      <w:bookmarkStart w:id="2956" w:name="_Toc186730154"/>
      <w:bookmarkStart w:id="2957" w:name="_Toc192837249"/>
      <w:bookmarkStart w:id="2958" w:name="_Toc199251156"/>
      <w:r w:rsidRPr="00616F0C">
        <w:t>6.1.3.2</w:t>
      </w:r>
      <w:r w:rsidRPr="00616F0C">
        <w:tab/>
        <w:t xml:space="preserve">Resource: </w:t>
      </w:r>
      <w:bookmarkEnd w:id="2924"/>
      <w:bookmarkEnd w:id="2925"/>
      <w:r w:rsidRPr="00616F0C">
        <w:t>RecordCollection (Collection)</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641B556F" w14:textId="77777777" w:rsidR="00E134FC" w:rsidRPr="00616F0C" w:rsidRDefault="00E134FC" w:rsidP="00E134FC">
      <w:pPr>
        <w:pStyle w:val="Heading5"/>
      </w:pPr>
      <w:bookmarkStart w:id="2959" w:name="_Toc22187555"/>
      <w:bookmarkStart w:id="2960" w:name="_Toc22630777"/>
      <w:bookmarkStart w:id="2961" w:name="_Toc34227057"/>
      <w:bookmarkStart w:id="2962" w:name="_Toc34749772"/>
      <w:bookmarkStart w:id="2963" w:name="_Toc34750332"/>
      <w:bookmarkStart w:id="2964" w:name="_Toc34750522"/>
      <w:bookmarkStart w:id="2965" w:name="_Toc35940928"/>
      <w:bookmarkStart w:id="2966" w:name="_Toc35937361"/>
      <w:bookmarkStart w:id="2967" w:name="_Toc36463755"/>
      <w:bookmarkStart w:id="2968" w:name="_Toc43131687"/>
      <w:bookmarkStart w:id="2969" w:name="_Toc45032522"/>
      <w:bookmarkStart w:id="2970" w:name="_Toc49782216"/>
      <w:bookmarkStart w:id="2971" w:name="_Toc51873652"/>
      <w:bookmarkStart w:id="2972" w:name="_Toc57209138"/>
      <w:bookmarkStart w:id="2973" w:name="_Toc58588481"/>
      <w:bookmarkStart w:id="2974" w:name="_Toc66114842"/>
      <w:bookmarkStart w:id="2975" w:name="_Toc67686353"/>
      <w:bookmarkStart w:id="2976" w:name="_Toc74994642"/>
      <w:bookmarkStart w:id="2977" w:name="_Toc85467896"/>
      <w:bookmarkStart w:id="2978" w:name="_Toc89182938"/>
      <w:bookmarkStart w:id="2979" w:name="_Toc90651240"/>
      <w:bookmarkStart w:id="2980" w:name="_Toc96933390"/>
      <w:bookmarkStart w:id="2981" w:name="_Toc98507257"/>
      <w:bookmarkStart w:id="2982" w:name="_Toc98507710"/>
      <w:bookmarkStart w:id="2983" w:name="_Toc106640713"/>
      <w:bookmarkStart w:id="2984" w:name="_Toc122098587"/>
      <w:bookmarkStart w:id="2985" w:name="_Toc130844709"/>
      <w:bookmarkStart w:id="2986" w:name="_Toc138412231"/>
      <w:bookmarkStart w:id="2987" w:name="_Toc145957017"/>
      <w:bookmarkStart w:id="2988" w:name="_Toc153890714"/>
      <w:bookmarkStart w:id="2989" w:name="_Toc161835013"/>
      <w:bookmarkStart w:id="2990" w:name="_Toc169755835"/>
      <w:bookmarkStart w:id="2991" w:name="_Toc186730155"/>
      <w:bookmarkStart w:id="2992" w:name="_Toc192837250"/>
      <w:bookmarkStart w:id="2993" w:name="_Toc199251157"/>
      <w:r w:rsidRPr="00616F0C">
        <w:t>6.1.3.2.1</w:t>
      </w:r>
      <w:r w:rsidRPr="00616F0C">
        <w:tab/>
        <w:t>Description</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994" w:name="_Toc22187556"/>
      <w:bookmarkStart w:id="2995" w:name="_Toc22630778"/>
      <w:bookmarkStart w:id="2996" w:name="_Toc34227058"/>
      <w:bookmarkStart w:id="2997" w:name="_Toc34749773"/>
      <w:bookmarkStart w:id="2998" w:name="_Toc34750333"/>
      <w:bookmarkStart w:id="2999" w:name="_Toc34750523"/>
      <w:bookmarkStart w:id="3000" w:name="_Toc35940929"/>
      <w:bookmarkStart w:id="3001" w:name="_Toc35937362"/>
      <w:bookmarkStart w:id="3002" w:name="_Toc36463756"/>
      <w:bookmarkStart w:id="3003" w:name="_Toc43131688"/>
      <w:bookmarkStart w:id="3004" w:name="_Toc45032523"/>
      <w:bookmarkStart w:id="3005" w:name="_Toc49782217"/>
      <w:bookmarkStart w:id="3006" w:name="_Toc51873653"/>
      <w:bookmarkStart w:id="3007" w:name="_Toc57209139"/>
      <w:bookmarkStart w:id="3008" w:name="_Toc58588482"/>
      <w:bookmarkStart w:id="3009" w:name="_Toc66114843"/>
      <w:bookmarkStart w:id="3010" w:name="_Toc67686354"/>
      <w:bookmarkStart w:id="3011" w:name="_Toc74994643"/>
      <w:bookmarkStart w:id="3012" w:name="_Toc85467897"/>
      <w:bookmarkStart w:id="3013" w:name="_Toc89182939"/>
      <w:bookmarkStart w:id="3014" w:name="_Toc90651241"/>
      <w:bookmarkStart w:id="3015" w:name="_Toc96933391"/>
      <w:bookmarkStart w:id="3016" w:name="_Toc98507258"/>
      <w:bookmarkStart w:id="3017" w:name="_Toc98507711"/>
      <w:bookmarkStart w:id="3018" w:name="_Toc106640714"/>
      <w:bookmarkStart w:id="3019" w:name="_Toc122098588"/>
      <w:bookmarkStart w:id="3020" w:name="_Toc130844710"/>
      <w:bookmarkStart w:id="3021" w:name="_Toc138412232"/>
      <w:bookmarkStart w:id="3022" w:name="_Toc145957018"/>
      <w:bookmarkStart w:id="3023" w:name="_Toc153890715"/>
      <w:bookmarkStart w:id="3024" w:name="_Toc161835014"/>
      <w:bookmarkStart w:id="3025" w:name="_Toc169755836"/>
      <w:bookmarkStart w:id="3026" w:name="_Toc186730156"/>
      <w:bookmarkStart w:id="3027" w:name="_Toc192837251"/>
      <w:bookmarkStart w:id="3028" w:name="_Toc199251158"/>
      <w:r w:rsidRPr="00616F0C">
        <w:lastRenderedPageBreak/>
        <w:t>6.1.3.2.2</w:t>
      </w:r>
      <w:r w:rsidRPr="00616F0C">
        <w:tab/>
        <w:t>Resource Definition</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029" w:name="_Toc22187557"/>
      <w:bookmarkStart w:id="3030" w:name="_Toc22630779"/>
      <w:bookmarkStart w:id="3031" w:name="_Toc34227059"/>
      <w:bookmarkStart w:id="3032" w:name="_Toc34749774"/>
      <w:bookmarkStart w:id="3033" w:name="_Toc34750334"/>
      <w:bookmarkStart w:id="3034" w:name="_Toc34750524"/>
      <w:bookmarkStart w:id="3035" w:name="_Toc35940930"/>
      <w:bookmarkStart w:id="3036" w:name="_Toc35937363"/>
      <w:bookmarkStart w:id="3037" w:name="_Toc36463757"/>
      <w:bookmarkStart w:id="3038" w:name="_Toc43131689"/>
      <w:bookmarkStart w:id="3039" w:name="_Toc45032524"/>
      <w:bookmarkStart w:id="3040" w:name="_Toc49782218"/>
      <w:bookmarkStart w:id="3041" w:name="_Toc51873654"/>
      <w:bookmarkStart w:id="3042" w:name="_Toc57209140"/>
      <w:bookmarkStart w:id="3043" w:name="_Toc58588483"/>
      <w:bookmarkStart w:id="3044" w:name="_Toc66114844"/>
      <w:bookmarkStart w:id="3045" w:name="_Toc67686355"/>
      <w:bookmarkStart w:id="3046" w:name="_Toc74994644"/>
      <w:bookmarkStart w:id="3047" w:name="_Toc85467898"/>
      <w:bookmarkStart w:id="3048" w:name="_Toc89182940"/>
      <w:bookmarkStart w:id="3049" w:name="_Toc90651242"/>
      <w:bookmarkStart w:id="3050" w:name="_Toc96933392"/>
      <w:bookmarkStart w:id="3051" w:name="_Toc98507259"/>
      <w:bookmarkStart w:id="3052" w:name="_Toc98507712"/>
      <w:bookmarkStart w:id="3053" w:name="_Toc106640715"/>
      <w:bookmarkStart w:id="3054" w:name="_Toc122098589"/>
      <w:bookmarkStart w:id="3055" w:name="_Toc130844711"/>
      <w:bookmarkStart w:id="3056" w:name="_Toc138412233"/>
      <w:bookmarkStart w:id="3057" w:name="_Toc145957019"/>
      <w:bookmarkStart w:id="3058" w:name="_Toc153890716"/>
      <w:bookmarkStart w:id="3059" w:name="_Toc161835015"/>
      <w:bookmarkStart w:id="3060" w:name="_Toc169755837"/>
      <w:bookmarkStart w:id="3061" w:name="_Toc186730157"/>
      <w:bookmarkStart w:id="3062" w:name="_Toc192837252"/>
      <w:bookmarkStart w:id="3063" w:name="_Toc199251159"/>
      <w:r w:rsidRPr="00616F0C">
        <w:t>6.1.3.2.3</w:t>
      </w:r>
      <w:r w:rsidRPr="00616F0C">
        <w:tab/>
        <w:t>Resource Standard Methods</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7A7B248" w14:textId="77777777" w:rsidR="00E134FC" w:rsidRPr="00616F0C" w:rsidRDefault="00E134FC" w:rsidP="00E134FC">
      <w:pPr>
        <w:pStyle w:val="H6"/>
      </w:pPr>
      <w:bookmarkStart w:id="3064" w:name="_Toc22187558"/>
      <w:bookmarkStart w:id="3065" w:name="_Toc22630780"/>
      <w:bookmarkStart w:id="3066" w:name="_Toc34227060"/>
      <w:bookmarkStart w:id="3067" w:name="_Toc34749775"/>
      <w:bookmarkStart w:id="3068" w:name="_Toc34750335"/>
      <w:bookmarkStart w:id="3069" w:name="_Toc34750525"/>
      <w:bookmarkStart w:id="3070" w:name="_Toc35940931"/>
      <w:bookmarkStart w:id="3071" w:name="_Toc35937364"/>
      <w:bookmarkStart w:id="3072" w:name="_Toc36463758"/>
      <w:bookmarkStart w:id="3073" w:name="_Toc43131690"/>
      <w:bookmarkStart w:id="3074" w:name="_Toc45032525"/>
      <w:bookmarkStart w:id="3075" w:name="_Toc49782219"/>
      <w:bookmarkStart w:id="3076" w:name="_Toc51873655"/>
      <w:bookmarkStart w:id="3077" w:name="_Toc57209141"/>
      <w:bookmarkStart w:id="3078" w:name="_Toc58588484"/>
      <w:bookmarkStart w:id="3079" w:name="_Toc66114845"/>
      <w:bookmarkStart w:id="3080" w:name="_Toc67686356"/>
      <w:bookmarkStart w:id="3081" w:name="_Toc74994645"/>
      <w:bookmarkStart w:id="3082" w:name="_Toc85467899"/>
      <w:bookmarkStart w:id="3083" w:name="_Toc89182941"/>
      <w:bookmarkStart w:id="3084" w:name="_Toc90651243"/>
      <w:bookmarkStart w:id="3085" w:name="_Toc96933393"/>
      <w:r w:rsidRPr="00616F0C">
        <w:t>6.1.3.2.3.1</w:t>
      </w:r>
      <w:r w:rsidRPr="00616F0C">
        <w:tab/>
        <w:t>GET</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086" w:name="_Toc85467900"/>
      <w:bookmarkStart w:id="3087" w:name="_Toc89182942"/>
      <w:bookmarkStart w:id="3088" w:name="_Toc90651244"/>
      <w:bookmarkStart w:id="3089" w:name="_Toc96933394"/>
      <w:bookmarkStart w:id="3090" w:name="_Toc22187566"/>
      <w:bookmarkStart w:id="3091" w:name="_Toc22630788"/>
      <w:bookmarkStart w:id="3092" w:name="_Toc34227061"/>
      <w:bookmarkStart w:id="3093" w:name="_Toc34749776"/>
      <w:bookmarkStart w:id="3094" w:name="_Toc34750336"/>
      <w:bookmarkStart w:id="3095" w:name="_Toc34750526"/>
      <w:bookmarkStart w:id="3096" w:name="_Toc35940932"/>
      <w:bookmarkStart w:id="3097" w:name="_Toc35937365"/>
      <w:bookmarkStart w:id="3098" w:name="_Toc36463759"/>
      <w:bookmarkStart w:id="3099" w:name="_Toc43131691"/>
      <w:bookmarkStart w:id="3100" w:name="_Toc45032526"/>
      <w:bookmarkStart w:id="3101" w:name="_Toc49782220"/>
      <w:bookmarkStart w:id="3102" w:name="_Toc51873656"/>
      <w:bookmarkStart w:id="3103" w:name="_Toc57209142"/>
      <w:bookmarkStart w:id="3104" w:name="_Toc58588485"/>
      <w:bookmarkStart w:id="3105" w:name="_Toc66114846"/>
      <w:bookmarkStart w:id="3106" w:name="_Toc67686357"/>
      <w:bookmarkStart w:id="3107" w:name="_Toc74994646"/>
      <w:r w:rsidRPr="00616F0C">
        <w:t>6.1.3.2.3.</w:t>
      </w:r>
      <w:r>
        <w:t>2</w:t>
      </w:r>
      <w:r w:rsidRPr="00616F0C">
        <w:tab/>
      </w:r>
      <w:r>
        <w:t>DELETE</w:t>
      </w:r>
      <w:bookmarkEnd w:id="3086"/>
      <w:bookmarkEnd w:id="3087"/>
      <w:bookmarkEnd w:id="3088"/>
      <w:bookmarkEnd w:id="3089"/>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108" w:name="_Toc85467901"/>
      <w:bookmarkStart w:id="3109" w:name="_Toc89182943"/>
      <w:bookmarkStart w:id="3110" w:name="_Toc90651245"/>
      <w:bookmarkStart w:id="3111" w:name="_Toc96933395"/>
      <w:bookmarkStart w:id="3112" w:name="_Toc98507260"/>
      <w:bookmarkStart w:id="3113" w:name="_Toc98507713"/>
      <w:bookmarkStart w:id="3114" w:name="_Toc106640716"/>
      <w:bookmarkStart w:id="3115" w:name="_Toc122098590"/>
      <w:bookmarkStart w:id="3116" w:name="_Toc130844712"/>
      <w:bookmarkStart w:id="3117" w:name="_Toc138412234"/>
      <w:bookmarkStart w:id="3118" w:name="_Toc145957020"/>
      <w:bookmarkStart w:id="3119" w:name="_Toc153890717"/>
      <w:bookmarkStart w:id="3120" w:name="_Toc161835016"/>
      <w:bookmarkStart w:id="3121" w:name="_Toc169755838"/>
      <w:bookmarkStart w:id="3122" w:name="_Toc186730158"/>
      <w:bookmarkStart w:id="3123" w:name="_Toc192837253"/>
      <w:bookmarkStart w:id="3124" w:name="_Toc199251160"/>
      <w:r w:rsidRPr="00616F0C">
        <w:t>6.1.3.3</w:t>
      </w:r>
      <w:r w:rsidRPr="00616F0C">
        <w:tab/>
        <w:t xml:space="preserve">Resource: </w:t>
      </w:r>
      <w:bookmarkEnd w:id="3090"/>
      <w:bookmarkEnd w:id="3091"/>
      <w:r w:rsidRPr="00616F0C">
        <w:t>Record (Document)</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4A0AF7C9" w14:textId="77777777" w:rsidR="00E134FC" w:rsidRPr="00616F0C" w:rsidRDefault="00E134FC" w:rsidP="00E134FC">
      <w:pPr>
        <w:pStyle w:val="Heading5"/>
      </w:pPr>
      <w:bookmarkStart w:id="3125" w:name="_Toc34227062"/>
      <w:bookmarkStart w:id="3126" w:name="_Toc34749777"/>
      <w:bookmarkStart w:id="3127" w:name="_Toc34750337"/>
      <w:bookmarkStart w:id="3128" w:name="_Toc34750527"/>
      <w:bookmarkStart w:id="3129" w:name="_Toc35940933"/>
      <w:bookmarkStart w:id="3130" w:name="_Toc35937366"/>
      <w:bookmarkStart w:id="3131" w:name="_Toc36463760"/>
      <w:bookmarkStart w:id="3132" w:name="_Toc43131692"/>
      <w:bookmarkStart w:id="3133" w:name="_Toc45032527"/>
      <w:bookmarkStart w:id="3134" w:name="_Toc49782221"/>
      <w:bookmarkStart w:id="3135" w:name="_Toc51873657"/>
      <w:bookmarkStart w:id="3136" w:name="_Toc57209143"/>
      <w:bookmarkStart w:id="3137" w:name="_Toc58588486"/>
      <w:bookmarkStart w:id="3138" w:name="_Toc66114847"/>
      <w:bookmarkStart w:id="3139" w:name="_Toc67686358"/>
      <w:bookmarkStart w:id="3140" w:name="_Toc74994647"/>
      <w:bookmarkStart w:id="3141" w:name="_Toc85467902"/>
      <w:bookmarkStart w:id="3142" w:name="_Toc89182944"/>
      <w:bookmarkStart w:id="3143" w:name="_Toc90651246"/>
      <w:bookmarkStart w:id="3144" w:name="_Toc96933396"/>
      <w:bookmarkStart w:id="3145" w:name="_Toc98507261"/>
      <w:bookmarkStart w:id="3146" w:name="_Toc98507714"/>
      <w:bookmarkStart w:id="3147" w:name="_Toc106640717"/>
      <w:bookmarkStart w:id="3148" w:name="_Toc122098591"/>
      <w:bookmarkStart w:id="3149" w:name="_Toc130844713"/>
      <w:bookmarkStart w:id="3150" w:name="_Toc138412235"/>
      <w:bookmarkStart w:id="3151" w:name="_Toc145957021"/>
      <w:bookmarkStart w:id="3152" w:name="_Toc153890718"/>
      <w:bookmarkStart w:id="3153" w:name="_Toc161835017"/>
      <w:bookmarkStart w:id="3154" w:name="_Toc169755839"/>
      <w:bookmarkStart w:id="3155" w:name="_Toc186730159"/>
      <w:bookmarkStart w:id="3156" w:name="_Toc192837254"/>
      <w:bookmarkStart w:id="3157" w:name="_Toc199251161"/>
      <w:r w:rsidRPr="00616F0C">
        <w:t>6.1.3.3.1</w:t>
      </w:r>
      <w:r w:rsidRPr="00616F0C">
        <w:tab/>
        <w:t>Description</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158" w:name="_Toc34227063"/>
      <w:bookmarkStart w:id="3159" w:name="_Toc34749778"/>
      <w:bookmarkStart w:id="3160" w:name="_Toc34750338"/>
      <w:bookmarkStart w:id="3161" w:name="_Toc34750528"/>
      <w:bookmarkStart w:id="3162" w:name="_Toc35940934"/>
      <w:bookmarkStart w:id="3163" w:name="_Toc35937367"/>
      <w:bookmarkStart w:id="3164" w:name="_Toc36463761"/>
      <w:bookmarkStart w:id="3165" w:name="_Toc43131693"/>
      <w:bookmarkStart w:id="3166" w:name="_Toc45032528"/>
      <w:bookmarkStart w:id="3167" w:name="_Toc49782222"/>
      <w:bookmarkStart w:id="3168" w:name="_Toc51873658"/>
      <w:bookmarkStart w:id="3169" w:name="_Toc57209144"/>
      <w:bookmarkStart w:id="3170" w:name="_Toc58588487"/>
      <w:bookmarkStart w:id="3171" w:name="_Toc66114848"/>
      <w:bookmarkStart w:id="3172" w:name="_Toc67686359"/>
      <w:bookmarkStart w:id="3173" w:name="_Toc74994648"/>
      <w:bookmarkStart w:id="3174" w:name="_Toc85467903"/>
      <w:bookmarkStart w:id="3175" w:name="_Toc89182945"/>
      <w:bookmarkStart w:id="3176" w:name="_Toc90651247"/>
      <w:bookmarkStart w:id="3177" w:name="_Toc96933397"/>
      <w:bookmarkStart w:id="3178" w:name="_Toc98507262"/>
      <w:bookmarkStart w:id="3179" w:name="_Toc98507715"/>
      <w:bookmarkStart w:id="3180" w:name="_Toc106640718"/>
      <w:bookmarkStart w:id="3181" w:name="_Toc122098592"/>
      <w:bookmarkStart w:id="3182" w:name="_Toc130844714"/>
      <w:bookmarkStart w:id="3183" w:name="_Toc138412236"/>
      <w:bookmarkStart w:id="3184" w:name="_Toc145957022"/>
      <w:bookmarkStart w:id="3185" w:name="_Toc153890719"/>
      <w:bookmarkStart w:id="3186" w:name="_Toc161835018"/>
      <w:bookmarkStart w:id="3187" w:name="_Toc169755840"/>
      <w:bookmarkStart w:id="3188" w:name="_Toc186730160"/>
      <w:bookmarkStart w:id="3189" w:name="_Toc192837255"/>
      <w:bookmarkStart w:id="3190" w:name="_Toc199251162"/>
      <w:r w:rsidRPr="00616F0C">
        <w:t>6.1.3.3.2</w:t>
      </w:r>
      <w:r w:rsidRPr="00616F0C">
        <w:tab/>
        <w:t>Resource Definition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lastRenderedPageBreak/>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191" w:name="_Toc34227064"/>
      <w:bookmarkStart w:id="3192" w:name="_Toc34749779"/>
      <w:bookmarkStart w:id="3193" w:name="_Toc34750339"/>
      <w:bookmarkStart w:id="3194" w:name="_Toc34750529"/>
      <w:bookmarkStart w:id="3195" w:name="_Toc35940935"/>
      <w:bookmarkStart w:id="3196" w:name="_Toc35937368"/>
      <w:bookmarkStart w:id="3197" w:name="_Toc36463762"/>
      <w:bookmarkStart w:id="3198" w:name="_Toc43131694"/>
      <w:bookmarkStart w:id="3199" w:name="_Toc45032529"/>
      <w:bookmarkStart w:id="3200" w:name="_Toc49782223"/>
      <w:bookmarkStart w:id="3201" w:name="_Toc51873659"/>
      <w:bookmarkStart w:id="3202" w:name="_Toc57209145"/>
      <w:bookmarkStart w:id="3203" w:name="_Toc58588488"/>
      <w:bookmarkStart w:id="3204" w:name="_Toc66114849"/>
      <w:bookmarkStart w:id="3205" w:name="_Toc67686360"/>
      <w:bookmarkStart w:id="3206" w:name="_Toc74994649"/>
      <w:bookmarkStart w:id="3207" w:name="_Toc85467904"/>
      <w:bookmarkStart w:id="3208" w:name="_Toc89182946"/>
      <w:bookmarkStart w:id="3209" w:name="_Toc90651248"/>
      <w:bookmarkStart w:id="3210" w:name="_Toc96933398"/>
      <w:bookmarkStart w:id="3211" w:name="_Toc98507263"/>
      <w:bookmarkStart w:id="3212" w:name="_Toc98507716"/>
      <w:bookmarkStart w:id="3213" w:name="_Toc106640719"/>
      <w:bookmarkStart w:id="3214" w:name="_Toc122098593"/>
      <w:bookmarkStart w:id="3215" w:name="_Toc130844715"/>
      <w:bookmarkStart w:id="3216" w:name="_Toc138412237"/>
      <w:bookmarkStart w:id="3217" w:name="_Toc145957023"/>
      <w:bookmarkStart w:id="3218" w:name="_Toc153890720"/>
      <w:bookmarkStart w:id="3219" w:name="_Toc161835019"/>
      <w:bookmarkStart w:id="3220" w:name="_Toc169755841"/>
      <w:bookmarkStart w:id="3221" w:name="_Toc186730161"/>
      <w:bookmarkStart w:id="3222" w:name="_Toc192837256"/>
      <w:bookmarkStart w:id="3223" w:name="_Toc199251163"/>
      <w:r w:rsidRPr="00616F0C">
        <w:t>6.1.3.3.3</w:t>
      </w:r>
      <w:r w:rsidRPr="00616F0C">
        <w:tab/>
        <w:t>Resource Standard Methods</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12E32D4B" w14:textId="77777777" w:rsidR="00E134FC" w:rsidRPr="00616F0C" w:rsidRDefault="00E134FC" w:rsidP="00E134FC">
      <w:pPr>
        <w:pStyle w:val="H6"/>
      </w:pPr>
      <w:bookmarkStart w:id="3224" w:name="_Toc34227065"/>
      <w:bookmarkStart w:id="3225" w:name="_Toc34749780"/>
      <w:bookmarkStart w:id="3226" w:name="_Toc34750340"/>
      <w:bookmarkStart w:id="3227" w:name="_Toc34750530"/>
      <w:bookmarkStart w:id="3228" w:name="_Toc35940936"/>
      <w:bookmarkStart w:id="3229" w:name="_Toc35937369"/>
      <w:bookmarkStart w:id="3230" w:name="_Toc36463763"/>
      <w:bookmarkStart w:id="3231" w:name="_Toc43131695"/>
      <w:bookmarkStart w:id="3232" w:name="_Toc45032530"/>
      <w:bookmarkStart w:id="3233" w:name="_Toc49782224"/>
      <w:bookmarkStart w:id="3234" w:name="_Toc51873660"/>
      <w:bookmarkStart w:id="3235" w:name="_Toc57209146"/>
      <w:bookmarkStart w:id="3236" w:name="_Toc58588489"/>
      <w:bookmarkStart w:id="3237" w:name="_Toc66114850"/>
      <w:bookmarkStart w:id="3238" w:name="_Toc67686361"/>
      <w:bookmarkStart w:id="3239" w:name="_Toc74994650"/>
      <w:bookmarkStart w:id="3240" w:name="_Toc85467905"/>
      <w:bookmarkStart w:id="3241" w:name="_Toc89182947"/>
      <w:bookmarkStart w:id="3242" w:name="_Toc90651249"/>
      <w:bookmarkStart w:id="3243" w:name="_Toc96933399"/>
      <w:r w:rsidRPr="00616F0C">
        <w:t>6.1.3.3.3.1</w:t>
      </w:r>
      <w:r w:rsidRPr="00616F0C">
        <w:tab/>
        <w:t>GET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244" w:name="_Toc34227066"/>
      <w:bookmarkStart w:id="3245" w:name="_Toc34749781"/>
      <w:bookmarkStart w:id="3246" w:name="_Toc34750341"/>
      <w:bookmarkStart w:id="3247" w:name="_Toc34750531"/>
      <w:bookmarkStart w:id="3248" w:name="_Toc35940937"/>
      <w:bookmarkStart w:id="3249" w:name="_Toc35937370"/>
      <w:bookmarkStart w:id="3250" w:name="_Toc36463764"/>
      <w:bookmarkStart w:id="3251" w:name="_Toc43131696"/>
      <w:bookmarkStart w:id="3252" w:name="_Toc45032531"/>
      <w:bookmarkStart w:id="3253" w:name="_Toc49782225"/>
      <w:bookmarkStart w:id="3254" w:name="_Toc51873661"/>
      <w:bookmarkStart w:id="3255" w:name="_Toc57209147"/>
      <w:bookmarkStart w:id="3256" w:name="_Toc58588490"/>
      <w:bookmarkStart w:id="3257" w:name="_Toc66114851"/>
      <w:bookmarkStart w:id="3258" w:name="_Toc67686362"/>
      <w:bookmarkStart w:id="3259" w:name="_Toc74994651"/>
      <w:bookmarkStart w:id="3260" w:name="_Toc85467906"/>
      <w:bookmarkStart w:id="3261" w:name="_Toc89182948"/>
      <w:bookmarkStart w:id="3262" w:name="_Toc90651250"/>
      <w:bookmarkStart w:id="3263" w:name="_Toc96933400"/>
      <w:r w:rsidRPr="00616F0C">
        <w:t>6.1.3.3.3.2</w:t>
      </w:r>
      <w:r w:rsidRPr="00616F0C">
        <w:tab/>
        <w:t>PUT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264" w:name="_Toc34227067"/>
      <w:bookmarkStart w:id="3265" w:name="_Toc34749782"/>
      <w:bookmarkStart w:id="3266" w:name="_Toc34750342"/>
      <w:bookmarkStart w:id="3267" w:name="_Toc34750532"/>
      <w:bookmarkStart w:id="3268" w:name="_Toc35940938"/>
      <w:bookmarkStart w:id="3269" w:name="_Toc35937371"/>
      <w:bookmarkStart w:id="3270" w:name="_Toc36463765"/>
      <w:bookmarkStart w:id="3271" w:name="_Toc43131697"/>
      <w:bookmarkStart w:id="3272" w:name="_Toc45032532"/>
      <w:bookmarkStart w:id="3273" w:name="_Toc49782226"/>
      <w:bookmarkStart w:id="3274" w:name="_Toc51873662"/>
      <w:bookmarkStart w:id="3275" w:name="_Toc57209148"/>
      <w:bookmarkStart w:id="3276" w:name="_Toc58588491"/>
      <w:bookmarkStart w:id="3277" w:name="_Toc66114852"/>
      <w:bookmarkStart w:id="3278" w:name="_Toc67686363"/>
      <w:bookmarkStart w:id="3279" w:name="_Toc74994652"/>
      <w:bookmarkStart w:id="3280" w:name="_Toc85467907"/>
      <w:bookmarkStart w:id="3281" w:name="_Toc89182949"/>
      <w:bookmarkStart w:id="3282" w:name="_Toc90651251"/>
      <w:bookmarkStart w:id="3283" w:name="_Toc96933401"/>
      <w:r w:rsidRPr="00616F0C">
        <w:t>6.1.3.3.3.3</w:t>
      </w:r>
      <w:r w:rsidRPr="00616F0C">
        <w:tab/>
        <w:t>DELETE</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284" w:name="_Toc161835020"/>
      <w:bookmarkStart w:id="3285" w:name="_Toc169755842"/>
      <w:bookmarkStart w:id="3286" w:name="_Toc186730162"/>
      <w:bookmarkStart w:id="3287" w:name="_Toc192837257"/>
      <w:bookmarkStart w:id="3288" w:name="_Toc199251164"/>
      <w:bookmarkStart w:id="3289" w:name="_Toc34227068"/>
      <w:bookmarkStart w:id="3290" w:name="_Toc34749783"/>
      <w:bookmarkStart w:id="3291" w:name="_Toc34750343"/>
      <w:bookmarkStart w:id="3292" w:name="_Toc34750533"/>
      <w:bookmarkStart w:id="3293" w:name="_Toc35940939"/>
      <w:bookmarkStart w:id="3294" w:name="_Toc35937372"/>
      <w:bookmarkStart w:id="3295" w:name="_Toc36463766"/>
      <w:bookmarkStart w:id="3296" w:name="_Toc43131698"/>
      <w:bookmarkStart w:id="3297" w:name="_Toc45032533"/>
      <w:bookmarkStart w:id="3298" w:name="_Toc49782227"/>
      <w:bookmarkStart w:id="3299" w:name="_Toc51873663"/>
      <w:bookmarkStart w:id="3300" w:name="_Toc57209149"/>
      <w:bookmarkStart w:id="3301" w:name="_Toc58588492"/>
      <w:bookmarkStart w:id="3302" w:name="_Toc66114853"/>
      <w:bookmarkStart w:id="3303" w:name="_Toc67686364"/>
      <w:bookmarkStart w:id="3304" w:name="_Toc74994653"/>
      <w:bookmarkStart w:id="3305" w:name="_Toc85467908"/>
      <w:bookmarkStart w:id="3306" w:name="_Toc89182950"/>
      <w:bookmarkStart w:id="3307" w:name="_Toc90651252"/>
      <w:bookmarkStart w:id="3308" w:name="_Toc96933402"/>
      <w:bookmarkStart w:id="3309" w:name="_Toc98507264"/>
      <w:bookmarkStart w:id="3310" w:name="_Toc98507717"/>
      <w:bookmarkStart w:id="3311" w:name="_Toc106640720"/>
      <w:bookmarkStart w:id="3312" w:name="_Toc122098594"/>
      <w:bookmarkStart w:id="3313" w:name="_Toc130844716"/>
      <w:bookmarkStart w:id="3314" w:name="_Toc138412238"/>
      <w:bookmarkStart w:id="3315" w:name="_Toc145957024"/>
      <w:bookmarkStart w:id="3316" w:name="_Toc153890721"/>
      <w:r w:rsidRPr="00616F0C">
        <w:t>6.1.3.</w:t>
      </w:r>
      <w:r>
        <w:t>3</w:t>
      </w:r>
      <w:r w:rsidRPr="00616F0C">
        <w:t>.3.</w:t>
      </w:r>
      <w:r w:rsidR="00E327C8">
        <w:t>4</w:t>
      </w:r>
      <w:r w:rsidRPr="00616F0C">
        <w:tab/>
        <w:t>PATCH</w:t>
      </w:r>
      <w:bookmarkEnd w:id="3284"/>
      <w:bookmarkEnd w:id="3285"/>
      <w:bookmarkEnd w:id="3286"/>
      <w:bookmarkEnd w:id="3287"/>
      <w:bookmarkEnd w:id="3288"/>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317" w:name="_Toc161835021"/>
      <w:bookmarkStart w:id="3318" w:name="_Toc169755843"/>
      <w:bookmarkStart w:id="3319" w:name="_Toc186730163"/>
      <w:bookmarkStart w:id="3320" w:name="_Toc192837258"/>
      <w:bookmarkStart w:id="3321" w:name="_Toc199251165"/>
      <w:r w:rsidRPr="00616F0C">
        <w:t>6.1.3.4</w:t>
      </w:r>
      <w:r w:rsidRPr="00616F0C">
        <w:tab/>
        <w:t>Resource: Meta (Document)</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50E2D547" w14:textId="77777777" w:rsidR="00E134FC" w:rsidRPr="00616F0C" w:rsidRDefault="00E134FC" w:rsidP="00E134FC">
      <w:pPr>
        <w:pStyle w:val="Heading5"/>
      </w:pPr>
      <w:bookmarkStart w:id="3322" w:name="_Toc34227069"/>
      <w:bookmarkStart w:id="3323" w:name="_Toc34749784"/>
      <w:bookmarkStart w:id="3324" w:name="_Toc34750344"/>
      <w:bookmarkStart w:id="3325" w:name="_Toc34750534"/>
      <w:bookmarkStart w:id="3326" w:name="_Toc35940940"/>
      <w:bookmarkStart w:id="3327" w:name="_Toc35937373"/>
      <w:bookmarkStart w:id="3328" w:name="_Toc36463767"/>
      <w:bookmarkStart w:id="3329" w:name="_Toc43131699"/>
      <w:bookmarkStart w:id="3330" w:name="_Toc45032534"/>
      <w:bookmarkStart w:id="3331" w:name="_Toc49782228"/>
      <w:bookmarkStart w:id="3332" w:name="_Toc51873664"/>
      <w:bookmarkStart w:id="3333" w:name="_Toc57209150"/>
      <w:bookmarkStart w:id="3334" w:name="_Toc58588493"/>
      <w:bookmarkStart w:id="3335" w:name="_Toc66114854"/>
      <w:bookmarkStart w:id="3336" w:name="_Toc67686365"/>
      <w:bookmarkStart w:id="3337" w:name="_Toc74994654"/>
      <w:bookmarkStart w:id="3338" w:name="_Toc85467909"/>
      <w:bookmarkStart w:id="3339" w:name="_Toc89182951"/>
      <w:bookmarkStart w:id="3340" w:name="_Toc90651253"/>
      <w:bookmarkStart w:id="3341" w:name="_Toc96933403"/>
      <w:bookmarkStart w:id="3342" w:name="_Toc98507265"/>
      <w:bookmarkStart w:id="3343" w:name="_Toc98507718"/>
      <w:bookmarkStart w:id="3344" w:name="_Toc106640721"/>
      <w:bookmarkStart w:id="3345" w:name="_Toc122098595"/>
      <w:bookmarkStart w:id="3346" w:name="_Toc130844717"/>
      <w:bookmarkStart w:id="3347" w:name="_Toc138412239"/>
      <w:bookmarkStart w:id="3348" w:name="_Toc145957025"/>
      <w:bookmarkStart w:id="3349" w:name="_Toc153890722"/>
      <w:bookmarkStart w:id="3350" w:name="_Toc161835022"/>
      <w:bookmarkStart w:id="3351" w:name="_Toc169755844"/>
      <w:bookmarkStart w:id="3352" w:name="_Toc186730164"/>
      <w:bookmarkStart w:id="3353" w:name="_Toc192837259"/>
      <w:bookmarkStart w:id="3354" w:name="_Toc199251166"/>
      <w:r w:rsidRPr="00616F0C">
        <w:t>6.1.3.4.1</w:t>
      </w:r>
      <w:r w:rsidRPr="00616F0C">
        <w:tab/>
        <w:t>Description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355" w:name="_Toc34227070"/>
      <w:bookmarkStart w:id="3356" w:name="_Toc34749785"/>
      <w:bookmarkStart w:id="3357" w:name="_Toc34750345"/>
      <w:bookmarkStart w:id="3358" w:name="_Toc34750535"/>
      <w:bookmarkStart w:id="3359" w:name="_Toc35940941"/>
      <w:bookmarkStart w:id="3360" w:name="_Toc35937374"/>
      <w:bookmarkStart w:id="3361" w:name="_Toc36463768"/>
      <w:bookmarkStart w:id="3362" w:name="_Toc43131700"/>
      <w:bookmarkStart w:id="3363" w:name="_Toc45032535"/>
      <w:bookmarkStart w:id="3364" w:name="_Toc49782229"/>
      <w:bookmarkStart w:id="3365" w:name="_Toc51873665"/>
      <w:bookmarkStart w:id="3366" w:name="_Toc57209151"/>
      <w:bookmarkStart w:id="3367" w:name="_Toc58588494"/>
      <w:bookmarkStart w:id="3368" w:name="_Toc66114855"/>
      <w:bookmarkStart w:id="3369" w:name="_Toc67686366"/>
      <w:bookmarkStart w:id="3370" w:name="_Toc74994655"/>
      <w:bookmarkStart w:id="3371" w:name="_Toc85467910"/>
      <w:bookmarkStart w:id="3372" w:name="_Toc89182952"/>
      <w:bookmarkStart w:id="3373" w:name="_Toc90651254"/>
      <w:bookmarkStart w:id="3374" w:name="_Toc96933404"/>
      <w:bookmarkStart w:id="3375" w:name="_Toc98507266"/>
      <w:bookmarkStart w:id="3376" w:name="_Toc98507719"/>
      <w:bookmarkStart w:id="3377" w:name="_Toc106640722"/>
      <w:bookmarkStart w:id="3378" w:name="_Toc122098596"/>
      <w:bookmarkStart w:id="3379" w:name="_Toc130844718"/>
      <w:bookmarkStart w:id="3380" w:name="_Toc138412240"/>
      <w:bookmarkStart w:id="3381" w:name="_Toc145957026"/>
      <w:bookmarkStart w:id="3382" w:name="_Toc153890723"/>
      <w:bookmarkStart w:id="3383" w:name="_Toc161835023"/>
      <w:bookmarkStart w:id="3384" w:name="_Toc169755845"/>
      <w:bookmarkStart w:id="3385" w:name="_Toc186730165"/>
      <w:bookmarkStart w:id="3386" w:name="_Toc192837260"/>
      <w:bookmarkStart w:id="3387" w:name="_Toc199251167"/>
      <w:r w:rsidRPr="00616F0C">
        <w:t>6.1.3.4.2</w:t>
      </w:r>
      <w:r w:rsidRPr="00616F0C">
        <w:tab/>
        <w:t>Resource Definition</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388" w:name="_Toc34227071"/>
      <w:bookmarkStart w:id="3389" w:name="_Toc34749786"/>
      <w:bookmarkStart w:id="3390" w:name="_Toc34750346"/>
      <w:bookmarkStart w:id="3391" w:name="_Toc34750536"/>
      <w:bookmarkStart w:id="3392" w:name="_Toc35940942"/>
      <w:bookmarkStart w:id="3393" w:name="_Toc35937375"/>
      <w:bookmarkStart w:id="3394" w:name="_Toc36463769"/>
      <w:bookmarkStart w:id="3395" w:name="_Toc43131701"/>
      <w:bookmarkStart w:id="3396" w:name="_Toc45032536"/>
      <w:bookmarkStart w:id="3397" w:name="_Toc49782230"/>
      <w:bookmarkStart w:id="3398" w:name="_Toc51873666"/>
      <w:bookmarkStart w:id="3399" w:name="_Toc57209152"/>
      <w:bookmarkStart w:id="3400" w:name="_Toc58588495"/>
      <w:bookmarkStart w:id="3401" w:name="_Toc66114856"/>
      <w:bookmarkStart w:id="3402" w:name="_Toc67686367"/>
      <w:bookmarkStart w:id="3403" w:name="_Toc74994656"/>
      <w:bookmarkStart w:id="3404" w:name="_Toc85467911"/>
      <w:bookmarkStart w:id="3405" w:name="_Toc89182953"/>
      <w:bookmarkStart w:id="3406" w:name="_Toc90651255"/>
      <w:bookmarkStart w:id="3407" w:name="_Toc96933405"/>
      <w:bookmarkStart w:id="3408" w:name="_Toc98507267"/>
      <w:bookmarkStart w:id="3409" w:name="_Toc98507720"/>
      <w:bookmarkStart w:id="3410" w:name="_Toc106640723"/>
      <w:bookmarkStart w:id="3411" w:name="_Toc122098597"/>
      <w:bookmarkStart w:id="3412" w:name="_Toc130844719"/>
      <w:bookmarkStart w:id="3413" w:name="_Toc138412241"/>
      <w:bookmarkStart w:id="3414" w:name="_Toc145957027"/>
      <w:bookmarkStart w:id="3415" w:name="_Toc153890724"/>
      <w:bookmarkStart w:id="3416" w:name="_Toc161835024"/>
      <w:bookmarkStart w:id="3417" w:name="_Toc169755846"/>
      <w:bookmarkStart w:id="3418" w:name="_Toc186730166"/>
      <w:bookmarkStart w:id="3419" w:name="_Toc192837261"/>
      <w:bookmarkStart w:id="3420" w:name="_Toc199251168"/>
      <w:r w:rsidRPr="00616F0C">
        <w:t>6.1.3.4.3</w:t>
      </w:r>
      <w:r w:rsidRPr="00616F0C">
        <w:tab/>
        <w:t>Resource Standard Methods</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D4B9BEB" w14:textId="77777777" w:rsidR="00E134FC" w:rsidRPr="00616F0C" w:rsidRDefault="00E134FC" w:rsidP="00E134FC">
      <w:pPr>
        <w:pStyle w:val="H6"/>
      </w:pPr>
      <w:bookmarkStart w:id="3421" w:name="_Toc34227072"/>
      <w:bookmarkStart w:id="3422" w:name="_Toc34749787"/>
      <w:bookmarkStart w:id="3423" w:name="_Toc34750347"/>
      <w:bookmarkStart w:id="3424" w:name="_Toc34750537"/>
      <w:bookmarkStart w:id="3425" w:name="_Toc35940943"/>
      <w:bookmarkStart w:id="3426" w:name="_Toc35937376"/>
      <w:bookmarkStart w:id="3427" w:name="_Toc36463770"/>
      <w:bookmarkStart w:id="3428" w:name="_Toc43131702"/>
      <w:bookmarkStart w:id="3429" w:name="_Toc45032537"/>
      <w:bookmarkStart w:id="3430" w:name="_Toc49782231"/>
      <w:bookmarkStart w:id="3431" w:name="_Toc51873667"/>
      <w:bookmarkStart w:id="3432" w:name="_Toc57209153"/>
      <w:bookmarkStart w:id="3433" w:name="_Toc58588496"/>
      <w:bookmarkStart w:id="3434" w:name="_Toc66114857"/>
      <w:bookmarkStart w:id="3435" w:name="_Toc67686368"/>
      <w:bookmarkStart w:id="3436" w:name="_Toc74994657"/>
      <w:bookmarkStart w:id="3437" w:name="_Toc85467912"/>
      <w:bookmarkStart w:id="3438" w:name="_Toc89182954"/>
      <w:bookmarkStart w:id="3439" w:name="_Toc90651256"/>
      <w:bookmarkStart w:id="3440" w:name="_Toc96933406"/>
      <w:r w:rsidRPr="00616F0C">
        <w:t>6.1.3.4.3.1</w:t>
      </w:r>
      <w:r w:rsidRPr="00616F0C">
        <w:tab/>
        <w:t>GET</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441" w:name="_Toc34227073"/>
      <w:bookmarkStart w:id="3442" w:name="_Toc34749788"/>
      <w:bookmarkStart w:id="3443" w:name="_Toc34750348"/>
      <w:bookmarkStart w:id="3444" w:name="_Toc34750538"/>
      <w:bookmarkStart w:id="3445" w:name="_Toc35940944"/>
      <w:bookmarkStart w:id="3446" w:name="_Toc35937377"/>
      <w:bookmarkStart w:id="3447" w:name="_Toc36463771"/>
      <w:bookmarkStart w:id="3448" w:name="_Toc43131703"/>
      <w:bookmarkStart w:id="3449" w:name="_Toc45032538"/>
      <w:bookmarkStart w:id="3450" w:name="_Toc49782232"/>
      <w:bookmarkStart w:id="3451" w:name="_Toc51873668"/>
      <w:bookmarkStart w:id="3452" w:name="_Toc57209154"/>
      <w:bookmarkStart w:id="3453" w:name="_Toc58588497"/>
      <w:bookmarkStart w:id="3454" w:name="_Toc66114858"/>
      <w:bookmarkStart w:id="3455" w:name="_Toc67686369"/>
      <w:bookmarkStart w:id="3456" w:name="_Toc74994658"/>
      <w:bookmarkStart w:id="3457" w:name="_Toc85467913"/>
      <w:bookmarkStart w:id="3458" w:name="_Toc89182955"/>
      <w:bookmarkStart w:id="3459" w:name="_Toc90651257"/>
      <w:bookmarkStart w:id="3460" w:name="_Toc96933407"/>
      <w:r w:rsidRPr="00616F0C">
        <w:t>6.1.3.4.3.2</w:t>
      </w:r>
      <w:r w:rsidRPr="00616F0C">
        <w:tab/>
        <w:t>PATCH</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461" w:name="_Toc34227074"/>
      <w:bookmarkStart w:id="3462" w:name="_Toc34749789"/>
      <w:bookmarkStart w:id="3463" w:name="_Toc34750349"/>
      <w:bookmarkStart w:id="3464" w:name="_Toc34750539"/>
      <w:bookmarkStart w:id="3465" w:name="_Toc35940945"/>
      <w:bookmarkStart w:id="3466" w:name="_Toc35937378"/>
      <w:bookmarkStart w:id="3467" w:name="_Toc36463772"/>
      <w:bookmarkStart w:id="3468" w:name="_Toc43131704"/>
      <w:bookmarkStart w:id="3469" w:name="_Toc45032539"/>
      <w:bookmarkStart w:id="3470" w:name="_Toc49782233"/>
      <w:bookmarkStart w:id="3471" w:name="_Toc51873669"/>
      <w:bookmarkStart w:id="3472" w:name="_Toc57209155"/>
      <w:bookmarkStart w:id="3473" w:name="_Toc58588498"/>
      <w:bookmarkStart w:id="3474" w:name="_Toc66114859"/>
      <w:bookmarkStart w:id="3475" w:name="_Toc67686370"/>
      <w:bookmarkStart w:id="3476" w:name="_Toc74994659"/>
      <w:bookmarkStart w:id="3477" w:name="_Toc85467914"/>
      <w:bookmarkStart w:id="3478" w:name="_Toc89182956"/>
      <w:bookmarkStart w:id="3479" w:name="_Toc90651258"/>
      <w:bookmarkStart w:id="3480" w:name="_Toc96933408"/>
      <w:bookmarkStart w:id="3481" w:name="_Toc98507268"/>
      <w:bookmarkStart w:id="3482" w:name="_Toc98507721"/>
      <w:bookmarkStart w:id="3483" w:name="_Toc106640724"/>
      <w:bookmarkStart w:id="3484" w:name="_Toc122098598"/>
      <w:bookmarkStart w:id="3485" w:name="_Toc130844720"/>
      <w:bookmarkStart w:id="3486" w:name="_Toc138412242"/>
      <w:bookmarkStart w:id="3487" w:name="_Toc145957028"/>
      <w:bookmarkStart w:id="3488" w:name="_Toc153890725"/>
      <w:bookmarkStart w:id="3489" w:name="_Toc161835025"/>
      <w:bookmarkStart w:id="3490" w:name="_Toc169755847"/>
      <w:bookmarkStart w:id="3491" w:name="_Toc186730167"/>
      <w:bookmarkStart w:id="3492" w:name="_Toc192837262"/>
      <w:bookmarkStart w:id="3493" w:name="_Toc199251169"/>
      <w:r w:rsidRPr="00616F0C">
        <w:t>6.1.3.5</w:t>
      </w:r>
      <w:r w:rsidRPr="00616F0C">
        <w:tab/>
        <w:t>Resource: BlockCollection (Collection)</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0C180DC" w14:textId="77777777" w:rsidR="00E134FC" w:rsidRPr="00616F0C" w:rsidRDefault="00E134FC" w:rsidP="00E134FC">
      <w:pPr>
        <w:pStyle w:val="Heading5"/>
      </w:pPr>
      <w:bookmarkStart w:id="3494" w:name="_Toc34227075"/>
      <w:bookmarkStart w:id="3495" w:name="_Toc34749790"/>
      <w:bookmarkStart w:id="3496" w:name="_Toc34750350"/>
      <w:bookmarkStart w:id="3497" w:name="_Toc34750540"/>
      <w:bookmarkStart w:id="3498" w:name="_Toc35940946"/>
      <w:bookmarkStart w:id="3499" w:name="_Toc35937379"/>
      <w:bookmarkStart w:id="3500" w:name="_Toc36463773"/>
      <w:bookmarkStart w:id="3501" w:name="_Toc43131705"/>
      <w:bookmarkStart w:id="3502" w:name="_Toc45032540"/>
      <w:bookmarkStart w:id="3503" w:name="_Toc49782234"/>
      <w:bookmarkStart w:id="3504" w:name="_Toc51873670"/>
      <w:bookmarkStart w:id="3505" w:name="_Toc57209156"/>
      <w:bookmarkStart w:id="3506" w:name="_Toc58588499"/>
      <w:bookmarkStart w:id="3507" w:name="_Toc66114860"/>
      <w:bookmarkStart w:id="3508" w:name="_Toc67686371"/>
      <w:bookmarkStart w:id="3509" w:name="_Toc74994660"/>
      <w:bookmarkStart w:id="3510" w:name="_Toc85467915"/>
      <w:bookmarkStart w:id="3511" w:name="_Toc89182957"/>
      <w:bookmarkStart w:id="3512" w:name="_Toc90651259"/>
      <w:bookmarkStart w:id="3513" w:name="_Toc96933409"/>
      <w:bookmarkStart w:id="3514" w:name="_Toc98507269"/>
      <w:bookmarkStart w:id="3515" w:name="_Toc98507722"/>
      <w:bookmarkStart w:id="3516" w:name="_Toc106640725"/>
      <w:bookmarkStart w:id="3517" w:name="_Toc122098599"/>
      <w:bookmarkStart w:id="3518" w:name="_Toc130844721"/>
      <w:bookmarkStart w:id="3519" w:name="_Toc138412243"/>
      <w:bookmarkStart w:id="3520" w:name="_Toc145957029"/>
      <w:bookmarkStart w:id="3521" w:name="_Toc153890726"/>
      <w:bookmarkStart w:id="3522" w:name="_Toc161835026"/>
      <w:bookmarkStart w:id="3523" w:name="_Toc169755848"/>
      <w:bookmarkStart w:id="3524" w:name="_Toc186730168"/>
      <w:bookmarkStart w:id="3525" w:name="_Toc192837263"/>
      <w:bookmarkStart w:id="3526" w:name="_Toc199251170"/>
      <w:r w:rsidRPr="00616F0C">
        <w:t>6.1.3.5.1</w:t>
      </w:r>
      <w:r w:rsidRPr="00616F0C">
        <w:tab/>
        <w:t>Description</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527" w:name="_Toc34227076"/>
      <w:bookmarkStart w:id="3528" w:name="_Toc34749791"/>
      <w:bookmarkStart w:id="3529" w:name="_Toc34750351"/>
      <w:bookmarkStart w:id="3530" w:name="_Toc34750541"/>
      <w:bookmarkStart w:id="3531" w:name="_Toc35940947"/>
      <w:bookmarkStart w:id="3532" w:name="_Toc35937380"/>
      <w:bookmarkStart w:id="3533" w:name="_Toc36463774"/>
      <w:bookmarkStart w:id="3534" w:name="_Toc43131706"/>
      <w:bookmarkStart w:id="3535" w:name="_Toc45032541"/>
      <w:bookmarkStart w:id="3536" w:name="_Toc49782235"/>
      <w:bookmarkStart w:id="3537" w:name="_Toc51873671"/>
      <w:bookmarkStart w:id="3538" w:name="_Toc57209157"/>
      <w:bookmarkStart w:id="3539" w:name="_Toc58588500"/>
      <w:bookmarkStart w:id="3540" w:name="_Toc66114861"/>
      <w:bookmarkStart w:id="3541" w:name="_Toc67686372"/>
      <w:bookmarkStart w:id="3542" w:name="_Toc74994661"/>
      <w:bookmarkStart w:id="3543" w:name="_Toc85467916"/>
      <w:bookmarkStart w:id="3544" w:name="_Toc89182958"/>
      <w:bookmarkStart w:id="3545" w:name="_Toc90651260"/>
      <w:bookmarkStart w:id="3546" w:name="_Toc96933410"/>
      <w:bookmarkStart w:id="3547" w:name="_Toc98507270"/>
      <w:bookmarkStart w:id="3548" w:name="_Toc98507723"/>
      <w:bookmarkStart w:id="3549" w:name="_Toc106640726"/>
      <w:bookmarkStart w:id="3550" w:name="_Toc122098600"/>
      <w:bookmarkStart w:id="3551" w:name="_Toc130844722"/>
      <w:bookmarkStart w:id="3552" w:name="_Toc138412244"/>
      <w:bookmarkStart w:id="3553" w:name="_Toc145957030"/>
      <w:bookmarkStart w:id="3554" w:name="_Toc153890727"/>
      <w:bookmarkStart w:id="3555" w:name="_Toc161835027"/>
      <w:bookmarkStart w:id="3556" w:name="_Toc169755849"/>
      <w:bookmarkStart w:id="3557" w:name="_Toc186730169"/>
      <w:bookmarkStart w:id="3558" w:name="_Toc192837264"/>
      <w:bookmarkStart w:id="3559" w:name="_Toc199251171"/>
      <w:r w:rsidRPr="00616F0C">
        <w:t>6.1.3.5.2</w:t>
      </w:r>
      <w:r w:rsidRPr="00616F0C">
        <w:tab/>
        <w:t>Resource Definition</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560" w:name="_Toc34227077"/>
      <w:bookmarkStart w:id="3561" w:name="_Toc34749792"/>
      <w:bookmarkStart w:id="3562" w:name="_Toc34750352"/>
      <w:bookmarkStart w:id="3563" w:name="_Toc34750542"/>
      <w:bookmarkStart w:id="3564" w:name="_Toc35940948"/>
      <w:bookmarkStart w:id="3565" w:name="_Toc35937381"/>
      <w:bookmarkStart w:id="3566" w:name="_Toc36463775"/>
      <w:bookmarkStart w:id="3567" w:name="_Toc43131707"/>
      <w:bookmarkStart w:id="3568" w:name="_Toc45032542"/>
      <w:bookmarkStart w:id="3569" w:name="_Toc49782236"/>
      <w:bookmarkStart w:id="3570" w:name="_Toc51873672"/>
      <w:bookmarkStart w:id="3571" w:name="_Toc57209158"/>
      <w:bookmarkStart w:id="3572" w:name="_Toc58588501"/>
      <w:bookmarkStart w:id="3573" w:name="_Toc66114862"/>
      <w:bookmarkStart w:id="3574" w:name="_Toc67686373"/>
      <w:bookmarkStart w:id="3575" w:name="_Toc74994662"/>
      <w:bookmarkStart w:id="3576" w:name="_Toc85467917"/>
      <w:bookmarkStart w:id="3577" w:name="_Toc89182959"/>
      <w:bookmarkStart w:id="3578" w:name="_Toc90651261"/>
      <w:bookmarkStart w:id="3579" w:name="_Toc96933411"/>
      <w:bookmarkStart w:id="3580" w:name="_Toc98507271"/>
      <w:bookmarkStart w:id="3581" w:name="_Toc98507724"/>
      <w:bookmarkStart w:id="3582" w:name="_Toc106640727"/>
      <w:bookmarkStart w:id="3583" w:name="_Toc122098601"/>
      <w:bookmarkStart w:id="3584" w:name="_Toc130844723"/>
      <w:bookmarkStart w:id="3585" w:name="_Toc138412245"/>
      <w:bookmarkStart w:id="3586" w:name="_Toc145957031"/>
      <w:bookmarkStart w:id="3587" w:name="_Toc153890728"/>
      <w:bookmarkStart w:id="3588" w:name="_Toc161835028"/>
      <w:bookmarkStart w:id="3589" w:name="_Toc169755850"/>
      <w:bookmarkStart w:id="3590" w:name="_Toc186730170"/>
      <w:bookmarkStart w:id="3591" w:name="_Toc192837265"/>
      <w:bookmarkStart w:id="3592" w:name="_Toc199251172"/>
      <w:r w:rsidRPr="00616F0C">
        <w:t>6.1.3.5.3</w:t>
      </w:r>
      <w:r w:rsidRPr="00616F0C">
        <w:tab/>
        <w:t>Resource Standard Methods</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03FD8F5B" w14:textId="77777777" w:rsidR="00E134FC" w:rsidRPr="00616F0C" w:rsidRDefault="00E134FC" w:rsidP="00E134FC">
      <w:pPr>
        <w:pStyle w:val="H6"/>
      </w:pPr>
      <w:bookmarkStart w:id="3593" w:name="_Toc34227078"/>
      <w:bookmarkStart w:id="3594" w:name="_Toc34749793"/>
      <w:bookmarkStart w:id="3595" w:name="_Toc34750353"/>
      <w:bookmarkStart w:id="3596" w:name="_Toc34750543"/>
      <w:bookmarkStart w:id="3597" w:name="_Toc35940949"/>
      <w:bookmarkStart w:id="3598" w:name="_Toc35937382"/>
      <w:bookmarkStart w:id="3599" w:name="_Toc36463776"/>
      <w:bookmarkStart w:id="3600" w:name="_Toc43131708"/>
      <w:bookmarkStart w:id="3601" w:name="_Toc45032543"/>
      <w:bookmarkStart w:id="3602" w:name="_Toc49782237"/>
      <w:bookmarkStart w:id="3603" w:name="_Toc51873673"/>
      <w:bookmarkStart w:id="3604" w:name="_Toc57209159"/>
      <w:bookmarkStart w:id="3605" w:name="_Toc58588502"/>
      <w:bookmarkStart w:id="3606" w:name="_Toc66114863"/>
      <w:bookmarkStart w:id="3607" w:name="_Toc67686374"/>
      <w:bookmarkStart w:id="3608" w:name="_Toc74994663"/>
      <w:bookmarkStart w:id="3609" w:name="_Toc85467918"/>
      <w:bookmarkStart w:id="3610" w:name="_Toc89182960"/>
      <w:bookmarkStart w:id="3611" w:name="_Toc90651262"/>
      <w:bookmarkStart w:id="3612" w:name="_Toc96933412"/>
      <w:r w:rsidRPr="00616F0C">
        <w:t>6.1.3.5.3.1</w:t>
      </w:r>
      <w:r w:rsidRPr="00616F0C">
        <w:tab/>
        <w:t>GET</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613" w:name="_Toc34227079"/>
      <w:bookmarkStart w:id="3614" w:name="_Toc34749794"/>
      <w:bookmarkStart w:id="3615" w:name="_Toc34750354"/>
      <w:bookmarkStart w:id="3616" w:name="_Toc34750544"/>
      <w:bookmarkStart w:id="3617" w:name="_Toc35940950"/>
      <w:bookmarkStart w:id="3618" w:name="_Toc35937383"/>
      <w:bookmarkStart w:id="3619" w:name="_Toc36463777"/>
      <w:bookmarkStart w:id="3620" w:name="_Toc43131709"/>
      <w:bookmarkStart w:id="3621" w:name="_Toc45032544"/>
      <w:bookmarkStart w:id="3622" w:name="_Toc49782238"/>
      <w:bookmarkStart w:id="3623" w:name="_Toc51873674"/>
      <w:bookmarkStart w:id="3624" w:name="_Toc57209160"/>
      <w:bookmarkStart w:id="3625" w:name="_Toc58588503"/>
      <w:bookmarkStart w:id="3626" w:name="_Toc66114864"/>
      <w:bookmarkStart w:id="3627" w:name="_Toc67686375"/>
      <w:bookmarkStart w:id="3628" w:name="_Toc74994664"/>
      <w:bookmarkStart w:id="3629" w:name="_Toc85467919"/>
      <w:bookmarkStart w:id="3630" w:name="_Toc89182961"/>
      <w:bookmarkStart w:id="3631" w:name="_Toc90651263"/>
      <w:bookmarkStart w:id="3632" w:name="_Toc96933413"/>
      <w:bookmarkStart w:id="3633" w:name="_Toc98507272"/>
      <w:bookmarkStart w:id="3634" w:name="_Toc98507725"/>
      <w:bookmarkStart w:id="3635" w:name="_Toc106640728"/>
      <w:bookmarkStart w:id="3636" w:name="_Toc122098602"/>
      <w:bookmarkStart w:id="3637" w:name="_Toc130844724"/>
      <w:bookmarkStart w:id="3638" w:name="_Toc138412246"/>
      <w:bookmarkStart w:id="3639" w:name="_Toc145957032"/>
      <w:bookmarkStart w:id="3640" w:name="_Toc153890729"/>
      <w:bookmarkStart w:id="3641" w:name="_Toc161835029"/>
      <w:bookmarkStart w:id="3642" w:name="_Toc169755851"/>
      <w:bookmarkStart w:id="3643" w:name="_Toc186730171"/>
      <w:bookmarkStart w:id="3644" w:name="_Toc192837266"/>
      <w:bookmarkStart w:id="3645" w:name="_Toc199251173"/>
      <w:r w:rsidRPr="00616F0C">
        <w:t>6.1.3.6</w:t>
      </w:r>
      <w:r w:rsidRPr="00616F0C">
        <w:tab/>
        <w:t>Resource: Block (Document)</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2B4184CB" w14:textId="77777777" w:rsidR="00E134FC" w:rsidRPr="00616F0C" w:rsidRDefault="00E134FC" w:rsidP="00E134FC">
      <w:pPr>
        <w:pStyle w:val="Heading5"/>
      </w:pPr>
      <w:bookmarkStart w:id="3646" w:name="_Toc34227080"/>
      <w:bookmarkStart w:id="3647" w:name="_Toc34749795"/>
      <w:bookmarkStart w:id="3648" w:name="_Toc34750355"/>
      <w:bookmarkStart w:id="3649" w:name="_Toc34750545"/>
      <w:bookmarkStart w:id="3650" w:name="_Toc35940951"/>
      <w:bookmarkStart w:id="3651" w:name="_Toc35937384"/>
      <w:bookmarkStart w:id="3652" w:name="_Toc36463778"/>
      <w:bookmarkStart w:id="3653" w:name="_Toc43131710"/>
      <w:bookmarkStart w:id="3654" w:name="_Toc45032545"/>
      <w:bookmarkStart w:id="3655" w:name="_Toc49782239"/>
      <w:bookmarkStart w:id="3656" w:name="_Toc51873675"/>
      <w:bookmarkStart w:id="3657" w:name="_Toc57209161"/>
      <w:bookmarkStart w:id="3658" w:name="_Toc58588504"/>
      <w:bookmarkStart w:id="3659" w:name="_Toc66114865"/>
      <w:bookmarkStart w:id="3660" w:name="_Toc67686376"/>
      <w:bookmarkStart w:id="3661" w:name="_Toc74994665"/>
      <w:bookmarkStart w:id="3662" w:name="_Toc85467920"/>
      <w:bookmarkStart w:id="3663" w:name="_Toc89182962"/>
      <w:bookmarkStart w:id="3664" w:name="_Toc90651264"/>
      <w:bookmarkStart w:id="3665" w:name="_Toc96933414"/>
      <w:bookmarkStart w:id="3666" w:name="_Toc98507273"/>
      <w:bookmarkStart w:id="3667" w:name="_Toc98507726"/>
      <w:bookmarkStart w:id="3668" w:name="_Toc106640729"/>
      <w:bookmarkStart w:id="3669" w:name="_Toc122098603"/>
      <w:bookmarkStart w:id="3670" w:name="_Toc130844725"/>
      <w:bookmarkStart w:id="3671" w:name="_Toc138412247"/>
      <w:bookmarkStart w:id="3672" w:name="_Toc145957033"/>
      <w:bookmarkStart w:id="3673" w:name="_Toc153890730"/>
      <w:bookmarkStart w:id="3674" w:name="_Toc161835030"/>
      <w:bookmarkStart w:id="3675" w:name="_Toc169755852"/>
      <w:bookmarkStart w:id="3676" w:name="_Toc186730172"/>
      <w:bookmarkStart w:id="3677" w:name="_Toc192837267"/>
      <w:bookmarkStart w:id="3678" w:name="_Toc199251174"/>
      <w:r w:rsidRPr="00616F0C">
        <w:t>6.1.3.6.1</w:t>
      </w:r>
      <w:r w:rsidRPr="00616F0C">
        <w:tab/>
        <w:t>Description</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679" w:name="_Toc34227081"/>
      <w:bookmarkStart w:id="3680" w:name="_Toc34749796"/>
      <w:bookmarkStart w:id="3681" w:name="_Toc34750356"/>
      <w:bookmarkStart w:id="3682" w:name="_Toc34750546"/>
      <w:bookmarkStart w:id="3683" w:name="_Toc35940952"/>
      <w:bookmarkStart w:id="3684" w:name="_Toc35937385"/>
      <w:bookmarkStart w:id="3685" w:name="_Toc36463779"/>
      <w:bookmarkStart w:id="3686" w:name="_Toc43131711"/>
      <w:bookmarkStart w:id="3687" w:name="_Toc45032546"/>
      <w:bookmarkStart w:id="3688" w:name="_Toc49782240"/>
      <w:bookmarkStart w:id="3689" w:name="_Toc51873676"/>
      <w:bookmarkStart w:id="3690" w:name="_Toc57209162"/>
      <w:bookmarkStart w:id="3691" w:name="_Toc58588505"/>
      <w:bookmarkStart w:id="3692" w:name="_Toc66114866"/>
      <w:bookmarkStart w:id="3693" w:name="_Toc67686377"/>
      <w:bookmarkStart w:id="3694" w:name="_Toc74994666"/>
      <w:bookmarkStart w:id="3695" w:name="_Toc85467921"/>
      <w:bookmarkStart w:id="3696" w:name="_Toc89182963"/>
      <w:bookmarkStart w:id="3697" w:name="_Toc90651265"/>
      <w:bookmarkStart w:id="3698" w:name="_Toc96933415"/>
      <w:bookmarkStart w:id="3699" w:name="_Toc98507274"/>
      <w:bookmarkStart w:id="3700" w:name="_Toc98507727"/>
      <w:bookmarkStart w:id="3701" w:name="_Toc106640730"/>
      <w:bookmarkStart w:id="3702" w:name="_Toc122098604"/>
      <w:bookmarkStart w:id="3703" w:name="_Toc130844726"/>
      <w:bookmarkStart w:id="3704" w:name="_Toc138412248"/>
      <w:bookmarkStart w:id="3705" w:name="_Toc145957034"/>
      <w:bookmarkStart w:id="3706" w:name="_Toc153890731"/>
      <w:bookmarkStart w:id="3707" w:name="_Toc161835031"/>
      <w:bookmarkStart w:id="3708" w:name="_Toc169755853"/>
      <w:bookmarkStart w:id="3709" w:name="_Toc186730173"/>
      <w:bookmarkStart w:id="3710" w:name="_Toc192837268"/>
      <w:bookmarkStart w:id="3711" w:name="_Toc199251175"/>
      <w:r w:rsidRPr="00616F0C">
        <w:t>6.1.3.6.2</w:t>
      </w:r>
      <w:r w:rsidRPr="00616F0C">
        <w:tab/>
        <w:t>Resource Definition</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712" w:name="_Toc34227082"/>
      <w:bookmarkStart w:id="3713" w:name="_Toc34749797"/>
      <w:bookmarkStart w:id="3714" w:name="_Toc34750357"/>
      <w:bookmarkStart w:id="3715" w:name="_Toc34750547"/>
      <w:bookmarkStart w:id="3716" w:name="_Toc35940953"/>
      <w:bookmarkStart w:id="3717" w:name="_Toc35937386"/>
      <w:bookmarkStart w:id="3718" w:name="_Toc36463780"/>
      <w:bookmarkStart w:id="3719" w:name="_Toc43131712"/>
      <w:bookmarkStart w:id="3720" w:name="_Toc45032547"/>
      <w:bookmarkStart w:id="3721" w:name="_Toc49782241"/>
      <w:bookmarkStart w:id="3722" w:name="_Toc51873677"/>
      <w:bookmarkStart w:id="3723" w:name="_Toc57209163"/>
      <w:bookmarkStart w:id="3724" w:name="_Toc58588506"/>
      <w:bookmarkStart w:id="3725" w:name="_Toc66114867"/>
      <w:bookmarkStart w:id="3726" w:name="_Toc67686378"/>
      <w:bookmarkStart w:id="3727" w:name="_Toc74994667"/>
      <w:bookmarkStart w:id="3728" w:name="_Toc85467922"/>
      <w:bookmarkStart w:id="3729" w:name="_Toc89182964"/>
      <w:bookmarkStart w:id="3730" w:name="_Toc90651266"/>
      <w:bookmarkStart w:id="3731" w:name="_Toc96933416"/>
      <w:bookmarkStart w:id="3732" w:name="_Toc98507275"/>
      <w:bookmarkStart w:id="3733" w:name="_Toc98507728"/>
      <w:bookmarkStart w:id="3734" w:name="_Toc106640731"/>
      <w:bookmarkStart w:id="3735" w:name="_Toc122098605"/>
      <w:bookmarkStart w:id="3736" w:name="_Toc130844727"/>
      <w:bookmarkStart w:id="3737" w:name="_Toc138412249"/>
      <w:bookmarkStart w:id="3738" w:name="_Toc145957035"/>
      <w:bookmarkStart w:id="3739" w:name="_Toc153890732"/>
      <w:bookmarkStart w:id="3740" w:name="_Toc161835032"/>
      <w:bookmarkStart w:id="3741" w:name="_Toc169755854"/>
      <w:bookmarkStart w:id="3742" w:name="_Toc186730174"/>
      <w:bookmarkStart w:id="3743" w:name="_Toc192837269"/>
      <w:bookmarkStart w:id="3744" w:name="_Toc199251176"/>
      <w:r w:rsidRPr="00616F0C">
        <w:t>6.1.3.6.3</w:t>
      </w:r>
      <w:r w:rsidRPr="00616F0C">
        <w:tab/>
        <w:t>Resource Standard Methods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A4739CD" w14:textId="77777777" w:rsidR="00E134FC" w:rsidRPr="00616F0C" w:rsidRDefault="00E134FC" w:rsidP="00E134FC">
      <w:pPr>
        <w:pStyle w:val="H6"/>
      </w:pPr>
      <w:bookmarkStart w:id="3745" w:name="_Toc34227083"/>
      <w:bookmarkStart w:id="3746" w:name="_Toc34749798"/>
      <w:bookmarkStart w:id="3747" w:name="_Toc34750358"/>
      <w:bookmarkStart w:id="3748" w:name="_Toc34750548"/>
      <w:bookmarkStart w:id="3749" w:name="_Toc35940954"/>
      <w:bookmarkStart w:id="3750" w:name="_Toc35937387"/>
      <w:bookmarkStart w:id="3751" w:name="_Toc36463781"/>
      <w:bookmarkStart w:id="3752" w:name="_Toc43131713"/>
      <w:bookmarkStart w:id="3753" w:name="_Toc45032548"/>
      <w:bookmarkStart w:id="3754" w:name="_Toc49782242"/>
      <w:bookmarkStart w:id="3755" w:name="_Toc51873678"/>
      <w:bookmarkStart w:id="3756" w:name="_Toc57209164"/>
      <w:bookmarkStart w:id="3757" w:name="_Toc58588507"/>
      <w:bookmarkStart w:id="3758" w:name="_Toc66114868"/>
      <w:bookmarkStart w:id="3759" w:name="_Toc67686379"/>
      <w:bookmarkStart w:id="3760" w:name="_Toc74994668"/>
      <w:bookmarkStart w:id="3761" w:name="_Toc85467923"/>
      <w:bookmarkStart w:id="3762" w:name="_Toc89182965"/>
      <w:bookmarkStart w:id="3763" w:name="_Toc90651267"/>
      <w:bookmarkStart w:id="3764" w:name="_Toc96933417"/>
      <w:r w:rsidRPr="00616F0C">
        <w:t>6.1.3.6.3.1</w:t>
      </w:r>
      <w:r w:rsidRPr="00616F0C">
        <w:tab/>
        <w:t>GET</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3765" w:name="_Toc34227084"/>
      <w:bookmarkStart w:id="3766" w:name="_Toc34749799"/>
      <w:bookmarkStart w:id="3767" w:name="_Toc34750359"/>
      <w:bookmarkStart w:id="3768" w:name="_Toc34750549"/>
      <w:bookmarkStart w:id="3769" w:name="_Toc35940955"/>
      <w:bookmarkStart w:id="3770" w:name="_Toc35937388"/>
      <w:bookmarkStart w:id="3771" w:name="_Toc36463782"/>
      <w:bookmarkStart w:id="3772" w:name="_Toc43131714"/>
      <w:bookmarkStart w:id="3773" w:name="_Toc45032549"/>
      <w:bookmarkStart w:id="3774" w:name="_Toc49782243"/>
      <w:bookmarkStart w:id="3775" w:name="_Toc51873679"/>
      <w:bookmarkStart w:id="3776" w:name="_Toc57209165"/>
      <w:bookmarkStart w:id="3777" w:name="_Toc58588508"/>
      <w:bookmarkStart w:id="3778" w:name="_Toc66114869"/>
      <w:bookmarkStart w:id="3779" w:name="_Toc67686380"/>
      <w:bookmarkStart w:id="3780" w:name="_Toc74994669"/>
      <w:bookmarkStart w:id="3781" w:name="_Toc85467924"/>
      <w:bookmarkStart w:id="3782" w:name="_Toc89182966"/>
      <w:bookmarkStart w:id="3783" w:name="_Toc90651268"/>
      <w:bookmarkStart w:id="3784" w:name="_Toc96933418"/>
      <w:r w:rsidRPr="00616F0C">
        <w:t>6.1.3.6.3.2</w:t>
      </w:r>
      <w:r w:rsidRPr="00616F0C">
        <w:tab/>
        <w:t>PUT</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3785" w:name="_Toc34227085"/>
      <w:bookmarkStart w:id="3786" w:name="_Toc34749800"/>
      <w:bookmarkStart w:id="3787" w:name="_Toc34750360"/>
      <w:bookmarkStart w:id="3788" w:name="_Toc34750550"/>
      <w:bookmarkStart w:id="3789" w:name="_Toc35940956"/>
      <w:bookmarkStart w:id="3790" w:name="_Toc35937389"/>
      <w:bookmarkStart w:id="3791" w:name="_Toc36463783"/>
      <w:bookmarkStart w:id="3792" w:name="_Toc43131715"/>
      <w:bookmarkStart w:id="3793" w:name="_Toc45032550"/>
      <w:bookmarkStart w:id="3794" w:name="_Toc49782244"/>
      <w:bookmarkStart w:id="3795" w:name="_Toc51873680"/>
      <w:bookmarkStart w:id="3796" w:name="_Toc57209166"/>
      <w:bookmarkStart w:id="3797" w:name="_Toc58588509"/>
      <w:bookmarkStart w:id="3798" w:name="_Toc66114870"/>
      <w:bookmarkStart w:id="3799" w:name="_Toc67686381"/>
      <w:bookmarkStart w:id="3800" w:name="_Toc74994670"/>
      <w:bookmarkStart w:id="3801" w:name="_Toc85467925"/>
      <w:bookmarkStart w:id="3802" w:name="_Toc89182967"/>
      <w:bookmarkStart w:id="3803" w:name="_Toc90651269"/>
      <w:bookmarkStart w:id="3804" w:name="_Toc96933419"/>
      <w:r w:rsidRPr="00616F0C">
        <w:t>6.1.3.6.3.3</w:t>
      </w:r>
      <w:r w:rsidRPr="00616F0C">
        <w:tab/>
        <w:t>DELETE</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3805" w:name="_Toc43131716"/>
      <w:bookmarkStart w:id="3806" w:name="_Toc45032551"/>
      <w:bookmarkStart w:id="3807" w:name="_Toc49782245"/>
      <w:bookmarkStart w:id="3808" w:name="_Toc51873681"/>
      <w:bookmarkStart w:id="3809" w:name="_Toc57209167"/>
      <w:bookmarkStart w:id="3810" w:name="_Toc58588510"/>
      <w:bookmarkStart w:id="3811" w:name="_Toc66114871"/>
      <w:bookmarkStart w:id="3812" w:name="_Toc67686382"/>
      <w:bookmarkStart w:id="3813" w:name="_Toc74994671"/>
      <w:bookmarkStart w:id="3814" w:name="_Toc85467926"/>
      <w:bookmarkStart w:id="3815" w:name="_Toc89182968"/>
      <w:bookmarkStart w:id="3816" w:name="_Toc90651270"/>
      <w:bookmarkStart w:id="3817" w:name="_Toc96933420"/>
      <w:bookmarkStart w:id="3818" w:name="_Toc98507276"/>
      <w:bookmarkStart w:id="3819" w:name="_Toc98507729"/>
      <w:bookmarkStart w:id="3820" w:name="_Toc106640732"/>
      <w:bookmarkStart w:id="3821" w:name="_Toc122098606"/>
      <w:bookmarkStart w:id="3822" w:name="_Toc130844728"/>
      <w:bookmarkStart w:id="3823" w:name="_Toc138412250"/>
      <w:bookmarkStart w:id="3824" w:name="_Toc145957036"/>
      <w:bookmarkStart w:id="3825" w:name="_Toc153890733"/>
      <w:bookmarkStart w:id="3826" w:name="_Toc161835033"/>
      <w:bookmarkStart w:id="3827" w:name="_Toc169755855"/>
      <w:bookmarkStart w:id="3828" w:name="_Toc186730175"/>
      <w:bookmarkStart w:id="3829" w:name="_Toc192837270"/>
      <w:bookmarkStart w:id="3830" w:name="_Toc199251177"/>
      <w:bookmarkStart w:id="3831" w:name="_Toc22187567"/>
      <w:bookmarkStart w:id="3832" w:name="_Toc22630789"/>
      <w:bookmarkStart w:id="3833" w:name="_Toc34227086"/>
      <w:bookmarkStart w:id="3834" w:name="_Toc34749801"/>
      <w:bookmarkStart w:id="3835" w:name="_Toc34750361"/>
      <w:bookmarkStart w:id="3836" w:name="_Toc34750551"/>
      <w:bookmarkStart w:id="3837" w:name="_Toc35940957"/>
      <w:bookmarkStart w:id="3838" w:name="_Toc35937390"/>
      <w:bookmarkStart w:id="3839" w:name="_Toc36463784"/>
      <w:r w:rsidRPr="00CF6BF3">
        <w:t>6.1.</w:t>
      </w:r>
      <w:r>
        <w:t>3.7</w:t>
      </w:r>
      <w:r w:rsidRPr="006C6608">
        <w:tab/>
      </w:r>
      <w:r>
        <w:t xml:space="preserve">Resource: </w:t>
      </w:r>
      <w:r w:rsidRPr="006C6608">
        <w:t>Notification</w:t>
      </w:r>
      <w:r>
        <w:t>Subscriptions</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7CC2C081" w14:textId="77777777" w:rsidR="00E134FC" w:rsidRPr="00533C32" w:rsidRDefault="00E134FC" w:rsidP="00E134FC">
      <w:pPr>
        <w:pStyle w:val="Heading5"/>
        <w:rPr>
          <w:rFonts w:eastAsia="DengXian"/>
        </w:rPr>
      </w:pPr>
      <w:bookmarkStart w:id="3840" w:name="_Toc43131717"/>
      <w:bookmarkStart w:id="3841" w:name="_Toc45032552"/>
      <w:bookmarkStart w:id="3842" w:name="_Toc49782246"/>
      <w:bookmarkStart w:id="3843" w:name="_Toc51873682"/>
      <w:bookmarkStart w:id="3844" w:name="_Toc57209168"/>
      <w:bookmarkStart w:id="3845" w:name="_Toc58588511"/>
      <w:bookmarkStart w:id="3846" w:name="_Toc66114872"/>
      <w:bookmarkStart w:id="3847" w:name="_Toc67686383"/>
      <w:bookmarkStart w:id="3848" w:name="_Toc74994672"/>
      <w:bookmarkStart w:id="3849" w:name="_Toc85467927"/>
      <w:bookmarkStart w:id="3850" w:name="_Toc89182969"/>
      <w:bookmarkStart w:id="3851" w:name="_Toc90651271"/>
      <w:bookmarkStart w:id="3852" w:name="_Toc96933421"/>
      <w:bookmarkStart w:id="3853" w:name="_Toc98507277"/>
      <w:bookmarkStart w:id="3854" w:name="_Toc98507730"/>
      <w:bookmarkStart w:id="3855" w:name="_Toc106640733"/>
      <w:bookmarkStart w:id="3856" w:name="_Toc122098607"/>
      <w:bookmarkStart w:id="3857" w:name="_Toc130844729"/>
      <w:bookmarkStart w:id="3858" w:name="_Toc138412251"/>
      <w:bookmarkStart w:id="3859" w:name="_Toc145957037"/>
      <w:bookmarkStart w:id="3860" w:name="_Toc153890734"/>
      <w:bookmarkStart w:id="3861" w:name="_Toc161835034"/>
      <w:bookmarkStart w:id="3862" w:name="_Toc169755856"/>
      <w:bookmarkStart w:id="3863" w:name="_Toc186730176"/>
      <w:bookmarkStart w:id="3864" w:name="_Toc192837271"/>
      <w:bookmarkStart w:id="3865" w:name="_Toc199251178"/>
      <w:r>
        <w:rPr>
          <w:rFonts w:eastAsia="DengXian"/>
        </w:rPr>
        <w:t>6.1.3</w:t>
      </w:r>
      <w:r>
        <w:t>.7</w:t>
      </w:r>
      <w:r w:rsidRPr="00533C32">
        <w:rPr>
          <w:rFonts w:eastAsia="DengXian"/>
        </w:rPr>
        <w:t>.1</w:t>
      </w:r>
      <w:r w:rsidRPr="00533C32">
        <w:rPr>
          <w:rFonts w:eastAsia="DengXian"/>
        </w:rPr>
        <w:tab/>
        <w:t>Description</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3866" w:name="_Toc43131718"/>
      <w:bookmarkStart w:id="3867" w:name="_Toc45032553"/>
      <w:bookmarkStart w:id="3868" w:name="_Toc49782247"/>
      <w:bookmarkStart w:id="3869" w:name="_Toc51873683"/>
      <w:bookmarkStart w:id="3870" w:name="_Toc57209169"/>
      <w:bookmarkStart w:id="3871" w:name="_Toc58588512"/>
      <w:bookmarkStart w:id="3872" w:name="_Toc66114873"/>
      <w:bookmarkStart w:id="3873" w:name="_Toc67686384"/>
      <w:bookmarkStart w:id="3874" w:name="_Toc74994673"/>
      <w:bookmarkStart w:id="3875" w:name="_Toc85467928"/>
      <w:bookmarkStart w:id="3876" w:name="_Toc89182970"/>
      <w:bookmarkStart w:id="3877" w:name="_Toc90651272"/>
      <w:bookmarkStart w:id="3878" w:name="_Toc96933422"/>
      <w:bookmarkStart w:id="3879" w:name="_Toc98507278"/>
      <w:bookmarkStart w:id="3880" w:name="_Toc98507731"/>
      <w:bookmarkStart w:id="3881" w:name="_Toc106640734"/>
      <w:bookmarkStart w:id="3882" w:name="_Toc122098608"/>
      <w:bookmarkStart w:id="3883" w:name="_Toc130844730"/>
      <w:bookmarkStart w:id="3884" w:name="_Toc138412252"/>
      <w:bookmarkStart w:id="3885" w:name="_Toc145957038"/>
      <w:bookmarkStart w:id="3886" w:name="_Toc153890735"/>
      <w:bookmarkStart w:id="3887" w:name="_Toc161835035"/>
      <w:bookmarkStart w:id="3888" w:name="_Toc169755857"/>
      <w:bookmarkStart w:id="3889" w:name="_Toc186730177"/>
      <w:bookmarkStart w:id="3890" w:name="_Toc192837272"/>
      <w:bookmarkStart w:id="3891" w:name="_Toc199251179"/>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892" w:name="_Toc43131719"/>
      <w:bookmarkStart w:id="3893" w:name="_Toc45032554"/>
      <w:bookmarkStart w:id="3894" w:name="_Toc49782248"/>
      <w:bookmarkStart w:id="3895" w:name="_Toc51873684"/>
      <w:bookmarkStart w:id="3896" w:name="_Toc57209170"/>
      <w:bookmarkStart w:id="3897" w:name="_Toc58588513"/>
      <w:bookmarkStart w:id="3898" w:name="_Toc66114874"/>
      <w:bookmarkStart w:id="3899" w:name="_Toc67686385"/>
      <w:bookmarkStart w:id="3900" w:name="_Toc74994674"/>
      <w:bookmarkStart w:id="3901" w:name="_Toc85467929"/>
      <w:bookmarkStart w:id="3902" w:name="_Toc89182971"/>
      <w:bookmarkStart w:id="3903" w:name="_Toc90651273"/>
      <w:bookmarkStart w:id="3904" w:name="_Toc96933423"/>
      <w:bookmarkStart w:id="3905" w:name="_Toc98507279"/>
      <w:bookmarkStart w:id="3906" w:name="_Toc98507732"/>
      <w:bookmarkStart w:id="3907" w:name="_Toc106640735"/>
      <w:bookmarkStart w:id="3908" w:name="_Toc122098609"/>
      <w:bookmarkStart w:id="3909" w:name="_Toc130844731"/>
      <w:bookmarkStart w:id="3910" w:name="_Toc138412253"/>
      <w:bookmarkStart w:id="3911" w:name="_Toc145957039"/>
      <w:bookmarkStart w:id="3912" w:name="_Toc153890736"/>
      <w:bookmarkStart w:id="3913" w:name="_Toc161835036"/>
      <w:bookmarkStart w:id="3914" w:name="_Toc169755858"/>
      <w:bookmarkStart w:id="3915" w:name="_Toc186730178"/>
      <w:bookmarkStart w:id="3916" w:name="_Toc192837273"/>
      <w:bookmarkStart w:id="3917" w:name="_Toc199251180"/>
      <w:r>
        <w:t>6.1.3.7</w:t>
      </w:r>
      <w:r w:rsidRPr="00616F0C">
        <w:rPr>
          <w:noProof/>
        </w:rPr>
        <w:t>.3</w:t>
      </w:r>
      <w:r w:rsidRPr="00616F0C">
        <w:rPr>
          <w:noProof/>
        </w:rPr>
        <w:tab/>
        <w:t>Standard Methods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299903C6" w14:textId="77777777" w:rsidR="00E134FC" w:rsidRPr="00533C32" w:rsidRDefault="00E134FC" w:rsidP="00E134FC">
      <w:pPr>
        <w:pStyle w:val="H6"/>
        <w:rPr>
          <w:rFonts w:eastAsia="DengXian"/>
        </w:rPr>
      </w:pPr>
      <w:bookmarkStart w:id="3918" w:name="_Toc43131720"/>
      <w:bookmarkStart w:id="3919" w:name="_Toc45032555"/>
      <w:bookmarkStart w:id="3920" w:name="_Toc49782249"/>
      <w:bookmarkStart w:id="3921" w:name="_Toc51873685"/>
      <w:bookmarkStart w:id="3922" w:name="_Toc57209171"/>
      <w:bookmarkStart w:id="3923" w:name="_Toc58588514"/>
      <w:bookmarkStart w:id="3924" w:name="_Toc66114875"/>
      <w:bookmarkStart w:id="3925" w:name="_Toc67686386"/>
      <w:bookmarkStart w:id="3926" w:name="_Toc74994675"/>
      <w:bookmarkStart w:id="3927" w:name="_Toc85467930"/>
      <w:bookmarkStart w:id="3928" w:name="_Toc89182972"/>
      <w:bookmarkStart w:id="3929" w:name="_Toc90651274"/>
      <w:bookmarkStart w:id="3930"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931" w:name="_Toc43131721"/>
      <w:bookmarkStart w:id="3932" w:name="_Toc45032556"/>
      <w:bookmarkStart w:id="3933" w:name="_Toc49782250"/>
      <w:bookmarkStart w:id="3934" w:name="_Toc51873686"/>
      <w:bookmarkStart w:id="3935" w:name="_Toc57209172"/>
      <w:bookmarkStart w:id="3936" w:name="_Toc58588515"/>
      <w:bookmarkStart w:id="3937" w:name="_Toc66114876"/>
      <w:bookmarkStart w:id="3938" w:name="_Toc67686387"/>
      <w:bookmarkStart w:id="3939" w:name="_Toc74994676"/>
      <w:bookmarkStart w:id="3940" w:name="_Toc85467931"/>
      <w:bookmarkStart w:id="3941" w:name="_Toc89182973"/>
      <w:bookmarkStart w:id="3942" w:name="_Toc90651275"/>
      <w:bookmarkStart w:id="3943" w:name="_Toc96933425"/>
      <w:bookmarkStart w:id="3944" w:name="_Toc98507280"/>
      <w:bookmarkStart w:id="3945" w:name="_Toc98507733"/>
      <w:bookmarkStart w:id="3946" w:name="_Toc106640736"/>
      <w:bookmarkStart w:id="3947" w:name="_Toc122098610"/>
      <w:bookmarkStart w:id="3948" w:name="_Toc130844732"/>
      <w:bookmarkStart w:id="3949" w:name="_Toc138412254"/>
      <w:bookmarkStart w:id="3950" w:name="_Toc145957040"/>
      <w:bookmarkStart w:id="3951" w:name="_Toc153890737"/>
      <w:bookmarkStart w:id="3952" w:name="_Toc161835037"/>
      <w:bookmarkStart w:id="3953" w:name="_Toc169755859"/>
      <w:bookmarkStart w:id="3954" w:name="_Toc186730179"/>
      <w:bookmarkStart w:id="3955" w:name="_Toc192837274"/>
      <w:bookmarkStart w:id="3956" w:name="_Toc199251181"/>
      <w:bookmarkStart w:id="3957" w:name="_Toc20127047"/>
      <w:bookmarkStart w:id="3958" w:name="_Toc27589023"/>
      <w:bookmarkStart w:id="3959" w:name="_Toc36459822"/>
      <w:r>
        <w:rPr>
          <w:rFonts w:eastAsia="DengXian"/>
        </w:rPr>
        <w:t>6.1.3.8</w:t>
      </w:r>
      <w:r w:rsidRPr="00533C32">
        <w:rPr>
          <w:rFonts w:eastAsia="DengXian"/>
        </w:rPr>
        <w:tab/>
        <w:t xml:space="preserve">Resource: </w:t>
      </w:r>
      <w:r>
        <w:rPr>
          <w:rFonts w:eastAsia="DengXian"/>
        </w:rPr>
        <w:t>IndividualNotificationSubscription</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70617876" w14:textId="77777777" w:rsidR="00E134FC" w:rsidRPr="00533C32" w:rsidRDefault="00E134FC" w:rsidP="00E134FC">
      <w:pPr>
        <w:pStyle w:val="Heading5"/>
        <w:rPr>
          <w:rFonts w:eastAsia="DengXian"/>
        </w:rPr>
      </w:pPr>
      <w:bookmarkStart w:id="3960" w:name="_Toc20127048"/>
      <w:bookmarkStart w:id="3961" w:name="_Toc27589024"/>
      <w:bookmarkStart w:id="3962" w:name="_Toc36459823"/>
      <w:bookmarkStart w:id="3963" w:name="_Toc43131722"/>
      <w:bookmarkStart w:id="3964" w:name="_Toc45032557"/>
      <w:bookmarkStart w:id="3965" w:name="_Toc49782251"/>
      <w:bookmarkStart w:id="3966" w:name="_Toc51873687"/>
      <w:bookmarkStart w:id="3967" w:name="_Toc57209173"/>
      <w:bookmarkStart w:id="3968" w:name="_Toc58588516"/>
      <w:bookmarkStart w:id="3969" w:name="_Toc66114877"/>
      <w:bookmarkStart w:id="3970" w:name="_Toc67686388"/>
      <w:bookmarkStart w:id="3971" w:name="_Toc74994677"/>
      <w:bookmarkStart w:id="3972" w:name="_Toc85467932"/>
      <w:bookmarkStart w:id="3973" w:name="_Toc89182974"/>
      <w:bookmarkStart w:id="3974" w:name="_Toc90651276"/>
      <w:bookmarkStart w:id="3975" w:name="_Toc96933426"/>
      <w:bookmarkStart w:id="3976" w:name="_Toc98507281"/>
      <w:bookmarkStart w:id="3977" w:name="_Toc98507734"/>
      <w:bookmarkStart w:id="3978" w:name="_Toc106640737"/>
      <w:bookmarkStart w:id="3979" w:name="_Toc122098611"/>
      <w:bookmarkStart w:id="3980" w:name="_Toc130844733"/>
      <w:bookmarkStart w:id="3981" w:name="_Toc138412255"/>
      <w:bookmarkStart w:id="3982" w:name="_Toc145957041"/>
      <w:bookmarkStart w:id="3983" w:name="_Toc153890738"/>
      <w:bookmarkStart w:id="3984" w:name="_Toc161835038"/>
      <w:bookmarkStart w:id="3985" w:name="_Toc169755860"/>
      <w:bookmarkStart w:id="3986" w:name="_Toc186730180"/>
      <w:bookmarkStart w:id="3987" w:name="_Toc192837275"/>
      <w:bookmarkStart w:id="3988" w:name="_Toc199251182"/>
      <w:bookmarkEnd w:id="3957"/>
      <w:bookmarkEnd w:id="3958"/>
      <w:bookmarkEnd w:id="3959"/>
      <w:r>
        <w:rPr>
          <w:rFonts w:eastAsia="DengXian"/>
        </w:rPr>
        <w:t>6.1.3.8</w:t>
      </w:r>
      <w:r w:rsidRPr="00533C32">
        <w:rPr>
          <w:rFonts w:eastAsia="DengXian"/>
        </w:rPr>
        <w:t>.1</w:t>
      </w:r>
      <w:r w:rsidRPr="00533C32">
        <w:rPr>
          <w:rFonts w:eastAsia="DengXian"/>
        </w:rPr>
        <w:tab/>
        <w:t>Description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3989" w:name="_Toc20127049"/>
      <w:bookmarkStart w:id="3990" w:name="_Toc27589025"/>
      <w:bookmarkStart w:id="3991" w:name="_Toc36459824"/>
      <w:bookmarkStart w:id="3992" w:name="_Toc43131723"/>
      <w:bookmarkStart w:id="3993" w:name="_Toc45032558"/>
      <w:bookmarkStart w:id="3994" w:name="_Toc49782252"/>
      <w:bookmarkStart w:id="3995" w:name="_Toc51873688"/>
      <w:bookmarkStart w:id="3996" w:name="_Toc57209174"/>
      <w:bookmarkStart w:id="3997" w:name="_Toc58588517"/>
      <w:bookmarkStart w:id="3998" w:name="_Toc66114878"/>
      <w:bookmarkStart w:id="3999" w:name="_Toc67686389"/>
      <w:bookmarkStart w:id="4000" w:name="_Toc74994678"/>
      <w:bookmarkStart w:id="4001" w:name="_Toc85467933"/>
      <w:bookmarkStart w:id="4002" w:name="_Toc89182975"/>
      <w:bookmarkStart w:id="4003" w:name="_Toc90651277"/>
      <w:bookmarkStart w:id="4004" w:name="_Toc96933427"/>
      <w:bookmarkStart w:id="4005" w:name="_Toc98507282"/>
      <w:bookmarkStart w:id="4006" w:name="_Toc98507735"/>
      <w:bookmarkStart w:id="4007" w:name="_Toc106640738"/>
      <w:bookmarkStart w:id="4008" w:name="_Toc122098612"/>
      <w:bookmarkStart w:id="4009" w:name="_Toc130844734"/>
      <w:bookmarkStart w:id="4010" w:name="_Toc138412256"/>
      <w:bookmarkStart w:id="4011" w:name="_Toc145957042"/>
      <w:bookmarkStart w:id="4012" w:name="_Toc153890739"/>
      <w:bookmarkStart w:id="4013" w:name="_Toc161835039"/>
      <w:bookmarkStart w:id="4014" w:name="_Toc169755861"/>
      <w:bookmarkStart w:id="4015" w:name="_Toc186730181"/>
      <w:bookmarkStart w:id="4016" w:name="_Toc192837276"/>
      <w:bookmarkStart w:id="4017" w:name="_Toc199251183"/>
      <w:r>
        <w:rPr>
          <w:rFonts w:eastAsia="DengXian"/>
        </w:rPr>
        <w:t>6.1.3.8</w:t>
      </w:r>
      <w:r w:rsidRPr="00533C32">
        <w:rPr>
          <w:rFonts w:eastAsia="DengXian"/>
        </w:rPr>
        <w:t>.2</w:t>
      </w:r>
      <w:r w:rsidRPr="00533C32">
        <w:rPr>
          <w:rFonts w:eastAsia="DengXian"/>
        </w:rPr>
        <w:tab/>
        <w:t>Resource Definition</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018" w:name="_Toc20127050"/>
      <w:bookmarkStart w:id="4019" w:name="_Toc27589026"/>
      <w:bookmarkStart w:id="4020" w:name="_Toc36459825"/>
      <w:bookmarkStart w:id="4021" w:name="_Toc43131724"/>
      <w:bookmarkStart w:id="4022" w:name="_Toc45032559"/>
      <w:bookmarkStart w:id="4023" w:name="_Toc49782253"/>
      <w:bookmarkStart w:id="4024" w:name="_Toc51873689"/>
      <w:bookmarkStart w:id="4025" w:name="_Toc57209175"/>
      <w:bookmarkStart w:id="4026" w:name="_Toc58588518"/>
      <w:bookmarkStart w:id="4027" w:name="_Toc66114879"/>
      <w:bookmarkStart w:id="4028" w:name="_Toc67686390"/>
      <w:bookmarkStart w:id="4029" w:name="_Toc74994679"/>
      <w:bookmarkStart w:id="4030" w:name="_Toc85467934"/>
      <w:bookmarkStart w:id="4031" w:name="_Toc89182976"/>
      <w:bookmarkStart w:id="4032" w:name="_Toc90651278"/>
      <w:bookmarkStart w:id="4033" w:name="_Toc96933428"/>
      <w:bookmarkStart w:id="4034" w:name="_Toc98507283"/>
      <w:bookmarkStart w:id="4035" w:name="_Toc98507736"/>
      <w:bookmarkStart w:id="4036" w:name="_Toc106640739"/>
      <w:bookmarkStart w:id="4037" w:name="_Toc122098613"/>
      <w:bookmarkStart w:id="4038" w:name="_Toc130844735"/>
      <w:bookmarkStart w:id="4039" w:name="_Toc138412257"/>
      <w:bookmarkStart w:id="4040" w:name="_Toc145957043"/>
      <w:bookmarkStart w:id="4041" w:name="_Toc153890740"/>
      <w:bookmarkStart w:id="4042" w:name="_Toc161835040"/>
      <w:bookmarkStart w:id="4043" w:name="_Toc169755862"/>
      <w:bookmarkStart w:id="4044" w:name="_Toc186730182"/>
      <w:bookmarkStart w:id="4045" w:name="_Toc192837277"/>
      <w:bookmarkStart w:id="4046" w:name="_Toc199251184"/>
      <w:r>
        <w:rPr>
          <w:rFonts w:eastAsia="DengXian"/>
        </w:rPr>
        <w:t>6.1.3.8</w:t>
      </w:r>
      <w:r w:rsidRPr="00533C32">
        <w:rPr>
          <w:rFonts w:eastAsia="DengXian"/>
        </w:rPr>
        <w:t>.3</w:t>
      </w:r>
      <w:r w:rsidRPr="00533C32">
        <w:rPr>
          <w:rFonts w:eastAsia="DengXian"/>
        </w:rPr>
        <w:tab/>
        <w:t>Resource Standard Methods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0623F30F" w14:textId="77777777" w:rsidR="00E134FC" w:rsidRPr="00533C32" w:rsidRDefault="00E134FC" w:rsidP="00E134FC">
      <w:pPr>
        <w:pStyle w:val="H6"/>
        <w:rPr>
          <w:rFonts w:eastAsia="DengXian"/>
        </w:rPr>
      </w:pPr>
      <w:bookmarkStart w:id="4047" w:name="_Toc20127051"/>
      <w:bookmarkStart w:id="4048" w:name="_Toc27589027"/>
      <w:bookmarkStart w:id="4049" w:name="_Toc36459826"/>
      <w:bookmarkStart w:id="4050" w:name="_Toc43131725"/>
      <w:bookmarkStart w:id="4051" w:name="_Toc45032560"/>
      <w:bookmarkStart w:id="4052" w:name="_Toc49782254"/>
      <w:bookmarkStart w:id="4053" w:name="_Toc51873690"/>
      <w:bookmarkStart w:id="4054" w:name="_Toc57209176"/>
      <w:bookmarkStart w:id="4055" w:name="_Toc58588519"/>
      <w:bookmarkStart w:id="4056" w:name="_Toc66114880"/>
      <w:bookmarkStart w:id="4057" w:name="_Toc67686391"/>
      <w:bookmarkStart w:id="4058" w:name="_Toc74994680"/>
      <w:bookmarkStart w:id="4059" w:name="_Toc85467935"/>
      <w:bookmarkStart w:id="4060" w:name="_Toc89182977"/>
      <w:bookmarkStart w:id="4061" w:name="_Toc90651279"/>
      <w:bookmarkStart w:id="4062" w:name="_Toc96933429"/>
      <w:r>
        <w:rPr>
          <w:rFonts w:eastAsia="DengXian"/>
        </w:rPr>
        <w:t>6.1.3.8</w:t>
      </w:r>
      <w:r w:rsidRPr="00533C32">
        <w:rPr>
          <w:rFonts w:eastAsia="DengXian"/>
        </w:rPr>
        <w:t>.3.1</w:t>
      </w:r>
      <w:r w:rsidRPr="00533C32">
        <w:rPr>
          <w:rFonts w:eastAsia="DengXian"/>
        </w:rPr>
        <w:tab/>
        <w:t>DELETE</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063" w:name="_Toc20127052"/>
      <w:bookmarkStart w:id="4064" w:name="_Toc27589028"/>
      <w:bookmarkStart w:id="4065" w:name="_Toc36459827"/>
      <w:bookmarkStart w:id="4066" w:name="_Toc43131726"/>
      <w:bookmarkStart w:id="4067" w:name="_Toc45032561"/>
      <w:bookmarkStart w:id="4068" w:name="_Toc49782255"/>
      <w:bookmarkStart w:id="4069" w:name="_Toc51873691"/>
      <w:bookmarkStart w:id="4070" w:name="_Toc57209177"/>
      <w:bookmarkStart w:id="4071" w:name="_Toc58588520"/>
      <w:bookmarkStart w:id="4072" w:name="_Toc66114881"/>
      <w:bookmarkStart w:id="4073" w:name="_Toc67686392"/>
      <w:bookmarkStart w:id="4074" w:name="_Toc74994681"/>
      <w:bookmarkStart w:id="4075" w:name="_Toc85467936"/>
      <w:bookmarkStart w:id="4076" w:name="_Toc89182978"/>
      <w:bookmarkStart w:id="4077" w:name="_Toc90651280"/>
      <w:bookmarkStart w:id="4078"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079" w:name="_Toc36459828"/>
      <w:bookmarkStart w:id="4080" w:name="_Toc43131727"/>
      <w:bookmarkStart w:id="4081" w:name="_Toc45032562"/>
      <w:bookmarkStart w:id="4082" w:name="_Toc49782256"/>
      <w:bookmarkStart w:id="4083" w:name="_Toc51873692"/>
      <w:bookmarkStart w:id="4084" w:name="_Toc57209178"/>
      <w:bookmarkStart w:id="4085" w:name="_Toc58588521"/>
      <w:bookmarkStart w:id="4086" w:name="_Toc66114882"/>
      <w:bookmarkStart w:id="4087" w:name="_Toc67686393"/>
      <w:bookmarkStart w:id="4088" w:name="_Toc74994682"/>
      <w:bookmarkStart w:id="4089" w:name="_Toc85467937"/>
      <w:bookmarkStart w:id="4090" w:name="_Toc89182979"/>
      <w:bookmarkStart w:id="4091" w:name="_Toc90651281"/>
      <w:bookmarkStart w:id="4092" w:name="_Toc96933431"/>
      <w:r>
        <w:rPr>
          <w:rFonts w:eastAsia="DengXian"/>
        </w:rPr>
        <w:t>6.1.3.8.3.3</w:t>
      </w:r>
      <w:r w:rsidRPr="00533C32">
        <w:rPr>
          <w:rFonts w:eastAsia="DengXian"/>
        </w:rPr>
        <w:tab/>
      </w:r>
      <w:r>
        <w:rPr>
          <w:rFonts w:eastAsia="DengXian"/>
        </w:rPr>
        <w:t>GET</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093" w:name="_Toc43131728"/>
      <w:bookmarkStart w:id="4094" w:name="_Toc45032563"/>
      <w:bookmarkStart w:id="4095" w:name="_Toc49782257"/>
      <w:bookmarkStart w:id="4096" w:name="_Toc51873693"/>
      <w:bookmarkStart w:id="4097" w:name="_Toc57209179"/>
      <w:bookmarkStart w:id="4098" w:name="_Toc58588522"/>
      <w:bookmarkStart w:id="4099" w:name="_Toc66114883"/>
      <w:bookmarkStart w:id="4100" w:name="_Toc67686394"/>
      <w:bookmarkStart w:id="4101" w:name="_Toc74994683"/>
      <w:bookmarkStart w:id="4102" w:name="_Toc85467938"/>
      <w:bookmarkStart w:id="4103" w:name="_Toc89182980"/>
      <w:bookmarkStart w:id="4104" w:name="_Toc90651282"/>
      <w:bookmarkStart w:id="4105" w:name="_Toc96933432"/>
      <w:r>
        <w:t>6.1.3.8</w:t>
      </w:r>
      <w:r w:rsidRPr="00616F0C">
        <w:t>.3</w:t>
      </w:r>
      <w:r w:rsidRPr="00616F0C">
        <w:rPr>
          <w:noProof/>
        </w:rPr>
        <w:t>.</w:t>
      </w:r>
      <w:r>
        <w:rPr>
          <w:noProof/>
        </w:rPr>
        <w:t>4</w:t>
      </w:r>
      <w:r w:rsidRPr="00616F0C">
        <w:rPr>
          <w:noProof/>
        </w:rPr>
        <w:tab/>
        <w:t>P</w:t>
      </w:r>
      <w:r>
        <w:rPr>
          <w:noProof/>
        </w:rPr>
        <w:t>UT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106" w:name="_Toc57209180"/>
      <w:bookmarkStart w:id="4107" w:name="_Toc58588523"/>
      <w:bookmarkStart w:id="4108" w:name="_Toc66114884"/>
      <w:bookmarkStart w:id="4109" w:name="_Toc67686395"/>
      <w:bookmarkStart w:id="4110" w:name="_Toc74994684"/>
      <w:bookmarkStart w:id="4111" w:name="_Toc85467939"/>
      <w:bookmarkStart w:id="4112" w:name="_Toc89182981"/>
      <w:bookmarkStart w:id="4113" w:name="_Toc90651283"/>
      <w:bookmarkStart w:id="4114" w:name="_Toc96933433"/>
      <w:bookmarkStart w:id="4115" w:name="_Toc98507284"/>
      <w:bookmarkStart w:id="4116" w:name="_Toc98507737"/>
      <w:bookmarkStart w:id="4117" w:name="_Toc106640740"/>
      <w:bookmarkStart w:id="4118" w:name="_Toc122098614"/>
      <w:bookmarkStart w:id="4119" w:name="_Toc130844736"/>
      <w:bookmarkStart w:id="4120" w:name="_Toc138412258"/>
      <w:bookmarkStart w:id="4121" w:name="_Toc145957044"/>
      <w:bookmarkStart w:id="4122" w:name="_Toc153890741"/>
      <w:bookmarkStart w:id="4123" w:name="_Toc161835041"/>
      <w:bookmarkStart w:id="4124" w:name="_Toc169755863"/>
      <w:bookmarkStart w:id="4125" w:name="_Toc186730183"/>
      <w:bookmarkStart w:id="4126" w:name="_Toc192837278"/>
      <w:bookmarkStart w:id="4127" w:name="_Toc199251185"/>
      <w:bookmarkStart w:id="4128" w:name="_Toc43131729"/>
      <w:bookmarkStart w:id="4129" w:name="_Toc45032564"/>
      <w:bookmarkStart w:id="4130" w:name="_Toc49782258"/>
      <w:bookmarkStart w:id="4131" w:name="_Toc51873694"/>
      <w:r w:rsidRPr="00616F0C">
        <w:t>6.1.3.</w:t>
      </w:r>
      <w:r>
        <w:t>9</w:t>
      </w:r>
      <w:r w:rsidRPr="00616F0C">
        <w:tab/>
        <w:t xml:space="preserve">Resource: </w:t>
      </w:r>
      <w:r>
        <w:t>Meta Schema</w:t>
      </w:r>
      <w:r w:rsidRPr="00616F0C">
        <w:t xml:space="preserve"> (Document)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79374B14" w14:textId="77777777" w:rsidR="00E134FC" w:rsidRPr="00616F0C" w:rsidRDefault="00E134FC" w:rsidP="00E134FC">
      <w:pPr>
        <w:pStyle w:val="Heading5"/>
      </w:pPr>
      <w:bookmarkStart w:id="4132" w:name="_Toc57209181"/>
      <w:bookmarkStart w:id="4133" w:name="_Toc58588524"/>
      <w:bookmarkStart w:id="4134" w:name="_Toc66114885"/>
      <w:bookmarkStart w:id="4135" w:name="_Toc67686396"/>
      <w:bookmarkStart w:id="4136" w:name="_Toc74994685"/>
      <w:bookmarkStart w:id="4137" w:name="_Toc85467940"/>
      <w:bookmarkStart w:id="4138" w:name="_Toc89182982"/>
      <w:bookmarkStart w:id="4139" w:name="_Toc90651284"/>
      <w:bookmarkStart w:id="4140" w:name="_Toc96933434"/>
      <w:bookmarkStart w:id="4141" w:name="_Toc98507285"/>
      <w:bookmarkStart w:id="4142" w:name="_Toc98507738"/>
      <w:bookmarkStart w:id="4143" w:name="_Toc106640741"/>
      <w:bookmarkStart w:id="4144" w:name="_Toc122098615"/>
      <w:bookmarkStart w:id="4145" w:name="_Toc130844737"/>
      <w:bookmarkStart w:id="4146" w:name="_Toc138412259"/>
      <w:bookmarkStart w:id="4147" w:name="_Toc145957045"/>
      <w:bookmarkStart w:id="4148" w:name="_Toc153890742"/>
      <w:bookmarkStart w:id="4149" w:name="_Toc161835042"/>
      <w:bookmarkStart w:id="4150" w:name="_Toc169755864"/>
      <w:bookmarkStart w:id="4151" w:name="_Toc186730184"/>
      <w:bookmarkStart w:id="4152" w:name="_Toc192837279"/>
      <w:bookmarkStart w:id="4153" w:name="_Toc199251186"/>
      <w:r w:rsidRPr="00616F0C">
        <w:t>6.1.3.</w:t>
      </w:r>
      <w:r>
        <w:t>9</w:t>
      </w:r>
      <w:r w:rsidRPr="00616F0C">
        <w:t>.1</w:t>
      </w:r>
      <w:r w:rsidRPr="00616F0C">
        <w:tab/>
        <w:t>Description</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154" w:name="_Toc57209182"/>
      <w:bookmarkStart w:id="4155" w:name="_Toc58588525"/>
      <w:bookmarkStart w:id="4156" w:name="_Toc66114886"/>
      <w:bookmarkStart w:id="4157" w:name="_Toc67686397"/>
      <w:bookmarkStart w:id="4158" w:name="_Toc74994686"/>
      <w:bookmarkStart w:id="4159" w:name="_Toc85467941"/>
      <w:bookmarkStart w:id="4160" w:name="_Toc89182983"/>
      <w:bookmarkStart w:id="4161" w:name="_Toc90651285"/>
      <w:bookmarkStart w:id="4162" w:name="_Toc96933435"/>
      <w:bookmarkStart w:id="4163" w:name="_Toc98507286"/>
      <w:bookmarkStart w:id="4164" w:name="_Toc98507739"/>
      <w:bookmarkStart w:id="4165" w:name="_Toc106640742"/>
      <w:bookmarkStart w:id="4166" w:name="_Toc122098616"/>
      <w:bookmarkStart w:id="4167" w:name="_Toc130844738"/>
      <w:bookmarkStart w:id="4168" w:name="_Toc138412260"/>
      <w:bookmarkStart w:id="4169" w:name="_Toc145957046"/>
      <w:bookmarkStart w:id="4170" w:name="_Toc153890743"/>
      <w:bookmarkStart w:id="4171" w:name="_Toc161835043"/>
      <w:bookmarkStart w:id="4172" w:name="_Toc169755865"/>
      <w:bookmarkStart w:id="4173" w:name="_Toc186730185"/>
      <w:bookmarkStart w:id="4174" w:name="_Toc192837280"/>
      <w:bookmarkStart w:id="4175" w:name="_Toc199251187"/>
      <w:r w:rsidRPr="00616F0C">
        <w:t>6.1.3.</w:t>
      </w:r>
      <w:r>
        <w:t>9</w:t>
      </w:r>
      <w:r w:rsidRPr="00616F0C">
        <w:t>.2</w:t>
      </w:r>
      <w:r w:rsidRPr="00616F0C">
        <w:tab/>
        <w:t>Resource Definition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176" w:name="_Toc57209183"/>
      <w:bookmarkStart w:id="4177" w:name="_Toc58588526"/>
      <w:bookmarkStart w:id="4178" w:name="_Toc66114887"/>
      <w:bookmarkStart w:id="4179" w:name="_Toc67686398"/>
      <w:bookmarkStart w:id="4180" w:name="_Toc74994687"/>
      <w:bookmarkStart w:id="4181" w:name="_Toc85467942"/>
      <w:bookmarkStart w:id="4182" w:name="_Toc89182984"/>
      <w:bookmarkStart w:id="4183" w:name="_Toc90651286"/>
      <w:bookmarkStart w:id="4184" w:name="_Toc96933436"/>
      <w:bookmarkStart w:id="4185" w:name="_Toc98507287"/>
      <w:bookmarkStart w:id="4186" w:name="_Toc98507740"/>
      <w:bookmarkStart w:id="4187" w:name="_Toc106640743"/>
      <w:bookmarkStart w:id="4188" w:name="_Toc122098617"/>
      <w:bookmarkStart w:id="4189" w:name="_Toc130844739"/>
      <w:bookmarkStart w:id="4190" w:name="_Toc138412261"/>
      <w:bookmarkStart w:id="4191" w:name="_Toc145957047"/>
      <w:bookmarkStart w:id="4192" w:name="_Toc153890744"/>
      <w:bookmarkStart w:id="4193" w:name="_Toc161835044"/>
      <w:bookmarkStart w:id="4194" w:name="_Toc169755866"/>
      <w:bookmarkStart w:id="4195" w:name="_Toc186730186"/>
      <w:bookmarkStart w:id="4196" w:name="_Toc192837281"/>
      <w:bookmarkStart w:id="4197" w:name="_Toc199251188"/>
      <w:r w:rsidRPr="00616F0C">
        <w:lastRenderedPageBreak/>
        <w:t>6.1.3.</w:t>
      </w:r>
      <w:r>
        <w:t>9</w:t>
      </w:r>
      <w:r w:rsidRPr="00616F0C">
        <w:t>.3</w:t>
      </w:r>
      <w:r w:rsidRPr="00616F0C">
        <w:tab/>
        <w:t>Resource Standard Methods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0D757E57" w14:textId="77777777" w:rsidR="00E134FC" w:rsidRPr="00616F0C" w:rsidRDefault="00E134FC" w:rsidP="00E134FC">
      <w:pPr>
        <w:pStyle w:val="H6"/>
      </w:pPr>
      <w:bookmarkStart w:id="4198" w:name="_Toc57209184"/>
      <w:bookmarkStart w:id="4199" w:name="_Toc58588527"/>
      <w:bookmarkStart w:id="4200" w:name="_Toc66114888"/>
      <w:bookmarkStart w:id="4201" w:name="_Toc67686399"/>
      <w:bookmarkStart w:id="4202" w:name="_Toc74994688"/>
      <w:bookmarkStart w:id="4203" w:name="_Toc85467943"/>
      <w:bookmarkStart w:id="4204" w:name="_Toc89182985"/>
      <w:bookmarkStart w:id="4205" w:name="_Toc90651287"/>
      <w:bookmarkStart w:id="4206" w:name="_Toc96933437"/>
      <w:r w:rsidRPr="00616F0C">
        <w:t>6.1.3.</w:t>
      </w:r>
      <w:r>
        <w:t>9</w:t>
      </w:r>
      <w:r w:rsidRPr="00616F0C">
        <w:t>.3.1</w:t>
      </w:r>
      <w:r w:rsidRPr="00616F0C">
        <w:tab/>
        <w:t>GET</w:t>
      </w:r>
      <w:bookmarkEnd w:id="4198"/>
      <w:bookmarkEnd w:id="4199"/>
      <w:bookmarkEnd w:id="4200"/>
      <w:bookmarkEnd w:id="4201"/>
      <w:bookmarkEnd w:id="4202"/>
      <w:bookmarkEnd w:id="4203"/>
      <w:bookmarkEnd w:id="4204"/>
      <w:bookmarkEnd w:id="4205"/>
      <w:bookmarkEnd w:id="4206"/>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207" w:name="_Toc57209185"/>
      <w:bookmarkStart w:id="4208" w:name="_Toc58588528"/>
      <w:bookmarkStart w:id="4209" w:name="_Toc66114889"/>
      <w:bookmarkStart w:id="4210" w:name="_Toc67686400"/>
      <w:bookmarkStart w:id="4211" w:name="_Toc74994689"/>
      <w:bookmarkStart w:id="4212" w:name="_Toc85467944"/>
      <w:bookmarkStart w:id="4213" w:name="_Toc89182986"/>
      <w:bookmarkStart w:id="4214" w:name="_Toc90651288"/>
      <w:bookmarkStart w:id="4215" w:name="_Toc96933438"/>
      <w:r w:rsidRPr="00616F0C">
        <w:t>6.1.3.</w:t>
      </w:r>
      <w:r>
        <w:t>9</w:t>
      </w:r>
      <w:r w:rsidRPr="00616F0C">
        <w:t>.3.2</w:t>
      </w:r>
      <w:r w:rsidRPr="00616F0C">
        <w:tab/>
        <w:t>PUT</w:t>
      </w:r>
      <w:bookmarkEnd w:id="4207"/>
      <w:bookmarkEnd w:id="4208"/>
      <w:bookmarkEnd w:id="4209"/>
      <w:bookmarkEnd w:id="4210"/>
      <w:bookmarkEnd w:id="4211"/>
      <w:bookmarkEnd w:id="4212"/>
      <w:bookmarkEnd w:id="4213"/>
      <w:bookmarkEnd w:id="4214"/>
      <w:bookmarkEnd w:id="4215"/>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216" w:name="_Toc57209186"/>
      <w:bookmarkStart w:id="4217" w:name="_Toc58588529"/>
      <w:bookmarkStart w:id="4218" w:name="_Toc66114890"/>
      <w:bookmarkStart w:id="4219" w:name="_Toc67686401"/>
      <w:bookmarkStart w:id="4220" w:name="_Toc74994690"/>
      <w:bookmarkStart w:id="4221" w:name="_Toc85467945"/>
      <w:bookmarkStart w:id="4222" w:name="_Toc89182987"/>
      <w:bookmarkStart w:id="4223" w:name="_Toc90651289"/>
      <w:bookmarkStart w:id="4224" w:name="_Toc96933439"/>
      <w:r w:rsidRPr="00616F0C">
        <w:t>6.1.3.</w:t>
      </w:r>
      <w:r>
        <w:t>9</w:t>
      </w:r>
      <w:r w:rsidRPr="00616F0C">
        <w:t>.3.3</w:t>
      </w:r>
      <w:r w:rsidRPr="00616F0C">
        <w:tab/>
        <w:t>DELETE</w:t>
      </w:r>
      <w:bookmarkEnd w:id="4216"/>
      <w:bookmarkEnd w:id="4217"/>
      <w:bookmarkEnd w:id="4218"/>
      <w:bookmarkEnd w:id="4219"/>
      <w:bookmarkEnd w:id="4220"/>
      <w:bookmarkEnd w:id="4221"/>
      <w:bookmarkEnd w:id="4222"/>
      <w:bookmarkEnd w:id="4223"/>
      <w:bookmarkEnd w:id="4224"/>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225" w:name="_Toc57209187"/>
      <w:bookmarkStart w:id="4226" w:name="_Toc58588530"/>
      <w:bookmarkStart w:id="4227" w:name="_Toc66114891"/>
      <w:bookmarkStart w:id="4228" w:name="_Toc67686402"/>
      <w:bookmarkStart w:id="4229" w:name="_Toc74994691"/>
      <w:bookmarkStart w:id="4230" w:name="_Toc85467946"/>
      <w:bookmarkStart w:id="4231" w:name="_Toc89181517"/>
      <w:bookmarkStart w:id="4232" w:name="_Toc89182988"/>
      <w:bookmarkStart w:id="4233" w:name="_Toc90651290"/>
      <w:bookmarkStart w:id="4234" w:name="_Toc96933440"/>
      <w:bookmarkStart w:id="4235" w:name="_Toc98507288"/>
      <w:bookmarkStart w:id="4236" w:name="_Toc98507741"/>
      <w:bookmarkStart w:id="4237" w:name="_Toc106640744"/>
      <w:bookmarkStart w:id="4238" w:name="_Toc122098618"/>
      <w:bookmarkStart w:id="4239" w:name="_Toc130844740"/>
      <w:bookmarkStart w:id="4240" w:name="_Toc138412262"/>
      <w:bookmarkStart w:id="4241" w:name="_Toc145957048"/>
      <w:bookmarkStart w:id="4242" w:name="_Toc153890745"/>
      <w:bookmarkStart w:id="4243" w:name="_Toc161835045"/>
      <w:bookmarkStart w:id="4244" w:name="_Toc169755867"/>
      <w:bookmarkStart w:id="4245" w:name="_Toc186730187"/>
      <w:bookmarkStart w:id="4246" w:name="_Toc192837282"/>
      <w:bookmarkStart w:id="4247" w:name="_Toc199251189"/>
      <w:r w:rsidRPr="00616F0C">
        <w:t>6.1.4</w:t>
      </w:r>
      <w:r w:rsidRPr="00616F0C">
        <w:tab/>
        <w:t>Custom Operations without associated resources</w:t>
      </w:r>
      <w:bookmarkEnd w:id="3831"/>
      <w:bookmarkEnd w:id="3832"/>
      <w:bookmarkEnd w:id="3833"/>
      <w:bookmarkEnd w:id="3834"/>
      <w:bookmarkEnd w:id="3835"/>
      <w:bookmarkEnd w:id="3836"/>
      <w:bookmarkEnd w:id="3837"/>
      <w:bookmarkEnd w:id="3838"/>
      <w:bookmarkEnd w:id="3839"/>
      <w:bookmarkEnd w:id="4128"/>
      <w:bookmarkEnd w:id="4129"/>
      <w:bookmarkEnd w:id="4130"/>
      <w:bookmarkEnd w:id="4131"/>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248" w:name="_Toc22187573"/>
      <w:bookmarkStart w:id="4249" w:name="_Toc22630795"/>
      <w:bookmarkStart w:id="4250" w:name="_Toc34227087"/>
      <w:bookmarkStart w:id="4251" w:name="_Toc34749802"/>
      <w:bookmarkStart w:id="4252" w:name="_Toc34750362"/>
      <w:bookmarkStart w:id="4253" w:name="_Toc34750552"/>
      <w:bookmarkStart w:id="4254" w:name="_Toc35940958"/>
      <w:bookmarkStart w:id="4255" w:name="_Toc35937391"/>
      <w:bookmarkStart w:id="4256" w:name="_Toc36463785"/>
      <w:bookmarkStart w:id="4257" w:name="_Toc43131730"/>
      <w:bookmarkStart w:id="4258" w:name="_Toc45032565"/>
      <w:bookmarkStart w:id="4259" w:name="_Toc49782259"/>
      <w:bookmarkStart w:id="4260" w:name="_Toc51873695"/>
      <w:bookmarkStart w:id="4261" w:name="_Toc57209188"/>
      <w:bookmarkStart w:id="4262" w:name="_Toc58588531"/>
      <w:bookmarkStart w:id="4263" w:name="_Toc66114892"/>
      <w:bookmarkStart w:id="4264" w:name="_Toc67686403"/>
      <w:bookmarkStart w:id="4265" w:name="_Toc74994692"/>
      <w:bookmarkStart w:id="4266" w:name="_Toc85467947"/>
      <w:bookmarkStart w:id="4267" w:name="_Toc89181518"/>
      <w:bookmarkStart w:id="4268" w:name="_Toc89182989"/>
      <w:bookmarkStart w:id="4269" w:name="_Toc90651291"/>
      <w:bookmarkStart w:id="4270" w:name="_Toc96933441"/>
      <w:bookmarkStart w:id="4271" w:name="_Toc98507289"/>
      <w:bookmarkStart w:id="4272" w:name="_Toc98507742"/>
      <w:bookmarkStart w:id="4273" w:name="_Toc106640745"/>
      <w:bookmarkStart w:id="4274" w:name="_Toc122098619"/>
      <w:bookmarkStart w:id="4275" w:name="_Toc130844741"/>
      <w:bookmarkStart w:id="4276" w:name="_Toc138412263"/>
      <w:bookmarkStart w:id="4277" w:name="_Toc145957049"/>
      <w:bookmarkStart w:id="4278" w:name="_Toc153890746"/>
      <w:bookmarkStart w:id="4279" w:name="_Toc161835046"/>
      <w:bookmarkStart w:id="4280" w:name="_Toc169755868"/>
      <w:bookmarkStart w:id="4281" w:name="_Toc186730188"/>
      <w:bookmarkStart w:id="4282" w:name="_Toc192837283"/>
      <w:bookmarkStart w:id="4283" w:name="_Toc199251190"/>
      <w:r w:rsidRPr="00616F0C">
        <w:t>6.1.5</w:t>
      </w:r>
      <w:r w:rsidRPr="00616F0C">
        <w:tab/>
        <w:t>Notifications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41C1AD69" w14:textId="77777777" w:rsidR="00E134FC" w:rsidRPr="00616F0C" w:rsidRDefault="00E134FC" w:rsidP="00E134FC">
      <w:pPr>
        <w:pStyle w:val="Heading4"/>
      </w:pPr>
      <w:bookmarkStart w:id="4284" w:name="_Toc22187574"/>
      <w:bookmarkStart w:id="4285" w:name="_Toc22630796"/>
      <w:bookmarkStart w:id="4286" w:name="_Toc34227088"/>
      <w:bookmarkStart w:id="4287" w:name="_Toc34749803"/>
      <w:bookmarkStart w:id="4288" w:name="_Toc34750363"/>
      <w:bookmarkStart w:id="4289" w:name="_Toc34750553"/>
      <w:bookmarkStart w:id="4290" w:name="_Toc35940959"/>
      <w:bookmarkStart w:id="4291" w:name="_Toc35937392"/>
      <w:bookmarkStart w:id="4292" w:name="_Toc36463786"/>
      <w:bookmarkStart w:id="4293" w:name="_Toc43131731"/>
      <w:bookmarkStart w:id="4294" w:name="_Toc45032566"/>
      <w:bookmarkStart w:id="4295" w:name="_Toc49782260"/>
      <w:bookmarkStart w:id="4296" w:name="_Toc51873696"/>
      <w:bookmarkStart w:id="4297" w:name="_Toc57209189"/>
      <w:bookmarkStart w:id="4298" w:name="_Toc58588532"/>
      <w:bookmarkStart w:id="4299" w:name="_Toc66114893"/>
      <w:bookmarkStart w:id="4300" w:name="_Toc67686404"/>
      <w:bookmarkStart w:id="4301" w:name="_Toc74994693"/>
      <w:bookmarkStart w:id="4302" w:name="_Toc85467948"/>
      <w:bookmarkStart w:id="4303" w:name="_Toc89182990"/>
      <w:bookmarkStart w:id="4304" w:name="_Toc90651292"/>
      <w:bookmarkStart w:id="4305" w:name="_Toc96933442"/>
      <w:bookmarkStart w:id="4306" w:name="_Toc98507290"/>
      <w:bookmarkStart w:id="4307" w:name="_Toc98507743"/>
      <w:bookmarkStart w:id="4308" w:name="_Toc106640746"/>
      <w:bookmarkStart w:id="4309" w:name="_Toc122098620"/>
      <w:bookmarkStart w:id="4310" w:name="_Toc130844742"/>
      <w:bookmarkStart w:id="4311" w:name="_Toc138412264"/>
      <w:bookmarkStart w:id="4312" w:name="_Toc145957050"/>
      <w:bookmarkStart w:id="4313" w:name="_Toc153890747"/>
      <w:bookmarkStart w:id="4314" w:name="_Toc161835047"/>
      <w:bookmarkStart w:id="4315" w:name="_Toc169755869"/>
      <w:bookmarkStart w:id="4316" w:name="_Toc186730189"/>
      <w:bookmarkStart w:id="4317" w:name="_Toc192837284"/>
      <w:bookmarkStart w:id="4318" w:name="_Toc199251191"/>
      <w:r w:rsidRPr="00616F0C">
        <w:t>6.1.5.1</w:t>
      </w:r>
      <w:r w:rsidRPr="00616F0C">
        <w:tab/>
        <w:t>General</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319" w:name="_Toc22187575"/>
      <w:bookmarkStart w:id="4320" w:name="_Toc22630797"/>
      <w:bookmarkStart w:id="4321" w:name="_Toc34227089"/>
      <w:bookmarkStart w:id="4322" w:name="_Toc34749804"/>
      <w:bookmarkStart w:id="4323" w:name="_Toc34750364"/>
      <w:bookmarkStart w:id="4324" w:name="_Toc34750554"/>
      <w:bookmarkStart w:id="4325" w:name="_Toc35940960"/>
      <w:bookmarkStart w:id="4326" w:name="_Toc35937393"/>
      <w:bookmarkStart w:id="4327" w:name="_Toc36463787"/>
      <w:bookmarkStart w:id="4328" w:name="_Toc43131732"/>
      <w:bookmarkStart w:id="4329" w:name="_Toc45032567"/>
      <w:bookmarkStart w:id="4330" w:name="_Toc49782261"/>
      <w:bookmarkStart w:id="4331" w:name="_Toc51873697"/>
      <w:bookmarkStart w:id="4332" w:name="_Toc57209190"/>
      <w:bookmarkStart w:id="4333" w:name="_Toc58588533"/>
      <w:bookmarkStart w:id="4334" w:name="_Toc66114894"/>
      <w:bookmarkStart w:id="4335" w:name="_Toc67686405"/>
      <w:bookmarkStart w:id="4336" w:name="_Toc74994694"/>
      <w:bookmarkStart w:id="4337" w:name="_Toc85467949"/>
      <w:bookmarkStart w:id="4338" w:name="_Toc89182991"/>
      <w:bookmarkStart w:id="4339" w:name="_Toc90651293"/>
      <w:bookmarkStart w:id="4340" w:name="_Toc96933443"/>
      <w:bookmarkStart w:id="4341" w:name="_Toc98507291"/>
      <w:bookmarkStart w:id="4342" w:name="_Toc98507744"/>
      <w:bookmarkStart w:id="4343" w:name="_Toc106640747"/>
      <w:bookmarkStart w:id="4344" w:name="_Toc122098621"/>
      <w:bookmarkStart w:id="4345" w:name="_Toc130844743"/>
      <w:bookmarkStart w:id="4346" w:name="_Toc138412265"/>
      <w:bookmarkStart w:id="4347" w:name="_Toc145957051"/>
      <w:bookmarkStart w:id="4348" w:name="_Toc153890748"/>
      <w:bookmarkStart w:id="4349" w:name="_Toc161835048"/>
      <w:bookmarkStart w:id="4350" w:name="_Toc169755870"/>
      <w:bookmarkStart w:id="4351" w:name="_Toc186730190"/>
      <w:bookmarkStart w:id="4352" w:name="_Toc192837285"/>
      <w:bookmarkStart w:id="4353" w:name="_Toc199251192"/>
      <w:r w:rsidRPr="00616F0C">
        <w:t>6.1.5.2</w:t>
      </w:r>
      <w:r w:rsidRPr="00616F0C">
        <w:tab/>
        <w:t>Timer Expiry Notification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27D8CE22" w14:textId="77777777" w:rsidR="00E134FC" w:rsidRPr="00616F0C" w:rsidRDefault="00E134FC" w:rsidP="00E134FC">
      <w:pPr>
        <w:pStyle w:val="Heading5"/>
        <w:rPr>
          <w:noProof/>
        </w:rPr>
      </w:pPr>
      <w:bookmarkStart w:id="4354" w:name="_Toc532994455"/>
      <w:bookmarkStart w:id="4355" w:name="_Toc22187576"/>
      <w:bookmarkStart w:id="4356" w:name="_Toc22630798"/>
      <w:bookmarkStart w:id="4357" w:name="_Toc34227090"/>
      <w:bookmarkStart w:id="4358" w:name="_Toc34749805"/>
      <w:bookmarkStart w:id="4359" w:name="_Toc34750365"/>
      <w:bookmarkStart w:id="4360" w:name="_Toc34750555"/>
      <w:bookmarkStart w:id="4361" w:name="_Toc35940961"/>
      <w:bookmarkStart w:id="4362" w:name="_Toc35937394"/>
      <w:bookmarkStart w:id="4363" w:name="_Toc36463788"/>
      <w:bookmarkStart w:id="4364" w:name="_Toc43131733"/>
      <w:bookmarkStart w:id="4365" w:name="_Toc45032568"/>
      <w:bookmarkStart w:id="4366" w:name="_Toc49782262"/>
      <w:bookmarkStart w:id="4367" w:name="_Toc51873698"/>
      <w:bookmarkStart w:id="4368" w:name="_Toc57209191"/>
      <w:bookmarkStart w:id="4369" w:name="_Toc58588534"/>
      <w:bookmarkStart w:id="4370" w:name="_Toc66114895"/>
      <w:bookmarkStart w:id="4371" w:name="_Toc67686406"/>
      <w:bookmarkStart w:id="4372" w:name="_Toc74994695"/>
      <w:bookmarkStart w:id="4373" w:name="_Toc85467950"/>
      <w:bookmarkStart w:id="4374" w:name="_Toc89182992"/>
      <w:bookmarkStart w:id="4375" w:name="_Toc90651294"/>
      <w:bookmarkStart w:id="4376" w:name="_Toc96933444"/>
      <w:bookmarkStart w:id="4377" w:name="_Toc98507292"/>
      <w:bookmarkStart w:id="4378" w:name="_Toc98507745"/>
      <w:bookmarkStart w:id="4379" w:name="_Toc106640748"/>
      <w:bookmarkStart w:id="4380" w:name="_Toc122098622"/>
      <w:bookmarkStart w:id="4381" w:name="_Toc130844744"/>
      <w:bookmarkStart w:id="4382" w:name="_Toc138412266"/>
      <w:bookmarkStart w:id="4383" w:name="_Toc145957052"/>
      <w:bookmarkStart w:id="4384" w:name="_Toc153890749"/>
      <w:bookmarkStart w:id="4385" w:name="_Toc161835049"/>
      <w:bookmarkStart w:id="4386" w:name="_Toc169755871"/>
      <w:bookmarkStart w:id="4387" w:name="_Toc186730191"/>
      <w:bookmarkStart w:id="4388" w:name="_Toc192837286"/>
      <w:bookmarkStart w:id="4389" w:name="_Toc199251193"/>
      <w:r w:rsidRPr="00616F0C">
        <w:t>6.1.5.2</w:t>
      </w:r>
      <w:r w:rsidRPr="00616F0C">
        <w:rPr>
          <w:noProof/>
        </w:rPr>
        <w:t>.1</w:t>
      </w:r>
      <w:r w:rsidRPr="00616F0C">
        <w:rPr>
          <w:noProof/>
        </w:rPr>
        <w:tab/>
        <w:t>Description</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390" w:name="_Toc532994456"/>
      <w:bookmarkStart w:id="4391" w:name="_Toc22187577"/>
      <w:bookmarkStart w:id="4392" w:name="_Toc22630799"/>
      <w:bookmarkStart w:id="4393" w:name="_Toc34227091"/>
      <w:bookmarkStart w:id="4394" w:name="_Toc34749806"/>
      <w:bookmarkStart w:id="4395" w:name="_Toc34750366"/>
      <w:bookmarkStart w:id="4396" w:name="_Toc34750556"/>
      <w:bookmarkStart w:id="4397" w:name="_Toc35940962"/>
      <w:bookmarkStart w:id="4398" w:name="_Toc35937395"/>
      <w:bookmarkStart w:id="4399" w:name="_Toc36463789"/>
      <w:bookmarkStart w:id="4400" w:name="_Toc43131734"/>
      <w:bookmarkStart w:id="4401" w:name="_Toc45032569"/>
      <w:bookmarkStart w:id="4402" w:name="_Toc49782263"/>
      <w:bookmarkStart w:id="4403" w:name="_Toc51873699"/>
      <w:bookmarkStart w:id="4404" w:name="_Toc57209192"/>
      <w:bookmarkStart w:id="4405" w:name="_Toc58588535"/>
      <w:bookmarkStart w:id="4406" w:name="_Toc66114896"/>
      <w:bookmarkStart w:id="4407" w:name="_Toc67686407"/>
      <w:bookmarkStart w:id="4408" w:name="_Toc74994696"/>
      <w:bookmarkStart w:id="4409" w:name="_Toc85467951"/>
      <w:bookmarkStart w:id="4410" w:name="_Toc89182993"/>
      <w:bookmarkStart w:id="4411" w:name="_Toc90651295"/>
      <w:bookmarkStart w:id="4412" w:name="_Toc96933445"/>
      <w:bookmarkStart w:id="4413" w:name="_Toc98507293"/>
      <w:bookmarkStart w:id="4414" w:name="_Toc98507746"/>
      <w:bookmarkStart w:id="4415" w:name="_Toc106640749"/>
      <w:bookmarkStart w:id="4416" w:name="_Toc122098623"/>
      <w:bookmarkStart w:id="4417" w:name="_Toc130844745"/>
      <w:bookmarkStart w:id="4418" w:name="_Toc138412267"/>
      <w:bookmarkStart w:id="4419" w:name="_Toc145957053"/>
      <w:bookmarkStart w:id="4420" w:name="_Toc153890750"/>
      <w:bookmarkStart w:id="4421" w:name="_Toc161835050"/>
      <w:bookmarkStart w:id="4422" w:name="_Toc169755872"/>
      <w:bookmarkStart w:id="4423" w:name="_Toc186730192"/>
      <w:bookmarkStart w:id="4424" w:name="_Toc192837287"/>
      <w:bookmarkStart w:id="4425" w:name="_Toc199251194"/>
      <w:r w:rsidRPr="00616F0C">
        <w:t>6.1.5.2</w:t>
      </w:r>
      <w:r w:rsidRPr="00616F0C">
        <w:rPr>
          <w:noProof/>
        </w:rPr>
        <w:t>.2</w:t>
      </w:r>
      <w:r w:rsidRPr="00616F0C">
        <w:rPr>
          <w:noProof/>
        </w:rPr>
        <w:tab/>
      </w:r>
      <w:r>
        <w:rPr>
          <w:noProof/>
        </w:rPr>
        <w:t>Target</w:t>
      </w:r>
      <w:r w:rsidRPr="00616F0C">
        <w:rPr>
          <w:noProof/>
        </w:rPr>
        <w:t xml:space="preserve"> URI</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426" w:name="_Toc532994457"/>
      <w:bookmarkStart w:id="4427" w:name="_Toc22187578"/>
      <w:bookmarkStart w:id="4428" w:name="_Toc22630800"/>
      <w:bookmarkStart w:id="4429" w:name="_Toc34227092"/>
      <w:bookmarkStart w:id="4430" w:name="_Toc34749807"/>
      <w:bookmarkStart w:id="4431" w:name="_Toc34750367"/>
      <w:bookmarkStart w:id="4432" w:name="_Toc34750557"/>
      <w:bookmarkStart w:id="4433" w:name="_Toc35940963"/>
      <w:bookmarkStart w:id="4434" w:name="_Toc35937396"/>
      <w:bookmarkStart w:id="4435" w:name="_Toc36463790"/>
      <w:bookmarkStart w:id="4436" w:name="_Toc43131735"/>
      <w:bookmarkStart w:id="4437" w:name="_Toc45032570"/>
      <w:bookmarkStart w:id="4438" w:name="_Toc49782264"/>
      <w:bookmarkStart w:id="4439" w:name="_Toc51873700"/>
      <w:bookmarkStart w:id="4440" w:name="_Toc57209193"/>
      <w:bookmarkStart w:id="4441" w:name="_Toc58588536"/>
      <w:bookmarkStart w:id="4442" w:name="_Toc66114897"/>
      <w:bookmarkStart w:id="4443" w:name="_Toc67686408"/>
      <w:bookmarkStart w:id="4444" w:name="_Toc74994697"/>
      <w:bookmarkStart w:id="4445" w:name="_Toc85467952"/>
      <w:bookmarkStart w:id="4446" w:name="_Toc89182994"/>
      <w:bookmarkStart w:id="4447" w:name="_Toc90651296"/>
      <w:bookmarkStart w:id="4448" w:name="_Toc96933446"/>
      <w:bookmarkStart w:id="4449" w:name="_Toc98507294"/>
      <w:bookmarkStart w:id="4450" w:name="_Toc98507747"/>
      <w:bookmarkStart w:id="4451" w:name="_Toc106640750"/>
      <w:bookmarkStart w:id="4452" w:name="_Toc122098624"/>
      <w:bookmarkStart w:id="4453" w:name="_Toc130844746"/>
      <w:bookmarkStart w:id="4454" w:name="_Toc138412268"/>
      <w:bookmarkStart w:id="4455" w:name="_Toc145957054"/>
      <w:bookmarkStart w:id="4456" w:name="_Toc153890751"/>
      <w:bookmarkStart w:id="4457" w:name="_Toc161835051"/>
      <w:bookmarkStart w:id="4458" w:name="_Toc169755873"/>
      <w:bookmarkStart w:id="4459" w:name="_Toc186730193"/>
      <w:bookmarkStart w:id="4460" w:name="_Toc192837288"/>
      <w:bookmarkStart w:id="4461" w:name="_Toc199251195"/>
      <w:r w:rsidRPr="00616F0C">
        <w:t>6.1.5.2</w:t>
      </w:r>
      <w:r w:rsidRPr="00616F0C">
        <w:rPr>
          <w:noProof/>
        </w:rPr>
        <w:t>.3</w:t>
      </w:r>
      <w:r w:rsidRPr="00616F0C">
        <w:rPr>
          <w:noProof/>
        </w:rPr>
        <w:tab/>
        <w:t>Standard Methods</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32BAE8B" w14:textId="77777777" w:rsidR="00E134FC" w:rsidRPr="00616F0C" w:rsidRDefault="00E134FC" w:rsidP="00E134FC">
      <w:pPr>
        <w:pStyle w:val="H6"/>
        <w:rPr>
          <w:noProof/>
        </w:rPr>
      </w:pPr>
      <w:bookmarkStart w:id="4462" w:name="_Toc532994458"/>
      <w:bookmarkStart w:id="4463" w:name="_Toc22187579"/>
      <w:bookmarkStart w:id="4464" w:name="_Toc22630801"/>
      <w:bookmarkStart w:id="4465" w:name="_Toc34227093"/>
      <w:bookmarkStart w:id="4466" w:name="_Toc34749808"/>
      <w:bookmarkStart w:id="4467" w:name="_Toc34750368"/>
      <w:bookmarkStart w:id="4468" w:name="_Toc34750558"/>
      <w:bookmarkStart w:id="4469" w:name="_Toc35940964"/>
      <w:bookmarkStart w:id="4470" w:name="_Toc35937397"/>
      <w:bookmarkStart w:id="4471" w:name="_Toc36463791"/>
      <w:bookmarkStart w:id="4472" w:name="_Toc43131736"/>
      <w:bookmarkStart w:id="4473" w:name="_Toc45032571"/>
      <w:bookmarkStart w:id="4474" w:name="_Toc49782265"/>
      <w:bookmarkStart w:id="4475" w:name="_Toc51873701"/>
      <w:bookmarkStart w:id="4476" w:name="_Toc57209194"/>
      <w:bookmarkStart w:id="4477" w:name="_Toc58588537"/>
      <w:bookmarkStart w:id="4478" w:name="_Toc66114898"/>
      <w:bookmarkStart w:id="4479" w:name="_Toc67686409"/>
      <w:bookmarkStart w:id="4480" w:name="_Toc74994698"/>
      <w:bookmarkStart w:id="4481" w:name="_Toc85467953"/>
      <w:bookmarkStart w:id="4482" w:name="_Toc89182995"/>
      <w:bookmarkStart w:id="4483" w:name="_Toc90651297"/>
      <w:bookmarkStart w:id="4484" w:name="_Toc96933447"/>
      <w:r w:rsidRPr="00616F0C">
        <w:t>6.1.5.2.3</w:t>
      </w:r>
      <w:r w:rsidRPr="00616F0C">
        <w:rPr>
          <w:noProof/>
        </w:rPr>
        <w:t>.1</w:t>
      </w:r>
      <w:r w:rsidRPr="00616F0C">
        <w:rPr>
          <w:noProof/>
        </w:rPr>
        <w:tab/>
        <w:t>POST</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485" w:name="_Toc43131737"/>
      <w:bookmarkStart w:id="4486" w:name="_Toc45032572"/>
      <w:bookmarkStart w:id="4487" w:name="_Toc49782266"/>
      <w:bookmarkStart w:id="4488" w:name="_Toc51873702"/>
      <w:bookmarkStart w:id="4489" w:name="_Toc57209195"/>
      <w:bookmarkStart w:id="4490" w:name="_Toc58588538"/>
      <w:bookmarkStart w:id="4491" w:name="_Toc66114899"/>
      <w:bookmarkStart w:id="4492" w:name="_Toc67686410"/>
      <w:bookmarkStart w:id="4493" w:name="_Toc74994699"/>
      <w:bookmarkStart w:id="4494" w:name="_Toc85467954"/>
      <w:bookmarkStart w:id="4495" w:name="_Toc89182996"/>
      <w:bookmarkStart w:id="4496" w:name="_Toc90651298"/>
      <w:bookmarkStart w:id="4497" w:name="_Toc96933448"/>
      <w:bookmarkStart w:id="4498" w:name="_Toc98507295"/>
      <w:bookmarkStart w:id="4499" w:name="_Toc98507748"/>
      <w:bookmarkStart w:id="4500" w:name="_Toc106640751"/>
      <w:bookmarkStart w:id="4501" w:name="_Toc122098625"/>
      <w:bookmarkStart w:id="4502" w:name="_Toc130844747"/>
      <w:bookmarkStart w:id="4503" w:name="_Toc138412269"/>
      <w:bookmarkStart w:id="4504" w:name="_Toc145957055"/>
      <w:bookmarkStart w:id="4505" w:name="_Toc153890752"/>
      <w:bookmarkStart w:id="4506" w:name="_Toc161835052"/>
      <w:bookmarkStart w:id="4507" w:name="_Toc169755874"/>
      <w:bookmarkStart w:id="4508" w:name="_Toc186730194"/>
      <w:bookmarkStart w:id="4509" w:name="_Toc192837289"/>
      <w:bookmarkStart w:id="4510" w:name="_Toc199251196"/>
      <w:bookmarkStart w:id="4511" w:name="_Toc22187581"/>
      <w:bookmarkStart w:id="4512" w:name="_Toc22630803"/>
      <w:bookmarkStart w:id="4513" w:name="_Toc34227094"/>
      <w:bookmarkStart w:id="4514" w:name="_Toc34749809"/>
      <w:bookmarkStart w:id="4515" w:name="_Toc34750369"/>
      <w:bookmarkStart w:id="4516" w:name="_Toc34750559"/>
      <w:bookmarkStart w:id="4517" w:name="_Toc35940965"/>
      <w:bookmarkStart w:id="4518" w:name="_Toc35937398"/>
      <w:bookmarkStart w:id="4519" w:name="_Toc36463792"/>
      <w:r>
        <w:t>6.1.5.3</w:t>
      </w:r>
      <w:r w:rsidRPr="00616F0C">
        <w:tab/>
        <w:t>Notification</w:t>
      </w:r>
      <w:r>
        <w:t xml:space="preserve"> due to Data Change</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39DC5AC4" w14:textId="77777777" w:rsidR="00E134FC" w:rsidRPr="00616F0C" w:rsidRDefault="00E134FC" w:rsidP="00E134FC">
      <w:pPr>
        <w:pStyle w:val="Heading5"/>
        <w:rPr>
          <w:noProof/>
        </w:rPr>
      </w:pPr>
      <w:bookmarkStart w:id="4520" w:name="_Toc43131738"/>
      <w:bookmarkStart w:id="4521" w:name="_Toc45032573"/>
      <w:bookmarkStart w:id="4522" w:name="_Toc49782267"/>
      <w:bookmarkStart w:id="4523" w:name="_Toc51873703"/>
      <w:bookmarkStart w:id="4524" w:name="_Toc57209196"/>
      <w:bookmarkStart w:id="4525" w:name="_Toc58588539"/>
      <w:bookmarkStart w:id="4526" w:name="_Toc66114900"/>
      <w:bookmarkStart w:id="4527" w:name="_Toc67686411"/>
      <w:bookmarkStart w:id="4528" w:name="_Toc74994700"/>
      <w:bookmarkStart w:id="4529" w:name="_Toc85467955"/>
      <w:bookmarkStart w:id="4530" w:name="_Toc89182997"/>
      <w:bookmarkStart w:id="4531" w:name="_Toc90651299"/>
      <w:bookmarkStart w:id="4532" w:name="_Toc96933449"/>
      <w:bookmarkStart w:id="4533" w:name="_Toc98507296"/>
      <w:bookmarkStart w:id="4534" w:name="_Toc98507749"/>
      <w:bookmarkStart w:id="4535" w:name="_Toc106640752"/>
      <w:bookmarkStart w:id="4536" w:name="_Toc122098626"/>
      <w:bookmarkStart w:id="4537" w:name="_Toc130844748"/>
      <w:bookmarkStart w:id="4538" w:name="_Toc138412270"/>
      <w:bookmarkStart w:id="4539" w:name="_Toc145957056"/>
      <w:bookmarkStart w:id="4540" w:name="_Toc153890753"/>
      <w:bookmarkStart w:id="4541" w:name="_Toc161835053"/>
      <w:bookmarkStart w:id="4542" w:name="_Toc169755875"/>
      <w:bookmarkStart w:id="4543" w:name="_Toc186730195"/>
      <w:bookmarkStart w:id="4544" w:name="_Toc192837290"/>
      <w:bookmarkStart w:id="4545" w:name="_Toc199251197"/>
      <w:r>
        <w:t>6.1.5.3</w:t>
      </w:r>
      <w:r w:rsidRPr="00616F0C">
        <w:rPr>
          <w:noProof/>
        </w:rPr>
        <w:t>.1</w:t>
      </w:r>
      <w:r w:rsidRPr="00616F0C">
        <w:rPr>
          <w:noProof/>
        </w:rPr>
        <w:tab/>
        <w:t>Description</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546" w:name="_Toc43131739"/>
      <w:bookmarkStart w:id="4547" w:name="_Toc45032574"/>
      <w:bookmarkStart w:id="4548" w:name="_Toc49782268"/>
      <w:bookmarkStart w:id="4549" w:name="_Toc51873704"/>
      <w:bookmarkStart w:id="4550" w:name="_Toc57209197"/>
      <w:bookmarkStart w:id="4551" w:name="_Toc58588540"/>
      <w:bookmarkStart w:id="4552" w:name="_Toc66114901"/>
      <w:bookmarkStart w:id="4553" w:name="_Toc67686412"/>
      <w:bookmarkStart w:id="4554" w:name="_Toc74994701"/>
      <w:bookmarkStart w:id="4555" w:name="_Toc85467956"/>
      <w:bookmarkStart w:id="4556" w:name="_Toc89182998"/>
      <w:bookmarkStart w:id="4557" w:name="_Toc90651300"/>
      <w:bookmarkStart w:id="4558" w:name="_Toc96933450"/>
      <w:bookmarkStart w:id="4559" w:name="_Toc98507297"/>
      <w:bookmarkStart w:id="4560" w:name="_Toc98507750"/>
      <w:bookmarkStart w:id="4561" w:name="_Toc106640753"/>
      <w:bookmarkStart w:id="4562" w:name="_Toc122098627"/>
      <w:bookmarkStart w:id="4563" w:name="_Toc130844749"/>
      <w:bookmarkStart w:id="4564" w:name="_Toc138412271"/>
      <w:bookmarkStart w:id="4565" w:name="_Toc145957057"/>
      <w:bookmarkStart w:id="4566" w:name="_Toc153890754"/>
      <w:bookmarkStart w:id="4567" w:name="_Toc161835054"/>
      <w:bookmarkStart w:id="4568" w:name="_Toc169755876"/>
      <w:bookmarkStart w:id="4569" w:name="_Toc186730196"/>
      <w:bookmarkStart w:id="4570" w:name="_Toc192837291"/>
      <w:bookmarkStart w:id="4571" w:name="_Toc199251198"/>
      <w:r>
        <w:t>6.1.5.3</w:t>
      </w:r>
      <w:r w:rsidRPr="00616F0C">
        <w:rPr>
          <w:noProof/>
        </w:rPr>
        <w:t>.2</w:t>
      </w:r>
      <w:r w:rsidRPr="00616F0C">
        <w:rPr>
          <w:noProof/>
        </w:rPr>
        <w:tab/>
      </w:r>
      <w:r>
        <w:rPr>
          <w:noProof/>
        </w:rPr>
        <w:t>Target</w:t>
      </w:r>
      <w:r w:rsidRPr="00616F0C">
        <w:rPr>
          <w:noProof/>
        </w:rPr>
        <w:t xml:space="preserve"> URI</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572" w:name="_Toc43131740"/>
      <w:bookmarkStart w:id="4573" w:name="_Toc45032575"/>
      <w:bookmarkStart w:id="4574" w:name="_Toc49782269"/>
      <w:bookmarkStart w:id="4575" w:name="_Toc51873705"/>
      <w:bookmarkStart w:id="4576" w:name="_Toc57209198"/>
      <w:bookmarkStart w:id="4577" w:name="_Toc58588541"/>
      <w:bookmarkStart w:id="4578" w:name="_Toc66114902"/>
      <w:bookmarkStart w:id="4579" w:name="_Toc67686413"/>
      <w:bookmarkStart w:id="4580" w:name="_Toc74994702"/>
      <w:bookmarkStart w:id="4581" w:name="_Toc85467957"/>
      <w:bookmarkStart w:id="4582" w:name="_Toc89182999"/>
      <w:bookmarkStart w:id="4583" w:name="_Toc90651301"/>
      <w:bookmarkStart w:id="4584" w:name="_Toc96933451"/>
      <w:bookmarkStart w:id="4585" w:name="_Toc98507298"/>
      <w:bookmarkStart w:id="4586" w:name="_Toc98507751"/>
      <w:bookmarkStart w:id="4587" w:name="_Toc106640754"/>
      <w:bookmarkStart w:id="4588" w:name="_Toc122098628"/>
      <w:bookmarkStart w:id="4589" w:name="_Toc130844750"/>
      <w:bookmarkStart w:id="4590" w:name="_Toc138412272"/>
      <w:bookmarkStart w:id="4591" w:name="_Toc145957058"/>
      <w:bookmarkStart w:id="4592" w:name="_Toc153890755"/>
      <w:bookmarkStart w:id="4593" w:name="_Toc161835055"/>
      <w:bookmarkStart w:id="4594" w:name="_Toc169755877"/>
      <w:bookmarkStart w:id="4595" w:name="_Toc186730197"/>
      <w:bookmarkStart w:id="4596" w:name="_Toc192837292"/>
      <w:bookmarkStart w:id="4597" w:name="_Toc199251199"/>
      <w:r>
        <w:t>6.1.5.3</w:t>
      </w:r>
      <w:r w:rsidRPr="00616F0C">
        <w:rPr>
          <w:noProof/>
        </w:rPr>
        <w:t>.3</w:t>
      </w:r>
      <w:r w:rsidRPr="00616F0C">
        <w:rPr>
          <w:noProof/>
        </w:rPr>
        <w:tab/>
        <w:t>Standard Methods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2F7AEEF6" w14:textId="77777777" w:rsidR="00E134FC" w:rsidRPr="00616F0C" w:rsidRDefault="00E134FC" w:rsidP="00E134FC">
      <w:pPr>
        <w:pStyle w:val="H6"/>
        <w:rPr>
          <w:noProof/>
        </w:rPr>
      </w:pPr>
      <w:bookmarkStart w:id="4598" w:name="_Toc43131741"/>
      <w:bookmarkStart w:id="4599" w:name="_Toc45032576"/>
      <w:bookmarkStart w:id="4600" w:name="_Toc49782270"/>
      <w:bookmarkStart w:id="4601" w:name="_Toc51873706"/>
      <w:bookmarkStart w:id="4602" w:name="_Toc57209199"/>
      <w:bookmarkStart w:id="4603" w:name="_Toc58588542"/>
      <w:bookmarkStart w:id="4604" w:name="_Toc66114903"/>
      <w:bookmarkStart w:id="4605" w:name="_Toc67686414"/>
      <w:bookmarkStart w:id="4606" w:name="_Toc74994703"/>
      <w:bookmarkStart w:id="4607" w:name="_Toc85467958"/>
      <w:bookmarkStart w:id="4608" w:name="_Toc89183000"/>
      <w:bookmarkStart w:id="4609" w:name="_Toc90651302"/>
      <w:bookmarkStart w:id="4610" w:name="_Toc96933452"/>
      <w:r>
        <w:t>6.1.5.3</w:t>
      </w:r>
      <w:r w:rsidRPr="00616F0C">
        <w:t>.3</w:t>
      </w:r>
      <w:r w:rsidRPr="00616F0C">
        <w:rPr>
          <w:noProof/>
        </w:rPr>
        <w:t>.1</w:t>
      </w:r>
      <w:r w:rsidRPr="00616F0C">
        <w:rPr>
          <w:noProof/>
        </w:rPr>
        <w:tab/>
        <w:t>POST</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611" w:name="_Toc89183001"/>
      <w:bookmarkStart w:id="4612" w:name="_Toc90651303"/>
      <w:bookmarkStart w:id="4613" w:name="_Toc96933453"/>
      <w:bookmarkStart w:id="4614" w:name="_Toc98507299"/>
      <w:bookmarkStart w:id="4615" w:name="_Toc98507752"/>
      <w:bookmarkStart w:id="4616" w:name="_Toc106640755"/>
      <w:bookmarkStart w:id="4617" w:name="_Toc122098629"/>
      <w:bookmarkStart w:id="4618" w:name="_Toc130844751"/>
      <w:bookmarkStart w:id="4619" w:name="_Toc138412273"/>
      <w:bookmarkStart w:id="4620" w:name="_Toc145957059"/>
      <w:bookmarkStart w:id="4621" w:name="_Toc153890756"/>
      <w:bookmarkStart w:id="4622" w:name="_Toc161835056"/>
      <w:bookmarkStart w:id="4623" w:name="_Toc169755878"/>
      <w:bookmarkStart w:id="4624" w:name="_Toc186730198"/>
      <w:bookmarkStart w:id="4625" w:name="_Toc192837293"/>
      <w:bookmarkStart w:id="4626" w:name="_Toc199251200"/>
      <w:bookmarkStart w:id="4627" w:name="_Toc43131742"/>
      <w:bookmarkStart w:id="4628" w:name="_Toc45032577"/>
      <w:bookmarkStart w:id="4629" w:name="_Toc49782271"/>
      <w:bookmarkStart w:id="4630" w:name="_Toc51873707"/>
      <w:bookmarkStart w:id="4631" w:name="_Toc57209200"/>
      <w:bookmarkStart w:id="4632" w:name="_Toc58588543"/>
      <w:bookmarkStart w:id="4633" w:name="_Toc66114904"/>
      <w:bookmarkStart w:id="4634" w:name="_Toc67686415"/>
      <w:bookmarkStart w:id="4635" w:name="_Toc74994704"/>
      <w:bookmarkStart w:id="4636" w:name="_Toc85467959"/>
      <w:r>
        <w:t>6.1.5.4</w:t>
      </w:r>
      <w:r w:rsidRPr="00616F0C">
        <w:tab/>
      </w:r>
      <w:r>
        <w:t>Subscription Expiry</w:t>
      </w:r>
      <w:r w:rsidRPr="00B06F7A">
        <w:t xml:space="preserve"> Notification</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5F97A98F" w14:textId="77777777" w:rsidR="00E134FC" w:rsidRPr="00616F0C" w:rsidRDefault="00E134FC" w:rsidP="00E134FC">
      <w:pPr>
        <w:pStyle w:val="Heading5"/>
        <w:rPr>
          <w:noProof/>
        </w:rPr>
      </w:pPr>
      <w:bookmarkStart w:id="4637" w:name="_Toc89183002"/>
      <w:bookmarkStart w:id="4638" w:name="_Toc90651304"/>
      <w:bookmarkStart w:id="4639" w:name="_Toc96933454"/>
      <w:bookmarkStart w:id="4640" w:name="_Toc98507300"/>
      <w:bookmarkStart w:id="4641" w:name="_Toc98507753"/>
      <w:bookmarkStart w:id="4642" w:name="_Toc106640756"/>
      <w:bookmarkStart w:id="4643" w:name="_Toc122098630"/>
      <w:bookmarkStart w:id="4644" w:name="_Toc130844752"/>
      <w:bookmarkStart w:id="4645" w:name="_Toc138412274"/>
      <w:bookmarkStart w:id="4646" w:name="_Toc145957060"/>
      <w:bookmarkStart w:id="4647" w:name="_Toc153890757"/>
      <w:bookmarkStart w:id="4648" w:name="_Toc161835057"/>
      <w:bookmarkStart w:id="4649" w:name="_Toc169755879"/>
      <w:bookmarkStart w:id="4650" w:name="_Toc186730199"/>
      <w:bookmarkStart w:id="4651" w:name="_Toc192837294"/>
      <w:bookmarkStart w:id="4652" w:name="_Toc199251201"/>
      <w:r>
        <w:t>6.1.5.4</w:t>
      </w:r>
      <w:r w:rsidRPr="00616F0C">
        <w:rPr>
          <w:noProof/>
        </w:rPr>
        <w:t>.1</w:t>
      </w:r>
      <w:r w:rsidRPr="00616F0C">
        <w:rPr>
          <w:noProof/>
        </w:rPr>
        <w:tab/>
        <w:t>Description</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653" w:name="_Toc89183003"/>
      <w:bookmarkStart w:id="4654" w:name="_Toc90651305"/>
      <w:bookmarkStart w:id="4655" w:name="_Toc96933455"/>
      <w:bookmarkStart w:id="4656" w:name="_Toc98507301"/>
      <w:bookmarkStart w:id="4657" w:name="_Toc98507754"/>
      <w:bookmarkStart w:id="4658" w:name="_Toc106640757"/>
      <w:bookmarkStart w:id="4659" w:name="_Toc122098631"/>
      <w:bookmarkStart w:id="4660" w:name="_Toc130844753"/>
      <w:bookmarkStart w:id="4661" w:name="_Toc138412275"/>
      <w:bookmarkStart w:id="4662" w:name="_Toc145957061"/>
      <w:bookmarkStart w:id="4663" w:name="_Toc153890758"/>
      <w:bookmarkStart w:id="4664" w:name="_Toc161835058"/>
      <w:bookmarkStart w:id="4665" w:name="_Toc169755880"/>
      <w:bookmarkStart w:id="4666" w:name="_Toc186730200"/>
      <w:bookmarkStart w:id="4667" w:name="_Toc192837295"/>
      <w:bookmarkStart w:id="4668" w:name="_Toc199251202"/>
      <w:r>
        <w:t>6.1.5.4</w:t>
      </w:r>
      <w:r w:rsidRPr="00616F0C">
        <w:rPr>
          <w:noProof/>
        </w:rPr>
        <w:t>.2</w:t>
      </w:r>
      <w:r w:rsidRPr="00616F0C">
        <w:rPr>
          <w:noProof/>
        </w:rPr>
        <w:tab/>
      </w:r>
      <w:r>
        <w:rPr>
          <w:noProof/>
        </w:rPr>
        <w:t>Target</w:t>
      </w:r>
      <w:r w:rsidRPr="00616F0C">
        <w:rPr>
          <w:noProof/>
        </w:rPr>
        <w:t xml:space="preserve"> URI</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669" w:name="_Toc89183004"/>
      <w:bookmarkStart w:id="4670" w:name="_Toc90651306"/>
      <w:bookmarkStart w:id="4671" w:name="_Toc96933456"/>
      <w:bookmarkStart w:id="4672" w:name="_Toc98507302"/>
      <w:bookmarkStart w:id="4673" w:name="_Toc98507755"/>
      <w:bookmarkStart w:id="4674" w:name="_Toc106640758"/>
      <w:bookmarkStart w:id="4675" w:name="_Toc122098632"/>
      <w:bookmarkStart w:id="4676" w:name="_Toc130844754"/>
      <w:bookmarkStart w:id="4677" w:name="_Toc138412276"/>
      <w:bookmarkStart w:id="4678" w:name="_Toc145957062"/>
      <w:bookmarkStart w:id="4679" w:name="_Toc153890759"/>
      <w:bookmarkStart w:id="4680" w:name="_Toc161835059"/>
      <w:bookmarkStart w:id="4681" w:name="_Toc169755881"/>
      <w:bookmarkStart w:id="4682" w:name="_Toc186730201"/>
      <w:bookmarkStart w:id="4683" w:name="_Toc192837296"/>
      <w:bookmarkStart w:id="4684" w:name="_Toc199251203"/>
      <w:r>
        <w:t>6.1.5.4</w:t>
      </w:r>
      <w:r w:rsidRPr="00616F0C">
        <w:rPr>
          <w:noProof/>
        </w:rPr>
        <w:t>.3</w:t>
      </w:r>
      <w:r w:rsidRPr="00616F0C">
        <w:rPr>
          <w:noProof/>
        </w:rPr>
        <w:tab/>
        <w:t>Standard Methods</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60CDF386" w14:textId="77777777" w:rsidR="00E134FC" w:rsidRPr="00616F0C" w:rsidRDefault="00E134FC" w:rsidP="00E134FC">
      <w:pPr>
        <w:pStyle w:val="H6"/>
        <w:rPr>
          <w:noProof/>
        </w:rPr>
      </w:pPr>
      <w:bookmarkStart w:id="4685" w:name="_Toc89183005"/>
      <w:bookmarkStart w:id="4686" w:name="_Toc90651307"/>
      <w:bookmarkStart w:id="4687" w:name="_Toc96933457"/>
      <w:r>
        <w:t>6.1.5.4</w:t>
      </w:r>
      <w:r w:rsidRPr="00616F0C">
        <w:t>.3</w:t>
      </w:r>
      <w:r w:rsidRPr="00616F0C">
        <w:rPr>
          <w:noProof/>
        </w:rPr>
        <w:t>.1</w:t>
      </w:r>
      <w:r w:rsidRPr="00616F0C">
        <w:rPr>
          <w:noProof/>
        </w:rPr>
        <w:tab/>
        <w:t>POST</w:t>
      </w:r>
      <w:bookmarkEnd w:id="4685"/>
      <w:bookmarkEnd w:id="4686"/>
      <w:bookmarkEnd w:id="468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688" w:name="_Toc89181519"/>
      <w:bookmarkStart w:id="4689" w:name="_Toc89183006"/>
      <w:bookmarkStart w:id="4690" w:name="_Toc90651308"/>
      <w:bookmarkStart w:id="4691" w:name="_Toc96933458"/>
      <w:bookmarkStart w:id="4692" w:name="_Toc98507303"/>
      <w:bookmarkStart w:id="4693" w:name="_Toc98507756"/>
      <w:bookmarkStart w:id="4694" w:name="_Toc106640759"/>
      <w:bookmarkStart w:id="4695" w:name="_Toc122098633"/>
      <w:bookmarkStart w:id="4696" w:name="_Toc130844755"/>
      <w:bookmarkStart w:id="4697" w:name="_Toc138412277"/>
      <w:bookmarkStart w:id="4698" w:name="_Toc145957063"/>
      <w:bookmarkStart w:id="4699" w:name="_Toc153890760"/>
      <w:bookmarkStart w:id="4700" w:name="_Toc161835060"/>
      <w:bookmarkStart w:id="4701" w:name="_Toc169755882"/>
      <w:bookmarkStart w:id="4702" w:name="_Toc186730202"/>
      <w:bookmarkStart w:id="4703" w:name="_Toc192837297"/>
      <w:bookmarkStart w:id="4704" w:name="_Toc199251204"/>
      <w:r w:rsidRPr="00616F0C">
        <w:t>6.1.6</w:t>
      </w:r>
      <w:r w:rsidRPr="00616F0C">
        <w:tab/>
        <w:t>Data Model</w:t>
      </w:r>
      <w:bookmarkEnd w:id="4511"/>
      <w:bookmarkEnd w:id="4512"/>
      <w:bookmarkEnd w:id="4513"/>
      <w:bookmarkEnd w:id="4514"/>
      <w:bookmarkEnd w:id="4515"/>
      <w:bookmarkEnd w:id="4516"/>
      <w:bookmarkEnd w:id="4517"/>
      <w:bookmarkEnd w:id="4518"/>
      <w:bookmarkEnd w:id="4519"/>
      <w:bookmarkEnd w:id="4627"/>
      <w:bookmarkEnd w:id="4628"/>
      <w:bookmarkEnd w:id="4629"/>
      <w:bookmarkEnd w:id="4630"/>
      <w:bookmarkEnd w:id="4631"/>
      <w:bookmarkEnd w:id="4632"/>
      <w:bookmarkEnd w:id="4633"/>
      <w:bookmarkEnd w:id="4634"/>
      <w:bookmarkEnd w:id="4635"/>
      <w:bookmarkEnd w:id="4636"/>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0F77CFB9" w14:textId="77777777" w:rsidR="00E134FC" w:rsidRPr="00616F0C" w:rsidRDefault="00E134FC" w:rsidP="00E134FC">
      <w:pPr>
        <w:pStyle w:val="Heading4"/>
      </w:pPr>
      <w:bookmarkStart w:id="4705" w:name="_Toc22187582"/>
      <w:bookmarkStart w:id="4706" w:name="_Toc22630804"/>
      <w:bookmarkStart w:id="4707" w:name="_Toc34227095"/>
      <w:bookmarkStart w:id="4708" w:name="_Toc34749810"/>
      <w:bookmarkStart w:id="4709" w:name="_Toc34750370"/>
      <w:bookmarkStart w:id="4710" w:name="_Toc34750560"/>
      <w:bookmarkStart w:id="4711" w:name="_Toc35940966"/>
      <w:bookmarkStart w:id="4712" w:name="_Toc35937399"/>
      <w:bookmarkStart w:id="4713" w:name="_Toc36463793"/>
      <w:bookmarkStart w:id="4714" w:name="_Toc43131743"/>
      <w:bookmarkStart w:id="4715" w:name="_Toc45032578"/>
      <w:bookmarkStart w:id="4716" w:name="_Toc49782272"/>
      <w:bookmarkStart w:id="4717" w:name="_Toc51873708"/>
      <w:bookmarkStart w:id="4718" w:name="_Toc57209201"/>
      <w:bookmarkStart w:id="4719" w:name="_Toc58588544"/>
      <w:bookmarkStart w:id="4720" w:name="_Toc66114905"/>
      <w:bookmarkStart w:id="4721" w:name="_Toc67686416"/>
      <w:bookmarkStart w:id="4722" w:name="_Toc74994705"/>
      <w:bookmarkStart w:id="4723" w:name="_Toc85467960"/>
      <w:bookmarkStart w:id="4724" w:name="_Toc89183007"/>
      <w:bookmarkStart w:id="4725" w:name="_Toc90651309"/>
      <w:bookmarkStart w:id="4726" w:name="_Toc96933459"/>
      <w:bookmarkStart w:id="4727" w:name="_Toc98507304"/>
      <w:bookmarkStart w:id="4728" w:name="_Toc98507757"/>
      <w:bookmarkStart w:id="4729" w:name="_Toc106640760"/>
      <w:bookmarkStart w:id="4730" w:name="_Toc122098634"/>
      <w:bookmarkStart w:id="4731" w:name="_Toc130844756"/>
      <w:bookmarkStart w:id="4732" w:name="_Toc138412278"/>
      <w:bookmarkStart w:id="4733" w:name="_Toc145957064"/>
      <w:bookmarkStart w:id="4734" w:name="_Toc153890761"/>
      <w:bookmarkStart w:id="4735" w:name="_Toc161835061"/>
      <w:bookmarkStart w:id="4736" w:name="_Toc169755883"/>
      <w:bookmarkStart w:id="4737" w:name="_Toc186730203"/>
      <w:bookmarkStart w:id="4738" w:name="_Toc192837298"/>
      <w:bookmarkStart w:id="4739" w:name="_Toc199251205"/>
      <w:r w:rsidRPr="00616F0C">
        <w:t>6.1.6.1</w:t>
      </w:r>
      <w:r w:rsidRPr="00616F0C">
        <w:tab/>
      </w:r>
      <w:r w:rsidRPr="00CE2981">
        <w:t>General</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4740" w:name="_Toc22187583"/>
      <w:bookmarkStart w:id="4741" w:name="_Toc22630805"/>
      <w:bookmarkStart w:id="4742" w:name="_Toc34227096"/>
      <w:bookmarkStart w:id="4743" w:name="_Toc34749811"/>
      <w:bookmarkStart w:id="4744" w:name="_Toc34750371"/>
      <w:bookmarkStart w:id="4745" w:name="_Toc34750561"/>
      <w:bookmarkStart w:id="4746" w:name="_Toc35940967"/>
      <w:bookmarkStart w:id="4747" w:name="_Toc35937400"/>
      <w:bookmarkStart w:id="4748" w:name="_Toc36463794"/>
      <w:bookmarkStart w:id="4749" w:name="_Toc43131744"/>
      <w:bookmarkStart w:id="4750" w:name="_Toc45032579"/>
      <w:bookmarkStart w:id="4751" w:name="_Toc49782273"/>
      <w:bookmarkStart w:id="4752" w:name="_Toc51873709"/>
      <w:bookmarkStart w:id="4753" w:name="_Toc57209202"/>
      <w:bookmarkStart w:id="4754" w:name="_Toc58588545"/>
      <w:bookmarkStart w:id="4755" w:name="_Toc66114906"/>
      <w:bookmarkStart w:id="4756" w:name="_Toc67686417"/>
      <w:bookmarkStart w:id="4757" w:name="_Toc74994706"/>
      <w:bookmarkStart w:id="4758" w:name="_Toc85467961"/>
      <w:bookmarkStart w:id="4759" w:name="_Toc89183008"/>
      <w:bookmarkStart w:id="4760" w:name="_Toc90651310"/>
      <w:bookmarkStart w:id="4761" w:name="_Toc96933460"/>
      <w:bookmarkStart w:id="4762" w:name="_Toc98507305"/>
      <w:bookmarkStart w:id="4763" w:name="_Toc98507758"/>
      <w:bookmarkStart w:id="4764" w:name="_Toc106640761"/>
      <w:bookmarkStart w:id="4765" w:name="_Toc122098635"/>
      <w:bookmarkStart w:id="4766" w:name="_Toc130844757"/>
      <w:bookmarkStart w:id="4767" w:name="_Toc138412279"/>
      <w:bookmarkStart w:id="4768" w:name="_Toc145957065"/>
      <w:bookmarkStart w:id="4769" w:name="_Toc153890762"/>
      <w:bookmarkStart w:id="4770" w:name="_Toc161835062"/>
      <w:bookmarkStart w:id="4771" w:name="_Toc169755884"/>
      <w:bookmarkStart w:id="4772" w:name="_Toc186730204"/>
      <w:bookmarkStart w:id="4773" w:name="_Toc192837299"/>
      <w:bookmarkStart w:id="4774" w:name="_Toc199251206"/>
      <w:r w:rsidRPr="00616F0C">
        <w:rPr>
          <w:lang w:val="en-US"/>
        </w:rPr>
        <w:t>6.1.6.2</w:t>
      </w:r>
      <w:r w:rsidRPr="00616F0C">
        <w:rPr>
          <w:lang w:val="en-US"/>
        </w:rPr>
        <w:tab/>
        <w:t>Structured data types</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192ABB9F" w14:textId="77777777" w:rsidR="00E134FC" w:rsidRPr="00616F0C" w:rsidRDefault="00E134FC" w:rsidP="00E134FC">
      <w:pPr>
        <w:pStyle w:val="Heading5"/>
      </w:pPr>
      <w:bookmarkStart w:id="4775" w:name="_Toc22187584"/>
      <w:bookmarkStart w:id="4776" w:name="_Toc22630806"/>
      <w:bookmarkStart w:id="4777" w:name="_Toc34227097"/>
      <w:bookmarkStart w:id="4778" w:name="_Toc34749812"/>
      <w:bookmarkStart w:id="4779" w:name="_Toc34750372"/>
      <w:bookmarkStart w:id="4780" w:name="_Toc34750562"/>
      <w:bookmarkStart w:id="4781" w:name="_Toc35940968"/>
      <w:bookmarkStart w:id="4782" w:name="_Toc35937401"/>
      <w:bookmarkStart w:id="4783" w:name="_Toc36463795"/>
      <w:bookmarkStart w:id="4784" w:name="_Toc43131745"/>
      <w:bookmarkStart w:id="4785" w:name="_Toc45032580"/>
      <w:bookmarkStart w:id="4786" w:name="_Toc49782274"/>
      <w:bookmarkStart w:id="4787" w:name="_Toc51873710"/>
      <w:bookmarkStart w:id="4788" w:name="_Toc57209203"/>
      <w:bookmarkStart w:id="4789" w:name="_Toc58588546"/>
      <w:bookmarkStart w:id="4790" w:name="_Toc66114907"/>
      <w:bookmarkStart w:id="4791" w:name="_Toc67686418"/>
      <w:bookmarkStart w:id="4792" w:name="_Toc74994707"/>
      <w:bookmarkStart w:id="4793" w:name="_Toc85467962"/>
      <w:bookmarkStart w:id="4794" w:name="_Toc89183009"/>
      <w:bookmarkStart w:id="4795" w:name="_Toc90651311"/>
      <w:bookmarkStart w:id="4796" w:name="_Toc96933461"/>
      <w:bookmarkStart w:id="4797" w:name="_Toc98507306"/>
      <w:bookmarkStart w:id="4798" w:name="_Toc98507759"/>
      <w:bookmarkStart w:id="4799" w:name="_Toc106640762"/>
      <w:bookmarkStart w:id="4800" w:name="_Toc122098636"/>
      <w:bookmarkStart w:id="4801" w:name="_Toc130844758"/>
      <w:bookmarkStart w:id="4802" w:name="_Toc138412280"/>
      <w:bookmarkStart w:id="4803" w:name="_Toc145957066"/>
      <w:bookmarkStart w:id="4804" w:name="_Toc153890763"/>
      <w:bookmarkStart w:id="4805" w:name="_Toc161835063"/>
      <w:bookmarkStart w:id="4806" w:name="_Toc169755885"/>
      <w:bookmarkStart w:id="4807" w:name="_Toc186730205"/>
      <w:bookmarkStart w:id="4808" w:name="_Toc192837300"/>
      <w:bookmarkStart w:id="4809" w:name="_Toc199251207"/>
      <w:r w:rsidRPr="00616F0C">
        <w:t>6.1.6.2.1</w:t>
      </w:r>
      <w:r w:rsidRPr="00616F0C">
        <w:tab/>
        <w:t>Introduction</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4810" w:name="_Toc22187585"/>
      <w:bookmarkStart w:id="4811" w:name="_Toc22630807"/>
      <w:bookmarkStart w:id="4812" w:name="_Toc34227098"/>
      <w:bookmarkStart w:id="4813" w:name="_Toc34749813"/>
      <w:bookmarkStart w:id="4814" w:name="_Toc34750373"/>
      <w:bookmarkStart w:id="4815" w:name="_Toc34750563"/>
      <w:bookmarkStart w:id="4816" w:name="_Toc35940969"/>
      <w:bookmarkStart w:id="4817" w:name="_Toc35937402"/>
      <w:bookmarkStart w:id="4818" w:name="_Toc36463796"/>
      <w:bookmarkStart w:id="4819" w:name="_Toc43131746"/>
      <w:bookmarkStart w:id="4820" w:name="_Toc45032581"/>
      <w:bookmarkStart w:id="4821" w:name="_Toc49782275"/>
      <w:bookmarkStart w:id="4822" w:name="_Toc51873711"/>
      <w:bookmarkStart w:id="4823" w:name="_Toc57209204"/>
      <w:bookmarkStart w:id="4824" w:name="_Toc58588547"/>
      <w:bookmarkStart w:id="4825" w:name="_Toc66114908"/>
      <w:bookmarkStart w:id="4826" w:name="_Toc67686419"/>
      <w:bookmarkStart w:id="4827" w:name="_Toc74994708"/>
      <w:bookmarkStart w:id="4828" w:name="_Toc85467963"/>
      <w:bookmarkStart w:id="4829" w:name="_Toc89183010"/>
      <w:bookmarkStart w:id="4830" w:name="_Toc90651312"/>
      <w:bookmarkStart w:id="4831" w:name="_Toc96933462"/>
      <w:bookmarkStart w:id="4832" w:name="_Toc98507307"/>
      <w:bookmarkStart w:id="4833" w:name="_Toc98507760"/>
      <w:bookmarkStart w:id="4834" w:name="_Toc106640763"/>
      <w:bookmarkStart w:id="4835" w:name="_Toc122098637"/>
      <w:bookmarkStart w:id="4836" w:name="_Toc130844759"/>
      <w:bookmarkStart w:id="4837" w:name="_Toc138412281"/>
      <w:bookmarkStart w:id="4838" w:name="_Toc145957067"/>
      <w:bookmarkStart w:id="4839" w:name="_Toc153890764"/>
      <w:bookmarkStart w:id="4840" w:name="_Toc161835064"/>
      <w:bookmarkStart w:id="4841" w:name="_Toc169755886"/>
      <w:bookmarkStart w:id="4842" w:name="_Toc186730206"/>
      <w:bookmarkStart w:id="4843" w:name="_Toc192837301"/>
      <w:bookmarkStart w:id="4844" w:name="_Toc199251208"/>
      <w:r w:rsidRPr="00616F0C">
        <w:lastRenderedPageBreak/>
        <w:t>6.1.6.2.2</w:t>
      </w:r>
      <w:r w:rsidRPr="00616F0C">
        <w:tab/>
        <w:t>Type: RecordSearchResult</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r w:rsidR="003C14AE">
        <w:t>Descriptor</w:t>
      </w:r>
      <w:bookmarkEnd w:id="4843"/>
      <w:bookmarkEnd w:id="4844"/>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4845" w:name="_Toc22187586"/>
      <w:bookmarkStart w:id="4846" w:name="_Toc22630808"/>
      <w:bookmarkStart w:id="4847" w:name="_Toc34227099"/>
      <w:bookmarkStart w:id="4848" w:name="_Toc34749814"/>
      <w:bookmarkStart w:id="4849" w:name="_Toc34750374"/>
      <w:bookmarkStart w:id="4850" w:name="_Toc34750564"/>
      <w:bookmarkStart w:id="4851" w:name="_Toc35940970"/>
      <w:bookmarkStart w:id="4852" w:name="_Toc35937403"/>
      <w:bookmarkStart w:id="4853" w:name="_Toc36463797"/>
      <w:bookmarkStart w:id="4854" w:name="_Toc43131747"/>
      <w:bookmarkStart w:id="4855" w:name="_Toc45032582"/>
      <w:bookmarkStart w:id="4856" w:name="_Toc49782276"/>
      <w:bookmarkStart w:id="4857" w:name="_Toc51873712"/>
      <w:bookmarkStart w:id="4858" w:name="_Toc57209205"/>
      <w:bookmarkStart w:id="4859" w:name="_Toc58588548"/>
      <w:bookmarkStart w:id="4860" w:name="_Toc66114909"/>
      <w:bookmarkStart w:id="4861" w:name="_Toc67686420"/>
      <w:bookmarkStart w:id="4862" w:name="_Toc74994709"/>
      <w:bookmarkStart w:id="4863" w:name="_Toc85467964"/>
      <w:bookmarkStart w:id="4864" w:name="_Toc89183011"/>
      <w:bookmarkStart w:id="4865" w:name="_Toc90651313"/>
      <w:bookmarkStart w:id="4866" w:name="_Toc96933463"/>
      <w:bookmarkStart w:id="4867" w:name="_Toc98507308"/>
      <w:bookmarkStart w:id="4868" w:name="_Toc98507761"/>
      <w:bookmarkStart w:id="4869" w:name="_Toc106640764"/>
      <w:bookmarkStart w:id="4870" w:name="_Toc122098638"/>
      <w:bookmarkStart w:id="4871" w:name="_Toc130844760"/>
      <w:bookmarkStart w:id="4872" w:name="_Toc138412282"/>
      <w:bookmarkStart w:id="4873" w:name="_Toc145957068"/>
      <w:bookmarkStart w:id="4874" w:name="_Toc153890765"/>
      <w:bookmarkStart w:id="4875" w:name="_Toc161835065"/>
      <w:bookmarkStart w:id="4876" w:name="_Toc169755887"/>
      <w:bookmarkStart w:id="4877" w:name="_Toc186730207"/>
      <w:bookmarkStart w:id="4878" w:name="_Toc192837302"/>
      <w:bookmarkStart w:id="4879" w:name="_Toc199251209"/>
      <w:r w:rsidRPr="00616F0C">
        <w:t>6.1.6.2.3</w:t>
      </w:r>
      <w:r w:rsidRPr="00616F0C">
        <w:tab/>
        <w:t>Type: RecordMeta</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4880" w:name="_Toc34227100"/>
      <w:bookmarkStart w:id="4881" w:name="_Toc34749815"/>
      <w:bookmarkStart w:id="4882" w:name="_Toc34750375"/>
      <w:bookmarkStart w:id="4883" w:name="_Toc34750565"/>
      <w:bookmarkStart w:id="4884" w:name="_Toc35940971"/>
      <w:bookmarkStart w:id="4885" w:name="_Toc35937404"/>
      <w:bookmarkStart w:id="4886" w:name="_Toc36463798"/>
      <w:bookmarkStart w:id="4887" w:name="_Toc43131748"/>
      <w:bookmarkStart w:id="4888" w:name="_Toc45032583"/>
      <w:bookmarkStart w:id="4889" w:name="_Toc49782277"/>
      <w:bookmarkStart w:id="4890" w:name="_Toc51873713"/>
      <w:bookmarkStart w:id="4891" w:name="_Toc57209206"/>
      <w:bookmarkStart w:id="4892" w:name="_Toc58588549"/>
      <w:bookmarkStart w:id="4893" w:name="_Toc66114910"/>
      <w:bookmarkStart w:id="4894" w:name="_Toc67686421"/>
      <w:bookmarkStart w:id="4895" w:name="_Toc74994710"/>
      <w:bookmarkStart w:id="4896" w:name="_Toc85467965"/>
      <w:bookmarkStart w:id="4897" w:name="_Toc89183012"/>
      <w:bookmarkStart w:id="4898" w:name="_Toc90651314"/>
      <w:bookmarkStart w:id="4899" w:name="_Toc96933464"/>
      <w:bookmarkStart w:id="4900" w:name="_Toc98507309"/>
      <w:bookmarkStart w:id="4901" w:name="_Toc98507762"/>
      <w:bookmarkStart w:id="4902" w:name="_Toc106640765"/>
      <w:bookmarkStart w:id="4903" w:name="_Toc122098639"/>
      <w:bookmarkStart w:id="4904" w:name="_Toc130844761"/>
      <w:bookmarkStart w:id="4905" w:name="_Toc138412283"/>
      <w:bookmarkStart w:id="4906" w:name="_Toc145957069"/>
      <w:bookmarkStart w:id="4907" w:name="_Toc153890766"/>
      <w:bookmarkStart w:id="4908" w:name="_Toc161835066"/>
      <w:bookmarkStart w:id="4909" w:name="_Toc169755888"/>
      <w:bookmarkStart w:id="4910" w:name="_Toc186730208"/>
      <w:bookmarkStart w:id="4911" w:name="_Toc192837303"/>
      <w:bookmarkStart w:id="4912" w:name="_Toc199251210"/>
      <w:r w:rsidRPr="00616F0C">
        <w:t>6.1.6.2.4</w:t>
      </w:r>
      <w:r w:rsidRPr="00616F0C">
        <w:tab/>
        <w:t>Type: RecordBody</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4913" w:name="_Toc34227101"/>
      <w:bookmarkStart w:id="4914" w:name="_Toc34749816"/>
      <w:bookmarkStart w:id="4915" w:name="_Toc34750376"/>
      <w:bookmarkStart w:id="4916" w:name="_Toc34750566"/>
      <w:bookmarkStart w:id="4917" w:name="_Toc35940972"/>
      <w:bookmarkStart w:id="4918" w:name="_Toc35937405"/>
      <w:bookmarkStart w:id="4919" w:name="_Toc36463799"/>
      <w:bookmarkStart w:id="4920" w:name="_Toc43131749"/>
      <w:bookmarkStart w:id="4921" w:name="_Toc45032584"/>
      <w:bookmarkStart w:id="4922" w:name="_Toc49782278"/>
      <w:bookmarkStart w:id="4923" w:name="_Toc51873714"/>
      <w:bookmarkStart w:id="4924" w:name="_Toc57209207"/>
      <w:bookmarkStart w:id="4925" w:name="_Toc58588550"/>
      <w:bookmarkStart w:id="4926" w:name="_Toc66114911"/>
      <w:bookmarkStart w:id="4927" w:name="_Toc67686422"/>
      <w:bookmarkStart w:id="4928" w:name="_Toc74994711"/>
      <w:bookmarkStart w:id="4929" w:name="_Toc85467966"/>
      <w:bookmarkStart w:id="4930" w:name="_Toc89183013"/>
      <w:bookmarkStart w:id="4931" w:name="_Toc90651315"/>
      <w:bookmarkStart w:id="4932" w:name="_Toc96933465"/>
      <w:bookmarkStart w:id="4933" w:name="_Toc98507310"/>
      <w:bookmarkStart w:id="4934" w:name="_Toc98507763"/>
      <w:bookmarkStart w:id="4935" w:name="_Toc106640766"/>
      <w:bookmarkStart w:id="4936" w:name="_Toc122098640"/>
      <w:bookmarkStart w:id="4937" w:name="_Toc130844762"/>
      <w:bookmarkStart w:id="4938" w:name="_Toc138412284"/>
      <w:bookmarkStart w:id="4939" w:name="_Toc145957070"/>
      <w:bookmarkStart w:id="4940" w:name="_Toc153890767"/>
      <w:bookmarkStart w:id="4941" w:name="_Toc161835067"/>
      <w:bookmarkStart w:id="4942" w:name="_Toc169755889"/>
      <w:bookmarkStart w:id="4943" w:name="_Toc186730209"/>
      <w:bookmarkStart w:id="4944" w:name="_Toc192837304"/>
      <w:bookmarkStart w:id="4945" w:name="_Toc199251211"/>
      <w:r w:rsidRPr="00616F0C">
        <w:lastRenderedPageBreak/>
        <w:t>6.1.6.2.5</w:t>
      </w:r>
      <w:r w:rsidRPr="00616F0C">
        <w:tab/>
        <w:t>Type: Record</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4946" w:name="_Toc34227102"/>
      <w:bookmarkStart w:id="4947" w:name="_Toc34749817"/>
      <w:bookmarkStart w:id="4948" w:name="_Toc34750377"/>
      <w:bookmarkStart w:id="4949" w:name="_Toc34750567"/>
      <w:bookmarkStart w:id="4950" w:name="_Toc35940973"/>
      <w:bookmarkStart w:id="4951" w:name="_Toc35937406"/>
      <w:bookmarkStart w:id="4952" w:name="_Toc36463800"/>
      <w:bookmarkStart w:id="4953" w:name="_Toc43131750"/>
      <w:bookmarkStart w:id="4954" w:name="_Toc45032585"/>
      <w:bookmarkStart w:id="4955" w:name="_Toc49782279"/>
      <w:bookmarkStart w:id="4956" w:name="_Toc51873715"/>
      <w:bookmarkStart w:id="4957" w:name="_Toc57209208"/>
      <w:bookmarkStart w:id="4958" w:name="_Toc58588551"/>
      <w:bookmarkStart w:id="4959" w:name="_Toc66114912"/>
      <w:bookmarkStart w:id="4960" w:name="_Toc67686423"/>
      <w:bookmarkStart w:id="4961" w:name="_Toc74994712"/>
      <w:bookmarkStart w:id="4962" w:name="_Toc85467967"/>
      <w:bookmarkStart w:id="4963" w:name="_Toc89183014"/>
      <w:bookmarkStart w:id="4964" w:name="_Toc90651316"/>
      <w:bookmarkStart w:id="4965" w:name="_Toc96933466"/>
      <w:bookmarkStart w:id="4966" w:name="_Toc98507311"/>
      <w:bookmarkStart w:id="4967" w:name="_Toc98507764"/>
      <w:bookmarkStart w:id="4968" w:name="_Toc106640767"/>
      <w:bookmarkStart w:id="4969" w:name="_Toc122098641"/>
      <w:bookmarkStart w:id="4970" w:name="_Toc130844763"/>
      <w:bookmarkStart w:id="4971" w:name="_Toc138412285"/>
      <w:bookmarkStart w:id="4972" w:name="_Toc145957071"/>
      <w:bookmarkStart w:id="4973" w:name="_Toc153890768"/>
      <w:bookmarkStart w:id="4974" w:name="_Toc161835068"/>
      <w:bookmarkStart w:id="4975" w:name="_Toc169755890"/>
      <w:bookmarkStart w:id="4976" w:name="_Toc186730210"/>
      <w:bookmarkStart w:id="4977" w:name="_Toc192837305"/>
      <w:bookmarkStart w:id="4978" w:name="_Toc199251212"/>
      <w:r w:rsidRPr="00616F0C">
        <w:t>6.1.6.2.6</w:t>
      </w:r>
      <w:r w:rsidRPr="00616F0C">
        <w:tab/>
        <w:t>Type: BlockBody</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4979" w:name="_Toc34227103"/>
      <w:bookmarkStart w:id="4980" w:name="_Toc34749818"/>
      <w:bookmarkStart w:id="4981" w:name="_Toc34750378"/>
      <w:bookmarkStart w:id="4982" w:name="_Toc34750568"/>
      <w:bookmarkStart w:id="4983" w:name="_Toc35940974"/>
      <w:bookmarkStart w:id="4984" w:name="_Toc35937407"/>
      <w:bookmarkStart w:id="4985" w:name="_Toc36463801"/>
      <w:bookmarkStart w:id="4986" w:name="_Toc43131751"/>
      <w:bookmarkStart w:id="4987" w:name="_Toc45032586"/>
      <w:bookmarkStart w:id="4988" w:name="_Toc49782280"/>
      <w:bookmarkStart w:id="4989" w:name="_Toc51873716"/>
      <w:bookmarkStart w:id="4990" w:name="_Toc57209209"/>
      <w:bookmarkStart w:id="4991" w:name="_Toc58588552"/>
      <w:bookmarkStart w:id="4992" w:name="_Toc66114913"/>
      <w:bookmarkStart w:id="4993" w:name="_Toc67686424"/>
      <w:bookmarkStart w:id="4994" w:name="_Toc74994713"/>
      <w:bookmarkStart w:id="4995" w:name="_Toc85467968"/>
      <w:bookmarkStart w:id="4996" w:name="_Toc89183015"/>
      <w:bookmarkStart w:id="4997" w:name="_Toc90651317"/>
      <w:bookmarkStart w:id="4998" w:name="_Toc96933467"/>
      <w:bookmarkStart w:id="4999" w:name="_Toc98507312"/>
      <w:bookmarkStart w:id="5000" w:name="_Toc98507765"/>
      <w:bookmarkStart w:id="5001" w:name="_Toc106640768"/>
      <w:bookmarkStart w:id="5002" w:name="_Toc122098642"/>
      <w:bookmarkStart w:id="5003" w:name="_Toc130844764"/>
      <w:bookmarkStart w:id="5004" w:name="_Toc138412286"/>
      <w:bookmarkStart w:id="5005" w:name="_Toc145957072"/>
      <w:bookmarkStart w:id="5006" w:name="_Toc153890769"/>
      <w:bookmarkStart w:id="5007" w:name="_Toc161835069"/>
      <w:bookmarkStart w:id="5008" w:name="_Toc169755891"/>
      <w:bookmarkStart w:id="5009" w:name="_Toc186730211"/>
      <w:bookmarkStart w:id="5010" w:name="_Toc192837306"/>
      <w:bookmarkStart w:id="5011" w:name="_Toc199251213"/>
      <w:r w:rsidRPr="00616F0C">
        <w:t>6.1.6.2.7</w:t>
      </w:r>
      <w:r w:rsidRPr="00616F0C">
        <w:tab/>
        <w:t>Type: Block</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012" w:name="_Toc34227104"/>
      <w:bookmarkStart w:id="5013" w:name="_Toc34749819"/>
      <w:bookmarkStart w:id="5014" w:name="_Toc34750379"/>
      <w:bookmarkStart w:id="5015" w:name="_Toc34750569"/>
      <w:bookmarkStart w:id="5016" w:name="_Toc35940975"/>
      <w:bookmarkStart w:id="5017" w:name="_Toc35937408"/>
      <w:bookmarkStart w:id="5018" w:name="_Toc36463802"/>
      <w:bookmarkStart w:id="5019" w:name="_Toc43131752"/>
      <w:bookmarkStart w:id="5020" w:name="_Toc45032587"/>
      <w:bookmarkStart w:id="5021" w:name="_Toc49782281"/>
      <w:bookmarkStart w:id="5022" w:name="_Toc51873717"/>
      <w:bookmarkStart w:id="5023" w:name="_Toc57209210"/>
      <w:bookmarkStart w:id="5024" w:name="_Toc58588553"/>
      <w:bookmarkStart w:id="5025" w:name="_Toc66114914"/>
      <w:bookmarkStart w:id="5026" w:name="_Toc67686425"/>
      <w:bookmarkStart w:id="5027" w:name="_Toc74994714"/>
      <w:bookmarkStart w:id="5028" w:name="_Toc85467969"/>
      <w:bookmarkStart w:id="5029" w:name="_Toc89183016"/>
      <w:bookmarkStart w:id="5030" w:name="_Toc90651318"/>
      <w:bookmarkStart w:id="5031" w:name="_Toc96933468"/>
      <w:bookmarkStart w:id="5032" w:name="_Toc98507313"/>
      <w:bookmarkStart w:id="5033" w:name="_Toc98507766"/>
      <w:bookmarkStart w:id="5034" w:name="_Toc106640769"/>
      <w:bookmarkStart w:id="5035" w:name="_Toc122098643"/>
      <w:bookmarkStart w:id="5036" w:name="_Toc130844765"/>
      <w:bookmarkStart w:id="5037" w:name="_Toc138412287"/>
      <w:bookmarkStart w:id="5038" w:name="_Toc145957073"/>
      <w:bookmarkStart w:id="5039" w:name="_Toc153890770"/>
      <w:bookmarkStart w:id="5040" w:name="_Toc161835070"/>
      <w:bookmarkStart w:id="5041" w:name="_Toc169755892"/>
      <w:bookmarkStart w:id="5042" w:name="_Toc186730212"/>
      <w:bookmarkStart w:id="5043" w:name="_Toc192837307"/>
      <w:bookmarkStart w:id="5044" w:name="_Toc199251214"/>
      <w:r w:rsidRPr="00616F0C">
        <w:t>6.1.6.2.8</w:t>
      </w:r>
      <w:r w:rsidRPr="00616F0C">
        <w:tab/>
        <w:t xml:space="preserve">Type: </w:t>
      </w:r>
      <w:r w:rsidRPr="00616F0C">
        <w:rPr>
          <w:lang w:eastAsia="zh-CN"/>
        </w:rPr>
        <w:t>SearchCondition</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045" w:name="_Toc34227105"/>
      <w:bookmarkStart w:id="5046" w:name="_Toc34749820"/>
      <w:bookmarkStart w:id="5047" w:name="_Toc34750380"/>
      <w:bookmarkStart w:id="5048" w:name="_Toc34750570"/>
      <w:bookmarkStart w:id="5049" w:name="_Toc35940976"/>
      <w:bookmarkStart w:id="5050" w:name="_Toc35937409"/>
      <w:bookmarkStart w:id="5051" w:name="_Toc36463803"/>
      <w:bookmarkStart w:id="5052" w:name="_Toc43131753"/>
      <w:bookmarkStart w:id="5053" w:name="_Toc45032588"/>
      <w:bookmarkStart w:id="5054" w:name="_Toc49782282"/>
      <w:bookmarkStart w:id="5055" w:name="_Toc51873718"/>
      <w:bookmarkStart w:id="5056" w:name="_Toc57209211"/>
      <w:bookmarkStart w:id="5057" w:name="_Toc58588554"/>
      <w:bookmarkStart w:id="5058" w:name="_Toc66114915"/>
      <w:bookmarkStart w:id="5059" w:name="_Toc67686426"/>
      <w:bookmarkStart w:id="5060" w:name="_Toc74994715"/>
      <w:bookmarkStart w:id="5061" w:name="_Toc85467970"/>
      <w:bookmarkStart w:id="5062" w:name="_Toc89183017"/>
      <w:bookmarkStart w:id="5063" w:name="_Toc90651319"/>
      <w:bookmarkStart w:id="5064" w:name="_Toc96933469"/>
      <w:bookmarkStart w:id="5065" w:name="_Toc98507314"/>
      <w:bookmarkStart w:id="5066" w:name="_Toc98507767"/>
      <w:bookmarkStart w:id="5067" w:name="_Toc106640770"/>
      <w:bookmarkStart w:id="5068" w:name="_Toc122098644"/>
      <w:bookmarkStart w:id="5069" w:name="_Toc130844766"/>
      <w:bookmarkStart w:id="5070" w:name="_Toc138412288"/>
      <w:bookmarkStart w:id="5071" w:name="_Toc145957074"/>
      <w:bookmarkStart w:id="5072" w:name="_Toc153890771"/>
      <w:bookmarkStart w:id="5073" w:name="_Toc161835071"/>
      <w:bookmarkStart w:id="5074" w:name="_Toc169755893"/>
      <w:bookmarkStart w:id="5075" w:name="_Toc186730213"/>
      <w:bookmarkStart w:id="5076" w:name="_Toc192837308"/>
      <w:bookmarkStart w:id="5077" w:name="_Toc199251215"/>
      <w:r w:rsidRPr="00616F0C">
        <w:lastRenderedPageBreak/>
        <w:t>6.1.6.2.9</w:t>
      </w:r>
      <w:r w:rsidRPr="00616F0C">
        <w:tab/>
      </w:r>
      <w:r w:rsidRPr="00616F0C">
        <w:rPr>
          <w:lang w:eastAsia="zh-CN"/>
        </w:rPr>
        <w:t>SearchComparison</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078" w:name="_Toc43131754"/>
      <w:bookmarkStart w:id="5079" w:name="_Toc45032589"/>
      <w:bookmarkStart w:id="5080" w:name="_Toc49782283"/>
      <w:bookmarkStart w:id="5081" w:name="_Toc51873719"/>
      <w:bookmarkStart w:id="5082" w:name="_Toc57209212"/>
      <w:bookmarkStart w:id="5083" w:name="_Toc58588555"/>
      <w:bookmarkStart w:id="5084" w:name="_Toc66114916"/>
      <w:bookmarkStart w:id="5085" w:name="_Toc67686427"/>
      <w:bookmarkStart w:id="5086" w:name="_Toc74994716"/>
      <w:bookmarkStart w:id="5087" w:name="_Toc85467971"/>
      <w:bookmarkStart w:id="5088" w:name="_Toc89183018"/>
      <w:bookmarkStart w:id="5089" w:name="_Toc90651320"/>
      <w:bookmarkStart w:id="5090" w:name="_Toc96933470"/>
      <w:bookmarkStart w:id="5091" w:name="_Toc98507315"/>
      <w:bookmarkStart w:id="5092" w:name="_Toc98507768"/>
      <w:bookmarkStart w:id="5093" w:name="_Toc106640771"/>
      <w:bookmarkStart w:id="5094" w:name="_Toc122098645"/>
      <w:bookmarkStart w:id="5095" w:name="_Toc130844767"/>
      <w:bookmarkStart w:id="5096" w:name="_Toc138412289"/>
      <w:bookmarkStart w:id="5097" w:name="_Toc145957075"/>
      <w:bookmarkStart w:id="5098" w:name="_Toc153890772"/>
      <w:bookmarkStart w:id="5099" w:name="_Toc161835072"/>
      <w:bookmarkStart w:id="5100" w:name="_Toc169755894"/>
      <w:bookmarkStart w:id="5101" w:name="_Toc186730214"/>
      <w:bookmarkStart w:id="5102" w:name="_Toc192837309"/>
      <w:bookmarkStart w:id="5103" w:name="_Toc199251216"/>
      <w:bookmarkStart w:id="5104" w:name="_Toc22187587"/>
      <w:bookmarkStart w:id="5105" w:name="_Toc22630809"/>
      <w:bookmarkStart w:id="5106" w:name="_Toc34227106"/>
      <w:bookmarkStart w:id="5107" w:name="_Toc34749821"/>
      <w:bookmarkStart w:id="5108" w:name="_Toc34750381"/>
      <w:bookmarkStart w:id="5109" w:name="_Toc34750571"/>
      <w:bookmarkStart w:id="5110" w:name="_Toc35940977"/>
      <w:bookmarkStart w:id="5111" w:name="_Toc35937410"/>
      <w:bookmarkStart w:id="5112" w:name="_Toc36463804"/>
      <w:r>
        <w:rPr>
          <w:rFonts w:eastAsia="DengXian"/>
        </w:rPr>
        <w:lastRenderedPageBreak/>
        <w:t>6.1.6.2.10</w:t>
      </w:r>
      <w:r w:rsidRPr="00533C32">
        <w:rPr>
          <w:rFonts w:eastAsia="DengXian"/>
        </w:rPr>
        <w:tab/>
        <w:t xml:space="preserve">Type: </w:t>
      </w:r>
      <w:r w:rsidRPr="00CE2981">
        <w:rPr>
          <w:rFonts w:eastAsia="DengXian"/>
        </w:rPr>
        <w:t>NotificationSubscription</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113" w:name="_Toc43131755"/>
      <w:bookmarkStart w:id="5114" w:name="_Toc45032590"/>
      <w:bookmarkStart w:id="5115" w:name="_Toc49782284"/>
      <w:bookmarkStart w:id="5116" w:name="_Toc51873720"/>
      <w:bookmarkStart w:id="5117" w:name="_Toc57209213"/>
      <w:bookmarkStart w:id="5118" w:name="_Toc58588556"/>
      <w:bookmarkStart w:id="5119" w:name="_Toc66114917"/>
      <w:bookmarkStart w:id="5120" w:name="_Toc67686428"/>
      <w:bookmarkStart w:id="5121" w:name="_Toc74994717"/>
      <w:bookmarkStart w:id="5122" w:name="_Toc85467972"/>
      <w:bookmarkStart w:id="5123" w:name="_Toc89183019"/>
      <w:bookmarkStart w:id="5124" w:name="_Toc90651321"/>
      <w:bookmarkStart w:id="5125" w:name="_Toc96933471"/>
      <w:bookmarkStart w:id="5126" w:name="_Toc98507316"/>
      <w:bookmarkStart w:id="5127" w:name="_Toc98507769"/>
      <w:bookmarkStart w:id="5128" w:name="_Toc106640772"/>
      <w:bookmarkStart w:id="5129" w:name="_Toc122098646"/>
      <w:bookmarkStart w:id="5130" w:name="_Toc130844768"/>
      <w:bookmarkStart w:id="5131" w:name="_Toc138412290"/>
      <w:bookmarkStart w:id="5132" w:name="_Toc145957076"/>
      <w:bookmarkStart w:id="5133" w:name="_Toc153890773"/>
      <w:bookmarkStart w:id="5134" w:name="_Toc161835073"/>
      <w:bookmarkStart w:id="5135" w:name="_Toc169755895"/>
      <w:bookmarkStart w:id="5136" w:name="_Toc186730215"/>
      <w:bookmarkStart w:id="5137" w:name="_Toc192837310"/>
      <w:bookmarkStart w:id="5138" w:name="_Toc199251217"/>
      <w:r>
        <w:lastRenderedPageBreak/>
        <w:t>6.1.6.2.11</w:t>
      </w:r>
      <w:r w:rsidRPr="00616F0C">
        <w:tab/>
        <w:t xml:space="preserve">Type: </w:t>
      </w:r>
      <w:r>
        <w:t>RecordNotification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139" w:name="_Toc43131756"/>
      <w:bookmarkStart w:id="5140" w:name="_Toc45032591"/>
      <w:bookmarkStart w:id="5141" w:name="_Toc49782285"/>
      <w:bookmarkStart w:id="5142" w:name="_Toc51873721"/>
      <w:bookmarkStart w:id="5143" w:name="_Toc57209214"/>
      <w:bookmarkStart w:id="5144" w:name="_Toc58588557"/>
      <w:bookmarkStart w:id="5145" w:name="_Toc66114918"/>
      <w:bookmarkStart w:id="5146" w:name="_Toc67686429"/>
      <w:bookmarkStart w:id="5147" w:name="_Toc74994718"/>
      <w:bookmarkStart w:id="5148" w:name="_Toc85467973"/>
      <w:bookmarkStart w:id="5149" w:name="_Toc89183020"/>
      <w:bookmarkStart w:id="5150" w:name="_Toc90651322"/>
      <w:bookmarkStart w:id="5151" w:name="_Toc96933472"/>
      <w:bookmarkStart w:id="5152" w:name="_Toc98507317"/>
      <w:bookmarkStart w:id="5153" w:name="_Toc98507770"/>
      <w:bookmarkStart w:id="5154" w:name="_Toc106640773"/>
      <w:bookmarkStart w:id="5155" w:name="_Toc122098647"/>
      <w:bookmarkStart w:id="5156" w:name="_Toc130844769"/>
      <w:bookmarkStart w:id="5157" w:name="_Toc138412291"/>
      <w:bookmarkStart w:id="5158" w:name="_Toc145957077"/>
      <w:bookmarkStart w:id="5159" w:name="_Toc153890774"/>
      <w:bookmarkStart w:id="5160" w:name="_Toc161835074"/>
      <w:bookmarkStart w:id="5161" w:name="_Toc169755896"/>
      <w:bookmarkStart w:id="5162" w:name="_Toc186730216"/>
      <w:bookmarkStart w:id="5163" w:name="_Toc192837311"/>
      <w:bookmarkStart w:id="5164" w:name="_Toc199251218"/>
      <w:r>
        <w:t>6.1.6.2.12</w:t>
      </w:r>
      <w:r w:rsidRPr="00616F0C">
        <w:tab/>
        <w:t xml:space="preserve">Type: </w:t>
      </w:r>
      <w:r>
        <w:t>NotificationDescription</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165" w:name="_Toc43131757"/>
      <w:bookmarkStart w:id="5166" w:name="_Toc45032592"/>
      <w:bookmarkStart w:id="5167" w:name="_Toc49782286"/>
      <w:bookmarkStart w:id="5168" w:name="_Toc51873722"/>
      <w:bookmarkStart w:id="5169" w:name="_Toc57209215"/>
      <w:bookmarkStart w:id="5170" w:name="_Toc58588558"/>
      <w:bookmarkStart w:id="5171" w:name="_Toc66114919"/>
      <w:bookmarkStart w:id="5172" w:name="_Toc67686430"/>
      <w:bookmarkStart w:id="5173" w:name="_Toc74994719"/>
      <w:bookmarkStart w:id="5174" w:name="_Toc85467974"/>
      <w:bookmarkStart w:id="5175" w:name="_Toc89183021"/>
      <w:bookmarkStart w:id="5176" w:name="_Toc90651323"/>
      <w:bookmarkStart w:id="5177" w:name="_Toc96933473"/>
      <w:bookmarkStart w:id="5178" w:name="_Toc98507318"/>
      <w:bookmarkStart w:id="5179" w:name="_Toc98507771"/>
      <w:bookmarkStart w:id="5180" w:name="_Toc106640774"/>
      <w:bookmarkStart w:id="5181" w:name="_Toc122098648"/>
      <w:bookmarkStart w:id="5182" w:name="_Toc130844770"/>
      <w:bookmarkStart w:id="5183" w:name="_Toc138412292"/>
      <w:bookmarkStart w:id="5184" w:name="_Toc145957078"/>
      <w:bookmarkStart w:id="5185" w:name="_Toc153890775"/>
      <w:bookmarkStart w:id="5186" w:name="_Toc161835075"/>
      <w:bookmarkStart w:id="5187" w:name="_Toc169755897"/>
      <w:bookmarkStart w:id="5188" w:name="_Toc186730217"/>
      <w:bookmarkStart w:id="5189" w:name="_Toc192837312"/>
      <w:bookmarkStart w:id="5190" w:name="_Toc199251219"/>
      <w:r>
        <w:lastRenderedPageBreak/>
        <w:t>6.1.6.2.13</w:t>
      </w:r>
      <w:r w:rsidRPr="00616F0C">
        <w:tab/>
        <w:t xml:space="preserve">Type: </w:t>
      </w:r>
      <w:r>
        <w:t>SubscriptionFilter</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191" w:name="_Toc43131758"/>
      <w:bookmarkStart w:id="5192" w:name="_Toc45032593"/>
      <w:bookmarkStart w:id="5193" w:name="_Toc49782287"/>
      <w:bookmarkStart w:id="5194" w:name="_Toc51873723"/>
      <w:bookmarkStart w:id="5195" w:name="_Toc57209216"/>
      <w:bookmarkStart w:id="5196" w:name="_Toc58588559"/>
      <w:bookmarkStart w:id="5197" w:name="_Toc66114920"/>
      <w:bookmarkStart w:id="5198" w:name="_Toc67686431"/>
      <w:bookmarkStart w:id="5199" w:name="_Toc74994720"/>
      <w:bookmarkStart w:id="5200" w:name="_Toc85467975"/>
      <w:bookmarkStart w:id="5201" w:name="_Toc89183022"/>
      <w:bookmarkStart w:id="5202" w:name="_Toc90651324"/>
      <w:bookmarkStart w:id="5203" w:name="_Toc96933474"/>
      <w:bookmarkStart w:id="5204" w:name="_Toc98507319"/>
      <w:bookmarkStart w:id="5205" w:name="_Toc98507772"/>
      <w:bookmarkStart w:id="5206" w:name="_Toc106640775"/>
      <w:bookmarkStart w:id="5207" w:name="_Toc122098649"/>
      <w:bookmarkStart w:id="5208" w:name="_Toc130844771"/>
      <w:bookmarkStart w:id="5209" w:name="_Toc138412293"/>
      <w:bookmarkStart w:id="5210" w:name="_Toc145957079"/>
      <w:bookmarkStart w:id="5211" w:name="_Toc153890776"/>
      <w:bookmarkStart w:id="5212" w:name="_Toc161835076"/>
      <w:bookmarkStart w:id="5213" w:name="_Toc169755898"/>
      <w:bookmarkStart w:id="5214" w:name="_Toc186730218"/>
      <w:bookmarkStart w:id="5215" w:name="_Toc192837313"/>
      <w:bookmarkStart w:id="5216" w:name="_Toc199251220"/>
      <w:r>
        <w:t>6.1.6.2.14</w:t>
      </w:r>
      <w:r w:rsidRPr="00616F0C">
        <w:tab/>
        <w:t xml:space="preserve">Type: </w:t>
      </w:r>
      <w:r>
        <w:t>ClientId</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217" w:name="_Toc57209217"/>
      <w:bookmarkStart w:id="5218" w:name="_Toc58588560"/>
      <w:bookmarkStart w:id="5219" w:name="_Toc66114921"/>
      <w:bookmarkStart w:id="5220" w:name="_Toc67686432"/>
      <w:bookmarkStart w:id="5221" w:name="_Toc74994721"/>
      <w:bookmarkStart w:id="5222" w:name="_Toc85467976"/>
      <w:bookmarkStart w:id="5223" w:name="_Toc89183023"/>
      <w:bookmarkStart w:id="5224" w:name="_Toc90651325"/>
      <w:bookmarkStart w:id="5225" w:name="_Toc96933475"/>
      <w:bookmarkStart w:id="5226" w:name="_Toc98507320"/>
      <w:bookmarkStart w:id="5227" w:name="_Toc98507773"/>
      <w:bookmarkStart w:id="5228" w:name="_Toc106640776"/>
      <w:bookmarkStart w:id="5229" w:name="_Toc122098650"/>
      <w:bookmarkStart w:id="5230" w:name="_Toc130844772"/>
      <w:bookmarkStart w:id="5231" w:name="_Toc138412294"/>
      <w:bookmarkStart w:id="5232" w:name="_Toc145957080"/>
      <w:bookmarkStart w:id="5233" w:name="_Toc153890777"/>
      <w:bookmarkStart w:id="5234" w:name="_Toc161835077"/>
      <w:bookmarkStart w:id="5235" w:name="_Toc169755899"/>
      <w:bookmarkStart w:id="5236" w:name="_Toc186730219"/>
      <w:bookmarkStart w:id="5237" w:name="_Toc192837314"/>
      <w:bookmarkStart w:id="5238" w:name="_Toc199251221"/>
      <w:bookmarkStart w:id="5239" w:name="_Toc43131760"/>
      <w:bookmarkStart w:id="5240" w:name="_Toc45032595"/>
      <w:bookmarkStart w:id="5241" w:name="_Toc49782289"/>
      <w:bookmarkStart w:id="5242" w:name="_Toc51873725"/>
      <w:r>
        <w:lastRenderedPageBreak/>
        <w:t>6.1.6.2.15</w:t>
      </w:r>
      <w:r w:rsidRPr="00616F0C">
        <w:tab/>
        <w:t xml:space="preserve">Type: </w:t>
      </w:r>
      <w:r>
        <w:t>MetaSchema</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243" w:name="_Toc57209218"/>
      <w:bookmarkStart w:id="5244" w:name="_Toc58588561"/>
      <w:bookmarkStart w:id="5245" w:name="_Toc66114922"/>
      <w:bookmarkStart w:id="5246" w:name="_Toc67686433"/>
      <w:bookmarkStart w:id="5247" w:name="_Toc74994722"/>
      <w:bookmarkStart w:id="5248" w:name="_Toc85467977"/>
      <w:bookmarkStart w:id="5249" w:name="_Toc89183024"/>
      <w:bookmarkStart w:id="5250" w:name="_Toc90651326"/>
      <w:bookmarkStart w:id="5251" w:name="_Toc96933476"/>
      <w:bookmarkStart w:id="5252" w:name="_Toc98507321"/>
      <w:bookmarkStart w:id="5253" w:name="_Toc98507774"/>
      <w:bookmarkStart w:id="5254" w:name="_Toc106640777"/>
      <w:bookmarkStart w:id="5255" w:name="_Toc122098651"/>
      <w:bookmarkStart w:id="5256" w:name="_Toc130844773"/>
      <w:bookmarkStart w:id="5257" w:name="_Toc138412295"/>
      <w:bookmarkStart w:id="5258" w:name="_Toc145957081"/>
      <w:bookmarkStart w:id="5259" w:name="_Toc153890778"/>
      <w:bookmarkStart w:id="5260" w:name="_Toc161835078"/>
      <w:bookmarkStart w:id="5261" w:name="_Toc169755900"/>
      <w:bookmarkStart w:id="5262" w:name="_Toc186730220"/>
      <w:bookmarkStart w:id="5263" w:name="_Toc192837315"/>
      <w:bookmarkStart w:id="5264" w:name="_Toc199251222"/>
      <w:r>
        <w:t>6.1.6.2.16</w:t>
      </w:r>
      <w:r w:rsidRPr="00616F0C">
        <w:tab/>
        <w:t xml:space="preserve">Type: </w:t>
      </w:r>
      <w:r>
        <w:t>TagType</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265" w:name="_Toc85467978"/>
      <w:bookmarkStart w:id="5266" w:name="_Toc89183025"/>
      <w:bookmarkStart w:id="5267" w:name="_Toc90651327"/>
      <w:bookmarkStart w:id="5268" w:name="_Toc96933477"/>
      <w:bookmarkStart w:id="5269" w:name="_Toc98507322"/>
      <w:bookmarkStart w:id="5270" w:name="_Toc98507775"/>
      <w:bookmarkStart w:id="5271" w:name="_Toc106640778"/>
      <w:bookmarkStart w:id="5272" w:name="_Toc122098652"/>
      <w:bookmarkStart w:id="5273" w:name="_Toc130844774"/>
      <w:bookmarkStart w:id="5274" w:name="_Toc138412296"/>
      <w:bookmarkStart w:id="5275" w:name="_Toc145957082"/>
      <w:bookmarkStart w:id="5276" w:name="_Toc153890779"/>
      <w:bookmarkStart w:id="5277" w:name="_Toc161835079"/>
      <w:bookmarkStart w:id="5278" w:name="_Toc169755901"/>
      <w:bookmarkStart w:id="5279" w:name="_Toc186730221"/>
      <w:bookmarkStart w:id="5280" w:name="_Toc192837316"/>
      <w:bookmarkStart w:id="5281" w:name="_Toc199251223"/>
      <w:bookmarkStart w:id="5282" w:name="_Toc57209219"/>
      <w:bookmarkStart w:id="5283" w:name="_Toc58588562"/>
      <w:bookmarkStart w:id="5284" w:name="_Toc66114923"/>
      <w:bookmarkStart w:id="5285" w:name="_Toc67686434"/>
      <w:bookmarkStart w:id="5286" w:name="_Toc74994723"/>
      <w:r>
        <w:t>6.1.6.2.</w:t>
      </w:r>
      <w:r w:rsidRPr="00676E3F">
        <w:t>1</w:t>
      </w:r>
      <w:r>
        <w:t>7</w:t>
      </w:r>
      <w:r w:rsidRPr="00616F0C">
        <w:tab/>
        <w:t xml:space="preserve">Type: </w:t>
      </w:r>
      <w:r>
        <w:t>RecordIdList</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287" w:name="_Toc89183026"/>
      <w:bookmarkStart w:id="5288" w:name="_Toc90651328"/>
      <w:bookmarkStart w:id="5289" w:name="_Toc96933478"/>
      <w:bookmarkStart w:id="5290" w:name="_Toc98507323"/>
      <w:bookmarkStart w:id="5291" w:name="_Toc98507776"/>
      <w:bookmarkStart w:id="5292" w:name="_Toc106640779"/>
      <w:bookmarkStart w:id="5293" w:name="_Toc122098653"/>
      <w:bookmarkStart w:id="5294" w:name="_Toc130844775"/>
      <w:bookmarkStart w:id="5295" w:name="_Toc138412297"/>
      <w:bookmarkStart w:id="5296" w:name="_Toc145957083"/>
      <w:bookmarkStart w:id="5297" w:name="_Toc153890780"/>
      <w:bookmarkStart w:id="5298" w:name="_Toc161835080"/>
      <w:bookmarkStart w:id="5299" w:name="_Toc169755902"/>
      <w:bookmarkStart w:id="5300" w:name="_Toc186730222"/>
      <w:bookmarkStart w:id="5301" w:name="_Toc192837317"/>
      <w:bookmarkStart w:id="5302" w:name="_Toc199251224"/>
      <w:bookmarkStart w:id="5303" w:name="_Toc85467979"/>
      <w:r>
        <w:t>6.1.6.2</w:t>
      </w:r>
      <w:r w:rsidRPr="00CE2981">
        <w:t>.18</w:t>
      </w:r>
      <w:r w:rsidRPr="00616F0C">
        <w:tab/>
        <w:t xml:space="preserve">Type: </w:t>
      </w:r>
      <w:r>
        <w:t>NotificationInfo</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304" w:name="_Toc192837318"/>
      <w:bookmarkStart w:id="5305" w:name="_Toc199251225"/>
      <w:bookmarkStart w:id="5306" w:name="_Toc130844776"/>
      <w:bookmarkStart w:id="5307" w:name="_Toc138412298"/>
      <w:bookmarkStart w:id="5308" w:name="_Toc145957084"/>
      <w:bookmarkStart w:id="5309" w:name="_Toc153890781"/>
      <w:bookmarkStart w:id="5310" w:name="_Toc161835081"/>
      <w:bookmarkStart w:id="5311" w:name="_Toc169755903"/>
      <w:bookmarkStart w:id="5312" w:name="_Toc186730223"/>
      <w:r w:rsidRPr="00C4120B">
        <w:lastRenderedPageBreak/>
        <w:t>6.1.6.2.</w:t>
      </w:r>
      <w:r w:rsidR="00B75D13">
        <w:t>18A</w:t>
      </w:r>
      <w:r w:rsidRPr="00C4120B">
        <w:tab/>
        <w:t>Type: RecordSearchResult</w:t>
      </w:r>
      <w:bookmarkEnd w:id="5304"/>
      <w:bookmarkEnd w:id="5305"/>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313" w:name="_Toc192837319"/>
      <w:bookmarkStart w:id="5314" w:name="_Toc199251226"/>
      <w:r w:rsidRPr="000F0BA0">
        <w:t>6.1.6.2.</w:t>
      </w:r>
      <w:r w:rsidR="00B75D13">
        <w:t>18B</w:t>
      </w:r>
      <w:r w:rsidRPr="000F0BA0">
        <w:tab/>
        <w:t xml:space="preserve">Type: </w:t>
      </w:r>
      <w:r w:rsidRPr="00FA6DA6">
        <w:t>RecordSearchResultBody</w:t>
      </w:r>
      <w:bookmarkEnd w:id="5313"/>
      <w:bookmarkEnd w:id="5314"/>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315" w:name="_Toc192837320"/>
      <w:bookmarkStart w:id="5316" w:name="_Toc199251227"/>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5306"/>
      <w:bookmarkEnd w:id="5307"/>
      <w:bookmarkEnd w:id="5308"/>
      <w:bookmarkEnd w:id="5309"/>
      <w:bookmarkEnd w:id="5310"/>
      <w:bookmarkEnd w:id="5311"/>
      <w:bookmarkEnd w:id="5312"/>
      <w:bookmarkEnd w:id="5315"/>
      <w:bookmarkEnd w:id="5316"/>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317" w:name="_Toc130844777"/>
      <w:bookmarkStart w:id="5318" w:name="_Toc138412299"/>
      <w:bookmarkStart w:id="5319" w:name="_Toc145957085"/>
      <w:bookmarkStart w:id="5320" w:name="_Toc153890782"/>
      <w:bookmarkStart w:id="5321" w:name="_Toc161835082"/>
      <w:bookmarkStart w:id="5322" w:name="_Toc169755904"/>
      <w:bookmarkStart w:id="5323" w:name="_Toc186730224"/>
      <w:bookmarkStart w:id="5324" w:name="_Toc192837321"/>
      <w:bookmarkStart w:id="5325" w:name="_Toc199251228"/>
      <w:bookmarkStart w:id="5326" w:name="_Hlk126311402"/>
      <w:bookmarkStart w:id="5327" w:name="_Hlk126311424"/>
      <w:r w:rsidRPr="0069166F">
        <w:rPr>
          <w:lang w:val="en-US"/>
        </w:rPr>
        <w:lastRenderedPageBreak/>
        <w:t>6.1.6.2</w:t>
      </w:r>
      <w:r>
        <w:rPr>
          <w:lang w:val="en-US"/>
        </w:rPr>
        <w:t>.20</w:t>
      </w:r>
      <w:r w:rsidRPr="0069166F">
        <w:rPr>
          <w:lang w:val="en-US"/>
        </w:rPr>
        <w:tab/>
        <w:t xml:space="preserve">Type: </w:t>
      </w:r>
      <w:r>
        <w:t>Tag</w:t>
      </w:r>
      <w:r w:rsidRPr="0069166F">
        <w:t>Count</w:t>
      </w:r>
      <w:bookmarkEnd w:id="5317"/>
      <w:bookmarkEnd w:id="5318"/>
      <w:bookmarkEnd w:id="5319"/>
      <w:bookmarkEnd w:id="5320"/>
      <w:bookmarkEnd w:id="5321"/>
      <w:bookmarkEnd w:id="5322"/>
      <w:bookmarkEnd w:id="5323"/>
      <w:bookmarkEnd w:id="5324"/>
      <w:bookmarkEnd w:id="5325"/>
    </w:p>
    <w:bookmarkEnd w:id="5326"/>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327"/>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328" w:name="_Toc130844778"/>
      <w:bookmarkStart w:id="5329" w:name="_Toc138412300"/>
      <w:bookmarkStart w:id="5330" w:name="_Toc145957086"/>
      <w:bookmarkStart w:id="5331" w:name="_Toc153890783"/>
      <w:bookmarkStart w:id="5332" w:name="_Toc161835083"/>
      <w:bookmarkStart w:id="5333" w:name="_Toc169755905"/>
      <w:bookmarkStart w:id="5334" w:name="_Toc186730225"/>
      <w:bookmarkStart w:id="5335" w:name="_Toc192837322"/>
      <w:bookmarkStart w:id="5336" w:name="_Toc199251229"/>
      <w:r w:rsidRPr="0069166F">
        <w:rPr>
          <w:lang w:val="en-US"/>
        </w:rPr>
        <w:t>6.1.6.2</w:t>
      </w:r>
      <w:r>
        <w:rPr>
          <w:lang w:val="en-US"/>
        </w:rPr>
        <w:t>.21</w:t>
      </w:r>
      <w:r w:rsidRPr="0069166F">
        <w:rPr>
          <w:lang w:val="en-US"/>
        </w:rPr>
        <w:tab/>
        <w:t xml:space="preserve">Type: </w:t>
      </w:r>
      <w:r w:rsidRPr="0069166F">
        <w:t>ValueCount</w:t>
      </w:r>
      <w:bookmarkEnd w:id="5328"/>
      <w:bookmarkEnd w:id="5329"/>
      <w:bookmarkEnd w:id="5330"/>
      <w:bookmarkEnd w:id="5331"/>
      <w:bookmarkEnd w:id="5332"/>
      <w:bookmarkEnd w:id="5333"/>
      <w:bookmarkEnd w:id="5334"/>
      <w:bookmarkEnd w:id="5335"/>
      <w:bookmarkEnd w:id="5336"/>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337" w:name="_Toc148723636"/>
      <w:bookmarkStart w:id="5338" w:name="_Toc161835084"/>
      <w:bookmarkStart w:id="5339" w:name="_Toc169755906"/>
      <w:bookmarkStart w:id="5340" w:name="_Toc186730226"/>
      <w:bookmarkStart w:id="5341" w:name="_Toc192837323"/>
      <w:bookmarkStart w:id="5342" w:name="_Toc199251230"/>
      <w:bookmarkStart w:id="5343" w:name="_Toc89183027"/>
      <w:bookmarkStart w:id="5344" w:name="_Toc90651329"/>
      <w:bookmarkStart w:id="5345" w:name="_Toc96933479"/>
      <w:bookmarkStart w:id="5346" w:name="_Toc98507324"/>
      <w:bookmarkStart w:id="5347" w:name="_Toc98507777"/>
      <w:bookmarkStart w:id="5348" w:name="_Toc106640780"/>
      <w:bookmarkStart w:id="5349" w:name="_Toc122098654"/>
      <w:bookmarkStart w:id="5350" w:name="_Toc130844779"/>
      <w:bookmarkStart w:id="5351" w:name="_Toc138412301"/>
      <w:bookmarkStart w:id="5352" w:name="_Toc145957087"/>
      <w:bookmarkStart w:id="5353" w:name="_Toc153890784"/>
      <w:r w:rsidRPr="00616F0C">
        <w:lastRenderedPageBreak/>
        <w:t>6.1.6.2.</w:t>
      </w:r>
      <w:r>
        <w:t>22</w:t>
      </w:r>
      <w:r w:rsidRPr="00616F0C">
        <w:tab/>
        <w:t>Type: Record</w:t>
      </w:r>
      <w:r>
        <w:t>Patch</w:t>
      </w:r>
      <w:bookmarkEnd w:id="5337"/>
      <w:bookmarkEnd w:id="5338"/>
      <w:bookmarkEnd w:id="5339"/>
      <w:bookmarkEnd w:id="5340"/>
      <w:bookmarkEnd w:id="5341"/>
      <w:bookmarkEnd w:id="5342"/>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354" w:name="_Toc199251231"/>
      <w:r>
        <w:t>6.1.6.2.23</w:t>
      </w:r>
      <w:r w:rsidRPr="00616F0C">
        <w:tab/>
        <w:t xml:space="preserve">Type: </w:t>
      </w:r>
      <w:r>
        <w:t>FailedRecordIdList</w:t>
      </w:r>
      <w:bookmarkEnd w:id="5354"/>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355" w:name="_Toc161835085"/>
      <w:bookmarkStart w:id="5356" w:name="_Toc169755907"/>
      <w:bookmarkStart w:id="5357" w:name="_Toc186730227"/>
      <w:bookmarkStart w:id="5358" w:name="_Toc192837324"/>
      <w:bookmarkStart w:id="5359" w:name="_Toc199251232"/>
      <w:r w:rsidRPr="00616F0C">
        <w:rPr>
          <w:lang w:val="en-US"/>
        </w:rPr>
        <w:t>6.1.6.3</w:t>
      </w:r>
      <w:r w:rsidRPr="00616F0C">
        <w:rPr>
          <w:lang w:val="en-US"/>
        </w:rPr>
        <w:tab/>
        <w:t>Simple data types and enumerations</w:t>
      </w:r>
      <w:bookmarkEnd w:id="5104"/>
      <w:bookmarkEnd w:id="5105"/>
      <w:bookmarkEnd w:id="5106"/>
      <w:bookmarkEnd w:id="5107"/>
      <w:bookmarkEnd w:id="5108"/>
      <w:bookmarkEnd w:id="5109"/>
      <w:bookmarkEnd w:id="5110"/>
      <w:bookmarkEnd w:id="5111"/>
      <w:bookmarkEnd w:id="5112"/>
      <w:bookmarkEnd w:id="5239"/>
      <w:bookmarkEnd w:id="5240"/>
      <w:bookmarkEnd w:id="5241"/>
      <w:bookmarkEnd w:id="5242"/>
      <w:bookmarkEnd w:id="5282"/>
      <w:bookmarkEnd w:id="5283"/>
      <w:bookmarkEnd w:id="5284"/>
      <w:bookmarkEnd w:id="5285"/>
      <w:bookmarkEnd w:id="5286"/>
      <w:bookmarkEnd w:id="5303"/>
      <w:bookmarkEnd w:id="5343"/>
      <w:bookmarkEnd w:id="5344"/>
      <w:bookmarkEnd w:id="5345"/>
      <w:bookmarkEnd w:id="5346"/>
      <w:bookmarkEnd w:id="5347"/>
      <w:bookmarkEnd w:id="5348"/>
      <w:bookmarkEnd w:id="5349"/>
      <w:bookmarkEnd w:id="5350"/>
      <w:bookmarkEnd w:id="5351"/>
      <w:bookmarkEnd w:id="5352"/>
      <w:bookmarkEnd w:id="5353"/>
      <w:bookmarkEnd w:id="5355"/>
      <w:bookmarkEnd w:id="5356"/>
      <w:bookmarkEnd w:id="5357"/>
      <w:bookmarkEnd w:id="5358"/>
      <w:bookmarkEnd w:id="5359"/>
    </w:p>
    <w:p w14:paraId="663E8419" w14:textId="77777777" w:rsidR="00E134FC" w:rsidRPr="00616F0C" w:rsidRDefault="00E134FC" w:rsidP="00E134FC">
      <w:pPr>
        <w:pStyle w:val="Heading5"/>
      </w:pPr>
      <w:bookmarkStart w:id="5360" w:name="_Toc22187588"/>
      <w:bookmarkStart w:id="5361" w:name="_Toc22630810"/>
      <w:bookmarkStart w:id="5362" w:name="_Toc34227107"/>
      <w:bookmarkStart w:id="5363" w:name="_Toc34749822"/>
      <w:bookmarkStart w:id="5364" w:name="_Toc34750382"/>
      <w:bookmarkStart w:id="5365" w:name="_Toc34750572"/>
      <w:bookmarkStart w:id="5366" w:name="_Toc35940978"/>
      <w:bookmarkStart w:id="5367" w:name="_Toc35937411"/>
      <w:bookmarkStart w:id="5368" w:name="_Toc36463805"/>
      <w:bookmarkStart w:id="5369" w:name="_Toc43131761"/>
      <w:bookmarkStart w:id="5370" w:name="_Toc45032596"/>
      <w:bookmarkStart w:id="5371" w:name="_Toc49782290"/>
      <w:bookmarkStart w:id="5372" w:name="_Toc51873726"/>
      <w:bookmarkStart w:id="5373" w:name="_Toc57209220"/>
      <w:bookmarkStart w:id="5374" w:name="_Toc58588563"/>
      <w:bookmarkStart w:id="5375" w:name="_Toc66114924"/>
      <w:bookmarkStart w:id="5376" w:name="_Toc67686435"/>
      <w:bookmarkStart w:id="5377" w:name="_Toc74994724"/>
      <w:bookmarkStart w:id="5378" w:name="_Toc85467980"/>
      <w:bookmarkStart w:id="5379" w:name="_Toc89183028"/>
      <w:bookmarkStart w:id="5380" w:name="_Toc90651330"/>
      <w:bookmarkStart w:id="5381" w:name="_Toc96933480"/>
      <w:bookmarkStart w:id="5382" w:name="_Toc98507325"/>
      <w:bookmarkStart w:id="5383" w:name="_Toc98507778"/>
      <w:bookmarkStart w:id="5384" w:name="_Toc106640781"/>
      <w:bookmarkStart w:id="5385" w:name="_Toc122098655"/>
      <w:bookmarkStart w:id="5386" w:name="_Toc130844780"/>
      <w:bookmarkStart w:id="5387" w:name="_Toc138412302"/>
      <w:bookmarkStart w:id="5388" w:name="_Toc145957088"/>
      <w:bookmarkStart w:id="5389" w:name="_Toc153890785"/>
      <w:bookmarkStart w:id="5390" w:name="_Toc161835086"/>
      <w:bookmarkStart w:id="5391" w:name="_Toc169755908"/>
      <w:bookmarkStart w:id="5392" w:name="_Toc186730228"/>
      <w:bookmarkStart w:id="5393" w:name="_Toc192837325"/>
      <w:bookmarkStart w:id="5394" w:name="_Toc199251233"/>
      <w:r w:rsidRPr="00616F0C">
        <w:t>6.1.6.3.1</w:t>
      </w:r>
      <w:r w:rsidRPr="00616F0C">
        <w:tab/>
        <w:t>Introduction</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395" w:name="_Toc22187589"/>
      <w:bookmarkStart w:id="5396" w:name="_Toc22630811"/>
      <w:bookmarkStart w:id="5397" w:name="_Toc34227108"/>
      <w:bookmarkStart w:id="5398" w:name="_Toc34749823"/>
      <w:bookmarkStart w:id="5399" w:name="_Toc34750383"/>
      <w:bookmarkStart w:id="5400" w:name="_Toc34750573"/>
      <w:bookmarkStart w:id="5401" w:name="_Toc35940979"/>
      <w:bookmarkStart w:id="5402" w:name="_Toc35937412"/>
      <w:bookmarkStart w:id="5403" w:name="_Toc36463806"/>
      <w:bookmarkStart w:id="5404" w:name="_Toc43131762"/>
      <w:bookmarkStart w:id="5405" w:name="_Toc45032597"/>
      <w:bookmarkStart w:id="5406" w:name="_Toc49782291"/>
      <w:bookmarkStart w:id="5407" w:name="_Toc51873727"/>
      <w:bookmarkStart w:id="5408" w:name="_Toc57209221"/>
      <w:bookmarkStart w:id="5409" w:name="_Toc58588564"/>
      <w:bookmarkStart w:id="5410" w:name="_Toc66114925"/>
      <w:bookmarkStart w:id="5411" w:name="_Toc67686436"/>
      <w:bookmarkStart w:id="5412" w:name="_Toc74994725"/>
      <w:bookmarkStart w:id="5413" w:name="_Toc85467981"/>
      <w:bookmarkStart w:id="5414" w:name="_Toc89183029"/>
      <w:bookmarkStart w:id="5415" w:name="_Toc90651331"/>
      <w:bookmarkStart w:id="5416" w:name="_Toc96933481"/>
      <w:bookmarkStart w:id="5417" w:name="_Toc98507326"/>
      <w:bookmarkStart w:id="5418" w:name="_Toc98507779"/>
      <w:bookmarkStart w:id="5419" w:name="_Toc106640782"/>
      <w:bookmarkStart w:id="5420" w:name="_Toc122098656"/>
      <w:bookmarkStart w:id="5421" w:name="_Toc130844781"/>
      <w:bookmarkStart w:id="5422" w:name="_Toc138412303"/>
      <w:bookmarkStart w:id="5423" w:name="_Toc145957089"/>
      <w:bookmarkStart w:id="5424" w:name="_Toc153890786"/>
      <w:bookmarkStart w:id="5425" w:name="_Toc161835087"/>
      <w:bookmarkStart w:id="5426" w:name="_Toc169755909"/>
      <w:bookmarkStart w:id="5427" w:name="_Toc186730229"/>
      <w:bookmarkStart w:id="5428" w:name="_Toc192837326"/>
      <w:bookmarkStart w:id="5429" w:name="_Toc199251234"/>
      <w:r w:rsidRPr="00616F0C">
        <w:t>6.1.6.3.2</w:t>
      </w:r>
      <w:r w:rsidRPr="00616F0C">
        <w:tab/>
        <w:t>Simple data types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430" w:name="_Toc34227109"/>
      <w:bookmarkStart w:id="5431" w:name="_Toc22187590"/>
      <w:bookmarkStart w:id="5432" w:name="_Toc22630812"/>
      <w:bookmarkStart w:id="5433" w:name="_Toc34749824"/>
      <w:bookmarkStart w:id="5434" w:name="_Toc34750384"/>
      <w:bookmarkStart w:id="5435" w:name="_Toc34750574"/>
      <w:bookmarkStart w:id="5436" w:name="_Toc35940980"/>
      <w:bookmarkStart w:id="5437" w:name="_Toc35937413"/>
      <w:bookmarkStart w:id="5438" w:name="_Toc36463807"/>
      <w:bookmarkStart w:id="5439" w:name="_Toc43131763"/>
      <w:bookmarkStart w:id="5440" w:name="_Toc45032598"/>
      <w:bookmarkStart w:id="5441" w:name="_Toc49782292"/>
      <w:bookmarkStart w:id="5442" w:name="_Toc51873728"/>
      <w:bookmarkStart w:id="5443" w:name="_Toc57209222"/>
      <w:bookmarkStart w:id="5444" w:name="_Toc58588565"/>
      <w:bookmarkStart w:id="5445" w:name="_Toc66114926"/>
      <w:bookmarkStart w:id="5446" w:name="_Toc67686437"/>
      <w:bookmarkStart w:id="5447" w:name="_Toc74994726"/>
      <w:bookmarkStart w:id="5448" w:name="_Toc85467982"/>
      <w:bookmarkStart w:id="5449" w:name="_Toc89183030"/>
      <w:bookmarkStart w:id="5450" w:name="_Toc90651332"/>
      <w:bookmarkStart w:id="5451" w:name="_Toc96933482"/>
      <w:bookmarkStart w:id="5452" w:name="_Toc98507327"/>
      <w:bookmarkStart w:id="5453" w:name="_Toc98507780"/>
      <w:bookmarkStart w:id="5454" w:name="_Toc106640783"/>
      <w:bookmarkStart w:id="5455" w:name="_Toc122098657"/>
      <w:bookmarkStart w:id="5456" w:name="_Toc130844782"/>
      <w:bookmarkStart w:id="5457" w:name="_Toc138412304"/>
      <w:bookmarkStart w:id="5458" w:name="_Toc145957090"/>
      <w:bookmarkStart w:id="5459" w:name="_Toc153890787"/>
      <w:bookmarkStart w:id="5460" w:name="_Toc161835088"/>
      <w:bookmarkStart w:id="5461" w:name="_Toc169755910"/>
      <w:bookmarkStart w:id="5462" w:name="_Toc186730230"/>
      <w:bookmarkStart w:id="5463" w:name="_Toc192837327"/>
      <w:bookmarkStart w:id="5464" w:name="_Toc199251235"/>
      <w:r w:rsidRPr="00616F0C">
        <w:t>6.1.6.3.3</w:t>
      </w:r>
      <w:r w:rsidRPr="00616F0C">
        <w:tab/>
        <w:t xml:space="preserve">Enumeration: </w:t>
      </w:r>
      <w:r w:rsidRPr="00616F0C">
        <w:rPr>
          <w:lang w:eastAsia="zh-CN"/>
        </w:rPr>
        <w:t>ComparisonOperator</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465" w:name="_Toc22187591"/>
      <w:bookmarkStart w:id="5466" w:name="_Toc22630813"/>
      <w:bookmarkStart w:id="5467" w:name="_Toc34227110"/>
      <w:bookmarkStart w:id="5468" w:name="_Toc34749825"/>
      <w:bookmarkStart w:id="5469" w:name="_Toc34750385"/>
      <w:bookmarkStart w:id="5470" w:name="_Toc34750575"/>
      <w:bookmarkStart w:id="5471" w:name="_Toc35940981"/>
      <w:bookmarkStart w:id="5472" w:name="_Toc35937414"/>
      <w:bookmarkStart w:id="5473" w:name="_Toc36463808"/>
      <w:bookmarkStart w:id="5474" w:name="_Toc43131764"/>
      <w:bookmarkStart w:id="5475" w:name="_Toc45032599"/>
      <w:bookmarkStart w:id="5476" w:name="_Toc49782293"/>
      <w:bookmarkStart w:id="5477" w:name="_Toc51873729"/>
      <w:bookmarkStart w:id="5478" w:name="_Toc57209223"/>
      <w:bookmarkStart w:id="5479" w:name="_Toc58588566"/>
      <w:bookmarkStart w:id="5480" w:name="_Toc66114927"/>
      <w:bookmarkStart w:id="5481" w:name="_Toc67686438"/>
      <w:bookmarkStart w:id="5482" w:name="_Toc74994727"/>
      <w:bookmarkStart w:id="5483" w:name="_Toc85467983"/>
      <w:bookmarkStart w:id="5484" w:name="_Toc89183031"/>
      <w:bookmarkStart w:id="5485" w:name="_Toc90651333"/>
      <w:bookmarkStart w:id="5486" w:name="_Toc96933483"/>
      <w:bookmarkStart w:id="5487" w:name="_Toc98507328"/>
      <w:bookmarkStart w:id="5488" w:name="_Toc98507781"/>
      <w:bookmarkStart w:id="5489" w:name="_Toc106640784"/>
      <w:bookmarkStart w:id="5490" w:name="_Toc122098658"/>
      <w:bookmarkStart w:id="5491" w:name="_Toc130844783"/>
      <w:bookmarkStart w:id="5492" w:name="_Toc138412305"/>
      <w:bookmarkStart w:id="5493" w:name="_Toc145957091"/>
      <w:bookmarkStart w:id="5494" w:name="_Toc153890788"/>
      <w:bookmarkStart w:id="5495" w:name="_Toc161835089"/>
      <w:bookmarkStart w:id="5496" w:name="_Toc169755911"/>
      <w:bookmarkStart w:id="5497" w:name="_Toc186730231"/>
      <w:bookmarkStart w:id="5498" w:name="_Toc192837328"/>
      <w:bookmarkStart w:id="5499" w:name="_Toc199251236"/>
      <w:r w:rsidRPr="00616F0C">
        <w:lastRenderedPageBreak/>
        <w:t>6.1.6.3.4</w:t>
      </w:r>
      <w:r w:rsidRPr="00616F0C">
        <w:tab/>
        <w:t xml:space="preserve">Enumeration: </w:t>
      </w:r>
      <w:r w:rsidRPr="00616F0C">
        <w:rPr>
          <w:rFonts w:hint="eastAsia"/>
          <w:lang w:eastAsia="zh-CN"/>
        </w:rPr>
        <w:t>ConditionOperator</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500" w:name="_Toc57209224"/>
      <w:bookmarkStart w:id="5501" w:name="_Toc58588567"/>
      <w:bookmarkStart w:id="5502" w:name="_Toc66114928"/>
      <w:bookmarkStart w:id="5503" w:name="_Toc67686439"/>
      <w:bookmarkStart w:id="5504" w:name="_Toc74994728"/>
      <w:bookmarkStart w:id="5505" w:name="_Toc85467984"/>
      <w:bookmarkStart w:id="5506" w:name="_Toc89183032"/>
      <w:bookmarkStart w:id="5507" w:name="_Toc90651334"/>
      <w:bookmarkStart w:id="5508" w:name="_Toc96933484"/>
      <w:bookmarkStart w:id="5509" w:name="_Toc98507329"/>
      <w:bookmarkStart w:id="5510" w:name="_Toc98507782"/>
      <w:bookmarkStart w:id="5511" w:name="_Toc106640785"/>
      <w:bookmarkStart w:id="5512" w:name="_Toc122098659"/>
      <w:bookmarkStart w:id="5513" w:name="_Toc130844784"/>
      <w:bookmarkStart w:id="5514" w:name="_Toc138412306"/>
      <w:bookmarkStart w:id="5515" w:name="_Toc145957092"/>
      <w:bookmarkStart w:id="5516" w:name="_Toc153890789"/>
      <w:bookmarkStart w:id="5517" w:name="_Toc161835090"/>
      <w:bookmarkStart w:id="5518" w:name="_Toc169755912"/>
      <w:bookmarkStart w:id="5519" w:name="_Toc186730232"/>
      <w:bookmarkStart w:id="5520" w:name="_Toc192837329"/>
      <w:bookmarkStart w:id="5521" w:name="_Toc199251237"/>
      <w:bookmarkStart w:id="5522" w:name="_Toc22187592"/>
      <w:bookmarkStart w:id="5523" w:name="_Toc22630814"/>
      <w:bookmarkStart w:id="5524" w:name="_Toc34227111"/>
      <w:bookmarkStart w:id="5525" w:name="_Toc34749826"/>
      <w:bookmarkStart w:id="5526" w:name="_Toc34750386"/>
      <w:bookmarkStart w:id="5527" w:name="_Toc34750576"/>
      <w:bookmarkStart w:id="5528" w:name="_Toc35940982"/>
      <w:bookmarkStart w:id="5529" w:name="_Toc35937415"/>
      <w:bookmarkStart w:id="5530" w:name="_Toc36463809"/>
      <w:bookmarkStart w:id="5531" w:name="_Toc43131765"/>
      <w:bookmarkStart w:id="5532" w:name="_Toc45032600"/>
      <w:bookmarkStart w:id="5533" w:name="_Toc49782294"/>
      <w:bookmarkStart w:id="5534" w:name="_Toc51873730"/>
      <w:r w:rsidRPr="00616F0C">
        <w:t>6.1.6</w:t>
      </w:r>
      <w:r>
        <w:t>.3.</w:t>
      </w:r>
      <w:r w:rsidRPr="005826F7">
        <w:t>5</w:t>
      </w:r>
      <w:r w:rsidRPr="00616F0C">
        <w:tab/>
        <w:t xml:space="preserve">Enumeration: </w:t>
      </w:r>
      <w:r>
        <w:rPr>
          <w:lang w:eastAsia="zh-CN"/>
        </w:rPr>
        <w:t>RecordOperation</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535" w:name="_Toc57209225"/>
      <w:bookmarkStart w:id="5536" w:name="_Toc58588568"/>
      <w:bookmarkStart w:id="5537" w:name="_Toc66114929"/>
      <w:bookmarkStart w:id="5538" w:name="_Toc67686440"/>
      <w:bookmarkStart w:id="5539" w:name="_Toc74994729"/>
      <w:bookmarkStart w:id="5540" w:name="_Toc85467985"/>
      <w:bookmarkStart w:id="5541" w:name="_Toc89183033"/>
      <w:bookmarkStart w:id="5542" w:name="_Toc90651335"/>
      <w:bookmarkStart w:id="5543" w:name="_Toc96933485"/>
      <w:bookmarkStart w:id="5544" w:name="_Toc98507330"/>
      <w:bookmarkStart w:id="5545" w:name="_Toc98507783"/>
      <w:bookmarkStart w:id="5546" w:name="_Toc106640786"/>
      <w:bookmarkStart w:id="5547" w:name="_Toc122098660"/>
      <w:bookmarkStart w:id="5548" w:name="_Toc130844785"/>
      <w:bookmarkStart w:id="5549" w:name="_Toc138412307"/>
      <w:bookmarkStart w:id="5550" w:name="_Toc145957093"/>
      <w:bookmarkStart w:id="5551" w:name="_Toc153890790"/>
      <w:bookmarkStart w:id="5552" w:name="_Toc161835091"/>
      <w:bookmarkStart w:id="5553" w:name="_Toc169755913"/>
      <w:bookmarkStart w:id="5554" w:name="_Toc186730233"/>
      <w:bookmarkStart w:id="5555" w:name="_Toc192837330"/>
      <w:bookmarkStart w:id="5556" w:name="_Toc199251238"/>
      <w:r w:rsidRPr="00616F0C">
        <w:t>6.1.6.3.</w:t>
      </w:r>
      <w:r>
        <w:t>6</w:t>
      </w:r>
      <w:r w:rsidRPr="00616F0C">
        <w:tab/>
        <w:t xml:space="preserve">Enumeration: </w:t>
      </w:r>
      <w:r>
        <w:t>KeyType</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557" w:name="_Toc85467986"/>
      <w:bookmarkStart w:id="5558" w:name="_Toc89183034"/>
      <w:bookmarkStart w:id="5559" w:name="_Toc90651336"/>
      <w:bookmarkStart w:id="5560" w:name="_Toc96933486"/>
      <w:bookmarkStart w:id="5561" w:name="_Toc98507331"/>
      <w:bookmarkStart w:id="5562" w:name="_Toc98507784"/>
      <w:bookmarkStart w:id="5563" w:name="_Toc106640787"/>
      <w:bookmarkStart w:id="5564" w:name="_Toc122098661"/>
      <w:bookmarkStart w:id="5565" w:name="_Toc130844786"/>
      <w:bookmarkStart w:id="5566" w:name="_Toc138412308"/>
      <w:bookmarkStart w:id="5567" w:name="_Toc145957094"/>
      <w:bookmarkStart w:id="5568" w:name="_Toc153890791"/>
      <w:bookmarkStart w:id="5569" w:name="_Toc161835092"/>
      <w:bookmarkStart w:id="5570" w:name="_Toc169755914"/>
      <w:bookmarkStart w:id="5571" w:name="_Toc186730234"/>
      <w:bookmarkStart w:id="5572" w:name="_Toc192837331"/>
      <w:bookmarkStart w:id="5573" w:name="_Toc199251239"/>
      <w:bookmarkStart w:id="5574" w:name="_Toc57209226"/>
      <w:bookmarkStart w:id="5575" w:name="_Toc58588569"/>
      <w:bookmarkStart w:id="5576" w:name="_Toc66114930"/>
      <w:bookmarkStart w:id="5577" w:name="_Toc67686441"/>
      <w:bookmarkStart w:id="5578" w:name="_Toc74994730"/>
      <w:r w:rsidRPr="00616F0C">
        <w:t>6.1.6.3.</w:t>
      </w:r>
      <w:r w:rsidRPr="00F22E85">
        <w:t>7</w:t>
      </w:r>
      <w:r w:rsidRPr="00616F0C">
        <w:tab/>
        <w:t xml:space="preserve">Enumeration: </w:t>
      </w:r>
      <w:r>
        <w:t>RetrieveRecords</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579" w:name="_Toc130844787"/>
      <w:bookmarkStart w:id="5580" w:name="_Toc138412309"/>
      <w:bookmarkStart w:id="5581" w:name="_Toc145957095"/>
      <w:bookmarkStart w:id="5582" w:name="_Toc153890792"/>
      <w:bookmarkStart w:id="5583" w:name="_Toc161835093"/>
      <w:bookmarkStart w:id="5584" w:name="_Toc169755915"/>
      <w:bookmarkStart w:id="5585" w:name="_Toc186730235"/>
      <w:bookmarkStart w:id="5586" w:name="_Toc192837332"/>
      <w:bookmarkStart w:id="5587" w:name="_Toc199251240"/>
      <w:bookmarkStart w:id="5588" w:name="_Toc85467987"/>
      <w:bookmarkStart w:id="5589" w:name="_Toc89183035"/>
      <w:bookmarkStart w:id="5590" w:name="_Toc90651337"/>
      <w:bookmarkStart w:id="5591" w:name="_Toc96933487"/>
      <w:bookmarkStart w:id="5592" w:name="_Toc98507332"/>
      <w:bookmarkStart w:id="5593" w:name="_Toc98507785"/>
      <w:bookmarkStart w:id="5594" w:name="_Toc106640788"/>
      <w:bookmarkStart w:id="5595" w:name="_Toc122098662"/>
      <w:r w:rsidRPr="00123557">
        <w:lastRenderedPageBreak/>
        <w:t>6.1.6.3.</w:t>
      </w:r>
      <w:r>
        <w:rPr>
          <w:lang w:val="en-IN"/>
        </w:rPr>
        <w:t>8</w:t>
      </w:r>
      <w:r w:rsidRPr="00123557">
        <w:tab/>
        <w:t xml:space="preserve">Enumeration: </w:t>
      </w:r>
      <w:r w:rsidRPr="00123557">
        <w:rPr>
          <w:lang w:val="en-IN"/>
        </w:rPr>
        <w:t>TagCountType</w:t>
      </w:r>
      <w:bookmarkEnd w:id="5579"/>
      <w:bookmarkEnd w:id="5580"/>
      <w:bookmarkEnd w:id="5581"/>
      <w:bookmarkEnd w:id="5582"/>
      <w:bookmarkEnd w:id="5583"/>
      <w:bookmarkEnd w:id="5584"/>
      <w:bookmarkEnd w:id="5585"/>
      <w:bookmarkEnd w:id="5586"/>
      <w:bookmarkEnd w:id="5587"/>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596" w:name="_Toc130844788"/>
      <w:bookmarkStart w:id="5597" w:name="_Toc138412310"/>
      <w:bookmarkStart w:id="5598" w:name="_Toc145957096"/>
      <w:bookmarkStart w:id="5599" w:name="_Toc153890793"/>
      <w:bookmarkStart w:id="5600" w:name="_Toc161835094"/>
      <w:bookmarkStart w:id="5601" w:name="_Toc169755916"/>
      <w:bookmarkStart w:id="5602" w:name="_Toc186730236"/>
      <w:bookmarkStart w:id="5603" w:name="_Toc192837333"/>
      <w:bookmarkStart w:id="5604" w:name="_Toc199251241"/>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74"/>
      <w:bookmarkEnd w:id="5575"/>
      <w:bookmarkEnd w:id="5576"/>
      <w:bookmarkEnd w:id="5577"/>
      <w:bookmarkEnd w:id="5578"/>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733A0B39" w14:textId="77777777" w:rsidR="00E134FC" w:rsidRPr="00616F0C" w:rsidRDefault="00E134FC" w:rsidP="00E134FC">
      <w:pPr>
        <w:pStyle w:val="Heading5"/>
      </w:pPr>
      <w:bookmarkStart w:id="5605" w:name="_Toc22187593"/>
      <w:bookmarkStart w:id="5606" w:name="_Toc22630815"/>
      <w:bookmarkStart w:id="5607" w:name="_Toc34227112"/>
      <w:bookmarkStart w:id="5608" w:name="_Toc34749827"/>
      <w:bookmarkStart w:id="5609" w:name="_Toc34750387"/>
      <w:bookmarkStart w:id="5610" w:name="_Toc34750577"/>
      <w:bookmarkStart w:id="5611" w:name="_Toc35940983"/>
      <w:bookmarkStart w:id="5612" w:name="_Toc35937416"/>
      <w:bookmarkStart w:id="5613" w:name="_Toc36463810"/>
      <w:bookmarkStart w:id="5614" w:name="_Toc43131766"/>
      <w:bookmarkStart w:id="5615" w:name="_Toc45032601"/>
      <w:bookmarkStart w:id="5616" w:name="_Toc49782295"/>
      <w:bookmarkStart w:id="5617" w:name="_Toc51873731"/>
      <w:bookmarkStart w:id="5618" w:name="_Toc57209227"/>
      <w:bookmarkStart w:id="5619" w:name="_Toc58588570"/>
      <w:bookmarkStart w:id="5620" w:name="_Toc66114931"/>
      <w:bookmarkStart w:id="5621" w:name="_Toc67686442"/>
      <w:bookmarkStart w:id="5622" w:name="_Toc74994731"/>
      <w:bookmarkStart w:id="5623" w:name="_Toc85467988"/>
      <w:bookmarkStart w:id="5624" w:name="_Toc89183036"/>
      <w:bookmarkStart w:id="5625" w:name="_Toc90651338"/>
      <w:bookmarkStart w:id="5626" w:name="_Toc96933488"/>
      <w:bookmarkStart w:id="5627" w:name="_Toc98507333"/>
      <w:bookmarkStart w:id="5628" w:name="_Toc98507786"/>
      <w:bookmarkStart w:id="5629" w:name="_Toc106640789"/>
      <w:bookmarkStart w:id="5630" w:name="_Toc122098663"/>
      <w:bookmarkStart w:id="5631" w:name="_Toc130844789"/>
      <w:bookmarkStart w:id="5632" w:name="_Toc138412311"/>
      <w:bookmarkStart w:id="5633" w:name="_Toc145957097"/>
      <w:bookmarkStart w:id="5634" w:name="_Toc153890794"/>
      <w:bookmarkStart w:id="5635" w:name="_Toc161835095"/>
      <w:bookmarkStart w:id="5636" w:name="_Toc169755917"/>
      <w:bookmarkStart w:id="5637" w:name="_Toc186730237"/>
      <w:bookmarkStart w:id="5638" w:name="_Toc192837334"/>
      <w:bookmarkStart w:id="5639" w:name="_Toc199251242"/>
      <w:r w:rsidRPr="00616F0C">
        <w:t>6.1.6.4.1</w:t>
      </w:r>
      <w:r w:rsidRPr="00616F0C">
        <w:tab/>
        <w:t xml:space="preserve">Type: </w:t>
      </w:r>
      <w:r w:rsidRPr="00616F0C">
        <w:rPr>
          <w:lang w:eastAsia="zh-CN"/>
        </w:rPr>
        <w:t>SearchExpression</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5640" w:name="_Toc145957098"/>
      <w:bookmarkStart w:id="5641" w:name="_Toc153890795"/>
      <w:bookmarkStart w:id="5642" w:name="_Toc161835096"/>
      <w:bookmarkStart w:id="5643" w:name="_Toc169755918"/>
      <w:bookmarkStart w:id="5644" w:name="_Toc186730238"/>
      <w:bookmarkStart w:id="5645" w:name="_Toc192837335"/>
      <w:bookmarkStart w:id="5646" w:name="_Toc199251243"/>
      <w:r>
        <w:rPr>
          <w:lang w:val="en-US"/>
        </w:rPr>
        <w:t>6.1.6.4.2</w:t>
      </w:r>
      <w:r>
        <w:rPr>
          <w:lang w:val="en-US"/>
        </w:rPr>
        <w:tab/>
      </w:r>
      <w:r w:rsidRPr="00C1656B">
        <w:rPr>
          <w:lang w:val="en-US"/>
        </w:rPr>
        <w:t xml:space="preserve">Type: </w:t>
      </w:r>
      <w:r w:rsidRPr="00C1656B">
        <w:t>ExtendedProblemDetails</w:t>
      </w:r>
      <w:bookmarkEnd w:id="5640"/>
      <w:bookmarkEnd w:id="5641"/>
      <w:bookmarkEnd w:id="5642"/>
      <w:bookmarkEnd w:id="5643"/>
      <w:bookmarkEnd w:id="5644"/>
      <w:bookmarkEnd w:id="5645"/>
      <w:bookmarkEnd w:id="5646"/>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5647" w:name="_Toc145957099"/>
      <w:bookmarkStart w:id="5648" w:name="_Toc153890796"/>
      <w:bookmarkStart w:id="5649" w:name="_Toc161835097"/>
      <w:bookmarkStart w:id="5650" w:name="_Toc169755919"/>
      <w:bookmarkStart w:id="5651" w:name="_Toc186730239"/>
      <w:bookmarkStart w:id="5652" w:name="_Toc192837336"/>
      <w:bookmarkStart w:id="5653" w:name="_Toc199251244"/>
      <w:bookmarkStart w:id="5654" w:name="_Toc22187596"/>
      <w:bookmarkStart w:id="5655" w:name="_Toc22630818"/>
      <w:bookmarkStart w:id="5656" w:name="_Toc34227113"/>
      <w:bookmarkStart w:id="5657" w:name="_Toc34749828"/>
      <w:bookmarkStart w:id="5658" w:name="_Toc34750388"/>
      <w:bookmarkStart w:id="5659" w:name="_Toc34750578"/>
      <w:bookmarkStart w:id="5660" w:name="_Toc35940984"/>
      <w:bookmarkStart w:id="5661" w:name="_Toc35937417"/>
      <w:bookmarkStart w:id="5662" w:name="_Toc36463811"/>
      <w:bookmarkStart w:id="5663" w:name="_Toc43131767"/>
      <w:bookmarkStart w:id="5664" w:name="_Toc45032602"/>
      <w:bookmarkStart w:id="5665" w:name="_Toc49782296"/>
      <w:bookmarkStart w:id="5666" w:name="_Toc51873732"/>
      <w:bookmarkStart w:id="5667" w:name="_Toc57209228"/>
      <w:bookmarkStart w:id="5668" w:name="_Toc58588571"/>
      <w:bookmarkStart w:id="5669" w:name="_Toc66114932"/>
      <w:bookmarkStart w:id="5670" w:name="_Toc67686443"/>
      <w:bookmarkStart w:id="5671" w:name="_Toc74994732"/>
      <w:bookmarkStart w:id="5672" w:name="_Toc85467989"/>
      <w:bookmarkStart w:id="5673" w:name="_Toc89181520"/>
      <w:bookmarkStart w:id="5674" w:name="_Toc89183037"/>
      <w:bookmarkStart w:id="5675" w:name="_Toc90651339"/>
      <w:bookmarkStart w:id="5676" w:name="_Toc96933489"/>
      <w:bookmarkStart w:id="5677" w:name="_Toc98507334"/>
      <w:bookmarkStart w:id="5678" w:name="_Toc98507787"/>
      <w:bookmarkStart w:id="5679" w:name="_Toc106640790"/>
      <w:bookmarkStart w:id="5680" w:name="_Toc122098664"/>
      <w:bookmarkStart w:id="5681" w:name="_Toc130844790"/>
      <w:bookmarkStart w:id="5682" w:name="_Toc138412312"/>
      <w:r w:rsidRPr="00616F0C">
        <w:t>6.1.6.4.</w:t>
      </w:r>
      <w:r>
        <w:t>3</w:t>
      </w:r>
      <w:r w:rsidRPr="00616F0C">
        <w:tab/>
        <w:t xml:space="preserve">Type: </w:t>
      </w:r>
      <w:r>
        <w:rPr>
          <w:lang w:eastAsia="zh-CN"/>
        </w:rPr>
        <w:t>ProblemDetailExtension</w:t>
      </w:r>
      <w:bookmarkEnd w:id="5647"/>
      <w:bookmarkEnd w:id="5648"/>
      <w:bookmarkEnd w:id="5649"/>
      <w:bookmarkEnd w:id="5650"/>
      <w:bookmarkEnd w:id="5651"/>
      <w:bookmarkEnd w:id="5652"/>
      <w:bookmarkEnd w:id="5653"/>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5683" w:name="_Toc199251245"/>
      <w:bookmarkStart w:id="5684" w:name="_Toc145957100"/>
      <w:bookmarkStart w:id="5685" w:name="_Toc153890797"/>
      <w:bookmarkStart w:id="5686" w:name="_Toc161835098"/>
      <w:bookmarkStart w:id="5687" w:name="_Toc169755920"/>
      <w:bookmarkStart w:id="5688" w:name="_Toc186730240"/>
      <w:bookmarkStart w:id="5689" w:name="_Toc192837337"/>
      <w:r>
        <w:lastRenderedPageBreak/>
        <w:t>6.1.6.4.4</w:t>
      </w:r>
      <w:r w:rsidRPr="00616F0C">
        <w:tab/>
        <w:t xml:space="preserve">Type: </w:t>
      </w:r>
      <w:r>
        <w:t>RecordDeleteResponse</w:t>
      </w:r>
      <w:bookmarkEnd w:id="5683"/>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5690" w:name="_Toc199251246"/>
      <w:r w:rsidRPr="00616F0C">
        <w:t>6.1.7</w:t>
      </w:r>
      <w:r w:rsidRPr="00616F0C">
        <w:tab/>
        <w:t>Error Handling</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4"/>
      <w:bookmarkEnd w:id="5685"/>
      <w:bookmarkEnd w:id="5686"/>
      <w:bookmarkEnd w:id="5687"/>
      <w:bookmarkEnd w:id="5688"/>
      <w:bookmarkEnd w:id="5689"/>
      <w:bookmarkEnd w:id="5690"/>
    </w:p>
    <w:p w14:paraId="7927CB11" w14:textId="77777777" w:rsidR="00E134FC" w:rsidRPr="00616F0C" w:rsidRDefault="00E134FC" w:rsidP="00E134FC">
      <w:pPr>
        <w:pStyle w:val="Heading4"/>
      </w:pPr>
      <w:bookmarkStart w:id="5691" w:name="_Toc22187597"/>
      <w:bookmarkStart w:id="5692" w:name="_Toc22630819"/>
      <w:bookmarkStart w:id="5693" w:name="_Toc34227114"/>
      <w:bookmarkStart w:id="5694" w:name="_Toc34749829"/>
      <w:bookmarkStart w:id="5695" w:name="_Toc34750389"/>
      <w:bookmarkStart w:id="5696" w:name="_Toc34750579"/>
      <w:bookmarkStart w:id="5697" w:name="_Toc35940985"/>
      <w:bookmarkStart w:id="5698" w:name="_Toc35937418"/>
      <w:bookmarkStart w:id="5699" w:name="_Toc36463812"/>
      <w:bookmarkStart w:id="5700" w:name="_Toc43131768"/>
      <w:bookmarkStart w:id="5701" w:name="_Toc45032603"/>
      <w:bookmarkStart w:id="5702" w:name="_Toc49782297"/>
      <w:bookmarkStart w:id="5703" w:name="_Toc51873733"/>
      <w:bookmarkStart w:id="5704" w:name="_Toc57209229"/>
      <w:bookmarkStart w:id="5705" w:name="_Toc58588572"/>
      <w:bookmarkStart w:id="5706" w:name="_Toc66114933"/>
      <w:bookmarkStart w:id="5707" w:name="_Toc67686444"/>
      <w:bookmarkStart w:id="5708" w:name="_Toc74994733"/>
      <w:bookmarkStart w:id="5709" w:name="_Toc85467990"/>
      <w:bookmarkStart w:id="5710" w:name="_Toc89183038"/>
      <w:bookmarkStart w:id="5711" w:name="_Toc90651340"/>
      <w:bookmarkStart w:id="5712" w:name="_Toc96933490"/>
      <w:bookmarkStart w:id="5713" w:name="_Toc98507335"/>
      <w:bookmarkStart w:id="5714" w:name="_Toc98507788"/>
      <w:bookmarkStart w:id="5715" w:name="_Toc106640791"/>
      <w:bookmarkStart w:id="5716" w:name="_Toc122098665"/>
      <w:bookmarkStart w:id="5717" w:name="_Toc130844791"/>
      <w:bookmarkStart w:id="5718" w:name="_Toc138412313"/>
      <w:bookmarkStart w:id="5719" w:name="_Toc145957101"/>
      <w:bookmarkStart w:id="5720" w:name="_Toc153890798"/>
      <w:bookmarkStart w:id="5721" w:name="_Toc161835099"/>
      <w:bookmarkStart w:id="5722" w:name="_Toc169755921"/>
      <w:bookmarkStart w:id="5723" w:name="_Toc186730241"/>
      <w:bookmarkStart w:id="5724" w:name="_Toc192837338"/>
      <w:bookmarkStart w:id="5725" w:name="_Toc199251247"/>
      <w:r w:rsidRPr="00616F0C">
        <w:t>6.1.7.1</w:t>
      </w:r>
      <w:r w:rsidRPr="00616F0C">
        <w:tab/>
        <w:t>General</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5726" w:name="_Toc22187598"/>
      <w:bookmarkStart w:id="5727" w:name="_Toc22630820"/>
      <w:bookmarkStart w:id="5728" w:name="_Toc34227115"/>
      <w:bookmarkStart w:id="5729" w:name="_Toc34749830"/>
      <w:bookmarkStart w:id="5730" w:name="_Toc34750390"/>
      <w:bookmarkStart w:id="5731" w:name="_Toc34750580"/>
      <w:bookmarkStart w:id="5732" w:name="_Toc35940986"/>
      <w:bookmarkStart w:id="5733" w:name="_Toc35937419"/>
      <w:bookmarkStart w:id="5734" w:name="_Toc36463813"/>
      <w:bookmarkStart w:id="5735" w:name="_Toc43131769"/>
      <w:bookmarkStart w:id="5736" w:name="_Toc45032604"/>
      <w:bookmarkStart w:id="5737" w:name="_Toc49782298"/>
      <w:bookmarkStart w:id="5738" w:name="_Toc51873734"/>
      <w:bookmarkStart w:id="5739" w:name="_Toc57209230"/>
      <w:bookmarkStart w:id="5740" w:name="_Toc58588573"/>
      <w:bookmarkStart w:id="5741" w:name="_Toc66114934"/>
      <w:bookmarkStart w:id="5742" w:name="_Toc67686445"/>
      <w:bookmarkStart w:id="5743" w:name="_Toc74994734"/>
      <w:bookmarkStart w:id="5744" w:name="_Toc85467991"/>
      <w:bookmarkStart w:id="5745" w:name="_Toc89183039"/>
      <w:bookmarkStart w:id="5746" w:name="_Toc90651341"/>
      <w:bookmarkStart w:id="5747" w:name="_Toc96933491"/>
      <w:bookmarkStart w:id="5748" w:name="_Toc98507336"/>
      <w:bookmarkStart w:id="5749" w:name="_Toc98507789"/>
      <w:bookmarkStart w:id="5750" w:name="_Toc106640792"/>
      <w:bookmarkStart w:id="5751" w:name="_Toc122098666"/>
      <w:bookmarkStart w:id="5752" w:name="_Toc130844792"/>
      <w:bookmarkStart w:id="5753" w:name="_Toc138412314"/>
      <w:bookmarkStart w:id="5754" w:name="_Toc145957102"/>
      <w:bookmarkStart w:id="5755" w:name="_Toc153890799"/>
      <w:bookmarkStart w:id="5756" w:name="_Toc161835100"/>
      <w:bookmarkStart w:id="5757" w:name="_Toc169755922"/>
      <w:bookmarkStart w:id="5758" w:name="_Toc186730242"/>
      <w:bookmarkStart w:id="5759" w:name="_Toc192837339"/>
      <w:bookmarkStart w:id="5760" w:name="_Toc199251248"/>
      <w:r w:rsidRPr="00616F0C">
        <w:t>6.1.7.2</w:t>
      </w:r>
      <w:r w:rsidRPr="00616F0C">
        <w:tab/>
        <w:t>Protocol Errors</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5761" w:name="_Toc22187599"/>
      <w:bookmarkStart w:id="5762" w:name="_Toc22630821"/>
      <w:bookmarkStart w:id="5763" w:name="_Toc34227116"/>
      <w:bookmarkStart w:id="5764" w:name="_Toc34749831"/>
      <w:bookmarkStart w:id="5765" w:name="_Toc34750391"/>
      <w:bookmarkStart w:id="5766" w:name="_Toc34750581"/>
      <w:bookmarkStart w:id="5767" w:name="_Toc35940987"/>
      <w:bookmarkStart w:id="5768" w:name="_Toc35937420"/>
      <w:bookmarkStart w:id="5769" w:name="_Toc36463814"/>
      <w:bookmarkStart w:id="5770" w:name="_Toc43131770"/>
      <w:bookmarkStart w:id="5771" w:name="_Toc45032605"/>
      <w:bookmarkStart w:id="5772" w:name="_Toc49782299"/>
      <w:bookmarkStart w:id="5773" w:name="_Toc51873735"/>
      <w:bookmarkStart w:id="5774" w:name="_Toc57209231"/>
      <w:bookmarkStart w:id="5775" w:name="_Toc58588574"/>
      <w:bookmarkStart w:id="5776" w:name="_Toc66114935"/>
      <w:bookmarkStart w:id="5777" w:name="_Toc67686446"/>
      <w:bookmarkStart w:id="5778" w:name="_Toc74994735"/>
      <w:bookmarkStart w:id="5779" w:name="_Toc85467992"/>
      <w:bookmarkStart w:id="5780" w:name="_Toc89183040"/>
      <w:bookmarkStart w:id="5781" w:name="_Toc90651342"/>
      <w:bookmarkStart w:id="5782" w:name="_Toc96933492"/>
      <w:bookmarkStart w:id="5783" w:name="_Toc98507337"/>
      <w:bookmarkStart w:id="5784" w:name="_Toc98507790"/>
      <w:bookmarkStart w:id="5785" w:name="_Toc106640793"/>
      <w:bookmarkStart w:id="5786" w:name="_Toc122098667"/>
      <w:bookmarkStart w:id="5787" w:name="_Toc130844793"/>
      <w:bookmarkStart w:id="5788" w:name="_Toc138412315"/>
      <w:bookmarkStart w:id="5789" w:name="_Toc145957103"/>
      <w:bookmarkStart w:id="5790" w:name="_Toc153890800"/>
      <w:bookmarkStart w:id="5791" w:name="_Toc161835101"/>
      <w:bookmarkStart w:id="5792" w:name="_Toc169755923"/>
      <w:bookmarkStart w:id="5793" w:name="_Toc186730243"/>
      <w:bookmarkStart w:id="5794" w:name="_Toc192837340"/>
      <w:bookmarkStart w:id="5795" w:name="_Toc199251249"/>
      <w:r w:rsidRPr="00616F0C">
        <w:t>6.1.7.3</w:t>
      </w:r>
      <w:r w:rsidRPr="00616F0C">
        <w:tab/>
        <w:t>Application Errors</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5796" w:name="_Toc492899751"/>
            <w:bookmarkStart w:id="5797" w:name="_Toc492900030"/>
            <w:bookmarkStart w:id="5798" w:name="_Toc492967832"/>
            <w:bookmarkStart w:id="5799" w:name="_Toc492972920"/>
            <w:bookmarkStart w:id="5800" w:name="_Toc492973140"/>
            <w:bookmarkStart w:id="5801" w:name="_Toc493774060"/>
            <w:bookmarkStart w:id="5802" w:name="_Toc508285804"/>
            <w:bookmarkStart w:id="5803" w:name="_Toc508287269"/>
            <w:bookmarkStart w:id="5804" w:name="_Toc22187600"/>
            <w:bookmarkStart w:id="5805"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5806" w:name="_Toc34227117"/>
      <w:bookmarkStart w:id="5807" w:name="_Toc34749832"/>
      <w:bookmarkStart w:id="5808" w:name="_Toc34750392"/>
      <w:bookmarkStart w:id="5809" w:name="_Toc34750582"/>
      <w:bookmarkStart w:id="5810" w:name="_Toc35940988"/>
      <w:bookmarkStart w:id="5811" w:name="_Toc35937421"/>
      <w:bookmarkStart w:id="5812" w:name="_Toc36463815"/>
      <w:bookmarkStart w:id="5813" w:name="_Toc43131771"/>
      <w:bookmarkStart w:id="5814" w:name="_Toc45032606"/>
      <w:bookmarkStart w:id="5815" w:name="_Toc49782300"/>
      <w:bookmarkStart w:id="5816" w:name="_Toc51873736"/>
      <w:bookmarkStart w:id="5817" w:name="_Toc57209232"/>
      <w:bookmarkStart w:id="5818" w:name="_Toc58588575"/>
      <w:bookmarkStart w:id="5819" w:name="_Toc66114936"/>
      <w:bookmarkStart w:id="5820" w:name="_Toc67686447"/>
      <w:bookmarkStart w:id="5821" w:name="_Toc74994736"/>
      <w:bookmarkStart w:id="5822" w:name="_Toc85467993"/>
      <w:bookmarkStart w:id="5823" w:name="_Toc89181521"/>
      <w:bookmarkStart w:id="5824" w:name="_Toc89183041"/>
      <w:bookmarkStart w:id="5825" w:name="_Toc90651343"/>
      <w:bookmarkStart w:id="5826" w:name="_Toc96933493"/>
      <w:bookmarkStart w:id="5827" w:name="_Toc98507338"/>
      <w:bookmarkStart w:id="5828" w:name="_Toc98507791"/>
      <w:bookmarkStart w:id="5829" w:name="_Toc106640794"/>
      <w:bookmarkStart w:id="5830" w:name="_Toc122098668"/>
      <w:bookmarkStart w:id="5831" w:name="_Toc130844794"/>
      <w:bookmarkStart w:id="5832" w:name="_Toc138412316"/>
      <w:bookmarkStart w:id="5833" w:name="_Toc145957104"/>
      <w:bookmarkStart w:id="5834" w:name="_Toc153890801"/>
      <w:bookmarkStart w:id="5835" w:name="_Toc161835102"/>
      <w:bookmarkStart w:id="5836" w:name="_Toc169755924"/>
      <w:bookmarkStart w:id="5837" w:name="_Toc186730244"/>
      <w:bookmarkStart w:id="5838" w:name="_Toc192837341"/>
      <w:bookmarkStart w:id="5839" w:name="_Toc199251250"/>
      <w:r w:rsidRPr="00616F0C">
        <w:t>6.1.8</w:t>
      </w:r>
      <w:r w:rsidRPr="00616F0C">
        <w:rPr>
          <w:lang w:eastAsia="zh-CN"/>
        </w:rPr>
        <w:tab/>
        <w:t>Feature negotiation</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5840" w:name="_Toc532994477"/>
      <w:bookmarkStart w:id="5841" w:name="_Toc22187601"/>
      <w:bookmarkStart w:id="5842" w:name="_Toc22630823"/>
      <w:bookmarkStart w:id="5843" w:name="_Toc34227118"/>
      <w:bookmarkStart w:id="5844" w:name="_Toc34749833"/>
      <w:bookmarkStart w:id="5845" w:name="_Toc34750393"/>
      <w:bookmarkStart w:id="5846" w:name="_Toc34750583"/>
      <w:bookmarkStart w:id="5847" w:name="_Toc35940989"/>
      <w:bookmarkStart w:id="5848" w:name="_Toc35937422"/>
      <w:bookmarkStart w:id="5849" w:name="_Toc36463816"/>
      <w:bookmarkStart w:id="5850" w:name="_Toc43131772"/>
      <w:bookmarkStart w:id="5851" w:name="_Toc45032607"/>
      <w:bookmarkStart w:id="5852" w:name="_Toc49782301"/>
      <w:bookmarkStart w:id="5853" w:name="_Toc51873737"/>
      <w:bookmarkStart w:id="5854" w:name="_Toc57209233"/>
      <w:bookmarkStart w:id="5855" w:name="_Toc58588576"/>
      <w:bookmarkStart w:id="5856" w:name="_Toc66114937"/>
      <w:bookmarkStart w:id="5857" w:name="_Toc67686448"/>
      <w:bookmarkStart w:id="5858" w:name="_Toc74994737"/>
      <w:bookmarkStart w:id="5859" w:name="_Toc85467994"/>
      <w:bookmarkStart w:id="5860" w:name="_Toc89181522"/>
      <w:bookmarkStart w:id="5861" w:name="_Toc89183042"/>
      <w:bookmarkStart w:id="5862" w:name="_Toc90651344"/>
      <w:bookmarkStart w:id="5863" w:name="_Toc96933494"/>
      <w:bookmarkStart w:id="5864" w:name="_Toc98507339"/>
      <w:bookmarkStart w:id="5865" w:name="_Toc98507792"/>
      <w:bookmarkStart w:id="5866" w:name="_Toc106640795"/>
      <w:bookmarkStart w:id="5867" w:name="_Toc122098669"/>
      <w:bookmarkStart w:id="5868" w:name="_Toc130844795"/>
      <w:bookmarkStart w:id="5869" w:name="_Toc138412317"/>
      <w:bookmarkStart w:id="5870" w:name="_Toc145957105"/>
      <w:bookmarkStart w:id="5871" w:name="_Toc153890802"/>
      <w:bookmarkStart w:id="5872" w:name="_Toc161835103"/>
      <w:bookmarkStart w:id="5873" w:name="_Toc169755925"/>
      <w:bookmarkStart w:id="5874" w:name="_Toc186730245"/>
      <w:bookmarkStart w:id="5875" w:name="_Toc192837342"/>
      <w:bookmarkStart w:id="5876" w:name="_Toc199251251"/>
      <w:r w:rsidRPr="00616F0C">
        <w:t>6.1.9</w:t>
      </w:r>
      <w:r w:rsidRPr="00616F0C">
        <w:tab/>
        <w:t>Security</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5877" w:name="_Toc66114938"/>
      <w:bookmarkStart w:id="5878" w:name="_Toc67686449"/>
      <w:bookmarkStart w:id="5879" w:name="_Toc74994738"/>
      <w:bookmarkStart w:id="5880" w:name="_Toc85467995"/>
      <w:bookmarkStart w:id="5881" w:name="_Toc89181523"/>
      <w:bookmarkStart w:id="5882" w:name="_Toc89183043"/>
      <w:bookmarkStart w:id="5883" w:name="_Toc90651345"/>
      <w:bookmarkStart w:id="5884" w:name="_Toc96933495"/>
      <w:bookmarkStart w:id="5885" w:name="_Toc98507340"/>
      <w:bookmarkStart w:id="5886" w:name="_Toc98507793"/>
      <w:bookmarkStart w:id="5887" w:name="_Toc106640796"/>
      <w:bookmarkStart w:id="5888" w:name="_Toc122098670"/>
      <w:bookmarkStart w:id="5889" w:name="_Toc130844796"/>
      <w:bookmarkStart w:id="5890" w:name="_Toc138412318"/>
      <w:bookmarkStart w:id="5891" w:name="_Toc145957106"/>
      <w:bookmarkStart w:id="5892" w:name="_Toc153890803"/>
      <w:bookmarkStart w:id="5893" w:name="_Toc161835104"/>
      <w:bookmarkStart w:id="5894" w:name="_Toc169755926"/>
      <w:bookmarkStart w:id="5895" w:name="_Toc186730246"/>
      <w:bookmarkStart w:id="5896" w:name="_Toc192837343"/>
      <w:bookmarkStart w:id="5897" w:name="_Toc199251252"/>
      <w:r w:rsidRPr="00616F0C">
        <w:t>6.</w:t>
      </w:r>
      <w:r>
        <w:t>2</w:t>
      </w:r>
      <w:r w:rsidRPr="00616F0C">
        <w:tab/>
        <w:t>Nudsf_</w:t>
      </w:r>
      <w:r>
        <w:t>Timer</w:t>
      </w:r>
      <w:r w:rsidRPr="00616F0C">
        <w:t xml:space="preserve"> Service API</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75216921" w14:textId="77777777" w:rsidR="00E134FC" w:rsidRPr="00616F0C" w:rsidRDefault="00E134FC" w:rsidP="00E134FC">
      <w:pPr>
        <w:pStyle w:val="Heading3"/>
      </w:pPr>
      <w:bookmarkStart w:id="5898" w:name="_Toc66114939"/>
      <w:bookmarkStart w:id="5899" w:name="_Toc67686450"/>
      <w:bookmarkStart w:id="5900" w:name="_Toc74994739"/>
      <w:bookmarkStart w:id="5901" w:name="_Toc85467996"/>
      <w:bookmarkStart w:id="5902" w:name="_Toc89181524"/>
      <w:bookmarkStart w:id="5903" w:name="_Toc89183044"/>
      <w:bookmarkStart w:id="5904" w:name="_Toc90651346"/>
      <w:bookmarkStart w:id="5905" w:name="_Toc96933496"/>
      <w:bookmarkStart w:id="5906" w:name="_Toc98507341"/>
      <w:bookmarkStart w:id="5907" w:name="_Toc98507794"/>
      <w:bookmarkStart w:id="5908" w:name="_Toc106640797"/>
      <w:bookmarkStart w:id="5909" w:name="_Toc122098671"/>
      <w:bookmarkStart w:id="5910" w:name="_Toc130844797"/>
      <w:bookmarkStart w:id="5911" w:name="_Toc138412319"/>
      <w:bookmarkStart w:id="5912" w:name="_Toc145957107"/>
      <w:bookmarkStart w:id="5913" w:name="_Toc153890804"/>
      <w:bookmarkStart w:id="5914" w:name="_Toc161835105"/>
      <w:bookmarkStart w:id="5915" w:name="_Toc169755927"/>
      <w:bookmarkStart w:id="5916" w:name="_Toc186730247"/>
      <w:bookmarkStart w:id="5917" w:name="_Toc192837344"/>
      <w:bookmarkStart w:id="5918" w:name="_Toc199251253"/>
      <w:r w:rsidRPr="00616F0C">
        <w:t>6.</w:t>
      </w:r>
      <w:r>
        <w:t>2</w:t>
      </w:r>
      <w:r w:rsidRPr="00616F0C">
        <w:t>.1</w:t>
      </w:r>
      <w:r w:rsidRPr="00616F0C">
        <w:tab/>
        <w:t>Introduction</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5919" w:name="_Toc66114940"/>
      <w:bookmarkStart w:id="5920" w:name="_Toc67686451"/>
      <w:bookmarkStart w:id="5921" w:name="_Toc74994740"/>
      <w:bookmarkStart w:id="5922" w:name="_Toc85467997"/>
      <w:bookmarkStart w:id="5923" w:name="_Toc89181525"/>
      <w:bookmarkStart w:id="5924" w:name="_Toc89183045"/>
      <w:bookmarkStart w:id="5925" w:name="_Toc90651347"/>
      <w:bookmarkStart w:id="5926" w:name="_Toc96933497"/>
      <w:bookmarkStart w:id="5927" w:name="_Toc98507342"/>
      <w:bookmarkStart w:id="5928" w:name="_Toc98507795"/>
      <w:bookmarkStart w:id="5929" w:name="_Toc106640798"/>
      <w:bookmarkStart w:id="5930" w:name="_Toc122098672"/>
      <w:bookmarkStart w:id="5931" w:name="_Toc130844798"/>
      <w:bookmarkStart w:id="5932" w:name="_Toc138412320"/>
      <w:bookmarkStart w:id="5933" w:name="_Toc145957108"/>
      <w:bookmarkStart w:id="5934" w:name="_Toc153890805"/>
      <w:bookmarkStart w:id="5935" w:name="_Toc161835106"/>
      <w:bookmarkStart w:id="5936" w:name="_Toc169755928"/>
      <w:bookmarkStart w:id="5937" w:name="_Toc186730248"/>
      <w:bookmarkStart w:id="5938" w:name="_Toc192837345"/>
      <w:bookmarkStart w:id="5939" w:name="_Toc199251254"/>
      <w:r w:rsidRPr="00616F0C">
        <w:t>6.</w:t>
      </w:r>
      <w:r>
        <w:t>2</w:t>
      </w:r>
      <w:r w:rsidRPr="00616F0C">
        <w:t>.2</w:t>
      </w:r>
      <w:r w:rsidRPr="00616F0C">
        <w:tab/>
        <w:t>Usage of HTTP</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2C3EA1CA" w14:textId="77777777" w:rsidR="00E134FC" w:rsidRPr="00616F0C" w:rsidRDefault="00E134FC" w:rsidP="00E134FC">
      <w:pPr>
        <w:pStyle w:val="Heading4"/>
      </w:pPr>
      <w:bookmarkStart w:id="5940" w:name="_Toc66114941"/>
      <w:bookmarkStart w:id="5941" w:name="_Toc67686452"/>
      <w:bookmarkStart w:id="5942" w:name="_Toc74994741"/>
      <w:bookmarkStart w:id="5943" w:name="_Toc85467998"/>
      <w:bookmarkStart w:id="5944" w:name="_Toc89183046"/>
      <w:bookmarkStart w:id="5945" w:name="_Toc90651348"/>
      <w:bookmarkStart w:id="5946" w:name="_Toc96933498"/>
      <w:bookmarkStart w:id="5947" w:name="_Toc98507343"/>
      <w:bookmarkStart w:id="5948" w:name="_Toc98507796"/>
      <w:bookmarkStart w:id="5949" w:name="_Toc106640799"/>
      <w:bookmarkStart w:id="5950" w:name="_Toc122098673"/>
      <w:bookmarkStart w:id="5951" w:name="_Toc130844799"/>
      <w:bookmarkStart w:id="5952" w:name="_Toc138412321"/>
      <w:bookmarkStart w:id="5953" w:name="_Toc145957109"/>
      <w:bookmarkStart w:id="5954" w:name="_Toc153890806"/>
      <w:bookmarkStart w:id="5955" w:name="_Toc161835107"/>
      <w:bookmarkStart w:id="5956" w:name="_Toc169755929"/>
      <w:bookmarkStart w:id="5957" w:name="_Toc186730249"/>
      <w:bookmarkStart w:id="5958" w:name="_Toc192837346"/>
      <w:bookmarkStart w:id="5959" w:name="_Toc199251255"/>
      <w:r w:rsidRPr="00616F0C">
        <w:t>6.</w:t>
      </w:r>
      <w:r>
        <w:t>2</w:t>
      </w:r>
      <w:r w:rsidRPr="00616F0C">
        <w:t>.2.1</w:t>
      </w:r>
      <w:r w:rsidRPr="00616F0C">
        <w:tab/>
        <w:t>General</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5960" w:name="_Toc66114942"/>
      <w:bookmarkStart w:id="5961" w:name="_Toc67686453"/>
      <w:bookmarkStart w:id="5962" w:name="_Toc74994742"/>
      <w:bookmarkStart w:id="5963" w:name="_Toc85467999"/>
      <w:bookmarkStart w:id="5964" w:name="_Toc89183047"/>
      <w:bookmarkStart w:id="5965" w:name="_Toc90651349"/>
      <w:bookmarkStart w:id="5966" w:name="_Toc96933499"/>
      <w:bookmarkStart w:id="5967" w:name="_Toc98507344"/>
      <w:bookmarkStart w:id="5968" w:name="_Toc98507797"/>
      <w:bookmarkStart w:id="5969" w:name="_Toc106640800"/>
      <w:bookmarkStart w:id="5970" w:name="_Toc122098674"/>
      <w:bookmarkStart w:id="5971" w:name="_Toc130844800"/>
      <w:bookmarkStart w:id="5972" w:name="_Toc138412322"/>
      <w:bookmarkStart w:id="5973" w:name="_Toc145957110"/>
      <w:bookmarkStart w:id="5974" w:name="_Toc153890807"/>
      <w:bookmarkStart w:id="5975" w:name="_Toc161835108"/>
      <w:bookmarkStart w:id="5976" w:name="_Toc169755930"/>
      <w:bookmarkStart w:id="5977" w:name="_Toc186730250"/>
      <w:bookmarkStart w:id="5978" w:name="_Toc192837347"/>
      <w:bookmarkStart w:id="5979" w:name="_Toc199251256"/>
      <w:r w:rsidRPr="00616F0C">
        <w:lastRenderedPageBreak/>
        <w:t>6.</w:t>
      </w:r>
      <w:r>
        <w:t>2</w:t>
      </w:r>
      <w:r w:rsidRPr="00616F0C">
        <w:t>.2.2</w:t>
      </w:r>
      <w:r w:rsidRPr="00616F0C">
        <w:tab/>
        <w:t>HTTP standard headers</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3BEAF2B" w14:textId="77777777" w:rsidR="00E134FC" w:rsidRPr="00616F0C" w:rsidRDefault="00E134FC" w:rsidP="00E134FC">
      <w:pPr>
        <w:pStyle w:val="Heading5"/>
        <w:rPr>
          <w:lang w:eastAsia="zh-CN"/>
        </w:rPr>
      </w:pPr>
      <w:bookmarkStart w:id="5980" w:name="_Toc66114943"/>
      <w:bookmarkStart w:id="5981" w:name="_Toc67686454"/>
      <w:bookmarkStart w:id="5982" w:name="_Toc74994743"/>
      <w:bookmarkStart w:id="5983" w:name="_Toc85468000"/>
      <w:bookmarkStart w:id="5984" w:name="_Toc89183048"/>
      <w:bookmarkStart w:id="5985" w:name="_Toc90651350"/>
      <w:bookmarkStart w:id="5986" w:name="_Toc96933500"/>
      <w:bookmarkStart w:id="5987" w:name="_Toc98507345"/>
      <w:bookmarkStart w:id="5988" w:name="_Toc98507798"/>
      <w:bookmarkStart w:id="5989" w:name="_Toc106640801"/>
      <w:bookmarkStart w:id="5990" w:name="_Toc122098675"/>
      <w:bookmarkStart w:id="5991" w:name="_Toc130844801"/>
      <w:bookmarkStart w:id="5992" w:name="_Toc138412323"/>
      <w:bookmarkStart w:id="5993" w:name="_Toc145957111"/>
      <w:bookmarkStart w:id="5994" w:name="_Toc153890808"/>
      <w:bookmarkStart w:id="5995" w:name="_Toc161835109"/>
      <w:bookmarkStart w:id="5996" w:name="_Toc169755931"/>
      <w:bookmarkStart w:id="5997" w:name="_Toc186730251"/>
      <w:bookmarkStart w:id="5998" w:name="_Toc192837348"/>
      <w:bookmarkStart w:id="5999" w:name="_Toc199251257"/>
      <w:r w:rsidRPr="00616F0C">
        <w:t>6.</w:t>
      </w:r>
      <w:r>
        <w:t>2</w:t>
      </w:r>
      <w:r w:rsidRPr="00616F0C">
        <w:t>.2.2.1</w:t>
      </w:r>
      <w:r w:rsidRPr="00616F0C">
        <w:rPr>
          <w:rFonts w:hint="eastAsia"/>
          <w:lang w:eastAsia="zh-CN"/>
        </w:rPr>
        <w:tab/>
      </w:r>
      <w:r w:rsidRPr="00616F0C">
        <w:rPr>
          <w:lang w:eastAsia="zh-CN"/>
        </w:rPr>
        <w:t>General</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000" w:name="_Toc66114944"/>
      <w:bookmarkStart w:id="6001" w:name="_Toc67686455"/>
      <w:bookmarkStart w:id="6002" w:name="_Toc74994744"/>
      <w:bookmarkStart w:id="6003" w:name="_Toc85468001"/>
      <w:bookmarkStart w:id="6004" w:name="_Toc89183049"/>
      <w:bookmarkStart w:id="6005" w:name="_Toc90651351"/>
      <w:bookmarkStart w:id="6006" w:name="_Toc96933501"/>
      <w:bookmarkStart w:id="6007" w:name="_Toc98507346"/>
      <w:bookmarkStart w:id="6008" w:name="_Toc98507799"/>
      <w:bookmarkStart w:id="6009" w:name="_Toc106640802"/>
      <w:bookmarkStart w:id="6010" w:name="_Toc122098676"/>
      <w:bookmarkStart w:id="6011" w:name="_Toc130844802"/>
      <w:bookmarkStart w:id="6012" w:name="_Toc138412324"/>
      <w:bookmarkStart w:id="6013" w:name="_Toc145957112"/>
      <w:bookmarkStart w:id="6014" w:name="_Toc153890809"/>
      <w:bookmarkStart w:id="6015" w:name="_Toc161835110"/>
      <w:bookmarkStart w:id="6016" w:name="_Toc169755932"/>
      <w:bookmarkStart w:id="6017" w:name="_Toc186730252"/>
      <w:bookmarkStart w:id="6018" w:name="_Toc192837349"/>
      <w:bookmarkStart w:id="6019" w:name="_Toc199251258"/>
      <w:r w:rsidRPr="00616F0C">
        <w:t>6.</w:t>
      </w:r>
      <w:r>
        <w:t>2</w:t>
      </w:r>
      <w:r w:rsidRPr="00616F0C">
        <w:t>.2.2.2</w:t>
      </w:r>
      <w:r w:rsidRPr="00616F0C">
        <w:tab/>
        <w:t>Content type</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020" w:name="_Toc66114945"/>
      <w:bookmarkStart w:id="6021" w:name="_Toc67686456"/>
      <w:bookmarkStart w:id="6022" w:name="_Toc74994745"/>
      <w:bookmarkStart w:id="6023" w:name="_Toc85468002"/>
      <w:bookmarkStart w:id="6024" w:name="_Toc89183050"/>
      <w:bookmarkStart w:id="6025" w:name="_Toc90651352"/>
      <w:bookmarkStart w:id="6026" w:name="_Toc96933502"/>
      <w:bookmarkStart w:id="6027" w:name="_Toc98507347"/>
      <w:bookmarkStart w:id="6028" w:name="_Toc98507800"/>
      <w:bookmarkStart w:id="6029" w:name="_Toc106640803"/>
      <w:bookmarkStart w:id="6030" w:name="_Toc122098677"/>
      <w:bookmarkStart w:id="6031" w:name="_Toc130844803"/>
      <w:bookmarkStart w:id="6032" w:name="_Toc138412325"/>
      <w:bookmarkStart w:id="6033" w:name="_Toc145957113"/>
      <w:bookmarkStart w:id="6034" w:name="_Toc153890810"/>
      <w:bookmarkStart w:id="6035" w:name="_Toc161835111"/>
      <w:bookmarkStart w:id="6036" w:name="_Toc169755933"/>
      <w:bookmarkStart w:id="6037" w:name="_Toc186730253"/>
      <w:bookmarkStart w:id="6038" w:name="_Toc192837350"/>
      <w:bookmarkStart w:id="6039" w:name="_Toc199251259"/>
      <w:r w:rsidRPr="00616F0C">
        <w:t>6.</w:t>
      </w:r>
      <w:r>
        <w:t>2</w:t>
      </w:r>
      <w:r w:rsidRPr="00616F0C">
        <w:t>.2.3</w:t>
      </w:r>
      <w:r w:rsidRPr="00616F0C">
        <w:tab/>
        <w:t>HTTP custom headers</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040" w:name="_Toc66114946"/>
      <w:bookmarkStart w:id="6041" w:name="_Toc67686457"/>
      <w:bookmarkStart w:id="6042" w:name="_Toc74994746"/>
      <w:bookmarkStart w:id="6043" w:name="_Toc85468003"/>
      <w:bookmarkStart w:id="6044" w:name="_Toc89181526"/>
      <w:bookmarkStart w:id="6045" w:name="_Toc89183051"/>
      <w:bookmarkStart w:id="6046" w:name="_Toc90651353"/>
      <w:bookmarkStart w:id="6047" w:name="_Toc96933503"/>
      <w:bookmarkStart w:id="6048" w:name="_Toc98507348"/>
      <w:bookmarkStart w:id="6049" w:name="_Toc98507801"/>
      <w:bookmarkStart w:id="6050" w:name="_Toc106640804"/>
      <w:bookmarkStart w:id="6051" w:name="_Toc122098678"/>
      <w:bookmarkStart w:id="6052" w:name="_Toc130844804"/>
      <w:bookmarkStart w:id="6053" w:name="_Toc138412326"/>
      <w:bookmarkStart w:id="6054" w:name="_Toc145957114"/>
      <w:bookmarkStart w:id="6055" w:name="_Toc153890811"/>
      <w:bookmarkStart w:id="6056" w:name="_Toc161835112"/>
      <w:bookmarkStart w:id="6057" w:name="_Toc169755934"/>
      <w:bookmarkStart w:id="6058" w:name="_Toc186730254"/>
      <w:bookmarkStart w:id="6059" w:name="_Toc192837351"/>
      <w:bookmarkStart w:id="6060" w:name="_Toc199251260"/>
      <w:r w:rsidRPr="00616F0C">
        <w:t>6.</w:t>
      </w:r>
      <w:r>
        <w:t>2</w:t>
      </w:r>
      <w:r w:rsidRPr="00616F0C">
        <w:t>.3</w:t>
      </w:r>
      <w:r w:rsidRPr="00616F0C">
        <w:tab/>
        <w:t>Resources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52E01BD1" w14:textId="77777777" w:rsidR="00E134FC" w:rsidRPr="00616F0C" w:rsidRDefault="00E134FC" w:rsidP="00E134FC">
      <w:pPr>
        <w:pStyle w:val="Heading4"/>
      </w:pPr>
      <w:bookmarkStart w:id="6061" w:name="_Toc66114947"/>
      <w:bookmarkStart w:id="6062" w:name="_Toc67686458"/>
      <w:bookmarkStart w:id="6063" w:name="_Toc74994747"/>
      <w:bookmarkStart w:id="6064" w:name="_Toc85468004"/>
      <w:bookmarkStart w:id="6065" w:name="_Toc89183052"/>
      <w:bookmarkStart w:id="6066" w:name="_Toc90651354"/>
      <w:bookmarkStart w:id="6067" w:name="_Toc96933504"/>
      <w:bookmarkStart w:id="6068" w:name="_Toc98507349"/>
      <w:bookmarkStart w:id="6069" w:name="_Toc98507802"/>
      <w:bookmarkStart w:id="6070" w:name="_Toc106640805"/>
      <w:bookmarkStart w:id="6071" w:name="_Toc122098679"/>
      <w:bookmarkStart w:id="6072" w:name="_Toc130844805"/>
      <w:bookmarkStart w:id="6073" w:name="_Toc138412327"/>
      <w:bookmarkStart w:id="6074" w:name="_Toc145957115"/>
      <w:bookmarkStart w:id="6075" w:name="_Toc153890812"/>
      <w:bookmarkStart w:id="6076" w:name="_Toc161835113"/>
      <w:bookmarkStart w:id="6077" w:name="_Toc169755935"/>
      <w:bookmarkStart w:id="6078" w:name="_Toc186730255"/>
      <w:bookmarkStart w:id="6079" w:name="_Toc192837352"/>
      <w:bookmarkStart w:id="6080" w:name="_Toc199251261"/>
      <w:r w:rsidRPr="00616F0C">
        <w:t>6.</w:t>
      </w:r>
      <w:r>
        <w:t>2</w:t>
      </w:r>
      <w:r w:rsidRPr="00616F0C">
        <w:t>.3.1</w:t>
      </w:r>
      <w:r w:rsidRPr="00616F0C">
        <w:tab/>
        <w:t>Overview</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7A9807B9" w14:textId="77777777" w:rsidR="00E134FC" w:rsidRDefault="00E134FC" w:rsidP="00E134FC">
      <w:pPr>
        <w:pStyle w:val="TH"/>
      </w:pPr>
      <w:r w:rsidRPr="00616F0C">
        <w:object w:dxaOrig="12141" w:dyaOrig="4351" w14:anchorId="68596680">
          <v:shape id="_x0000_i1064" type="#_x0000_t75" style="width:410.35pt;height:2in" o:ole="">
            <v:imagedata r:id="rId90" o:title=""/>
          </v:shape>
          <o:OLEObject Type="Embed" ProgID="Visio.Drawing.11" ShapeID="_x0000_i1064" DrawAspect="Content" ObjectID="_1809867795"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081" w:name="_Toc66114948"/>
      <w:bookmarkStart w:id="6082" w:name="_Toc67686459"/>
      <w:bookmarkStart w:id="6083" w:name="_Toc74994748"/>
      <w:bookmarkStart w:id="6084" w:name="_Toc85468005"/>
      <w:bookmarkStart w:id="6085" w:name="_Toc89183053"/>
      <w:bookmarkStart w:id="6086" w:name="_Toc90651355"/>
      <w:bookmarkStart w:id="6087" w:name="_Toc96933505"/>
      <w:bookmarkStart w:id="6088" w:name="_Toc98507350"/>
      <w:bookmarkStart w:id="6089" w:name="_Toc98507803"/>
      <w:bookmarkStart w:id="6090" w:name="_Toc106640806"/>
      <w:bookmarkStart w:id="6091" w:name="_Toc122098680"/>
      <w:bookmarkStart w:id="6092" w:name="_Toc130844806"/>
      <w:bookmarkStart w:id="6093" w:name="_Toc138412328"/>
      <w:bookmarkStart w:id="6094" w:name="_Toc145957116"/>
      <w:bookmarkStart w:id="6095" w:name="_Toc153890813"/>
      <w:bookmarkStart w:id="6096" w:name="_Toc161835114"/>
      <w:bookmarkStart w:id="6097" w:name="_Toc169755936"/>
      <w:bookmarkStart w:id="6098" w:name="_Toc186730256"/>
      <w:bookmarkStart w:id="6099" w:name="_Toc192837353"/>
      <w:bookmarkStart w:id="6100" w:name="_Toc199251262"/>
      <w:r w:rsidRPr="00616F0C">
        <w:t>6.</w:t>
      </w:r>
      <w:r>
        <w:t>2</w:t>
      </w:r>
      <w:r w:rsidRPr="00616F0C">
        <w:t>.3.2</w:t>
      </w:r>
      <w:r w:rsidRPr="00616F0C">
        <w:tab/>
        <w:t xml:space="preserve">Resource: </w:t>
      </w:r>
      <w:r>
        <w:t>Timers</w:t>
      </w:r>
      <w:r w:rsidRPr="00616F0C">
        <w:t xml:space="preserve"> (</w:t>
      </w:r>
      <w:r>
        <w:t>Store</w:t>
      </w:r>
      <w:r w:rsidRPr="00616F0C">
        <w:t>)</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1D768E67" w14:textId="77777777" w:rsidR="00E134FC" w:rsidRPr="00616F0C" w:rsidRDefault="00E134FC" w:rsidP="00E134FC">
      <w:pPr>
        <w:pStyle w:val="Heading5"/>
      </w:pPr>
      <w:bookmarkStart w:id="6101" w:name="_Toc66114949"/>
      <w:bookmarkStart w:id="6102" w:name="_Toc67686460"/>
      <w:bookmarkStart w:id="6103" w:name="_Toc74994749"/>
      <w:bookmarkStart w:id="6104" w:name="_Toc85468006"/>
      <w:bookmarkStart w:id="6105" w:name="_Toc89183054"/>
      <w:bookmarkStart w:id="6106" w:name="_Toc90651356"/>
      <w:bookmarkStart w:id="6107" w:name="_Toc96933506"/>
      <w:bookmarkStart w:id="6108" w:name="_Toc98507351"/>
      <w:bookmarkStart w:id="6109" w:name="_Toc98507804"/>
      <w:bookmarkStart w:id="6110" w:name="_Toc106640807"/>
      <w:bookmarkStart w:id="6111" w:name="_Toc122098681"/>
      <w:bookmarkStart w:id="6112" w:name="_Toc130844807"/>
      <w:bookmarkStart w:id="6113" w:name="_Toc138412329"/>
      <w:bookmarkStart w:id="6114" w:name="_Toc145957117"/>
      <w:bookmarkStart w:id="6115" w:name="_Toc153890814"/>
      <w:bookmarkStart w:id="6116" w:name="_Toc161835115"/>
      <w:bookmarkStart w:id="6117" w:name="_Toc169755937"/>
      <w:bookmarkStart w:id="6118" w:name="_Toc186730257"/>
      <w:bookmarkStart w:id="6119" w:name="_Toc192837354"/>
      <w:bookmarkStart w:id="6120" w:name="_Toc199251263"/>
      <w:r w:rsidRPr="00616F0C">
        <w:t>6.</w:t>
      </w:r>
      <w:r>
        <w:t>2</w:t>
      </w:r>
      <w:r w:rsidRPr="00616F0C">
        <w:t>.3.2.1</w:t>
      </w:r>
      <w:r w:rsidRPr="00616F0C">
        <w:tab/>
        <w:t>Description</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121" w:name="_Toc66114950"/>
      <w:bookmarkStart w:id="6122" w:name="_Toc67686461"/>
      <w:bookmarkStart w:id="6123" w:name="_Toc74994750"/>
      <w:bookmarkStart w:id="6124" w:name="_Toc85468007"/>
      <w:bookmarkStart w:id="6125" w:name="_Toc89183055"/>
      <w:bookmarkStart w:id="6126" w:name="_Toc90651357"/>
      <w:bookmarkStart w:id="6127" w:name="_Toc96933507"/>
      <w:bookmarkStart w:id="6128" w:name="_Toc98507352"/>
      <w:bookmarkStart w:id="6129" w:name="_Toc98507805"/>
      <w:bookmarkStart w:id="6130" w:name="_Toc106640808"/>
      <w:bookmarkStart w:id="6131" w:name="_Toc122098682"/>
      <w:bookmarkStart w:id="6132" w:name="_Toc130844808"/>
      <w:bookmarkStart w:id="6133" w:name="_Toc138412330"/>
      <w:bookmarkStart w:id="6134" w:name="_Toc145957118"/>
      <w:bookmarkStart w:id="6135" w:name="_Toc153890815"/>
      <w:bookmarkStart w:id="6136" w:name="_Toc161835116"/>
      <w:bookmarkStart w:id="6137" w:name="_Toc169755938"/>
      <w:bookmarkStart w:id="6138" w:name="_Toc186730258"/>
      <w:bookmarkStart w:id="6139" w:name="_Toc192837355"/>
      <w:bookmarkStart w:id="6140" w:name="_Toc199251264"/>
      <w:r w:rsidRPr="00616F0C">
        <w:t>6.</w:t>
      </w:r>
      <w:r>
        <w:t>2</w:t>
      </w:r>
      <w:r w:rsidRPr="00616F0C">
        <w:t>.3.2.2</w:t>
      </w:r>
      <w:r w:rsidRPr="00616F0C">
        <w:tab/>
        <w:t>Resource Definition</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141" w:name="_Toc66114951"/>
      <w:bookmarkStart w:id="6142" w:name="_Toc67686462"/>
      <w:bookmarkStart w:id="6143" w:name="_Toc74994751"/>
      <w:bookmarkStart w:id="6144" w:name="_Toc85468008"/>
      <w:bookmarkStart w:id="6145" w:name="_Toc89183056"/>
      <w:bookmarkStart w:id="6146" w:name="_Toc90651358"/>
      <w:bookmarkStart w:id="6147" w:name="_Toc96933508"/>
      <w:bookmarkStart w:id="6148" w:name="_Toc98507353"/>
      <w:bookmarkStart w:id="6149" w:name="_Toc98507806"/>
      <w:bookmarkStart w:id="6150" w:name="_Toc106640809"/>
      <w:bookmarkStart w:id="6151" w:name="_Toc122098683"/>
      <w:bookmarkStart w:id="6152" w:name="_Toc130844809"/>
      <w:bookmarkStart w:id="6153" w:name="_Toc138412331"/>
      <w:bookmarkStart w:id="6154" w:name="_Toc145957119"/>
      <w:bookmarkStart w:id="6155" w:name="_Toc153890816"/>
      <w:bookmarkStart w:id="6156" w:name="_Toc161835117"/>
      <w:bookmarkStart w:id="6157" w:name="_Toc169755939"/>
      <w:bookmarkStart w:id="6158" w:name="_Toc186730259"/>
      <w:bookmarkStart w:id="6159" w:name="_Toc192837356"/>
      <w:bookmarkStart w:id="6160" w:name="_Toc199251265"/>
      <w:r w:rsidRPr="00616F0C">
        <w:t>6.</w:t>
      </w:r>
      <w:r>
        <w:t>2</w:t>
      </w:r>
      <w:r w:rsidRPr="00616F0C">
        <w:t>.3.2.3</w:t>
      </w:r>
      <w:r w:rsidRPr="00616F0C">
        <w:tab/>
        <w:t>Resource Standard Methods</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40291788" w14:textId="77777777" w:rsidR="00E134FC" w:rsidRPr="00616F0C" w:rsidRDefault="00E134FC" w:rsidP="00E134FC">
      <w:pPr>
        <w:pStyle w:val="H6"/>
      </w:pPr>
      <w:bookmarkStart w:id="6161" w:name="_Toc66114952"/>
      <w:bookmarkStart w:id="6162" w:name="_Toc67686463"/>
      <w:bookmarkStart w:id="6163" w:name="_Toc74994752"/>
      <w:bookmarkStart w:id="6164" w:name="_Toc85468009"/>
      <w:bookmarkStart w:id="6165" w:name="_Toc89183057"/>
      <w:bookmarkStart w:id="6166" w:name="_Toc90651359"/>
      <w:bookmarkStart w:id="6167" w:name="_Toc96933509"/>
      <w:r w:rsidRPr="00616F0C">
        <w:t>6.</w:t>
      </w:r>
      <w:r>
        <w:t>2</w:t>
      </w:r>
      <w:r w:rsidRPr="00616F0C">
        <w:t>.3.2.3.1</w:t>
      </w:r>
      <w:r w:rsidRPr="00616F0C">
        <w:tab/>
        <w:t>GET</w:t>
      </w:r>
      <w:bookmarkEnd w:id="6161"/>
      <w:bookmarkEnd w:id="6162"/>
      <w:bookmarkEnd w:id="6163"/>
      <w:bookmarkEnd w:id="6164"/>
      <w:bookmarkEnd w:id="6165"/>
      <w:bookmarkEnd w:id="6166"/>
      <w:bookmarkEnd w:id="6167"/>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168" w:name="_Toc66114953"/>
      <w:bookmarkStart w:id="6169" w:name="_Toc67686464"/>
      <w:bookmarkStart w:id="6170" w:name="_Toc74994753"/>
      <w:bookmarkStart w:id="6171" w:name="_Toc85468010"/>
      <w:bookmarkStart w:id="6172" w:name="_Toc89183058"/>
      <w:bookmarkStart w:id="6173" w:name="_Toc90651360"/>
      <w:bookmarkStart w:id="6174" w:name="_Toc96933510"/>
      <w:r w:rsidRPr="00616F0C">
        <w:t>6.</w:t>
      </w:r>
      <w:r>
        <w:t>2</w:t>
      </w:r>
      <w:r w:rsidRPr="00616F0C">
        <w:t>.3.2.3.</w:t>
      </w:r>
      <w:r>
        <w:t>2</w:t>
      </w:r>
      <w:r w:rsidRPr="00616F0C">
        <w:tab/>
      </w:r>
      <w:r>
        <w:t>DELETE</w:t>
      </w:r>
      <w:bookmarkEnd w:id="6168"/>
      <w:bookmarkEnd w:id="6169"/>
      <w:bookmarkEnd w:id="6170"/>
      <w:bookmarkEnd w:id="6171"/>
      <w:bookmarkEnd w:id="6172"/>
      <w:bookmarkEnd w:id="6173"/>
      <w:bookmarkEnd w:id="6174"/>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lastRenderedPageBreak/>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175" w:name="_Toc66114954"/>
      <w:bookmarkStart w:id="6176" w:name="_Toc67686465"/>
      <w:bookmarkStart w:id="6177" w:name="_Toc74994754"/>
      <w:bookmarkStart w:id="6178" w:name="_Toc85468011"/>
      <w:bookmarkStart w:id="6179" w:name="_Toc89183059"/>
      <w:bookmarkStart w:id="6180" w:name="_Toc90651361"/>
      <w:bookmarkStart w:id="6181" w:name="_Toc96933511"/>
      <w:bookmarkStart w:id="6182" w:name="_Toc98507354"/>
      <w:bookmarkStart w:id="6183" w:name="_Toc98507807"/>
      <w:bookmarkStart w:id="6184" w:name="_Toc106640810"/>
      <w:bookmarkStart w:id="6185" w:name="_Toc122098684"/>
      <w:bookmarkStart w:id="6186" w:name="_Toc130844810"/>
      <w:bookmarkStart w:id="6187" w:name="_Toc138412332"/>
      <w:bookmarkStart w:id="6188" w:name="_Toc145957120"/>
      <w:bookmarkStart w:id="6189" w:name="_Toc153890817"/>
      <w:bookmarkStart w:id="6190" w:name="_Toc161835118"/>
      <w:bookmarkStart w:id="6191" w:name="_Toc169755940"/>
      <w:bookmarkStart w:id="6192" w:name="_Toc186730260"/>
      <w:bookmarkStart w:id="6193" w:name="_Toc192837357"/>
      <w:bookmarkStart w:id="6194" w:name="_Toc199251266"/>
      <w:r w:rsidRPr="00616F0C">
        <w:t>6.</w:t>
      </w:r>
      <w:r>
        <w:t>2</w:t>
      </w:r>
      <w:r w:rsidRPr="00616F0C">
        <w:t>.3.</w:t>
      </w:r>
      <w:r>
        <w:t>3</w:t>
      </w:r>
      <w:r w:rsidRPr="00616F0C">
        <w:tab/>
        <w:t xml:space="preserve">Resource: </w:t>
      </w:r>
      <w:r>
        <w:t>Individual Timer</w:t>
      </w:r>
      <w:r w:rsidRPr="00616F0C">
        <w:t xml:space="preserve"> (</w:t>
      </w:r>
      <w:r>
        <w:t>Document</w:t>
      </w:r>
      <w:r w:rsidRPr="00616F0C">
        <w:t>)</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0FFEC1E7" w14:textId="77777777" w:rsidR="00E134FC" w:rsidRPr="00616F0C" w:rsidRDefault="00E134FC" w:rsidP="00E134FC">
      <w:pPr>
        <w:pStyle w:val="Heading5"/>
      </w:pPr>
      <w:bookmarkStart w:id="6195" w:name="_Toc66114955"/>
      <w:bookmarkStart w:id="6196" w:name="_Toc67686466"/>
      <w:bookmarkStart w:id="6197" w:name="_Toc74994755"/>
      <w:bookmarkStart w:id="6198" w:name="_Toc85468012"/>
      <w:bookmarkStart w:id="6199" w:name="_Toc89183060"/>
      <w:bookmarkStart w:id="6200" w:name="_Toc90651362"/>
      <w:bookmarkStart w:id="6201" w:name="_Toc96933512"/>
      <w:bookmarkStart w:id="6202" w:name="_Toc98507355"/>
      <w:bookmarkStart w:id="6203" w:name="_Toc98507808"/>
      <w:bookmarkStart w:id="6204" w:name="_Toc106640811"/>
      <w:bookmarkStart w:id="6205" w:name="_Toc122098685"/>
      <w:bookmarkStart w:id="6206" w:name="_Toc130844811"/>
      <w:bookmarkStart w:id="6207" w:name="_Toc138412333"/>
      <w:bookmarkStart w:id="6208" w:name="_Toc145957121"/>
      <w:bookmarkStart w:id="6209" w:name="_Toc153890818"/>
      <w:bookmarkStart w:id="6210" w:name="_Toc161835119"/>
      <w:bookmarkStart w:id="6211" w:name="_Toc169755941"/>
      <w:bookmarkStart w:id="6212" w:name="_Toc186730261"/>
      <w:bookmarkStart w:id="6213" w:name="_Toc192837358"/>
      <w:bookmarkStart w:id="6214" w:name="_Toc199251267"/>
      <w:r w:rsidRPr="00616F0C">
        <w:t>6.</w:t>
      </w:r>
      <w:r>
        <w:t>2</w:t>
      </w:r>
      <w:r w:rsidRPr="00616F0C">
        <w:t>.3.</w:t>
      </w:r>
      <w:r>
        <w:t>3</w:t>
      </w:r>
      <w:r w:rsidRPr="00616F0C">
        <w:t>.1</w:t>
      </w:r>
      <w:r w:rsidRPr="00616F0C">
        <w:tab/>
        <w:t>Description</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215" w:name="_Toc66114956"/>
      <w:bookmarkStart w:id="6216" w:name="_Toc67686467"/>
      <w:bookmarkStart w:id="6217" w:name="_Toc74994756"/>
      <w:bookmarkStart w:id="6218" w:name="_Toc85468013"/>
      <w:bookmarkStart w:id="6219" w:name="_Toc89183061"/>
      <w:bookmarkStart w:id="6220" w:name="_Toc90651363"/>
      <w:bookmarkStart w:id="6221" w:name="_Toc96933513"/>
      <w:bookmarkStart w:id="6222" w:name="_Toc98507356"/>
      <w:bookmarkStart w:id="6223" w:name="_Toc98507809"/>
      <w:bookmarkStart w:id="6224" w:name="_Toc106640812"/>
      <w:bookmarkStart w:id="6225" w:name="_Toc122098686"/>
      <w:bookmarkStart w:id="6226" w:name="_Toc130844812"/>
      <w:bookmarkStart w:id="6227" w:name="_Toc138412334"/>
      <w:bookmarkStart w:id="6228" w:name="_Toc145957122"/>
      <w:bookmarkStart w:id="6229" w:name="_Toc153890819"/>
      <w:bookmarkStart w:id="6230" w:name="_Toc161835120"/>
      <w:bookmarkStart w:id="6231" w:name="_Toc169755942"/>
      <w:bookmarkStart w:id="6232" w:name="_Toc186730262"/>
      <w:bookmarkStart w:id="6233" w:name="_Toc192837359"/>
      <w:bookmarkStart w:id="6234" w:name="_Toc199251268"/>
      <w:r w:rsidRPr="00616F0C">
        <w:t>6.</w:t>
      </w:r>
      <w:r>
        <w:t>2</w:t>
      </w:r>
      <w:r w:rsidRPr="00616F0C">
        <w:t>.3.</w:t>
      </w:r>
      <w:r>
        <w:t>3</w:t>
      </w:r>
      <w:r w:rsidRPr="00616F0C">
        <w:t>.2</w:t>
      </w:r>
      <w:r w:rsidRPr="00616F0C">
        <w:tab/>
        <w:t>Resource Definition</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235" w:name="_Toc66114957"/>
      <w:bookmarkStart w:id="6236" w:name="_Toc67686468"/>
      <w:bookmarkStart w:id="6237" w:name="_Toc74994757"/>
      <w:bookmarkStart w:id="6238" w:name="_Toc85468014"/>
      <w:bookmarkStart w:id="6239" w:name="_Toc89183062"/>
      <w:bookmarkStart w:id="6240" w:name="_Toc90651364"/>
      <w:bookmarkStart w:id="6241" w:name="_Toc96933514"/>
      <w:bookmarkStart w:id="6242" w:name="_Toc98507357"/>
      <w:bookmarkStart w:id="6243" w:name="_Toc98507810"/>
      <w:bookmarkStart w:id="6244" w:name="_Toc106640813"/>
      <w:bookmarkStart w:id="6245" w:name="_Toc122098687"/>
      <w:bookmarkStart w:id="6246" w:name="_Toc130844813"/>
      <w:bookmarkStart w:id="6247" w:name="_Toc138412335"/>
      <w:bookmarkStart w:id="6248" w:name="_Toc145957123"/>
      <w:bookmarkStart w:id="6249" w:name="_Toc153890820"/>
      <w:bookmarkStart w:id="6250" w:name="_Toc161835121"/>
      <w:bookmarkStart w:id="6251" w:name="_Toc169755943"/>
      <w:bookmarkStart w:id="6252" w:name="_Toc186730263"/>
      <w:bookmarkStart w:id="6253" w:name="_Toc192837360"/>
      <w:bookmarkStart w:id="6254" w:name="_Toc199251269"/>
      <w:r w:rsidRPr="00616F0C">
        <w:t>6.</w:t>
      </w:r>
      <w:r>
        <w:t>2</w:t>
      </w:r>
      <w:r w:rsidRPr="00616F0C">
        <w:t>.3.</w:t>
      </w:r>
      <w:r>
        <w:t>3</w:t>
      </w:r>
      <w:r w:rsidRPr="00616F0C">
        <w:t>.3</w:t>
      </w:r>
      <w:r w:rsidRPr="00616F0C">
        <w:tab/>
        <w:t>Resource Standard Methods</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2FACB692" w14:textId="77777777" w:rsidR="00E134FC" w:rsidRPr="00616F0C" w:rsidRDefault="00E134FC" w:rsidP="00E134FC">
      <w:pPr>
        <w:pStyle w:val="H6"/>
      </w:pPr>
      <w:bookmarkStart w:id="6255" w:name="_Toc66114958"/>
      <w:bookmarkStart w:id="6256" w:name="_Toc67686469"/>
      <w:bookmarkStart w:id="6257" w:name="_Toc74994758"/>
      <w:bookmarkStart w:id="6258" w:name="_Toc85468015"/>
      <w:bookmarkStart w:id="6259" w:name="_Toc89183063"/>
      <w:bookmarkStart w:id="6260" w:name="_Toc90651365"/>
      <w:bookmarkStart w:id="6261" w:name="_Toc96933515"/>
      <w:r w:rsidRPr="00616F0C">
        <w:t>6.</w:t>
      </w:r>
      <w:r>
        <w:t>2</w:t>
      </w:r>
      <w:r w:rsidRPr="00616F0C">
        <w:t>.3.</w:t>
      </w:r>
      <w:r>
        <w:t>3</w:t>
      </w:r>
      <w:r w:rsidRPr="00616F0C">
        <w:t>.3.1</w:t>
      </w:r>
      <w:r w:rsidRPr="00616F0C">
        <w:tab/>
      </w:r>
      <w:r>
        <w:t>PUT</w:t>
      </w:r>
      <w:bookmarkEnd w:id="6255"/>
      <w:bookmarkEnd w:id="6256"/>
      <w:bookmarkEnd w:id="6257"/>
      <w:bookmarkEnd w:id="6258"/>
      <w:bookmarkEnd w:id="6259"/>
      <w:bookmarkEnd w:id="6260"/>
      <w:bookmarkEnd w:id="6261"/>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lastRenderedPageBreak/>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262" w:name="_Toc66114959"/>
      <w:bookmarkStart w:id="6263" w:name="_Toc67686470"/>
      <w:bookmarkStart w:id="6264" w:name="_Toc74994759"/>
      <w:bookmarkStart w:id="6265" w:name="_Toc85468016"/>
      <w:bookmarkStart w:id="6266" w:name="_Toc89183064"/>
      <w:bookmarkStart w:id="6267" w:name="_Toc90651366"/>
      <w:bookmarkStart w:id="6268" w:name="_Toc96933516"/>
      <w:r w:rsidRPr="00616F0C">
        <w:t>6.</w:t>
      </w:r>
      <w:r>
        <w:t>2</w:t>
      </w:r>
      <w:r w:rsidRPr="00616F0C">
        <w:t>.3.</w:t>
      </w:r>
      <w:r>
        <w:t>3</w:t>
      </w:r>
      <w:r w:rsidRPr="00616F0C">
        <w:t>.3.</w:t>
      </w:r>
      <w:r>
        <w:t>2</w:t>
      </w:r>
      <w:r w:rsidRPr="00616F0C">
        <w:tab/>
      </w:r>
      <w:r>
        <w:t>PATCH</w:t>
      </w:r>
      <w:bookmarkEnd w:id="6262"/>
      <w:bookmarkEnd w:id="6263"/>
      <w:bookmarkEnd w:id="6264"/>
      <w:bookmarkEnd w:id="6265"/>
      <w:bookmarkEnd w:id="6266"/>
      <w:bookmarkEnd w:id="6267"/>
      <w:bookmarkEnd w:id="6268"/>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269" w:name="_Toc66114960"/>
      <w:bookmarkStart w:id="6270" w:name="_Toc67686471"/>
      <w:bookmarkStart w:id="6271" w:name="_Toc74994760"/>
      <w:bookmarkStart w:id="6272" w:name="_Toc85468017"/>
      <w:bookmarkStart w:id="6273" w:name="_Toc89183065"/>
      <w:bookmarkStart w:id="6274" w:name="_Toc90651367"/>
      <w:bookmarkStart w:id="6275" w:name="_Toc96933517"/>
      <w:r w:rsidRPr="00616F0C">
        <w:t>6.</w:t>
      </w:r>
      <w:r>
        <w:t>2</w:t>
      </w:r>
      <w:r w:rsidRPr="00616F0C">
        <w:t>.3.</w:t>
      </w:r>
      <w:r>
        <w:t>3</w:t>
      </w:r>
      <w:r w:rsidRPr="00616F0C">
        <w:t>.3.</w:t>
      </w:r>
      <w:r>
        <w:t>3</w:t>
      </w:r>
      <w:r w:rsidRPr="00616F0C">
        <w:tab/>
      </w:r>
      <w:r>
        <w:t>DELETE</w:t>
      </w:r>
      <w:bookmarkEnd w:id="6269"/>
      <w:bookmarkEnd w:id="6270"/>
      <w:bookmarkEnd w:id="6271"/>
      <w:bookmarkEnd w:id="6272"/>
      <w:bookmarkEnd w:id="6273"/>
      <w:bookmarkEnd w:id="6274"/>
      <w:bookmarkEnd w:id="6275"/>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lastRenderedPageBreak/>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276" w:name="_Toc66114961"/>
      <w:bookmarkStart w:id="6277" w:name="_Toc67686472"/>
      <w:bookmarkStart w:id="6278" w:name="_Toc74994761"/>
      <w:bookmarkStart w:id="6279" w:name="_Toc85468018"/>
      <w:bookmarkStart w:id="6280" w:name="_Toc89183066"/>
      <w:bookmarkStart w:id="6281" w:name="_Toc90651368"/>
      <w:bookmarkStart w:id="6282" w:name="_Toc96933518"/>
      <w:r w:rsidRPr="00616F0C">
        <w:t>6.</w:t>
      </w:r>
      <w:r>
        <w:t>2</w:t>
      </w:r>
      <w:r w:rsidRPr="00616F0C">
        <w:t>.3.</w:t>
      </w:r>
      <w:r>
        <w:t>3</w:t>
      </w:r>
      <w:r w:rsidRPr="00616F0C">
        <w:t>.3.</w:t>
      </w:r>
      <w:r>
        <w:t>4</w:t>
      </w:r>
      <w:r w:rsidRPr="00616F0C">
        <w:tab/>
      </w:r>
      <w:r>
        <w:t>GET</w:t>
      </w:r>
      <w:bookmarkEnd w:id="6276"/>
      <w:bookmarkEnd w:id="6277"/>
      <w:bookmarkEnd w:id="6278"/>
      <w:bookmarkEnd w:id="6279"/>
      <w:bookmarkEnd w:id="6280"/>
      <w:bookmarkEnd w:id="6281"/>
      <w:bookmarkEnd w:id="6282"/>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283" w:name="_Toc66114962"/>
      <w:bookmarkStart w:id="6284" w:name="_Toc67686473"/>
      <w:bookmarkStart w:id="6285" w:name="_Toc74994762"/>
      <w:bookmarkStart w:id="6286" w:name="_Toc85468019"/>
      <w:bookmarkStart w:id="6287" w:name="_Toc89181527"/>
      <w:bookmarkStart w:id="6288" w:name="_Toc89183067"/>
      <w:bookmarkStart w:id="6289" w:name="_Toc90651369"/>
      <w:bookmarkStart w:id="6290" w:name="_Toc96933519"/>
      <w:bookmarkStart w:id="6291" w:name="_Toc98507358"/>
      <w:bookmarkStart w:id="6292" w:name="_Toc98507811"/>
      <w:bookmarkStart w:id="6293" w:name="_Toc106640814"/>
      <w:bookmarkStart w:id="6294" w:name="_Toc122098688"/>
      <w:bookmarkStart w:id="6295" w:name="_Toc130844814"/>
      <w:bookmarkStart w:id="6296" w:name="_Toc138412336"/>
      <w:bookmarkStart w:id="6297" w:name="_Toc145957124"/>
      <w:bookmarkStart w:id="6298" w:name="_Toc153890821"/>
      <w:bookmarkStart w:id="6299" w:name="_Toc161835122"/>
      <w:bookmarkStart w:id="6300" w:name="_Toc169755944"/>
      <w:bookmarkStart w:id="6301" w:name="_Toc186730264"/>
      <w:bookmarkStart w:id="6302" w:name="_Toc192837361"/>
      <w:bookmarkStart w:id="6303" w:name="_Toc199251270"/>
      <w:r w:rsidRPr="00616F0C">
        <w:t>6.</w:t>
      </w:r>
      <w:r>
        <w:t>2</w:t>
      </w:r>
      <w:r w:rsidRPr="00616F0C">
        <w:t>.4</w:t>
      </w:r>
      <w:r w:rsidRPr="00616F0C">
        <w:tab/>
        <w:t>Custom Operations without associated resources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304" w:name="_Toc66114963"/>
      <w:bookmarkStart w:id="6305" w:name="_Toc67686474"/>
      <w:bookmarkStart w:id="6306" w:name="_Toc74994763"/>
      <w:bookmarkStart w:id="6307" w:name="_Toc85468020"/>
      <w:bookmarkStart w:id="6308" w:name="_Toc89181528"/>
      <w:bookmarkStart w:id="6309" w:name="_Toc89183068"/>
      <w:bookmarkStart w:id="6310" w:name="_Toc90651370"/>
      <w:bookmarkStart w:id="6311" w:name="_Toc96933520"/>
      <w:bookmarkStart w:id="6312" w:name="_Toc98507359"/>
      <w:bookmarkStart w:id="6313" w:name="_Toc98507812"/>
      <w:bookmarkStart w:id="6314" w:name="_Toc106640815"/>
      <w:bookmarkStart w:id="6315" w:name="_Toc122098689"/>
      <w:bookmarkStart w:id="6316" w:name="_Toc130844815"/>
      <w:bookmarkStart w:id="6317" w:name="_Toc138412337"/>
      <w:bookmarkStart w:id="6318" w:name="_Toc145957125"/>
      <w:bookmarkStart w:id="6319" w:name="_Toc153890822"/>
      <w:bookmarkStart w:id="6320" w:name="_Toc161835123"/>
      <w:bookmarkStart w:id="6321" w:name="_Toc169755945"/>
      <w:bookmarkStart w:id="6322" w:name="_Toc186730265"/>
      <w:bookmarkStart w:id="6323" w:name="_Toc192837362"/>
      <w:bookmarkStart w:id="6324" w:name="_Toc199251271"/>
      <w:r w:rsidRPr="00616F0C">
        <w:lastRenderedPageBreak/>
        <w:t>6.</w:t>
      </w:r>
      <w:r>
        <w:t>2</w:t>
      </w:r>
      <w:r w:rsidRPr="00616F0C">
        <w:t>.5</w:t>
      </w:r>
      <w:r w:rsidRPr="00616F0C">
        <w:tab/>
        <w:t>Notifications</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083DE089" w14:textId="77777777" w:rsidR="00E134FC" w:rsidRPr="00616F0C" w:rsidRDefault="00E134FC" w:rsidP="00E134FC">
      <w:pPr>
        <w:pStyle w:val="Heading4"/>
      </w:pPr>
      <w:bookmarkStart w:id="6325" w:name="_Toc66114964"/>
      <w:bookmarkStart w:id="6326" w:name="_Toc67686475"/>
      <w:bookmarkStart w:id="6327" w:name="_Toc74994764"/>
      <w:bookmarkStart w:id="6328" w:name="_Toc85468021"/>
      <w:bookmarkStart w:id="6329" w:name="_Toc89183069"/>
      <w:bookmarkStart w:id="6330" w:name="_Toc90651371"/>
      <w:bookmarkStart w:id="6331" w:name="_Toc96933521"/>
      <w:bookmarkStart w:id="6332" w:name="_Toc98507360"/>
      <w:bookmarkStart w:id="6333" w:name="_Toc98507813"/>
      <w:bookmarkStart w:id="6334" w:name="_Toc106640816"/>
      <w:bookmarkStart w:id="6335" w:name="_Toc122098690"/>
      <w:bookmarkStart w:id="6336" w:name="_Toc130844816"/>
      <w:bookmarkStart w:id="6337" w:name="_Toc138412338"/>
      <w:bookmarkStart w:id="6338" w:name="_Toc145957126"/>
      <w:bookmarkStart w:id="6339" w:name="_Toc153890823"/>
      <w:bookmarkStart w:id="6340" w:name="_Toc161835124"/>
      <w:bookmarkStart w:id="6341" w:name="_Toc169755946"/>
      <w:bookmarkStart w:id="6342" w:name="_Toc186730266"/>
      <w:bookmarkStart w:id="6343" w:name="_Toc192837363"/>
      <w:bookmarkStart w:id="6344" w:name="_Toc199251272"/>
      <w:r w:rsidRPr="00616F0C">
        <w:t>6.</w:t>
      </w:r>
      <w:r>
        <w:t>2</w:t>
      </w:r>
      <w:r w:rsidRPr="00616F0C">
        <w:t>.5.1</w:t>
      </w:r>
      <w:r w:rsidRPr="00616F0C">
        <w:tab/>
        <w:t>General</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345" w:name="_Toc66114965"/>
      <w:bookmarkStart w:id="6346" w:name="_Toc67686476"/>
      <w:bookmarkStart w:id="6347" w:name="_Toc74994765"/>
      <w:bookmarkStart w:id="6348" w:name="_Toc85468022"/>
      <w:bookmarkStart w:id="6349" w:name="_Toc89183070"/>
      <w:bookmarkStart w:id="6350" w:name="_Toc90651372"/>
      <w:bookmarkStart w:id="6351" w:name="_Toc96933522"/>
      <w:bookmarkStart w:id="6352" w:name="_Toc98507361"/>
      <w:bookmarkStart w:id="6353" w:name="_Toc98507814"/>
      <w:bookmarkStart w:id="6354" w:name="_Toc106640817"/>
      <w:bookmarkStart w:id="6355" w:name="_Toc122098691"/>
      <w:bookmarkStart w:id="6356" w:name="_Toc130844817"/>
      <w:bookmarkStart w:id="6357" w:name="_Toc138412339"/>
      <w:bookmarkStart w:id="6358" w:name="_Toc145957127"/>
      <w:bookmarkStart w:id="6359" w:name="_Toc153890824"/>
      <w:bookmarkStart w:id="6360" w:name="_Toc161835125"/>
      <w:bookmarkStart w:id="6361" w:name="_Toc169755947"/>
      <w:bookmarkStart w:id="6362" w:name="_Toc186730267"/>
      <w:bookmarkStart w:id="6363" w:name="_Toc192837364"/>
      <w:bookmarkStart w:id="6364" w:name="_Toc199251273"/>
      <w:r w:rsidRPr="00616F0C">
        <w:t>6.</w:t>
      </w:r>
      <w:r>
        <w:t>2</w:t>
      </w:r>
      <w:r w:rsidRPr="00616F0C">
        <w:t>.5.2</w:t>
      </w:r>
      <w:r w:rsidRPr="00616F0C">
        <w:tab/>
        <w:t>Timer Expiry Notification</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352B4826" w14:textId="77777777" w:rsidR="00E134FC" w:rsidRPr="00616F0C" w:rsidRDefault="00E134FC" w:rsidP="00E134FC">
      <w:pPr>
        <w:pStyle w:val="Heading5"/>
        <w:rPr>
          <w:noProof/>
        </w:rPr>
      </w:pPr>
      <w:bookmarkStart w:id="6365" w:name="_Toc66114966"/>
      <w:bookmarkStart w:id="6366" w:name="_Toc67686477"/>
      <w:bookmarkStart w:id="6367" w:name="_Toc74994766"/>
      <w:bookmarkStart w:id="6368" w:name="_Toc85468023"/>
      <w:bookmarkStart w:id="6369" w:name="_Toc89183071"/>
      <w:bookmarkStart w:id="6370" w:name="_Toc90651373"/>
      <w:bookmarkStart w:id="6371" w:name="_Toc96933523"/>
      <w:bookmarkStart w:id="6372" w:name="_Toc98507362"/>
      <w:bookmarkStart w:id="6373" w:name="_Toc98507815"/>
      <w:bookmarkStart w:id="6374" w:name="_Toc106640818"/>
      <w:bookmarkStart w:id="6375" w:name="_Toc122098692"/>
      <w:bookmarkStart w:id="6376" w:name="_Toc130844818"/>
      <w:bookmarkStart w:id="6377" w:name="_Toc138412340"/>
      <w:bookmarkStart w:id="6378" w:name="_Toc145957128"/>
      <w:bookmarkStart w:id="6379" w:name="_Toc153890825"/>
      <w:bookmarkStart w:id="6380" w:name="_Toc161835126"/>
      <w:bookmarkStart w:id="6381" w:name="_Toc169755948"/>
      <w:bookmarkStart w:id="6382" w:name="_Toc186730268"/>
      <w:bookmarkStart w:id="6383" w:name="_Toc192837365"/>
      <w:bookmarkStart w:id="6384" w:name="_Toc199251274"/>
      <w:r w:rsidRPr="00616F0C">
        <w:t>6.</w:t>
      </w:r>
      <w:r>
        <w:t>2</w:t>
      </w:r>
      <w:r w:rsidRPr="00616F0C">
        <w:t>.5.2</w:t>
      </w:r>
      <w:r w:rsidRPr="00616F0C">
        <w:rPr>
          <w:noProof/>
        </w:rPr>
        <w:t>.1</w:t>
      </w:r>
      <w:r w:rsidRPr="00616F0C">
        <w:rPr>
          <w:noProof/>
        </w:rPr>
        <w:tab/>
        <w:t>Description</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385" w:name="_Toc66114967"/>
      <w:bookmarkStart w:id="6386" w:name="_Toc67686478"/>
      <w:bookmarkStart w:id="6387" w:name="_Toc74994767"/>
      <w:bookmarkStart w:id="6388" w:name="_Toc85468024"/>
      <w:bookmarkStart w:id="6389" w:name="_Toc89183072"/>
      <w:bookmarkStart w:id="6390" w:name="_Toc90651374"/>
      <w:bookmarkStart w:id="6391" w:name="_Toc96933524"/>
      <w:bookmarkStart w:id="6392" w:name="_Toc98507363"/>
      <w:bookmarkStart w:id="6393" w:name="_Toc98507816"/>
      <w:bookmarkStart w:id="6394" w:name="_Toc106640819"/>
      <w:bookmarkStart w:id="6395" w:name="_Toc122098693"/>
      <w:bookmarkStart w:id="6396" w:name="_Toc130844819"/>
      <w:bookmarkStart w:id="6397" w:name="_Toc138412341"/>
      <w:bookmarkStart w:id="6398" w:name="_Toc145957129"/>
      <w:bookmarkStart w:id="6399" w:name="_Toc153890826"/>
      <w:bookmarkStart w:id="6400" w:name="_Toc161835127"/>
      <w:bookmarkStart w:id="6401" w:name="_Toc169755949"/>
      <w:bookmarkStart w:id="6402" w:name="_Toc186730269"/>
      <w:bookmarkStart w:id="6403" w:name="_Toc192837366"/>
      <w:bookmarkStart w:id="6404" w:name="_Toc199251275"/>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405" w:name="_Toc66114968"/>
      <w:bookmarkStart w:id="6406" w:name="_Toc67686479"/>
      <w:bookmarkStart w:id="6407" w:name="_Toc74994768"/>
      <w:bookmarkStart w:id="6408" w:name="_Toc85468025"/>
      <w:bookmarkStart w:id="6409" w:name="_Toc89183073"/>
      <w:bookmarkStart w:id="6410" w:name="_Toc90651375"/>
      <w:bookmarkStart w:id="6411" w:name="_Toc96933525"/>
      <w:bookmarkStart w:id="6412" w:name="_Toc98507364"/>
      <w:bookmarkStart w:id="6413" w:name="_Toc98507817"/>
      <w:bookmarkStart w:id="6414" w:name="_Toc106640820"/>
      <w:bookmarkStart w:id="6415" w:name="_Toc122098694"/>
      <w:bookmarkStart w:id="6416" w:name="_Toc130844820"/>
      <w:bookmarkStart w:id="6417" w:name="_Toc138412342"/>
      <w:bookmarkStart w:id="6418" w:name="_Toc145957130"/>
      <w:bookmarkStart w:id="6419" w:name="_Toc153890827"/>
      <w:bookmarkStart w:id="6420" w:name="_Toc161835128"/>
      <w:bookmarkStart w:id="6421" w:name="_Toc169755950"/>
      <w:bookmarkStart w:id="6422" w:name="_Toc186730270"/>
      <w:bookmarkStart w:id="6423" w:name="_Toc192837367"/>
      <w:bookmarkStart w:id="6424" w:name="_Toc199251276"/>
      <w:r w:rsidRPr="00616F0C">
        <w:t>6.</w:t>
      </w:r>
      <w:r>
        <w:t>2</w:t>
      </w:r>
      <w:r w:rsidRPr="00616F0C">
        <w:t>.5.2</w:t>
      </w:r>
      <w:r w:rsidRPr="00616F0C">
        <w:rPr>
          <w:noProof/>
        </w:rPr>
        <w:t>.3</w:t>
      </w:r>
      <w:r w:rsidRPr="00616F0C">
        <w:rPr>
          <w:noProof/>
        </w:rPr>
        <w:tab/>
        <w:t>Standard Methods</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62300934" w14:textId="77777777" w:rsidR="00E134FC" w:rsidRPr="00616F0C" w:rsidRDefault="00E134FC" w:rsidP="00E134FC">
      <w:pPr>
        <w:pStyle w:val="H6"/>
        <w:rPr>
          <w:noProof/>
        </w:rPr>
      </w:pPr>
      <w:bookmarkStart w:id="6425" w:name="_Toc66114969"/>
      <w:bookmarkStart w:id="6426" w:name="_Toc67686480"/>
      <w:bookmarkStart w:id="6427" w:name="_Toc74994769"/>
      <w:bookmarkStart w:id="6428" w:name="_Toc85468026"/>
      <w:bookmarkStart w:id="6429" w:name="_Toc89183074"/>
      <w:bookmarkStart w:id="6430" w:name="_Toc90651376"/>
      <w:bookmarkStart w:id="6431" w:name="_Toc96933526"/>
      <w:r w:rsidRPr="00616F0C">
        <w:t>6.</w:t>
      </w:r>
      <w:r>
        <w:t>2</w:t>
      </w:r>
      <w:r w:rsidRPr="00616F0C">
        <w:t>.5.2.3</w:t>
      </w:r>
      <w:r w:rsidRPr="00616F0C">
        <w:rPr>
          <w:noProof/>
        </w:rPr>
        <w:t>.1</w:t>
      </w:r>
      <w:r w:rsidRPr="00616F0C">
        <w:rPr>
          <w:noProof/>
        </w:rPr>
        <w:tab/>
        <w:t>POST</w:t>
      </w:r>
      <w:bookmarkEnd w:id="6425"/>
      <w:bookmarkEnd w:id="6426"/>
      <w:bookmarkEnd w:id="6427"/>
      <w:bookmarkEnd w:id="6428"/>
      <w:bookmarkEnd w:id="6429"/>
      <w:bookmarkEnd w:id="6430"/>
      <w:bookmarkEnd w:id="6431"/>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432" w:name="_Toc66114970"/>
      <w:bookmarkStart w:id="6433" w:name="_Toc67686481"/>
      <w:bookmarkStart w:id="6434" w:name="_Toc74994770"/>
      <w:bookmarkStart w:id="6435" w:name="_Toc85468027"/>
      <w:bookmarkStart w:id="6436" w:name="_Toc89181529"/>
      <w:bookmarkStart w:id="6437" w:name="_Toc89183075"/>
      <w:bookmarkStart w:id="6438" w:name="_Toc90651377"/>
      <w:bookmarkStart w:id="6439" w:name="_Toc96933527"/>
      <w:bookmarkStart w:id="6440" w:name="_Toc98507365"/>
      <w:bookmarkStart w:id="6441" w:name="_Toc98507818"/>
      <w:bookmarkStart w:id="6442" w:name="_Toc106640821"/>
      <w:bookmarkStart w:id="6443" w:name="_Toc122098695"/>
      <w:bookmarkStart w:id="6444" w:name="_Toc130844821"/>
      <w:bookmarkStart w:id="6445" w:name="_Toc138412343"/>
      <w:bookmarkStart w:id="6446" w:name="_Toc145957131"/>
      <w:bookmarkStart w:id="6447" w:name="_Toc153890828"/>
      <w:bookmarkStart w:id="6448" w:name="_Toc161835129"/>
      <w:bookmarkStart w:id="6449" w:name="_Toc169755951"/>
      <w:bookmarkStart w:id="6450" w:name="_Toc186730271"/>
      <w:bookmarkStart w:id="6451" w:name="_Toc192837368"/>
      <w:bookmarkStart w:id="6452" w:name="_Toc199251277"/>
      <w:r w:rsidRPr="00616F0C">
        <w:t>6.</w:t>
      </w:r>
      <w:r>
        <w:t>2</w:t>
      </w:r>
      <w:r w:rsidRPr="00616F0C">
        <w:t>.6</w:t>
      </w:r>
      <w:r w:rsidRPr="00616F0C">
        <w:tab/>
        <w:t>Data Model</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66EBE0DB" w14:textId="77777777" w:rsidR="00E134FC" w:rsidRPr="00616F0C" w:rsidRDefault="00E134FC" w:rsidP="00E134FC">
      <w:pPr>
        <w:pStyle w:val="Heading4"/>
      </w:pPr>
      <w:bookmarkStart w:id="6453" w:name="_Toc66114971"/>
      <w:bookmarkStart w:id="6454" w:name="_Toc67686482"/>
      <w:bookmarkStart w:id="6455" w:name="_Toc74994771"/>
      <w:bookmarkStart w:id="6456" w:name="_Toc85468028"/>
      <w:bookmarkStart w:id="6457" w:name="_Toc89183076"/>
      <w:bookmarkStart w:id="6458" w:name="_Toc90651378"/>
      <w:bookmarkStart w:id="6459" w:name="_Toc96933528"/>
      <w:bookmarkStart w:id="6460" w:name="_Toc98507366"/>
      <w:bookmarkStart w:id="6461" w:name="_Toc98507819"/>
      <w:bookmarkStart w:id="6462" w:name="_Toc106640822"/>
      <w:bookmarkStart w:id="6463" w:name="_Toc122098696"/>
      <w:bookmarkStart w:id="6464" w:name="_Toc130844822"/>
      <w:bookmarkStart w:id="6465" w:name="_Toc138412344"/>
      <w:bookmarkStart w:id="6466" w:name="_Toc145957132"/>
      <w:bookmarkStart w:id="6467" w:name="_Toc153890829"/>
      <w:bookmarkStart w:id="6468" w:name="_Toc161835130"/>
      <w:bookmarkStart w:id="6469" w:name="_Toc169755952"/>
      <w:bookmarkStart w:id="6470" w:name="_Toc186730272"/>
      <w:bookmarkStart w:id="6471" w:name="_Toc192837369"/>
      <w:bookmarkStart w:id="6472" w:name="_Toc199251278"/>
      <w:r w:rsidRPr="00616F0C">
        <w:t>6.</w:t>
      </w:r>
      <w:r>
        <w:t>2</w:t>
      </w:r>
      <w:r w:rsidRPr="00616F0C">
        <w:t>.6.1</w:t>
      </w:r>
      <w:r w:rsidRPr="00616F0C">
        <w:tab/>
        <w:t>General</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lastRenderedPageBreak/>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473" w:name="_Toc66114972"/>
      <w:bookmarkStart w:id="6474" w:name="_Toc67686483"/>
      <w:bookmarkStart w:id="6475" w:name="_Toc74994772"/>
      <w:bookmarkStart w:id="6476" w:name="_Toc85468029"/>
      <w:bookmarkStart w:id="6477" w:name="_Toc89183077"/>
      <w:bookmarkStart w:id="6478" w:name="_Toc90651379"/>
      <w:bookmarkStart w:id="6479" w:name="_Toc96933529"/>
      <w:bookmarkStart w:id="6480" w:name="_Toc98507367"/>
      <w:bookmarkStart w:id="6481" w:name="_Toc98507820"/>
      <w:bookmarkStart w:id="6482" w:name="_Toc106640823"/>
      <w:bookmarkStart w:id="6483" w:name="_Toc122098697"/>
      <w:bookmarkStart w:id="6484" w:name="_Toc130844823"/>
      <w:bookmarkStart w:id="6485" w:name="_Toc138412345"/>
      <w:bookmarkStart w:id="6486" w:name="_Toc145957133"/>
      <w:bookmarkStart w:id="6487" w:name="_Toc153890830"/>
      <w:bookmarkStart w:id="6488" w:name="_Toc161835131"/>
      <w:bookmarkStart w:id="6489" w:name="_Toc169755953"/>
      <w:bookmarkStart w:id="6490" w:name="_Toc186730273"/>
      <w:bookmarkStart w:id="6491" w:name="_Toc192837370"/>
      <w:bookmarkStart w:id="6492" w:name="_Toc199251279"/>
      <w:r w:rsidRPr="00616F0C">
        <w:rPr>
          <w:lang w:val="en-US"/>
        </w:rPr>
        <w:t>6.</w:t>
      </w:r>
      <w:r>
        <w:rPr>
          <w:lang w:val="en-US"/>
        </w:rPr>
        <w:t>2</w:t>
      </w:r>
      <w:r w:rsidRPr="00616F0C">
        <w:rPr>
          <w:lang w:val="en-US"/>
        </w:rPr>
        <w:t>.6.2</w:t>
      </w:r>
      <w:r w:rsidRPr="00616F0C">
        <w:rPr>
          <w:lang w:val="en-US"/>
        </w:rPr>
        <w:tab/>
        <w:t>Structured data types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55C7863F" w14:textId="77777777" w:rsidR="00E134FC" w:rsidRPr="00616F0C" w:rsidRDefault="00E134FC" w:rsidP="00E134FC">
      <w:pPr>
        <w:pStyle w:val="Heading5"/>
      </w:pPr>
      <w:bookmarkStart w:id="6493" w:name="_Toc66114973"/>
      <w:bookmarkStart w:id="6494" w:name="_Toc67686484"/>
      <w:bookmarkStart w:id="6495" w:name="_Toc74994773"/>
      <w:bookmarkStart w:id="6496" w:name="_Toc85468030"/>
      <w:bookmarkStart w:id="6497" w:name="_Toc89183078"/>
      <w:bookmarkStart w:id="6498" w:name="_Toc90651380"/>
      <w:bookmarkStart w:id="6499" w:name="_Toc96933530"/>
      <w:bookmarkStart w:id="6500" w:name="_Toc98507368"/>
      <w:bookmarkStart w:id="6501" w:name="_Toc98507821"/>
      <w:bookmarkStart w:id="6502" w:name="_Toc106640824"/>
      <w:bookmarkStart w:id="6503" w:name="_Toc122098698"/>
      <w:bookmarkStart w:id="6504" w:name="_Toc130844824"/>
      <w:bookmarkStart w:id="6505" w:name="_Toc138412346"/>
      <w:bookmarkStart w:id="6506" w:name="_Toc145957134"/>
      <w:bookmarkStart w:id="6507" w:name="_Toc153890831"/>
      <w:bookmarkStart w:id="6508" w:name="_Toc161835132"/>
      <w:bookmarkStart w:id="6509" w:name="_Toc169755954"/>
      <w:bookmarkStart w:id="6510" w:name="_Toc186730274"/>
      <w:bookmarkStart w:id="6511" w:name="_Toc192837371"/>
      <w:bookmarkStart w:id="6512" w:name="_Toc199251280"/>
      <w:r w:rsidRPr="00616F0C">
        <w:t>6.</w:t>
      </w:r>
      <w:r>
        <w:t>2</w:t>
      </w:r>
      <w:r w:rsidRPr="00616F0C">
        <w:t>.6.2.1</w:t>
      </w:r>
      <w:r w:rsidRPr="00616F0C">
        <w:tab/>
        <w:t>Introduction</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513" w:name="_Toc66114974"/>
      <w:bookmarkStart w:id="6514" w:name="_Toc67686485"/>
      <w:bookmarkStart w:id="6515" w:name="_Toc74994774"/>
      <w:bookmarkStart w:id="6516" w:name="_Toc85468031"/>
      <w:bookmarkStart w:id="6517" w:name="_Toc89183079"/>
      <w:bookmarkStart w:id="6518" w:name="_Toc90651381"/>
      <w:bookmarkStart w:id="6519" w:name="_Toc96933531"/>
      <w:bookmarkStart w:id="6520" w:name="_Toc98507369"/>
      <w:bookmarkStart w:id="6521" w:name="_Toc98507822"/>
      <w:bookmarkStart w:id="6522" w:name="_Toc106640825"/>
      <w:bookmarkStart w:id="6523" w:name="_Toc122098699"/>
      <w:bookmarkStart w:id="6524" w:name="_Toc130844825"/>
      <w:bookmarkStart w:id="6525" w:name="_Toc138412347"/>
      <w:bookmarkStart w:id="6526" w:name="_Toc145957135"/>
      <w:bookmarkStart w:id="6527" w:name="_Toc153890832"/>
      <w:bookmarkStart w:id="6528" w:name="_Toc161835133"/>
      <w:bookmarkStart w:id="6529" w:name="_Toc169755955"/>
      <w:bookmarkStart w:id="6530" w:name="_Toc186730275"/>
      <w:bookmarkStart w:id="6531" w:name="_Toc192837372"/>
      <w:bookmarkStart w:id="6532" w:name="_Toc199251281"/>
      <w:r w:rsidRPr="00616F0C">
        <w:t>6.</w:t>
      </w:r>
      <w:r>
        <w:t>2</w:t>
      </w:r>
      <w:r w:rsidRPr="00616F0C">
        <w:t>.6.2.2</w:t>
      </w:r>
      <w:r w:rsidRPr="00616F0C">
        <w:tab/>
        <w:t xml:space="preserve">Type: </w:t>
      </w:r>
      <w:r>
        <w:t>Timer</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533" w:name="_Toc66114975"/>
      <w:bookmarkStart w:id="6534" w:name="_Toc67686486"/>
      <w:bookmarkStart w:id="6535" w:name="_Toc74994775"/>
      <w:bookmarkStart w:id="6536" w:name="_Toc85468032"/>
      <w:bookmarkStart w:id="6537" w:name="_Toc89183080"/>
      <w:bookmarkStart w:id="6538" w:name="_Toc90651382"/>
      <w:bookmarkStart w:id="6539" w:name="_Toc96933532"/>
      <w:bookmarkStart w:id="6540" w:name="_Toc98507370"/>
      <w:bookmarkStart w:id="6541" w:name="_Toc98507823"/>
      <w:bookmarkStart w:id="6542" w:name="_Toc106640826"/>
      <w:bookmarkStart w:id="6543" w:name="_Toc122098700"/>
      <w:bookmarkStart w:id="6544" w:name="_Toc130844826"/>
      <w:bookmarkStart w:id="6545" w:name="_Toc138412348"/>
      <w:bookmarkStart w:id="6546" w:name="_Toc145957136"/>
      <w:bookmarkStart w:id="6547" w:name="_Toc153890833"/>
      <w:bookmarkStart w:id="6548" w:name="_Toc161835134"/>
      <w:bookmarkStart w:id="6549" w:name="_Toc169755956"/>
      <w:bookmarkStart w:id="6550" w:name="_Toc186730276"/>
      <w:bookmarkStart w:id="6551" w:name="_Toc192837373"/>
      <w:bookmarkStart w:id="6552" w:name="_Toc199251282"/>
      <w:r w:rsidRPr="00616F0C">
        <w:lastRenderedPageBreak/>
        <w:t>6.</w:t>
      </w:r>
      <w:r>
        <w:t>2</w:t>
      </w:r>
      <w:r w:rsidRPr="00616F0C">
        <w:t>.6.2.</w:t>
      </w:r>
      <w:r>
        <w:t>3</w:t>
      </w:r>
      <w:r w:rsidRPr="00616F0C">
        <w:tab/>
        <w:t xml:space="preserve">Type: </w:t>
      </w:r>
      <w:r>
        <w:t>TimerIdList</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6553" w:name="_Toc66114976"/>
      <w:bookmarkStart w:id="6554" w:name="_Toc67686487"/>
      <w:bookmarkStart w:id="6555" w:name="_Toc74994776"/>
      <w:bookmarkStart w:id="6556" w:name="_Toc85468033"/>
      <w:bookmarkStart w:id="6557" w:name="_Toc89183081"/>
      <w:bookmarkStart w:id="6558" w:name="_Toc90651383"/>
      <w:bookmarkStart w:id="6559" w:name="_Toc96933533"/>
      <w:bookmarkStart w:id="6560" w:name="_Toc98507371"/>
      <w:bookmarkStart w:id="6561" w:name="_Toc98507824"/>
      <w:bookmarkStart w:id="6562" w:name="_Toc106640827"/>
      <w:bookmarkStart w:id="6563" w:name="_Toc122098701"/>
      <w:bookmarkStart w:id="6564" w:name="_Toc130844827"/>
      <w:bookmarkStart w:id="6565" w:name="_Toc138412349"/>
      <w:bookmarkStart w:id="6566" w:name="_Toc145957137"/>
      <w:bookmarkStart w:id="6567" w:name="_Toc153890834"/>
      <w:bookmarkStart w:id="6568" w:name="_Toc161835135"/>
      <w:bookmarkStart w:id="6569" w:name="_Toc169755957"/>
      <w:bookmarkStart w:id="6570" w:name="_Toc186730277"/>
      <w:bookmarkStart w:id="6571" w:name="_Toc192837374"/>
      <w:bookmarkStart w:id="6572" w:name="_Toc199251283"/>
      <w:r w:rsidRPr="00616F0C">
        <w:rPr>
          <w:lang w:val="en-US"/>
        </w:rPr>
        <w:t>6.</w:t>
      </w:r>
      <w:r>
        <w:rPr>
          <w:lang w:val="en-US"/>
        </w:rPr>
        <w:t>2</w:t>
      </w:r>
      <w:r w:rsidRPr="00616F0C">
        <w:rPr>
          <w:lang w:val="en-US"/>
        </w:rPr>
        <w:t>.6.3</w:t>
      </w:r>
      <w:r w:rsidRPr="00616F0C">
        <w:rPr>
          <w:lang w:val="en-US"/>
        </w:rPr>
        <w:tab/>
        <w:t>Simple data types and enumerations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384D9D8B" w14:textId="77777777" w:rsidR="00E134FC" w:rsidRPr="00616F0C" w:rsidRDefault="00E134FC" w:rsidP="00E134FC">
      <w:pPr>
        <w:pStyle w:val="Heading5"/>
      </w:pPr>
      <w:bookmarkStart w:id="6573" w:name="_Toc66114977"/>
      <w:bookmarkStart w:id="6574" w:name="_Toc67686488"/>
      <w:bookmarkStart w:id="6575" w:name="_Toc74994777"/>
      <w:bookmarkStart w:id="6576" w:name="_Toc85468034"/>
      <w:bookmarkStart w:id="6577" w:name="_Toc89183082"/>
      <w:bookmarkStart w:id="6578" w:name="_Toc90651384"/>
      <w:bookmarkStart w:id="6579" w:name="_Toc96933534"/>
      <w:bookmarkStart w:id="6580" w:name="_Toc98507372"/>
      <w:bookmarkStart w:id="6581" w:name="_Toc98507825"/>
      <w:bookmarkStart w:id="6582" w:name="_Toc106640828"/>
      <w:bookmarkStart w:id="6583" w:name="_Toc122098702"/>
      <w:bookmarkStart w:id="6584" w:name="_Toc130844828"/>
      <w:bookmarkStart w:id="6585" w:name="_Toc138412350"/>
      <w:bookmarkStart w:id="6586" w:name="_Toc145957138"/>
      <w:bookmarkStart w:id="6587" w:name="_Toc153890835"/>
      <w:bookmarkStart w:id="6588" w:name="_Toc161835136"/>
      <w:bookmarkStart w:id="6589" w:name="_Toc169755958"/>
      <w:bookmarkStart w:id="6590" w:name="_Toc186730278"/>
      <w:bookmarkStart w:id="6591" w:name="_Toc192837375"/>
      <w:bookmarkStart w:id="6592" w:name="_Toc199251284"/>
      <w:r w:rsidRPr="00616F0C">
        <w:t>6.</w:t>
      </w:r>
      <w:r>
        <w:t>2</w:t>
      </w:r>
      <w:r w:rsidRPr="00616F0C">
        <w:t>.6.3.1</w:t>
      </w:r>
      <w:r w:rsidRPr="00616F0C">
        <w:tab/>
        <w:t>Introduction</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6593" w:name="_Toc66114978"/>
      <w:bookmarkStart w:id="6594" w:name="_Toc67686489"/>
      <w:bookmarkStart w:id="6595" w:name="_Toc74994778"/>
      <w:bookmarkStart w:id="6596" w:name="_Toc85468035"/>
      <w:bookmarkStart w:id="6597" w:name="_Toc89183083"/>
      <w:bookmarkStart w:id="6598" w:name="_Toc90651385"/>
      <w:bookmarkStart w:id="6599" w:name="_Toc96933535"/>
      <w:bookmarkStart w:id="6600" w:name="_Toc98507373"/>
      <w:bookmarkStart w:id="6601" w:name="_Toc98507826"/>
      <w:bookmarkStart w:id="6602" w:name="_Toc106640829"/>
      <w:bookmarkStart w:id="6603" w:name="_Toc122098703"/>
      <w:bookmarkStart w:id="6604" w:name="_Toc130844829"/>
      <w:bookmarkStart w:id="6605" w:name="_Toc138412351"/>
      <w:bookmarkStart w:id="6606" w:name="_Toc145957139"/>
      <w:bookmarkStart w:id="6607" w:name="_Toc153890836"/>
      <w:bookmarkStart w:id="6608" w:name="_Toc161835137"/>
      <w:bookmarkStart w:id="6609" w:name="_Toc169755959"/>
      <w:bookmarkStart w:id="6610" w:name="_Toc186730279"/>
      <w:bookmarkStart w:id="6611" w:name="_Toc192837376"/>
      <w:bookmarkStart w:id="6612" w:name="_Toc199251285"/>
      <w:r w:rsidRPr="00616F0C">
        <w:t>6.</w:t>
      </w:r>
      <w:r>
        <w:t>2</w:t>
      </w:r>
      <w:r w:rsidRPr="00616F0C">
        <w:t>.6.3.2</w:t>
      </w:r>
      <w:r w:rsidRPr="00616F0C">
        <w:tab/>
        <w:t>Simple data types</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6613" w:name="_Toc66114979"/>
      <w:bookmarkStart w:id="6614" w:name="_Toc67686490"/>
      <w:bookmarkStart w:id="6615" w:name="_Toc74994779"/>
      <w:bookmarkStart w:id="6616" w:name="_Toc85468036"/>
      <w:bookmarkStart w:id="6617" w:name="_Toc89181530"/>
      <w:bookmarkStart w:id="6618" w:name="_Toc89183084"/>
      <w:bookmarkStart w:id="6619" w:name="_Toc90651386"/>
      <w:bookmarkStart w:id="6620" w:name="_Toc96933536"/>
      <w:bookmarkStart w:id="6621" w:name="_Toc98507374"/>
      <w:bookmarkStart w:id="6622" w:name="_Toc98507827"/>
      <w:bookmarkStart w:id="6623" w:name="_Toc106640830"/>
      <w:bookmarkStart w:id="6624" w:name="_Toc122098704"/>
      <w:bookmarkStart w:id="6625" w:name="_Toc130844830"/>
      <w:bookmarkStart w:id="6626" w:name="_Toc138412352"/>
      <w:bookmarkStart w:id="6627" w:name="_Toc145957140"/>
      <w:bookmarkStart w:id="6628" w:name="_Toc153890837"/>
      <w:bookmarkStart w:id="6629" w:name="_Toc161835138"/>
      <w:bookmarkStart w:id="6630" w:name="_Toc169755960"/>
      <w:bookmarkStart w:id="6631" w:name="_Toc186730280"/>
      <w:bookmarkStart w:id="6632" w:name="_Toc192837377"/>
      <w:bookmarkStart w:id="6633" w:name="_Toc199251286"/>
      <w:r w:rsidRPr="00616F0C">
        <w:t>6.</w:t>
      </w:r>
      <w:r>
        <w:t>2</w:t>
      </w:r>
      <w:r w:rsidRPr="00616F0C">
        <w:t>.7</w:t>
      </w:r>
      <w:r w:rsidRPr="00616F0C">
        <w:tab/>
        <w:t>Error Handling</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6026F245" w14:textId="77777777" w:rsidR="00E134FC" w:rsidRPr="00616F0C" w:rsidRDefault="00E134FC" w:rsidP="00E134FC">
      <w:pPr>
        <w:pStyle w:val="Heading4"/>
      </w:pPr>
      <w:bookmarkStart w:id="6634" w:name="_Toc66114980"/>
      <w:bookmarkStart w:id="6635" w:name="_Toc67686491"/>
      <w:bookmarkStart w:id="6636" w:name="_Toc74994780"/>
      <w:bookmarkStart w:id="6637" w:name="_Toc85468037"/>
      <w:bookmarkStart w:id="6638" w:name="_Toc89183085"/>
      <w:bookmarkStart w:id="6639" w:name="_Toc90651387"/>
      <w:bookmarkStart w:id="6640" w:name="_Toc96933537"/>
      <w:bookmarkStart w:id="6641" w:name="_Toc98507375"/>
      <w:bookmarkStart w:id="6642" w:name="_Toc98507828"/>
      <w:bookmarkStart w:id="6643" w:name="_Toc106640831"/>
      <w:bookmarkStart w:id="6644" w:name="_Toc122098705"/>
      <w:bookmarkStart w:id="6645" w:name="_Toc130844831"/>
      <w:bookmarkStart w:id="6646" w:name="_Toc138412353"/>
      <w:bookmarkStart w:id="6647" w:name="_Toc145957141"/>
      <w:bookmarkStart w:id="6648" w:name="_Toc153890838"/>
      <w:bookmarkStart w:id="6649" w:name="_Toc161835139"/>
      <w:bookmarkStart w:id="6650" w:name="_Toc169755961"/>
      <w:bookmarkStart w:id="6651" w:name="_Toc186730281"/>
      <w:bookmarkStart w:id="6652" w:name="_Toc192837378"/>
      <w:bookmarkStart w:id="6653" w:name="_Toc199251287"/>
      <w:r w:rsidRPr="00616F0C">
        <w:t>6.</w:t>
      </w:r>
      <w:r>
        <w:t>2</w:t>
      </w:r>
      <w:r w:rsidRPr="00616F0C">
        <w:t>.7.1</w:t>
      </w:r>
      <w:r w:rsidRPr="00616F0C">
        <w:tab/>
        <w:t>General</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6654" w:name="_Toc66114981"/>
      <w:bookmarkStart w:id="6655" w:name="_Toc67686492"/>
      <w:bookmarkStart w:id="6656" w:name="_Toc74994781"/>
      <w:bookmarkStart w:id="6657" w:name="_Toc85468038"/>
      <w:bookmarkStart w:id="6658" w:name="_Toc89183086"/>
      <w:bookmarkStart w:id="6659" w:name="_Toc90651388"/>
      <w:bookmarkStart w:id="6660" w:name="_Toc96933538"/>
      <w:bookmarkStart w:id="6661" w:name="_Toc98507376"/>
      <w:bookmarkStart w:id="6662" w:name="_Toc98507829"/>
      <w:bookmarkStart w:id="6663" w:name="_Toc106640832"/>
      <w:bookmarkStart w:id="6664" w:name="_Toc122098706"/>
      <w:bookmarkStart w:id="6665" w:name="_Toc130844832"/>
      <w:bookmarkStart w:id="6666" w:name="_Toc138412354"/>
      <w:bookmarkStart w:id="6667" w:name="_Toc145957142"/>
      <w:bookmarkStart w:id="6668" w:name="_Toc153890839"/>
      <w:bookmarkStart w:id="6669" w:name="_Toc161835140"/>
      <w:bookmarkStart w:id="6670" w:name="_Toc169755962"/>
      <w:bookmarkStart w:id="6671" w:name="_Toc186730282"/>
      <w:bookmarkStart w:id="6672" w:name="_Toc192837379"/>
      <w:bookmarkStart w:id="6673" w:name="_Toc199251288"/>
      <w:r w:rsidRPr="00616F0C">
        <w:t>6.</w:t>
      </w:r>
      <w:r>
        <w:t>2</w:t>
      </w:r>
      <w:r w:rsidRPr="00616F0C">
        <w:t>.7.2</w:t>
      </w:r>
      <w:r w:rsidRPr="00616F0C">
        <w:tab/>
        <w:t>Protocol Errors</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6674" w:name="_Toc66114982"/>
      <w:bookmarkStart w:id="6675" w:name="_Toc67686493"/>
      <w:bookmarkStart w:id="6676" w:name="_Toc74994782"/>
      <w:bookmarkStart w:id="6677" w:name="_Toc85468039"/>
      <w:bookmarkStart w:id="6678" w:name="_Toc89183087"/>
      <w:bookmarkStart w:id="6679" w:name="_Toc90651389"/>
      <w:bookmarkStart w:id="6680" w:name="_Toc96933539"/>
      <w:bookmarkStart w:id="6681" w:name="_Toc98507377"/>
      <w:bookmarkStart w:id="6682" w:name="_Toc98507830"/>
      <w:bookmarkStart w:id="6683" w:name="_Toc106640833"/>
      <w:bookmarkStart w:id="6684" w:name="_Toc122098707"/>
      <w:bookmarkStart w:id="6685" w:name="_Toc130844833"/>
      <w:bookmarkStart w:id="6686" w:name="_Toc138412355"/>
      <w:bookmarkStart w:id="6687" w:name="_Toc145957143"/>
      <w:bookmarkStart w:id="6688" w:name="_Toc153890840"/>
      <w:bookmarkStart w:id="6689" w:name="_Toc161835141"/>
      <w:bookmarkStart w:id="6690" w:name="_Toc169755963"/>
      <w:bookmarkStart w:id="6691" w:name="_Toc186730283"/>
      <w:bookmarkStart w:id="6692" w:name="_Toc192837380"/>
      <w:bookmarkStart w:id="6693" w:name="_Toc199251289"/>
      <w:r w:rsidRPr="00616F0C">
        <w:t>6.</w:t>
      </w:r>
      <w:r>
        <w:t>2</w:t>
      </w:r>
      <w:r w:rsidRPr="00616F0C">
        <w:t>.7.3</w:t>
      </w:r>
      <w:r w:rsidRPr="00616F0C">
        <w:tab/>
        <w:t>Application Errors</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6694" w:name="_Toc66114983"/>
      <w:bookmarkStart w:id="6695" w:name="_Toc67686494"/>
      <w:bookmarkStart w:id="6696" w:name="_Toc74994783"/>
      <w:bookmarkStart w:id="6697" w:name="_Toc85468040"/>
      <w:bookmarkStart w:id="6698" w:name="_Toc89181531"/>
      <w:bookmarkStart w:id="6699" w:name="_Toc89183088"/>
      <w:bookmarkStart w:id="6700" w:name="_Toc90651390"/>
      <w:bookmarkStart w:id="6701" w:name="_Toc96933540"/>
      <w:bookmarkStart w:id="6702" w:name="_Toc98507378"/>
      <w:bookmarkStart w:id="6703" w:name="_Toc98507831"/>
      <w:bookmarkStart w:id="6704" w:name="_Toc106640834"/>
      <w:bookmarkStart w:id="6705" w:name="_Toc122098708"/>
      <w:bookmarkStart w:id="6706" w:name="_Toc130844834"/>
      <w:bookmarkStart w:id="6707" w:name="_Toc138412356"/>
      <w:bookmarkStart w:id="6708" w:name="_Toc145957144"/>
      <w:bookmarkStart w:id="6709" w:name="_Toc153890841"/>
      <w:bookmarkStart w:id="6710" w:name="_Toc161835142"/>
      <w:bookmarkStart w:id="6711" w:name="_Toc169755964"/>
      <w:bookmarkStart w:id="6712" w:name="_Toc186730284"/>
      <w:bookmarkStart w:id="6713" w:name="_Toc192837381"/>
      <w:bookmarkStart w:id="6714" w:name="_Toc199251290"/>
      <w:r w:rsidRPr="00616F0C">
        <w:lastRenderedPageBreak/>
        <w:t>6.</w:t>
      </w:r>
      <w:r>
        <w:t>2</w:t>
      </w:r>
      <w:r w:rsidRPr="00616F0C">
        <w:t>.8</w:t>
      </w:r>
      <w:r w:rsidRPr="00616F0C">
        <w:rPr>
          <w:lang w:eastAsia="zh-CN"/>
        </w:rPr>
        <w:tab/>
        <w:t>Feature negotiation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6715" w:name="_Toc66114984"/>
      <w:bookmarkStart w:id="6716" w:name="_Toc67686495"/>
      <w:bookmarkStart w:id="6717" w:name="_Toc74994784"/>
      <w:bookmarkStart w:id="6718" w:name="_Toc85468041"/>
      <w:bookmarkStart w:id="6719" w:name="_Toc89181532"/>
      <w:bookmarkStart w:id="6720" w:name="_Toc89183089"/>
      <w:bookmarkStart w:id="6721" w:name="_Toc90651391"/>
      <w:bookmarkStart w:id="6722" w:name="_Toc96933541"/>
      <w:bookmarkStart w:id="6723" w:name="_Toc98507379"/>
      <w:bookmarkStart w:id="6724" w:name="_Toc98507832"/>
      <w:bookmarkStart w:id="6725" w:name="_Toc106640835"/>
      <w:bookmarkStart w:id="6726" w:name="_Toc122098709"/>
      <w:bookmarkStart w:id="6727" w:name="_Toc130844835"/>
      <w:bookmarkStart w:id="6728" w:name="_Toc138412357"/>
      <w:bookmarkStart w:id="6729" w:name="_Toc145957145"/>
      <w:bookmarkStart w:id="6730" w:name="_Toc153890842"/>
      <w:bookmarkStart w:id="6731" w:name="_Toc161835143"/>
      <w:bookmarkStart w:id="6732" w:name="_Toc169755965"/>
      <w:bookmarkStart w:id="6733" w:name="_Toc186730285"/>
      <w:bookmarkStart w:id="6734" w:name="_Toc192837382"/>
      <w:bookmarkStart w:id="6735" w:name="_Toc199251291"/>
      <w:r w:rsidRPr="00616F0C">
        <w:t>6.</w:t>
      </w:r>
      <w:r>
        <w:t>2</w:t>
      </w:r>
      <w:r w:rsidRPr="00616F0C">
        <w:t>.9</w:t>
      </w:r>
      <w:r w:rsidRPr="00616F0C">
        <w:tab/>
        <w:t>Security</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6736" w:name="_Toc22187602"/>
      <w:bookmarkStart w:id="6737" w:name="_Toc22630824"/>
      <w:bookmarkStart w:id="6738" w:name="_Toc34227119"/>
      <w:bookmarkStart w:id="6739" w:name="_Toc34749834"/>
      <w:bookmarkStart w:id="6740" w:name="_Toc34750394"/>
      <w:bookmarkStart w:id="6741" w:name="_Toc34750584"/>
      <w:bookmarkStart w:id="6742" w:name="_Toc35940990"/>
      <w:bookmarkStart w:id="6743" w:name="_Toc35937423"/>
      <w:bookmarkStart w:id="6744" w:name="_Toc36463817"/>
      <w:bookmarkStart w:id="6745" w:name="_Toc43131773"/>
      <w:bookmarkStart w:id="6746" w:name="_Toc45032608"/>
      <w:bookmarkStart w:id="6747" w:name="_Toc49782302"/>
      <w:bookmarkStart w:id="6748" w:name="_Toc51873738"/>
      <w:bookmarkStart w:id="6749" w:name="_Toc57209234"/>
      <w:bookmarkStart w:id="6750" w:name="_Toc58588577"/>
      <w:bookmarkStart w:id="6751" w:name="_Toc66114985"/>
      <w:bookmarkStart w:id="6752" w:name="_Toc67686496"/>
      <w:bookmarkStart w:id="6753" w:name="_Toc74994785"/>
      <w:bookmarkStart w:id="6754" w:name="_Toc85468042"/>
      <w:bookmarkStart w:id="6755" w:name="_Toc89183090"/>
      <w:bookmarkStart w:id="6756" w:name="_Toc90651392"/>
      <w:bookmarkStart w:id="6757" w:name="_Toc96933542"/>
      <w:bookmarkStart w:id="6758" w:name="_Toc98507380"/>
      <w:bookmarkStart w:id="6759" w:name="_Toc98507833"/>
      <w:bookmarkStart w:id="6760" w:name="_Toc106640836"/>
      <w:bookmarkStart w:id="6761" w:name="_Toc122098710"/>
      <w:bookmarkStart w:id="6762" w:name="_Toc130844836"/>
      <w:bookmarkStart w:id="6763" w:name="_Toc138412358"/>
      <w:bookmarkStart w:id="6764" w:name="_Toc145957146"/>
      <w:bookmarkStart w:id="6765" w:name="_Toc153890843"/>
      <w:bookmarkStart w:id="6766" w:name="_Toc161835144"/>
      <w:bookmarkStart w:id="6767" w:name="_Toc169755966"/>
      <w:bookmarkStart w:id="6768" w:name="_Toc186730286"/>
      <w:bookmarkStart w:id="6769" w:name="_Toc192837383"/>
      <w:bookmarkStart w:id="6770" w:name="_Toc199251292"/>
      <w:r w:rsidRPr="00616F0C">
        <w:lastRenderedPageBreak/>
        <w:t>Annex A (normative):</w:t>
      </w:r>
      <w:r w:rsidRPr="00616F0C">
        <w:br/>
        <w:t>OpenAPI specification</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54BD10EC" w14:textId="77777777" w:rsidR="00E134FC" w:rsidRPr="00616F0C" w:rsidRDefault="00E134FC" w:rsidP="0029216D">
      <w:pPr>
        <w:pStyle w:val="Heading1"/>
      </w:pPr>
      <w:bookmarkStart w:id="6771" w:name="_Toc22187603"/>
      <w:bookmarkStart w:id="6772" w:name="_Toc22630825"/>
      <w:bookmarkStart w:id="6773" w:name="_Toc34227120"/>
      <w:bookmarkStart w:id="6774" w:name="_Toc34749835"/>
      <w:bookmarkStart w:id="6775" w:name="_Toc34750395"/>
      <w:bookmarkStart w:id="6776" w:name="_Toc34750585"/>
      <w:bookmarkStart w:id="6777" w:name="_Toc35940991"/>
      <w:bookmarkStart w:id="6778" w:name="_Toc35937424"/>
      <w:bookmarkStart w:id="6779" w:name="_Toc36463818"/>
      <w:bookmarkStart w:id="6780" w:name="_Toc43131774"/>
      <w:bookmarkStart w:id="6781" w:name="_Toc45032609"/>
      <w:bookmarkStart w:id="6782" w:name="_Toc49782303"/>
      <w:bookmarkStart w:id="6783" w:name="_Toc51873739"/>
      <w:bookmarkStart w:id="6784" w:name="_Toc57209235"/>
      <w:bookmarkStart w:id="6785" w:name="_Toc58588578"/>
      <w:bookmarkStart w:id="6786" w:name="_Toc66114986"/>
      <w:bookmarkStart w:id="6787" w:name="_Toc67686497"/>
      <w:bookmarkStart w:id="6788" w:name="_Toc74994786"/>
      <w:bookmarkStart w:id="6789" w:name="_Toc85468043"/>
      <w:bookmarkStart w:id="6790" w:name="_Toc89181533"/>
      <w:bookmarkStart w:id="6791" w:name="_Toc89183091"/>
      <w:bookmarkStart w:id="6792" w:name="_Toc90651393"/>
      <w:bookmarkStart w:id="6793" w:name="_Toc96933543"/>
      <w:bookmarkStart w:id="6794" w:name="_Toc98507381"/>
      <w:bookmarkStart w:id="6795" w:name="_Toc98507834"/>
      <w:bookmarkStart w:id="6796" w:name="_Toc106640837"/>
      <w:bookmarkStart w:id="6797" w:name="_Toc122098711"/>
      <w:bookmarkStart w:id="6798" w:name="_Toc130844837"/>
      <w:bookmarkStart w:id="6799" w:name="_Toc138412359"/>
      <w:bookmarkStart w:id="6800" w:name="_Toc145957147"/>
      <w:bookmarkStart w:id="6801" w:name="_Toc153890844"/>
      <w:bookmarkStart w:id="6802" w:name="_Toc161835145"/>
      <w:bookmarkStart w:id="6803" w:name="_Toc169755967"/>
      <w:bookmarkStart w:id="6804" w:name="_Toc186730287"/>
      <w:bookmarkStart w:id="6805" w:name="_Toc192837384"/>
      <w:bookmarkStart w:id="6806" w:name="_Toc199251293"/>
      <w:r w:rsidRPr="00616F0C">
        <w:t>A.1</w:t>
      </w:r>
      <w:r w:rsidRPr="00616F0C">
        <w:tab/>
        <w:t>General</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6807" w:name="_Toc22187604"/>
      <w:bookmarkStart w:id="6808" w:name="_Toc22630826"/>
      <w:bookmarkStart w:id="6809" w:name="_Toc34227121"/>
      <w:bookmarkStart w:id="6810" w:name="_Toc34749836"/>
      <w:bookmarkStart w:id="6811" w:name="_Toc34750396"/>
      <w:bookmarkStart w:id="6812" w:name="_Toc34750586"/>
      <w:bookmarkStart w:id="6813" w:name="_Toc35940992"/>
      <w:bookmarkStart w:id="6814" w:name="_Toc35937425"/>
      <w:bookmarkStart w:id="6815" w:name="_Toc36463819"/>
      <w:bookmarkStart w:id="6816" w:name="_Toc43131775"/>
      <w:bookmarkStart w:id="6817" w:name="_Toc45032610"/>
      <w:bookmarkStart w:id="6818" w:name="_Toc49782304"/>
      <w:bookmarkStart w:id="6819" w:name="_Toc51873740"/>
      <w:bookmarkStart w:id="6820" w:name="_Toc57209236"/>
      <w:bookmarkStart w:id="6821" w:name="_Toc58588579"/>
      <w:bookmarkStart w:id="6822" w:name="_Toc66114987"/>
      <w:bookmarkStart w:id="6823" w:name="_Toc67686498"/>
      <w:bookmarkStart w:id="6824" w:name="_Toc74994787"/>
      <w:bookmarkStart w:id="6825" w:name="_Toc85468044"/>
      <w:bookmarkStart w:id="6826" w:name="_Toc89181534"/>
      <w:bookmarkStart w:id="6827" w:name="_Toc89183092"/>
      <w:bookmarkStart w:id="6828" w:name="_Toc90651394"/>
      <w:bookmarkStart w:id="6829" w:name="_Toc96933544"/>
      <w:bookmarkStart w:id="6830" w:name="_Toc98507382"/>
      <w:bookmarkStart w:id="6831" w:name="_Toc98507835"/>
      <w:bookmarkStart w:id="6832" w:name="_Toc106640838"/>
      <w:bookmarkStart w:id="6833" w:name="_Toc122098712"/>
      <w:bookmarkStart w:id="6834" w:name="_Toc130844838"/>
      <w:bookmarkStart w:id="6835" w:name="_Toc138412360"/>
      <w:bookmarkStart w:id="6836" w:name="_Toc145957148"/>
      <w:bookmarkStart w:id="6837" w:name="_Toc153890845"/>
      <w:bookmarkStart w:id="6838" w:name="_Toc161835146"/>
      <w:bookmarkStart w:id="6839" w:name="_Toc169755968"/>
      <w:bookmarkStart w:id="6840" w:name="_Toc186730288"/>
      <w:bookmarkStart w:id="6841" w:name="_Toc192837385"/>
      <w:bookmarkStart w:id="6842" w:name="_Toc199251294"/>
      <w:r w:rsidRPr="00616F0C">
        <w:t>A.2</w:t>
      </w:r>
      <w:r w:rsidRPr="00616F0C">
        <w:tab/>
        <w:t>Nudsf_DataRepository API</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5D846437" w:rsidR="00E134FC" w:rsidRPr="00616F0C" w:rsidRDefault="00E134FC" w:rsidP="00E134FC">
      <w:pPr>
        <w:pStyle w:val="PL"/>
        <w:rPr>
          <w:lang w:val="fr-FR"/>
        </w:rPr>
      </w:pPr>
      <w:r w:rsidRPr="00616F0C">
        <w:rPr>
          <w:lang w:val="fr-FR"/>
        </w:rPr>
        <w:t xml:space="preserve">  version: 1.</w:t>
      </w:r>
      <w:r w:rsidR="00306205">
        <w:rPr>
          <w:lang w:val="fr-FR"/>
        </w:rPr>
        <w:t>3</w:t>
      </w:r>
      <w:r w:rsidRPr="00616F0C">
        <w:rPr>
          <w:lang w:val="fr-FR"/>
        </w:rPr>
        <w:t>.</w:t>
      </w:r>
      <w:r>
        <w:rPr>
          <w:lang w:val="fr-FR"/>
        </w:rPr>
        <w:t>0</w:t>
      </w:r>
      <w:r w:rsidR="00457FF8">
        <w:rPr>
          <w:lang w:val="fr-FR"/>
        </w:rPr>
        <w:t>-alpha.</w:t>
      </w:r>
      <w:r w:rsidR="0070608E">
        <w:rPr>
          <w:lang w:val="fr-FR"/>
        </w:rPr>
        <w:t>2</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E208D31" w:rsidR="00E134FC" w:rsidRPr="00616F0C" w:rsidRDefault="00E134FC" w:rsidP="00E134FC">
      <w:pPr>
        <w:pStyle w:val="PL"/>
      </w:pPr>
      <w:r w:rsidRPr="00616F0C">
        <w:t xml:space="preserve">    © 202</w:t>
      </w:r>
      <w:r w:rsidR="00457FF8">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3B057F4D" w:rsidR="00E134FC" w:rsidRPr="00616F0C" w:rsidRDefault="00E134FC" w:rsidP="00E134FC">
      <w:pPr>
        <w:pStyle w:val="PL"/>
        <w:rPr>
          <w:lang w:val="fr-FR"/>
        </w:rPr>
      </w:pPr>
      <w:r w:rsidRPr="00616F0C">
        <w:rPr>
          <w:lang w:val="fr-FR"/>
        </w:rPr>
        <w:t xml:space="preserve">  description: 3GPP TS 29.598 </w:t>
      </w:r>
      <w:r w:rsidRPr="00616F0C">
        <w:t>UDSF Services, V1</w:t>
      </w:r>
      <w:r w:rsidR="00457FF8">
        <w:t>9</w:t>
      </w:r>
      <w:r w:rsidRPr="00616F0C">
        <w:t>.</w:t>
      </w:r>
      <w:r w:rsidR="0070608E">
        <w:t>2</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6843" w:name="_Hlk187402112"/>
      <w:r w:rsidRPr="00616F0C">
        <w:rPr>
          <w:lang w:val="en-US"/>
        </w:rPr>
        <w:t xml:space="preserve">          $ref: '#/components/responses/Record</w:t>
      </w:r>
      <w:r>
        <w:rPr>
          <w:lang w:val="en-US"/>
        </w:rPr>
        <w:t>SearchResult</w:t>
      </w:r>
      <w:r w:rsidRPr="00616F0C">
        <w:rPr>
          <w:lang w:val="en-US"/>
        </w:rPr>
        <w:t>Body'</w:t>
      </w:r>
    </w:p>
    <w:bookmarkEnd w:id="6843"/>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lastRenderedPageBreak/>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lastRenderedPageBreak/>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lastRenderedPageBreak/>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lastRenderedPageBreak/>
        <w:t xml:space="preserve">        </w:t>
      </w:r>
      <w:bookmarkStart w:id="6844"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6845"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6844"/>
    <w:bookmarkEnd w:id="6845"/>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lastRenderedPageBreak/>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lastRenderedPageBreak/>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lastRenderedPageBreak/>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lastRenderedPageBreak/>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lastRenderedPageBreak/>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lastRenderedPageBreak/>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lastRenderedPageBreak/>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lastRenderedPageBreak/>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lastRenderedPageBreak/>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lastRenderedPageBreak/>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lastRenderedPageBreak/>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lastRenderedPageBreak/>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lastRenderedPageBreak/>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lastRenderedPageBreak/>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lastRenderedPageBreak/>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lastRenderedPageBreak/>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lastRenderedPageBreak/>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lastRenderedPageBreak/>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lastRenderedPageBreak/>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lastRenderedPageBreak/>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lastRenderedPageBreak/>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6846"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6846"/>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lastRenderedPageBreak/>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lastRenderedPageBreak/>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lastRenderedPageBreak/>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lastRenderedPageBreak/>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lastRenderedPageBreak/>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lastRenderedPageBreak/>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6847" w:name="_Toc66114988"/>
      <w:bookmarkStart w:id="6848" w:name="_Toc67686499"/>
      <w:bookmarkStart w:id="6849" w:name="_Toc74994788"/>
      <w:bookmarkStart w:id="6850" w:name="_Toc85468045"/>
      <w:bookmarkStart w:id="6851" w:name="_Toc89181535"/>
      <w:bookmarkStart w:id="6852" w:name="_Toc89183093"/>
      <w:bookmarkStart w:id="6853" w:name="_Toc90651395"/>
      <w:bookmarkStart w:id="6854" w:name="_Toc96933545"/>
      <w:bookmarkStart w:id="6855" w:name="_Toc98507383"/>
      <w:bookmarkStart w:id="6856" w:name="_Toc98507836"/>
      <w:bookmarkStart w:id="6857" w:name="_Toc106640839"/>
      <w:bookmarkStart w:id="6858" w:name="_Toc122098713"/>
      <w:bookmarkStart w:id="6859" w:name="_Toc130844839"/>
      <w:bookmarkStart w:id="6860" w:name="_Toc138412361"/>
      <w:bookmarkStart w:id="6861" w:name="_Toc145957149"/>
      <w:bookmarkStart w:id="6862" w:name="_Toc153890846"/>
      <w:bookmarkStart w:id="6863" w:name="_Toc161835147"/>
      <w:bookmarkStart w:id="6864" w:name="_Toc169755969"/>
      <w:bookmarkStart w:id="6865" w:name="_Toc186730289"/>
      <w:bookmarkStart w:id="6866" w:name="_Toc192837386"/>
      <w:bookmarkStart w:id="6867" w:name="_Toc199251295"/>
      <w:bookmarkStart w:id="6868" w:name="historyclause"/>
      <w:r w:rsidRPr="00616F0C">
        <w:t>A.</w:t>
      </w:r>
      <w:r>
        <w:t>3</w:t>
      </w:r>
      <w:r w:rsidRPr="00616F0C">
        <w:tab/>
        <w:t>Nudsf_</w:t>
      </w:r>
      <w:r>
        <w:t>Timer</w:t>
      </w:r>
      <w:r w:rsidRPr="00616F0C">
        <w:t xml:space="preserve"> API</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4779DAA9" w:rsidR="00E134FC" w:rsidRPr="00616F0C" w:rsidRDefault="00E134FC" w:rsidP="00E134FC">
      <w:pPr>
        <w:pStyle w:val="PL"/>
        <w:rPr>
          <w:lang w:val="fr-FR"/>
        </w:rPr>
      </w:pPr>
      <w:r w:rsidRPr="00616F0C">
        <w:rPr>
          <w:lang w:val="fr-FR"/>
        </w:rPr>
        <w:t xml:space="preserve">  version: 1.</w:t>
      </w:r>
      <w:r w:rsidR="00736EE9">
        <w:rPr>
          <w:lang w:val="fr-FR"/>
        </w:rPr>
        <w:t>2</w:t>
      </w:r>
      <w:r w:rsidRPr="00616F0C">
        <w:rPr>
          <w:lang w:val="fr-FR"/>
        </w:rPr>
        <w:t>.</w:t>
      </w:r>
      <w:r>
        <w:rPr>
          <w:lang w:val="fr-FR"/>
        </w:rPr>
        <w:t>0</w:t>
      </w:r>
      <w:r w:rsidR="00736EE9">
        <w:rPr>
          <w:lang w:val="fr-FR"/>
        </w:rPr>
        <w:t>-alpha.1</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5ED370D" w:rsidR="00E134FC" w:rsidRPr="00616F0C" w:rsidRDefault="00E134FC" w:rsidP="00E134FC">
      <w:pPr>
        <w:pStyle w:val="PL"/>
      </w:pPr>
      <w:r w:rsidRPr="00616F0C">
        <w:t xml:space="preserve">    © 202</w:t>
      </w:r>
      <w:r w:rsidR="00691F62">
        <w:t>4</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5B1E2B0A" w:rsidR="00E134FC" w:rsidRPr="00616F0C" w:rsidRDefault="00E134FC" w:rsidP="00E134FC">
      <w:pPr>
        <w:pStyle w:val="PL"/>
        <w:rPr>
          <w:lang w:val="fr-FR"/>
        </w:rPr>
      </w:pPr>
      <w:r w:rsidRPr="00616F0C">
        <w:rPr>
          <w:lang w:val="fr-FR"/>
        </w:rPr>
        <w:t xml:space="preserve">  description: 3GPP TS 29.598 </w:t>
      </w:r>
      <w:r w:rsidRPr="00616F0C">
        <w:t>UDSF Services, V1</w:t>
      </w:r>
      <w:r w:rsidR="00736EE9">
        <w:t>9</w:t>
      </w:r>
      <w:r w:rsidRPr="00616F0C">
        <w:t>.</w:t>
      </w:r>
      <w:r w:rsidR="00736EE9">
        <w:t>0</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lastRenderedPageBreak/>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lastRenderedPageBreak/>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lastRenderedPageBreak/>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lastRenderedPageBreak/>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lastRenderedPageBreak/>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lastRenderedPageBreak/>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lastRenderedPageBreak/>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6869" w:name="_Toc34227122"/>
      <w:bookmarkStart w:id="6870" w:name="_Toc34749837"/>
      <w:bookmarkStart w:id="6871" w:name="_Toc34750397"/>
      <w:bookmarkStart w:id="6872" w:name="_Toc34750587"/>
      <w:bookmarkStart w:id="6873" w:name="_Toc35940993"/>
      <w:bookmarkStart w:id="6874" w:name="_Toc35937426"/>
      <w:bookmarkStart w:id="6875" w:name="_Toc36463820"/>
      <w:bookmarkStart w:id="6876" w:name="_Toc43131776"/>
      <w:bookmarkStart w:id="6877" w:name="_Toc45032611"/>
      <w:bookmarkStart w:id="6878" w:name="_Toc49782305"/>
      <w:bookmarkStart w:id="6879" w:name="_Toc51873741"/>
      <w:bookmarkStart w:id="6880" w:name="_Toc57209237"/>
      <w:bookmarkStart w:id="6881" w:name="_Toc58588580"/>
      <w:bookmarkStart w:id="6882" w:name="_Toc66114989"/>
      <w:bookmarkStart w:id="6883" w:name="_Toc67686500"/>
      <w:bookmarkStart w:id="6884" w:name="_Toc74994789"/>
      <w:bookmarkStart w:id="6885" w:name="_Toc85468046"/>
      <w:bookmarkStart w:id="6886" w:name="_Toc89183094"/>
      <w:bookmarkStart w:id="6887" w:name="_Toc90651396"/>
      <w:bookmarkStart w:id="6888" w:name="_Toc96933546"/>
      <w:bookmarkStart w:id="6889" w:name="_Toc98507384"/>
      <w:bookmarkStart w:id="6890" w:name="_Toc98507837"/>
      <w:bookmarkStart w:id="6891" w:name="_Toc106640840"/>
      <w:bookmarkStart w:id="6892" w:name="_Toc122098714"/>
      <w:bookmarkStart w:id="6893" w:name="_Toc130844840"/>
      <w:bookmarkStart w:id="6894" w:name="_Toc138412362"/>
      <w:bookmarkStart w:id="6895" w:name="_Toc145957150"/>
      <w:bookmarkStart w:id="6896" w:name="_Toc153890847"/>
      <w:bookmarkStart w:id="6897" w:name="_Toc161835148"/>
      <w:bookmarkStart w:id="6898" w:name="_Toc169755970"/>
      <w:bookmarkStart w:id="6899" w:name="_Toc186730290"/>
      <w:bookmarkStart w:id="6900" w:name="_Toc192837387"/>
      <w:bookmarkStart w:id="6901" w:name="_Toc199251296"/>
      <w:bookmarkStart w:id="6902" w:name="_Toc22187605"/>
      <w:bookmarkStart w:id="6903" w:name="_Toc22630827"/>
      <w:r w:rsidRPr="00616F0C">
        <w:lastRenderedPageBreak/>
        <w:t>Annex B (informative):</w:t>
      </w:r>
      <w:r w:rsidRPr="00616F0C">
        <w:br/>
        <w:t>Search Examples</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0125E319" w14:textId="77777777" w:rsidR="002276D2" w:rsidRPr="004F5152" w:rsidRDefault="002276D2" w:rsidP="002276D2">
      <w:pPr>
        <w:pStyle w:val="Heading1"/>
      </w:pPr>
      <w:bookmarkStart w:id="6904" w:name="_Toc130844841"/>
      <w:bookmarkStart w:id="6905" w:name="_Toc138412363"/>
      <w:bookmarkStart w:id="6906" w:name="_Toc145957151"/>
      <w:bookmarkStart w:id="6907" w:name="_Toc153890848"/>
      <w:bookmarkStart w:id="6908" w:name="_Toc161835149"/>
      <w:bookmarkStart w:id="6909" w:name="_Toc169755971"/>
      <w:bookmarkStart w:id="6910" w:name="_Toc186730291"/>
      <w:bookmarkStart w:id="6911" w:name="_Toc192837388"/>
      <w:bookmarkStart w:id="6912" w:name="_Toc199251297"/>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6904"/>
      <w:bookmarkEnd w:id="6905"/>
      <w:bookmarkEnd w:id="6906"/>
      <w:bookmarkEnd w:id="6907"/>
      <w:bookmarkEnd w:id="6908"/>
      <w:bookmarkEnd w:id="6909"/>
      <w:bookmarkEnd w:id="6910"/>
      <w:bookmarkEnd w:id="6911"/>
      <w:bookmarkEnd w:id="6912"/>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5" type="#_x0000_t75" style="width:115.5pt;height:50.25pt" o:ole="">
            <v:imagedata r:id="rId92" o:title=""/>
          </v:shape>
          <o:OLEObject Type="Embed" ProgID="Word.Document.12" ShapeID="_x0000_i1065" DrawAspect="Content" ObjectID="_1809867796"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6" type="#_x0000_t75" style="width:282.05pt;height:130.45pt" o:ole="">
            <v:imagedata r:id="rId94" o:title=""/>
          </v:shape>
          <o:OLEObject Type="Embed" ProgID="Word.Document.12" ShapeID="_x0000_i1066" DrawAspect="Content" ObjectID="_1809867797"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7" type="#_x0000_t75" style="width:245.15pt;height:51pt" o:ole="">
            <v:imagedata r:id="rId96" o:title=""/>
          </v:shape>
          <o:OLEObject Type="Embed" ProgID="Word.Document.12" ShapeID="_x0000_i1067" DrawAspect="Content" ObjectID="_1809867798"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8" type="#_x0000_t75" style="width:129.7pt;height:29.25pt" o:ole="">
            <v:imagedata r:id="rId99" o:title=""/>
          </v:shape>
          <o:OLEObject Type="Embed" ProgID="Word.Document.12" ShapeID="_x0000_i1068" DrawAspect="Content" ObjectID="_1809867799"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6913" w:name="_Toc130844842"/>
      <w:bookmarkStart w:id="6914" w:name="_Toc138412364"/>
      <w:bookmarkStart w:id="6915" w:name="_Toc145957152"/>
      <w:bookmarkStart w:id="6916" w:name="_Toc153890849"/>
      <w:bookmarkStart w:id="6917" w:name="_Toc161835150"/>
      <w:bookmarkStart w:id="6918" w:name="_Toc169755972"/>
      <w:bookmarkStart w:id="6919" w:name="_Toc186730292"/>
      <w:bookmarkStart w:id="6920" w:name="_Toc192837389"/>
      <w:bookmarkStart w:id="6921" w:name="_Toc199251298"/>
      <w:bookmarkStart w:id="6922" w:name="_Toc34227123"/>
      <w:bookmarkStart w:id="6923" w:name="_Toc34749838"/>
      <w:bookmarkStart w:id="6924" w:name="_Toc34750398"/>
      <w:bookmarkStart w:id="6925" w:name="_Toc34750588"/>
      <w:bookmarkStart w:id="6926" w:name="_Toc35940994"/>
      <w:bookmarkStart w:id="6927" w:name="_Toc35937427"/>
      <w:bookmarkStart w:id="6928" w:name="_Toc36463821"/>
      <w:bookmarkStart w:id="6929" w:name="_Toc43131777"/>
      <w:bookmarkStart w:id="6930" w:name="_Toc45032612"/>
      <w:bookmarkStart w:id="6931" w:name="_Toc49782306"/>
      <w:bookmarkStart w:id="6932" w:name="_Toc51873742"/>
      <w:bookmarkStart w:id="6933" w:name="_Toc57209238"/>
      <w:bookmarkStart w:id="6934" w:name="_Toc58588581"/>
      <w:bookmarkStart w:id="6935" w:name="_Toc66114990"/>
      <w:bookmarkStart w:id="6936" w:name="_Toc67686501"/>
      <w:bookmarkStart w:id="6937" w:name="_Toc74994790"/>
      <w:bookmarkStart w:id="6938" w:name="_Toc85468047"/>
      <w:bookmarkStart w:id="6939" w:name="_Toc89183095"/>
      <w:bookmarkStart w:id="6940" w:name="_Toc90651397"/>
      <w:bookmarkStart w:id="6941" w:name="_Toc96933547"/>
      <w:bookmarkStart w:id="6942" w:name="_Toc98507385"/>
      <w:bookmarkStart w:id="6943" w:name="_Toc98507838"/>
      <w:bookmarkStart w:id="6944" w:name="_Toc106640841"/>
      <w:bookmarkStart w:id="6945"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6913"/>
      <w:bookmarkEnd w:id="6914"/>
      <w:bookmarkEnd w:id="6915"/>
      <w:bookmarkEnd w:id="6916"/>
      <w:bookmarkEnd w:id="6917"/>
      <w:bookmarkEnd w:id="6918"/>
      <w:bookmarkEnd w:id="6919"/>
      <w:bookmarkEnd w:id="6920"/>
      <w:bookmarkEnd w:id="6921"/>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6946" w:name="_Toc130844843"/>
      <w:bookmarkStart w:id="6947" w:name="_Toc138412365"/>
      <w:bookmarkStart w:id="6948" w:name="_Toc145957153"/>
      <w:bookmarkStart w:id="6949" w:name="_Toc153890850"/>
      <w:bookmarkStart w:id="6950" w:name="_Toc161835151"/>
      <w:bookmarkStart w:id="6951" w:name="_Toc169755973"/>
      <w:bookmarkStart w:id="6952" w:name="_Toc186730293"/>
      <w:bookmarkStart w:id="6953" w:name="_Toc192837390"/>
      <w:bookmarkStart w:id="6954" w:name="_Toc199251299"/>
      <w:r w:rsidRPr="00616F0C">
        <w:t>Annex C (informative):</w:t>
      </w:r>
      <w:r w:rsidRPr="00616F0C">
        <w:br/>
        <w:t>HTTP Multipart Examples</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1957F487" w14:textId="77777777" w:rsidR="00E134FC" w:rsidRPr="00616F0C" w:rsidRDefault="00E134FC" w:rsidP="0029216D">
      <w:pPr>
        <w:pStyle w:val="Heading1"/>
        <w:rPr>
          <w:lang w:val="en-US"/>
        </w:rPr>
      </w:pPr>
      <w:bookmarkStart w:id="6955" w:name="_Toc25074014"/>
      <w:bookmarkStart w:id="6956" w:name="_Toc27584654"/>
      <w:bookmarkStart w:id="6957" w:name="_Toc34227124"/>
      <w:bookmarkStart w:id="6958" w:name="_Toc34749839"/>
      <w:bookmarkStart w:id="6959" w:name="_Toc34750399"/>
      <w:bookmarkStart w:id="6960" w:name="_Toc34750589"/>
      <w:bookmarkStart w:id="6961" w:name="_Toc35940995"/>
      <w:bookmarkStart w:id="6962" w:name="_Toc35937428"/>
      <w:bookmarkStart w:id="6963" w:name="_Toc36463822"/>
      <w:bookmarkStart w:id="6964" w:name="_Toc43131778"/>
      <w:bookmarkStart w:id="6965" w:name="_Toc45032613"/>
      <w:bookmarkStart w:id="6966" w:name="_Toc49782307"/>
      <w:bookmarkStart w:id="6967" w:name="_Toc51873743"/>
      <w:bookmarkStart w:id="6968" w:name="_Toc57209239"/>
      <w:bookmarkStart w:id="6969" w:name="_Toc58588582"/>
      <w:bookmarkStart w:id="6970" w:name="_Toc66114991"/>
      <w:bookmarkStart w:id="6971" w:name="_Toc67686502"/>
      <w:bookmarkStart w:id="6972" w:name="_Toc74994791"/>
      <w:bookmarkStart w:id="6973" w:name="_Toc85468048"/>
      <w:bookmarkStart w:id="6974" w:name="_Toc89181536"/>
      <w:bookmarkStart w:id="6975" w:name="_Toc89183096"/>
      <w:bookmarkStart w:id="6976" w:name="_Toc90651398"/>
      <w:bookmarkStart w:id="6977" w:name="_Toc96933548"/>
      <w:bookmarkStart w:id="6978" w:name="_Toc98507386"/>
      <w:bookmarkStart w:id="6979" w:name="_Toc98507839"/>
      <w:bookmarkStart w:id="6980" w:name="_Toc106640842"/>
      <w:bookmarkStart w:id="6981" w:name="_Toc122098716"/>
      <w:bookmarkStart w:id="6982" w:name="_Toc130844844"/>
      <w:bookmarkStart w:id="6983" w:name="_Toc138412366"/>
      <w:bookmarkStart w:id="6984" w:name="_Toc145957154"/>
      <w:bookmarkStart w:id="6985" w:name="_Toc153890851"/>
      <w:bookmarkStart w:id="6986" w:name="_Toc161835152"/>
      <w:bookmarkStart w:id="6987" w:name="_Toc169755974"/>
      <w:bookmarkStart w:id="6988" w:name="_Toc186730294"/>
      <w:bookmarkStart w:id="6989" w:name="_Toc192837391"/>
      <w:bookmarkStart w:id="6990" w:name="_Toc199251300"/>
      <w:r w:rsidRPr="00616F0C">
        <w:rPr>
          <w:lang w:val="en-US"/>
        </w:rPr>
        <w:t>C.1</w:t>
      </w:r>
      <w:r w:rsidRPr="00616F0C">
        <w:rPr>
          <w:lang w:val="en-US"/>
        </w:rPr>
        <w:tab/>
        <w:t>General</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6991" w:name="_Toc34227125"/>
      <w:bookmarkStart w:id="6992" w:name="_Toc34749840"/>
      <w:bookmarkStart w:id="6993" w:name="_Toc34750400"/>
      <w:bookmarkStart w:id="6994" w:name="_Toc34750590"/>
      <w:bookmarkStart w:id="6995" w:name="_Toc35940996"/>
      <w:bookmarkStart w:id="6996" w:name="_Toc35937429"/>
      <w:bookmarkStart w:id="6997" w:name="_Toc36463823"/>
      <w:bookmarkStart w:id="6998" w:name="_Toc43131779"/>
      <w:bookmarkStart w:id="6999" w:name="_Toc45032614"/>
      <w:bookmarkStart w:id="7000" w:name="_Toc49782308"/>
      <w:bookmarkStart w:id="7001" w:name="_Toc51873744"/>
      <w:bookmarkStart w:id="7002" w:name="_Toc57209240"/>
      <w:bookmarkStart w:id="7003" w:name="_Toc58588583"/>
      <w:bookmarkStart w:id="7004" w:name="_Toc66114992"/>
      <w:bookmarkStart w:id="7005" w:name="_Toc67686503"/>
      <w:bookmarkStart w:id="7006" w:name="_Toc74994792"/>
      <w:bookmarkStart w:id="7007" w:name="_Toc85468049"/>
      <w:bookmarkStart w:id="7008" w:name="_Toc89181537"/>
      <w:bookmarkStart w:id="7009" w:name="_Toc89183097"/>
      <w:bookmarkStart w:id="7010" w:name="_Toc90651399"/>
      <w:bookmarkStart w:id="7011" w:name="_Toc96933549"/>
      <w:bookmarkStart w:id="7012" w:name="_Toc98507387"/>
      <w:bookmarkStart w:id="7013" w:name="_Toc98507840"/>
      <w:bookmarkStart w:id="7014" w:name="_Toc106640843"/>
      <w:bookmarkStart w:id="7015" w:name="_Toc122098717"/>
      <w:bookmarkStart w:id="7016" w:name="_Toc130844845"/>
      <w:bookmarkStart w:id="7017" w:name="_Toc138412367"/>
      <w:bookmarkStart w:id="7018" w:name="_Toc145957155"/>
      <w:bookmarkStart w:id="7019" w:name="_Toc153890852"/>
      <w:bookmarkStart w:id="7020" w:name="_Toc161835153"/>
      <w:bookmarkStart w:id="7021" w:name="_Toc169755975"/>
      <w:bookmarkStart w:id="7022" w:name="_Toc186730295"/>
      <w:bookmarkStart w:id="7023" w:name="_Toc192837392"/>
      <w:bookmarkStart w:id="7024" w:name="_Toc199251301"/>
      <w:r w:rsidRPr="00616F0C">
        <w:rPr>
          <w:lang w:val="en-US"/>
        </w:rPr>
        <w:t>C.2</w:t>
      </w:r>
      <w:r w:rsidRPr="00616F0C">
        <w:rPr>
          <w:lang w:val="en-US"/>
        </w:rPr>
        <w:tab/>
        <w:t>Example HTTP multipart Record</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025" w:name="_Toc34227126"/>
      <w:bookmarkStart w:id="7026" w:name="_Toc34749841"/>
      <w:bookmarkStart w:id="7027" w:name="_Toc34750401"/>
      <w:bookmarkStart w:id="7028" w:name="_Toc34750591"/>
      <w:bookmarkStart w:id="7029" w:name="_Toc35940997"/>
      <w:bookmarkStart w:id="7030" w:name="_Toc35937430"/>
      <w:bookmarkStart w:id="7031" w:name="_Toc36463824"/>
      <w:bookmarkStart w:id="7032" w:name="_Toc43131780"/>
      <w:bookmarkStart w:id="7033" w:name="_Toc45032615"/>
      <w:bookmarkStart w:id="7034" w:name="_Toc49782309"/>
      <w:bookmarkStart w:id="7035" w:name="_Toc51873745"/>
      <w:bookmarkStart w:id="7036" w:name="_Toc57209241"/>
      <w:bookmarkStart w:id="7037" w:name="_Toc58588584"/>
      <w:bookmarkStart w:id="7038" w:name="_Toc66114993"/>
      <w:bookmarkStart w:id="7039" w:name="_Toc67686504"/>
      <w:bookmarkStart w:id="7040" w:name="_Toc74994793"/>
      <w:bookmarkStart w:id="7041" w:name="_Toc85468050"/>
      <w:bookmarkStart w:id="7042" w:name="_Toc89181538"/>
      <w:bookmarkStart w:id="7043" w:name="_Toc89183098"/>
      <w:bookmarkStart w:id="7044" w:name="_Toc90651400"/>
      <w:bookmarkStart w:id="7045" w:name="_Toc96933550"/>
      <w:bookmarkStart w:id="7046" w:name="_Toc98507388"/>
      <w:bookmarkStart w:id="7047" w:name="_Toc98507841"/>
      <w:bookmarkStart w:id="7048" w:name="_Toc106640844"/>
      <w:bookmarkStart w:id="7049" w:name="_Toc122098718"/>
      <w:bookmarkStart w:id="7050" w:name="_Toc130844846"/>
      <w:bookmarkStart w:id="7051" w:name="_Toc138412368"/>
      <w:bookmarkStart w:id="7052" w:name="_Toc145957156"/>
      <w:bookmarkStart w:id="7053" w:name="_Toc153890853"/>
      <w:bookmarkStart w:id="7054" w:name="_Toc161835154"/>
      <w:bookmarkStart w:id="7055" w:name="_Toc169755976"/>
      <w:bookmarkStart w:id="7056" w:name="_Toc186730296"/>
      <w:bookmarkStart w:id="7057" w:name="_Toc192837393"/>
      <w:bookmarkStart w:id="7058" w:name="_Toc199251302"/>
      <w:r w:rsidRPr="00616F0C">
        <w:rPr>
          <w:lang w:val="en-US"/>
        </w:rPr>
        <w:t>C.3</w:t>
      </w:r>
      <w:r w:rsidRPr="00616F0C">
        <w:rPr>
          <w:lang w:val="en-US"/>
        </w:rPr>
        <w:tab/>
        <w:t>Example HTTP multipart BlockCollection</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059" w:name="_Toc43131781"/>
      <w:bookmarkStart w:id="7060" w:name="_Toc45032616"/>
      <w:bookmarkStart w:id="7061" w:name="_Toc49782310"/>
      <w:bookmarkStart w:id="7062" w:name="_Toc51873746"/>
      <w:bookmarkStart w:id="7063" w:name="_Toc57209242"/>
      <w:bookmarkStart w:id="7064" w:name="_Toc58588585"/>
      <w:bookmarkStart w:id="7065" w:name="_Toc66114994"/>
      <w:bookmarkStart w:id="7066" w:name="_Toc67686505"/>
      <w:bookmarkStart w:id="7067" w:name="_Toc74994794"/>
      <w:bookmarkStart w:id="7068" w:name="_Toc85468051"/>
      <w:bookmarkStart w:id="7069" w:name="_Toc89181539"/>
      <w:bookmarkStart w:id="7070" w:name="_Toc89183099"/>
      <w:bookmarkStart w:id="7071" w:name="_Toc90651401"/>
      <w:bookmarkStart w:id="7072" w:name="_Toc96933551"/>
      <w:bookmarkStart w:id="7073" w:name="_Toc98507389"/>
      <w:bookmarkStart w:id="7074" w:name="_Toc98507842"/>
      <w:bookmarkStart w:id="7075" w:name="_Toc106640845"/>
      <w:bookmarkStart w:id="7076" w:name="_Toc122098719"/>
      <w:bookmarkStart w:id="7077" w:name="_Toc130844847"/>
      <w:bookmarkStart w:id="7078" w:name="_Toc138412369"/>
      <w:bookmarkStart w:id="7079" w:name="_Toc145957157"/>
      <w:bookmarkStart w:id="7080" w:name="_Toc153890854"/>
      <w:bookmarkStart w:id="7081" w:name="_Toc161835155"/>
      <w:bookmarkStart w:id="7082" w:name="_Toc169755977"/>
      <w:bookmarkStart w:id="7083" w:name="_Toc186730297"/>
      <w:bookmarkStart w:id="7084" w:name="_Toc192837394"/>
      <w:bookmarkStart w:id="7085" w:name="_Toc199251303"/>
      <w:r>
        <w:rPr>
          <w:lang w:val="en-US"/>
        </w:rPr>
        <w:t>C.4</w:t>
      </w:r>
      <w:r w:rsidRPr="00616F0C">
        <w:rPr>
          <w:lang w:val="en-US"/>
        </w:rPr>
        <w:tab/>
        <w:t>Example HTTP multipart Record</w:t>
      </w:r>
      <w:r>
        <w:rPr>
          <w:lang w:val="en-US"/>
        </w:rPr>
        <w:t>Notification</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086" w:name="_Toc148723708"/>
      <w:bookmarkStart w:id="7087" w:name="_Toc161835156"/>
      <w:bookmarkStart w:id="7088" w:name="_Toc169755978"/>
      <w:bookmarkStart w:id="7089" w:name="_Toc186730298"/>
      <w:bookmarkStart w:id="7090" w:name="_Toc192837395"/>
      <w:bookmarkStart w:id="7091" w:name="_Toc199251304"/>
      <w:bookmarkStart w:id="7092" w:name="_Toc34227127"/>
      <w:bookmarkStart w:id="7093" w:name="_Toc34749842"/>
      <w:bookmarkStart w:id="7094" w:name="_Toc34750402"/>
      <w:bookmarkStart w:id="7095" w:name="_Toc34750592"/>
      <w:bookmarkStart w:id="7096" w:name="_Toc35940998"/>
      <w:bookmarkStart w:id="7097" w:name="_Toc35937431"/>
      <w:bookmarkStart w:id="7098" w:name="_Toc36463825"/>
      <w:bookmarkStart w:id="7099" w:name="_Toc43131782"/>
      <w:bookmarkStart w:id="7100" w:name="_Toc45032617"/>
      <w:bookmarkStart w:id="7101" w:name="_Toc49782311"/>
      <w:bookmarkStart w:id="7102" w:name="_Toc51873747"/>
      <w:bookmarkStart w:id="7103" w:name="_Toc57209243"/>
      <w:bookmarkStart w:id="7104" w:name="_Toc58588586"/>
      <w:bookmarkStart w:id="7105" w:name="_Toc66114995"/>
      <w:bookmarkStart w:id="7106" w:name="_Toc67686506"/>
      <w:bookmarkStart w:id="7107" w:name="_Toc74994795"/>
      <w:bookmarkStart w:id="7108" w:name="_Toc85468052"/>
      <w:bookmarkStart w:id="7109" w:name="_Toc89183100"/>
      <w:bookmarkStart w:id="7110" w:name="_Toc90651402"/>
      <w:bookmarkStart w:id="7111" w:name="_Toc96933552"/>
      <w:bookmarkStart w:id="7112" w:name="_Toc98507390"/>
      <w:bookmarkStart w:id="7113" w:name="_Toc98507843"/>
      <w:bookmarkStart w:id="7114" w:name="_Toc106640846"/>
      <w:bookmarkStart w:id="7115" w:name="_Toc122098720"/>
      <w:bookmarkStart w:id="7116" w:name="_Toc130844848"/>
      <w:bookmarkStart w:id="7117" w:name="_Toc138412370"/>
      <w:bookmarkStart w:id="7118" w:name="_Toc145957158"/>
      <w:bookmarkStart w:id="7119" w:name="_Toc153890855"/>
      <w:r>
        <w:rPr>
          <w:lang w:val="en-US"/>
        </w:rPr>
        <w:t>C.</w:t>
      </w:r>
      <w:r w:rsidR="005F428D">
        <w:rPr>
          <w:lang w:val="en-US"/>
        </w:rPr>
        <w:t>5</w:t>
      </w:r>
      <w:r w:rsidRPr="00616F0C">
        <w:rPr>
          <w:lang w:val="en-US"/>
        </w:rPr>
        <w:tab/>
        <w:t xml:space="preserve">Example HTTP multipart </w:t>
      </w:r>
      <w:r>
        <w:rPr>
          <w:lang w:val="en-US"/>
        </w:rPr>
        <w:t>RecordPatch</w:t>
      </w:r>
      <w:bookmarkEnd w:id="7086"/>
      <w:bookmarkEnd w:id="7087"/>
      <w:bookmarkEnd w:id="7088"/>
      <w:bookmarkEnd w:id="7089"/>
      <w:bookmarkEnd w:id="7090"/>
      <w:bookmarkEnd w:id="7091"/>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7120" w:name="_Toc192837396"/>
      <w:bookmarkStart w:id="7121" w:name="_Toc199251305"/>
      <w:bookmarkStart w:id="7122" w:name="_Toc161835157"/>
      <w:bookmarkStart w:id="7123" w:name="_Toc169755979"/>
      <w:bookmarkStart w:id="7124" w:name="_Toc186730299"/>
      <w:r>
        <w:rPr>
          <w:lang w:val="en-US"/>
        </w:rPr>
        <w:t>C.</w:t>
      </w:r>
      <w:r w:rsidR="00B75D13">
        <w:rPr>
          <w:lang w:val="en-US"/>
        </w:rPr>
        <w:t>6</w:t>
      </w:r>
      <w:r w:rsidRPr="00616F0C">
        <w:rPr>
          <w:lang w:val="en-US"/>
        </w:rPr>
        <w:tab/>
        <w:t>Example HTTP multipart Record</w:t>
      </w:r>
      <w:r>
        <w:rPr>
          <w:lang w:val="en-US"/>
        </w:rPr>
        <w:t>Collection</w:t>
      </w:r>
      <w:bookmarkEnd w:id="7120"/>
      <w:bookmarkEnd w:id="7121"/>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125" w:name="_Toc192837397"/>
      <w:bookmarkStart w:id="7126" w:name="_Toc199251306"/>
      <w:r w:rsidRPr="00616F0C">
        <w:lastRenderedPageBreak/>
        <w:t>Annex D (informative):</w:t>
      </w:r>
      <w:r w:rsidRPr="00616F0C">
        <w:br/>
        <w:t>Change history</w:t>
      </w:r>
      <w:bookmarkEnd w:id="6902"/>
      <w:bookmarkEnd w:id="6903"/>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2"/>
      <w:bookmarkEnd w:id="7123"/>
      <w:bookmarkEnd w:id="7124"/>
      <w:bookmarkEnd w:id="7125"/>
      <w:bookmarkEnd w:id="7126"/>
    </w:p>
    <w:bookmarkEnd w:id="6868"/>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1418C3" w14:textId="77777777" w:rsidR="003556E0" w:rsidRDefault="003556E0">
      <w:r>
        <w:separator/>
      </w:r>
    </w:p>
  </w:endnote>
  <w:endnote w:type="continuationSeparator" w:id="0">
    <w:p w14:paraId="68274C0E" w14:textId="77777777" w:rsidR="003556E0" w:rsidRDefault="003556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3AA018" w14:textId="77777777" w:rsidR="003556E0" w:rsidRDefault="003556E0">
      <w:r>
        <w:separator/>
      </w:r>
    </w:p>
  </w:footnote>
  <w:footnote w:type="continuationSeparator" w:id="0">
    <w:p w14:paraId="1EC4EE69" w14:textId="77777777" w:rsidR="003556E0" w:rsidRDefault="003556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48D73F3"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6B36">
      <w:rPr>
        <w:rFonts w:ascii="Arial" w:hAnsi="Arial" w:cs="Arial"/>
        <w:b/>
        <w:noProof/>
        <w:sz w:val="18"/>
        <w:szCs w:val="18"/>
      </w:rPr>
      <w:t>3GPP TS 29.598 V19.2.0 (2025-06)</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47E04845"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6B36">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23E2C"/>
    <w:rsid w:val="0003180A"/>
    <w:rsid w:val="000331C8"/>
    <w:rsid w:val="00033397"/>
    <w:rsid w:val="00040095"/>
    <w:rsid w:val="00040AB5"/>
    <w:rsid w:val="00042547"/>
    <w:rsid w:val="00046B87"/>
    <w:rsid w:val="00047F06"/>
    <w:rsid w:val="00051834"/>
    <w:rsid w:val="00053A52"/>
    <w:rsid w:val="00054A22"/>
    <w:rsid w:val="00056F24"/>
    <w:rsid w:val="00062023"/>
    <w:rsid w:val="000655A6"/>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47C3"/>
    <w:rsid w:val="000D1031"/>
    <w:rsid w:val="000D2AA8"/>
    <w:rsid w:val="000D42F0"/>
    <w:rsid w:val="000D58AB"/>
    <w:rsid w:val="000D66D6"/>
    <w:rsid w:val="000E13BC"/>
    <w:rsid w:val="000E33A5"/>
    <w:rsid w:val="000E46C7"/>
    <w:rsid w:val="000F53B7"/>
    <w:rsid w:val="000F573F"/>
    <w:rsid w:val="00100590"/>
    <w:rsid w:val="00105DD4"/>
    <w:rsid w:val="00107020"/>
    <w:rsid w:val="001111E4"/>
    <w:rsid w:val="001227DE"/>
    <w:rsid w:val="00126A4E"/>
    <w:rsid w:val="00133525"/>
    <w:rsid w:val="00133BE2"/>
    <w:rsid w:val="0014030A"/>
    <w:rsid w:val="00140F65"/>
    <w:rsid w:val="0014400B"/>
    <w:rsid w:val="00147167"/>
    <w:rsid w:val="00153228"/>
    <w:rsid w:val="001605F4"/>
    <w:rsid w:val="001613B5"/>
    <w:rsid w:val="00162BDE"/>
    <w:rsid w:val="00176810"/>
    <w:rsid w:val="001A4C42"/>
    <w:rsid w:val="001A7420"/>
    <w:rsid w:val="001B6637"/>
    <w:rsid w:val="001C0E60"/>
    <w:rsid w:val="001C21C3"/>
    <w:rsid w:val="001C4CA5"/>
    <w:rsid w:val="001D02C2"/>
    <w:rsid w:val="001D1095"/>
    <w:rsid w:val="001E2237"/>
    <w:rsid w:val="001E5635"/>
    <w:rsid w:val="001E7434"/>
    <w:rsid w:val="001F0C1D"/>
    <w:rsid w:val="001F1132"/>
    <w:rsid w:val="001F168B"/>
    <w:rsid w:val="001F1822"/>
    <w:rsid w:val="001F2351"/>
    <w:rsid w:val="001F35CA"/>
    <w:rsid w:val="001F44B3"/>
    <w:rsid w:val="00205F73"/>
    <w:rsid w:val="002123CB"/>
    <w:rsid w:val="002129CD"/>
    <w:rsid w:val="00212EFC"/>
    <w:rsid w:val="00216CB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216D"/>
    <w:rsid w:val="00292958"/>
    <w:rsid w:val="00293878"/>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4A3B"/>
    <w:rsid w:val="0035462D"/>
    <w:rsid w:val="003556E0"/>
    <w:rsid w:val="00356555"/>
    <w:rsid w:val="00363EFC"/>
    <w:rsid w:val="00366FAF"/>
    <w:rsid w:val="00375305"/>
    <w:rsid w:val="003765B8"/>
    <w:rsid w:val="00382A4D"/>
    <w:rsid w:val="00391D31"/>
    <w:rsid w:val="00392E0B"/>
    <w:rsid w:val="003940D0"/>
    <w:rsid w:val="00394C51"/>
    <w:rsid w:val="003A2484"/>
    <w:rsid w:val="003A40A9"/>
    <w:rsid w:val="003B004C"/>
    <w:rsid w:val="003B4D27"/>
    <w:rsid w:val="003C14AE"/>
    <w:rsid w:val="003C3022"/>
    <w:rsid w:val="003C3971"/>
    <w:rsid w:val="003D5232"/>
    <w:rsid w:val="003D7B17"/>
    <w:rsid w:val="003F174E"/>
    <w:rsid w:val="00404D8F"/>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821DC"/>
    <w:rsid w:val="00483ECE"/>
    <w:rsid w:val="0049751D"/>
    <w:rsid w:val="004A3B79"/>
    <w:rsid w:val="004A5B0C"/>
    <w:rsid w:val="004C30AC"/>
    <w:rsid w:val="004D0422"/>
    <w:rsid w:val="004D28C7"/>
    <w:rsid w:val="004D3578"/>
    <w:rsid w:val="004D7B1B"/>
    <w:rsid w:val="004E190A"/>
    <w:rsid w:val="004E213A"/>
    <w:rsid w:val="004F0988"/>
    <w:rsid w:val="004F3340"/>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B43"/>
    <w:rsid w:val="005E4BB2"/>
    <w:rsid w:val="005F428D"/>
    <w:rsid w:val="005F788A"/>
    <w:rsid w:val="00602AEA"/>
    <w:rsid w:val="0060340B"/>
    <w:rsid w:val="00607165"/>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587B"/>
    <w:rsid w:val="006E1DCD"/>
    <w:rsid w:val="006E5C86"/>
    <w:rsid w:val="006F7DFE"/>
    <w:rsid w:val="00701116"/>
    <w:rsid w:val="0070608E"/>
    <w:rsid w:val="0071174C"/>
    <w:rsid w:val="00711940"/>
    <w:rsid w:val="00713C44"/>
    <w:rsid w:val="00722296"/>
    <w:rsid w:val="0073032F"/>
    <w:rsid w:val="007338F3"/>
    <w:rsid w:val="00734A5B"/>
    <w:rsid w:val="00736EE9"/>
    <w:rsid w:val="0074026F"/>
    <w:rsid w:val="007429F6"/>
    <w:rsid w:val="00744E76"/>
    <w:rsid w:val="0074513A"/>
    <w:rsid w:val="007456D1"/>
    <w:rsid w:val="007475F5"/>
    <w:rsid w:val="00762757"/>
    <w:rsid w:val="007650E1"/>
    <w:rsid w:val="00765EA3"/>
    <w:rsid w:val="00765FA5"/>
    <w:rsid w:val="007675A9"/>
    <w:rsid w:val="00770612"/>
    <w:rsid w:val="007723E7"/>
    <w:rsid w:val="00774DA4"/>
    <w:rsid w:val="00780A04"/>
    <w:rsid w:val="00781F0F"/>
    <w:rsid w:val="0078313B"/>
    <w:rsid w:val="00787F3D"/>
    <w:rsid w:val="007A617A"/>
    <w:rsid w:val="007A73F7"/>
    <w:rsid w:val="007A7D3A"/>
    <w:rsid w:val="007B600E"/>
    <w:rsid w:val="007B7B15"/>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B7A7E"/>
    <w:rsid w:val="008C08DD"/>
    <w:rsid w:val="008C35D7"/>
    <w:rsid w:val="008C384C"/>
    <w:rsid w:val="008C7478"/>
    <w:rsid w:val="008D1843"/>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33FB0"/>
    <w:rsid w:val="00934DC3"/>
    <w:rsid w:val="0094154C"/>
    <w:rsid w:val="0094289A"/>
    <w:rsid w:val="00942EC2"/>
    <w:rsid w:val="0094433B"/>
    <w:rsid w:val="0094513C"/>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10F02"/>
    <w:rsid w:val="00A15D38"/>
    <w:rsid w:val="00A164B4"/>
    <w:rsid w:val="00A26956"/>
    <w:rsid w:val="00A27486"/>
    <w:rsid w:val="00A456BE"/>
    <w:rsid w:val="00A526F9"/>
    <w:rsid w:val="00A53724"/>
    <w:rsid w:val="00A56066"/>
    <w:rsid w:val="00A613B7"/>
    <w:rsid w:val="00A668F1"/>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43D8"/>
    <w:rsid w:val="00B10197"/>
    <w:rsid w:val="00B10638"/>
    <w:rsid w:val="00B14F6D"/>
    <w:rsid w:val="00B15449"/>
    <w:rsid w:val="00B176FC"/>
    <w:rsid w:val="00B17C38"/>
    <w:rsid w:val="00B509B1"/>
    <w:rsid w:val="00B5607B"/>
    <w:rsid w:val="00B56EC5"/>
    <w:rsid w:val="00B6767E"/>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7907"/>
    <w:rsid w:val="00C01DBC"/>
    <w:rsid w:val="00C050C8"/>
    <w:rsid w:val="00C063B4"/>
    <w:rsid w:val="00C07421"/>
    <w:rsid w:val="00C074DD"/>
    <w:rsid w:val="00C07F8C"/>
    <w:rsid w:val="00C1234D"/>
    <w:rsid w:val="00C1496A"/>
    <w:rsid w:val="00C33079"/>
    <w:rsid w:val="00C3496A"/>
    <w:rsid w:val="00C45231"/>
    <w:rsid w:val="00C50B71"/>
    <w:rsid w:val="00C51BF2"/>
    <w:rsid w:val="00C551FF"/>
    <w:rsid w:val="00C6023B"/>
    <w:rsid w:val="00C60AC5"/>
    <w:rsid w:val="00C61179"/>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5420"/>
    <w:rsid w:val="00E66078"/>
    <w:rsid w:val="00E67298"/>
    <w:rsid w:val="00E76B36"/>
    <w:rsid w:val="00E77645"/>
    <w:rsid w:val="00E80F2F"/>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712"/>
    <w:rsid w:val="00F04DFE"/>
    <w:rsid w:val="00F13360"/>
    <w:rsid w:val="00F219F1"/>
    <w:rsid w:val="00F22EC7"/>
    <w:rsid w:val="00F325C8"/>
    <w:rsid w:val="00F411E7"/>
    <w:rsid w:val="00F51254"/>
    <w:rsid w:val="00F57A70"/>
    <w:rsid w:val="00F63D43"/>
    <w:rsid w:val="00F653B8"/>
    <w:rsid w:val="00F66F96"/>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110.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1.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vsdx"/><Relationship Id="rId80" Type="http://schemas.openxmlformats.org/officeDocument/2006/relationships/image" Target="media/image35.emf"/><Relationship Id="rId85" Type="http://schemas.openxmlformats.org/officeDocument/2006/relationships/oleObject" Target="embeddings/Microsoft_Visio_2003-2010_Drawing31.vsd"/><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2.docx"/><Relationship Id="rId10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package" Target="embeddings/Microsoft_Visio_Drawing3.vsdx"/><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package" Target="embeddings/Microsoft_Word_Document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278</TotalTime>
  <Pages>147</Pages>
  <Words>47340</Words>
  <Characters>269840</Characters>
  <Application>Microsoft Office Word</Application>
  <DocSecurity>0</DocSecurity>
  <Lines>2248</Lines>
  <Paragraphs>633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316547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404</cp:revision>
  <cp:lastPrinted>2019-02-25T14:05:00Z</cp:lastPrinted>
  <dcterms:created xsi:type="dcterms:W3CDTF">2022-03-18T13:52:00Z</dcterms:created>
  <dcterms:modified xsi:type="dcterms:W3CDTF">2025-05-27T20:49:00Z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ies>
</file>