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223E56BD"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036418">
              <w:t>10</w:t>
            </w:r>
            <w:r w:rsidRPr="003B2883">
              <w:t>.</w:t>
            </w:r>
            <w:r>
              <w:t>0</w:t>
            </w:r>
            <w:r w:rsidRPr="003B2883">
              <w:t xml:space="preserve"> </w:t>
            </w:r>
            <w:r w:rsidRPr="003B2883">
              <w:rPr>
                <w:sz w:val="32"/>
              </w:rPr>
              <w:t>(20</w:t>
            </w:r>
            <w:r>
              <w:rPr>
                <w:sz w:val="32"/>
              </w:rPr>
              <w:t>2</w:t>
            </w:r>
            <w:r w:rsidR="003259A2">
              <w:rPr>
                <w:sz w:val="32"/>
              </w:rPr>
              <w:t>5</w:t>
            </w:r>
            <w:r w:rsidRPr="003B2883">
              <w:rPr>
                <w:sz w:val="32"/>
              </w:rPr>
              <w:t>-</w:t>
            </w:r>
            <w:r w:rsidR="003259A2">
              <w:rPr>
                <w:sz w:val="32"/>
              </w:rPr>
              <w:t>0</w:t>
            </w:r>
            <w:r w:rsidR="00036418">
              <w:rPr>
                <w:sz w:val="32"/>
              </w:rPr>
              <w:t>6</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shd w:val="clear" w:color="auto" w:fill="auto"/>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3.65pt" o:ole="">
                  <v:imagedata r:id="rId9" o:title=""/>
                </v:shape>
                <o:OLEObject Type="Embed" ProgID="Word.Picture.8" ShapeID="_x0000_i1025" DrawAspect="Content" ObjectID="_1809857837" r:id="rId10"/>
              </w:object>
            </w:r>
          </w:p>
        </w:tc>
        <w:tc>
          <w:tcPr>
            <w:tcW w:w="5540" w:type="dxa"/>
            <w:shd w:val="clear" w:color="auto" w:fill="auto"/>
          </w:tcPr>
          <w:p w14:paraId="204B7526" w14:textId="77777777" w:rsidR="007C36F1" w:rsidRDefault="00000000" w:rsidP="007C36F1">
            <w:pPr>
              <w:jc w:val="right"/>
            </w:pPr>
            <w:bookmarkStart w:id="3" w:name="logos"/>
            <w:r>
              <w:pict w14:anchorId="13D306F9">
                <v:shape id="_x0000_i1026" type="#_x0000_t75" style="width:128.25pt;height:75pt">
                  <v:imagedata r:id="rId11" o:title="3GPP-logo_web"/>
                </v:shape>
              </w:pict>
            </w:r>
            <w:bookmarkEnd w:id="3"/>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7EA75BFA"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3259A2">
              <w:rPr>
                <w:noProof/>
                <w:sz w:val="18"/>
              </w:rPr>
              <w:t>5</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21DD2E7A" w14:textId="6C7B7F83" w:rsidR="00EE6196" w:rsidRDefault="00EE6196">
      <w:pPr>
        <w:pStyle w:val="TOC1"/>
        <w:rPr>
          <w:rFonts w:asciiTheme="minorHAnsi" w:eastAsiaTheme="minorEastAsia" w:hAnsiTheme="minorHAnsi" w:cstheme="minorBidi"/>
          <w:noProof/>
          <w:kern w:val="2"/>
          <w:sz w:val="24"/>
          <w:szCs w:val="24"/>
          <w:lang w:val="en-SE" w:eastAsia="zh-CN"/>
          <w14:ligatures w14:val="standardContextual"/>
        </w:rPr>
      </w:pPr>
      <w:r>
        <w:fldChar w:fldCharType="begin"/>
      </w:r>
      <w:r>
        <w:instrText xml:space="preserve"> TOC \o "1-7" </w:instrText>
      </w:r>
      <w:r>
        <w:fldChar w:fldCharType="separate"/>
      </w:r>
      <w:r>
        <w:rPr>
          <w:noProof/>
        </w:rPr>
        <w:t>Foreword</w:t>
      </w:r>
      <w:r>
        <w:rPr>
          <w:noProof/>
        </w:rPr>
        <w:tab/>
      </w:r>
      <w:r>
        <w:rPr>
          <w:noProof/>
        </w:rPr>
        <w:fldChar w:fldCharType="begin"/>
      </w:r>
      <w:r>
        <w:rPr>
          <w:noProof/>
        </w:rPr>
        <w:instrText xml:space="preserve"> PAGEREF _Toc199238021 \h </w:instrText>
      </w:r>
      <w:r>
        <w:rPr>
          <w:noProof/>
        </w:rPr>
      </w:r>
      <w:r>
        <w:rPr>
          <w:noProof/>
        </w:rPr>
        <w:fldChar w:fldCharType="separate"/>
      </w:r>
      <w:r>
        <w:rPr>
          <w:noProof/>
        </w:rPr>
        <w:t>28</w:t>
      </w:r>
      <w:r>
        <w:rPr>
          <w:noProof/>
        </w:rPr>
        <w:fldChar w:fldCharType="end"/>
      </w:r>
    </w:p>
    <w:p w14:paraId="3D4CD024" w14:textId="6BBE2AB2" w:rsidR="00EE6196" w:rsidRDefault="00EE6196">
      <w:pPr>
        <w:pStyle w:val="TOC1"/>
        <w:rPr>
          <w:rFonts w:asciiTheme="minorHAnsi" w:eastAsiaTheme="minorEastAsia" w:hAnsiTheme="minorHAnsi" w:cstheme="minorBidi"/>
          <w:noProof/>
          <w:kern w:val="2"/>
          <w:sz w:val="24"/>
          <w:szCs w:val="24"/>
          <w:lang w:val="en-SE" w:eastAsia="zh-CN"/>
          <w14:ligatures w14:val="standardContextual"/>
        </w:rPr>
      </w:pP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Scope</w:t>
      </w:r>
      <w:r>
        <w:rPr>
          <w:noProof/>
        </w:rPr>
        <w:tab/>
      </w:r>
      <w:r>
        <w:rPr>
          <w:noProof/>
        </w:rPr>
        <w:fldChar w:fldCharType="begin"/>
      </w:r>
      <w:r>
        <w:rPr>
          <w:noProof/>
        </w:rPr>
        <w:instrText xml:space="preserve"> PAGEREF _Toc199238022 \h </w:instrText>
      </w:r>
      <w:r>
        <w:rPr>
          <w:noProof/>
        </w:rPr>
      </w:r>
      <w:r>
        <w:rPr>
          <w:noProof/>
        </w:rPr>
        <w:fldChar w:fldCharType="separate"/>
      </w:r>
      <w:r>
        <w:rPr>
          <w:noProof/>
        </w:rPr>
        <w:t>29</w:t>
      </w:r>
      <w:r>
        <w:rPr>
          <w:noProof/>
        </w:rPr>
        <w:fldChar w:fldCharType="end"/>
      </w:r>
    </w:p>
    <w:p w14:paraId="46D9DC67" w14:textId="2F3A0B58" w:rsidR="00EE6196" w:rsidRDefault="00EE6196">
      <w:pPr>
        <w:pStyle w:val="TOC1"/>
        <w:rPr>
          <w:rFonts w:asciiTheme="minorHAnsi" w:eastAsiaTheme="minorEastAsia" w:hAnsiTheme="minorHAnsi" w:cstheme="minorBidi"/>
          <w:noProof/>
          <w:kern w:val="2"/>
          <w:sz w:val="24"/>
          <w:szCs w:val="24"/>
          <w:lang w:val="en-SE" w:eastAsia="zh-CN"/>
          <w14:ligatures w14:val="standardContextual"/>
        </w:rPr>
      </w:pPr>
      <w:r>
        <w:rPr>
          <w:noProof/>
        </w:rPr>
        <w:t>2</w:t>
      </w:r>
      <w:r>
        <w:rPr>
          <w:rFonts w:asciiTheme="minorHAnsi" w:eastAsiaTheme="minorEastAsia" w:hAnsiTheme="minorHAnsi" w:cstheme="minorBidi"/>
          <w:noProof/>
          <w:kern w:val="2"/>
          <w:sz w:val="24"/>
          <w:szCs w:val="24"/>
          <w:lang w:val="en-SE" w:eastAsia="zh-CN"/>
          <w14:ligatures w14:val="standardContextual"/>
        </w:rPr>
        <w:tab/>
      </w:r>
      <w:r>
        <w:rPr>
          <w:noProof/>
        </w:rPr>
        <w:t>References</w:t>
      </w:r>
      <w:r>
        <w:rPr>
          <w:noProof/>
        </w:rPr>
        <w:tab/>
      </w:r>
      <w:r>
        <w:rPr>
          <w:noProof/>
        </w:rPr>
        <w:fldChar w:fldCharType="begin"/>
      </w:r>
      <w:r>
        <w:rPr>
          <w:noProof/>
        </w:rPr>
        <w:instrText xml:space="preserve"> PAGEREF _Toc199238023 \h </w:instrText>
      </w:r>
      <w:r>
        <w:rPr>
          <w:noProof/>
        </w:rPr>
      </w:r>
      <w:r>
        <w:rPr>
          <w:noProof/>
        </w:rPr>
        <w:fldChar w:fldCharType="separate"/>
      </w:r>
      <w:r>
        <w:rPr>
          <w:noProof/>
        </w:rPr>
        <w:t>29</w:t>
      </w:r>
      <w:r>
        <w:rPr>
          <w:noProof/>
        </w:rPr>
        <w:fldChar w:fldCharType="end"/>
      </w:r>
    </w:p>
    <w:p w14:paraId="2EE947C4" w14:textId="53C0C249" w:rsidR="00EE6196" w:rsidRDefault="00EE6196">
      <w:pPr>
        <w:pStyle w:val="TOC1"/>
        <w:rPr>
          <w:rFonts w:asciiTheme="minorHAnsi" w:eastAsiaTheme="minorEastAsia" w:hAnsiTheme="minorHAnsi" w:cstheme="minorBidi"/>
          <w:noProof/>
          <w:kern w:val="2"/>
          <w:sz w:val="24"/>
          <w:szCs w:val="24"/>
          <w:lang w:val="en-SE" w:eastAsia="zh-CN"/>
          <w14:ligatures w14:val="standardContextual"/>
        </w:rPr>
      </w:pPr>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Definitions and abbreviations</w:t>
      </w:r>
      <w:r>
        <w:rPr>
          <w:noProof/>
        </w:rPr>
        <w:tab/>
      </w:r>
      <w:r>
        <w:rPr>
          <w:noProof/>
        </w:rPr>
        <w:fldChar w:fldCharType="begin"/>
      </w:r>
      <w:r>
        <w:rPr>
          <w:noProof/>
        </w:rPr>
        <w:instrText xml:space="preserve"> PAGEREF _Toc199238024 \h </w:instrText>
      </w:r>
      <w:r>
        <w:rPr>
          <w:noProof/>
        </w:rPr>
      </w:r>
      <w:r>
        <w:rPr>
          <w:noProof/>
        </w:rPr>
        <w:fldChar w:fldCharType="separate"/>
      </w:r>
      <w:r>
        <w:rPr>
          <w:noProof/>
        </w:rPr>
        <w:t>31</w:t>
      </w:r>
      <w:r>
        <w:rPr>
          <w:noProof/>
        </w:rPr>
        <w:fldChar w:fldCharType="end"/>
      </w:r>
    </w:p>
    <w:p w14:paraId="4672F6B4" w14:textId="3BC9C34E"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3.1</w:t>
      </w:r>
      <w:r>
        <w:rPr>
          <w:rFonts w:asciiTheme="minorHAnsi" w:eastAsiaTheme="minorEastAsia" w:hAnsiTheme="minorHAnsi" w:cstheme="minorBidi"/>
          <w:noProof/>
          <w:kern w:val="2"/>
          <w:sz w:val="24"/>
          <w:szCs w:val="24"/>
          <w:lang w:val="en-SE" w:eastAsia="zh-CN"/>
          <w14:ligatures w14:val="standardContextual"/>
        </w:rPr>
        <w:tab/>
      </w:r>
      <w:r>
        <w:rPr>
          <w:noProof/>
        </w:rPr>
        <w:t>Definitions</w:t>
      </w:r>
      <w:r>
        <w:rPr>
          <w:noProof/>
        </w:rPr>
        <w:tab/>
      </w:r>
      <w:r>
        <w:rPr>
          <w:noProof/>
        </w:rPr>
        <w:fldChar w:fldCharType="begin"/>
      </w:r>
      <w:r>
        <w:rPr>
          <w:noProof/>
        </w:rPr>
        <w:instrText xml:space="preserve"> PAGEREF _Toc199238025 \h </w:instrText>
      </w:r>
      <w:r>
        <w:rPr>
          <w:noProof/>
        </w:rPr>
      </w:r>
      <w:r>
        <w:rPr>
          <w:noProof/>
        </w:rPr>
        <w:fldChar w:fldCharType="separate"/>
      </w:r>
      <w:r>
        <w:rPr>
          <w:noProof/>
        </w:rPr>
        <w:t>31</w:t>
      </w:r>
      <w:r>
        <w:rPr>
          <w:noProof/>
        </w:rPr>
        <w:fldChar w:fldCharType="end"/>
      </w:r>
    </w:p>
    <w:p w14:paraId="436F42B0" w14:textId="253E7C19"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3.2</w:t>
      </w:r>
      <w:r>
        <w:rPr>
          <w:rFonts w:asciiTheme="minorHAnsi" w:eastAsiaTheme="minorEastAsia" w:hAnsiTheme="minorHAnsi" w:cstheme="minorBidi"/>
          <w:noProof/>
          <w:kern w:val="2"/>
          <w:sz w:val="24"/>
          <w:szCs w:val="24"/>
          <w:lang w:val="en-SE" w:eastAsia="zh-CN"/>
          <w14:ligatures w14:val="standardContextual"/>
        </w:rPr>
        <w:tab/>
      </w:r>
      <w:r>
        <w:rPr>
          <w:noProof/>
        </w:rPr>
        <w:t>Abbreviations</w:t>
      </w:r>
      <w:r>
        <w:rPr>
          <w:noProof/>
        </w:rPr>
        <w:tab/>
      </w:r>
      <w:r>
        <w:rPr>
          <w:noProof/>
        </w:rPr>
        <w:fldChar w:fldCharType="begin"/>
      </w:r>
      <w:r>
        <w:rPr>
          <w:noProof/>
        </w:rPr>
        <w:instrText xml:space="preserve"> PAGEREF _Toc199238026 \h </w:instrText>
      </w:r>
      <w:r>
        <w:rPr>
          <w:noProof/>
        </w:rPr>
      </w:r>
      <w:r>
        <w:rPr>
          <w:noProof/>
        </w:rPr>
        <w:fldChar w:fldCharType="separate"/>
      </w:r>
      <w:r>
        <w:rPr>
          <w:noProof/>
        </w:rPr>
        <w:t>31</w:t>
      </w:r>
      <w:r>
        <w:rPr>
          <w:noProof/>
        </w:rPr>
        <w:fldChar w:fldCharType="end"/>
      </w:r>
    </w:p>
    <w:p w14:paraId="1E5E37FA" w14:textId="093A0E5B" w:rsidR="00EE6196" w:rsidRDefault="00EE6196">
      <w:pPr>
        <w:pStyle w:val="TOC1"/>
        <w:rPr>
          <w:rFonts w:asciiTheme="minorHAnsi" w:eastAsiaTheme="minorEastAsia" w:hAnsiTheme="minorHAnsi" w:cstheme="minorBidi"/>
          <w:noProof/>
          <w:kern w:val="2"/>
          <w:sz w:val="24"/>
          <w:szCs w:val="24"/>
          <w:lang w:val="en-SE" w:eastAsia="zh-CN"/>
          <w14:ligatures w14:val="standardContextual"/>
        </w:rPr>
      </w:pPr>
      <w:r>
        <w:rPr>
          <w:noProof/>
        </w:rPr>
        <w:t>4</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_Toc199238027 \h </w:instrText>
      </w:r>
      <w:r>
        <w:rPr>
          <w:noProof/>
        </w:rPr>
      </w:r>
      <w:r>
        <w:rPr>
          <w:noProof/>
        </w:rPr>
        <w:fldChar w:fldCharType="separate"/>
      </w:r>
      <w:r>
        <w:rPr>
          <w:noProof/>
        </w:rPr>
        <w:t>32</w:t>
      </w:r>
      <w:r>
        <w:rPr>
          <w:noProof/>
        </w:rPr>
        <w:fldChar w:fldCharType="end"/>
      </w:r>
    </w:p>
    <w:p w14:paraId="1F9623BA" w14:textId="712A4555"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4.1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_Toc199238028 \h </w:instrText>
      </w:r>
      <w:r>
        <w:rPr>
          <w:noProof/>
        </w:rPr>
      </w:r>
      <w:r>
        <w:rPr>
          <w:noProof/>
        </w:rPr>
        <w:fldChar w:fldCharType="separate"/>
      </w:r>
      <w:r>
        <w:rPr>
          <w:noProof/>
        </w:rPr>
        <w:t>32</w:t>
      </w:r>
      <w:r>
        <w:rPr>
          <w:noProof/>
        </w:rPr>
        <w:fldChar w:fldCharType="end"/>
      </w:r>
    </w:p>
    <w:p w14:paraId="5DE548FF" w14:textId="168B767F" w:rsidR="00EE6196" w:rsidRDefault="00EE6196">
      <w:pPr>
        <w:pStyle w:val="TOC1"/>
        <w:rPr>
          <w:rFonts w:asciiTheme="minorHAnsi" w:eastAsiaTheme="minorEastAsia" w:hAnsiTheme="minorHAnsi" w:cstheme="minorBidi"/>
          <w:noProof/>
          <w:kern w:val="2"/>
          <w:sz w:val="24"/>
          <w:szCs w:val="24"/>
          <w:lang w:val="en-SE" w:eastAsia="zh-CN"/>
          <w14:ligatures w14:val="standardContextual"/>
        </w:rPr>
      </w:pPr>
      <w:r>
        <w:rPr>
          <w:noProof/>
        </w:rPr>
        <w:t>5</w:t>
      </w:r>
      <w:r>
        <w:rPr>
          <w:rFonts w:asciiTheme="minorHAnsi" w:eastAsiaTheme="minorEastAsia" w:hAnsiTheme="minorHAnsi" w:cstheme="minorBidi"/>
          <w:noProof/>
          <w:kern w:val="2"/>
          <w:sz w:val="24"/>
          <w:szCs w:val="24"/>
          <w:lang w:val="en-SE" w:eastAsia="zh-CN"/>
          <w14:ligatures w14:val="standardContextual"/>
        </w:rPr>
        <w:tab/>
      </w:r>
      <w:r>
        <w:rPr>
          <w:noProof/>
        </w:rPr>
        <w:t>Services offered by the AMF</w:t>
      </w:r>
      <w:r>
        <w:rPr>
          <w:noProof/>
        </w:rPr>
        <w:tab/>
      </w:r>
      <w:r>
        <w:rPr>
          <w:noProof/>
        </w:rPr>
        <w:fldChar w:fldCharType="begin"/>
      </w:r>
      <w:r>
        <w:rPr>
          <w:noProof/>
        </w:rPr>
        <w:instrText xml:space="preserve"> PAGEREF _Toc199238029 \h </w:instrText>
      </w:r>
      <w:r>
        <w:rPr>
          <w:noProof/>
        </w:rPr>
      </w:r>
      <w:r>
        <w:rPr>
          <w:noProof/>
        </w:rPr>
        <w:fldChar w:fldCharType="separate"/>
      </w:r>
      <w:r>
        <w:rPr>
          <w:noProof/>
        </w:rPr>
        <w:t>33</w:t>
      </w:r>
      <w:r>
        <w:rPr>
          <w:noProof/>
        </w:rPr>
        <w:fldChar w:fldCharType="end"/>
      </w:r>
    </w:p>
    <w:p w14:paraId="402E41D8" w14:textId="547217F7"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5.1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_Toc199238030 \h </w:instrText>
      </w:r>
      <w:r>
        <w:rPr>
          <w:noProof/>
        </w:rPr>
      </w:r>
      <w:r>
        <w:rPr>
          <w:noProof/>
        </w:rPr>
        <w:fldChar w:fldCharType="separate"/>
      </w:r>
      <w:r>
        <w:rPr>
          <w:noProof/>
        </w:rPr>
        <w:t>33</w:t>
      </w:r>
      <w:r>
        <w:rPr>
          <w:noProof/>
        </w:rPr>
        <w:fldChar w:fldCharType="end"/>
      </w:r>
    </w:p>
    <w:p w14:paraId="49A0C1D3" w14:textId="6BDBE0F4"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5.2</w:t>
      </w:r>
      <w:r>
        <w:rPr>
          <w:rFonts w:asciiTheme="minorHAnsi" w:eastAsiaTheme="minorEastAsia" w:hAnsiTheme="minorHAnsi" w:cstheme="minorBidi"/>
          <w:noProof/>
          <w:kern w:val="2"/>
          <w:sz w:val="24"/>
          <w:szCs w:val="24"/>
          <w:lang w:val="en-SE" w:eastAsia="zh-CN"/>
          <w14:ligatures w14:val="standardContextual"/>
        </w:rPr>
        <w:tab/>
      </w:r>
      <w:r>
        <w:rPr>
          <w:noProof/>
        </w:rPr>
        <w:t>Namf_Communication Service</w:t>
      </w:r>
      <w:r>
        <w:rPr>
          <w:noProof/>
        </w:rPr>
        <w:tab/>
      </w:r>
      <w:r>
        <w:rPr>
          <w:noProof/>
        </w:rPr>
        <w:fldChar w:fldCharType="begin"/>
      </w:r>
      <w:r>
        <w:rPr>
          <w:noProof/>
        </w:rPr>
        <w:instrText xml:space="preserve"> PAGEREF _Toc199238031 \h </w:instrText>
      </w:r>
      <w:r>
        <w:rPr>
          <w:noProof/>
        </w:rPr>
      </w:r>
      <w:r>
        <w:rPr>
          <w:noProof/>
        </w:rPr>
        <w:fldChar w:fldCharType="separate"/>
      </w:r>
      <w:r>
        <w:rPr>
          <w:noProof/>
        </w:rPr>
        <w:t>35</w:t>
      </w:r>
      <w:r>
        <w:rPr>
          <w:noProof/>
        </w:rPr>
        <w:fldChar w:fldCharType="end"/>
      </w:r>
    </w:p>
    <w:p w14:paraId="3738AAFF" w14:textId="702E469F"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5.2.1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_Toc199238032 \h </w:instrText>
      </w:r>
      <w:r>
        <w:rPr>
          <w:noProof/>
        </w:rPr>
      </w:r>
      <w:r>
        <w:rPr>
          <w:noProof/>
        </w:rPr>
        <w:fldChar w:fldCharType="separate"/>
      </w:r>
      <w:r>
        <w:rPr>
          <w:noProof/>
        </w:rPr>
        <w:t>35</w:t>
      </w:r>
      <w:r>
        <w:rPr>
          <w:noProof/>
        </w:rPr>
        <w:fldChar w:fldCharType="end"/>
      </w:r>
    </w:p>
    <w:p w14:paraId="1404CF55" w14:textId="4B0D9072"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5.2.2</w:t>
      </w:r>
      <w:r>
        <w:rPr>
          <w:rFonts w:asciiTheme="minorHAnsi" w:eastAsiaTheme="minorEastAsia" w:hAnsiTheme="minorHAnsi" w:cstheme="minorBidi"/>
          <w:noProof/>
          <w:kern w:val="2"/>
          <w:sz w:val="24"/>
          <w:szCs w:val="24"/>
          <w:lang w:val="en-SE" w:eastAsia="zh-CN"/>
          <w14:ligatures w14:val="standardContextual"/>
        </w:rPr>
        <w:tab/>
      </w:r>
      <w:r>
        <w:rPr>
          <w:noProof/>
        </w:rPr>
        <w:t>Service Operations</w:t>
      </w:r>
      <w:r>
        <w:rPr>
          <w:noProof/>
        </w:rPr>
        <w:tab/>
      </w:r>
      <w:r>
        <w:rPr>
          <w:noProof/>
        </w:rPr>
        <w:fldChar w:fldCharType="begin"/>
      </w:r>
      <w:r>
        <w:rPr>
          <w:noProof/>
        </w:rPr>
        <w:instrText xml:space="preserve"> PAGEREF _Toc199238033 \h </w:instrText>
      </w:r>
      <w:r>
        <w:rPr>
          <w:noProof/>
        </w:rPr>
      </w:r>
      <w:r>
        <w:rPr>
          <w:noProof/>
        </w:rPr>
        <w:fldChar w:fldCharType="separate"/>
      </w:r>
      <w:r>
        <w:rPr>
          <w:noProof/>
        </w:rPr>
        <w:t>35</w:t>
      </w:r>
      <w:r>
        <w:rPr>
          <w:noProof/>
        </w:rPr>
        <w:fldChar w:fldCharType="end"/>
      </w:r>
    </w:p>
    <w:p w14:paraId="1792A96D" w14:textId="3C6D6BC8"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5.2.2.1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_Toc199238034 \h </w:instrText>
      </w:r>
      <w:r>
        <w:rPr>
          <w:noProof/>
        </w:rPr>
      </w:r>
      <w:r>
        <w:rPr>
          <w:noProof/>
        </w:rPr>
        <w:fldChar w:fldCharType="separate"/>
      </w:r>
      <w:r>
        <w:rPr>
          <w:noProof/>
        </w:rPr>
        <w:t>35</w:t>
      </w:r>
      <w:r>
        <w:rPr>
          <w:noProof/>
        </w:rPr>
        <w:fldChar w:fldCharType="end"/>
      </w:r>
    </w:p>
    <w:p w14:paraId="707A8141" w14:textId="5F846EEA"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5.2.2.2</w:t>
      </w:r>
      <w:r>
        <w:rPr>
          <w:rFonts w:asciiTheme="minorHAnsi" w:eastAsiaTheme="minorEastAsia" w:hAnsiTheme="minorHAnsi" w:cstheme="minorBidi"/>
          <w:noProof/>
          <w:kern w:val="2"/>
          <w:sz w:val="24"/>
          <w:szCs w:val="24"/>
          <w:lang w:val="en-SE" w:eastAsia="zh-CN"/>
          <w14:ligatures w14:val="standardContextual"/>
        </w:rPr>
        <w:tab/>
      </w:r>
      <w:r>
        <w:rPr>
          <w:noProof/>
        </w:rPr>
        <w:t>UE Context Operations</w:t>
      </w:r>
      <w:r>
        <w:rPr>
          <w:noProof/>
        </w:rPr>
        <w:tab/>
      </w:r>
      <w:r>
        <w:rPr>
          <w:noProof/>
        </w:rPr>
        <w:fldChar w:fldCharType="begin"/>
      </w:r>
      <w:r>
        <w:rPr>
          <w:noProof/>
        </w:rPr>
        <w:instrText xml:space="preserve"> PAGEREF _Toc199238035 \h </w:instrText>
      </w:r>
      <w:r>
        <w:rPr>
          <w:noProof/>
        </w:rPr>
      </w:r>
      <w:r>
        <w:rPr>
          <w:noProof/>
        </w:rPr>
        <w:fldChar w:fldCharType="separate"/>
      </w:r>
      <w:r>
        <w:rPr>
          <w:noProof/>
        </w:rPr>
        <w:t>36</w:t>
      </w:r>
      <w:r>
        <w:rPr>
          <w:noProof/>
        </w:rPr>
        <w:fldChar w:fldCharType="end"/>
      </w:r>
    </w:p>
    <w:p w14:paraId="26BD7F78" w14:textId="5354C2D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5.2.2.2.1</w:t>
      </w:r>
      <w:r>
        <w:rPr>
          <w:rFonts w:asciiTheme="minorHAnsi" w:eastAsiaTheme="minorEastAsia" w:hAnsiTheme="minorHAnsi" w:cstheme="minorBidi"/>
          <w:noProof/>
          <w:kern w:val="2"/>
          <w:sz w:val="24"/>
          <w:szCs w:val="24"/>
          <w:lang w:val="en-SE" w:eastAsia="zh-CN"/>
          <w14:ligatures w14:val="standardContextual"/>
        </w:rPr>
        <w:tab/>
      </w:r>
      <w:r>
        <w:rPr>
          <w:noProof/>
        </w:rPr>
        <w:t>UEContextTransfer</w:t>
      </w:r>
      <w:r>
        <w:rPr>
          <w:noProof/>
        </w:rPr>
        <w:tab/>
      </w:r>
      <w:r>
        <w:rPr>
          <w:noProof/>
        </w:rPr>
        <w:fldChar w:fldCharType="begin"/>
      </w:r>
      <w:r>
        <w:rPr>
          <w:noProof/>
        </w:rPr>
        <w:instrText xml:space="preserve"> PAGEREF _Toc199238036 \h </w:instrText>
      </w:r>
      <w:r>
        <w:rPr>
          <w:noProof/>
        </w:rPr>
      </w:r>
      <w:r>
        <w:rPr>
          <w:noProof/>
        </w:rPr>
        <w:fldChar w:fldCharType="separate"/>
      </w:r>
      <w:r>
        <w:rPr>
          <w:noProof/>
        </w:rPr>
        <w:t>36</w:t>
      </w:r>
      <w:r>
        <w:rPr>
          <w:noProof/>
        </w:rPr>
        <w:fldChar w:fldCharType="end"/>
      </w:r>
    </w:p>
    <w:p w14:paraId="4ECFE4F3" w14:textId="2BE045F2"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5.2.2.2.1.1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_Toc199238037 \h </w:instrText>
      </w:r>
      <w:r>
        <w:rPr>
          <w:noProof/>
        </w:rPr>
      </w:r>
      <w:r>
        <w:rPr>
          <w:noProof/>
        </w:rPr>
        <w:fldChar w:fldCharType="separate"/>
      </w:r>
      <w:r>
        <w:rPr>
          <w:noProof/>
        </w:rPr>
        <w:t>36</w:t>
      </w:r>
      <w:r>
        <w:rPr>
          <w:noProof/>
        </w:rPr>
        <w:fldChar w:fldCharType="end"/>
      </w:r>
    </w:p>
    <w:p w14:paraId="188F2DA0" w14:textId="3BD92711"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5.2.2.2.1.2</w:t>
      </w:r>
      <w:r>
        <w:rPr>
          <w:rFonts w:asciiTheme="minorHAnsi" w:eastAsiaTheme="minorEastAsia" w:hAnsiTheme="minorHAnsi" w:cstheme="minorBidi"/>
          <w:noProof/>
          <w:kern w:val="2"/>
          <w:sz w:val="24"/>
          <w:szCs w:val="24"/>
          <w:lang w:val="en-SE" w:eastAsia="zh-CN"/>
          <w14:ligatures w14:val="standardContextual"/>
        </w:rPr>
        <w:tab/>
      </w:r>
      <w:r>
        <w:rPr>
          <w:noProof/>
        </w:rPr>
        <w:t>Retrieve UE Context after successful UE authentication</w:t>
      </w:r>
      <w:r>
        <w:rPr>
          <w:noProof/>
        </w:rPr>
        <w:tab/>
      </w:r>
      <w:r>
        <w:rPr>
          <w:noProof/>
        </w:rPr>
        <w:fldChar w:fldCharType="begin"/>
      </w:r>
      <w:r>
        <w:rPr>
          <w:noProof/>
        </w:rPr>
        <w:instrText xml:space="preserve"> PAGEREF _Toc199238038 \h </w:instrText>
      </w:r>
      <w:r>
        <w:rPr>
          <w:noProof/>
        </w:rPr>
      </w:r>
      <w:r>
        <w:rPr>
          <w:noProof/>
        </w:rPr>
        <w:fldChar w:fldCharType="separate"/>
      </w:r>
      <w:r>
        <w:rPr>
          <w:noProof/>
        </w:rPr>
        <w:t>38</w:t>
      </w:r>
      <w:r>
        <w:rPr>
          <w:noProof/>
        </w:rPr>
        <w:fldChar w:fldCharType="end"/>
      </w:r>
    </w:p>
    <w:p w14:paraId="47D60374" w14:textId="6FA1665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5.2.2.2.2</w:t>
      </w:r>
      <w:r>
        <w:rPr>
          <w:rFonts w:asciiTheme="minorHAnsi" w:eastAsiaTheme="minorEastAsia" w:hAnsiTheme="minorHAnsi" w:cstheme="minorBidi"/>
          <w:noProof/>
          <w:kern w:val="2"/>
          <w:sz w:val="24"/>
          <w:szCs w:val="24"/>
          <w:lang w:val="en-SE" w:eastAsia="zh-CN"/>
          <w14:ligatures w14:val="standardContextual"/>
        </w:rPr>
        <w:tab/>
      </w:r>
      <w:r>
        <w:rPr>
          <w:noProof/>
        </w:rPr>
        <w:t>RegistrationStatusUpdate</w:t>
      </w:r>
      <w:r>
        <w:rPr>
          <w:noProof/>
        </w:rPr>
        <w:tab/>
      </w:r>
      <w:r>
        <w:rPr>
          <w:noProof/>
        </w:rPr>
        <w:fldChar w:fldCharType="begin"/>
      </w:r>
      <w:r>
        <w:rPr>
          <w:noProof/>
        </w:rPr>
        <w:instrText xml:space="preserve"> PAGEREF _Toc199238039 \h </w:instrText>
      </w:r>
      <w:r>
        <w:rPr>
          <w:noProof/>
        </w:rPr>
      </w:r>
      <w:r>
        <w:rPr>
          <w:noProof/>
        </w:rPr>
        <w:fldChar w:fldCharType="separate"/>
      </w:r>
      <w:r>
        <w:rPr>
          <w:noProof/>
        </w:rPr>
        <w:t>39</w:t>
      </w:r>
      <w:r>
        <w:rPr>
          <w:noProof/>
        </w:rPr>
        <w:fldChar w:fldCharType="end"/>
      </w:r>
    </w:p>
    <w:p w14:paraId="784F590C" w14:textId="3A5A02D5"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5.2.2.2.2.1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_Toc199238040 \h </w:instrText>
      </w:r>
      <w:r>
        <w:rPr>
          <w:noProof/>
        </w:rPr>
      </w:r>
      <w:r>
        <w:rPr>
          <w:noProof/>
        </w:rPr>
        <w:fldChar w:fldCharType="separate"/>
      </w:r>
      <w:r>
        <w:rPr>
          <w:noProof/>
        </w:rPr>
        <w:t>39</w:t>
      </w:r>
      <w:r>
        <w:rPr>
          <w:noProof/>
        </w:rPr>
        <w:fldChar w:fldCharType="end"/>
      </w:r>
    </w:p>
    <w:p w14:paraId="17180E62" w14:textId="5506925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5.2.2.2.3</w:t>
      </w:r>
      <w:r>
        <w:rPr>
          <w:rFonts w:asciiTheme="minorHAnsi" w:eastAsiaTheme="minorEastAsia" w:hAnsiTheme="minorHAnsi" w:cstheme="minorBidi"/>
          <w:noProof/>
          <w:kern w:val="2"/>
          <w:sz w:val="24"/>
          <w:szCs w:val="24"/>
          <w:lang w:val="en-SE" w:eastAsia="zh-CN"/>
          <w14:ligatures w14:val="standardContextual"/>
        </w:rPr>
        <w:tab/>
      </w:r>
      <w:r>
        <w:rPr>
          <w:noProof/>
        </w:rPr>
        <w:t>CreateUEContext</w:t>
      </w:r>
      <w:r>
        <w:rPr>
          <w:noProof/>
        </w:rPr>
        <w:tab/>
      </w:r>
      <w:r>
        <w:rPr>
          <w:noProof/>
        </w:rPr>
        <w:fldChar w:fldCharType="begin"/>
      </w:r>
      <w:r>
        <w:rPr>
          <w:noProof/>
        </w:rPr>
        <w:instrText xml:space="preserve"> PAGEREF _Toc199238041 \h </w:instrText>
      </w:r>
      <w:r>
        <w:rPr>
          <w:noProof/>
        </w:rPr>
      </w:r>
      <w:r>
        <w:rPr>
          <w:noProof/>
        </w:rPr>
        <w:fldChar w:fldCharType="separate"/>
      </w:r>
      <w:r>
        <w:rPr>
          <w:noProof/>
        </w:rPr>
        <w:t>40</w:t>
      </w:r>
      <w:r>
        <w:rPr>
          <w:noProof/>
        </w:rPr>
        <w:fldChar w:fldCharType="end"/>
      </w:r>
    </w:p>
    <w:p w14:paraId="10EC842B" w14:textId="46D40532"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sidRPr="00B0179B">
        <w:rPr>
          <w:noProof/>
        </w:rPr>
        <w:t>5.2.2.2.3.1</w:t>
      </w:r>
      <w:r>
        <w:rPr>
          <w:rFonts w:asciiTheme="minorHAnsi" w:eastAsiaTheme="minorEastAsia" w:hAnsiTheme="minorHAnsi" w:cstheme="minorBidi"/>
          <w:noProof/>
          <w:kern w:val="2"/>
          <w:sz w:val="24"/>
          <w:szCs w:val="24"/>
          <w:lang w:val="en-SE" w:eastAsia="zh-CN"/>
          <w14:ligatures w14:val="standardContextual"/>
        </w:rPr>
        <w:tab/>
      </w:r>
      <w:r w:rsidRPr="00B0179B">
        <w:rPr>
          <w:noProof/>
        </w:rPr>
        <w:t>General</w:t>
      </w:r>
      <w:r>
        <w:rPr>
          <w:noProof/>
        </w:rPr>
        <w:tab/>
      </w:r>
      <w:r>
        <w:rPr>
          <w:noProof/>
        </w:rPr>
        <w:fldChar w:fldCharType="begin"/>
      </w:r>
      <w:r>
        <w:rPr>
          <w:noProof/>
        </w:rPr>
        <w:instrText xml:space="preserve"> PAGEREF _Toc199238042 \h </w:instrText>
      </w:r>
      <w:r>
        <w:rPr>
          <w:noProof/>
        </w:rPr>
      </w:r>
      <w:r>
        <w:rPr>
          <w:noProof/>
        </w:rPr>
        <w:fldChar w:fldCharType="separate"/>
      </w:r>
      <w:r>
        <w:rPr>
          <w:noProof/>
        </w:rPr>
        <w:t>40</w:t>
      </w:r>
      <w:r>
        <w:rPr>
          <w:noProof/>
        </w:rPr>
        <w:fldChar w:fldCharType="end"/>
      </w:r>
    </w:p>
    <w:p w14:paraId="5C9732CC" w14:textId="0006D663"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sidRPr="00B0179B">
        <w:rPr>
          <w:noProof/>
        </w:rPr>
        <w:t>5.2.2.2.3.2</w:t>
      </w:r>
      <w:r>
        <w:rPr>
          <w:rFonts w:asciiTheme="minorHAnsi" w:eastAsiaTheme="minorEastAsia" w:hAnsiTheme="minorHAnsi" w:cstheme="minorBidi"/>
          <w:noProof/>
          <w:kern w:val="2"/>
          <w:sz w:val="24"/>
          <w:szCs w:val="24"/>
          <w:lang w:val="en-SE" w:eastAsia="zh-CN"/>
          <w14:ligatures w14:val="standardContextual"/>
        </w:rPr>
        <w:tab/>
      </w:r>
      <w:r w:rsidRPr="00B0179B">
        <w:rPr>
          <w:noProof/>
        </w:rPr>
        <w:t>Create UE Context with AMF Relocation</w:t>
      </w:r>
      <w:r>
        <w:rPr>
          <w:noProof/>
        </w:rPr>
        <w:tab/>
      </w:r>
      <w:r>
        <w:rPr>
          <w:noProof/>
        </w:rPr>
        <w:fldChar w:fldCharType="begin"/>
      </w:r>
      <w:r>
        <w:rPr>
          <w:noProof/>
        </w:rPr>
        <w:instrText xml:space="preserve"> PAGEREF _Toc199238043 \h </w:instrText>
      </w:r>
      <w:r>
        <w:rPr>
          <w:noProof/>
        </w:rPr>
      </w:r>
      <w:r>
        <w:rPr>
          <w:noProof/>
        </w:rPr>
        <w:fldChar w:fldCharType="separate"/>
      </w:r>
      <w:r>
        <w:rPr>
          <w:noProof/>
        </w:rPr>
        <w:t>42</w:t>
      </w:r>
      <w:r>
        <w:rPr>
          <w:noProof/>
        </w:rPr>
        <w:fldChar w:fldCharType="end"/>
      </w:r>
    </w:p>
    <w:p w14:paraId="2F849965" w14:textId="6861FFC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5.2.2.2.4</w:t>
      </w:r>
      <w:r>
        <w:rPr>
          <w:rFonts w:asciiTheme="minorHAnsi" w:eastAsiaTheme="minorEastAsia" w:hAnsiTheme="minorHAnsi" w:cstheme="minorBidi"/>
          <w:noProof/>
          <w:kern w:val="2"/>
          <w:sz w:val="24"/>
          <w:szCs w:val="24"/>
          <w:lang w:val="en-SE" w:eastAsia="zh-CN"/>
          <w14:ligatures w14:val="standardContextual"/>
        </w:rPr>
        <w:tab/>
      </w:r>
      <w:r>
        <w:rPr>
          <w:noProof/>
        </w:rPr>
        <w:t>ReleaseUEContext</w:t>
      </w:r>
      <w:r>
        <w:rPr>
          <w:noProof/>
        </w:rPr>
        <w:tab/>
      </w:r>
      <w:r>
        <w:rPr>
          <w:noProof/>
        </w:rPr>
        <w:fldChar w:fldCharType="begin"/>
      </w:r>
      <w:r>
        <w:rPr>
          <w:noProof/>
        </w:rPr>
        <w:instrText xml:space="preserve"> PAGEREF _Toc199238044 \h </w:instrText>
      </w:r>
      <w:r>
        <w:rPr>
          <w:noProof/>
        </w:rPr>
      </w:r>
      <w:r>
        <w:rPr>
          <w:noProof/>
        </w:rPr>
        <w:fldChar w:fldCharType="separate"/>
      </w:r>
      <w:r>
        <w:rPr>
          <w:noProof/>
        </w:rPr>
        <w:t>43</w:t>
      </w:r>
      <w:r>
        <w:rPr>
          <w:noProof/>
        </w:rPr>
        <w:fldChar w:fldCharType="end"/>
      </w:r>
    </w:p>
    <w:p w14:paraId="0CFD9701" w14:textId="28853F04"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sidRPr="00B0179B">
        <w:rPr>
          <w:noProof/>
        </w:rPr>
        <w:t>5.2.2.2.4.1</w:t>
      </w:r>
      <w:r>
        <w:rPr>
          <w:rFonts w:asciiTheme="minorHAnsi" w:eastAsiaTheme="minorEastAsia" w:hAnsiTheme="minorHAnsi" w:cstheme="minorBidi"/>
          <w:noProof/>
          <w:kern w:val="2"/>
          <w:sz w:val="24"/>
          <w:szCs w:val="24"/>
          <w:lang w:val="en-SE" w:eastAsia="zh-CN"/>
          <w14:ligatures w14:val="standardContextual"/>
        </w:rPr>
        <w:tab/>
      </w:r>
      <w:r w:rsidRPr="00B0179B">
        <w:rPr>
          <w:noProof/>
        </w:rPr>
        <w:t>General</w:t>
      </w:r>
      <w:r>
        <w:rPr>
          <w:noProof/>
        </w:rPr>
        <w:tab/>
      </w:r>
      <w:r>
        <w:rPr>
          <w:noProof/>
        </w:rPr>
        <w:fldChar w:fldCharType="begin"/>
      </w:r>
      <w:r>
        <w:rPr>
          <w:noProof/>
        </w:rPr>
        <w:instrText xml:space="preserve"> PAGEREF _Toc199238045 \h </w:instrText>
      </w:r>
      <w:r>
        <w:rPr>
          <w:noProof/>
        </w:rPr>
      </w:r>
      <w:r>
        <w:rPr>
          <w:noProof/>
        </w:rPr>
        <w:fldChar w:fldCharType="separate"/>
      </w:r>
      <w:r>
        <w:rPr>
          <w:noProof/>
        </w:rPr>
        <w:t>43</w:t>
      </w:r>
      <w:r>
        <w:rPr>
          <w:noProof/>
        </w:rPr>
        <w:fldChar w:fldCharType="end"/>
      </w:r>
    </w:p>
    <w:p w14:paraId="7796B6A2" w14:textId="27660FB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_Toc199238046 \h </w:instrText>
      </w:r>
      <w:r>
        <w:rPr>
          <w:noProof/>
        </w:rPr>
      </w:r>
      <w:r>
        <w:rPr>
          <w:noProof/>
        </w:rPr>
        <w:fldChar w:fldCharType="separate"/>
      </w:r>
      <w:r>
        <w:rPr>
          <w:noProof/>
        </w:rPr>
        <w:t>44</w:t>
      </w:r>
      <w:r>
        <w:rPr>
          <w:noProof/>
        </w:rPr>
        <w:fldChar w:fldCharType="end"/>
      </w:r>
    </w:p>
    <w:p w14:paraId="6BE96AAC" w14:textId="32CCAA3C"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sidRPr="00B0179B">
        <w:rPr>
          <w:noProof/>
        </w:rPr>
        <w:t>5.2.2.2.5.1</w:t>
      </w:r>
      <w:r>
        <w:rPr>
          <w:rFonts w:asciiTheme="minorHAnsi" w:eastAsiaTheme="minorEastAsia" w:hAnsiTheme="minorHAnsi" w:cstheme="minorBidi"/>
          <w:noProof/>
          <w:kern w:val="2"/>
          <w:sz w:val="24"/>
          <w:szCs w:val="24"/>
          <w:lang w:val="en-SE" w:eastAsia="zh-CN"/>
          <w14:ligatures w14:val="standardContextual"/>
        </w:rPr>
        <w:tab/>
      </w:r>
      <w:r w:rsidRPr="00B0179B">
        <w:rPr>
          <w:noProof/>
        </w:rPr>
        <w:t>General</w:t>
      </w:r>
      <w:r>
        <w:rPr>
          <w:noProof/>
        </w:rPr>
        <w:tab/>
      </w:r>
      <w:r>
        <w:rPr>
          <w:noProof/>
        </w:rPr>
        <w:fldChar w:fldCharType="begin"/>
      </w:r>
      <w:r>
        <w:rPr>
          <w:noProof/>
        </w:rPr>
        <w:instrText xml:space="preserve"> PAGEREF _Toc199238047 \h </w:instrText>
      </w:r>
      <w:r>
        <w:rPr>
          <w:noProof/>
        </w:rPr>
      </w:r>
      <w:r>
        <w:rPr>
          <w:noProof/>
        </w:rPr>
        <w:fldChar w:fldCharType="separate"/>
      </w:r>
      <w:r>
        <w:rPr>
          <w:noProof/>
        </w:rPr>
        <w:t>44</w:t>
      </w:r>
      <w:r>
        <w:rPr>
          <w:noProof/>
        </w:rPr>
        <w:fldChar w:fldCharType="end"/>
      </w:r>
    </w:p>
    <w:p w14:paraId="74AE3235" w14:textId="1828713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5.2.2.2.6</w:t>
      </w:r>
      <w:r>
        <w:rPr>
          <w:rFonts w:asciiTheme="minorHAnsi" w:eastAsiaTheme="minorEastAsia" w:hAnsiTheme="minorHAnsi" w:cstheme="minorBidi"/>
          <w:noProof/>
          <w:kern w:val="2"/>
          <w:sz w:val="24"/>
          <w:szCs w:val="24"/>
          <w:lang w:val="en-SE" w:eastAsia="zh-CN"/>
          <w14:ligatures w14:val="standardContextual"/>
        </w:rPr>
        <w:tab/>
      </w:r>
      <w:r>
        <w:rPr>
          <w:noProof/>
        </w:rPr>
        <w:t>CancelRelocateUEContext</w:t>
      </w:r>
      <w:r>
        <w:rPr>
          <w:noProof/>
        </w:rPr>
        <w:tab/>
      </w:r>
      <w:r>
        <w:rPr>
          <w:noProof/>
        </w:rPr>
        <w:fldChar w:fldCharType="begin"/>
      </w:r>
      <w:r>
        <w:rPr>
          <w:noProof/>
        </w:rPr>
        <w:instrText xml:space="preserve"> PAGEREF _Toc199238048 \h </w:instrText>
      </w:r>
      <w:r>
        <w:rPr>
          <w:noProof/>
        </w:rPr>
      </w:r>
      <w:r>
        <w:rPr>
          <w:noProof/>
        </w:rPr>
        <w:fldChar w:fldCharType="separate"/>
      </w:r>
      <w:r>
        <w:rPr>
          <w:noProof/>
        </w:rPr>
        <w:t>45</w:t>
      </w:r>
      <w:r>
        <w:rPr>
          <w:noProof/>
        </w:rPr>
        <w:fldChar w:fldCharType="end"/>
      </w:r>
    </w:p>
    <w:p w14:paraId="59C9007B" w14:textId="7FD27A34"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5.2.2.2.6.1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_Toc199238049 \h </w:instrText>
      </w:r>
      <w:r>
        <w:rPr>
          <w:noProof/>
        </w:rPr>
      </w:r>
      <w:r>
        <w:rPr>
          <w:noProof/>
        </w:rPr>
        <w:fldChar w:fldCharType="separate"/>
      </w:r>
      <w:r>
        <w:rPr>
          <w:noProof/>
        </w:rPr>
        <w:t>45</w:t>
      </w:r>
      <w:r>
        <w:rPr>
          <w:noProof/>
        </w:rPr>
        <w:fldChar w:fldCharType="end"/>
      </w:r>
    </w:p>
    <w:p w14:paraId="0F2457D0" w14:textId="294E8B3D"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5.2.2.3</w:t>
      </w:r>
      <w:r>
        <w:rPr>
          <w:rFonts w:asciiTheme="minorHAnsi" w:eastAsiaTheme="minorEastAsia" w:hAnsiTheme="minorHAnsi" w:cstheme="minorBidi"/>
          <w:noProof/>
          <w:kern w:val="2"/>
          <w:sz w:val="24"/>
          <w:szCs w:val="24"/>
          <w:lang w:val="en-SE" w:eastAsia="zh-CN"/>
          <w14:ligatures w14:val="standardContextual"/>
        </w:rPr>
        <w:tab/>
      </w:r>
      <w:r>
        <w:rPr>
          <w:noProof/>
        </w:rPr>
        <w:t>UE Specific N1N2 Message Operations</w:t>
      </w:r>
      <w:r>
        <w:rPr>
          <w:noProof/>
        </w:rPr>
        <w:tab/>
      </w:r>
      <w:r>
        <w:rPr>
          <w:noProof/>
        </w:rPr>
        <w:fldChar w:fldCharType="begin"/>
      </w:r>
      <w:r>
        <w:rPr>
          <w:noProof/>
        </w:rPr>
        <w:instrText xml:space="preserve"> PAGEREF _Toc199238050 \h </w:instrText>
      </w:r>
      <w:r>
        <w:rPr>
          <w:noProof/>
        </w:rPr>
      </w:r>
      <w:r>
        <w:rPr>
          <w:noProof/>
        </w:rPr>
        <w:fldChar w:fldCharType="separate"/>
      </w:r>
      <w:r>
        <w:rPr>
          <w:noProof/>
        </w:rPr>
        <w:t>46</w:t>
      </w:r>
      <w:r>
        <w:rPr>
          <w:noProof/>
        </w:rPr>
        <w:fldChar w:fldCharType="end"/>
      </w:r>
    </w:p>
    <w:p w14:paraId="004973F9" w14:textId="69B0F56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5.2.2.3.1</w:t>
      </w:r>
      <w:r>
        <w:rPr>
          <w:rFonts w:asciiTheme="minorHAnsi" w:eastAsiaTheme="minorEastAsia" w:hAnsiTheme="minorHAnsi" w:cstheme="minorBidi"/>
          <w:noProof/>
          <w:kern w:val="2"/>
          <w:sz w:val="24"/>
          <w:szCs w:val="24"/>
          <w:lang w:val="en-SE" w:eastAsia="zh-CN"/>
          <w14:ligatures w14:val="standardContextual"/>
        </w:rPr>
        <w:tab/>
      </w:r>
      <w:r>
        <w:rPr>
          <w:noProof/>
        </w:rPr>
        <w:t>N1N2MessageTransfer</w:t>
      </w:r>
      <w:r>
        <w:rPr>
          <w:noProof/>
        </w:rPr>
        <w:tab/>
      </w:r>
      <w:r>
        <w:rPr>
          <w:noProof/>
        </w:rPr>
        <w:fldChar w:fldCharType="begin"/>
      </w:r>
      <w:r>
        <w:rPr>
          <w:noProof/>
        </w:rPr>
        <w:instrText xml:space="preserve"> PAGEREF _Toc199238051 \h </w:instrText>
      </w:r>
      <w:r>
        <w:rPr>
          <w:noProof/>
        </w:rPr>
      </w:r>
      <w:r>
        <w:rPr>
          <w:noProof/>
        </w:rPr>
        <w:fldChar w:fldCharType="separate"/>
      </w:r>
      <w:r>
        <w:rPr>
          <w:noProof/>
        </w:rPr>
        <w:t>46</w:t>
      </w:r>
      <w:r>
        <w:rPr>
          <w:noProof/>
        </w:rPr>
        <w:fldChar w:fldCharType="end"/>
      </w:r>
    </w:p>
    <w:p w14:paraId="1CF2CDC8" w14:textId="2322914B"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5.2.2.3.1.1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_Toc199238052 \h </w:instrText>
      </w:r>
      <w:r>
        <w:rPr>
          <w:noProof/>
        </w:rPr>
      </w:r>
      <w:r>
        <w:rPr>
          <w:noProof/>
        </w:rPr>
        <w:fldChar w:fldCharType="separate"/>
      </w:r>
      <w:r>
        <w:rPr>
          <w:noProof/>
        </w:rPr>
        <w:t>46</w:t>
      </w:r>
      <w:r>
        <w:rPr>
          <w:noProof/>
        </w:rPr>
        <w:fldChar w:fldCharType="end"/>
      </w:r>
    </w:p>
    <w:p w14:paraId="29CD3F96" w14:textId="5689EA22"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5.2.2.3.1.2</w:t>
      </w:r>
      <w:r>
        <w:rPr>
          <w:rFonts w:asciiTheme="minorHAnsi" w:eastAsiaTheme="minorEastAsia" w:hAnsiTheme="minorHAnsi" w:cstheme="minorBidi"/>
          <w:noProof/>
          <w:kern w:val="2"/>
          <w:sz w:val="24"/>
          <w:szCs w:val="24"/>
          <w:lang w:val="en-SE" w:eastAsia="zh-CN"/>
          <w14:ligatures w14:val="standardContextual"/>
        </w:rPr>
        <w:tab/>
      </w:r>
      <w:r>
        <w:rPr>
          <w:noProof/>
        </w:rPr>
        <w:t>Detailed behaviour of the AMF</w:t>
      </w:r>
      <w:r>
        <w:rPr>
          <w:noProof/>
        </w:rPr>
        <w:tab/>
      </w:r>
      <w:r>
        <w:rPr>
          <w:noProof/>
        </w:rPr>
        <w:fldChar w:fldCharType="begin"/>
      </w:r>
      <w:r>
        <w:rPr>
          <w:noProof/>
        </w:rPr>
        <w:instrText xml:space="preserve"> PAGEREF _Toc199238053 \h </w:instrText>
      </w:r>
      <w:r>
        <w:rPr>
          <w:noProof/>
        </w:rPr>
      </w:r>
      <w:r>
        <w:rPr>
          <w:noProof/>
        </w:rPr>
        <w:fldChar w:fldCharType="separate"/>
      </w:r>
      <w:r>
        <w:rPr>
          <w:noProof/>
        </w:rPr>
        <w:t>48</w:t>
      </w:r>
      <w:r>
        <w:rPr>
          <w:noProof/>
        </w:rPr>
        <w:fldChar w:fldCharType="end"/>
      </w:r>
    </w:p>
    <w:p w14:paraId="420D1BC2" w14:textId="5F2CB44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5.2.2.3.2</w:t>
      </w:r>
      <w:r>
        <w:rPr>
          <w:rFonts w:asciiTheme="minorHAnsi" w:eastAsiaTheme="minorEastAsia" w:hAnsiTheme="minorHAnsi" w:cstheme="minorBidi"/>
          <w:noProof/>
          <w:kern w:val="2"/>
          <w:sz w:val="24"/>
          <w:szCs w:val="24"/>
          <w:lang w:val="en-SE" w:eastAsia="zh-CN"/>
          <w14:ligatures w14:val="standardContextual"/>
        </w:rPr>
        <w:tab/>
      </w:r>
      <w:r>
        <w:rPr>
          <w:noProof/>
        </w:rPr>
        <w:t>N1N2Transfer Failure Notification</w:t>
      </w:r>
      <w:r>
        <w:rPr>
          <w:noProof/>
        </w:rPr>
        <w:tab/>
      </w:r>
      <w:r>
        <w:rPr>
          <w:noProof/>
        </w:rPr>
        <w:fldChar w:fldCharType="begin"/>
      </w:r>
      <w:r>
        <w:rPr>
          <w:noProof/>
        </w:rPr>
        <w:instrText xml:space="preserve"> PAGEREF _Toc199238054 \h </w:instrText>
      </w:r>
      <w:r>
        <w:rPr>
          <w:noProof/>
        </w:rPr>
      </w:r>
      <w:r>
        <w:rPr>
          <w:noProof/>
        </w:rPr>
        <w:fldChar w:fldCharType="separate"/>
      </w:r>
      <w:r>
        <w:rPr>
          <w:noProof/>
        </w:rPr>
        <w:t>51</w:t>
      </w:r>
      <w:r>
        <w:rPr>
          <w:noProof/>
        </w:rPr>
        <w:fldChar w:fldCharType="end"/>
      </w:r>
    </w:p>
    <w:p w14:paraId="0BEEB925" w14:textId="4330F5B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5.2.2.3.3</w:t>
      </w:r>
      <w:r>
        <w:rPr>
          <w:rFonts w:asciiTheme="minorHAnsi" w:eastAsiaTheme="minorEastAsia" w:hAnsiTheme="minorHAnsi" w:cstheme="minorBidi"/>
          <w:noProof/>
          <w:kern w:val="2"/>
          <w:sz w:val="24"/>
          <w:szCs w:val="24"/>
          <w:lang w:val="en-SE" w:eastAsia="zh-CN"/>
          <w14:ligatures w14:val="standardContextual"/>
        </w:rPr>
        <w:tab/>
      </w:r>
      <w:r>
        <w:rPr>
          <w:noProof/>
        </w:rPr>
        <w:t>N1N2MessageSubscribe</w:t>
      </w:r>
      <w:r>
        <w:rPr>
          <w:noProof/>
        </w:rPr>
        <w:tab/>
      </w:r>
      <w:r>
        <w:rPr>
          <w:noProof/>
        </w:rPr>
        <w:fldChar w:fldCharType="begin"/>
      </w:r>
      <w:r>
        <w:rPr>
          <w:noProof/>
        </w:rPr>
        <w:instrText xml:space="preserve"> PAGEREF _Toc199238055 \h </w:instrText>
      </w:r>
      <w:r>
        <w:rPr>
          <w:noProof/>
        </w:rPr>
      </w:r>
      <w:r>
        <w:rPr>
          <w:noProof/>
        </w:rPr>
        <w:fldChar w:fldCharType="separate"/>
      </w:r>
      <w:r>
        <w:rPr>
          <w:noProof/>
        </w:rPr>
        <w:t>52</w:t>
      </w:r>
      <w:r>
        <w:rPr>
          <w:noProof/>
        </w:rPr>
        <w:fldChar w:fldCharType="end"/>
      </w:r>
    </w:p>
    <w:p w14:paraId="604187D9" w14:textId="31AA51B2"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_Toc199238056 \h </w:instrText>
      </w:r>
      <w:r>
        <w:rPr>
          <w:noProof/>
        </w:rPr>
      </w:r>
      <w:r>
        <w:rPr>
          <w:noProof/>
        </w:rPr>
        <w:fldChar w:fldCharType="separate"/>
      </w:r>
      <w:r>
        <w:rPr>
          <w:noProof/>
        </w:rPr>
        <w:t>52</w:t>
      </w:r>
      <w:r>
        <w:rPr>
          <w:noProof/>
        </w:rPr>
        <w:fldChar w:fldCharType="end"/>
      </w:r>
    </w:p>
    <w:p w14:paraId="4D056DA4" w14:textId="2378266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5.2.2.3.4</w:t>
      </w:r>
      <w:r>
        <w:rPr>
          <w:rFonts w:asciiTheme="minorHAnsi" w:eastAsiaTheme="minorEastAsia" w:hAnsiTheme="minorHAnsi" w:cstheme="minorBidi"/>
          <w:noProof/>
          <w:kern w:val="2"/>
          <w:sz w:val="24"/>
          <w:szCs w:val="24"/>
          <w:lang w:val="en-SE" w:eastAsia="zh-CN"/>
          <w14:ligatures w14:val="standardContextual"/>
        </w:rPr>
        <w:tab/>
      </w:r>
      <w:r>
        <w:rPr>
          <w:noProof/>
        </w:rPr>
        <w:t>N1N2MessageUnSubscribe</w:t>
      </w:r>
      <w:r>
        <w:rPr>
          <w:noProof/>
        </w:rPr>
        <w:tab/>
      </w:r>
      <w:r>
        <w:rPr>
          <w:noProof/>
        </w:rPr>
        <w:fldChar w:fldCharType="begin"/>
      </w:r>
      <w:r>
        <w:rPr>
          <w:noProof/>
        </w:rPr>
        <w:instrText xml:space="preserve"> PAGEREF _Toc199238057 \h </w:instrText>
      </w:r>
      <w:r>
        <w:rPr>
          <w:noProof/>
        </w:rPr>
      </w:r>
      <w:r>
        <w:rPr>
          <w:noProof/>
        </w:rPr>
        <w:fldChar w:fldCharType="separate"/>
      </w:r>
      <w:r>
        <w:rPr>
          <w:noProof/>
        </w:rPr>
        <w:t>53</w:t>
      </w:r>
      <w:r>
        <w:rPr>
          <w:noProof/>
        </w:rPr>
        <w:fldChar w:fldCharType="end"/>
      </w:r>
    </w:p>
    <w:p w14:paraId="644C164D" w14:textId="778011E9"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_Toc199238058 \h </w:instrText>
      </w:r>
      <w:r>
        <w:rPr>
          <w:noProof/>
        </w:rPr>
      </w:r>
      <w:r>
        <w:rPr>
          <w:noProof/>
        </w:rPr>
        <w:fldChar w:fldCharType="separate"/>
      </w:r>
      <w:r>
        <w:rPr>
          <w:noProof/>
        </w:rPr>
        <w:t>53</w:t>
      </w:r>
      <w:r>
        <w:rPr>
          <w:noProof/>
        </w:rPr>
        <w:fldChar w:fldCharType="end"/>
      </w:r>
    </w:p>
    <w:p w14:paraId="56006D20" w14:textId="1AABFAF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5.2.2.3.5</w:t>
      </w:r>
      <w:r>
        <w:rPr>
          <w:rFonts w:asciiTheme="minorHAnsi" w:eastAsiaTheme="minorEastAsia" w:hAnsiTheme="minorHAnsi" w:cstheme="minorBidi"/>
          <w:noProof/>
          <w:kern w:val="2"/>
          <w:sz w:val="24"/>
          <w:szCs w:val="24"/>
          <w:lang w:val="en-SE" w:eastAsia="zh-CN"/>
          <w14:ligatures w14:val="standardContextual"/>
        </w:rPr>
        <w:tab/>
      </w:r>
      <w:r>
        <w:rPr>
          <w:noProof/>
        </w:rPr>
        <w:t>N1MessageNotify</w:t>
      </w:r>
      <w:r>
        <w:rPr>
          <w:noProof/>
        </w:rPr>
        <w:tab/>
      </w:r>
      <w:r>
        <w:rPr>
          <w:noProof/>
        </w:rPr>
        <w:fldChar w:fldCharType="begin"/>
      </w:r>
      <w:r>
        <w:rPr>
          <w:noProof/>
        </w:rPr>
        <w:instrText xml:space="preserve"> PAGEREF _Toc199238059 \h </w:instrText>
      </w:r>
      <w:r>
        <w:rPr>
          <w:noProof/>
        </w:rPr>
      </w:r>
      <w:r>
        <w:rPr>
          <w:noProof/>
        </w:rPr>
        <w:fldChar w:fldCharType="separate"/>
      </w:r>
      <w:r>
        <w:rPr>
          <w:noProof/>
        </w:rPr>
        <w:t>53</w:t>
      </w:r>
      <w:r>
        <w:rPr>
          <w:noProof/>
        </w:rPr>
        <w:fldChar w:fldCharType="end"/>
      </w:r>
    </w:p>
    <w:p w14:paraId="696746B4" w14:textId="1B39737E"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_Toc199238060 \h </w:instrText>
      </w:r>
      <w:r>
        <w:rPr>
          <w:noProof/>
        </w:rPr>
      </w:r>
      <w:r>
        <w:rPr>
          <w:noProof/>
        </w:rPr>
        <w:fldChar w:fldCharType="separate"/>
      </w:r>
      <w:r>
        <w:rPr>
          <w:noProof/>
        </w:rPr>
        <w:t>53</w:t>
      </w:r>
      <w:r>
        <w:rPr>
          <w:noProof/>
        </w:rPr>
        <w:fldChar w:fldCharType="end"/>
      </w:r>
    </w:p>
    <w:p w14:paraId="3A105EAD" w14:textId="127A94A0"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5.2.2.3.5.2</w:t>
      </w:r>
      <w:r>
        <w:rPr>
          <w:rFonts w:asciiTheme="minorHAnsi" w:eastAsiaTheme="minorEastAsia" w:hAnsiTheme="minorHAnsi" w:cstheme="minorBidi"/>
          <w:noProof/>
          <w:kern w:val="2"/>
          <w:sz w:val="24"/>
          <w:szCs w:val="24"/>
          <w:lang w:val="en-SE" w:eastAsia="zh-CN"/>
          <w14:ligatures w14:val="standardContextual"/>
        </w:rPr>
        <w:tab/>
      </w:r>
      <w:r>
        <w:rPr>
          <w:noProof/>
        </w:rPr>
        <w:t>Using N1MessageNotify in the Registration with AMF Re-allocation Procedure</w:t>
      </w:r>
      <w:r>
        <w:rPr>
          <w:noProof/>
        </w:rPr>
        <w:tab/>
      </w:r>
      <w:r>
        <w:rPr>
          <w:noProof/>
        </w:rPr>
        <w:fldChar w:fldCharType="begin"/>
      </w:r>
      <w:r>
        <w:rPr>
          <w:noProof/>
        </w:rPr>
        <w:instrText xml:space="preserve"> PAGEREF _Toc199238061 \h </w:instrText>
      </w:r>
      <w:r>
        <w:rPr>
          <w:noProof/>
        </w:rPr>
      </w:r>
      <w:r>
        <w:rPr>
          <w:noProof/>
        </w:rPr>
        <w:fldChar w:fldCharType="separate"/>
      </w:r>
      <w:r>
        <w:rPr>
          <w:noProof/>
        </w:rPr>
        <w:t>54</w:t>
      </w:r>
      <w:r>
        <w:rPr>
          <w:noProof/>
        </w:rPr>
        <w:fldChar w:fldCharType="end"/>
      </w:r>
    </w:p>
    <w:p w14:paraId="210CF348" w14:textId="0C54BB2E"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5.2.2.3.5.3</w:t>
      </w:r>
      <w:r>
        <w:rPr>
          <w:rFonts w:asciiTheme="minorHAnsi" w:eastAsiaTheme="minorEastAsia" w:hAnsiTheme="minorHAnsi" w:cstheme="minorBidi"/>
          <w:noProof/>
          <w:kern w:val="2"/>
          <w:sz w:val="24"/>
          <w:szCs w:val="24"/>
          <w:lang w:val="en-SE" w:eastAsia="zh-CN"/>
          <w14:ligatures w14:val="standardContextual"/>
        </w:rPr>
        <w:tab/>
      </w:r>
      <w:r>
        <w:rPr>
          <w:noProof/>
        </w:rPr>
        <w:t>Using N1MessageNotify in the UE Assisted and UE Based Positioning Procedure</w:t>
      </w:r>
      <w:r>
        <w:rPr>
          <w:noProof/>
        </w:rPr>
        <w:tab/>
      </w:r>
      <w:r>
        <w:rPr>
          <w:noProof/>
        </w:rPr>
        <w:fldChar w:fldCharType="begin"/>
      </w:r>
      <w:r>
        <w:rPr>
          <w:noProof/>
        </w:rPr>
        <w:instrText xml:space="preserve"> PAGEREF _Toc199238062 \h </w:instrText>
      </w:r>
      <w:r>
        <w:rPr>
          <w:noProof/>
        </w:rPr>
      </w:r>
      <w:r>
        <w:rPr>
          <w:noProof/>
        </w:rPr>
        <w:fldChar w:fldCharType="separate"/>
      </w:r>
      <w:r>
        <w:rPr>
          <w:noProof/>
        </w:rPr>
        <w:t>55</w:t>
      </w:r>
      <w:r>
        <w:rPr>
          <w:noProof/>
        </w:rPr>
        <w:fldChar w:fldCharType="end"/>
      </w:r>
    </w:p>
    <w:p w14:paraId="08DDE23B" w14:textId="1A1C2065"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5.2.2.3.5.4</w:t>
      </w:r>
      <w:r>
        <w:rPr>
          <w:rFonts w:asciiTheme="minorHAnsi" w:eastAsiaTheme="minorEastAsia" w:hAnsiTheme="minorHAnsi" w:cstheme="minorBidi"/>
          <w:noProof/>
          <w:kern w:val="2"/>
          <w:sz w:val="24"/>
          <w:szCs w:val="24"/>
          <w:lang w:val="en-SE" w:eastAsia="zh-CN"/>
          <w14:ligatures w14:val="standardContextual"/>
        </w:rPr>
        <w:tab/>
      </w:r>
      <w:r>
        <w:rPr>
          <w:noProof/>
        </w:rPr>
        <w:t>Using N1MessageNotify in the UE Configuration Update for transparent UE Policy delivery</w:t>
      </w:r>
      <w:r>
        <w:rPr>
          <w:noProof/>
        </w:rPr>
        <w:tab/>
      </w:r>
      <w:r>
        <w:rPr>
          <w:noProof/>
        </w:rPr>
        <w:fldChar w:fldCharType="begin"/>
      </w:r>
      <w:r>
        <w:rPr>
          <w:noProof/>
        </w:rPr>
        <w:instrText xml:space="preserve"> PAGEREF _Toc199238063 \h </w:instrText>
      </w:r>
      <w:r>
        <w:rPr>
          <w:noProof/>
        </w:rPr>
      </w:r>
      <w:r>
        <w:rPr>
          <w:noProof/>
        </w:rPr>
        <w:fldChar w:fldCharType="separate"/>
      </w:r>
      <w:r>
        <w:rPr>
          <w:noProof/>
        </w:rPr>
        <w:t>55</w:t>
      </w:r>
      <w:r>
        <w:rPr>
          <w:noProof/>
        </w:rPr>
        <w:fldChar w:fldCharType="end"/>
      </w:r>
    </w:p>
    <w:p w14:paraId="433CB971" w14:textId="59AEF0BA"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val="en-SE" w:eastAsia="zh-CN"/>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r>
      <w:r>
        <w:rPr>
          <w:noProof/>
        </w:rPr>
        <w:instrText xml:space="preserve"> PAGEREF _Toc199238064 \h </w:instrText>
      </w:r>
      <w:r>
        <w:rPr>
          <w:noProof/>
        </w:rPr>
      </w:r>
      <w:r>
        <w:rPr>
          <w:noProof/>
        </w:rPr>
        <w:fldChar w:fldCharType="separate"/>
      </w:r>
      <w:r>
        <w:rPr>
          <w:noProof/>
        </w:rPr>
        <w:t>55</w:t>
      </w:r>
      <w:r>
        <w:rPr>
          <w:noProof/>
        </w:rPr>
        <w:fldChar w:fldCharType="end"/>
      </w:r>
    </w:p>
    <w:p w14:paraId="0BA2ECE2" w14:textId="166351C0"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5.2.2.3.5.6</w:t>
      </w:r>
      <w:r>
        <w:rPr>
          <w:rFonts w:asciiTheme="minorHAnsi" w:eastAsiaTheme="minorEastAsia" w:hAnsiTheme="minorHAnsi" w:cstheme="minorBidi"/>
          <w:noProof/>
          <w:kern w:val="2"/>
          <w:sz w:val="24"/>
          <w:szCs w:val="24"/>
          <w:lang w:val="en-SE" w:eastAsia="zh-CN"/>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_Toc199238065 \h </w:instrText>
      </w:r>
      <w:r>
        <w:rPr>
          <w:noProof/>
        </w:rPr>
      </w:r>
      <w:r>
        <w:rPr>
          <w:noProof/>
        </w:rPr>
        <w:fldChar w:fldCharType="separate"/>
      </w:r>
      <w:r>
        <w:rPr>
          <w:noProof/>
        </w:rPr>
        <w:t>56</w:t>
      </w:r>
      <w:r>
        <w:rPr>
          <w:noProof/>
        </w:rPr>
        <w:fldChar w:fldCharType="end"/>
      </w:r>
    </w:p>
    <w:p w14:paraId="046662DC" w14:textId="004E63A5"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5.2.2.3.5.7</w:t>
      </w:r>
      <w:r>
        <w:rPr>
          <w:rFonts w:asciiTheme="minorHAnsi" w:eastAsiaTheme="minorEastAsia" w:hAnsiTheme="minorHAnsi" w:cstheme="minorBidi"/>
          <w:noProof/>
          <w:kern w:val="2"/>
          <w:sz w:val="24"/>
          <w:szCs w:val="24"/>
          <w:lang w:val="en-SE" w:eastAsia="zh-CN"/>
          <w14:ligatures w14:val="standardContextual"/>
        </w:rPr>
        <w:tab/>
      </w:r>
      <w:r>
        <w:rPr>
          <w:noProof/>
        </w:rPr>
        <w:t>Using N1MessageNotify in the procedures applicable to a PRU</w:t>
      </w:r>
      <w:r>
        <w:rPr>
          <w:noProof/>
        </w:rPr>
        <w:tab/>
      </w:r>
      <w:r>
        <w:rPr>
          <w:noProof/>
        </w:rPr>
        <w:fldChar w:fldCharType="begin"/>
      </w:r>
      <w:r>
        <w:rPr>
          <w:noProof/>
        </w:rPr>
        <w:instrText xml:space="preserve"> PAGEREF _Toc199238066 \h </w:instrText>
      </w:r>
      <w:r>
        <w:rPr>
          <w:noProof/>
        </w:rPr>
      </w:r>
      <w:r>
        <w:rPr>
          <w:noProof/>
        </w:rPr>
        <w:fldChar w:fldCharType="separate"/>
      </w:r>
      <w:r>
        <w:rPr>
          <w:noProof/>
        </w:rPr>
        <w:t>56</w:t>
      </w:r>
      <w:r>
        <w:rPr>
          <w:noProof/>
        </w:rPr>
        <w:fldChar w:fldCharType="end"/>
      </w:r>
    </w:p>
    <w:p w14:paraId="66EB53B5" w14:textId="30CAD41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5.2.2.3.6</w:t>
      </w:r>
      <w:r>
        <w:rPr>
          <w:rFonts w:asciiTheme="minorHAnsi" w:eastAsiaTheme="minorEastAsia" w:hAnsiTheme="minorHAnsi" w:cstheme="minorBidi"/>
          <w:noProof/>
          <w:kern w:val="2"/>
          <w:sz w:val="24"/>
          <w:szCs w:val="24"/>
          <w:lang w:val="en-SE" w:eastAsia="zh-CN"/>
          <w14:ligatures w14:val="standardContextual"/>
        </w:rPr>
        <w:tab/>
      </w:r>
      <w:r>
        <w:rPr>
          <w:noProof/>
        </w:rPr>
        <w:t>N2InfoNotify</w:t>
      </w:r>
      <w:r>
        <w:rPr>
          <w:noProof/>
        </w:rPr>
        <w:tab/>
      </w:r>
      <w:r>
        <w:rPr>
          <w:noProof/>
        </w:rPr>
        <w:fldChar w:fldCharType="begin"/>
      </w:r>
      <w:r>
        <w:rPr>
          <w:noProof/>
        </w:rPr>
        <w:instrText xml:space="preserve"> PAGEREF _Toc199238067 \h </w:instrText>
      </w:r>
      <w:r>
        <w:rPr>
          <w:noProof/>
        </w:rPr>
      </w:r>
      <w:r>
        <w:rPr>
          <w:noProof/>
        </w:rPr>
        <w:fldChar w:fldCharType="separate"/>
      </w:r>
      <w:r>
        <w:rPr>
          <w:noProof/>
        </w:rPr>
        <w:t>56</w:t>
      </w:r>
      <w:r>
        <w:rPr>
          <w:noProof/>
        </w:rPr>
        <w:fldChar w:fldCharType="end"/>
      </w:r>
    </w:p>
    <w:p w14:paraId="6CF73306" w14:textId="556B62F7"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_Toc199238068 \h </w:instrText>
      </w:r>
      <w:r>
        <w:rPr>
          <w:noProof/>
        </w:rPr>
      </w:r>
      <w:r>
        <w:rPr>
          <w:noProof/>
        </w:rPr>
        <w:fldChar w:fldCharType="separate"/>
      </w:r>
      <w:r>
        <w:rPr>
          <w:noProof/>
        </w:rPr>
        <w:t>56</w:t>
      </w:r>
      <w:r>
        <w:rPr>
          <w:noProof/>
        </w:rPr>
        <w:fldChar w:fldCharType="end"/>
      </w:r>
    </w:p>
    <w:p w14:paraId="626D5913" w14:textId="56C125E2"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5.2.2.3.6.2</w:t>
      </w:r>
      <w:r>
        <w:rPr>
          <w:rFonts w:asciiTheme="minorHAnsi" w:eastAsiaTheme="minorEastAsia" w:hAnsiTheme="minorHAnsi" w:cstheme="minorBidi"/>
          <w:noProof/>
          <w:kern w:val="2"/>
          <w:sz w:val="24"/>
          <w:szCs w:val="24"/>
          <w:lang w:val="en-SE" w:eastAsia="zh-CN"/>
          <w14:ligatures w14:val="standardContextual"/>
        </w:rPr>
        <w:tab/>
      </w:r>
      <w:r>
        <w:rPr>
          <w:noProof/>
        </w:rPr>
        <w:t>Using N2InfoNotify during Inter NG-RAN node N2 based handover procedure</w:t>
      </w:r>
      <w:r>
        <w:rPr>
          <w:noProof/>
        </w:rPr>
        <w:tab/>
      </w:r>
      <w:r>
        <w:rPr>
          <w:noProof/>
        </w:rPr>
        <w:fldChar w:fldCharType="begin"/>
      </w:r>
      <w:r>
        <w:rPr>
          <w:noProof/>
        </w:rPr>
        <w:instrText xml:space="preserve"> PAGEREF _Toc199238069 \h </w:instrText>
      </w:r>
      <w:r>
        <w:rPr>
          <w:noProof/>
        </w:rPr>
      </w:r>
      <w:r>
        <w:rPr>
          <w:noProof/>
        </w:rPr>
        <w:fldChar w:fldCharType="separate"/>
      </w:r>
      <w:r>
        <w:rPr>
          <w:noProof/>
        </w:rPr>
        <w:t>57</w:t>
      </w:r>
      <w:r>
        <w:rPr>
          <w:noProof/>
        </w:rPr>
        <w:fldChar w:fldCharType="end"/>
      </w:r>
    </w:p>
    <w:p w14:paraId="17FF1D53" w14:textId="1F2C24ED"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5.2.2.3.6.3</w:t>
      </w:r>
      <w:r>
        <w:rPr>
          <w:rFonts w:asciiTheme="minorHAnsi" w:eastAsiaTheme="minorEastAsia" w:hAnsiTheme="minorHAnsi" w:cstheme="minorBidi"/>
          <w:noProof/>
          <w:kern w:val="2"/>
          <w:sz w:val="24"/>
          <w:szCs w:val="24"/>
          <w:lang w:val="en-SE" w:eastAsia="zh-CN"/>
          <w14:ligatures w14:val="standardContextual"/>
        </w:rPr>
        <w:tab/>
      </w:r>
      <w:r>
        <w:rPr>
          <w:noProof/>
        </w:rPr>
        <w:t>Using N2InfoNotify during Location Services procedures</w:t>
      </w:r>
      <w:r>
        <w:rPr>
          <w:noProof/>
        </w:rPr>
        <w:tab/>
      </w:r>
      <w:r>
        <w:rPr>
          <w:noProof/>
        </w:rPr>
        <w:fldChar w:fldCharType="begin"/>
      </w:r>
      <w:r>
        <w:rPr>
          <w:noProof/>
        </w:rPr>
        <w:instrText xml:space="preserve"> PAGEREF _Toc199238070 \h </w:instrText>
      </w:r>
      <w:r>
        <w:rPr>
          <w:noProof/>
        </w:rPr>
      </w:r>
      <w:r>
        <w:rPr>
          <w:noProof/>
        </w:rPr>
        <w:fldChar w:fldCharType="separate"/>
      </w:r>
      <w:r>
        <w:rPr>
          <w:noProof/>
        </w:rPr>
        <w:t>58</w:t>
      </w:r>
      <w:r>
        <w:rPr>
          <w:noProof/>
        </w:rPr>
        <w:fldChar w:fldCharType="end"/>
      </w:r>
    </w:p>
    <w:p w14:paraId="3114B073" w14:textId="4770B264"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5.2.2.3.6.4</w:t>
      </w:r>
      <w:r>
        <w:rPr>
          <w:rFonts w:asciiTheme="minorHAnsi" w:eastAsiaTheme="minorEastAsia" w:hAnsiTheme="minorHAnsi" w:cstheme="minorBidi"/>
          <w:noProof/>
          <w:kern w:val="2"/>
          <w:sz w:val="24"/>
          <w:szCs w:val="24"/>
          <w:lang w:val="en-SE" w:eastAsia="zh-CN"/>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_Toc199238071 \h </w:instrText>
      </w:r>
      <w:r>
        <w:rPr>
          <w:noProof/>
        </w:rPr>
      </w:r>
      <w:r>
        <w:rPr>
          <w:noProof/>
        </w:rPr>
        <w:fldChar w:fldCharType="separate"/>
      </w:r>
      <w:r>
        <w:rPr>
          <w:noProof/>
        </w:rPr>
        <w:t>58</w:t>
      </w:r>
      <w:r>
        <w:rPr>
          <w:noProof/>
        </w:rPr>
        <w:fldChar w:fldCharType="end"/>
      </w:r>
    </w:p>
    <w:p w14:paraId="01C20792" w14:textId="1FFC7112"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lastRenderedPageBreak/>
        <w:t>5.2.2.4</w:t>
      </w:r>
      <w:r>
        <w:rPr>
          <w:rFonts w:asciiTheme="minorHAnsi" w:eastAsiaTheme="minorEastAsia" w:hAnsiTheme="minorHAnsi" w:cstheme="minorBidi"/>
          <w:noProof/>
          <w:kern w:val="2"/>
          <w:sz w:val="24"/>
          <w:szCs w:val="24"/>
          <w:lang w:val="en-SE" w:eastAsia="zh-CN"/>
          <w14:ligatures w14:val="standardContextual"/>
        </w:rPr>
        <w:tab/>
      </w:r>
      <w:r>
        <w:rPr>
          <w:noProof/>
        </w:rPr>
        <w:t>Non-UE N2 Message Operations</w:t>
      </w:r>
      <w:r>
        <w:rPr>
          <w:noProof/>
        </w:rPr>
        <w:tab/>
      </w:r>
      <w:r>
        <w:rPr>
          <w:noProof/>
        </w:rPr>
        <w:fldChar w:fldCharType="begin"/>
      </w:r>
      <w:r>
        <w:rPr>
          <w:noProof/>
        </w:rPr>
        <w:instrText xml:space="preserve"> PAGEREF _Toc199238072 \h </w:instrText>
      </w:r>
      <w:r>
        <w:rPr>
          <w:noProof/>
        </w:rPr>
      </w:r>
      <w:r>
        <w:rPr>
          <w:noProof/>
        </w:rPr>
        <w:fldChar w:fldCharType="separate"/>
      </w:r>
      <w:r>
        <w:rPr>
          <w:noProof/>
        </w:rPr>
        <w:t>59</w:t>
      </w:r>
      <w:r>
        <w:rPr>
          <w:noProof/>
        </w:rPr>
        <w:fldChar w:fldCharType="end"/>
      </w:r>
    </w:p>
    <w:p w14:paraId="0BA90CB6" w14:textId="2155B31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5.2.2.4.1</w:t>
      </w:r>
      <w:r>
        <w:rPr>
          <w:rFonts w:asciiTheme="minorHAnsi" w:eastAsiaTheme="minorEastAsia" w:hAnsiTheme="minorHAnsi" w:cstheme="minorBidi"/>
          <w:noProof/>
          <w:kern w:val="2"/>
          <w:sz w:val="24"/>
          <w:szCs w:val="24"/>
          <w:lang w:val="en-SE" w:eastAsia="zh-CN"/>
          <w14:ligatures w14:val="standardContextual"/>
        </w:rPr>
        <w:tab/>
      </w:r>
      <w:r>
        <w:rPr>
          <w:noProof/>
        </w:rPr>
        <w:t>NonUeN2MessageTransfer</w:t>
      </w:r>
      <w:r>
        <w:rPr>
          <w:noProof/>
        </w:rPr>
        <w:tab/>
      </w:r>
      <w:r>
        <w:rPr>
          <w:noProof/>
        </w:rPr>
        <w:fldChar w:fldCharType="begin"/>
      </w:r>
      <w:r>
        <w:rPr>
          <w:noProof/>
        </w:rPr>
        <w:instrText xml:space="preserve"> PAGEREF _Toc199238073 \h </w:instrText>
      </w:r>
      <w:r>
        <w:rPr>
          <w:noProof/>
        </w:rPr>
      </w:r>
      <w:r>
        <w:rPr>
          <w:noProof/>
        </w:rPr>
        <w:fldChar w:fldCharType="separate"/>
      </w:r>
      <w:r>
        <w:rPr>
          <w:noProof/>
        </w:rPr>
        <w:t>59</w:t>
      </w:r>
      <w:r>
        <w:rPr>
          <w:noProof/>
        </w:rPr>
        <w:fldChar w:fldCharType="end"/>
      </w:r>
    </w:p>
    <w:p w14:paraId="6F595D16" w14:textId="3318C86A"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5.2.2.4.1.1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_Toc199238074 \h </w:instrText>
      </w:r>
      <w:r>
        <w:rPr>
          <w:noProof/>
        </w:rPr>
      </w:r>
      <w:r>
        <w:rPr>
          <w:noProof/>
        </w:rPr>
        <w:fldChar w:fldCharType="separate"/>
      </w:r>
      <w:r>
        <w:rPr>
          <w:noProof/>
        </w:rPr>
        <w:t>59</w:t>
      </w:r>
      <w:r>
        <w:rPr>
          <w:noProof/>
        </w:rPr>
        <w:fldChar w:fldCharType="end"/>
      </w:r>
    </w:p>
    <w:p w14:paraId="525503F3" w14:textId="70E91ADD"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5.2.2.4.1.2</w:t>
      </w:r>
      <w:r>
        <w:rPr>
          <w:rFonts w:asciiTheme="minorHAnsi" w:eastAsiaTheme="minorEastAsia" w:hAnsiTheme="minorHAnsi" w:cstheme="minorBidi"/>
          <w:noProof/>
          <w:kern w:val="2"/>
          <w:sz w:val="24"/>
          <w:szCs w:val="24"/>
          <w:lang w:val="en-SE" w:eastAsia="zh-CN"/>
          <w14:ligatures w14:val="standardContextual"/>
        </w:rPr>
        <w:tab/>
      </w:r>
      <w:r>
        <w:rPr>
          <w:noProof/>
        </w:rPr>
        <w:t>Obtaining Non UE Associated Network Assistance Data Procedure</w:t>
      </w:r>
      <w:r>
        <w:rPr>
          <w:noProof/>
        </w:rPr>
        <w:tab/>
      </w:r>
      <w:r>
        <w:rPr>
          <w:noProof/>
        </w:rPr>
        <w:fldChar w:fldCharType="begin"/>
      </w:r>
      <w:r>
        <w:rPr>
          <w:noProof/>
        </w:rPr>
        <w:instrText xml:space="preserve"> PAGEREF _Toc199238075 \h </w:instrText>
      </w:r>
      <w:r>
        <w:rPr>
          <w:noProof/>
        </w:rPr>
      </w:r>
      <w:r>
        <w:rPr>
          <w:noProof/>
        </w:rPr>
        <w:fldChar w:fldCharType="separate"/>
      </w:r>
      <w:r>
        <w:rPr>
          <w:noProof/>
        </w:rPr>
        <w:t>60</w:t>
      </w:r>
      <w:r>
        <w:rPr>
          <w:noProof/>
        </w:rPr>
        <w:fldChar w:fldCharType="end"/>
      </w:r>
    </w:p>
    <w:p w14:paraId="228572A5" w14:textId="07DE8E61"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5.2.2.4.1.3</w:t>
      </w:r>
      <w:r>
        <w:rPr>
          <w:rFonts w:asciiTheme="minorHAnsi" w:eastAsiaTheme="minorEastAsia" w:hAnsiTheme="minorHAnsi" w:cstheme="minorBidi"/>
          <w:noProof/>
          <w:kern w:val="2"/>
          <w:sz w:val="24"/>
          <w:szCs w:val="24"/>
          <w:lang w:val="en-SE" w:eastAsia="zh-CN"/>
          <w14:ligatures w14:val="standardContextual"/>
        </w:rPr>
        <w:tab/>
      </w:r>
      <w:r>
        <w:rPr>
          <w:noProof/>
        </w:rPr>
        <w:t>Warning Request Transfer Procedure</w:t>
      </w:r>
      <w:r>
        <w:rPr>
          <w:noProof/>
        </w:rPr>
        <w:tab/>
      </w:r>
      <w:r>
        <w:rPr>
          <w:noProof/>
        </w:rPr>
        <w:fldChar w:fldCharType="begin"/>
      </w:r>
      <w:r>
        <w:rPr>
          <w:noProof/>
        </w:rPr>
        <w:instrText xml:space="preserve"> PAGEREF _Toc199238076 \h </w:instrText>
      </w:r>
      <w:r>
        <w:rPr>
          <w:noProof/>
        </w:rPr>
      </w:r>
      <w:r>
        <w:rPr>
          <w:noProof/>
        </w:rPr>
        <w:fldChar w:fldCharType="separate"/>
      </w:r>
      <w:r>
        <w:rPr>
          <w:noProof/>
        </w:rPr>
        <w:t>60</w:t>
      </w:r>
      <w:r>
        <w:rPr>
          <w:noProof/>
        </w:rPr>
        <w:fldChar w:fldCharType="end"/>
      </w:r>
    </w:p>
    <w:p w14:paraId="748BF6F6" w14:textId="1FDD30D0"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5.2.2.4.1.4</w:t>
      </w:r>
      <w:r>
        <w:rPr>
          <w:rFonts w:asciiTheme="minorHAnsi" w:eastAsiaTheme="minorEastAsia" w:hAnsiTheme="minorHAnsi" w:cstheme="minorBidi"/>
          <w:noProof/>
          <w:kern w:val="2"/>
          <w:sz w:val="24"/>
          <w:szCs w:val="24"/>
          <w:lang w:val="en-SE" w:eastAsia="zh-CN"/>
          <w14:ligatures w14:val="standardContextual"/>
        </w:rPr>
        <w:tab/>
      </w:r>
      <w:r>
        <w:rPr>
          <w:noProof/>
        </w:rPr>
        <w:t>Configuration Transfer Procedure</w:t>
      </w:r>
      <w:r>
        <w:rPr>
          <w:noProof/>
        </w:rPr>
        <w:tab/>
      </w:r>
      <w:r>
        <w:rPr>
          <w:noProof/>
        </w:rPr>
        <w:fldChar w:fldCharType="begin"/>
      </w:r>
      <w:r>
        <w:rPr>
          <w:noProof/>
        </w:rPr>
        <w:instrText xml:space="preserve"> PAGEREF _Toc199238077 \h </w:instrText>
      </w:r>
      <w:r>
        <w:rPr>
          <w:noProof/>
        </w:rPr>
      </w:r>
      <w:r>
        <w:rPr>
          <w:noProof/>
        </w:rPr>
        <w:fldChar w:fldCharType="separate"/>
      </w:r>
      <w:r>
        <w:rPr>
          <w:noProof/>
        </w:rPr>
        <w:t>60</w:t>
      </w:r>
      <w:r>
        <w:rPr>
          <w:noProof/>
        </w:rPr>
        <w:fldChar w:fldCharType="end"/>
      </w:r>
    </w:p>
    <w:p w14:paraId="388E1F19" w14:textId="03F206EF"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5.2.2.4.1.5</w:t>
      </w:r>
      <w:r>
        <w:rPr>
          <w:rFonts w:asciiTheme="minorHAnsi" w:eastAsiaTheme="minorEastAsia" w:hAnsiTheme="minorHAnsi" w:cstheme="minorBidi"/>
          <w:noProof/>
          <w:kern w:val="2"/>
          <w:sz w:val="24"/>
          <w:szCs w:val="24"/>
          <w:lang w:val="en-SE" w:eastAsia="zh-CN"/>
          <w14:ligatures w14:val="standardContextual"/>
        </w:rPr>
        <w:tab/>
      </w:r>
      <w:r>
        <w:rPr>
          <w:noProof/>
        </w:rPr>
        <w:t>RIM Information Transfer Procedures</w:t>
      </w:r>
      <w:r>
        <w:rPr>
          <w:noProof/>
        </w:rPr>
        <w:tab/>
      </w:r>
      <w:r>
        <w:rPr>
          <w:noProof/>
        </w:rPr>
        <w:fldChar w:fldCharType="begin"/>
      </w:r>
      <w:r>
        <w:rPr>
          <w:noProof/>
        </w:rPr>
        <w:instrText xml:space="preserve"> PAGEREF _Toc199238078 \h </w:instrText>
      </w:r>
      <w:r>
        <w:rPr>
          <w:noProof/>
        </w:rPr>
      </w:r>
      <w:r>
        <w:rPr>
          <w:noProof/>
        </w:rPr>
        <w:fldChar w:fldCharType="separate"/>
      </w:r>
      <w:r>
        <w:rPr>
          <w:noProof/>
        </w:rPr>
        <w:t>61</w:t>
      </w:r>
      <w:r>
        <w:rPr>
          <w:noProof/>
        </w:rPr>
        <w:fldChar w:fldCharType="end"/>
      </w:r>
    </w:p>
    <w:p w14:paraId="3F4BD2EE" w14:textId="2E22554C"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5.2.2.4.1.6</w:t>
      </w:r>
      <w:r>
        <w:rPr>
          <w:rFonts w:asciiTheme="minorHAnsi" w:eastAsiaTheme="minorEastAsia" w:hAnsiTheme="minorHAnsi" w:cstheme="minorBidi"/>
          <w:noProof/>
          <w:kern w:val="2"/>
          <w:sz w:val="24"/>
          <w:szCs w:val="24"/>
          <w:lang w:val="en-SE" w:eastAsia="zh-CN"/>
          <w14:ligatures w14:val="standardContextual"/>
        </w:rPr>
        <w:tab/>
      </w:r>
      <w:r>
        <w:rPr>
          <w:noProof/>
        </w:rPr>
        <w:t>Broadcast of Assistance Data by an LMF</w:t>
      </w:r>
      <w:r>
        <w:rPr>
          <w:noProof/>
        </w:rPr>
        <w:tab/>
      </w:r>
      <w:r>
        <w:rPr>
          <w:noProof/>
        </w:rPr>
        <w:fldChar w:fldCharType="begin"/>
      </w:r>
      <w:r>
        <w:rPr>
          <w:noProof/>
        </w:rPr>
        <w:instrText xml:space="preserve"> PAGEREF _Toc199238079 \h </w:instrText>
      </w:r>
      <w:r>
        <w:rPr>
          <w:noProof/>
        </w:rPr>
      </w:r>
      <w:r>
        <w:rPr>
          <w:noProof/>
        </w:rPr>
        <w:fldChar w:fldCharType="separate"/>
      </w:r>
      <w:r>
        <w:rPr>
          <w:noProof/>
        </w:rPr>
        <w:t>61</w:t>
      </w:r>
      <w:r>
        <w:rPr>
          <w:noProof/>
        </w:rPr>
        <w:fldChar w:fldCharType="end"/>
      </w:r>
    </w:p>
    <w:p w14:paraId="5AE7CDED" w14:textId="69AFD56D"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5.2.2.4.1.7</w:t>
      </w:r>
      <w:r>
        <w:rPr>
          <w:rFonts w:asciiTheme="minorHAnsi" w:eastAsiaTheme="minorEastAsia" w:hAnsiTheme="minorHAnsi" w:cstheme="minorBidi"/>
          <w:noProof/>
          <w:kern w:val="2"/>
          <w:sz w:val="24"/>
          <w:szCs w:val="24"/>
          <w:lang w:val="en-SE" w:eastAsia="zh-CN"/>
          <w14:ligatures w14:val="standardContextual"/>
        </w:rPr>
        <w:tab/>
      </w:r>
      <w:r>
        <w:rPr>
          <w:noProof/>
        </w:rPr>
        <w:t>M</w:t>
      </w:r>
      <w:r w:rsidRPr="00B0179B">
        <w:rPr>
          <w:noProof/>
        </w:rPr>
        <w:t>anagement of network timing synchronization status monitoring</w:t>
      </w:r>
      <w:r>
        <w:rPr>
          <w:noProof/>
        </w:rPr>
        <w:t xml:space="preserve"> procedures</w:t>
      </w:r>
      <w:r>
        <w:rPr>
          <w:noProof/>
        </w:rPr>
        <w:tab/>
      </w:r>
      <w:r>
        <w:rPr>
          <w:noProof/>
        </w:rPr>
        <w:fldChar w:fldCharType="begin"/>
      </w:r>
      <w:r>
        <w:rPr>
          <w:noProof/>
        </w:rPr>
        <w:instrText xml:space="preserve"> PAGEREF _Toc199238080 \h </w:instrText>
      </w:r>
      <w:r>
        <w:rPr>
          <w:noProof/>
        </w:rPr>
      </w:r>
      <w:r>
        <w:rPr>
          <w:noProof/>
        </w:rPr>
        <w:fldChar w:fldCharType="separate"/>
      </w:r>
      <w:r>
        <w:rPr>
          <w:noProof/>
        </w:rPr>
        <w:t>61</w:t>
      </w:r>
      <w:r>
        <w:rPr>
          <w:noProof/>
        </w:rPr>
        <w:fldChar w:fldCharType="end"/>
      </w:r>
    </w:p>
    <w:p w14:paraId="09D3D24B" w14:textId="76E7F50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5.2.2.4.2</w:t>
      </w:r>
      <w:r>
        <w:rPr>
          <w:rFonts w:asciiTheme="minorHAnsi" w:eastAsiaTheme="minorEastAsia" w:hAnsiTheme="minorHAnsi" w:cstheme="minorBidi"/>
          <w:noProof/>
          <w:kern w:val="2"/>
          <w:sz w:val="24"/>
          <w:szCs w:val="24"/>
          <w:lang w:val="en-SE" w:eastAsia="zh-CN"/>
          <w14:ligatures w14:val="standardContextual"/>
        </w:rPr>
        <w:tab/>
      </w:r>
      <w:r>
        <w:rPr>
          <w:noProof/>
        </w:rPr>
        <w:t>NonUeN2InfoSubscribe</w:t>
      </w:r>
      <w:r>
        <w:rPr>
          <w:noProof/>
        </w:rPr>
        <w:tab/>
      </w:r>
      <w:r>
        <w:rPr>
          <w:noProof/>
        </w:rPr>
        <w:fldChar w:fldCharType="begin"/>
      </w:r>
      <w:r>
        <w:rPr>
          <w:noProof/>
        </w:rPr>
        <w:instrText xml:space="preserve"> PAGEREF _Toc199238081 \h </w:instrText>
      </w:r>
      <w:r>
        <w:rPr>
          <w:noProof/>
        </w:rPr>
      </w:r>
      <w:r>
        <w:rPr>
          <w:noProof/>
        </w:rPr>
        <w:fldChar w:fldCharType="separate"/>
      </w:r>
      <w:r>
        <w:rPr>
          <w:noProof/>
        </w:rPr>
        <w:t>62</w:t>
      </w:r>
      <w:r>
        <w:rPr>
          <w:noProof/>
        </w:rPr>
        <w:fldChar w:fldCharType="end"/>
      </w:r>
    </w:p>
    <w:p w14:paraId="1E374EE1" w14:textId="3783675F"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5.2.2.4.2.1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_Toc199238082 \h </w:instrText>
      </w:r>
      <w:r>
        <w:rPr>
          <w:noProof/>
        </w:rPr>
      </w:r>
      <w:r>
        <w:rPr>
          <w:noProof/>
        </w:rPr>
        <w:fldChar w:fldCharType="separate"/>
      </w:r>
      <w:r>
        <w:rPr>
          <w:noProof/>
        </w:rPr>
        <w:t>62</w:t>
      </w:r>
      <w:r>
        <w:rPr>
          <w:noProof/>
        </w:rPr>
        <w:fldChar w:fldCharType="end"/>
      </w:r>
    </w:p>
    <w:p w14:paraId="4AD9DA17" w14:textId="74C802E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5.2.2.4.3</w:t>
      </w:r>
      <w:r>
        <w:rPr>
          <w:rFonts w:asciiTheme="minorHAnsi" w:eastAsiaTheme="minorEastAsia" w:hAnsiTheme="minorHAnsi" w:cstheme="minorBidi"/>
          <w:noProof/>
          <w:kern w:val="2"/>
          <w:sz w:val="24"/>
          <w:szCs w:val="24"/>
          <w:lang w:val="en-SE" w:eastAsia="zh-CN"/>
          <w14:ligatures w14:val="standardContextual"/>
        </w:rPr>
        <w:tab/>
      </w:r>
      <w:r>
        <w:rPr>
          <w:noProof/>
        </w:rPr>
        <w:t>NonUeN2InfoUnSubscribe</w:t>
      </w:r>
      <w:r>
        <w:rPr>
          <w:noProof/>
        </w:rPr>
        <w:tab/>
      </w:r>
      <w:r>
        <w:rPr>
          <w:noProof/>
        </w:rPr>
        <w:fldChar w:fldCharType="begin"/>
      </w:r>
      <w:r>
        <w:rPr>
          <w:noProof/>
        </w:rPr>
        <w:instrText xml:space="preserve"> PAGEREF _Toc199238083 \h </w:instrText>
      </w:r>
      <w:r>
        <w:rPr>
          <w:noProof/>
        </w:rPr>
      </w:r>
      <w:r>
        <w:rPr>
          <w:noProof/>
        </w:rPr>
        <w:fldChar w:fldCharType="separate"/>
      </w:r>
      <w:r>
        <w:rPr>
          <w:noProof/>
        </w:rPr>
        <w:t>62</w:t>
      </w:r>
      <w:r>
        <w:rPr>
          <w:noProof/>
        </w:rPr>
        <w:fldChar w:fldCharType="end"/>
      </w:r>
    </w:p>
    <w:p w14:paraId="229081B8" w14:textId="35D9A2D4"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5.2.2.4.3.1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_Toc199238084 \h </w:instrText>
      </w:r>
      <w:r>
        <w:rPr>
          <w:noProof/>
        </w:rPr>
      </w:r>
      <w:r>
        <w:rPr>
          <w:noProof/>
        </w:rPr>
        <w:fldChar w:fldCharType="separate"/>
      </w:r>
      <w:r>
        <w:rPr>
          <w:noProof/>
        </w:rPr>
        <w:t>62</w:t>
      </w:r>
      <w:r>
        <w:rPr>
          <w:noProof/>
        </w:rPr>
        <w:fldChar w:fldCharType="end"/>
      </w:r>
    </w:p>
    <w:p w14:paraId="1CCD2FC3" w14:textId="4E0E408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5.2.2.4.4</w:t>
      </w:r>
      <w:r>
        <w:rPr>
          <w:rFonts w:asciiTheme="minorHAnsi" w:eastAsiaTheme="minorEastAsia" w:hAnsiTheme="minorHAnsi" w:cstheme="minorBidi"/>
          <w:noProof/>
          <w:kern w:val="2"/>
          <w:sz w:val="24"/>
          <w:szCs w:val="24"/>
          <w:lang w:val="en-SE" w:eastAsia="zh-CN"/>
          <w14:ligatures w14:val="standardContextual"/>
        </w:rPr>
        <w:tab/>
      </w:r>
      <w:r>
        <w:rPr>
          <w:noProof/>
        </w:rPr>
        <w:t>NonUeN2InfoNotify</w:t>
      </w:r>
      <w:r>
        <w:rPr>
          <w:noProof/>
        </w:rPr>
        <w:tab/>
      </w:r>
      <w:r>
        <w:rPr>
          <w:noProof/>
        </w:rPr>
        <w:fldChar w:fldCharType="begin"/>
      </w:r>
      <w:r>
        <w:rPr>
          <w:noProof/>
        </w:rPr>
        <w:instrText xml:space="preserve"> PAGEREF _Toc199238085 \h </w:instrText>
      </w:r>
      <w:r>
        <w:rPr>
          <w:noProof/>
        </w:rPr>
      </w:r>
      <w:r>
        <w:rPr>
          <w:noProof/>
        </w:rPr>
        <w:fldChar w:fldCharType="separate"/>
      </w:r>
      <w:r>
        <w:rPr>
          <w:noProof/>
        </w:rPr>
        <w:t>63</w:t>
      </w:r>
      <w:r>
        <w:rPr>
          <w:noProof/>
        </w:rPr>
        <w:fldChar w:fldCharType="end"/>
      </w:r>
    </w:p>
    <w:p w14:paraId="06ADFCFF" w14:textId="4E177BAF"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5.2.2.4.4.1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_Toc199238086 \h </w:instrText>
      </w:r>
      <w:r>
        <w:rPr>
          <w:noProof/>
        </w:rPr>
      </w:r>
      <w:r>
        <w:rPr>
          <w:noProof/>
        </w:rPr>
        <w:fldChar w:fldCharType="separate"/>
      </w:r>
      <w:r>
        <w:rPr>
          <w:noProof/>
        </w:rPr>
        <w:t>63</w:t>
      </w:r>
      <w:r>
        <w:rPr>
          <w:noProof/>
        </w:rPr>
        <w:fldChar w:fldCharType="end"/>
      </w:r>
    </w:p>
    <w:p w14:paraId="5BCF7C1B" w14:textId="093DC584"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5.2.2.4.4.2</w:t>
      </w:r>
      <w:r>
        <w:rPr>
          <w:rFonts w:asciiTheme="minorHAnsi" w:eastAsiaTheme="minorEastAsia" w:hAnsiTheme="minorHAnsi" w:cstheme="minorBidi"/>
          <w:noProof/>
          <w:kern w:val="2"/>
          <w:sz w:val="24"/>
          <w:szCs w:val="24"/>
          <w:lang w:val="en-SE" w:eastAsia="zh-CN"/>
          <w14:ligatures w14:val="standardContextual"/>
        </w:rPr>
        <w:tab/>
      </w:r>
      <w:r>
        <w:rPr>
          <w:noProof/>
        </w:rPr>
        <w:t>Using NonUeN2InfoNotify during Location Services procedures</w:t>
      </w:r>
      <w:r>
        <w:rPr>
          <w:noProof/>
        </w:rPr>
        <w:tab/>
      </w:r>
      <w:r>
        <w:rPr>
          <w:noProof/>
        </w:rPr>
        <w:fldChar w:fldCharType="begin"/>
      </w:r>
      <w:r>
        <w:rPr>
          <w:noProof/>
        </w:rPr>
        <w:instrText xml:space="preserve"> PAGEREF _Toc199238087 \h </w:instrText>
      </w:r>
      <w:r>
        <w:rPr>
          <w:noProof/>
        </w:rPr>
      </w:r>
      <w:r>
        <w:rPr>
          <w:noProof/>
        </w:rPr>
        <w:fldChar w:fldCharType="separate"/>
      </w:r>
      <w:r>
        <w:rPr>
          <w:noProof/>
        </w:rPr>
        <w:t>63</w:t>
      </w:r>
      <w:r>
        <w:rPr>
          <w:noProof/>
        </w:rPr>
        <w:fldChar w:fldCharType="end"/>
      </w:r>
    </w:p>
    <w:p w14:paraId="41D8FDDC" w14:textId="7DFA373B"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5.2.2.4.4.3</w:t>
      </w:r>
      <w:r>
        <w:rPr>
          <w:rFonts w:asciiTheme="minorHAnsi" w:eastAsiaTheme="minorEastAsia" w:hAnsiTheme="minorHAnsi" w:cstheme="minorBidi"/>
          <w:noProof/>
          <w:kern w:val="2"/>
          <w:sz w:val="24"/>
          <w:szCs w:val="24"/>
          <w:lang w:val="en-SE" w:eastAsia="zh-CN"/>
          <w14:ligatures w14:val="standardContextual"/>
        </w:rPr>
        <w:tab/>
      </w:r>
      <w:r>
        <w:rPr>
          <w:noProof/>
        </w:rPr>
        <w:t>Use of NonUeN2InfoNotify for PWS related events</w:t>
      </w:r>
      <w:r>
        <w:rPr>
          <w:noProof/>
        </w:rPr>
        <w:tab/>
      </w:r>
      <w:r>
        <w:rPr>
          <w:noProof/>
        </w:rPr>
        <w:fldChar w:fldCharType="begin"/>
      </w:r>
      <w:r>
        <w:rPr>
          <w:noProof/>
        </w:rPr>
        <w:instrText xml:space="preserve"> PAGEREF _Toc199238088 \h </w:instrText>
      </w:r>
      <w:r>
        <w:rPr>
          <w:noProof/>
        </w:rPr>
      </w:r>
      <w:r>
        <w:rPr>
          <w:noProof/>
        </w:rPr>
        <w:fldChar w:fldCharType="separate"/>
      </w:r>
      <w:r>
        <w:rPr>
          <w:noProof/>
        </w:rPr>
        <w:t>64</w:t>
      </w:r>
      <w:r>
        <w:rPr>
          <w:noProof/>
        </w:rPr>
        <w:fldChar w:fldCharType="end"/>
      </w:r>
    </w:p>
    <w:p w14:paraId="3C8FC9E6" w14:textId="590BF297"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5.2.2.4.4.4</w:t>
      </w:r>
      <w:r>
        <w:rPr>
          <w:rFonts w:asciiTheme="minorHAnsi" w:eastAsiaTheme="minorEastAsia" w:hAnsiTheme="minorHAnsi" w:cstheme="minorBidi"/>
          <w:noProof/>
          <w:kern w:val="2"/>
          <w:sz w:val="24"/>
          <w:szCs w:val="24"/>
          <w:lang w:val="en-SE" w:eastAsia="zh-CN"/>
          <w14:ligatures w14:val="standardContextual"/>
        </w:rPr>
        <w:tab/>
      </w:r>
      <w:r>
        <w:rPr>
          <w:noProof/>
        </w:rPr>
        <w:t xml:space="preserve">Using NonUeN2InfoNotify during </w:t>
      </w:r>
      <w:r w:rsidRPr="00B0179B">
        <w:rPr>
          <w:noProof/>
        </w:rPr>
        <w:t>network timing synchronization status monitoring procedure</w:t>
      </w:r>
      <w:r>
        <w:rPr>
          <w:noProof/>
        </w:rPr>
        <w:tab/>
      </w:r>
      <w:r>
        <w:rPr>
          <w:noProof/>
        </w:rPr>
        <w:fldChar w:fldCharType="begin"/>
      </w:r>
      <w:r>
        <w:rPr>
          <w:noProof/>
        </w:rPr>
        <w:instrText xml:space="preserve"> PAGEREF _Toc199238089 \h </w:instrText>
      </w:r>
      <w:r>
        <w:rPr>
          <w:noProof/>
        </w:rPr>
      </w:r>
      <w:r>
        <w:rPr>
          <w:noProof/>
        </w:rPr>
        <w:fldChar w:fldCharType="separate"/>
      </w:r>
      <w:r>
        <w:rPr>
          <w:noProof/>
        </w:rPr>
        <w:t>64</w:t>
      </w:r>
      <w:r>
        <w:rPr>
          <w:noProof/>
        </w:rPr>
        <w:fldChar w:fldCharType="end"/>
      </w:r>
    </w:p>
    <w:p w14:paraId="73414263" w14:textId="37767E69"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5.2.2.5</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AMF Status Change Operations</w:t>
      </w:r>
      <w:r>
        <w:rPr>
          <w:noProof/>
        </w:rPr>
        <w:tab/>
      </w:r>
      <w:r>
        <w:rPr>
          <w:noProof/>
        </w:rPr>
        <w:fldChar w:fldCharType="begin"/>
      </w:r>
      <w:r>
        <w:rPr>
          <w:noProof/>
        </w:rPr>
        <w:instrText xml:space="preserve"> PAGEREF _Toc199238090 \h </w:instrText>
      </w:r>
      <w:r>
        <w:rPr>
          <w:noProof/>
        </w:rPr>
      </w:r>
      <w:r>
        <w:rPr>
          <w:noProof/>
        </w:rPr>
        <w:fldChar w:fldCharType="separate"/>
      </w:r>
      <w:r>
        <w:rPr>
          <w:noProof/>
        </w:rPr>
        <w:t>65</w:t>
      </w:r>
      <w:r>
        <w:rPr>
          <w:noProof/>
        </w:rPr>
        <w:fldChar w:fldCharType="end"/>
      </w:r>
    </w:p>
    <w:p w14:paraId="299CB4E5" w14:textId="481DB38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5.2.2.5.1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AMFStatusChangeSubscribe</w:t>
      </w:r>
      <w:r>
        <w:rPr>
          <w:noProof/>
        </w:rPr>
        <w:tab/>
      </w:r>
      <w:r>
        <w:rPr>
          <w:noProof/>
        </w:rPr>
        <w:fldChar w:fldCharType="begin"/>
      </w:r>
      <w:r>
        <w:rPr>
          <w:noProof/>
        </w:rPr>
        <w:instrText xml:space="preserve"> PAGEREF _Toc199238091 \h </w:instrText>
      </w:r>
      <w:r>
        <w:rPr>
          <w:noProof/>
        </w:rPr>
      </w:r>
      <w:r>
        <w:rPr>
          <w:noProof/>
        </w:rPr>
        <w:fldChar w:fldCharType="separate"/>
      </w:r>
      <w:r>
        <w:rPr>
          <w:noProof/>
        </w:rPr>
        <w:t>65</w:t>
      </w:r>
      <w:r>
        <w:rPr>
          <w:noProof/>
        </w:rPr>
        <w:fldChar w:fldCharType="end"/>
      </w:r>
    </w:p>
    <w:p w14:paraId="7BD48270" w14:textId="66DD3F17"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5.2.2.5.1.1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_Toc199238092 \h </w:instrText>
      </w:r>
      <w:r>
        <w:rPr>
          <w:noProof/>
        </w:rPr>
      </w:r>
      <w:r>
        <w:rPr>
          <w:noProof/>
        </w:rPr>
        <w:fldChar w:fldCharType="separate"/>
      </w:r>
      <w:r>
        <w:rPr>
          <w:noProof/>
        </w:rPr>
        <w:t>65</w:t>
      </w:r>
      <w:r>
        <w:rPr>
          <w:noProof/>
        </w:rPr>
        <w:fldChar w:fldCharType="end"/>
      </w:r>
    </w:p>
    <w:p w14:paraId="229D0D4F" w14:textId="1E202362"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5.2.2.5.1.2</w:t>
      </w:r>
      <w:r>
        <w:rPr>
          <w:rFonts w:asciiTheme="minorHAnsi" w:eastAsiaTheme="minorEastAsia" w:hAnsiTheme="minorHAnsi" w:cstheme="minorBidi"/>
          <w:noProof/>
          <w:kern w:val="2"/>
          <w:sz w:val="24"/>
          <w:szCs w:val="24"/>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_Toc199238093 \h </w:instrText>
      </w:r>
      <w:r>
        <w:rPr>
          <w:noProof/>
        </w:rPr>
      </w:r>
      <w:r>
        <w:rPr>
          <w:noProof/>
        </w:rPr>
        <w:fldChar w:fldCharType="separate"/>
      </w:r>
      <w:r>
        <w:rPr>
          <w:noProof/>
        </w:rPr>
        <w:t>65</w:t>
      </w:r>
      <w:r>
        <w:rPr>
          <w:noProof/>
        </w:rPr>
        <w:fldChar w:fldCharType="end"/>
      </w:r>
    </w:p>
    <w:p w14:paraId="7E1444AC" w14:textId="5DD8F6B0"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5.2.2.5.1.3</w:t>
      </w:r>
      <w:r>
        <w:rPr>
          <w:rFonts w:asciiTheme="minorHAnsi" w:eastAsiaTheme="minorEastAsia" w:hAnsiTheme="minorHAnsi" w:cstheme="minorBidi"/>
          <w:noProof/>
          <w:kern w:val="2"/>
          <w:sz w:val="24"/>
          <w:szCs w:val="24"/>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_Toc199238094 \h </w:instrText>
      </w:r>
      <w:r>
        <w:rPr>
          <w:noProof/>
        </w:rPr>
      </w:r>
      <w:r>
        <w:rPr>
          <w:noProof/>
        </w:rPr>
        <w:fldChar w:fldCharType="separate"/>
      </w:r>
      <w:r>
        <w:rPr>
          <w:noProof/>
        </w:rPr>
        <w:t>65</w:t>
      </w:r>
      <w:r>
        <w:rPr>
          <w:noProof/>
        </w:rPr>
        <w:fldChar w:fldCharType="end"/>
      </w:r>
    </w:p>
    <w:p w14:paraId="6A9B646E" w14:textId="199B428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5.2.2.5.2</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AMFStatusChangeUnSubscribe</w:t>
      </w:r>
      <w:r>
        <w:rPr>
          <w:noProof/>
        </w:rPr>
        <w:tab/>
      </w:r>
      <w:r>
        <w:rPr>
          <w:noProof/>
        </w:rPr>
        <w:fldChar w:fldCharType="begin"/>
      </w:r>
      <w:r>
        <w:rPr>
          <w:noProof/>
        </w:rPr>
        <w:instrText xml:space="preserve"> PAGEREF _Toc199238095 \h </w:instrText>
      </w:r>
      <w:r>
        <w:rPr>
          <w:noProof/>
        </w:rPr>
      </w:r>
      <w:r>
        <w:rPr>
          <w:noProof/>
        </w:rPr>
        <w:fldChar w:fldCharType="separate"/>
      </w:r>
      <w:r>
        <w:rPr>
          <w:noProof/>
        </w:rPr>
        <w:t>66</w:t>
      </w:r>
      <w:r>
        <w:rPr>
          <w:noProof/>
        </w:rPr>
        <w:fldChar w:fldCharType="end"/>
      </w:r>
    </w:p>
    <w:p w14:paraId="6668CA2B" w14:textId="2E3B369A"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5.2.2.5.2.1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_Toc199238096 \h </w:instrText>
      </w:r>
      <w:r>
        <w:rPr>
          <w:noProof/>
        </w:rPr>
      </w:r>
      <w:r>
        <w:rPr>
          <w:noProof/>
        </w:rPr>
        <w:fldChar w:fldCharType="separate"/>
      </w:r>
      <w:r>
        <w:rPr>
          <w:noProof/>
        </w:rPr>
        <w:t>66</w:t>
      </w:r>
      <w:r>
        <w:rPr>
          <w:noProof/>
        </w:rPr>
        <w:fldChar w:fldCharType="end"/>
      </w:r>
    </w:p>
    <w:p w14:paraId="5D20B746" w14:textId="38CC7F8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5.2.2.5.3</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AMFStatusChangeNotify</w:t>
      </w:r>
      <w:r>
        <w:rPr>
          <w:noProof/>
        </w:rPr>
        <w:tab/>
      </w:r>
      <w:r>
        <w:rPr>
          <w:noProof/>
        </w:rPr>
        <w:fldChar w:fldCharType="begin"/>
      </w:r>
      <w:r>
        <w:rPr>
          <w:noProof/>
        </w:rPr>
        <w:instrText xml:space="preserve"> PAGEREF _Toc199238097 \h </w:instrText>
      </w:r>
      <w:r>
        <w:rPr>
          <w:noProof/>
        </w:rPr>
      </w:r>
      <w:r>
        <w:rPr>
          <w:noProof/>
        </w:rPr>
        <w:fldChar w:fldCharType="separate"/>
      </w:r>
      <w:r>
        <w:rPr>
          <w:noProof/>
        </w:rPr>
        <w:t>67</w:t>
      </w:r>
      <w:r>
        <w:rPr>
          <w:noProof/>
        </w:rPr>
        <w:fldChar w:fldCharType="end"/>
      </w:r>
    </w:p>
    <w:p w14:paraId="4B23E899" w14:textId="43F17A34"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5.2.2.5.3.1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_Toc199238098 \h </w:instrText>
      </w:r>
      <w:r>
        <w:rPr>
          <w:noProof/>
        </w:rPr>
      </w:r>
      <w:r>
        <w:rPr>
          <w:noProof/>
        </w:rPr>
        <w:fldChar w:fldCharType="separate"/>
      </w:r>
      <w:r>
        <w:rPr>
          <w:noProof/>
        </w:rPr>
        <w:t>67</w:t>
      </w:r>
      <w:r>
        <w:rPr>
          <w:noProof/>
        </w:rPr>
        <w:fldChar w:fldCharType="end"/>
      </w:r>
    </w:p>
    <w:p w14:paraId="3B9F0C33" w14:textId="2F27C6BB"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5.2.2.6</w:t>
      </w:r>
      <w:r>
        <w:rPr>
          <w:rFonts w:asciiTheme="minorHAnsi" w:eastAsiaTheme="minorEastAsia" w:hAnsiTheme="minorHAnsi" w:cstheme="minorBidi"/>
          <w:noProof/>
          <w:kern w:val="2"/>
          <w:sz w:val="24"/>
          <w:szCs w:val="24"/>
          <w:lang w:val="en-SE" w:eastAsia="zh-CN"/>
          <w14:ligatures w14:val="standardContextual"/>
        </w:rPr>
        <w:tab/>
      </w:r>
      <w:r>
        <w:rPr>
          <w:noProof/>
        </w:rPr>
        <w:t>EBIAssignment</w:t>
      </w:r>
      <w:r>
        <w:rPr>
          <w:noProof/>
        </w:rPr>
        <w:tab/>
      </w:r>
      <w:r>
        <w:rPr>
          <w:noProof/>
        </w:rPr>
        <w:fldChar w:fldCharType="begin"/>
      </w:r>
      <w:r>
        <w:rPr>
          <w:noProof/>
        </w:rPr>
        <w:instrText xml:space="preserve"> PAGEREF _Toc199238099 \h </w:instrText>
      </w:r>
      <w:r>
        <w:rPr>
          <w:noProof/>
        </w:rPr>
      </w:r>
      <w:r>
        <w:rPr>
          <w:noProof/>
        </w:rPr>
        <w:fldChar w:fldCharType="separate"/>
      </w:r>
      <w:r>
        <w:rPr>
          <w:noProof/>
        </w:rPr>
        <w:t>67</w:t>
      </w:r>
      <w:r>
        <w:rPr>
          <w:noProof/>
        </w:rPr>
        <w:fldChar w:fldCharType="end"/>
      </w:r>
    </w:p>
    <w:p w14:paraId="5FA3D977" w14:textId="5971687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5.2.2.6.1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_Toc199238100 \h </w:instrText>
      </w:r>
      <w:r>
        <w:rPr>
          <w:noProof/>
        </w:rPr>
      </w:r>
      <w:r>
        <w:rPr>
          <w:noProof/>
        </w:rPr>
        <w:fldChar w:fldCharType="separate"/>
      </w:r>
      <w:r>
        <w:rPr>
          <w:noProof/>
        </w:rPr>
        <w:t>67</w:t>
      </w:r>
      <w:r>
        <w:rPr>
          <w:noProof/>
        </w:rPr>
        <w:fldChar w:fldCharType="end"/>
      </w:r>
    </w:p>
    <w:p w14:paraId="2BDA9B60" w14:textId="4CE7E08A"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5.3</w:t>
      </w:r>
      <w:r>
        <w:rPr>
          <w:rFonts w:asciiTheme="minorHAnsi" w:eastAsiaTheme="minorEastAsia" w:hAnsiTheme="minorHAnsi" w:cstheme="minorBidi"/>
          <w:noProof/>
          <w:kern w:val="2"/>
          <w:sz w:val="24"/>
          <w:szCs w:val="24"/>
          <w:lang w:val="en-SE" w:eastAsia="zh-CN"/>
          <w14:ligatures w14:val="standardContextual"/>
        </w:rPr>
        <w:tab/>
      </w:r>
      <w:r>
        <w:rPr>
          <w:noProof/>
        </w:rPr>
        <w:t>Namf_EventExposure Service</w:t>
      </w:r>
      <w:r>
        <w:rPr>
          <w:noProof/>
        </w:rPr>
        <w:tab/>
      </w:r>
      <w:r>
        <w:rPr>
          <w:noProof/>
        </w:rPr>
        <w:fldChar w:fldCharType="begin"/>
      </w:r>
      <w:r>
        <w:rPr>
          <w:noProof/>
        </w:rPr>
        <w:instrText xml:space="preserve"> PAGEREF _Toc199238101 \h </w:instrText>
      </w:r>
      <w:r>
        <w:rPr>
          <w:noProof/>
        </w:rPr>
      </w:r>
      <w:r>
        <w:rPr>
          <w:noProof/>
        </w:rPr>
        <w:fldChar w:fldCharType="separate"/>
      </w:r>
      <w:r>
        <w:rPr>
          <w:noProof/>
        </w:rPr>
        <w:t>69</w:t>
      </w:r>
      <w:r>
        <w:rPr>
          <w:noProof/>
        </w:rPr>
        <w:fldChar w:fldCharType="end"/>
      </w:r>
    </w:p>
    <w:p w14:paraId="7C876FFD" w14:textId="30A8EF89"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5.3.1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_Toc199238102 \h </w:instrText>
      </w:r>
      <w:r>
        <w:rPr>
          <w:noProof/>
        </w:rPr>
      </w:r>
      <w:r>
        <w:rPr>
          <w:noProof/>
        </w:rPr>
        <w:fldChar w:fldCharType="separate"/>
      </w:r>
      <w:r>
        <w:rPr>
          <w:noProof/>
        </w:rPr>
        <w:t>69</w:t>
      </w:r>
      <w:r>
        <w:rPr>
          <w:noProof/>
        </w:rPr>
        <w:fldChar w:fldCharType="end"/>
      </w:r>
    </w:p>
    <w:p w14:paraId="72E02D00" w14:textId="5B6F60F7"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5.3.2</w:t>
      </w:r>
      <w:r>
        <w:rPr>
          <w:rFonts w:asciiTheme="minorHAnsi" w:eastAsiaTheme="minorEastAsia" w:hAnsiTheme="minorHAnsi" w:cstheme="minorBidi"/>
          <w:noProof/>
          <w:kern w:val="2"/>
          <w:sz w:val="24"/>
          <w:szCs w:val="24"/>
          <w:lang w:val="en-SE" w:eastAsia="zh-CN"/>
          <w14:ligatures w14:val="standardContextual"/>
        </w:rPr>
        <w:tab/>
      </w:r>
      <w:r>
        <w:rPr>
          <w:noProof/>
        </w:rPr>
        <w:t>Service Operations</w:t>
      </w:r>
      <w:r>
        <w:rPr>
          <w:noProof/>
        </w:rPr>
        <w:tab/>
      </w:r>
      <w:r>
        <w:rPr>
          <w:noProof/>
        </w:rPr>
        <w:fldChar w:fldCharType="begin"/>
      </w:r>
      <w:r>
        <w:rPr>
          <w:noProof/>
        </w:rPr>
        <w:instrText xml:space="preserve"> PAGEREF _Toc199238103 \h </w:instrText>
      </w:r>
      <w:r>
        <w:rPr>
          <w:noProof/>
        </w:rPr>
      </w:r>
      <w:r>
        <w:rPr>
          <w:noProof/>
        </w:rPr>
        <w:fldChar w:fldCharType="separate"/>
      </w:r>
      <w:r>
        <w:rPr>
          <w:noProof/>
        </w:rPr>
        <w:t>75</w:t>
      </w:r>
      <w:r>
        <w:rPr>
          <w:noProof/>
        </w:rPr>
        <w:fldChar w:fldCharType="end"/>
      </w:r>
    </w:p>
    <w:p w14:paraId="1D2B4F04" w14:textId="4B7A9983"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5.3.2.1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_Toc199238104 \h </w:instrText>
      </w:r>
      <w:r>
        <w:rPr>
          <w:noProof/>
        </w:rPr>
      </w:r>
      <w:r>
        <w:rPr>
          <w:noProof/>
        </w:rPr>
        <w:fldChar w:fldCharType="separate"/>
      </w:r>
      <w:r>
        <w:rPr>
          <w:noProof/>
        </w:rPr>
        <w:t>75</w:t>
      </w:r>
      <w:r>
        <w:rPr>
          <w:noProof/>
        </w:rPr>
        <w:fldChar w:fldCharType="end"/>
      </w:r>
    </w:p>
    <w:p w14:paraId="2183033A" w14:textId="6D0BDB34"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5.3.2.2</w:t>
      </w:r>
      <w:r>
        <w:rPr>
          <w:rFonts w:asciiTheme="minorHAnsi" w:eastAsiaTheme="minorEastAsia" w:hAnsiTheme="minorHAnsi" w:cstheme="minorBidi"/>
          <w:noProof/>
          <w:kern w:val="2"/>
          <w:sz w:val="24"/>
          <w:szCs w:val="24"/>
          <w:lang w:val="en-SE" w:eastAsia="zh-CN"/>
          <w14:ligatures w14:val="standardContextual"/>
        </w:rPr>
        <w:tab/>
      </w:r>
      <w:r>
        <w:rPr>
          <w:noProof/>
        </w:rPr>
        <w:t>Subscribe</w:t>
      </w:r>
      <w:r>
        <w:rPr>
          <w:noProof/>
        </w:rPr>
        <w:tab/>
      </w:r>
      <w:r>
        <w:rPr>
          <w:noProof/>
        </w:rPr>
        <w:fldChar w:fldCharType="begin"/>
      </w:r>
      <w:r>
        <w:rPr>
          <w:noProof/>
        </w:rPr>
        <w:instrText xml:space="preserve"> PAGEREF _Toc199238105 \h </w:instrText>
      </w:r>
      <w:r>
        <w:rPr>
          <w:noProof/>
        </w:rPr>
      </w:r>
      <w:r>
        <w:rPr>
          <w:noProof/>
        </w:rPr>
        <w:fldChar w:fldCharType="separate"/>
      </w:r>
      <w:r>
        <w:rPr>
          <w:noProof/>
        </w:rPr>
        <w:t>75</w:t>
      </w:r>
      <w:r>
        <w:rPr>
          <w:noProof/>
        </w:rPr>
        <w:fldChar w:fldCharType="end"/>
      </w:r>
    </w:p>
    <w:p w14:paraId="3A1F9971" w14:textId="7D2D665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5.3.2.2.1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_Toc199238106 \h </w:instrText>
      </w:r>
      <w:r>
        <w:rPr>
          <w:noProof/>
        </w:rPr>
      </w:r>
      <w:r>
        <w:rPr>
          <w:noProof/>
        </w:rPr>
        <w:fldChar w:fldCharType="separate"/>
      </w:r>
      <w:r>
        <w:rPr>
          <w:noProof/>
        </w:rPr>
        <w:t>75</w:t>
      </w:r>
      <w:r>
        <w:rPr>
          <w:noProof/>
        </w:rPr>
        <w:fldChar w:fldCharType="end"/>
      </w:r>
    </w:p>
    <w:p w14:paraId="694E67EE" w14:textId="05D013F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5.3.2.2.2</w:t>
      </w:r>
      <w:r>
        <w:rPr>
          <w:rFonts w:asciiTheme="minorHAnsi" w:eastAsiaTheme="minorEastAsia" w:hAnsiTheme="minorHAnsi" w:cstheme="minorBidi"/>
          <w:noProof/>
          <w:kern w:val="2"/>
          <w:sz w:val="24"/>
          <w:szCs w:val="24"/>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_Toc199238107 \h </w:instrText>
      </w:r>
      <w:r>
        <w:rPr>
          <w:noProof/>
        </w:rPr>
      </w:r>
      <w:r>
        <w:rPr>
          <w:noProof/>
        </w:rPr>
        <w:fldChar w:fldCharType="separate"/>
      </w:r>
      <w:r>
        <w:rPr>
          <w:noProof/>
        </w:rPr>
        <w:t>75</w:t>
      </w:r>
      <w:r>
        <w:rPr>
          <w:noProof/>
        </w:rPr>
        <w:fldChar w:fldCharType="end"/>
      </w:r>
    </w:p>
    <w:p w14:paraId="7FF5F42B" w14:textId="3AC63C4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5.3.2.2.3</w:t>
      </w:r>
      <w:r>
        <w:rPr>
          <w:rFonts w:asciiTheme="minorHAnsi" w:eastAsiaTheme="minorEastAsia" w:hAnsiTheme="minorHAnsi" w:cstheme="minorBidi"/>
          <w:noProof/>
          <w:kern w:val="2"/>
          <w:sz w:val="24"/>
          <w:szCs w:val="24"/>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_Toc199238108 \h </w:instrText>
      </w:r>
      <w:r>
        <w:rPr>
          <w:noProof/>
        </w:rPr>
      </w:r>
      <w:r>
        <w:rPr>
          <w:noProof/>
        </w:rPr>
        <w:fldChar w:fldCharType="separate"/>
      </w:r>
      <w:r>
        <w:rPr>
          <w:noProof/>
        </w:rPr>
        <w:t>78</w:t>
      </w:r>
      <w:r>
        <w:rPr>
          <w:noProof/>
        </w:rPr>
        <w:fldChar w:fldCharType="end"/>
      </w:r>
    </w:p>
    <w:p w14:paraId="19A5063E" w14:textId="76D3FC9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5.3.2.2.4</w:t>
      </w:r>
      <w:r>
        <w:rPr>
          <w:rFonts w:asciiTheme="minorHAnsi" w:eastAsiaTheme="minorEastAsia" w:hAnsiTheme="minorHAnsi" w:cstheme="minorBidi"/>
          <w:noProof/>
          <w:kern w:val="2"/>
          <w:sz w:val="24"/>
          <w:szCs w:val="24"/>
          <w:lang w:val="en-SE" w:eastAsia="zh-CN"/>
          <w14:ligatures w14:val="standardContextual"/>
        </w:rPr>
        <w:tab/>
      </w:r>
      <w:r>
        <w:rPr>
          <w:noProof/>
        </w:rPr>
        <w:t>Remove or add group member UE(s) for a group subscription</w:t>
      </w:r>
      <w:r>
        <w:rPr>
          <w:noProof/>
        </w:rPr>
        <w:tab/>
      </w:r>
      <w:r>
        <w:rPr>
          <w:noProof/>
        </w:rPr>
        <w:fldChar w:fldCharType="begin"/>
      </w:r>
      <w:r>
        <w:rPr>
          <w:noProof/>
        </w:rPr>
        <w:instrText xml:space="preserve"> PAGEREF _Toc199238109 \h </w:instrText>
      </w:r>
      <w:r>
        <w:rPr>
          <w:noProof/>
        </w:rPr>
      </w:r>
      <w:r>
        <w:rPr>
          <w:noProof/>
        </w:rPr>
        <w:fldChar w:fldCharType="separate"/>
      </w:r>
      <w:r>
        <w:rPr>
          <w:noProof/>
        </w:rPr>
        <w:t>79</w:t>
      </w:r>
      <w:r>
        <w:rPr>
          <w:noProof/>
        </w:rPr>
        <w:fldChar w:fldCharType="end"/>
      </w:r>
    </w:p>
    <w:p w14:paraId="6AED2C4C" w14:textId="7FF60EEB"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5.3.2.3</w:t>
      </w:r>
      <w:r>
        <w:rPr>
          <w:rFonts w:asciiTheme="minorHAnsi" w:eastAsiaTheme="minorEastAsia" w:hAnsiTheme="minorHAnsi" w:cstheme="minorBidi"/>
          <w:noProof/>
          <w:kern w:val="2"/>
          <w:sz w:val="24"/>
          <w:szCs w:val="24"/>
          <w:lang w:val="en-SE" w:eastAsia="zh-CN"/>
          <w14:ligatures w14:val="standardContextual"/>
        </w:rPr>
        <w:tab/>
      </w:r>
      <w:r>
        <w:rPr>
          <w:noProof/>
        </w:rPr>
        <w:t>Unsubscribe</w:t>
      </w:r>
      <w:r>
        <w:rPr>
          <w:noProof/>
        </w:rPr>
        <w:tab/>
      </w:r>
      <w:r>
        <w:rPr>
          <w:noProof/>
        </w:rPr>
        <w:fldChar w:fldCharType="begin"/>
      </w:r>
      <w:r>
        <w:rPr>
          <w:noProof/>
        </w:rPr>
        <w:instrText xml:space="preserve"> PAGEREF _Toc199238110 \h </w:instrText>
      </w:r>
      <w:r>
        <w:rPr>
          <w:noProof/>
        </w:rPr>
      </w:r>
      <w:r>
        <w:rPr>
          <w:noProof/>
        </w:rPr>
        <w:fldChar w:fldCharType="separate"/>
      </w:r>
      <w:r>
        <w:rPr>
          <w:noProof/>
        </w:rPr>
        <w:t>79</w:t>
      </w:r>
      <w:r>
        <w:rPr>
          <w:noProof/>
        </w:rPr>
        <w:fldChar w:fldCharType="end"/>
      </w:r>
    </w:p>
    <w:p w14:paraId="27C94D28" w14:textId="689536F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5.3.2.3.1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_Toc199238111 \h </w:instrText>
      </w:r>
      <w:r>
        <w:rPr>
          <w:noProof/>
        </w:rPr>
      </w:r>
      <w:r>
        <w:rPr>
          <w:noProof/>
        </w:rPr>
        <w:fldChar w:fldCharType="separate"/>
      </w:r>
      <w:r>
        <w:rPr>
          <w:noProof/>
        </w:rPr>
        <w:t>79</w:t>
      </w:r>
      <w:r>
        <w:rPr>
          <w:noProof/>
        </w:rPr>
        <w:fldChar w:fldCharType="end"/>
      </w:r>
    </w:p>
    <w:p w14:paraId="70A1C095" w14:textId="011BDDDA"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5.3.2.4</w:t>
      </w:r>
      <w:r>
        <w:rPr>
          <w:rFonts w:asciiTheme="minorHAnsi" w:eastAsiaTheme="minorEastAsia" w:hAnsiTheme="minorHAnsi" w:cstheme="minorBidi"/>
          <w:noProof/>
          <w:kern w:val="2"/>
          <w:sz w:val="24"/>
          <w:szCs w:val="24"/>
          <w:lang w:val="en-SE" w:eastAsia="zh-CN"/>
          <w14:ligatures w14:val="standardContextual"/>
        </w:rPr>
        <w:tab/>
      </w:r>
      <w:r>
        <w:rPr>
          <w:noProof/>
        </w:rPr>
        <w:t>Notify</w:t>
      </w:r>
      <w:r>
        <w:rPr>
          <w:noProof/>
        </w:rPr>
        <w:tab/>
      </w:r>
      <w:r>
        <w:rPr>
          <w:noProof/>
        </w:rPr>
        <w:fldChar w:fldCharType="begin"/>
      </w:r>
      <w:r>
        <w:rPr>
          <w:noProof/>
        </w:rPr>
        <w:instrText xml:space="preserve"> PAGEREF _Toc199238112 \h </w:instrText>
      </w:r>
      <w:r>
        <w:rPr>
          <w:noProof/>
        </w:rPr>
      </w:r>
      <w:r>
        <w:rPr>
          <w:noProof/>
        </w:rPr>
        <w:fldChar w:fldCharType="separate"/>
      </w:r>
      <w:r>
        <w:rPr>
          <w:noProof/>
        </w:rPr>
        <w:t>80</w:t>
      </w:r>
      <w:r>
        <w:rPr>
          <w:noProof/>
        </w:rPr>
        <w:fldChar w:fldCharType="end"/>
      </w:r>
    </w:p>
    <w:p w14:paraId="08661828" w14:textId="778C2B4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5.3.2.4.1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_Toc199238113 \h </w:instrText>
      </w:r>
      <w:r>
        <w:rPr>
          <w:noProof/>
        </w:rPr>
      </w:r>
      <w:r>
        <w:rPr>
          <w:noProof/>
        </w:rPr>
        <w:fldChar w:fldCharType="separate"/>
      </w:r>
      <w:r>
        <w:rPr>
          <w:noProof/>
        </w:rPr>
        <w:t>80</w:t>
      </w:r>
      <w:r>
        <w:rPr>
          <w:noProof/>
        </w:rPr>
        <w:fldChar w:fldCharType="end"/>
      </w:r>
    </w:p>
    <w:p w14:paraId="4FB96C1B" w14:textId="562F6F1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5.3.2.4.2</w:t>
      </w:r>
      <w:r>
        <w:rPr>
          <w:rFonts w:asciiTheme="minorHAnsi" w:eastAsiaTheme="minorEastAsia" w:hAnsiTheme="minorHAnsi" w:cstheme="minorBidi"/>
          <w:noProof/>
          <w:kern w:val="2"/>
          <w:sz w:val="24"/>
          <w:szCs w:val="24"/>
          <w:lang w:val="en-SE" w:eastAsia="zh-CN"/>
          <w14:ligatures w14:val="standardContextual"/>
        </w:rPr>
        <w:tab/>
      </w:r>
      <w:r>
        <w:rPr>
          <w:noProof/>
        </w:rPr>
        <w:t>Event Subscription Synchronization for specific UE</w:t>
      </w:r>
      <w:r>
        <w:rPr>
          <w:noProof/>
        </w:rPr>
        <w:tab/>
      </w:r>
      <w:r>
        <w:rPr>
          <w:noProof/>
        </w:rPr>
        <w:fldChar w:fldCharType="begin"/>
      </w:r>
      <w:r>
        <w:rPr>
          <w:noProof/>
        </w:rPr>
        <w:instrText xml:space="preserve"> PAGEREF _Toc199238114 \h </w:instrText>
      </w:r>
      <w:r>
        <w:rPr>
          <w:noProof/>
        </w:rPr>
      </w:r>
      <w:r>
        <w:rPr>
          <w:noProof/>
        </w:rPr>
        <w:fldChar w:fldCharType="separate"/>
      </w:r>
      <w:r>
        <w:rPr>
          <w:noProof/>
        </w:rPr>
        <w:t>81</w:t>
      </w:r>
      <w:r>
        <w:rPr>
          <w:noProof/>
        </w:rPr>
        <w:fldChar w:fldCharType="end"/>
      </w:r>
    </w:p>
    <w:p w14:paraId="17751CC8" w14:textId="38194519"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5.4</w:t>
      </w:r>
      <w:r>
        <w:rPr>
          <w:rFonts w:asciiTheme="minorHAnsi" w:eastAsiaTheme="minorEastAsia" w:hAnsiTheme="minorHAnsi" w:cstheme="minorBidi"/>
          <w:noProof/>
          <w:kern w:val="2"/>
          <w:sz w:val="24"/>
          <w:szCs w:val="24"/>
          <w:lang w:val="en-SE" w:eastAsia="zh-CN"/>
          <w14:ligatures w14:val="standardContextual"/>
        </w:rPr>
        <w:tab/>
      </w:r>
      <w:r>
        <w:rPr>
          <w:noProof/>
        </w:rPr>
        <w:t>Namf_MT Service</w:t>
      </w:r>
      <w:r>
        <w:rPr>
          <w:noProof/>
        </w:rPr>
        <w:tab/>
      </w:r>
      <w:r>
        <w:rPr>
          <w:noProof/>
        </w:rPr>
        <w:fldChar w:fldCharType="begin"/>
      </w:r>
      <w:r>
        <w:rPr>
          <w:noProof/>
        </w:rPr>
        <w:instrText xml:space="preserve"> PAGEREF _Toc199238115 \h </w:instrText>
      </w:r>
      <w:r>
        <w:rPr>
          <w:noProof/>
        </w:rPr>
      </w:r>
      <w:r>
        <w:rPr>
          <w:noProof/>
        </w:rPr>
        <w:fldChar w:fldCharType="separate"/>
      </w:r>
      <w:r>
        <w:rPr>
          <w:noProof/>
        </w:rPr>
        <w:t>81</w:t>
      </w:r>
      <w:r>
        <w:rPr>
          <w:noProof/>
        </w:rPr>
        <w:fldChar w:fldCharType="end"/>
      </w:r>
    </w:p>
    <w:p w14:paraId="02DDD763" w14:textId="603FEE95"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5.4.1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_Toc199238116 \h </w:instrText>
      </w:r>
      <w:r>
        <w:rPr>
          <w:noProof/>
        </w:rPr>
      </w:r>
      <w:r>
        <w:rPr>
          <w:noProof/>
        </w:rPr>
        <w:fldChar w:fldCharType="separate"/>
      </w:r>
      <w:r>
        <w:rPr>
          <w:noProof/>
        </w:rPr>
        <w:t>81</w:t>
      </w:r>
      <w:r>
        <w:rPr>
          <w:noProof/>
        </w:rPr>
        <w:fldChar w:fldCharType="end"/>
      </w:r>
    </w:p>
    <w:p w14:paraId="139CA352" w14:textId="408246A8"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5.4.2</w:t>
      </w:r>
      <w:r>
        <w:rPr>
          <w:rFonts w:asciiTheme="minorHAnsi" w:eastAsiaTheme="minorEastAsia" w:hAnsiTheme="minorHAnsi" w:cstheme="minorBidi"/>
          <w:noProof/>
          <w:kern w:val="2"/>
          <w:sz w:val="24"/>
          <w:szCs w:val="24"/>
          <w:lang w:val="en-SE" w:eastAsia="zh-CN"/>
          <w14:ligatures w14:val="standardContextual"/>
        </w:rPr>
        <w:tab/>
      </w:r>
      <w:r>
        <w:rPr>
          <w:noProof/>
        </w:rPr>
        <w:t>Service Operations</w:t>
      </w:r>
      <w:r>
        <w:rPr>
          <w:noProof/>
        </w:rPr>
        <w:tab/>
      </w:r>
      <w:r>
        <w:rPr>
          <w:noProof/>
        </w:rPr>
        <w:fldChar w:fldCharType="begin"/>
      </w:r>
      <w:r>
        <w:rPr>
          <w:noProof/>
        </w:rPr>
        <w:instrText xml:space="preserve"> PAGEREF _Toc199238117 \h </w:instrText>
      </w:r>
      <w:r>
        <w:rPr>
          <w:noProof/>
        </w:rPr>
      </w:r>
      <w:r>
        <w:rPr>
          <w:noProof/>
        </w:rPr>
        <w:fldChar w:fldCharType="separate"/>
      </w:r>
      <w:r>
        <w:rPr>
          <w:noProof/>
        </w:rPr>
        <w:t>82</w:t>
      </w:r>
      <w:r>
        <w:rPr>
          <w:noProof/>
        </w:rPr>
        <w:fldChar w:fldCharType="end"/>
      </w:r>
    </w:p>
    <w:p w14:paraId="7B3236A9" w14:textId="353F4A3B"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5.4.2.1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_Toc199238118 \h </w:instrText>
      </w:r>
      <w:r>
        <w:rPr>
          <w:noProof/>
        </w:rPr>
      </w:r>
      <w:r>
        <w:rPr>
          <w:noProof/>
        </w:rPr>
        <w:fldChar w:fldCharType="separate"/>
      </w:r>
      <w:r>
        <w:rPr>
          <w:noProof/>
        </w:rPr>
        <w:t>82</w:t>
      </w:r>
      <w:r>
        <w:rPr>
          <w:noProof/>
        </w:rPr>
        <w:fldChar w:fldCharType="end"/>
      </w:r>
    </w:p>
    <w:p w14:paraId="5067F93D" w14:textId="4CC3741D"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5.4.2.2</w:t>
      </w:r>
      <w:r>
        <w:rPr>
          <w:rFonts w:asciiTheme="minorHAnsi" w:eastAsiaTheme="minorEastAsia" w:hAnsiTheme="minorHAnsi" w:cstheme="minorBidi"/>
          <w:noProof/>
          <w:kern w:val="2"/>
          <w:sz w:val="24"/>
          <w:szCs w:val="24"/>
          <w:lang w:val="en-SE" w:eastAsia="zh-CN"/>
          <w14:ligatures w14:val="standardContextual"/>
        </w:rPr>
        <w:tab/>
      </w:r>
      <w:r>
        <w:rPr>
          <w:noProof/>
        </w:rPr>
        <w:t>EnableUEReachability</w:t>
      </w:r>
      <w:r>
        <w:rPr>
          <w:noProof/>
        </w:rPr>
        <w:tab/>
      </w:r>
      <w:r>
        <w:rPr>
          <w:noProof/>
        </w:rPr>
        <w:fldChar w:fldCharType="begin"/>
      </w:r>
      <w:r>
        <w:rPr>
          <w:noProof/>
        </w:rPr>
        <w:instrText xml:space="preserve"> PAGEREF _Toc199238119 \h </w:instrText>
      </w:r>
      <w:r>
        <w:rPr>
          <w:noProof/>
        </w:rPr>
      </w:r>
      <w:r>
        <w:rPr>
          <w:noProof/>
        </w:rPr>
        <w:fldChar w:fldCharType="separate"/>
      </w:r>
      <w:r>
        <w:rPr>
          <w:noProof/>
        </w:rPr>
        <w:t>82</w:t>
      </w:r>
      <w:r>
        <w:rPr>
          <w:noProof/>
        </w:rPr>
        <w:fldChar w:fldCharType="end"/>
      </w:r>
    </w:p>
    <w:p w14:paraId="3FD17F23" w14:textId="3786DD9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5.4.2.2.1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_Toc199238120 \h </w:instrText>
      </w:r>
      <w:r>
        <w:rPr>
          <w:noProof/>
        </w:rPr>
      </w:r>
      <w:r>
        <w:rPr>
          <w:noProof/>
        </w:rPr>
        <w:fldChar w:fldCharType="separate"/>
      </w:r>
      <w:r>
        <w:rPr>
          <w:noProof/>
        </w:rPr>
        <w:t>82</w:t>
      </w:r>
      <w:r>
        <w:rPr>
          <w:noProof/>
        </w:rPr>
        <w:fldChar w:fldCharType="end"/>
      </w:r>
    </w:p>
    <w:p w14:paraId="630743B8" w14:textId="65C673AA"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5.4.2.3</w:t>
      </w:r>
      <w:r>
        <w:rPr>
          <w:rFonts w:asciiTheme="minorHAnsi" w:eastAsiaTheme="minorEastAsia" w:hAnsiTheme="minorHAnsi" w:cstheme="minorBidi"/>
          <w:noProof/>
          <w:kern w:val="2"/>
          <w:sz w:val="24"/>
          <w:szCs w:val="24"/>
          <w:lang w:val="en-SE" w:eastAsia="zh-CN"/>
          <w14:ligatures w14:val="standardContextual"/>
        </w:rPr>
        <w:tab/>
      </w:r>
      <w:r>
        <w:rPr>
          <w:noProof/>
        </w:rPr>
        <w:t>ProvideDomainSelectionInfo</w:t>
      </w:r>
      <w:r>
        <w:rPr>
          <w:noProof/>
        </w:rPr>
        <w:tab/>
      </w:r>
      <w:r>
        <w:rPr>
          <w:noProof/>
        </w:rPr>
        <w:fldChar w:fldCharType="begin"/>
      </w:r>
      <w:r>
        <w:rPr>
          <w:noProof/>
        </w:rPr>
        <w:instrText xml:space="preserve"> PAGEREF _Toc199238121 \h </w:instrText>
      </w:r>
      <w:r>
        <w:rPr>
          <w:noProof/>
        </w:rPr>
      </w:r>
      <w:r>
        <w:rPr>
          <w:noProof/>
        </w:rPr>
        <w:fldChar w:fldCharType="separate"/>
      </w:r>
      <w:r>
        <w:rPr>
          <w:noProof/>
        </w:rPr>
        <w:t>84</w:t>
      </w:r>
      <w:r>
        <w:rPr>
          <w:noProof/>
        </w:rPr>
        <w:fldChar w:fldCharType="end"/>
      </w:r>
    </w:p>
    <w:p w14:paraId="28BDDA2A" w14:textId="2C11DAA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5.4.2.3.1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_Toc199238122 \h </w:instrText>
      </w:r>
      <w:r>
        <w:rPr>
          <w:noProof/>
        </w:rPr>
      </w:r>
      <w:r>
        <w:rPr>
          <w:noProof/>
        </w:rPr>
        <w:fldChar w:fldCharType="separate"/>
      </w:r>
      <w:r>
        <w:rPr>
          <w:noProof/>
        </w:rPr>
        <w:t>84</w:t>
      </w:r>
      <w:r>
        <w:rPr>
          <w:noProof/>
        </w:rPr>
        <w:fldChar w:fldCharType="end"/>
      </w:r>
    </w:p>
    <w:p w14:paraId="16673B73" w14:textId="3DC6D33C"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5.4.2.4</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eastAsia="zh-CN"/>
        </w:rPr>
        <w:t>EnableGroupReachability</w:t>
      </w:r>
      <w:r>
        <w:rPr>
          <w:noProof/>
        </w:rPr>
        <w:tab/>
      </w:r>
      <w:r>
        <w:rPr>
          <w:noProof/>
        </w:rPr>
        <w:fldChar w:fldCharType="begin"/>
      </w:r>
      <w:r>
        <w:rPr>
          <w:noProof/>
        </w:rPr>
        <w:instrText xml:space="preserve"> PAGEREF _Toc199238123 \h </w:instrText>
      </w:r>
      <w:r>
        <w:rPr>
          <w:noProof/>
        </w:rPr>
      </w:r>
      <w:r>
        <w:rPr>
          <w:noProof/>
        </w:rPr>
        <w:fldChar w:fldCharType="separate"/>
      </w:r>
      <w:r>
        <w:rPr>
          <w:noProof/>
        </w:rPr>
        <w:t>85</w:t>
      </w:r>
      <w:r>
        <w:rPr>
          <w:noProof/>
        </w:rPr>
        <w:fldChar w:fldCharType="end"/>
      </w:r>
    </w:p>
    <w:p w14:paraId="11607B7A" w14:textId="425319F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5.4.2.4.1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_Toc199238124 \h </w:instrText>
      </w:r>
      <w:r>
        <w:rPr>
          <w:noProof/>
        </w:rPr>
      </w:r>
      <w:r>
        <w:rPr>
          <w:noProof/>
        </w:rPr>
        <w:fldChar w:fldCharType="separate"/>
      </w:r>
      <w:r>
        <w:rPr>
          <w:noProof/>
        </w:rPr>
        <w:t>85</w:t>
      </w:r>
      <w:r>
        <w:rPr>
          <w:noProof/>
        </w:rPr>
        <w:fldChar w:fldCharType="end"/>
      </w:r>
    </w:p>
    <w:p w14:paraId="3D6DC2D9" w14:textId="7E57B72B"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5.4.2.5</w:t>
      </w:r>
      <w:r>
        <w:rPr>
          <w:rFonts w:asciiTheme="minorHAnsi" w:eastAsiaTheme="minorEastAsia" w:hAnsiTheme="minorHAnsi" w:cstheme="minorBidi"/>
          <w:noProof/>
          <w:kern w:val="2"/>
          <w:sz w:val="24"/>
          <w:szCs w:val="24"/>
          <w:lang w:val="en-SE" w:eastAsia="zh-CN"/>
          <w14:ligatures w14:val="standardContextual"/>
        </w:rPr>
        <w:tab/>
      </w:r>
      <w:r w:rsidRPr="00B0179B">
        <w:rPr>
          <w:noProof/>
          <w:lang w:eastAsia="zh-CN"/>
        </w:rPr>
        <w:t>UEReachabilityInfoNotify</w:t>
      </w:r>
      <w:r>
        <w:rPr>
          <w:noProof/>
        </w:rPr>
        <w:tab/>
      </w:r>
      <w:r>
        <w:rPr>
          <w:noProof/>
        </w:rPr>
        <w:fldChar w:fldCharType="begin"/>
      </w:r>
      <w:r>
        <w:rPr>
          <w:noProof/>
        </w:rPr>
        <w:instrText xml:space="preserve"> PAGEREF _Toc199238125 \h </w:instrText>
      </w:r>
      <w:r>
        <w:rPr>
          <w:noProof/>
        </w:rPr>
      </w:r>
      <w:r>
        <w:rPr>
          <w:noProof/>
        </w:rPr>
        <w:fldChar w:fldCharType="separate"/>
      </w:r>
      <w:r>
        <w:rPr>
          <w:noProof/>
        </w:rPr>
        <w:t>85</w:t>
      </w:r>
      <w:r>
        <w:rPr>
          <w:noProof/>
        </w:rPr>
        <w:fldChar w:fldCharType="end"/>
      </w:r>
    </w:p>
    <w:p w14:paraId="36D8DC45" w14:textId="7BE4723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5.4.2.5.1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_Toc199238126 \h </w:instrText>
      </w:r>
      <w:r>
        <w:rPr>
          <w:noProof/>
        </w:rPr>
      </w:r>
      <w:r>
        <w:rPr>
          <w:noProof/>
        </w:rPr>
        <w:fldChar w:fldCharType="separate"/>
      </w:r>
      <w:r>
        <w:rPr>
          <w:noProof/>
        </w:rPr>
        <w:t>85</w:t>
      </w:r>
      <w:r>
        <w:rPr>
          <w:noProof/>
        </w:rPr>
        <w:fldChar w:fldCharType="end"/>
      </w:r>
    </w:p>
    <w:p w14:paraId="388709F3" w14:textId="4DBD9FFE"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5.5</w:t>
      </w:r>
      <w:r>
        <w:rPr>
          <w:rFonts w:asciiTheme="minorHAnsi" w:eastAsiaTheme="minorEastAsia" w:hAnsiTheme="minorHAnsi" w:cstheme="minorBidi"/>
          <w:noProof/>
          <w:kern w:val="2"/>
          <w:sz w:val="24"/>
          <w:szCs w:val="24"/>
          <w:lang w:val="en-SE" w:eastAsia="zh-CN"/>
          <w14:ligatures w14:val="standardContextual"/>
        </w:rPr>
        <w:tab/>
      </w:r>
      <w:r>
        <w:rPr>
          <w:noProof/>
        </w:rPr>
        <w:t>Namf_Location Service</w:t>
      </w:r>
      <w:r>
        <w:rPr>
          <w:noProof/>
        </w:rPr>
        <w:tab/>
      </w:r>
      <w:r>
        <w:rPr>
          <w:noProof/>
        </w:rPr>
        <w:fldChar w:fldCharType="begin"/>
      </w:r>
      <w:r>
        <w:rPr>
          <w:noProof/>
        </w:rPr>
        <w:instrText xml:space="preserve"> PAGEREF _Toc199238127 \h </w:instrText>
      </w:r>
      <w:r>
        <w:rPr>
          <w:noProof/>
        </w:rPr>
      </w:r>
      <w:r>
        <w:rPr>
          <w:noProof/>
        </w:rPr>
        <w:fldChar w:fldCharType="separate"/>
      </w:r>
      <w:r>
        <w:rPr>
          <w:noProof/>
        </w:rPr>
        <w:t>86</w:t>
      </w:r>
      <w:r>
        <w:rPr>
          <w:noProof/>
        </w:rPr>
        <w:fldChar w:fldCharType="end"/>
      </w:r>
    </w:p>
    <w:p w14:paraId="2F9582AD" w14:textId="08F5048E"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5.5.1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_Toc199238128 \h </w:instrText>
      </w:r>
      <w:r>
        <w:rPr>
          <w:noProof/>
        </w:rPr>
      </w:r>
      <w:r>
        <w:rPr>
          <w:noProof/>
        </w:rPr>
        <w:fldChar w:fldCharType="separate"/>
      </w:r>
      <w:r>
        <w:rPr>
          <w:noProof/>
        </w:rPr>
        <w:t>86</w:t>
      </w:r>
      <w:r>
        <w:rPr>
          <w:noProof/>
        </w:rPr>
        <w:fldChar w:fldCharType="end"/>
      </w:r>
    </w:p>
    <w:p w14:paraId="15C2E0B2" w14:textId="03D521EC"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5.5.2</w:t>
      </w:r>
      <w:r>
        <w:rPr>
          <w:rFonts w:asciiTheme="minorHAnsi" w:eastAsiaTheme="minorEastAsia" w:hAnsiTheme="minorHAnsi" w:cstheme="minorBidi"/>
          <w:noProof/>
          <w:kern w:val="2"/>
          <w:sz w:val="24"/>
          <w:szCs w:val="24"/>
          <w:lang w:val="en-SE" w:eastAsia="zh-CN"/>
          <w14:ligatures w14:val="standardContextual"/>
        </w:rPr>
        <w:tab/>
      </w:r>
      <w:r>
        <w:rPr>
          <w:noProof/>
        </w:rPr>
        <w:t>Service Operations</w:t>
      </w:r>
      <w:r>
        <w:rPr>
          <w:noProof/>
        </w:rPr>
        <w:tab/>
      </w:r>
      <w:r>
        <w:rPr>
          <w:noProof/>
        </w:rPr>
        <w:fldChar w:fldCharType="begin"/>
      </w:r>
      <w:r>
        <w:rPr>
          <w:noProof/>
        </w:rPr>
        <w:instrText xml:space="preserve"> PAGEREF _Toc199238129 \h </w:instrText>
      </w:r>
      <w:r>
        <w:rPr>
          <w:noProof/>
        </w:rPr>
      </w:r>
      <w:r>
        <w:rPr>
          <w:noProof/>
        </w:rPr>
        <w:fldChar w:fldCharType="separate"/>
      </w:r>
      <w:r>
        <w:rPr>
          <w:noProof/>
        </w:rPr>
        <w:t>86</w:t>
      </w:r>
      <w:r>
        <w:rPr>
          <w:noProof/>
        </w:rPr>
        <w:fldChar w:fldCharType="end"/>
      </w:r>
    </w:p>
    <w:p w14:paraId="7032C8D4" w14:textId="7A4D15A3"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5.5.2.1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_Toc199238130 \h </w:instrText>
      </w:r>
      <w:r>
        <w:rPr>
          <w:noProof/>
        </w:rPr>
      </w:r>
      <w:r>
        <w:rPr>
          <w:noProof/>
        </w:rPr>
        <w:fldChar w:fldCharType="separate"/>
      </w:r>
      <w:r>
        <w:rPr>
          <w:noProof/>
        </w:rPr>
        <w:t>86</w:t>
      </w:r>
      <w:r>
        <w:rPr>
          <w:noProof/>
        </w:rPr>
        <w:fldChar w:fldCharType="end"/>
      </w:r>
    </w:p>
    <w:p w14:paraId="674F67BF" w14:textId="6AB7DCCA"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5.5.2.2</w:t>
      </w:r>
      <w:r>
        <w:rPr>
          <w:rFonts w:asciiTheme="minorHAnsi" w:eastAsiaTheme="minorEastAsia" w:hAnsiTheme="minorHAnsi" w:cstheme="minorBidi"/>
          <w:noProof/>
          <w:kern w:val="2"/>
          <w:sz w:val="24"/>
          <w:szCs w:val="24"/>
          <w:lang w:val="en-SE" w:eastAsia="zh-CN"/>
          <w14:ligatures w14:val="standardContextual"/>
        </w:rPr>
        <w:tab/>
      </w:r>
      <w:r>
        <w:rPr>
          <w:noProof/>
        </w:rPr>
        <w:t>ProvidePositioningInfo</w:t>
      </w:r>
      <w:r>
        <w:rPr>
          <w:noProof/>
        </w:rPr>
        <w:tab/>
      </w:r>
      <w:r>
        <w:rPr>
          <w:noProof/>
        </w:rPr>
        <w:fldChar w:fldCharType="begin"/>
      </w:r>
      <w:r>
        <w:rPr>
          <w:noProof/>
        </w:rPr>
        <w:instrText xml:space="preserve"> PAGEREF _Toc199238131 \h </w:instrText>
      </w:r>
      <w:r>
        <w:rPr>
          <w:noProof/>
        </w:rPr>
      </w:r>
      <w:r>
        <w:rPr>
          <w:noProof/>
        </w:rPr>
        <w:fldChar w:fldCharType="separate"/>
      </w:r>
      <w:r>
        <w:rPr>
          <w:noProof/>
        </w:rPr>
        <w:t>87</w:t>
      </w:r>
      <w:r>
        <w:rPr>
          <w:noProof/>
        </w:rPr>
        <w:fldChar w:fldCharType="end"/>
      </w:r>
    </w:p>
    <w:p w14:paraId="6C4BF89B" w14:textId="378FC68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5.5.2.2.1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_Toc199238132 \h </w:instrText>
      </w:r>
      <w:r>
        <w:rPr>
          <w:noProof/>
        </w:rPr>
      </w:r>
      <w:r>
        <w:rPr>
          <w:noProof/>
        </w:rPr>
        <w:fldChar w:fldCharType="separate"/>
      </w:r>
      <w:r>
        <w:rPr>
          <w:noProof/>
        </w:rPr>
        <w:t>87</w:t>
      </w:r>
      <w:r>
        <w:rPr>
          <w:noProof/>
        </w:rPr>
        <w:fldChar w:fldCharType="end"/>
      </w:r>
    </w:p>
    <w:p w14:paraId="398D3391" w14:textId="74CFE601"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lastRenderedPageBreak/>
        <w:t>5.5.2.3</w:t>
      </w:r>
      <w:r>
        <w:rPr>
          <w:rFonts w:asciiTheme="minorHAnsi" w:eastAsiaTheme="minorEastAsia" w:hAnsiTheme="minorHAnsi" w:cstheme="minorBidi"/>
          <w:noProof/>
          <w:kern w:val="2"/>
          <w:sz w:val="24"/>
          <w:szCs w:val="24"/>
          <w:lang w:val="en-SE" w:eastAsia="zh-CN"/>
          <w14:ligatures w14:val="standardContextual"/>
        </w:rPr>
        <w:tab/>
      </w:r>
      <w:r>
        <w:rPr>
          <w:noProof/>
        </w:rPr>
        <w:t>EventNotify</w:t>
      </w:r>
      <w:r>
        <w:rPr>
          <w:noProof/>
        </w:rPr>
        <w:tab/>
      </w:r>
      <w:r>
        <w:rPr>
          <w:noProof/>
        </w:rPr>
        <w:fldChar w:fldCharType="begin"/>
      </w:r>
      <w:r>
        <w:rPr>
          <w:noProof/>
        </w:rPr>
        <w:instrText xml:space="preserve"> PAGEREF _Toc199238133 \h </w:instrText>
      </w:r>
      <w:r>
        <w:rPr>
          <w:noProof/>
        </w:rPr>
      </w:r>
      <w:r>
        <w:rPr>
          <w:noProof/>
        </w:rPr>
        <w:fldChar w:fldCharType="separate"/>
      </w:r>
      <w:r>
        <w:rPr>
          <w:noProof/>
        </w:rPr>
        <w:t>88</w:t>
      </w:r>
      <w:r>
        <w:rPr>
          <w:noProof/>
        </w:rPr>
        <w:fldChar w:fldCharType="end"/>
      </w:r>
    </w:p>
    <w:p w14:paraId="790012D2" w14:textId="48D76C7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5.5.2.3.1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_Toc199238134 \h </w:instrText>
      </w:r>
      <w:r>
        <w:rPr>
          <w:noProof/>
        </w:rPr>
      </w:r>
      <w:r>
        <w:rPr>
          <w:noProof/>
        </w:rPr>
        <w:fldChar w:fldCharType="separate"/>
      </w:r>
      <w:r>
        <w:rPr>
          <w:noProof/>
        </w:rPr>
        <w:t>88</w:t>
      </w:r>
      <w:r>
        <w:rPr>
          <w:noProof/>
        </w:rPr>
        <w:fldChar w:fldCharType="end"/>
      </w:r>
    </w:p>
    <w:p w14:paraId="12DEF7A1" w14:textId="21EC3AED"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5.5.2.4</w:t>
      </w:r>
      <w:r>
        <w:rPr>
          <w:rFonts w:asciiTheme="minorHAnsi" w:eastAsiaTheme="minorEastAsia" w:hAnsiTheme="minorHAnsi" w:cstheme="minorBidi"/>
          <w:noProof/>
          <w:kern w:val="2"/>
          <w:sz w:val="24"/>
          <w:szCs w:val="24"/>
          <w:lang w:val="en-SE" w:eastAsia="zh-CN"/>
          <w14:ligatures w14:val="standardContextual"/>
        </w:rPr>
        <w:tab/>
      </w:r>
      <w:r>
        <w:rPr>
          <w:noProof/>
        </w:rPr>
        <w:t>ProvideLocationInfo</w:t>
      </w:r>
      <w:r>
        <w:rPr>
          <w:noProof/>
        </w:rPr>
        <w:tab/>
      </w:r>
      <w:r>
        <w:rPr>
          <w:noProof/>
        </w:rPr>
        <w:fldChar w:fldCharType="begin"/>
      </w:r>
      <w:r>
        <w:rPr>
          <w:noProof/>
        </w:rPr>
        <w:instrText xml:space="preserve"> PAGEREF _Toc199238135 \h </w:instrText>
      </w:r>
      <w:r>
        <w:rPr>
          <w:noProof/>
        </w:rPr>
      </w:r>
      <w:r>
        <w:rPr>
          <w:noProof/>
        </w:rPr>
        <w:fldChar w:fldCharType="separate"/>
      </w:r>
      <w:r>
        <w:rPr>
          <w:noProof/>
        </w:rPr>
        <w:t>89</w:t>
      </w:r>
      <w:r>
        <w:rPr>
          <w:noProof/>
        </w:rPr>
        <w:fldChar w:fldCharType="end"/>
      </w:r>
    </w:p>
    <w:p w14:paraId="0ECEA05A" w14:textId="4F85B33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5.5.2.4.1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_Toc199238136 \h </w:instrText>
      </w:r>
      <w:r>
        <w:rPr>
          <w:noProof/>
        </w:rPr>
      </w:r>
      <w:r>
        <w:rPr>
          <w:noProof/>
        </w:rPr>
        <w:fldChar w:fldCharType="separate"/>
      </w:r>
      <w:r>
        <w:rPr>
          <w:noProof/>
        </w:rPr>
        <w:t>89</w:t>
      </w:r>
      <w:r>
        <w:rPr>
          <w:noProof/>
        </w:rPr>
        <w:fldChar w:fldCharType="end"/>
      </w:r>
    </w:p>
    <w:p w14:paraId="27EA4D67" w14:textId="73F69BE6"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5.5.2.5</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CancelLocation</w:t>
      </w:r>
      <w:r>
        <w:rPr>
          <w:noProof/>
        </w:rPr>
        <w:tab/>
      </w:r>
      <w:r>
        <w:rPr>
          <w:noProof/>
        </w:rPr>
        <w:fldChar w:fldCharType="begin"/>
      </w:r>
      <w:r>
        <w:rPr>
          <w:noProof/>
        </w:rPr>
        <w:instrText xml:space="preserve"> PAGEREF _Toc199238137 \h </w:instrText>
      </w:r>
      <w:r>
        <w:rPr>
          <w:noProof/>
        </w:rPr>
      </w:r>
      <w:r>
        <w:rPr>
          <w:noProof/>
        </w:rPr>
        <w:fldChar w:fldCharType="separate"/>
      </w:r>
      <w:r>
        <w:rPr>
          <w:noProof/>
        </w:rPr>
        <w:t>90</w:t>
      </w:r>
      <w:r>
        <w:rPr>
          <w:noProof/>
        </w:rPr>
        <w:fldChar w:fldCharType="end"/>
      </w:r>
    </w:p>
    <w:p w14:paraId="62A81E71" w14:textId="761FEB6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5.5.2.5.1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_Toc199238138 \h </w:instrText>
      </w:r>
      <w:r>
        <w:rPr>
          <w:noProof/>
        </w:rPr>
      </w:r>
      <w:r>
        <w:rPr>
          <w:noProof/>
        </w:rPr>
        <w:fldChar w:fldCharType="separate"/>
      </w:r>
      <w:r>
        <w:rPr>
          <w:noProof/>
        </w:rPr>
        <w:t>90</w:t>
      </w:r>
      <w:r>
        <w:rPr>
          <w:noProof/>
        </w:rPr>
        <w:fldChar w:fldCharType="end"/>
      </w:r>
    </w:p>
    <w:p w14:paraId="66A4AD77" w14:textId="27EBCC72"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5.6</w:t>
      </w:r>
      <w:r>
        <w:rPr>
          <w:rFonts w:asciiTheme="minorHAnsi" w:eastAsiaTheme="minorEastAsia" w:hAnsiTheme="minorHAnsi" w:cstheme="minorBidi"/>
          <w:noProof/>
          <w:kern w:val="2"/>
          <w:sz w:val="24"/>
          <w:szCs w:val="24"/>
          <w:lang w:val="en-SE" w:eastAsia="zh-CN"/>
          <w14:ligatures w14:val="standardContextual"/>
        </w:rPr>
        <w:tab/>
      </w:r>
      <w:r>
        <w:rPr>
          <w:noProof/>
        </w:rPr>
        <w:t>Namf_MBSBroadcast Service</w:t>
      </w:r>
      <w:r>
        <w:rPr>
          <w:noProof/>
        </w:rPr>
        <w:tab/>
      </w:r>
      <w:r>
        <w:rPr>
          <w:noProof/>
        </w:rPr>
        <w:fldChar w:fldCharType="begin"/>
      </w:r>
      <w:r>
        <w:rPr>
          <w:noProof/>
        </w:rPr>
        <w:instrText xml:space="preserve"> PAGEREF _Toc199238139 \h </w:instrText>
      </w:r>
      <w:r>
        <w:rPr>
          <w:noProof/>
        </w:rPr>
      </w:r>
      <w:r>
        <w:rPr>
          <w:noProof/>
        </w:rPr>
        <w:fldChar w:fldCharType="separate"/>
      </w:r>
      <w:r>
        <w:rPr>
          <w:noProof/>
        </w:rPr>
        <w:t>91</w:t>
      </w:r>
      <w:r>
        <w:rPr>
          <w:noProof/>
        </w:rPr>
        <w:fldChar w:fldCharType="end"/>
      </w:r>
    </w:p>
    <w:p w14:paraId="569F94F5" w14:textId="2F582CB9"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5.6.1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_Toc199238140 \h </w:instrText>
      </w:r>
      <w:r>
        <w:rPr>
          <w:noProof/>
        </w:rPr>
      </w:r>
      <w:r>
        <w:rPr>
          <w:noProof/>
        </w:rPr>
        <w:fldChar w:fldCharType="separate"/>
      </w:r>
      <w:r>
        <w:rPr>
          <w:noProof/>
        </w:rPr>
        <w:t>91</w:t>
      </w:r>
      <w:r>
        <w:rPr>
          <w:noProof/>
        </w:rPr>
        <w:fldChar w:fldCharType="end"/>
      </w:r>
    </w:p>
    <w:p w14:paraId="432255F8" w14:textId="19279C4D"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5.6.2</w:t>
      </w:r>
      <w:r>
        <w:rPr>
          <w:rFonts w:asciiTheme="minorHAnsi" w:eastAsiaTheme="minorEastAsia" w:hAnsiTheme="minorHAnsi" w:cstheme="minorBidi"/>
          <w:noProof/>
          <w:kern w:val="2"/>
          <w:sz w:val="24"/>
          <w:szCs w:val="24"/>
          <w:lang w:val="en-SE" w:eastAsia="zh-CN"/>
          <w14:ligatures w14:val="standardContextual"/>
        </w:rPr>
        <w:tab/>
      </w:r>
      <w:r>
        <w:rPr>
          <w:noProof/>
        </w:rPr>
        <w:t>Service Operations</w:t>
      </w:r>
      <w:r>
        <w:rPr>
          <w:noProof/>
        </w:rPr>
        <w:tab/>
      </w:r>
      <w:r>
        <w:rPr>
          <w:noProof/>
        </w:rPr>
        <w:fldChar w:fldCharType="begin"/>
      </w:r>
      <w:r>
        <w:rPr>
          <w:noProof/>
        </w:rPr>
        <w:instrText xml:space="preserve"> PAGEREF _Toc199238141 \h </w:instrText>
      </w:r>
      <w:r>
        <w:rPr>
          <w:noProof/>
        </w:rPr>
      </w:r>
      <w:r>
        <w:rPr>
          <w:noProof/>
        </w:rPr>
        <w:fldChar w:fldCharType="separate"/>
      </w:r>
      <w:r>
        <w:rPr>
          <w:noProof/>
        </w:rPr>
        <w:t>91</w:t>
      </w:r>
      <w:r>
        <w:rPr>
          <w:noProof/>
        </w:rPr>
        <w:fldChar w:fldCharType="end"/>
      </w:r>
    </w:p>
    <w:p w14:paraId="1748D234" w14:textId="5DA13132"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_Toc199238142 \h </w:instrText>
      </w:r>
      <w:r>
        <w:rPr>
          <w:noProof/>
        </w:rPr>
      </w:r>
      <w:r>
        <w:rPr>
          <w:noProof/>
        </w:rPr>
        <w:fldChar w:fldCharType="separate"/>
      </w:r>
      <w:r>
        <w:rPr>
          <w:noProof/>
        </w:rPr>
        <w:t>91</w:t>
      </w:r>
      <w:r>
        <w:rPr>
          <w:noProof/>
        </w:rPr>
        <w:fldChar w:fldCharType="end"/>
      </w:r>
    </w:p>
    <w:p w14:paraId="5FB4D6D3" w14:textId="6C2CA6AC"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5.6.2.2</w:t>
      </w:r>
      <w:r>
        <w:rPr>
          <w:rFonts w:asciiTheme="minorHAnsi" w:eastAsiaTheme="minorEastAsia" w:hAnsiTheme="minorHAnsi" w:cstheme="minorBidi"/>
          <w:noProof/>
          <w:kern w:val="2"/>
          <w:sz w:val="24"/>
          <w:szCs w:val="24"/>
          <w:lang w:val="en-SE" w:eastAsia="zh-CN"/>
          <w14:ligatures w14:val="standardContextual"/>
        </w:rPr>
        <w:tab/>
      </w:r>
      <w:r>
        <w:rPr>
          <w:noProof/>
        </w:rPr>
        <w:t>ContextCreate</w:t>
      </w:r>
      <w:r>
        <w:rPr>
          <w:noProof/>
        </w:rPr>
        <w:tab/>
      </w:r>
      <w:r>
        <w:rPr>
          <w:noProof/>
        </w:rPr>
        <w:fldChar w:fldCharType="begin"/>
      </w:r>
      <w:r>
        <w:rPr>
          <w:noProof/>
        </w:rPr>
        <w:instrText xml:space="preserve"> PAGEREF _Toc199238143 \h </w:instrText>
      </w:r>
      <w:r>
        <w:rPr>
          <w:noProof/>
        </w:rPr>
      </w:r>
      <w:r>
        <w:rPr>
          <w:noProof/>
        </w:rPr>
        <w:fldChar w:fldCharType="separate"/>
      </w:r>
      <w:r>
        <w:rPr>
          <w:noProof/>
        </w:rPr>
        <w:t>91</w:t>
      </w:r>
      <w:r>
        <w:rPr>
          <w:noProof/>
        </w:rPr>
        <w:fldChar w:fldCharType="end"/>
      </w:r>
    </w:p>
    <w:p w14:paraId="37A256DC" w14:textId="36030904"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5.6.2.3</w:t>
      </w:r>
      <w:r>
        <w:rPr>
          <w:rFonts w:asciiTheme="minorHAnsi" w:eastAsiaTheme="minorEastAsia" w:hAnsiTheme="minorHAnsi" w:cstheme="minorBidi"/>
          <w:noProof/>
          <w:kern w:val="2"/>
          <w:sz w:val="24"/>
          <w:szCs w:val="24"/>
          <w:lang w:val="en-SE" w:eastAsia="zh-CN"/>
          <w14:ligatures w14:val="standardContextual"/>
        </w:rPr>
        <w:tab/>
      </w:r>
      <w:r>
        <w:rPr>
          <w:noProof/>
        </w:rPr>
        <w:t>ContextUpdate</w:t>
      </w:r>
      <w:r>
        <w:rPr>
          <w:noProof/>
        </w:rPr>
        <w:tab/>
      </w:r>
      <w:r>
        <w:rPr>
          <w:noProof/>
        </w:rPr>
        <w:fldChar w:fldCharType="begin"/>
      </w:r>
      <w:r>
        <w:rPr>
          <w:noProof/>
        </w:rPr>
        <w:instrText xml:space="preserve"> PAGEREF _Toc199238144 \h </w:instrText>
      </w:r>
      <w:r>
        <w:rPr>
          <w:noProof/>
        </w:rPr>
      </w:r>
      <w:r>
        <w:rPr>
          <w:noProof/>
        </w:rPr>
        <w:fldChar w:fldCharType="separate"/>
      </w:r>
      <w:r>
        <w:rPr>
          <w:noProof/>
        </w:rPr>
        <w:t>92</w:t>
      </w:r>
      <w:r>
        <w:rPr>
          <w:noProof/>
        </w:rPr>
        <w:fldChar w:fldCharType="end"/>
      </w:r>
    </w:p>
    <w:p w14:paraId="69EB1993" w14:textId="1E5BDB44"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5.6.2.4</w:t>
      </w:r>
      <w:r>
        <w:rPr>
          <w:rFonts w:asciiTheme="minorHAnsi" w:eastAsiaTheme="minorEastAsia" w:hAnsiTheme="minorHAnsi" w:cstheme="minorBidi"/>
          <w:noProof/>
          <w:kern w:val="2"/>
          <w:sz w:val="24"/>
          <w:szCs w:val="24"/>
          <w:lang w:val="en-SE" w:eastAsia="zh-CN"/>
          <w14:ligatures w14:val="standardContextual"/>
        </w:rPr>
        <w:tab/>
      </w:r>
      <w:r>
        <w:rPr>
          <w:noProof/>
        </w:rPr>
        <w:t>ContextRelease</w:t>
      </w:r>
      <w:r>
        <w:rPr>
          <w:noProof/>
        </w:rPr>
        <w:tab/>
      </w:r>
      <w:r>
        <w:rPr>
          <w:noProof/>
        </w:rPr>
        <w:fldChar w:fldCharType="begin"/>
      </w:r>
      <w:r>
        <w:rPr>
          <w:noProof/>
        </w:rPr>
        <w:instrText xml:space="preserve"> PAGEREF _Toc199238145 \h </w:instrText>
      </w:r>
      <w:r>
        <w:rPr>
          <w:noProof/>
        </w:rPr>
      </w:r>
      <w:r>
        <w:rPr>
          <w:noProof/>
        </w:rPr>
        <w:fldChar w:fldCharType="separate"/>
      </w:r>
      <w:r>
        <w:rPr>
          <w:noProof/>
        </w:rPr>
        <w:t>94</w:t>
      </w:r>
      <w:r>
        <w:rPr>
          <w:noProof/>
        </w:rPr>
        <w:fldChar w:fldCharType="end"/>
      </w:r>
    </w:p>
    <w:p w14:paraId="7B410C91" w14:textId="28D90372"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5.6.2.5</w:t>
      </w:r>
      <w:r>
        <w:rPr>
          <w:rFonts w:asciiTheme="minorHAnsi" w:eastAsiaTheme="minorEastAsia" w:hAnsiTheme="minorHAnsi" w:cstheme="minorBidi"/>
          <w:noProof/>
          <w:kern w:val="2"/>
          <w:sz w:val="24"/>
          <w:szCs w:val="24"/>
          <w:lang w:val="en-SE" w:eastAsia="zh-CN"/>
          <w14:ligatures w14:val="standardContextual"/>
        </w:rPr>
        <w:tab/>
      </w:r>
      <w:r>
        <w:rPr>
          <w:noProof/>
        </w:rPr>
        <w:t>ContextStatusNotify</w:t>
      </w:r>
      <w:r>
        <w:rPr>
          <w:noProof/>
        </w:rPr>
        <w:tab/>
      </w:r>
      <w:r>
        <w:rPr>
          <w:noProof/>
        </w:rPr>
        <w:fldChar w:fldCharType="begin"/>
      </w:r>
      <w:r>
        <w:rPr>
          <w:noProof/>
        </w:rPr>
        <w:instrText xml:space="preserve"> PAGEREF _Toc199238146 \h </w:instrText>
      </w:r>
      <w:r>
        <w:rPr>
          <w:noProof/>
        </w:rPr>
      </w:r>
      <w:r>
        <w:rPr>
          <w:noProof/>
        </w:rPr>
        <w:fldChar w:fldCharType="separate"/>
      </w:r>
      <w:r>
        <w:rPr>
          <w:noProof/>
        </w:rPr>
        <w:t>95</w:t>
      </w:r>
      <w:r>
        <w:rPr>
          <w:noProof/>
        </w:rPr>
        <w:fldChar w:fldCharType="end"/>
      </w:r>
    </w:p>
    <w:p w14:paraId="098C13A9" w14:textId="504AAD1F"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5.7</w:t>
      </w:r>
      <w:r>
        <w:rPr>
          <w:rFonts w:asciiTheme="minorHAnsi" w:eastAsiaTheme="minorEastAsia" w:hAnsiTheme="minorHAnsi" w:cstheme="minorBidi"/>
          <w:noProof/>
          <w:kern w:val="2"/>
          <w:sz w:val="24"/>
          <w:szCs w:val="24"/>
          <w:lang w:val="en-SE" w:eastAsia="zh-CN"/>
          <w14:ligatures w14:val="standardContextual"/>
        </w:rPr>
        <w:tab/>
      </w:r>
      <w:r>
        <w:rPr>
          <w:noProof/>
        </w:rPr>
        <w:t>Namf_MBSCommunication Service</w:t>
      </w:r>
      <w:r>
        <w:rPr>
          <w:noProof/>
        </w:rPr>
        <w:tab/>
      </w:r>
      <w:r>
        <w:rPr>
          <w:noProof/>
        </w:rPr>
        <w:fldChar w:fldCharType="begin"/>
      </w:r>
      <w:r>
        <w:rPr>
          <w:noProof/>
        </w:rPr>
        <w:instrText xml:space="preserve"> PAGEREF _Toc199238147 \h </w:instrText>
      </w:r>
      <w:r>
        <w:rPr>
          <w:noProof/>
        </w:rPr>
      </w:r>
      <w:r>
        <w:rPr>
          <w:noProof/>
        </w:rPr>
        <w:fldChar w:fldCharType="separate"/>
      </w:r>
      <w:r>
        <w:rPr>
          <w:noProof/>
        </w:rPr>
        <w:t>96</w:t>
      </w:r>
      <w:r>
        <w:rPr>
          <w:noProof/>
        </w:rPr>
        <w:fldChar w:fldCharType="end"/>
      </w:r>
    </w:p>
    <w:p w14:paraId="5DDAECF8" w14:textId="1BEDEB3C"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5.7.1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_Toc199238148 \h </w:instrText>
      </w:r>
      <w:r>
        <w:rPr>
          <w:noProof/>
        </w:rPr>
      </w:r>
      <w:r>
        <w:rPr>
          <w:noProof/>
        </w:rPr>
        <w:fldChar w:fldCharType="separate"/>
      </w:r>
      <w:r>
        <w:rPr>
          <w:noProof/>
        </w:rPr>
        <w:t>96</w:t>
      </w:r>
      <w:r>
        <w:rPr>
          <w:noProof/>
        </w:rPr>
        <w:fldChar w:fldCharType="end"/>
      </w:r>
    </w:p>
    <w:p w14:paraId="32C1D73D" w14:textId="604E1C7E"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5.7.2</w:t>
      </w:r>
      <w:r>
        <w:rPr>
          <w:rFonts w:asciiTheme="minorHAnsi" w:eastAsiaTheme="minorEastAsia" w:hAnsiTheme="minorHAnsi" w:cstheme="minorBidi"/>
          <w:noProof/>
          <w:kern w:val="2"/>
          <w:sz w:val="24"/>
          <w:szCs w:val="24"/>
          <w:lang w:val="en-SE" w:eastAsia="zh-CN"/>
          <w14:ligatures w14:val="standardContextual"/>
        </w:rPr>
        <w:tab/>
      </w:r>
      <w:r>
        <w:rPr>
          <w:noProof/>
        </w:rPr>
        <w:t>Service Operations</w:t>
      </w:r>
      <w:r>
        <w:rPr>
          <w:noProof/>
        </w:rPr>
        <w:tab/>
      </w:r>
      <w:r>
        <w:rPr>
          <w:noProof/>
        </w:rPr>
        <w:fldChar w:fldCharType="begin"/>
      </w:r>
      <w:r>
        <w:rPr>
          <w:noProof/>
        </w:rPr>
        <w:instrText xml:space="preserve"> PAGEREF _Toc199238149 \h </w:instrText>
      </w:r>
      <w:r>
        <w:rPr>
          <w:noProof/>
        </w:rPr>
      </w:r>
      <w:r>
        <w:rPr>
          <w:noProof/>
        </w:rPr>
        <w:fldChar w:fldCharType="separate"/>
      </w:r>
      <w:r>
        <w:rPr>
          <w:noProof/>
        </w:rPr>
        <w:t>96</w:t>
      </w:r>
      <w:r>
        <w:rPr>
          <w:noProof/>
        </w:rPr>
        <w:fldChar w:fldCharType="end"/>
      </w:r>
    </w:p>
    <w:p w14:paraId="516AFD46" w14:textId="3757984D"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5.7.2.1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_Toc199238150 \h </w:instrText>
      </w:r>
      <w:r>
        <w:rPr>
          <w:noProof/>
        </w:rPr>
      </w:r>
      <w:r>
        <w:rPr>
          <w:noProof/>
        </w:rPr>
        <w:fldChar w:fldCharType="separate"/>
      </w:r>
      <w:r>
        <w:rPr>
          <w:noProof/>
        </w:rPr>
        <w:t>96</w:t>
      </w:r>
      <w:r>
        <w:rPr>
          <w:noProof/>
        </w:rPr>
        <w:fldChar w:fldCharType="end"/>
      </w:r>
    </w:p>
    <w:p w14:paraId="10835687" w14:textId="546CBEE8"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5.7.2.2</w:t>
      </w:r>
      <w:r>
        <w:rPr>
          <w:rFonts w:asciiTheme="minorHAnsi" w:eastAsiaTheme="minorEastAsia" w:hAnsiTheme="minorHAnsi" w:cstheme="minorBidi"/>
          <w:noProof/>
          <w:kern w:val="2"/>
          <w:sz w:val="24"/>
          <w:szCs w:val="24"/>
          <w:lang w:val="en-SE" w:eastAsia="zh-CN"/>
          <w14:ligatures w14:val="standardContextual"/>
        </w:rPr>
        <w:tab/>
      </w:r>
      <w:r>
        <w:rPr>
          <w:noProof/>
        </w:rPr>
        <w:t>N2MessageTransfer</w:t>
      </w:r>
      <w:r>
        <w:rPr>
          <w:noProof/>
        </w:rPr>
        <w:tab/>
      </w:r>
      <w:r>
        <w:rPr>
          <w:noProof/>
        </w:rPr>
        <w:fldChar w:fldCharType="begin"/>
      </w:r>
      <w:r>
        <w:rPr>
          <w:noProof/>
        </w:rPr>
        <w:instrText xml:space="preserve"> PAGEREF _Toc199238151 \h </w:instrText>
      </w:r>
      <w:r>
        <w:rPr>
          <w:noProof/>
        </w:rPr>
      </w:r>
      <w:r>
        <w:rPr>
          <w:noProof/>
        </w:rPr>
        <w:fldChar w:fldCharType="separate"/>
      </w:r>
      <w:r>
        <w:rPr>
          <w:noProof/>
        </w:rPr>
        <w:t>97</w:t>
      </w:r>
      <w:r>
        <w:rPr>
          <w:noProof/>
        </w:rPr>
        <w:fldChar w:fldCharType="end"/>
      </w:r>
    </w:p>
    <w:p w14:paraId="199B2255" w14:textId="7CDAC9FE"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5.7.2.3</w:t>
      </w:r>
      <w:r>
        <w:rPr>
          <w:rFonts w:asciiTheme="minorHAnsi" w:eastAsiaTheme="minorEastAsia" w:hAnsiTheme="minorHAnsi" w:cstheme="minorBidi"/>
          <w:noProof/>
          <w:kern w:val="2"/>
          <w:sz w:val="24"/>
          <w:szCs w:val="24"/>
          <w:lang w:val="en-SE" w:eastAsia="zh-CN"/>
          <w14:ligatures w14:val="standardContextual"/>
        </w:rPr>
        <w:tab/>
      </w:r>
      <w:r>
        <w:rPr>
          <w:noProof/>
        </w:rPr>
        <w:t>Notify</w:t>
      </w:r>
      <w:r>
        <w:rPr>
          <w:noProof/>
        </w:rPr>
        <w:tab/>
      </w:r>
      <w:r>
        <w:rPr>
          <w:noProof/>
        </w:rPr>
        <w:fldChar w:fldCharType="begin"/>
      </w:r>
      <w:r>
        <w:rPr>
          <w:noProof/>
        </w:rPr>
        <w:instrText xml:space="preserve"> PAGEREF _Toc199238152 \h </w:instrText>
      </w:r>
      <w:r>
        <w:rPr>
          <w:noProof/>
        </w:rPr>
      </w:r>
      <w:r>
        <w:rPr>
          <w:noProof/>
        </w:rPr>
        <w:fldChar w:fldCharType="separate"/>
      </w:r>
      <w:r>
        <w:rPr>
          <w:noProof/>
        </w:rPr>
        <w:t>98</w:t>
      </w:r>
      <w:r>
        <w:rPr>
          <w:noProof/>
        </w:rPr>
        <w:fldChar w:fldCharType="end"/>
      </w:r>
    </w:p>
    <w:p w14:paraId="6F80CD93" w14:textId="315AF235" w:rsidR="00EE6196" w:rsidRDefault="00EE6196">
      <w:pPr>
        <w:pStyle w:val="TOC1"/>
        <w:rPr>
          <w:rFonts w:asciiTheme="minorHAnsi" w:eastAsiaTheme="minorEastAsia" w:hAnsiTheme="minorHAnsi" w:cstheme="minorBidi"/>
          <w:noProof/>
          <w:kern w:val="2"/>
          <w:sz w:val="24"/>
          <w:szCs w:val="24"/>
          <w:lang w:val="en-SE" w:eastAsia="zh-CN"/>
          <w14:ligatures w14:val="standardContextual"/>
        </w:rPr>
      </w:pPr>
      <w:r>
        <w:rPr>
          <w:noProof/>
        </w:rPr>
        <w:t>6</w:t>
      </w:r>
      <w:r>
        <w:rPr>
          <w:rFonts w:asciiTheme="minorHAnsi" w:eastAsiaTheme="minorEastAsia" w:hAnsiTheme="minorHAnsi" w:cstheme="minorBidi"/>
          <w:noProof/>
          <w:kern w:val="2"/>
          <w:sz w:val="24"/>
          <w:szCs w:val="24"/>
          <w:lang w:val="en-SE" w:eastAsia="zh-CN"/>
          <w14:ligatures w14:val="standardContextual"/>
        </w:rPr>
        <w:tab/>
      </w:r>
      <w:r>
        <w:rPr>
          <w:noProof/>
        </w:rPr>
        <w:t>API Definitions</w:t>
      </w:r>
      <w:r>
        <w:rPr>
          <w:noProof/>
        </w:rPr>
        <w:tab/>
      </w:r>
      <w:r>
        <w:rPr>
          <w:noProof/>
        </w:rPr>
        <w:fldChar w:fldCharType="begin"/>
      </w:r>
      <w:r>
        <w:rPr>
          <w:noProof/>
        </w:rPr>
        <w:instrText xml:space="preserve"> PAGEREF _Toc199238153 \h </w:instrText>
      </w:r>
      <w:r>
        <w:rPr>
          <w:noProof/>
        </w:rPr>
      </w:r>
      <w:r>
        <w:rPr>
          <w:noProof/>
        </w:rPr>
        <w:fldChar w:fldCharType="separate"/>
      </w:r>
      <w:r>
        <w:rPr>
          <w:noProof/>
        </w:rPr>
        <w:t>98</w:t>
      </w:r>
      <w:r>
        <w:rPr>
          <w:noProof/>
        </w:rPr>
        <w:fldChar w:fldCharType="end"/>
      </w:r>
    </w:p>
    <w:p w14:paraId="3B5B712C" w14:textId="65C57134"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6.1</w:t>
      </w:r>
      <w:r>
        <w:rPr>
          <w:rFonts w:asciiTheme="minorHAnsi" w:eastAsiaTheme="minorEastAsia" w:hAnsiTheme="minorHAnsi" w:cstheme="minorBidi"/>
          <w:noProof/>
          <w:kern w:val="2"/>
          <w:sz w:val="24"/>
          <w:szCs w:val="24"/>
          <w:lang w:val="en-SE" w:eastAsia="zh-CN"/>
          <w14:ligatures w14:val="standardContextual"/>
        </w:rPr>
        <w:tab/>
      </w:r>
      <w:r>
        <w:rPr>
          <w:noProof/>
        </w:rPr>
        <w:t>Namf_Communication Service API</w:t>
      </w:r>
      <w:r>
        <w:rPr>
          <w:noProof/>
        </w:rPr>
        <w:tab/>
      </w:r>
      <w:r>
        <w:rPr>
          <w:noProof/>
        </w:rPr>
        <w:fldChar w:fldCharType="begin"/>
      </w:r>
      <w:r>
        <w:rPr>
          <w:noProof/>
        </w:rPr>
        <w:instrText xml:space="preserve"> PAGEREF _Toc199238154 \h </w:instrText>
      </w:r>
      <w:r>
        <w:rPr>
          <w:noProof/>
        </w:rPr>
      </w:r>
      <w:r>
        <w:rPr>
          <w:noProof/>
        </w:rPr>
        <w:fldChar w:fldCharType="separate"/>
      </w:r>
      <w:r>
        <w:rPr>
          <w:noProof/>
        </w:rPr>
        <w:t>98</w:t>
      </w:r>
      <w:r>
        <w:rPr>
          <w:noProof/>
        </w:rPr>
        <w:fldChar w:fldCharType="end"/>
      </w:r>
    </w:p>
    <w:p w14:paraId="3E1166B2" w14:textId="6253F915"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sidRPr="00B0179B">
        <w:rPr>
          <w:noProof/>
        </w:rPr>
        <w:t>6.1.1</w:t>
      </w:r>
      <w:r>
        <w:rPr>
          <w:rFonts w:asciiTheme="minorHAnsi" w:eastAsiaTheme="minorEastAsia" w:hAnsiTheme="minorHAnsi" w:cstheme="minorBidi"/>
          <w:noProof/>
          <w:kern w:val="2"/>
          <w:sz w:val="24"/>
          <w:szCs w:val="24"/>
          <w:lang w:val="en-SE" w:eastAsia="zh-CN"/>
          <w14:ligatures w14:val="standardContextual"/>
        </w:rPr>
        <w:tab/>
      </w:r>
      <w:r w:rsidRPr="00B0179B">
        <w:rPr>
          <w:noProof/>
        </w:rPr>
        <w:t>API URI</w:t>
      </w:r>
      <w:r>
        <w:rPr>
          <w:noProof/>
        </w:rPr>
        <w:tab/>
      </w:r>
      <w:r>
        <w:rPr>
          <w:noProof/>
        </w:rPr>
        <w:fldChar w:fldCharType="begin"/>
      </w:r>
      <w:r>
        <w:rPr>
          <w:noProof/>
        </w:rPr>
        <w:instrText xml:space="preserve"> PAGEREF _Toc199238155 \h </w:instrText>
      </w:r>
      <w:r>
        <w:rPr>
          <w:noProof/>
        </w:rPr>
      </w:r>
      <w:r>
        <w:rPr>
          <w:noProof/>
        </w:rPr>
        <w:fldChar w:fldCharType="separate"/>
      </w:r>
      <w:r>
        <w:rPr>
          <w:noProof/>
        </w:rPr>
        <w:t>98</w:t>
      </w:r>
      <w:r>
        <w:rPr>
          <w:noProof/>
        </w:rPr>
        <w:fldChar w:fldCharType="end"/>
      </w:r>
    </w:p>
    <w:p w14:paraId="3C9D9FF8" w14:textId="4D34CD24"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6.1.2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_Toc199238156 \h </w:instrText>
      </w:r>
      <w:r>
        <w:rPr>
          <w:noProof/>
        </w:rPr>
      </w:r>
      <w:r>
        <w:rPr>
          <w:noProof/>
        </w:rPr>
        <w:fldChar w:fldCharType="separate"/>
      </w:r>
      <w:r>
        <w:rPr>
          <w:noProof/>
        </w:rPr>
        <w:t>99</w:t>
      </w:r>
      <w:r>
        <w:rPr>
          <w:noProof/>
        </w:rPr>
        <w:fldChar w:fldCharType="end"/>
      </w:r>
    </w:p>
    <w:p w14:paraId="060EB6C1" w14:textId="6E4361F3"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sidRPr="00B0179B">
        <w:rPr>
          <w:noProof/>
        </w:rPr>
        <w:t>6.1.2.1</w:t>
      </w:r>
      <w:r>
        <w:rPr>
          <w:rFonts w:asciiTheme="minorHAnsi" w:eastAsiaTheme="minorEastAsia" w:hAnsiTheme="minorHAnsi" w:cstheme="minorBidi"/>
          <w:noProof/>
          <w:kern w:val="2"/>
          <w:sz w:val="24"/>
          <w:szCs w:val="24"/>
          <w:lang w:val="en-SE" w:eastAsia="zh-CN"/>
          <w14:ligatures w14:val="standardContextual"/>
        </w:rPr>
        <w:tab/>
      </w:r>
      <w:r w:rsidRPr="00B0179B">
        <w:rPr>
          <w:noProof/>
        </w:rPr>
        <w:t>General</w:t>
      </w:r>
      <w:r>
        <w:rPr>
          <w:noProof/>
        </w:rPr>
        <w:tab/>
      </w:r>
      <w:r>
        <w:rPr>
          <w:noProof/>
        </w:rPr>
        <w:fldChar w:fldCharType="begin"/>
      </w:r>
      <w:r>
        <w:rPr>
          <w:noProof/>
        </w:rPr>
        <w:instrText xml:space="preserve"> PAGEREF _Toc199238157 \h </w:instrText>
      </w:r>
      <w:r>
        <w:rPr>
          <w:noProof/>
        </w:rPr>
      </w:r>
      <w:r>
        <w:rPr>
          <w:noProof/>
        </w:rPr>
        <w:fldChar w:fldCharType="separate"/>
      </w:r>
      <w:r>
        <w:rPr>
          <w:noProof/>
        </w:rPr>
        <w:t>99</w:t>
      </w:r>
      <w:r>
        <w:rPr>
          <w:noProof/>
        </w:rPr>
        <w:fldChar w:fldCharType="end"/>
      </w:r>
    </w:p>
    <w:p w14:paraId="7D85AC6D" w14:textId="05154EA8"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_Toc199238158 \h </w:instrText>
      </w:r>
      <w:r>
        <w:rPr>
          <w:noProof/>
        </w:rPr>
      </w:r>
      <w:r>
        <w:rPr>
          <w:noProof/>
        </w:rPr>
        <w:fldChar w:fldCharType="separate"/>
      </w:r>
      <w:r>
        <w:rPr>
          <w:noProof/>
        </w:rPr>
        <w:t>99</w:t>
      </w:r>
      <w:r>
        <w:rPr>
          <w:noProof/>
        </w:rPr>
        <w:fldChar w:fldCharType="end"/>
      </w:r>
    </w:p>
    <w:p w14:paraId="0C34D925" w14:textId="3E59923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_Toc199238159 \h </w:instrText>
      </w:r>
      <w:r>
        <w:rPr>
          <w:noProof/>
        </w:rPr>
      </w:r>
      <w:r>
        <w:rPr>
          <w:noProof/>
        </w:rPr>
        <w:fldChar w:fldCharType="separate"/>
      </w:r>
      <w:r>
        <w:rPr>
          <w:noProof/>
        </w:rPr>
        <w:t>99</w:t>
      </w:r>
      <w:r>
        <w:rPr>
          <w:noProof/>
        </w:rPr>
        <w:fldChar w:fldCharType="end"/>
      </w:r>
    </w:p>
    <w:p w14:paraId="627B2A8B" w14:textId="631B553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_Toc199238160 \h </w:instrText>
      </w:r>
      <w:r>
        <w:rPr>
          <w:noProof/>
        </w:rPr>
      </w:r>
      <w:r>
        <w:rPr>
          <w:noProof/>
        </w:rPr>
        <w:fldChar w:fldCharType="separate"/>
      </w:r>
      <w:r>
        <w:rPr>
          <w:noProof/>
        </w:rPr>
        <w:t>99</w:t>
      </w:r>
      <w:r>
        <w:rPr>
          <w:noProof/>
        </w:rPr>
        <w:fldChar w:fldCharType="end"/>
      </w:r>
    </w:p>
    <w:p w14:paraId="2A1C08FD" w14:textId="0765A0CC"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_Toc199238161 \h </w:instrText>
      </w:r>
      <w:r>
        <w:rPr>
          <w:noProof/>
        </w:rPr>
      </w:r>
      <w:r>
        <w:rPr>
          <w:noProof/>
        </w:rPr>
        <w:fldChar w:fldCharType="separate"/>
      </w:r>
      <w:r>
        <w:rPr>
          <w:noProof/>
        </w:rPr>
        <w:t>100</w:t>
      </w:r>
      <w:r>
        <w:rPr>
          <w:noProof/>
        </w:rPr>
        <w:fldChar w:fldCharType="end"/>
      </w:r>
    </w:p>
    <w:p w14:paraId="10919A5E" w14:textId="22B0298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6.1.2.3.1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_Toc199238162 \h </w:instrText>
      </w:r>
      <w:r>
        <w:rPr>
          <w:noProof/>
        </w:rPr>
      </w:r>
      <w:r>
        <w:rPr>
          <w:noProof/>
        </w:rPr>
        <w:fldChar w:fldCharType="separate"/>
      </w:r>
      <w:r>
        <w:rPr>
          <w:noProof/>
        </w:rPr>
        <w:t>100</w:t>
      </w:r>
      <w:r>
        <w:rPr>
          <w:noProof/>
        </w:rPr>
        <w:fldChar w:fldCharType="end"/>
      </w:r>
    </w:p>
    <w:p w14:paraId="3CDBD46D" w14:textId="21E63FA9"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6.1.2.4</w:t>
      </w:r>
      <w:r>
        <w:rPr>
          <w:rFonts w:asciiTheme="minorHAnsi" w:eastAsiaTheme="minorEastAsia" w:hAnsiTheme="minorHAnsi" w:cstheme="minorBidi"/>
          <w:noProof/>
          <w:kern w:val="2"/>
          <w:sz w:val="24"/>
          <w:szCs w:val="24"/>
          <w:lang w:val="en-SE" w:eastAsia="zh-CN"/>
          <w14:ligatures w14:val="standardContextual"/>
        </w:rPr>
        <w:tab/>
      </w:r>
      <w:r>
        <w:rPr>
          <w:noProof/>
        </w:rPr>
        <w:t>HTTP multipart messages</w:t>
      </w:r>
      <w:r>
        <w:rPr>
          <w:noProof/>
        </w:rPr>
        <w:tab/>
      </w:r>
      <w:r>
        <w:rPr>
          <w:noProof/>
        </w:rPr>
        <w:fldChar w:fldCharType="begin"/>
      </w:r>
      <w:r>
        <w:rPr>
          <w:noProof/>
        </w:rPr>
        <w:instrText xml:space="preserve"> PAGEREF _Toc199238163 \h </w:instrText>
      </w:r>
      <w:r>
        <w:rPr>
          <w:noProof/>
        </w:rPr>
      </w:r>
      <w:r>
        <w:rPr>
          <w:noProof/>
        </w:rPr>
        <w:fldChar w:fldCharType="separate"/>
      </w:r>
      <w:r>
        <w:rPr>
          <w:noProof/>
        </w:rPr>
        <w:t>100</w:t>
      </w:r>
      <w:r>
        <w:rPr>
          <w:noProof/>
        </w:rPr>
        <w:fldChar w:fldCharType="end"/>
      </w:r>
    </w:p>
    <w:p w14:paraId="58712FFD" w14:textId="38826290"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6.1.3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_Toc199238164 \h </w:instrText>
      </w:r>
      <w:r>
        <w:rPr>
          <w:noProof/>
        </w:rPr>
      </w:r>
      <w:r>
        <w:rPr>
          <w:noProof/>
        </w:rPr>
        <w:fldChar w:fldCharType="separate"/>
      </w:r>
      <w:r>
        <w:rPr>
          <w:noProof/>
        </w:rPr>
        <w:t>101</w:t>
      </w:r>
      <w:r>
        <w:rPr>
          <w:noProof/>
        </w:rPr>
        <w:fldChar w:fldCharType="end"/>
      </w:r>
    </w:p>
    <w:p w14:paraId="094AE750" w14:textId="2734B67C"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6.1.3.1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_Toc199238165 \h </w:instrText>
      </w:r>
      <w:r>
        <w:rPr>
          <w:noProof/>
        </w:rPr>
      </w:r>
      <w:r>
        <w:rPr>
          <w:noProof/>
        </w:rPr>
        <w:fldChar w:fldCharType="separate"/>
      </w:r>
      <w:r>
        <w:rPr>
          <w:noProof/>
        </w:rPr>
        <w:t>101</w:t>
      </w:r>
      <w:r>
        <w:rPr>
          <w:noProof/>
        </w:rPr>
        <w:fldChar w:fldCharType="end"/>
      </w:r>
    </w:p>
    <w:p w14:paraId="199898D8" w14:textId="659E847C"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6.1.3.2</w:t>
      </w:r>
      <w:r>
        <w:rPr>
          <w:rFonts w:asciiTheme="minorHAnsi" w:eastAsiaTheme="minorEastAsia" w:hAnsiTheme="minorHAnsi" w:cstheme="minorBidi"/>
          <w:noProof/>
          <w:kern w:val="2"/>
          <w:sz w:val="24"/>
          <w:szCs w:val="24"/>
          <w:lang w:val="en-SE" w:eastAsia="zh-CN"/>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_Toc199238166 \h </w:instrText>
      </w:r>
      <w:r>
        <w:rPr>
          <w:noProof/>
        </w:rPr>
      </w:r>
      <w:r>
        <w:rPr>
          <w:noProof/>
        </w:rPr>
        <w:fldChar w:fldCharType="separate"/>
      </w:r>
      <w:r>
        <w:rPr>
          <w:noProof/>
        </w:rPr>
        <w:t>102</w:t>
      </w:r>
      <w:r>
        <w:rPr>
          <w:noProof/>
        </w:rPr>
        <w:fldChar w:fldCharType="end"/>
      </w:r>
    </w:p>
    <w:p w14:paraId="0E2C5377" w14:textId="351FCF0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_Toc199238167 \h </w:instrText>
      </w:r>
      <w:r>
        <w:rPr>
          <w:noProof/>
        </w:rPr>
      </w:r>
      <w:r>
        <w:rPr>
          <w:noProof/>
        </w:rPr>
        <w:fldChar w:fldCharType="separate"/>
      </w:r>
      <w:r>
        <w:rPr>
          <w:noProof/>
        </w:rPr>
        <w:t>102</w:t>
      </w:r>
      <w:r>
        <w:rPr>
          <w:noProof/>
        </w:rPr>
        <w:fldChar w:fldCharType="end"/>
      </w:r>
    </w:p>
    <w:p w14:paraId="558AAA29" w14:textId="0471242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6.1.3.2.2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_Toc199238168 \h </w:instrText>
      </w:r>
      <w:r>
        <w:rPr>
          <w:noProof/>
        </w:rPr>
      </w:r>
      <w:r>
        <w:rPr>
          <w:noProof/>
        </w:rPr>
        <w:fldChar w:fldCharType="separate"/>
      </w:r>
      <w:r>
        <w:rPr>
          <w:noProof/>
        </w:rPr>
        <w:t>103</w:t>
      </w:r>
      <w:r>
        <w:rPr>
          <w:noProof/>
        </w:rPr>
        <w:fldChar w:fldCharType="end"/>
      </w:r>
    </w:p>
    <w:p w14:paraId="43AECDFF" w14:textId="0DFD865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6.1.3.2.3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_Toc199238169 \h </w:instrText>
      </w:r>
      <w:r>
        <w:rPr>
          <w:noProof/>
        </w:rPr>
      </w:r>
      <w:r>
        <w:rPr>
          <w:noProof/>
        </w:rPr>
        <w:fldChar w:fldCharType="separate"/>
      </w:r>
      <w:r>
        <w:rPr>
          <w:noProof/>
        </w:rPr>
        <w:t>103</w:t>
      </w:r>
      <w:r>
        <w:rPr>
          <w:noProof/>
        </w:rPr>
        <w:fldChar w:fldCharType="end"/>
      </w:r>
    </w:p>
    <w:p w14:paraId="24218714" w14:textId="1E3EAB5A"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PUT</w:t>
      </w:r>
      <w:r>
        <w:rPr>
          <w:noProof/>
        </w:rPr>
        <w:tab/>
      </w:r>
      <w:r>
        <w:rPr>
          <w:noProof/>
        </w:rPr>
        <w:fldChar w:fldCharType="begin"/>
      </w:r>
      <w:r>
        <w:rPr>
          <w:noProof/>
        </w:rPr>
        <w:instrText xml:space="preserve"> PAGEREF _Toc199238170 \h </w:instrText>
      </w:r>
      <w:r>
        <w:rPr>
          <w:noProof/>
        </w:rPr>
      </w:r>
      <w:r>
        <w:rPr>
          <w:noProof/>
        </w:rPr>
        <w:fldChar w:fldCharType="separate"/>
      </w:r>
      <w:r>
        <w:rPr>
          <w:noProof/>
        </w:rPr>
        <w:t>103</w:t>
      </w:r>
      <w:r>
        <w:rPr>
          <w:noProof/>
        </w:rPr>
        <w:fldChar w:fldCharType="end"/>
      </w:r>
    </w:p>
    <w:p w14:paraId="3547E322" w14:textId="0DA5A7D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6.1.3.2.4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_Toc199238171 \h </w:instrText>
      </w:r>
      <w:r>
        <w:rPr>
          <w:noProof/>
        </w:rPr>
      </w:r>
      <w:r>
        <w:rPr>
          <w:noProof/>
        </w:rPr>
        <w:fldChar w:fldCharType="separate"/>
      </w:r>
      <w:r>
        <w:rPr>
          <w:noProof/>
        </w:rPr>
        <w:t>105</w:t>
      </w:r>
      <w:r>
        <w:rPr>
          <w:noProof/>
        </w:rPr>
        <w:fldChar w:fldCharType="end"/>
      </w:r>
    </w:p>
    <w:p w14:paraId="21E1532A" w14:textId="3C248707"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6.1.3.2.4.1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_Toc199238172 \h </w:instrText>
      </w:r>
      <w:r>
        <w:rPr>
          <w:noProof/>
        </w:rPr>
      </w:r>
      <w:r>
        <w:rPr>
          <w:noProof/>
        </w:rPr>
        <w:fldChar w:fldCharType="separate"/>
      </w:r>
      <w:r>
        <w:rPr>
          <w:noProof/>
        </w:rPr>
        <w:t>105</w:t>
      </w:r>
      <w:r>
        <w:rPr>
          <w:noProof/>
        </w:rPr>
        <w:fldChar w:fldCharType="end"/>
      </w:r>
    </w:p>
    <w:p w14:paraId="5C40347E" w14:textId="0736B618"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6.1.3.2.4.2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_Toc199238173 \h </w:instrText>
      </w:r>
      <w:r>
        <w:rPr>
          <w:noProof/>
        </w:rPr>
      </w:r>
      <w:r>
        <w:rPr>
          <w:noProof/>
        </w:rPr>
        <w:fldChar w:fldCharType="separate"/>
      </w:r>
      <w:r>
        <w:rPr>
          <w:noProof/>
        </w:rPr>
        <w:t>105</w:t>
      </w:r>
      <w:r>
        <w:rPr>
          <w:noProof/>
        </w:rPr>
        <w:fldChar w:fldCharType="end"/>
      </w:r>
    </w:p>
    <w:p w14:paraId="262AB57E" w14:textId="0C65616C"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6.1.3.2.4.2.1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_Toc199238174 \h </w:instrText>
      </w:r>
      <w:r>
        <w:rPr>
          <w:noProof/>
        </w:rPr>
      </w:r>
      <w:r>
        <w:rPr>
          <w:noProof/>
        </w:rPr>
        <w:fldChar w:fldCharType="separate"/>
      </w:r>
      <w:r>
        <w:rPr>
          <w:noProof/>
        </w:rPr>
        <w:t>105</w:t>
      </w:r>
      <w:r>
        <w:rPr>
          <w:noProof/>
        </w:rPr>
        <w:fldChar w:fldCharType="end"/>
      </w:r>
    </w:p>
    <w:p w14:paraId="4F8175F1" w14:textId="4CC09A20"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6.1.3.2.4.2.2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_Toc199238175 \h </w:instrText>
      </w:r>
      <w:r>
        <w:rPr>
          <w:noProof/>
        </w:rPr>
      </w:r>
      <w:r>
        <w:rPr>
          <w:noProof/>
        </w:rPr>
        <w:fldChar w:fldCharType="separate"/>
      </w:r>
      <w:r>
        <w:rPr>
          <w:noProof/>
        </w:rPr>
        <w:t>105</w:t>
      </w:r>
      <w:r>
        <w:rPr>
          <w:noProof/>
        </w:rPr>
        <w:fldChar w:fldCharType="end"/>
      </w:r>
    </w:p>
    <w:p w14:paraId="34969038" w14:textId="664DB60E"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6.1.3.2.4.3</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_Toc199238176 \h </w:instrText>
      </w:r>
      <w:r>
        <w:rPr>
          <w:noProof/>
        </w:rPr>
      </w:r>
      <w:r>
        <w:rPr>
          <w:noProof/>
        </w:rPr>
        <w:fldChar w:fldCharType="separate"/>
      </w:r>
      <w:r>
        <w:rPr>
          <w:noProof/>
        </w:rPr>
        <w:t>106</w:t>
      </w:r>
      <w:r>
        <w:rPr>
          <w:noProof/>
        </w:rPr>
        <w:fldChar w:fldCharType="end"/>
      </w:r>
    </w:p>
    <w:p w14:paraId="0F277CE1" w14:textId="07A263AC"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6.1.3.2.4.3.1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_Toc199238177 \h </w:instrText>
      </w:r>
      <w:r>
        <w:rPr>
          <w:noProof/>
        </w:rPr>
      </w:r>
      <w:r>
        <w:rPr>
          <w:noProof/>
        </w:rPr>
        <w:fldChar w:fldCharType="separate"/>
      </w:r>
      <w:r>
        <w:rPr>
          <w:noProof/>
        </w:rPr>
        <w:t>106</w:t>
      </w:r>
      <w:r>
        <w:rPr>
          <w:noProof/>
        </w:rPr>
        <w:fldChar w:fldCharType="end"/>
      </w:r>
    </w:p>
    <w:p w14:paraId="78EE709E" w14:textId="34CC1180"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6.1.3.2.4.3.2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_Toc199238178 \h </w:instrText>
      </w:r>
      <w:r>
        <w:rPr>
          <w:noProof/>
        </w:rPr>
      </w:r>
      <w:r>
        <w:rPr>
          <w:noProof/>
        </w:rPr>
        <w:fldChar w:fldCharType="separate"/>
      </w:r>
      <w:r>
        <w:rPr>
          <w:noProof/>
        </w:rPr>
        <w:t>106</w:t>
      </w:r>
      <w:r>
        <w:rPr>
          <w:noProof/>
        </w:rPr>
        <w:fldChar w:fldCharType="end"/>
      </w:r>
    </w:p>
    <w:p w14:paraId="6E635608" w14:textId="6B9B715D"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6.1.3.2.4.4</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_Toc199238179 \h </w:instrText>
      </w:r>
      <w:r>
        <w:rPr>
          <w:noProof/>
        </w:rPr>
      </w:r>
      <w:r>
        <w:rPr>
          <w:noProof/>
        </w:rPr>
        <w:fldChar w:fldCharType="separate"/>
      </w:r>
      <w:r>
        <w:rPr>
          <w:noProof/>
        </w:rPr>
        <w:t>109</w:t>
      </w:r>
      <w:r>
        <w:rPr>
          <w:noProof/>
        </w:rPr>
        <w:fldChar w:fldCharType="end"/>
      </w:r>
    </w:p>
    <w:p w14:paraId="73E85BD3" w14:textId="339F387B"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6.1.3.2.4.4.1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_Toc199238180 \h </w:instrText>
      </w:r>
      <w:r>
        <w:rPr>
          <w:noProof/>
        </w:rPr>
      </w:r>
      <w:r>
        <w:rPr>
          <w:noProof/>
        </w:rPr>
        <w:fldChar w:fldCharType="separate"/>
      </w:r>
      <w:r>
        <w:rPr>
          <w:noProof/>
        </w:rPr>
        <w:t>109</w:t>
      </w:r>
      <w:r>
        <w:rPr>
          <w:noProof/>
        </w:rPr>
        <w:fldChar w:fldCharType="end"/>
      </w:r>
    </w:p>
    <w:p w14:paraId="3417B5A6" w14:textId="47416D09"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6.1.3.2.4.4.2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_Toc199238181 \h </w:instrText>
      </w:r>
      <w:r>
        <w:rPr>
          <w:noProof/>
        </w:rPr>
      </w:r>
      <w:r>
        <w:rPr>
          <w:noProof/>
        </w:rPr>
        <w:fldChar w:fldCharType="separate"/>
      </w:r>
      <w:r>
        <w:rPr>
          <w:noProof/>
        </w:rPr>
        <w:t>109</w:t>
      </w:r>
      <w:r>
        <w:rPr>
          <w:noProof/>
        </w:rPr>
        <w:fldChar w:fldCharType="end"/>
      </w:r>
    </w:p>
    <w:p w14:paraId="0CA06EDC" w14:textId="60BD9B6C"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6.1.3.2.4.5</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_Toc199238182 \h </w:instrText>
      </w:r>
      <w:r>
        <w:rPr>
          <w:noProof/>
        </w:rPr>
      </w:r>
      <w:r>
        <w:rPr>
          <w:noProof/>
        </w:rPr>
        <w:fldChar w:fldCharType="separate"/>
      </w:r>
      <w:r>
        <w:rPr>
          <w:noProof/>
        </w:rPr>
        <w:t>110</w:t>
      </w:r>
      <w:r>
        <w:rPr>
          <w:noProof/>
        </w:rPr>
        <w:fldChar w:fldCharType="end"/>
      </w:r>
    </w:p>
    <w:p w14:paraId="01C9A154" w14:textId="2A2F4091"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6.1.3.2.4.5.1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_Toc199238183 \h </w:instrText>
      </w:r>
      <w:r>
        <w:rPr>
          <w:noProof/>
        </w:rPr>
      </w:r>
      <w:r>
        <w:rPr>
          <w:noProof/>
        </w:rPr>
        <w:fldChar w:fldCharType="separate"/>
      </w:r>
      <w:r>
        <w:rPr>
          <w:noProof/>
        </w:rPr>
        <w:t>110</w:t>
      </w:r>
      <w:r>
        <w:rPr>
          <w:noProof/>
        </w:rPr>
        <w:fldChar w:fldCharType="end"/>
      </w:r>
    </w:p>
    <w:p w14:paraId="2F3EB7DB" w14:textId="212BCC4A"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6.1.3.2.4.5.2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_Toc199238184 \h </w:instrText>
      </w:r>
      <w:r>
        <w:rPr>
          <w:noProof/>
        </w:rPr>
      </w:r>
      <w:r>
        <w:rPr>
          <w:noProof/>
        </w:rPr>
        <w:fldChar w:fldCharType="separate"/>
      </w:r>
      <w:r>
        <w:rPr>
          <w:noProof/>
        </w:rPr>
        <w:t>111</w:t>
      </w:r>
      <w:r>
        <w:rPr>
          <w:noProof/>
        </w:rPr>
        <w:fldChar w:fldCharType="end"/>
      </w:r>
    </w:p>
    <w:p w14:paraId="14202A13" w14:textId="444F40F9"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6.1.3.2.4.6</w:t>
      </w:r>
      <w:r>
        <w:rPr>
          <w:rFonts w:asciiTheme="minorHAnsi" w:eastAsiaTheme="minorEastAsia" w:hAnsiTheme="minorHAnsi" w:cstheme="minorBidi"/>
          <w:noProof/>
          <w:kern w:val="2"/>
          <w:sz w:val="24"/>
          <w:szCs w:val="24"/>
          <w:lang w:val="en-SE" w:eastAsia="zh-CN"/>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_Toc199238185 \h </w:instrText>
      </w:r>
      <w:r>
        <w:rPr>
          <w:noProof/>
        </w:rPr>
      </w:r>
      <w:r>
        <w:rPr>
          <w:noProof/>
        </w:rPr>
        <w:fldChar w:fldCharType="separate"/>
      </w:r>
      <w:r>
        <w:rPr>
          <w:noProof/>
        </w:rPr>
        <w:t>112</w:t>
      </w:r>
      <w:r>
        <w:rPr>
          <w:noProof/>
        </w:rPr>
        <w:fldChar w:fldCharType="end"/>
      </w:r>
    </w:p>
    <w:p w14:paraId="30FAD965" w14:textId="04E3CACC"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6.1.3.2.4.6.1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_Toc199238186 \h </w:instrText>
      </w:r>
      <w:r>
        <w:rPr>
          <w:noProof/>
        </w:rPr>
      </w:r>
      <w:r>
        <w:rPr>
          <w:noProof/>
        </w:rPr>
        <w:fldChar w:fldCharType="separate"/>
      </w:r>
      <w:r>
        <w:rPr>
          <w:noProof/>
        </w:rPr>
        <w:t>112</w:t>
      </w:r>
      <w:r>
        <w:rPr>
          <w:noProof/>
        </w:rPr>
        <w:fldChar w:fldCharType="end"/>
      </w:r>
    </w:p>
    <w:p w14:paraId="2272BDE7" w14:textId="1084E7D9"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6.1.3.2.4.6.2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_Toc199238187 \h </w:instrText>
      </w:r>
      <w:r>
        <w:rPr>
          <w:noProof/>
        </w:rPr>
      </w:r>
      <w:r>
        <w:rPr>
          <w:noProof/>
        </w:rPr>
        <w:fldChar w:fldCharType="separate"/>
      </w:r>
      <w:r>
        <w:rPr>
          <w:noProof/>
        </w:rPr>
        <w:t>112</w:t>
      </w:r>
      <w:r>
        <w:rPr>
          <w:noProof/>
        </w:rPr>
        <w:fldChar w:fldCharType="end"/>
      </w:r>
    </w:p>
    <w:p w14:paraId="26EC01F7" w14:textId="44C134DD"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6.1.3.2.4.7</w:t>
      </w:r>
      <w:r>
        <w:rPr>
          <w:rFonts w:asciiTheme="minorHAnsi" w:eastAsiaTheme="minorEastAsia" w:hAnsiTheme="minorHAnsi" w:cstheme="minorBidi"/>
          <w:noProof/>
          <w:kern w:val="2"/>
          <w:sz w:val="24"/>
          <w:szCs w:val="24"/>
          <w:lang w:val="en-SE" w:eastAsia="zh-CN"/>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_Toc199238188 \h </w:instrText>
      </w:r>
      <w:r>
        <w:rPr>
          <w:noProof/>
        </w:rPr>
      </w:r>
      <w:r>
        <w:rPr>
          <w:noProof/>
        </w:rPr>
        <w:fldChar w:fldCharType="separate"/>
      </w:r>
      <w:r>
        <w:rPr>
          <w:noProof/>
        </w:rPr>
        <w:t>113</w:t>
      </w:r>
      <w:r>
        <w:rPr>
          <w:noProof/>
        </w:rPr>
        <w:fldChar w:fldCharType="end"/>
      </w:r>
    </w:p>
    <w:p w14:paraId="4714194D" w14:textId="619D80CD"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6.1.3.2.4.7.1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_Toc199238189 \h </w:instrText>
      </w:r>
      <w:r>
        <w:rPr>
          <w:noProof/>
        </w:rPr>
      </w:r>
      <w:r>
        <w:rPr>
          <w:noProof/>
        </w:rPr>
        <w:fldChar w:fldCharType="separate"/>
      </w:r>
      <w:r>
        <w:rPr>
          <w:noProof/>
        </w:rPr>
        <w:t>113</w:t>
      </w:r>
      <w:r>
        <w:rPr>
          <w:noProof/>
        </w:rPr>
        <w:fldChar w:fldCharType="end"/>
      </w:r>
    </w:p>
    <w:p w14:paraId="691B7E21" w14:textId="138692C7"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6.1.3.2.4.7.2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_Toc199238190 \h </w:instrText>
      </w:r>
      <w:r>
        <w:rPr>
          <w:noProof/>
        </w:rPr>
      </w:r>
      <w:r>
        <w:rPr>
          <w:noProof/>
        </w:rPr>
        <w:fldChar w:fldCharType="separate"/>
      </w:r>
      <w:r>
        <w:rPr>
          <w:noProof/>
        </w:rPr>
        <w:t>113</w:t>
      </w:r>
      <w:r>
        <w:rPr>
          <w:noProof/>
        </w:rPr>
        <w:fldChar w:fldCharType="end"/>
      </w:r>
    </w:p>
    <w:p w14:paraId="5EC2AC0D" w14:textId="38AE9ADB"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6.1.3.3</w:t>
      </w:r>
      <w:r>
        <w:rPr>
          <w:rFonts w:asciiTheme="minorHAnsi" w:eastAsiaTheme="minorEastAsia" w:hAnsiTheme="minorHAnsi" w:cstheme="minorBidi"/>
          <w:noProof/>
          <w:kern w:val="2"/>
          <w:sz w:val="24"/>
          <w:szCs w:val="24"/>
          <w:lang w:val="en-SE" w:eastAsia="zh-CN"/>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_Toc199238191 \h </w:instrText>
      </w:r>
      <w:r>
        <w:rPr>
          <w:noProof/>
        </w:rPr>
      </w:r>
      <w:r>
        <w:rPr>
          <w:noProof/>
        </w:rPr>
        <w:fldChar w:fldCharType="separate"/>
      </w:r>
      <w:r>
        <w:rPr>
          <w:noProof/>
        </w:rPr>
        <w:t>114</w:t>
      </w:r>
      <w:r>
        <w:rPr>
          <w:noProof/>
        </w:rPr>
        <w:fldChar w:fldCharType="end"/>
      </w:r>
    </w:p>
    <w:p w14:paraId="6D4F566C" w14:textId="23EF6B6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_Toc199238192 \h </w:instrText>
      </w:r>
      <w:r>
        <w:rPr>
          <w:noProof/>
        </w:rPr>
      </w:r>
      <w:r>
        <w:rPr>
          <w:noProof/>
        </w:rPr>
        <w:fldChar w:fldCharType="separate"/>
      </w:r>
      <w:r>
        <w:rPr>
          <w:noProof/>
        </w:rPr>
        <w:t>114</w:t>
      </w:r>
      <w:r>
        <w:rPr>
          <w:noProof/>
        </w:rPr>
        <w:fldChar w:fldCharType="end"/>
      </w:r>
    </w:p>
    <w:p w14:paraId="17B35610" w14:textId="3C96E6C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6.1.3.3.2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_Toc199238193 \h </w:instrText>
      </w:r>
      <w:r>
        <w:rPr>
          <w:noProof/>
        </w:rPr>
      </w:r>
      <w:r>
        <w:rPr>
          <w:noProof/>
        </w:rPr>
        <w:fldChar w:fldCharType="separate"/>
      </w:r>
      <w:r>
        <w:rPr>
          <w:noProof/>
        </w:rPr>
        <w:t>114</w:t>
      </w:r>
      <w:r>
        <w:rPr>
          <w:noProof/>
        </w:rPr>
        <w:fldChar w:fldCharType="end"/>
      </w:r>
    </w:p>
    <w:p w14:paraId="55F95BC8" w14:textId="1FF5FB1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rFonts w:cs="Arial"/>
          <w:noProof/>
        </w:rPr>
        <w:lastRenderedPageBreak/>
        <w:t>6.1.3.3.3</w:t>
      </w:r>
      <w:r>
        <w:rPr>
          <w:rFonts w:asciiTheme="minorHAnsi" w:eastAsiaTheme="minorEastAsia" w:hAnsiTheme="minorHAnsi" w:cstheme="minorBidi"/>
          <w:noProof/>
          <w:kern w:val="2"/>
          <w:sz w:val="24"/>
          <w:szCs w:val="24"/>
          <w:lang w:val="en-SE" w:eastAsia="zh-CN"/>
          <w14:ligatures w14:val="standardContextual"/>
        </w:rPr>
        <w:tab/>
      </w:r>
      <w:r w:rsidRPr="00B0179B">
        <w:rPr>
          <w:rFonts w:cs="Arial"/>
          <w:noProof/>
        </w:rPr>
        <w:t>Resource Standard Methods</w:t>
      </w:r>
      <w:r>
        <w:rPr>
          <w:noProof/>
        </w:rPr>
        <w:tab/>
      </w:r>
      <w:r>
        <w:rPr>
          <w:noProof/>
        </w:rPr>
        <w:fldChar w:fldCharType="begin"/>
      </w:r>
      <w:r>
        <w:rPr>
          <w:noProof/>
        </w:rPr>
        <w:instrText xml:space="preserve"> PAGEREF _Toc199238194 \h </w:instrText>
      </w:r>
      <w:r>
        <w:rPr>
          <w:noProof/>
        </w:rPr>
      </w:r>
      <w:r>
        <w:rPr>
          <w:noProof/>
        </w:rPr>
        <w:fldChar w:fldCharType="separate"/>
      </w:r>
      <w:r>
        <w:rPr>
          <w:noProof/>
        </w:rPr>
        <w:t>115</w:t>
      </w:r>
      <w:r>
        <w:rPr>
          <w:noProof/>
        </w:rPr>
        <w:fldChar w:fldCharType="end"/>
      </w:r>
    </w:p>
    <w:p w14:paraId="5A42FBCB" w14:textId="351CDA4D"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6.1.3.3.3.1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_Toc199238195 \h </w:instrText>
      </w:r>
      <w:r>
        <w:rPr>
          <w:noProof/>
        </w:rPr>
      </w:r>
      <w:r>
        <w:rPr>
          <w:noProof/>
        </w:rPr>
        <w:fldChar w:fldCharType="separate"/>
      </w:r>
      <w:r>
        <w:rPr>
          <w:noProof/>
        </w:rPr>
        <w:t>115</w:t>
      </w:r>
      <w:r>
        <w:rPr>
          <w:noProof/>
        </w:rPr>
        <w:fldChar w:fldCharType="end"/>
      </w:r>
    </w:p>
    <w:p w14:paraId="56C2896A" w14:textId="7050364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6.1.3.3.4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_Toc199238196 \h </w:instrText>
      </w:r>
      <w:r>
        <w:rPr>
          <w:noProof/>
        </w:rPr>
      </w:r>
      <w:r>
        <w:rPr>
          <w:noProof/>
        </w:rPr>
        <w:fldChar w:fldCharType="separate"/>
      </w:r>
      <w:r>
        <w:rPr>
          <w:noProof/>
        </w:rPr>
        <w:t>116</w:t>
      </w:r>
      <w:r>
        <w:rPr>
          <w:noProof/>
        </w:rPr>
        <w:fldChar w:fldCharType="end"/>
      </w:r>
    </w:p>
    <w:p w14:paraId="001E8C37" w14:textId="105C21C0"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6.1.3.4</w:t>
      </w:r>
      <w:r>
        <w:rPr>
          <w:rFonts w:asciiTheme="minorHAnsi" w:eastAsiaTheme="minorEastAsia" w:hAnsiTheme="minorHAnsi" w:cstheme="minorBidi"/>
          <w:noProof/>
          <w:kern w:val="2"/>
          <w:sz w:val="24"/>
          <w:szCs w:val="24"/>
          <w:lang w:val="en-SE" w:eastAsia="zh-CN"/>
          <w14:ligatures w14:val="standardContextual"/>
        </w:rPr>
        <w:tab/>
      </w:r>
      <w:r>
        <w:rPr>
          <w:noProof/>
        </w:rPr>
        <w:t>Resource: N1N2 Individual Subscription</w:t>
      </w:r>
      <w:r>
        <w:rPr>
          <w:noProof/>
        </w:rPr>
        <w:tab/>
      </w:r>
      <w:r>
        <w:rPr>
          <w:noProof/>
        </w:rPr>
        <w:fldChar w:fldCharType="begin"/>
      </w:r>
      <w:r>
        <w:rPr>
          <w:noProof/>
        </w:rPr>
        <w:instrText xml:space="preserve"> PAGEREF _Toc199238197 \h </w:instrText>
      </w:r>
      <w:r>
        <w:rPr>
          <w:noProof/>
        </w:rPr>
      </w:r>
      <w:r>
        <w:rPr>
          <w:noProof/>
        </w:rPr>
        <w:fldChar w:fldCharType="separate"/>
      </w:r>
      <w:r>
        <w:rPr>
          <w:noProof/>
        </w:rPr>
        <w:t>116</w:t>
      </w:r>
      <w:r>
        <w:rPr>
          <w:noProof/>
        </w:rPr>
        <w:fldChar w:fldCharType="end"/>
      </w:r>
    </w:p>
    <w:p w14:paraId="2EF5D241" w14:textId="15FDF84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_Toc199238198 \h </w:instrText>
      </w:r>
      <w:r>
        <w:rPr>
          <w:noProof/>
        </w:rPr>
      </w:r>
      <w:r>
        <w:rPr>
          <w:noProof/>
        </w:rPr>
        <w:fldChar w:fldCharType="separate"/>
      </w:r>
      <w:r>
        <w:rPr>
          <w:noProof/>
        </w:rPr>
        <w:t>116</w:t>
      </w:r>
      <w:r>
        <w:rPr>
          <w:noProof/>
        </w:rPr>
        <w:fldChar w:fldCharType="end"/>
      </w:r>
    </w:p>
    <w:p w14:paraId="278FCAE7" w14:textId="3C0F7B1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6.1.3.4.2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_Toc199238199 \h </w:instrText>
      </w:r>
      <w:r>
        <w:rPr>
          <w:noProof/>
        </w:rPr>
      </w:r>
      <w:r>
        <w:rPr>
          <w:noProof/>
        </w:rPr>
        <w:fldChar w:fldCharType="separate"/>
      </w:r>
      <w:r>
        <w:rPr>
          <w:noProof/>
        </w:rPr>
        <w:t>116</w:t>
      </w:r>
      <w:r>
        <w:rPr>
          <w:noProof/>
        </w:rPr>
        <w:fldChar w:fldCharType="end"/>
      </w:r>
    </w:p>
    <w:p w14:paraId="5267C620" w14:textId="777E451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rFonts w:cs="Arial"/>
          <w:noProof/>
        </w:rPr>
        <w:t>6.1.3.4.3</w:t>
      </w:r>
      <w:r>
        <w:rPr>
          <w:rFonts w:asciiTheme="minorHAnsi" w:eastAsiaTheme="minorEastAsia" w:hAnsiTheme="minorHAnsi" w:cstheme="minorBidi"/>
          <w:noProof/>
          <w:kern w:val="2"/>
          <w:sz w:val="24"/>
          <w:szCs w:val="24"/>
          <w:lang w:val="en-SE" w:eastAsia="zh-CN"/>
          <w14:ligatures w14:val="standardContextual"/>
        </w:rPr>
        <w:tab/>
      </w:r>
      <w:r w:rsidRPr="00B0179B">
        <w:rPr>
          <w:rFonts w:cs="Arial"/>
          <w:noProof/>
        </w:rPr>
        <w:t>Resource Standard Methods</w:t>
      </w:r>
      <w:r>
        <w:rPr>
          <w:noProof/>
        </w:rPr>
        <w:tab/>
      </w:r>
      <w:r>
        <w:rPr>
          <w:noProof/>
        </w:rPr>
        <w:fldChar w:fldCharType="begin"/>
      </w:r>
      <w:r>
        <w:rPr>
          <w:noProof/>
        </w:rPr>
        <w:instrText xml:space="preserve"> PAGEREF _Toc199238200 \h </w:instrText>
      </w:r>
      <w:r>
        <w:rPr>
          <w:noProof/>
        </w:rPr>
      </w:r>
      <w:r>
        <w:rPr>
          <w:noProof/>
        </w:rPr>
        <w:fldChar w:fldCharType="separate"/>
      </w:r>
      <w:r>
        <w:rPr>
          <w:noProof/>
        </w:rPr>
        <w:t>116</w:t>
      </w:r>
      <w:r>
        <w:rPr>
          <w:noProof/>
        </w:rPr>
        <w:fldChar w:fldCharType="end"/>
      </w:r>
    </w:p>
    <w:p w14:paraId="72289B07" w14:textId="10E0812F"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6.1.3.4.3.1</w:t>
      </w:r>
      <w:r>
        <w:rPr>
          <w:rFonts w:asciiTheme="minorHAnsi" w:eastAsiaTheme="minorEastAsia" w:hAnsiTheme="minorHAnsi" w:cstheme="minorBidi"/>
          <w:noProof/>
          <w:kern w:val="2"/>
          <w:sz w:val="24"/>
          <w:szCs w:val="24"/>
          <w:lang w:val="en-SE" w:eastAsia="zh-CN"/>
          <w14:ligatures w14:val="standardContextual"/>
        </w:rPr>
        <w:tab/>
      </w:r>
      <w:r>
        <w:rPr>
          <w:noProof/>
        </w:rPr>
        <w:t>DELETE</w:t>
      </w:r>
      <w:r>
        <w:rPr>
          <w:noProof/>
        </w:rPr>
        <w:tab/>
      </w:r>
      <w:r>
        <w:rPr>
          <w:noProof/>
        </w:rPr>
        <w:fldChar w:fldCharType="begin"/>
      </w:r>
      <w:r>
        <w:rPr>
          <w:noProof/>
        </w:rPr>
        <w:instrText xml:space="preserve"> PAGEREF _Toc199238201 \h </w:instrText>
      </w:r>
      <w:r>
        <w:rPr>
          <w:noProof/>
        </w:rPr>
      </w:r>
      <w:r>
        <w:rPr>
          <w:noProof/>
        </w:rPr>
        <w:fldChar w:fldCharType="separate"/>
      </w:r>
      <w:r>
        <w:rPr>
          <w:noProof/>
        </w:rPr>
        <w:t>116</w:t>
      </w:r>
      <w:r>
        <w:rPr>
          <w:noProof/>
        </w:rPr>
        <w:fldChar w:fldCharType="end"/>
      </w:r>
    </w:p>
    <w:p w14:paraId="1AD060D8" w14:textId="3046946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6.1.3.4.4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_Toc199238202 \h </w:instrText>
      </w:r>
      <w:r>
        <w:rPr>
          <w:noProof/>
        </w:rPr>
      </w:r>
      <w:r>
        <w:rPr>
          <w:noProof/>
        </w:rPr>
        <w:fldChar w:fldCharType="separate"/>
      </w:r>
      <w:r>
        <w:rPr>
          <w:noProof/>
        </w:rPr>
        <w:t>117</w:t>
      </w:r>
      <w:r>
        <w:rPr>
          <w:noProof/>
        </w:rPr>
        <w:fldChar w:fldCharType="end"/>
      </w:r>
    </w:p>
    <w:p w14:paraId="471FF757" w14:textId="619202A8"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6.1.3.5</w:t>
      </w:r>
      <w:r>
        <w:rPr>
          <w:rFonts w:asciiTheme="minorHAnsi" w:eastAsiaTheme="minorEastAsia" w:hAnsiTheme="minorHAnsi" w:cstheme="minorBidi"/>
          <w:noProof/>
          <w:kern w:val="2"/>
          <w:sz w:val="24"/>
          <w:szCs w:val="24"/>
          <w:lang w:val="en-SE" w:eastAsia="zh-CN"/>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_Toc199238203 \h </w:instrText>
      </w:r>
      <w:r>
        <w:rPr>
          <w:noProof/>
        </w:rPr>
      </w:r>
      <w:r>
        <w:rPr>
          <w:noProof/>
        </w:rPr>
        <w:fldChar w:fldCharType="separate"/>
      </w:r>
      <w:r>
        <w:rPr>
          <w:noProof/>
        </w:rPr>
        <w:t>118</w:t>
      </w:r>
      <w:r>
        <w:rPr>
          <w:noProof/>
        </w:rPr>
        <w:fldChar w:fldCharType="end"/>
      </w:r>
    </w:p>
    <w:p w14:paraId="30609947" w14:textId="1581110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6.1.3.5.1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_Toc199238204 \h </w:instrText>
      </w:r>
      <w:r>
        <w:rPr>
          <w:noProof/>
        </w:rPr>
      </w:r>
      <w:r>
        <w:rPr>
          <w:noProof/>
        </w:rPr>
        <w:fldChar w:fldCharType="separate"/>
      </w:r>
      <w:r>
        <w:rPr>
          <w:noProof/>
        </w:rPr>
        <w:t>118</w:t>
      </w:r>
      <w:r>
        <w:rPr>
          <w:noProof/>
        </w:rPr>
        <w:fldChar w:fldCharType="end"/>
      </w:r>
    </w:p>
    <w:p w14:paraId="04E4F603" w14:textId="04B3741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6.1.3.5.2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_Toc199238205 \h </w:instrText>
      </w:r>
      <w:r>
        <w:rPr>
          <w:noProof/>
        </w:rPr>
      </w:r>
      <w:r>
        <w:rPr>
          <w:noProof/>
        </w:rPr>
        <w:fldChar w:fldCharType="separate"/>
      </w:r>
      <w:r>
        <w:rPr>
          <w:noProof/>
        </w:rPr>
        <w:t>118</w:t>
      </w:r>
      <w:r>
        <w:rPr>
          <w:noProof/>
        </w:rPr>
        <w:fldChar w:fldCharType="end"/>
      </w:r>
    </w:p>
    <w:p w14:paraId="5EBE93ED" w14:textId="102DA76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6.1.3.5.3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_Toc199238206 \h </w:instrText>
      </w:r>
      <w:r>
        <w:rPr>
          <w:noProof/>
        </w:rPr>
      </w:r>
      <w:r>
        <w:rPr>
          <w:noProof/>
        </w:rPr>
        <w:fldChar w:fldCharType="separate"/>
      </w:r>
      <w:r>
        <w:rPr>
          <w:noProof/>
        </w:rPr>
        <w:t>118</w:t>
      </w:r>
      <w:r>
        <w:rPr>
          <w:noProof/>
        </w:rPr>
        <w:fldChar w:fldCharType="end"/>
      </w:r>
    </w:p>
    <w:p w14:paraId="503DC5D6" w14:textId="36C6A1C7"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6.1.3.5.3.1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_Toc199238207 \h </w:instrText>
      </w:r>
      <w:r>
        <w:rPr>
          <w:noProof/>
        </w:rPr>
      </w:r>
      <w:r>
        <w:rPr>
          <w:noProof/>
        </w:rPr>
        <w:fldChar w:fldCharType="separate"/>
      </w:r>
      <w:r>
        <w:rPr>
          <w:noProof/>
        </w:rPr>
        <w:t>118</w:t>
      </w:r>
      <w:r>
        <w:rPr>
          <w:noProof/>
        </w:rPr>
        <w:fldChar w:fldCharType="end"/>
      </w:r>
    </w:p>
    <w:p w14:paraId="6CDB7B4E" w14:textId="13C68D63"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6.1.3.6</w:t>
      </w:r>
      <w:r>
        <w:rPr>
          <w:rFonts w:asciiTheme="minorHAnsi" w:eastAsiaTheme="minorEastAsia" w:hAnsiTheme="minorHAnsi" w:cstheme="minorBidi"/>
          <w:noProof/>
          <w:kern w:val="2"/>
          <w:sz w:val="24"/>
          <w:szCs w:val="24"/>
          <w:lang w:val="en-SE" w:eastAsia="zh-CN"/>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_Toc199238208 \h </w:instrText>
      </w:r>
      <w:r>
        <w:rPr>
          <w:noProof/>
        </w:rPr>
      </w:r>
      <w:r>
        <w:rPr>
          <w:noProof/>
        </w:rPr>
        <w:fldChar w:fldCharType="separate"/>
      </w:r>
      <w:r>
        <w:rPr>
          <w:noProof/>
        </w:rPr>
        <w:t>123</w:t>
      </w:r>
      <w:r>
        <w:rPr>
          <w:noProof/>
        </w:rPr>
        <w:fldChar w:fldCharType="end"/>
      </w:r>
    </w:p>
    <w:p w14:paraId="3B165400" w14:textId="01093D0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6.1.3.6.1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_Toc199238209 \h </w:instrText>
      </w:r>
      <w:r>
        <w:rPr>
          <w:noProof/>
        </w:rPr>
      </w:r>
      <w:r>
        <w:rPr>
          <w:noProof/>
        </w:rPr>
        <w:fldChar w:fldCharType="separate"/>
      </w:r>
      <w:r>
        <w:rPr>
          <w:noProof/>
        </w:rPr>
        <w:t>123</w:t>
      </w:r>
      <w:r>
        <w:rPr>
          <w:noProof/>
        </w:rPr>
        <w:fldChar w:fldCharType="end"/>
      </w:r>
    </w:p>
    <w:p w14:paraId="62A156CB" w14:textId="1CF9939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6.1.3.6.2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_Toc199238210 \h </w:instrText>
      </w:r>
      <w:r>
        <w:rPr>
          <w:noProof/>
        </w:rPr>
      </w:r>
      <w:r>
        <w:rPr>
          <w:noProof/>
        </w:rPr>
        <w:fldChar w:fldCharType="separate"/>
      </w:r>
      <w:r>
        <w:rPr>
          <w:noProof/>
        </w:rPr>
        <w:t>123</w:t>
      </w:r>
      <w:r>
        <w:rPr>
          <w:noProof/>
        </w:rPr>
        <w:fldChar w:fldCharType="end"/>
      </w:r>
    </w:p>
    <w:p w14:paraId="628B9EEF" w14:textId="637A5E7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6.1.3.6.3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_Toc199238211 \h </w:instrText>
      </w:r>
      <w:r>
        <w:rPr>
          <w:noProof/>
        </w:rPr>
      </w:r>
      <w:r>
        <w:rPr>
          <w:noProof/>
        </w:rPr>
        <w:fldChar w:fldCharType="separate"/>
      </w:r>
      <w:r>
        <w:rPr>
          <w:noProof/>
        </w:rPr>
        <w:t>124</w:t>
      </w:r>
      <w:r>
        <w:rPr>
          <w:noProof/>
        </w:rPr>
        <w:fldChar w:fldCharType="end"/>
      </w:r>
    </w:p>
    <w:p w14:paraId="215D13F6" w14:textId="041F047E"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6.1.3.6.3.1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_Toc199238212 \h </w:instrText>
      </w:r>
      <w:r>
        <w:rPr>
          <w:noProof/>
        </w:rPr>
      </w:r>
      <w:r>
        <w:rPr>
          <w:noProof/>
        </w:rPr>
        <w:fldChar w:fldCharType="separate"/>
      </w:r>
      <w:r>
        <w:rPr>
          <w:noProof/>
        </w:rPr>
        <w:t>124</w:t>
      </w:r>
      <w:r>
        <w:rPr>
          <w:noProof/>
        </w:rPr>
        <w:fldChar w:fldCharType="end"/>
      </w:r>
    </w:p>
    <w:p w14:paraId="0AD395BE" w14:textId="006271EE"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6.1.3.7</w:t>
      </w:r>
      <w:r>
        <w:rPr>
          <w:rFonts w:asciiTheme="minorHAnsi" w:eastAsiaTheme="minorEastAsia" w:hAnsiTheme="minorHAnsi" w:cstheme="minorBidi"/>
          <w:noProof/>
          <w:kern w:val="2"/>
          <w:sz w:val="24"/>
          <w:szCs w:val="24"/>
          <w:lang w:val="en-SE" w:eastAsia="zh-CN"/>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_Toc199238213 \h </w:instrText>
      </w:r>
      <w:r>
        <w:rPr>
          <w:noProof/>
        </w:rPr>
      </w:r>
      <w:r>
        <w:rPr>
          <w:noProof/>
        </w:rPr>
        <w:fldChar w:fldCharType="separate"/>
      </w:r>
      <w:r>
        <w:rPr>
          <w:noProof/>
        </w:rPr>
        <w:t>125</w:t>
      </w:r>
      <w:r>
        <w:rPr>
          <w:noProof/>
        </w:rPr>
        <w:fldChar w:fldCharType="end"/>
      </w:r>
    </w:p>
    <w:p w14:paraId="72245789" w14:textId="4CB5E5B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6.1.3.7.1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_Toc199238214 \h </w:instrText>
      </w:r>
      <w:r>
        <w:rPr>
          <w:noProof/>
        </w:rPr>
      </w:r>
      <w:r>
        <w:rPr>
          <w:noProof/>
        </w:rPr>
        <w:fldChar w:fldCharType="separate"/>
      </w:r>
      <w:r>
        <w:rPr>
          <w:noProof/>
        </w:rPr>
        <w:t>125</w:t>
      </w:r>
      <w:r>
        <w:rPr>
          <w:noProof/>
        </w:rPr>
        <w:fldChar w:fldCharType="end"/>
      </w:r>
    </w:p>
    <w:p w14:paraId="773F27D7" w14:textId="3FBFB84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6.1.3.7.2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_Toc199238215 \h </w:instrText>
      </w:r>
      <w:r>
        <w:rPr>
          <w:noProof/>
        </w:rPr>
      </w:r>
      <w:r>
        <w:rPr>
          <w:noProof/>
        </w:rPr>
        <w:fldChar w:fldCharType="separate"/>
      </w:r>
      <w:r>
        <w:rPr>
          <w:noProof/>
        </w:rPr>
        <w:t>125</w:t>
      </w:r>
      <w:r>
        <w:rPr>
          <w:noProof/>
        </w:rPr>
        <w:fldChar w:fldCharType="end"/>
      </w:r>
    </w:p>
    <w:p w14:paraId="4CE853B9" w14:textId="5537369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6.1.3.7.3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_Toc199238216 \h </w:instrText>
      </w:r>
      <w:r>
        <w:rPr>
          <w:noProof/>
        </w:rPr>
      </w:r>
      <w:r>
        <w:rPr>
          <w:noProof/>
        </w:rPr>
        <w:fldChar w:fldCharType="separate"/>
      </w:r>
      <w:r>
        <w:rPr>
          <w:noProof/>
        </w:rPr>
        <w:t>125</w:t>
      </w:r>
      <w:r>
        <w:rPr>
          <w:noProof/>
        </w:rPr>
        <w:fldChar w:fldCharType="end"/>
      </w:r>
    </w:p>
    <w:p w14:paraId="07E0BA59" w14:textId="5E1BD7FE"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6.1.3.7.3.1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DELETE</w:t>
      </w:r>
      <w:r>
        <w:rPr>
          <w:noProof/>
        </w:rPr>
        <w:tab/>
      </w:r>
      <w:r>
        <w:rPr>
          <w:noProof/>
        </w:rPr>
        <w:fldChar w:fldCharType="begin"/>
      </w:r>
      <w:r>
        <w:rPr>
          <w:noProof/>
        </w:rPr>
        <w:instrText xml:space="preserve"> PAGEREF _Toc199238217 \h </w:instrText>
      </w:r>
      <w:r>
        <w:rPr>
          <w:noProof/>
        </w:rPr>
      </w:r>
      <w:r>
        <w:rPr>
          <w:noProof/>
        </w:rPr>
        <w:fldChar w:fldCharType="separate"/>
      </w:r>
      <w:r>
        <w:rPr>
          <w:noProof/>
        </w:rPr>
        <w:t>125</w:t>
      </w:r>
      <w:r>
        <w:rPr>
          <w:noProof/>
        </w:rPr>
        <w:fldChar w:fldCharType="end"/>
      </w:r>
    </w:p>
    <w:p w14:paraId="5359AF83" w14:textId="7912EF3B"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6.1.3.7.3.2</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PUT</w:t>
      </w:r>
      <w:r>
        <w:rPr>
          <w:noProof/>
        </w:rPr>
        <w:tab/>
      </w:r>
      <w:r>
        <w:rPr>
          <w:noProof/>
        </w:rPr>
        <w:fldChar w:fldCharType="begin"/>
      </w:r>
      <w:r>
        <w:rPr>
          <w:noProof/>
        </w:rPr>
        <w:instrText xml:space="preserve"> PAGEREF _Toc199238218 \h </w:instrText>
      </w:r>
      <w:r>
        <w:rPr>
          <w:noProof/>
        </w:rPr>
      </w:r>
      <w:r>
        <w:rPr>
          <w:noProof/>
        </w:rPr>
        <w:fldChar w:fldCharType="separate"/>
      </w:r>
      <w:r>
        <w:rPr>
          <w:noProof/>
        </w:rPr>
        <w:t>126</w:t>
      </w:r>
      <w:r>
        <w:rPr>
          <w:noProof/>
        </w:rPr>
        <w:fldChar w:fldCharType="end"/>
      </w:r>
    </w:p>
    <w:p w14:paraId="32AF23DC" w14:textId="0A3CC3F7"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6.1.3.8</w:t>
      </w:r>
      <w:r>
        <w:rPr>
          <w:rFonts w:asciiTheme="minorHAnsi" w:eastAsiaTheme="minorEastAsia" w:hAnsiTheme="minorHAnsi" w:cstheme="minorBidi"/>
          <w:noProof/>
          <w:kern w:val="2"/>
          <w:sz w:val="24"/>
          <w:szCs w:val="24"/>
          <w:lang w:val="en-SE" w:eastAsia="zh-CN"/>
          <w14:ligatures w14:val="standardContextual"/>
        </w:rPr>
        <w:tab/>
      </w:r>
      <w:r>
        <w:rPr>
          <w:noProof/>
        </w:rPr>
        <w:t>Resource: Non UE N2 Messages Collection</w:t>
      </w:r>
      <w:r>
        <w:rPr>
          <w:noProof/>
        </w:rPr>
        <w:tab/>
      </w:r>
      <w:r>
        <w:rPr>
          <w:noProof/>
        </w:rPr>
        <w:fldChar w:fldCharType="begin"/>
      </w:r>
      <w:r>
        <w:rPr>
          <w:noProof/>
        </w:rPr>
        <w:instrText xml:space="preserve"> PAGEREF _Toc199238219 \h </w:instrText>
      </w:r>
      <w:r>
        <w:rPr>
          <w:noProof/>
        </w:rPr>
      </w:r>
      <w:r>
        <w:rPr>
          <w:noProof/>
        </w:rPr>
        <w:fldChar w:fldCharType="separate"/>
      </w:r>
      <w:r>
        <w:rPr>
          <w:noProof/>
        </w:rPr>
        <w:t>128</w:t>
      </w:r>
      <w:r>
        <w:rPr>
          <w:noProof/>
        </w:rPr>
        <w:fldChar w:fldCharType="end"/>
      </w:r>
    </w:p>
    <w:p w14:paraId="03FF7EA6" w14:textId="4D24B04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6.1.3.8.1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_Toc199238220 \h </w:instrText>
      </w:r>
      <w:r>
        <w:rPr>
          <w:noProof/>
        </w:rPr>
      </w:r>
      <w:r>
        <w:rPr>
          <w:noProof/>
        </w:rPr>
        <w:fldChar w:fldCharType="separate"/>
      </w:r>
      <w:r>
        <w:rPr>
          <w:noProof/>
        </w:rPr>
        <w:t>128</w:t>
      </w:r>
      <w:r>
        <w:rPr>
          <w:noProof/>
        </w:rPr>
        <w:fldChar w:fldCharType="end"/>
      </w:r>
    </w:p>
    <w:p w14:paraId="7BAA63F8" w14:textId="2C8E53E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6.1.3.8.2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_Toc199238221 \h </w:instrText>
      </w:r>
      <w:r>
        <w:rPr>
          <w:noProof/>
        </w:rPr>
      </w:r>
      <w:r>
        <w:rPr>
          <w:noProof/>
        </w:rPr>
        <w:fldChar w:fldCharType="separate"/>
      </w:r>
      <w:r>
        <w:rPr>
          <w:noProof/>
        </w:rPr>
        <w:t>128</w:t>
      </w:r>
      <w:r>
        <w:rPr>
          <w:noProof/>
        </w:rPr>
        <w:fldChar w:fldCharType="end"/>
      </w:r>
    </w:p>
    <w:p w14:paraId="52CA0DBD" w14:textId="6544447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6.1.3.8.3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_Toc199238222 \h </w:instrText>
      </w:r>
      <w:r>
        <w:rPr>
          <w:noProof/>
        </w:rPr>
      </w:r>
      <w:r>
        <w:rPr>
          <w:noProof/>
        </w:rPr>
        <w:fldChar w:fldCharType="separate"/>
      </w:r>
      <w:r>
        <w:rPr>
          <w:noProof/>
        </w:rPr>
        <w:t>128</w:t>
      </w:r>
      <w:r>
        <w:rPr>
          <w:noProof/>
        </w:rPr>
        <w:fldChar w:fldCharType="end"/>
      </w:r>
    </w:p>
    <w:p w14:paraId="2C7DF430" w14:textId="6AD16EB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6.1.3.8.4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_Toc199238223 \h </w:instrText>
      </w:r>
      <w:r>
        <w:rPr>
          <w:noProof/>
        </w:rPr>
      </w:r>
      <w:r>
        <w:rPr>
          <w:noProof/>
        </w:rPr>
        <w:fldChar w:fldCharType="separate"/>
      </w:r>
      <w:r>
        <w:rPr>
          <w:noProof/>
        </w:rPr>
        <w:t>128</w:t>
      </w:r>
      <w:r>
        <w:rPr>
          <w:noProof/>
        </w:rPr>
        <w:fldChar w:fldCharType="end"/>
      </w:r>
    </w:p>
    <w:p w14:paraId="770D97D2" w14:textId="0D00B89C"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6.1.3.8.4.1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_Toc199238224 \h </w:instrText>
      </w:r>
      <w:r>
        <w:rPr>
          <w:noProof/>
        </w:rPr>
      </w:r>
      <w:r>
        <w:rPr>
          <w:noProof/>
        </w:rPr>
        <w:fldChar w:fldCharType="separate"/>
      </w:r>
      <w:r>
        <w:rPr>
          <w:noProof/>
        </w:rPr>
        <w:t>128</w:t>
      </w:r>
      <w:r>
        <w:rPr>
          <w:noProof/>
        </w:rPr>
        <w:fldChar w:fldCharType="end"/>
      </w:r>
    </w:p>
    <w:p w14:paraId="5F8650F1" w14:textId="4BC821D6"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6.1.3.8.4.2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_Toc199238225 \h </w:instrText>
      </w:r>
      <w:r>
        <w:rPr>
          <w:noProof/>
        </w:rPr>
      </w:r>
      <w:r>
        <w:rPr>
          <w:noProof/>
        </w:rPr>
        <w:fldChar w:fldCharType="separate"/>
      </w:r>
      <w:r>
        <w:rPr>
          <w:noProof/>
        </w:rPr>
        <w:t>128</w:t>
      </w:r>
      <w:r>
        <w:rPr>
          <w:noProof/>
        </w:rPr>
        <w:fldChar w:fldCharType="end"/>
      </w:r>
    </w:p>
    <w:p w14:paraId="3EDC1EEB" w14:textId="202B4EE3"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6.1.3.8.4.2.1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_Toc199238226 \h </w:instrText>
      </w:r>
      <w:r>
        <w:rPr>
          <w:noProof/>
        </w:rPr>
      </w:r>
      <w:r>
        <w:rPr>
          <w:noProof/>
        </w:rPr>
        <w:fldChar w:fldCharType="separate"/>
      </w:r>
      <w:r>
        <w:rPr>
          <w:noProof/>
        </w:rPr>
        <w:t>128</w:t>
      </w:r>
      <w:r>
        <w:rPr>
          <w:noProof/>
        </w:rPr>
        <w:fldChar w:fldCharType="end"/>
      </w:r>
    </w:p>
    <w:p w14:paraId="1D9AF065" w14:textId="75DF3B23"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6.1.3.8.4.2.2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_Toc199238227 \h </w:instrText>
      </w:r>
      <w:r>
        <w:rPr>
          <w:noProof/>
        </w:rPr>
      </w:r>
      <w:r>
        <w:rPr>
          <w:noProof/>
        </w:rPr>
        <w:fldChar w:fldCharType="separate"/>
      </w:r>
      <w:r>
        <w:rPr>
          <w:noProof/>
        </w:rPr>
        <w:t>128</w:t>
      </w:r>
      <w:r>
        <w:rPr>
          <w:noProof/>
        </w:rPr>
        <w:fldChar w:fldCharType="end"/>
      </w:r>
    </w:p>
    <w:p w14:paraId="5C05100E" w14:textId="7E23EF3C"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6.1.3.9</w:t>
      </w:r>
      <w:r>
        <w:rPr>
          <w:rFonts w:asciiTheme="minorHAnsi" w:eastAsiaTheme="minorEastAsia" w:hAnsiTheme="minorHAnsi" w:cstheme="minorBidi"/>
          <w:noProof/>
          <w:kern w:val="2"/>
          <w:sz w:val="24"/>
          <w:szCs w:val="24"/>
          <w:lang w:val="en-SE" w:eastAsia="zh-CN"/>
          <w14:ligatures w14:val="standardContextual"/>
        </w:rPr>
        <w:tab/>
      </w:r>
      <w:r>
        <w:rPr>
          <w:noProof/>
        </w:rPr>
        <w:t>Resource: Non UE N2 Messages Subscriptions Collection</w:t>
      </w:r>
      <w:r>
        <w:rPr>
          <w:noProof/>
        </w:rPr>
        <w:tab/>
      </w:r>
      <w:r>
        <w:rPr>
          <w:noProof/>
        </w:rPr>
        <w:fldChar w:fldCharType="begin"/>
      </w:r>
      <w:r>
        <w:rPr>
          <w:noProof/>
        </w:rPr>
        <w:instrText xml:space="preserve"> PAGEREF _Toc199238228 \h </w:instrText>
      </w:r>
      <w:r>
        <w:rPr>
          <w:noProof/>
        </w:rPr>
      </w:r>
      <w:r>
        <w:rPr>
          <w:noProof/>
        </w:rPr>
        <w:fldChar w:fldCharType="separate"/>
      </w:r>
      <w:r>
        <w:rPr>
          <w:noProof/>
        </w:rPr>
        <w:t>130</w:t>
      </w:r>
      <w:r>
        <w:rPr>
          <w:noProof/>
        </w:rPr>
        <w:fldChar w:fldCharType="end"/>
      </w:r>
    </w:p>
    <w:p w14:paraId="4945E039" w14:textId="10C9D74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6.1.3.9.1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_Toc199238229 \h </w:instrText>
      </w:r>
      <w:r>
        <w:rPr>
          <w:noProof/>
        </w:rPr>
      </w:r>
      <w:r>
        <w:rPr>
          <w:noProof/>
        </w:rPr>
        <w:fldChar w:fldCharType="separate"/>
      </w:r>
      <w:r>
        <w:rPr>
          <w:noProof/>
        </w:rPr>
        <w:t>130</w:t>
      </w:r>
      <w:r>
        <w:rPr>
          <w:noProof/>
        </w:rPr>
        <w:fldChar w:fldCharType="end"/>
      </w:r>
    </w:p>
    <w:p w14:paraId="18B7BD35" w14:textId="14B8B8A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6.1.3.9.2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_Toc199238230 \h </w:instrText>
      </w:r>
      <w:r>
        <w:rPr>
          <w:noProof/>
        </w:rPr>
      </w:r>
      <w:r>
        <w:rPr>
          <w:noProof/>
        </w:rPr>
        <w:fldChar w:fldCharType="separate"/>
      </w:r>
      <w:r>
        <w:rPr>
          <w:noProof/>
        </w:rPr>
        <w:t>130</w:t>
      </w:r>
      <w:r>
        <w:rPr>
          <w:noProof/>
        </w:rPr>
        <w:fldChar w:fldCharType="end"/>
      </w:r>
    </w:p>
    <w:p w14:paraId="5BE24D34" w14:textId="4CFEEED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6.1.3.9.3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_Toc199238231 \h </w:instrText>
      </w:r>
      <w:r>
        <w:rPr>
          <w:noProof/>
        </w:rPr>
      </w:r>
      <w:r>
        <w:rPr>
          <w:noProof/>
        </w:rPr>
        <w:fldChar w:fldCharType="separate"/>
      </w:r>
      <w:r>
        <w:rPr>
          <w:noProof/>
        </w:rPr>
        <w:t>130</w:t>
      </w:r>
      <w:r>
        <w:rPr>
          <w:noProof/>
        </w:rPr>
        <w:fldChar w:fldCharType="end"/>
      </w:r>
    </w:p>
    <w:p w14:paraId="13B8B184" w14:textId="6EA760AC"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6.1.3.9.3.1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_Toc199238232 \h </w:instrText>
      </w:r>
      <w:r>
        <w:rPr>
          <w:noProof/>
        </w:rPr>
      </w:r>
      <w:r>
        <w:rPr>
          <w:noProof/>
        </w:rPr>
        <w:fldChar w:fldCharType="separate"/>
      </w:r>
      <w:r>
        <w:rPr>
          <w:noProof/>
        </w:rPr>
        <w:t>130</w:t>
      </w:r>
      <w:r>
        <w:rPr>
          <w:noProof/>
        </w:rPr>
        <w:fldChar w:fldCharType="end"/>
      </w:r>
    </w:p>
    <w:p w14:paraId="2F7EBE77" w14:textId="7D9E77D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6.1.3.9.4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_Toc199238233 \h </w:instrText>
      </w:r>
      <w:r>
        <w:rPr>
          <w:noProof/>
        </w:rPr>
      </w:r>
      <w:r>
        <w:rPr>
          <w:noProof/>
        </w:rPr>
        <w:fldChar w:fldCharType="separate"/>
      </w:r>
      <w:r>
        <w:rPr>
          <w:noProof/>
        </w:rPr>
        <w:t>131</w:t>
      </w:r>
      <w:r>
        <w:rPr>
          <w:noProof/>
        </w:rPr>
        <w:fldChar w:fldCharType="end"/>
      </w:r>
    </w:p>
    <w:p w14:paraId="2C5DA6D6" w14:textId="675A9177"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6.1.3.10</w:t>
      </w:r>
      <w:r>
        <w:rPr>
          <w:rFonts w:asciiTheme="minorHAnsi" w:eastAsiaTheme="minorEastAsia" w:hAnsiTheme="minorHAnsi" w:cstheme="minorBidi"/>
          <w:noProof/>
          <w:kern w:val="2"/>
          <w:sz w:val="24"/>
          <w:szCs w:val="24"/>
          <w:lang w:val="en-SE" w:eastAsia="zh-CN"/>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_Toc199238234 \h </w:instrText>
      </w:r>
      <w:r>
        <w:rPr>
          <w:noProof/>
        </w:rPr>
      </w:r>
      <w:r>
        <w:rPr>
          <w:noProof/>
        </w:rPr>
        <w:fldChar w:fldCharType="separate"/>
      </w:r>
      <w:r>
        <w:rPr>
          <w:noProof/>
        </w:rPr>
        <w:t>132</w:t>
      </w:r>
      <w:r>
        <w:rPr>
          <w:noProof/>
        </w:rPr>
        <w:fldChar w:fldCharType="end"/>
      </w:r>
    </w:p>
    <w:p w14:paraId="1FD61DC9" w14:textId="0112A7E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6.1.3.10.1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_Toc199238235 \h </w:instrText>
      </w:r>
      <w:r>
        <w:rPr>
          <w:noProof/>
        </w:rPr>
      </w:r>
      <w:r>
        <w:rPr>
          <w:noProof/>
        </w:rPr>
        <w:fldChar w:fldCharType="separate"/>
      </w:r>
      <w:r>
        <w:rPr>
          <w:noProof/>
        </w:rPr>
        <w:t>132</w:t>
      </w:r>
      <w:r>
        <w:rPr>
          <w:noProof/>
        </w:rPr>
        <w:fldChar w:fldCharType="end"/>
      </w:r>
    </w:p>
    <w:p w14:paraId="74416AC7" w14:textId="6A6BB9F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6.1.3.10.2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_Toc199238236 \h </w:instrText>
      </w:r>
      <w:r>
        <w:rPr>
          <w:noProof/>
        </w:rPr>
      </w:r>
      <w:r>
        <w:rPr>
          <w:noProof/>
        </w:rPr>
        <w:fldChar w:fldCharType="separate"/>
      </w:r>
      <w:r>
        <w:rPr>
          <w:noProof/>
        </w:rPr>
        <w:t>132</w:t>
      </w:r>
      <w:r>
        <w:rPr>
          <w:noProof/>
        </w:rPr>
        <w:fldChar w:fldCharType="end"/>
      </w:r>
    </w:p>
    <w:p w14:paraId="0CAA4E6E" w14:textId="64AE4EC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6.1.3.10.3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_Toc199238237 \h </w:instrText>
      </w:r>
      <w:r>
        <w:rPr>
          <w:noProof/>
        </w:rPr>
      </w:r>
      <w:r>
        <w:rPr>
          <w:noProof/>
        </w:rPr>
        <w:fldChar w:fldCharType="separate"/>
      </w:r>
      <w:r>
        <w:rPr>
          <w:noProof/>
        </w:rPr>
        <w:t>132</w:t>
      </w:r>
      <w:r>
        <w:rPr>
          <w:noProof/>
        </w:rPr>
        <w:fldChar w:fldCharType="end"/>
      </w:r>
    </w:p>
    <w:p w14:paraId="7C8F886E" w14:textId="530B9EE0"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6.1.3.10.3.1</w:t>
      </w:r>
      <w:r>
        <w:rPr>
          <w:rFonts w:asciiTheme="minorHAnsi" w:eastAsiaTheme="minorEastAsia" w:hAnsiTheme="minorHAnsi" w:cstheme="minorBidi"/>
          <w:noProof/>
          <w:kern w:val="2"/>
          <w:sz w:val="24"/>
          <w:szCs w:val="24"/>
          <w:lang w:val="en-SE" w:eastAsia="zh-CN"/>
          <w14:ligatures w14:val="standardContextual"/>
        </w:rPr>
        <w:tab/>
      </w:r>
      <w:r>
        <w:rPr>
          <w:noProof/>
        </w:rPr>
        <w:t>DELETE</w:t>
      </w:r>
      <w:r>
        <w:rPr>
          <w:noProof/>
        </w:rPr>
        <w:tab/>
      </w:r>
      <w:r>
        <w:rPr>
          <w:noProof/>
        </w:rPr>
        <w:fldChar w:fldCharType="begin"/>
      </w:r>
      <w:r>
        <w:rPr>
          <w:noProof/>
        </w:rPr>
        <w:instrText xml:space="preserve"> PAGEREF _Toc199238238 \h </w:instrText>
      </w:r>
      <w:r>
        <w:rPr>
          <w:noProof/>
        </w:rPr>
      </w:r>
      <w:r>
        <w:rPr>
          <w:noProof/>
        </w:rPr>
        <w:fldChar w:fldCharType="separate"/>
      </w:r>
      <w:r>
        <w:rPr>
          <w:noProof/>
        </w:rPr>
        <w:t>132</w:t>
      </w:r>
      <w:r>
        <w:rPr>
          <w:noProof/>
        </w:rPr>
        <w:fldChar w:fldCharType="end"/>
      </w:r>
    </w:p>
    <w:p w14:paraId="2971E630" w14:textId="0938584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6.1.3.10.4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_Toc199238239 \h </w:instrText>
      </w:r>
      <w:r>
        <w:rPr>
          <w:noProof/>
        </w:rPr>
      </w:r>
      <w:r>
        <w:rPr>
          <w:noProof/>
        </w:rPr>
        <w:fldChar w:fldCharType="separate"/>
      </w:r>
      <w:r>
        <w:rPr>
          <w:noProof/>
        </w:rPr>
        <w:t>133</w:t>
      </w:r>
      <w:r>
        <w:rPr>
          <w:noProof/>
        </w:rPr>
        <w:fldChar w:fldCharType="end"/>
      </w:r>
    </w:p>
    <w:p w14:paraId="11988D97" w14:textId="4F4FB295"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6.1.4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_Toc199238240 \h </w:instrText>
      </w:r>
      <w:r>
        <w:rPr>
          <w:noProof/>
        </w:rPr>
      </w:r>
      <w:r>
        <w:rPr>
          <w:noProof/>
        </w:rPr>
        <w:fldChar w:fldCharType="separate"/>
      </w:r>
      <w:r>
        <w:rPr>
          <w:noProof/>
        </w:rPr>
        <w:t>133</w:t>
      </w:r>
      <w:r>
        <w:rPr>
          <w:noProof/>
        </w:rPr>
        <w:fldChar w:fldCharType="end"/>
      </w:r>
    </w:p>
    <w:p w14:paraId="247C9EA4" w14:textId="52738EFA"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6.1.5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_Toc199238241 \h </w:instrText>
      </w:r>
      <w:r>
        <w:rPr>
          <w:noProof/>
        </w:rPr>
      </w:r>
      <w:r>
        <w:rPr>
          <w:noProof/>
        </w:rPr>
        <w:fldChar w:fldCharType="separate"/>
      </w:r>
      <w:r>
        <w:rPr>
          <w:noProof/>
        </w:rPr>
        <w:t>133</w:t>
      </w:r>
      <w:r>
        <w:rPr>
          <w:noProof/>
        </w:rPr>
        <w:fldChar w:fldCharType="end"/>
      </w:r>
    </w:p>
    <w:p w14:paraId="5BDEC9AD" w14:textId="18F07964"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_Toc199238242 \h </w:instrText>
      </w:r>
      <w:r>
        <w:rPr>
          <w:noProof/>
        </w:rPr>
      </w:r>
      <w:r>
        <w:rPr>
          <w:noProof/>
        </w:rPr>
        <w:fldChar w:fldCharType="separate"/>
      </w:r>
      <w:r>
        <w:rPr>
          <w:noProof/>
        </w:rPr>
        <w:t>133</w:t>
      </w:r>
      <w:r>
        <w:rPr>
          <w:noProof/>
        </w:rPr>
        <w:fldChar w:fldCharType="end"/>
      </w:r>
    </w:p>
    <w:p w14:paraId="0CEBD25C" w14:textId="4DB48F81"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6.1.5.2</w:t>
      </w:r>
      <w:r>
        <w:rPr>
          <w:rFonts w:asciiTheme="minorHAnsi" w:eastAsiaTheme="minorEastAsia" w:hAnsiTheme="minorHAnsi" w:cstheme="minorBidi"/>
          <w:noProof/>
          <w:kern w:val="2"/>
          <w:sz w:val="24"/>
          <w:szCs w:val="24"/>
          <w:lang w:val="en-SE" w:eastAsia="zh-CN"/>
          <w14:ligatures w14:val="standardContextual"/>
        </w:rPr>
        <w:tab/>
      </w:r>
      <w:r>
        <w:rPr>
          <w:noProof/>
        </w:rPr>
        <w:t>AMF Status Change Notification</w:t>
      </w:r>
      <w:r>
        <w:rPr>
          <w:noProof/>
        </w:rPr>
        <w:tab/>
      </w:r>
      <w:r>
        <w:rPr>
          <w:noProof/>
        </w:rPr>
        <w:fldChar w:fldCharType="begin"/>
      </w:r>
      <w:r>
        <w:rPr>
          <w:noProof/>
        </w:rPr>
        <w:instrText xml:space="preserve"> PAGEREF _Toc199238243 \h </w:instrText>
      </w:r>
      <w:r>
        <w:rPr>
          <w:noProof/>
        </w:rPr>
      </w:r>
      <w:r>
        <w:rPr>
          <w:noProof/>
        </w:rPr>
        <w:fldChar w:fldCharType="separate"/>
      </w:r>
      <w:r>
        <w:rPr>
          <w:noProof/>
        </w:rPr>
        <w:t>134</w:t>
      </w:r>
      <w:r>
        <w:rPr>
          <w:noProof/>
        </w:rPr>
        <w:fldChar w:fldCharType="end"/>
      </w:r>
    </w:p>
    <w:p w14:paraId="4DF1C519" w14:textId="0A617E6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_Toc199238244 \h </w:instrText>
      </w:r>
      <w:r>
        <w:rPr>
          <w:noProof/>
        </w:rPr>
      </w:r>
      <w:r>
        <w:rPr>
          <w:noProof/>
        </w:rPr>
        <w:fldChar w:fldCharType="separate"/>
      </w:r>
      <w:r>
        <w:rPr>
          <w:noProof/>
        </w:rPr>
        <w:t>134</w:t>
      </w:r>
      <w:r>
        <w:rPr>
          <w:noProof/>
        </w:rPr>
        <w:fldChar w:fldCharType="end"/>
      </w:r>
    </w:p>
    <w:p w14:paraId="4F233A54" w14:textId="608300D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_Toc199238245 \h </w:instrText>
      </w:r>
      <w:r>
        <w:rPr>
          <w:noProof/>
        </w:rPr>
      </w:r>
      <w:r>
        <w:rPr>
          <w:noProof/>
        </w:rPr>
        <w:fldChar w:fldCharType="separate"/>
      </w:r>
      <w:r>
        <w:rPr>
          <w:noProof/>
        </w:rPr>
        <w:t>134</w:t>
      </w:r>
      <w:r>
        <w:rPr>
          <w:noProof/>
        </w:rPr>
        <w:fldChar w:fldCharType="end"/>
      </w:r>
    </w:p>
    <w:p w14:paraId="15819816" w14:textId="4D48643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_Toc199238246 \h </w:instrText>
      </w:r>
      <w:r>
        <w:rPr>
          <w:noProof/>
        </w:rPr>
      </w:r>
      <w:r>
        <w:rPr>
          <w:noProof/>
        </w:rPr>
        <w:fldChar w:fldCharType="separate"/>
      </w:r>
      <w:r>
        <w:rPr>
          <w:noProof/>
        </w:rPr>
        <w:t>134</w:t>
      </w:r>
      <w:r>
        <w:rPr>
          <w:noProof/>
        </w:rPr>
        <w:fldChar w:fldCharType="end"/>
      </w:r>
    </w:p>
    <w:p w14:paraId="27B4493A" w14:textId="7678A8B8"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_Toc199238247 \h </w:instrText>
      </w:r>
      <w:r>
        <w:rPr>
          <w:noProof/>
        </w:rPr>
      </w:r>
      <w:r>
        <w:rPr>
          <w:noProof/>
        </w:rPr>
        <w:fldChar w:fldCharType="separate"/>
      </w:r>
      <w:r>
        <w:rPr>
          <w:noProof/>
        </w:rPr>
        <w:t>134</w:t>
      </w:r>
      <w:r>
        <w:rPr>
          <w:noProof/>
        </w:rPr>
        <w:fldChar w:fldCharType="end"/>
      </w:r>
    </w:p>
    <w:p w14:paraId="4A6A099D" w14:textId="0D275146"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6.1.5.3</w:t>
      </w:r>
      <w:r>
        <w:rPr>
          <w:rFonts w:asciiTheme="minorHAnsi" w:eastAsiaTheme="minorEastAsia" w:hAnsiTheme="minorHAnsi" w:cstheme="minorBidi"/>
          <w:noProof/>
          <w:kern w:val="2"/>
          <w:sz w:val="24"/>
          <w:szCs w:val="24"/>
          <w:lang w:val="en-SE" w:eastAsia="zh-CN"/>
          <w14:ligatures w14:val="standardContextual"/>
        </w:rPr>
        <w:tab/>
      </w:r>
      <w:r>
        <w:rPr>
          <w:noProof/>
        </w:rPr>
        <w:t>Non UE N2 Information Notification</w:t>
      </w:r>
      <w:r>
        <w:rPr>
          <w:noProof/>
        </w:rPr>
        <w:tab/>
      </w:r>
      <w:r>
        <w:rPr>
          <w:noProof/>
        </w:rPr>
        <w:fldChar w:fldCharType="begin"/>
      </w:r>
      <w:r>
        <w:rPr>
          <w:noProof/>
        </w:rPr>
        <w:instrText xml:space="preserve"> PAGEREF _Toc199238248 \h </w:instrText>
      </w:r>
      <w:r>
        <w:rPr>
          <w:noProof/>
        </w:rPr>
      </w:r>
      <w:r>
        <w:rPr>
          <w:noProof/>
        </w:rPr>
        <w:fldChar w:fldCharType="separate"/>
      </w:r>
      <w:r>
        <w:rPr>
          <w:noProof/>
        </w:rPr>
        <w:t>135</w:t>
      </w:r>
      <w:r>
        <w:rPr>
          <w:noProof/>
        </w:rPr>
        <w:fldChar w:fldCharType="end"/>
      </w:r>
    </w:p>
    <w:p w14:paraId="60FFBA2E" w14:textId="7962EBF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_Toc199238249 \h </w:instrText>
      </w:r>
      <w:r>
        <w:rPr>
          <w:noProof/>
        </w:rPr>
      </w:r>
      <w:r>
        <w:rPr>
          <w:noProof/>
        </w:rPr>
        <w:fldChar w:fldCharType="separate"/>
      </w:r>
      <w:r>
        <w:rPr>
          <w:noProof/>
        </w:rPr>
        <w:t>135</w:t>
      </w:r>
      <w:r>
        <w:rPr>
          <w:noProof/>
        </w:rPr>
        <w:fldChar w:fldCharType="end"/>
      </w:r>
    </w:p>
    <w:p w14:paraId="4D965100" w14:textId="40B41C2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_Toc199238250 \h </w:instrText>
      </w:r>
      <w:r>
        <w:rPr>
          <w:noProof/>
        </w:rPr>
      </w:r>
      <w:r>
        <w:rPr>
          <w:noProof/>
        </w:rPr>
        <w:fldChar w:fldCharType="separate"/>
      </w:r>
      <w:r>
        <w:rPr>
          <w:noProof/>
        </w:rPr>
        <w:t>135</w:t>
      </w:r>
      <w:r>
        <w:rPr>
          <w:noProof/>
        </w:rPr>
        <w:fldChar w:fldCharType="end"/>
      </w:r>
    </w:p>
    <w:p w14:paraId="1AAE421F" w14:textId="33C6829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_Toc199238251 \h </w:instrText>
      </w:r>
      <w:r>
        <w:rPr>
          <w:noProof/>
        </w:rPr>
      </w:r>
      <w:r>
        <w:rPr>
          <w:noProof/>
        </w:rPr>
        <w:fldChar w:fldCharType="separate"/>
      </w:r>
      <w:r>
        <w:rPr>
          <w:noProof/>
        </w:rPr>
        <w:t>136</w:t>
      </w:r>
      <w:r>
        <w:rPr>
          <w:noProof/>
        </w:rPr>
        <w:fldChar w:fldCharType="end"/>
      </w:r>
    </w:p>
    <w:p w14:paraId="2A2B5FED" w14:textId="032BEE77"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_Toc199238252 \h </w:instrText>
      </w:r>
      <w:r>
        <w:rPr>
          <w:noProof/>
        </w:rPr>
      </w:r>
      <w:r>
        <w:rPr>
          <w:noProof/>
        </w:rPr>
        <w:fldChar w:fldCharType="separate"/>
      </w:r>
      <w:r>
        <w:rPr>
          <w:noProof/>
        </w:rPr>
        <w:t>136</w:t>
      </w:r>
      <w:r>
        <w:rPr>
          <w:noProof/>
        </w:rPr>
        <w:fldChar w:fldCharType="end"/>
      </w:r>
    </w:p>
    <w:p w14:paraId="5D0BD792" w14:textId="575DDA9C"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6.1.5.4</w:t>
      </w:r>
      <w:r>
        <w:rPr>
          <w:rFonts w:asciiTheme="minorHAnsi" w:eastAsiaTheme="minorEastAsia" w:hAnsiTheme="minorHAnsi" w:cstheme="minorBidi"/>
          <w:noProof/>
          <w:kern w:val="2"/>
          <w:sz w:val="24"/>
          <w:szCs w:val="24"/>
          <w:lang w:val="en-SE" w:eastAsia="zh-CN"/>
          <w14:ligatures w14:val="standardContextual"/>
        </w:rPr>
        <w:tab/>
      </w:r>
      <w:r>
        <w:rPr>
          <w:noProof/>
        </w:rPr>
        <w:t>N1 Message Notification</w:t>
      </w:r>
      <w:r>
        <w:rPr>
          <w:noProof/>
        </w:rPr>
        <w:tab/>
      </w:r>
      <w:r>
        <w:rPr>
          <w:noProof/>
        </w:rPr>
        <w:fldChar w:fldCharType="begin"/>
      </w:r>
      <w:r>
        <w:rPr>
          <w:noProof/>
        </w:rPr>
        <w:instrText xml:space="preserve"> PAGEREF _Toc199238253 \h </w:instrText>
      </w:r>
      <w:r>
        <w:rPr>
          <w:noProof/>
        </w:rPr>
      </w:r>
      <w:r>
        <w:rPr>
          <w:noProof/>
        </w:rPr>
        <w:fldChar w:fldCharType="separate"/>
      </w:r>
      <w:r>
        <w:rPr>
          <w:noProof/>
        </w:rPr>
        <w:t>137</w:t>
      </w:r>
      <w:r>
        <w:rPr>
          <w:noProof/>
        </w:rPr>
        <w:fldChar w:fldCharType="end"/>
      </w:r>
    </w:p>
    <w:p w14:paraId="2A59D907" w14:textId="7D12DD0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_Toc199238254 \h </w:instrText>
      </w:r>
      <w:r>
        <w:rPr>
          <w:noProof/>
        </w:rPr>
      </w:r>
      <w:r>
        <w:rPr>
          <w:noProof/>
        </w:rPr>
        <w:fldChar w:fldCharType="separate"/>
      </w:r>
      <w:r>
        <w:rPr>
          <w:noProof/>
        </w:rPr>
        <w:t>137</w:t>
      </w:r>
      <w:r>
        <w:rPr>
          <w:noProof/>
        </w:rPr>
        <w:fldChar w:fldCharType="end"/>
      </w:r>
    </w:p>
    <w:p w14:paraId="53E7A4FA" w14:textId="473B1D7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6.1.5.4.2</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_Toc199238255 \h </w:instrText>
      </w:r>
      <w:r>
        <w:rPr>
          <w:noProof/>
        </w:rPr>
      </w:r>
      <w:r>
        <w:rPr>
          <w:noProof/>
        </w:rPr>
        <w:fldChar w:fldCharType="separate"/>
      </w:r>
      <w:r>
        <w:rPr>
          <w:noProof/>
        </w:rPr>
        <w:t>137</w:t>
      </w:r>
      <w:r>
        <w:rPr>
          <w:noProof/>
        </w:rPr>
        <w:fldChar w:fldCharType="end"/>
      </w:r>
    </w:p>
    <w:p w14:paraId="78B0F6F0" w14:textId="55C5048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lastRenderedPageBreak/>
        <w:t>6.1.5.4.3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_Toc199238256 \h </w:instrText>
      </w:r>
      <w:r>
        <w:rPr>
          <w:noProof/>
        </w:rPr>
      </w:r>
      <w:r>
        <w:rPr>
          <w:noProof/>
        </w:rPr>
        <w:fldChar w:fldCharType="separate"/>
      </w:r>
      <w:r>
        <w:rPr>
          <w:noProof/>
        </w:rPr>
        <w:t>137</w:t>
      </w:r>
      <w:r>
        <w:rPr>
          <w:noProof/>
        </w:rPr>
        <w:fldChar w:fldCharType="end"/>
      </w:r>
    </w:p>
    <w:p w14:paraId="37FE5983" w14:textId="5C70E101"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6.1.5.4.3.1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_Toc199238257 \h </w:instrText>
      </w:r>
      <w:r>
        <w:rPr>
          <w:noProof/>
        </w:rPr>
      </w:r>
      <w:r>
        <w:rPr>
          <w:noProof/>
        </w:rPr>
        <w:fldChar w:fldCharType="separate"/>
      </w:r>
      <w:r>
        <w:rPr>
          <w:noProof/>
        </w:rPr>
        <w:t>137</w:t>
      </w:r>
      <w:r>
        <w:rPr>
          <w:noProof/>
        </w:rPr>
        <w:fldChar w:fldCharType="end"/>
      </w:r>
    </w:p>
    <w:p w14:paraId="33BCC80A" w14:textId="63348934"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6.1.5.5</w:t>
      </w:r>
      <w:r>
        <w:rPr>
          <w:rFonts w:asciiTheme="minorHAnsi" w:eastAsiaTheme="minorEastAsia" w:hAnsiTheme="minorHAnsi" w:cstheme="minorBidi"/>
          <w:noProof/>
          <w:kern w:val="2"/>
          <w:sz w:val="24"/>
          <w:szCs w:val="24"/>
          <w:lang w:val="en-SE" w:eastAsia="zh-CN"/>
          <w14:ligatures w14:val="standardContextual"/>
        </w:rPr>
        <w:tab/>
      </w:r>
      <w:r>
        <w:rPr>
          <w:noProof/>
        </w:rPr>
        <w:t>UE Specific N2 Information Notification</w:t>
      </w:r>
      <w:r>
        <w:rPr>
          <w:noProof/>
        </w:rPr>
        <w:tab/>
      </w:r>
      <w:r>
        <w:rPr>
          <w:noProof/>
        </w:rPr>
        <w:fldChar w:fldCharType="begin"/>
      </w:r>
      <w:r>
        <w:rPr>
          <w:noProof/>
        </w:rPr>
        <w:instrText xml:space="preserve"> PAGEREF _Toc199238258 \h </w:instrText>
      </w:r>
      <w:r>
        <w:rPr>
          <w:noProof/>
        </w:rPr>
      </w:r>
      <w:r>
        <w:rPr>
          <w:noProof/>
        </w:rPr>
        <w:fldChar w:fldCharType="separate"/>
      </w:r>
      <w:r>
        <w:rPr>
          <w:noProof/>
        </w:rPr>
        <w:t>138</w:t>
      </w:r>
      <w:r>
        <w:rPr>
          <w:noProof/>
        </w:rPr>
        <w:fldChar w:fldCharType="end"/>
      </w:r>
    </w:p>
    <w:p w14:paraId="6C52EC1D" w14:textId="118666A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6.1.5.5.1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_Toc199238259 \h </w:instrText>
      </w:r>
      <w:r>
        <w:rPr>
          <w:noProof/>
        </w:rPr>
      </w:r>
      <w:r>
        <w:rPr>
          <w:noProof/>
        </w:rPr>
        <w:fldChar w:fldCharType="separate"/>
      </w:r>
      <w:r>
        <w:rPr>
          <w:noProof/>
        </w:rPr>
        <w:t>138</w:t>
      </w:r>
      <w:r>
        <w:rPr>
          <w:noProof/>
        </w:rPr>
        <w:fldChar w:fldCharType="end"/>
      </w:r>
    </w:p>
    <w:p w14:paraId="4439157D" w14:textId="6283605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6.1.5.5.2</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_Toc199238260 \h </w:instrText>
      </w:r>
      <w:r>
        <w:rPr>
          <w:noProof/>
        </w:rPr>
      </w:r>
      <w:r>
        <w:rPr>
          <w:noProof/>
        </w:rPr>
        <w:fldChar w:fldCharType="separate"/>
      </w:r>
      <w:r>
        <w:rPr>
          <w:noProof/>
        </w:rPr>
        <w:t>138</w:t>
      </w:r>
      <w:r>
        <w:rPr>
          <w:noProof/>
        </w:rPr>
        <w:fldChar w:fldCharType="end"/>
      </w:r>
    </w:p>
    <w:p w14:paraId="5CFA271D" w14:textId="1AE3407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6.1.5.5.3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_Toc199238261 \h </w:instrText>
      </w:r>
      <w:r>
        <w:rPr>
          <w:noProof/>
        </w:rPr>
      </w:r>
      <w:r>
        <w:rPr>
          <w:noProof/>
        </w:rPr>
        <w:fldChar w:fldCharType="separate"/>
      </w:r>
      <w:r>
        <w:rPr>
          <w:noProof/>
        </w:rPr>
        <w:t>138</w:t>
      </w:r>
      <w:r>
        <w:rPr>
          <w:noProof/>
        </w:rPr>
        <w:fldChar w:fldCharType="end"/>
      </w:r>
    </w:p>
    <w:p w14:paraId="03BB610D" w14:textId="5B9DE3A2"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6.1.5.5.3.1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_Toc199238262 \h </w:instrText>
      </w:r>
      <w:r>
        <w:rPr>
          <w:noProof/>
        </w:rPr>
      </w:r>
      <w:r>
        <w:rPr>
          <w:noProof/>
        </w:rPr>
        <w:fldChar w:fldCharType="separate"/>
      </w:r>
      <w:r>
        <w:rPr>
          <w:noProof/>
        </w:rPr>
        <w:t>138</w:t>
      </w:r>
      <w:r>
        <w:rPr>
          <w:noProof/>
        </w:rPr>
        <w:fldChar w:fldCharType="end"/>
      </w:r>
    </w:p>
    <w:p w14:paraId="4686D736" w14:textId="3A5FEC4C"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6.1.5.6</w:t>
      </w:r>
      <w:r>
        <w:rPr>
          <w:rFonts w:asciiTheme="minorHAnsi" w:eastAsiaTheme="minorEastAsia" w:hAnsiTheme="minorHAnsi" w:cstheme="minorBidi"/>
          <w:noProof/>
          <w:kern w:val="2"/>
          <w:sz w:val="24"/>
          <w:szCs w:val="24"/>
          <w:lang w:val="en-SE" w:eastAsia="zh-CN"/>
          <w14:ligatures w14:val="standardContextual"/>
        </w:rPr>
        <w:tab/>
      </w:r>
      <w:r>
        <w:rPr>
          <w:noProof/>
        </w:rPr>
        <w:t>N1N2 Transfer Failure Notification</w:t>
      </w:r>
      <w:r>
        <w:rPr>
          <w:noProof/>
        </w:rPr>
        <w:tab/>
      </w:r>
      <w:r>
        <w:rPr>
          <w:noProof/>
        </w:rPr>
        <w:fldChar w:fldCharType="begin"/>
      </w:r>
      <w:r>
        <w:rPr>
          <w:noProof/>
        </w:rPr>
        <w:instrText xml:space="preserve"> PAGEREF _Toc199238263 \h </w:instrText>
      </w:r>
      <w:r>
        <w:rPr>
          <w:noProof/>
        </w:rPr>
      </w:r>
      <w:r>
        <w:rPr>
          <w:noProof/>
        </w:rPr>
        <w:fldChar w:fldCharType="separate"/>
      </w:r>
      <w:r>
        <w:rPr>
          <w:noProof/>
        </w:rPr>
        <w:t>139</w:t>
      </w:r>
      <w:r>
        <w:rPr>
          <w:noProof/>
        </w:rPr>
        <w:fldChar w:fldCharType="end"/>
      </w:r>
    </w:p>
    <w:p w14:paraId="3DFB01E4" w14:textId="6654F46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6.1.5.6.1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_Toc199238264 \h </w:instrText>
      </w:r>
      <w:r>
        <w:rPr>
          <w:noProof/>
        </w:rPr>
      </w:r>
      <w:r>
        <w:rPr>
          <w:noProof/>
        </w:rPr>
        <w:fldChar w:fldCharType="separate"/>
      </w:r>
      <w:r>
        <w:rPr>
          <w:noProof/>
        </w:rPr>
        <w:t>139</w:t>
      </w:r>
      <w:r>
        <w:rPr>
          <w:noProof/>
        </w:rPr>
        <w:fldChar w:fldCharType="end"/>
      </w:r>
    </w:p>
    <w:p w14:paraId="61846869" w14:textId="7EF98CA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6.1.5.6.2</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_Toc199238265 \h </w:instrText>
      </w:r>
      <w:r>
        <w:rPr>
          <w:noProof/>
        </w:rPr>
      </w:r>
      <w:r>
        <w:rPr>
          <w:noProof/>
        </w:rPr>
        <w:fldChar w:fldCharType="separate"/>
      </w:r>
      <w:r>
        <w:rPr>
          <w:noProof/>
        </w:rPr>
        <w:t>139</w:t>
      </w:r>
      <w:r>
        <w:rPr>
          <w:noProof/>
        </w:rPr>
        <w:fldChar w:fldCharType="end"/>
      </w:r>
    </w:p>
    <w:p w14:paraId="2FA66328" w14:textId="3596351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6.1.5.6.3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_Toc199238266 \h </w:instrText>
      </w:r>
      <w:r>
        <w:rPr>
          <w:noProof/>
        </w:rPr>
      </w:r>
      <w:r>
        <w:rPr>
          <w:noProof/>
        </w:rPr>
        <w:fldChar w:fldCharType="separate"/>
      </w:r>
      <w:r>
        <w:rPr>
          <w:noProof/>
        </w:rPr>
        <w:t>140</w:t>
      </w:r>
      <w:r>
        <w:rPr>
          <w:noProof/>
        </w:rPr>
        <w:fldChar w:fldCharType="end"/>
      </w:r>
    </w:p>
    <w:p w14:paraId="1D36B54C" w14:textId="12A34304"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6.1.5.6.3.1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_Toc199238267 \h </w:instrText>
      </w:r>
      <w:r>
        <w:rPr>
          <w:noProof/>
        </w:rPr>
      </w:r>
      <w:r>
        <w:rPr>
          <w:noProof/>
        </w:rPr>
        <w:fldChar w:fldCharType="separate"/>
      </w:r>
      <w:r>
        <w:rPr>
          <w:noProof/>
        </w:rPr>
        <w:t>140</w:t>
      </w:r>
      <w:r>
        <w:rPr>
          <w:noProof/>
        </w:rPr>
        <w:fldChar w:fldCharType="end"/>
      </w:r>
    </w:p>
    <w:p w14:paraId="56D5EE30" w14:textId="69E50339"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6.1.5.7</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_Toc199238268 \h </w:instrText>
      </w:r>
      <w:r>
        <w:rPr>
          <w:noProof/>
        </w:rPr>
      </w:r>
      <w:r>
        <w:rPr>
          <w:noProof/>
        </w:rPr>
        <w:fldChar w:fldCharType="separate"/>
      </w:r>
      <w:r>
        <w:rPr>
          <w:noProof/>
        </w:rPr>
        <w:t>141</w:t>
      </w:r>
      <w:r>
        <w:rPr>
          <w:noProof/>
        </w:rPr>
        <w:fldChar w:fldCharType="end"/>
      </w:r>
    </w:p>
    <w:p w14:paraId="681F8F83" w14:textId="13EFC92E"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6.1.6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_Toc199238269 \h </w:instrText>
      </w:r>
      <w:r>
        <w:rPr>
          <w:noProof/>
        </w:rPr>
      </w:r>
      <w:r>
        <w:rPr>
          <w:noProof/>
        </w:rPr>
        <w:fldChar w:fldCharType="separate"/>
      </w:r>
      <w:r>
        <w:rPr>
          <w:noProof/>
        </w:rPr>
        <w:t>141</w:t>
      </w:r>
      <w:r>
        <w:rPr>
          <w:noProof/>
        </w:rPr>
        <w:fldChar w:fldCharType="end"/>
      </w:r>
    </w:p>
    <w:p w14:paraId="1DD179E5" w14:textId="7EADDF77"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_Toc199238270 \h </w:instrText>
      </w:r>
      <w:r>
        <w:rPr>
          <w:noProof/>
        </w:rPr>
      </w:r>
      <w:r>
        <w:rPr>
          <w:noProof/>
        </w:rPr>
        <w:fldChar w:fldCharType="separate"/>
      </w:r>
      <w:r>
        <w:rPr>
          <w:noProof/>
        </w:rPr>
        <w:t>141</w:t>
      </w:r>
      <w:r>
        <w:rPr>
          <w:noProof/>
        </w:rPr>
        <w:fldChar w:fldCharType="end"/>
      </w:r>
    </w:p>
    <w:p w14:paraId="083E0FDA" w14:textId="77CB0519"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6.1.6.2</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Structured data types</w:t>
      </w:r>
      <w:r>
        <w:rPr>
          <w:noProof/>
        </w:rPr>
        <w:tab/>
      </w:r>
      <w:r>
        <w:rPr>
          <w:noProof/>
        </w:rPr>
        <w:fldChar w:fldCharType="begin"/>
      </w:r>
      <w:r>
        <w:rPr>
          <w:noProof/>
        </w:rPr>
        <w:instrText xml:space="preserve"> PAGEREF _Toc199238271 \h </w:instrText>
      </w:r>
      <w:r>
        <w:rPr>
          <w:noProof/>
        </w:rPr>
      </w:r>
      <w:r>
        <w:rPr>
          <w:noProof/>
        </w:rPr>
        <w:fldChar w:fldCharType="separate"/>
      </w:r>
      <w:r>
        <w:rPr>
          <w:noProof/>
        </w:rPr>
        <w:t>148</w:t>
      </w:r>
      <w:r>
        <w:rPr>
          <w:noProof/>
        </w:rPr>
        <w:fldChar w:fldCharType="end"/>
      </w:r>
    </w:p>
    <w:p w14:paraId="4FF2C083" w14:textId="09CAF9B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_Toc199238272 \h </w:instrText>
      </w:r>
      <w:r>
        <w:rPr>
          <w:noProof/>
        </w:rPr>
      </w:r>
      <w:r>
        <w:rPr>
          <w:noProof/>
        </w:rPr>
        <w:fldChar w:fldCharType="separate"/>
      </w:r>
      <w:r>
        <w:rPr>
          <w:noProof/>
        </w:rPr>
        <w:t>148</w:t>
      </w:r>
      <w:r>
        <w:rPr>
          <w:noProof/>
        </w:rPr>
        <w:fldChar w:fldCharType="end"/>
      </w:r>
    </w:p>
    <w:p w14:paraId="2ED042C6" w14:textId="61A0275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_Toc199238273 \h </w:instrText>
      </w:r>
      <w:r>
        <w:rPr>
          <w:noProof/>
        </w:rPr>
      </w:r>
      <w:r>
        <w:rPr>
          <w:noProof/>
        </w:rPr>
        <w:fldChar w:fldCharType="separate"/>
      </w:r>
      <w:r>
        <w:rPr>
          <w:noProof/>
        </w:rPr>
        <w:t>149</w:t>
      </w:r>
      <w:r>
        <w:rPr>
          <w:noProof/>
        </w:rPr>
        <w:fldChar w:fldCharType="end"/>
      </w:r>
    </w:p>
    <w:p w14:paraId="069E6FF6" w14:textId="3D033A1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_Toc199238274 \h </w:instrText>
      </w:r>
      <w:r>
        <w:rPr>
          <w:noProof/>
        </w:rPr>
      </w:r>
      <w:r>
        <w:rPr>
          <w:noProof/>
        </w:rPr>
        <w:fldChar w:fldCharType="separate"/>
      </w:r>
      <w:r>
        <w:rPr>
          <w:noProof/>
        </w:rPr>
        <w:t>149</w:t>
      </w:r>
      <w:r>
        <w:rPr>
          <w:noProof/>
        </w:rPr>
        <w:fldChar w:fldCharType="end"/>
      </w:r>
    </w:p>
    <w:p w14:paraId="0739F588" w14:textId="7062220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_Toc199238275 \h </w:instrText>
      </w:r>
      <w:r>
        <w:rPr>
          <w:noProof/>
        </w:rPr>
      </w:r>
      <w:r>
        <w:rPr>
          <w:noProof/>
        </w:rPr>
        <w:fldChar w:fldCharType="separate"/>
      </w:r>
      <w:r>
        <w:rPr>
          <w:noProof/>
        </w:rPr>
        <w:t>149</w:t>
      </w:r>
      <w:r>
        <w:rPr>
          <w:noProof/>
        </w:rPr>
        <w:fldChar w:fldCharType="end"/>
      </w:r>
    </w:p>
    <w:p w14:paraId="558D089E" w14:textId="35027C7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_Toc199238276 \h </w:instrText>
      </w:r>
      <w:r>
        <w:rPr>
          <w:noProof/>
        </w:rPr>
      </w:r>
      <w:r>
        <w:rPr>
          <w:noProof/>
        </w:rPr>
        <w:fldChar w:fldCharType="separate"/>
      </w:r>
      <w:r>
        <w:rPr>
          <w:noProof/>
        </w:rPr>
        <w:t>150</w:t>
      </w:r>
      <w:r>
        <w:rPr>
          <w:noProof/>
        </w:rPr>
        <w:fldChar w:fldCharType="end"/>
      </w:r>
    </w:p>
    <w:p w14:paraId="1E9087AB" w14:textId="778CB7E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_Toc199238277 \h </w:instrText>
      </w:r>
      <w:r>
        <w:rPr>
          <w:noProof/>
        </w:rPr>
      </w:r>
      <w:r>
        <w:rPr>
          <w:noProof/>
        </w:rPr>
        <w:fldChar w:fldCharType="separate"/>
      </w:r>
      <w:r>
        <w:rPr>
          <w:noProof/>
        </w:rPr>
        <w:t>150</w:t>
      </w:r>
      <w:r>
        <w:rPr>
          <w:noProof/>
        </w:rPr>
        <w:fldChar w:fldCharType="end"/>
      </w:r>
    </w:p>
    <w:p w14:paraId="29B15EAC" w14:textId="210D07A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_Toc199238278 \h </w:instrText>
      </w:r>
      <w:r>
        <w:rPr>
          <w:noProof/>
        </w:rPr>
      </w:r>
      <w:r>
        <w:rPr>
          <w:noProof/>
        </w:rPr>
        <w:fldChar w:fldCharType="separate"/>
      </w:r>
      <w:r>
        <w:rPr>
          <w:noProof/>
        </w:rPr>
        <w:t>151</w:t>
      </w:r>
      <w:r>
        <w:rPr>
          <w:noProof/>
        </w:rPr>
        <w:fldChar w:fldCharType="end"/>
      </w:r>
    </w:p>
    <w:p w14:paraId="1489C521" w14:textId="7ADF70D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6.1.6.2.8</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_Toc199238279 \h </w:instrText>
      </w:r>
      <w:r>
        <w:rPr>
          <w:noProof/>
        </w:rPr>
      </w:r>
      <w:r>
        <w:rPr>
          <w:noProof/>
        </w:rPr>
        <w:fldChar w:fldCharType="separate"/>
      </w:r>
      <w:r>
        <w:rPr>
          <w:noProof/>
        </w:rPr>
        <w:t>151</w:t>
      </w:r>
      <w:r>
        <w:rPr>
          <w:noProof/>
        </w:rPr>
        <w:fldChar w:fldCharType="end"/>
      </w:r>
    </w:p>
    <w:p w14:paraId="045C31E6" w14:textId="39F0508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6.1.6.2.9</w:t>
      </w:r>
      <w:r>
        <w:rPr>
          <w:rFonts w:asciiTheme="minorHAnsi" w:eastAsiaTheme="minorEastAsia" w:hAnsiTheme="minorHAnsi" w:cstheme="minorBidi"/>
          <w:noProof/>
          <w:kern w:val="2"/>
          <w:sz w:val="24"/>
          <w:szCs w:val="24"/>
          <w:lang w:val="en-SE" w:eastAsia="zh-CN"/>
          <w14:ligatures w14:val="standardContextual"/>
        </w:rPr>
        <w:tab/>
      </w:r>
      <w:r>
        <w:rPr>
          <w:noProof/>
        </w:rPr>
        <w:t>Type: N2InformationTransferReqData</w:t>
      </w:r>
      <w:r>
        <w:rPr>
          <w:noProof/>
        </w:rPr>
        <w:tab/>
      </w:r>
      <w:r>
        <w:rPr>
          <w:noProof/>
        </w:rPr>
        <w:fldChar w:fldCharType="begin"/>
      </w:r>
      <w:r>
        <w:rPr>
          <w:noProof/>
        </w:rPr>
        <w:instrText xml:space="preserve"> PAGEREF _Toc199238280 \h </w:instrText>
      </w:r>
      <w:r>
        <w:rPr>
          <w:noProof/>
        </w:rPr>
      </w:r>
      <w:r>
        <w:rPr>
          <w:noProof/>
        </w:rPr>
        <w:fldChar w:fldCharType="separate"/>
      </w:r>
      <w:r>
        <w:rPr>
          <w:noProof/>
        </w:rPr>
        <w:t>151</w:t>
      </w:r>
      <w:r>
        <w:rPr>
          <w:noProof/>
        </w:rPr>
        <w:fldChar w:fldCharType="end"/>
      </w:r>
    </w:p>
    <w:p w14:paraId="5FF2ECCA" w14:textId="29FE8D9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6.1.6.2.10</w:t>
      </w:r>
      <w:r>
        <w:rPr>
          <w:rFonts w:asciiTheme="minorHAnsi" w:eastAsiaTheme="minorEastAsia" w:hAnsiTheme="minorHAnsi" w:cstheme="minorBidi"/>
          <w:noProof/>
          <w:kern w:val="2"/>
          <w:sz w:val="24"/>
          <w:szCs w:val="24"/>
          <w:lang w:val="en-SE" w:eastAsia="zh-CN"/>
          <w14:ligatures w14:val="standardContextual"/>
        </w:rPr>
        <w:tab/>
      </w:r>
      <w:r>
        <w:rPr>
          <w:noProof/>
        </w:rPr>
        <w:t>Type: NonUeN2InfoSubscriptionCreateData</w:t>
      </w:r>
      <w:r>
        <w:rPr>
          <w:noProof/>
        </w:rPr>
        <w:tab/>
      </w:r>
      <w:r>
        <w:rPr>
          <w:noProof/>
        </w:rPr>
        <w:fldChar w:fldCharType="begin"/>
      </w:r>
      <w:r>
        <w:rPr>
          <w:noProof/>
        </w:rPr>
        <w:instrText xml:space="preserve"> PAGEREF _Toc199238281 \h </w:instrText>
      </w:r>
      <w:r>
        <w:rPr>
          <w:noProof/>
        </w:rPr>
      </w:r>
      <w:r>
        <w:rPr>
          <w:noProof/>
        </w:rPr>
        <w:fldChar w:fldCharType="separate"/>
      </w:r>
      <w:r>
        <w:rPr>
          <w:noProof/>
        </w:rPr>
        <w:t>152</w:t>
      </w:r>
      <w:r>
        <w:rPr>
          <w:noProof/>
        </w:rPr>
        <w:fldChar w:fldCharType="end"/>
      </w:r>
    </w:p>
    <w:p w14:paraId="0572EFFB" w14:textId="6D18BF5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6.1.6.2.11</w:t>
      </w:r>
      <w:r>
        <w:rPr>
          <w:rFonts w:asciiTheme="minorHAnsi" w:eastAsiaTheme="minorEastAsia" w:hAnsiTheme="minorHAnsi" w:cstheme="minorBidi"/>
          <w:noProof/>
          <w:kern w:val="2"/>
          <w:sz w:val="24"/>
          <w:szCs w:val="24"/>
          <w:lang w:val="en-SE" w:eastAsia="zh-CN"/>
          <w14:ligatures w14:val="standardContextual"/>
        </w:rPr>
        <w:tab/>
      </w:r>
      <w:r>
        <w:rPr>
          <w:noProof/>
        </w:rPr>
        <w:t>Type: NonUeN2InfoSubscriptionCreatedData</w:t>
      </w:r>
      <w:r>
        <w:rPr>
          <w:noProof/>
        </w:rPr>
        <w:tab/>
      </w:r>
      <w:r>
        <w:rPr>
          <w:noProof/>
        </w:rPr>
        <w:fldChar w:fldCharType="begin"/>
      </w:r>
      <w:r>
        <w:rPr>
          <w:noProof/>
        </w:rPr>
        <w:instrText xml:space="preserve"> PAGEREF _Toc199238282 \h </w:instrText>
      </w:r>
      <w:r>
        <w:rPr>
          <w:noProof/>
        </w:rPr>
      </w:r>
      <w:r>
        <w:rPr>
          <w:noProof/>
        </w:rPr>
        <w:fldChar w:fldCharType="separate"/>
      </w:r>
      <w:r>
        <w:rPr>
          <w:noProof/>
        </w:rPr>
        <w:t>153</w:t>
      </w:r>
      <w:r>
        <w:rPr>
          <w:noProof/>
        </w:rPr>
        <w:fldChar w:fldCharType="end"/>
      </w:r>
    </w:p>
    <w:p w14:paraId="256D278F" w14:textId="283B39A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6.1.6.2.12</w:t>
      </w:r>
      <w:r>
        <w:rPr>
          <w:rFonts w:asciiTheme="minorHAnsi" w:eastAsiaTheme="minorEastAsia" w:hAnsiTheme="minorHAnsi" w:cstheme="minorBidi"/>
          <w:noProof/>
          <w:kern w:val="2"/>
          <w:sz w:val="24"/>
          <w:szCs w:val="24"/>
          <w:lang w:val="en-SE" w:eastAsia="zh-CN"/>
          <w14:ligatures w14:val="standardContextual"/>
        </w:rPr>
        <w:tab/>
      </w:r>
      <w:r>
        <w:rPr>
          <w:noProof/>
        </w:rPr>
        <w:t>Type: UeN1N2InfoSubscriptionCreateData</w:t>
      </w:r>
      <w:r>
        <w:rPr>
          <w:noProof/>
        </w:rPr>
        <w:tab/>
      </w:r>
      <w:r>
        <w:rPr>
          <w:noProof/>
        </w:rPr>
        <w:fldChar w:fldCharType="begin"/>
      </w:r>
      <w:r>
        <w:rPr>
          <w:noProof/>
        </w:rPr>
        <w:instrText xml:space="preserve"> PAGEREF _Toc199238283 \h </w:instrText>
      </w:r>
      <w:r>
        <w:rPr>
          <w:noProof/>
        </w:rPr>
      </w:r>
      <w:r>
        <w:rPr>
          <w:noProof/>
        </w:rPr>
        <w:fldChar w:fldCharType="separate"/>
      </w:r>
      <w:r>
        <w:rPr>
          <w:noProof/>
        </w:rPr>
        <w:t>153</w:t>
      </w:r>
      <w:r>
        <w:rPr>
          <w:noProof/>
        </w:rPr>
        <w:fldChar w:fldCharType="end"/>
      </w:r>
    </w:p>
    <w:p w14:paraId="67935557" w14:textId="38FA7D5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6.1.6.2.13</w:t>
      </w:r>
      <w:r>
        <w:rPr>
          <w:rFonts w:asciiTheme="minorHAnsi" w:eastAsiaTheme="minorEastAsia" w:hAnsiTheme="minorHAnsi" w:cstheme="minorBidi"/>
          <w:noProof/>
          <w:kern w:val="2"/>
          <w:sz w:val="24"/>
          <w:szCs w:val="24"/>
          <w:lang w:val="en-SE" w:eastAsia="zh-CN"/>
          <w14:ligatures w14:val="standardContextual"/>
        </w:rPr>
        <w:tab/>
      </w:r>
      <w:r>
        <w:rPr>
          <w:noProof/>
        </w:rPr>
        <w:t>Type: UeN1N2InfoSubscriptionCreatedData</w:t>
      </w:r>
      <w:r>
        <w:rPr>
          <w:noProof/>
        </w:rPr>
        <w:tab/>
      </w:r>
      <w:r>
        <w:rPr>
          <w:noProof/>
        </w:rPr>
        <w:fldChar w:fldCharType="begin"/>
      </w:r>
      <w:r>
        <w:rPr>
          <w:noProof/>
        </w:rPr>
        <w:instrText xml:space="preserve"> PAGEREF _Toc199238284 \h </w:instrText>
      </w:r>
      <w:r>
        <w:rPr>
          <w:noProof/>
        </w:rPr>
      </w:r>
      <w:r>
        <w:rPr>
          <w:noProof/>
        </w:rPr>
        <w:fldChar w:fldCharType="separate"/>
      </w:r>
      <w:r>
        <w:rPr>
          <w:noProof/>
        </w:rPr>
        <w:t>153</w:t>
      </w:r>
      <w:r>
        <w:rPr>
          <w:noProof/>
        </w:rPr>
        <w:fldChar w:fldCharType="end"/>
      </w:r>
    </w:p>
    <w:p w14:paraId="1A3DD3E2" w14:textId="5E55D57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6.1.6.2.14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_Toc199238285 \h </w:instrText>
      </w:r>
      <w:r>
        <w:rPr>
          <w:noProof/>
        </w:rPr>
      </w:r>
      <w:r>
        <w:rPr>
          <w:noProof/>
        </w:rPr>
        <w:fldChar w:fldCharType="separate"/>
      </w:r>
      <w:r>
        <w:rPr>
          <w:noProof/>
        </w:rPr>
        <w:t>154</w:t>
      </w:r>
      <w:r>
        <w:rPr>
          <w:noProof/>
        </w:rPr>
        <w:fldChar w:fldCharType="end"/>
      </w:r>
    </w:p>
    <w:p w14:paraId="50F64072" w14:textId="3794AD3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6.1.6.2.15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sidRPr="00B0179B">
        <w:rPr>
          <w:noProof/>
          <w:lang w:val="en-US"/>
        </w:rPr>
        <w:t>N2InfoContainer</w:t>
      </w:r>
      <w:r>
        <w:rPr>
          <w:noProof/>
        </w:rPr>
        <w:tab/>
      </w:r>
      <w:r>
        <w:rPr>
          <w:noProof/>
        </w:rPr>
        <w:fldChar w:fldCharType="begin"/>
      </w:r>
      <w:r>
        <w:rPr>
          <w:noProof/>
        </w:rPr>
        <w:instrText xml:space="preserve"> PAGEREF _Toc199238286 \h </w:instrText>
      </w:r>
      <w:r>
        <w:rPr>
          <w:noProof/>
        </w:rPr>
      </w:r>
      <w:r>
        <w:rPr>
          <w:noProof/>
        </w:rPr>
        <w:fldChar w:fldCharType="separate"/>
      </w:r>
      <w:r>
        <w:rPr>
          <w:noProof/>
        </w:rPr>
        <w:t>157</w:t>
      </w:r>
      <w:r>
        <w:rPr>
          <w:noProof/>
        </w:rPr>
        <w:fldChar w:fldCharType="end"/>
      </w:r>
    </w:p>
    <w:p w14:paraId="121329DD" w14:textId="675397A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6.1.6.2.16</w:t>
      </w:r>
      <w:r>
        <w:rPr>
          <w:rFonts w:asciiTheme="minorHAnsi" w:eastAsiaTheme="minorEastAsia" w:hAnsiTheme="minorHAnsi" w:cstheme="minorBidi"/>
          <w:noProof/>
          <w:kern w:val="2"/>
          <w:sz w:val="24"/>
          <w:szCs w:val="24"/>
          <w:lang w:val="en-SE" w:eastAsia="zh-CN"/>
          <w14:ligatures w14:val="standardContextual"/>
        </w:rPr>
        <w:tab/>
      </w:r>
      <w:r>
        <w:rPr>
          <w:noProof/>
        </w:rPr>
        <w:t>Type: N1MessageNotification</w:t>
      </w:r>
      <w:r>
        <w:rPr>
          <w:noProof/>
        </w:rPr>
        <w:tab/>
      </w:r>
      <w:r>
        <w:rPr>
          <w:noProof/>
        </w:rPr>
        <w:fldChar w:fldCharType="begin"/>
      </w:r>
      <w:r>
        <w:rPr>
          <w:noProof/>
        </w:rPr>
        <w:instrText xml:space="preserve"> PAGEREF _Toc199238287 \h </w:instrText>
      </w:r>
      <w:r>
        <w:rPr>
          <w:noProof/>
        </w:rPr>
      </w:r>
      <w:r>
        <w:rPr>
          <w:noProof/>
        </w:rPr>
        <w:fldChar w:fldCharType="separate"/>
      </w:r>
      <w:r>
        <w:rPr>
          <w:noProof/>
        </w:rPr>
        <w:t>158</w:t>
      </w:r>
      <w:r>
        <w:rPr>
          <w:noProof/>
        </w:rPr>
        <w:fldChar w:fldCharType="end"/>
      </w:r>
    </w:p>
    <w:p w14:paraId="0439AB9A" w14:textId="3C6EE94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6.1.6.2.17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_Toc199238288 \h </w:instrText>
      </w:r>
      <w:r>
        <w:rPr>
          <w:noProof/>
        </w:rPr>
      </w:r>
      <w:r>
        <w:rPr>
          <w:noProof/>
        </w:rPr>
        <w:fldChar w:fldCharType="separate"/>
      </w:r>
      <w:r>
        <w:rPr>
          <w:noProof/>
        </w:rPr>
        <w:t>160</w:t>
      </w:r>
      <w:r>
        <w:rPr>
          <w:noProof/>
        </w:rPr>
        <w:fldChar w:fldCharType="end"/>
      </w:r>
    </w:p>
    <w:p w14:paraId="3378DBC8" w14:textId="64AFA14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6.1.6.2.18</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_Toc199238289 \h </w:instrText>
      </w:r>
      <w:r>
        <w:rPr>
          <w:noProof/>
        </w:rPr>
      </w:r>
      <w:r>
        <w:rPr>
          <w:noProof/>
        </w:rPr>
        <w:fldChar w:fldCharType="separate"/>
      </w:r>
      <w:r>
        <w:rPr>
          <w:noProof/>
        </w:rPr>
        <w:t>161</w:t>
      </w:r>
      <w:r>
        <w:rPr>
          <w:noProof/>
        </w:rPr>
        <w:fldChar w:fldCharType="end"/>
      </w:r>
    </w:p>
    <w:p w14:paraId="3E946145" w14:textId="469E791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6.1.6.2.19</w:t>
      </w:r>
      <w:r>
        <w:rPr>
          <w:rFonts w:asciiTheme="minorHAnsi" w:eastAsiaTheme="minorEastAsia" w:hAnsiTheme="minorHAnsi" w:cstheme="minorBidi"/>
          <w:noProof/>
          <w:kern w:val="2"/>
          <w:sz w:val="24"/>
          <w:szCs w:val="24"/>
          <w:lang w:val="en-SE" w:eastAsia="zh-CN"/>
          <w14:ligatures w14:val="standardContextual"/>
        </w:rPr>
        <w:tab/>
      </w:r>
      <w:r>
        <w:rPr>
          <w:noProof/>
        </w:rPr>
        <w:t>Type: N1N2MessageTransferRspData</w:t>
      </w:r>
      <w:r>
        <w:rPr>
          <w:noProof/>
        </w:rPr>
        <w:tab/>
      </w:r>
      <w:r>
        <w:rPr>
          <w:noProof/>
        </w:rPr>
        <w:fldChar w:fldCharType="begin"/>
      </w:r>
      <w:r>
        <w:rPr>
          <w:noProof/>
        </w:rPr>
        <w:instrText xml:space="preserve"> PAGEREF _Toc199238290 \h </w:instrText>
      </w:r>
      <w:r>
        <w:rPr>
          <w:noProof/>
        </w:rPr>
      </w:r>
      <w:r>
        <w:rPr>
          <w:noProof/>
        </w:rPr>
        <w:fldChar w:fldCharType="separate"/>
      </w:r>
      <w:r>
        <w:rPr>
          <w:noProof/>
        </w:rPr>
        <w:t>165</w:t>
      </w:r>
      <w:r>
        <w:rPr>
          <w:noProof/>
        </w:rPr>
        <w:fldChar w:fldCharType="end"/>
      </w:r>
    </w:p>
    <w:p w14:paraId="5D647732" w14:textId="33FE0EE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6.1.6.2.20</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 xml:space="preserve">Type: </w:t>
      </w:r>
      <w:r>
        <w:rPr>
          <w:noProof/>
        </w:rPr>
        <w:t>RegistrationContextContainer</w:t>
      </w:r>
      <w:r>
        <w:rPr>
          <w:noProof/>
        </w:rPr>
        <w:tab/>
      </w:r>
      <w:r>
        <w:rPr>
          <w:noProof/>
        </w:rPr>
        <w:fldChar w:fldCharType="begin"/>
      </w:r>
      <w:r>
        <w:rPr>
          <w:noProof/>
        </w:rPr>
        <w:instrText xml:space="preserve"> PAGEREF _Toc199238291 \h </w:instrText>
      </w:r>
      <w:r>
        <w:rPr>
          <w:noProof/>
        </w:rPr>
      </w:r>
      <w:r>
        <w:rPr>
          <w:noProof/>
        </w:rPr>
        <w:fldChar w:fldCharType="separate"/>
      </w:r>
      <w:r>
        <w:rPr>
          <w:noProof/>
        </w:rPr>
        <w:t>166</w:t>
      </w:r>
      <w:r>
        <w:rPr>
          <w:noProof/>
        </w:rPr>
        <w:fldChar w:fldCharType="end"/>
      </w:r>
    </w:p>
    <w:p w14:paraId="723D9EEA" w14:textId="3438761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6.1.6.2.21</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_Toc199238292 \h </w:instrText>
      </w:r>
      <w:r>
        <w:rPr>
          <w:noProof/>
        </w:rPr>
      </w:r>
      <w:r>
        <w:rPr>
          <w:noProof/>
        </w:rPr>
        <w:fldChar w:fldCharType="separate"/>
      </w:r>
      <w:r>
        <w:rPr>
          <w:noProof/>
        </w:rPr>
        <w:t>168</w:t>
      </w:r>
      <w:r>
        <w:rPr>
          <w:noProof/>
        </w:rPr>
        <w:fldChar w:fldCharType="end"/>
      </w:r>
    </w:p>
    <w:p w14:paraId="41066A79" w14:textId="2342FCE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6.1.6.2.22</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_Toc199238293 \h </w:instrText>
      </w:r>
      <w:r>
        <w:rPr>
          <w:noProof/>
        </w:rPr>
      </w:r>
      <w:r>
        <w:rPr>
          <w:noProof/>
        </w:rPr>
        <w:fldChar w:fldCharType="separate"/>
      </w:r>
      <w:r>
        <w:rPr>
          <w:noProof/>
        </w:rPr>
        <w:t>168</w:t>
      </w:r>
      <w:r>
        <w:rPr>
          <w:noProof/>
        </w:rPr>
        <w:fldChar w:fldCharType="end"/>
      </w:r>
    </w:p>
    <w:p w14:paraId="2E2F7A5A" w14:textId="37BD1C4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6.1.6.2.23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_Toc199238294 \h </w:instrText>
      </w:r>
      <w:r>
        <w:rPr>
          <w:noProof/>
        </w:rPr>
      </w:r>
      <w:r>
        <w:rPr>
          <w:noProof/>
        </w:rPr>
        <w:fldChar w:fldCharType="separate"/>
      </w:r>
      <w:r>
        <w:rPr>
          <w:noProof/>
        </w:rPr>
        <w:t>168</w:t>
      </w:r>
      <w:r>
        <w:rPr>
          <w:noProof/>
        </w:rPr>
        <w:fldChar w:fldCharType="end"/>
      </w:r>
    </w:p>
    <w:p w14:paraId="6E7592BA" w14:textId="62A39C3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6.1.6.2.24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UeContextTransferRspData</w:t>
      </w:r>
      <w:r>
        <w:rPr>
          <w:noProof/>
        </w:rPr>
        <w:tab/>
      </w:r>
      <w:r>
        <w:rPr>
          <w:noProof/>
        </w:rPr>
        <w:fldChar w:fldCharType="begin"/>
      </w:r>
      <w:r>
        <w:rPr>
          <w:noProof/>
        </w:rPr>
        <w:instrText xml:space="preserve"> PAGEREF _Toc199238295 \h </w:instrText>
      </w:r>
      <w:r>
        <w:rPr>
          <w:noProof/>
        </w:rPr>
      </w:r>
      <w:r>
        <w:rPr>
          <w:noProof/>
        </w:rPr>
        <w:fldChar w:fldCharType="separate"/>
      </w:r>
      <w:r>
        <w:rPr>
          <w:noProof/>
        </w:rPr>
        <w:t>169</w:t>
      </w:r>
      <w:r>
        <w:rPr>
          <w:noProof/>
        </w:rPr>
        <w:fldChar w:fldCharType="end"/>
      </w:r>
    </w:p>
    <w:p w14:paraId="2F8AE714" w14:textId="517E49C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6.1.6.2.25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w:t>
      </w:r>
      <w:r>
        <w:rPr>
          <w:noProof/>
        </w:rPr>
        <w:tab/>
      </w:r>
      <w:r>
        <w:rPr>
          <w:noProof/>
        </w:rPr>
        <w:fldChar w:fldCharType="begin"/>
      </w:r>
      <w:r>
        <w:rPr>
          <w:noProof/>
        </w:rPr>
        <w:instrText xml:space="preserve"> PAGEREF _Toc199238296 \h </w:instrText>
      </w:r>
      <w:r>
        <w:rPr>
          <w:noProof/>
        </w:rPr>
      </w:r>
      <w:r>
        <w:rPr>
          <w:noProof/>
        </w:rPr>
        <w:fldChar w:fldCharType="separate"/>
      </w:r>
      <w:r>
        <w:rPr>
          <w:noProof/>
        </w:rPr>
        <w:t>170</w:t>
      </w:r>
      <w:r>
        <w:rPr>
          <w:noProof/>
        </w:rPr>
        <w:fldChar w:fldCharType="end"/>
      </w:r>
    </w:p>
    <w:p w14:paraId="7ECFA754" w14:textId="3407D48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6.1.6.2.26</w:t>
      </w:r>
      <w:r>
        <w:rPr>
          <w:rFonts w:asciiTheme="minorHAnsi" w:eastAsiaTheme="minorEastAsia" w:hAnsiTheme="minorHAnsi" w:cstheme="minorBidi"/>
          <w:noProof/>
          <w:kern w:val="2"/>
          <w:sz w:val="24"/>
          <w:szCs w:val="24"/>
          <w:lang w:val="en-SE" w:eastAsia="zh-CN"/>
          <w14:ligatures w14:val="standardContextual"/>
        </w:rPr>
        <w:tab/>
      </w:r>
      <w:r>
        <w:rPr>
          <w:noProof/>
        </w:rPr>
        <w:t>Type: N2Sm</w:t>
      </w:r>
      <w:r w:rsidRPr="00B0179B">
        <w:rPr>
          <w:noProof/>
          <w:lang w:val="en-US"/>
        </w:rPr>
        <w:t>Information</w:t>
      </w:r>
      <w:r>
        <w:rPr>
          <w:noProof/>
        </w:rPr>
        <w:tab/>
      </w:r>
      <w:r>
        <w:rPr>
          <w:noProof/>
        </w:rPr>
        <w:fldChar w:fldCharType="begin"/>
      </w:r>
      <w:r>
        <w:rPr>
          <w:noProof/>
        </w:rPr>
        <w:instrText xml:space="preserve"> PAGEREF _Toc199238297 \h </w:instrText>
      </w:r>
      <w:r>
        <w:rPr>
          <w:noProof/>
        </w:rPr>
      </w:r>
      <w:r>
        <w:rPr>
          <w:noProof/>
        </w:rPr>
        <w:fldChar w:fldCharType="separate"/>
      </w:r>
      <w:r>
        <w:rPr>
          <w:noProof/>
        </w:rPr>
        <w:t>181</w:t>
      </w:r>
      <w:r>
        <w:rPr>
          <w:noProof/>
        </w:rPr>
        <w:fldChar w:fldCharType="end"/>
      </w:r>
    </w:p>
    <w:p w14:paraId="7F534323" w14:textId="2B39765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6.1.6.2.27</w:t>
      </w:r>
      <w:r>
        <w:rPr>
          <w:rFonts w:asciiTheme="minorHAnsi" w:eastAsiaTheme="minorEastAsia" w:hAnsiTheme="minorHAnsi" w:cstheme="minorBidi"/>
          <w:noProof/>
          <w:kern w:val="2"/>
          <w:sz w:val="24"/>
          <w:szCs w:val="24"/>
          <w:lang w:val="en-SE" w:eastAsia="zh-CN"/>
          <w14:ligatures w14:val="standardContextual"/>
        </w:rPr>
        <w:tab/>
      </w:r>
      <w:r>
        <w:rPr>
          <w:noProof/>
        </w:rPr>
        <w:t>Type: N2</w:t>
      </w:r>
      <w:r w:rsidRPr="00B0179B">
        <w:rPr>
          <w:noProof/>
          <w:lang w:val="en-US"/>
        </w:rPr>
        <w:t>InfoContent</w:t>
      </w:r>
      <w:r>
        <w:rPr>
          <w:noProof/>
        </w:rPr>
        <w:tab/>
      </w:r>
      <w:r>
        <w:rPr>
          <w:noProof/>
        </w:rPr>
        <w:fldChar w:fldCharType="begin"/>
      </w:r>
      <w:r>
        <w:rPr>
          <w:noProof/>
        </w:rPr>
        <w:instrText xml:space="preserve"> PAGEREF _Toc199238298 \h </w:instrText>
      </w:r>
      <w:r>
        <w:rPr>
          <w:noProof/>
        </w:rPr>
      </w:r>
      <w:r>
        <w:rPr>
          <w:noProof/>
        </w:rPr>
        <w:fldChar w:fldCharType="separate"/>
      </w:r>
      <w:r>
        <w:rPr>
          <w:noProof/>
        </w:rPr>
        <w:t>182</w:t>
      </w:r>
      <w:r>
        <w:rPr>
          <w:noProof/>
        </w:rPr>
        <w:fldChar w:fldCharType="end"/>
      </w:r>
    </w:p>
    <w:p w14:paraId="38439F36" w14:textId="433C31B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6.1.6.2.28</w:t>
      </w:r>
      <w:r>
        <w:rPr>
          <w:rFonts w:asciiTheme="minorHAnsi" w:eastAsiaTheme="minorEastAsia" w:hAnsiTheme="minorHAnsi" w:cstheme="minorBidi"/>
          <w:noProof/>
          <w:kern w:val="2"/>
          <w:sz w:val="24"/>
          <w:szCs w:val="24"/>
          <w:lang w:val="en-SE" w:eastAsia="zh-CN"/>
          <w14:ligatures w14:val="standardContextual"/>
        </w:rPr>
        <w:tab/>
      </w:r>
      <w:r>
        <w:rPr>
          <w:noProof/>
        </w:rPr>
        <w:t>Type: NrppaInformation</w:t>
      </w:r>
      <w:r>
        <w:rPr>
          <w:noProof/>
        </w:rPr>
        <w:tab/>
      </w:r>
      <w:r>
        <w:rPr>
          <w:noProof/>
        </w:rPr>
        <w:fldChar w:fldCharType="begin"/>
      </w:r>
      <w:r>
        <w:rPr>
          <w:noProof/>
        </w:rPr>
        <w:instrText xml:space="preserve"> PAGEREF _Toc199238299 \h </w:instrText>
      </w:r>
      <w:r>
        <w:rPr>
          <w:noProof/>
        </w:rPr>
      </w:r>
      <w:r>
        <w:rPr>
          <w:noProof/>
        </w:rPr>
        <w:fldChar w:fldCharType="separate"/>
      </w:r>
      <w:r>
        <w:rPr>
          <w:noProof/>
        </w:rPr>
        <w:t>182</w:t>
      </w:r>
      <w:r>
        <w:rPr>
          <w:noProof/>
        </w:rPr>
        <w:fldChar w:fldCharType="end"/>
      </w:r>
    </w:p>
    <w:p w14:paraId="153F9A16" w14:textId="778556E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6.1.6.2.29</w:t>
      </w:r>
      <w:r>
        <w:rPr>
          <w:rFonts w:asciiTheme="minorHAnsi" w:eastAsiaTheme="minorEastAsia" w:hAnsiTheme="minorHAnsi" w:cstheme="minorBidi"/>
          <w:noProof/>
          <w:kern w:val="2"/>
          <w:sz w:val="24"/>
          <w:szCs w:val="24"/>
          <w:lang w:val="en-SE" w:eastAsia="zh-CN"/>
          <w14:ligatures w14:val="standardContextual"/>
        </w:rPr>
        <w:tab/>
      </w:r>
      <w:r>
        <w:rPr>
          <w:noProof/>
        </w:rPr>
        <w:t>Type: PwsInformation</w:t>
      </w:r>
      <w:r>
        <w:rPr>
          <w:noProof/>
        </w:rPr>
        <w:tab/>
      </w:r>
      <w:r>
        <w:rPr>
          <w:noProof/>
        </w:rPr>
        <w:fldChar w:fldCharType="begin"/>
      </w:r>
      <w:r>
        <w:rPr>
          <w:noProof/>
        </w:rPr>
        <w:instrText xml:space="preserve"> PAGEREF _Toc199238300 \h </w:instrText>
      </w:r>
      <w:r>
        <w:rPr>
          <w:noProof/>
        </w:rPr>
      </w:r>
      <w:r>
        <w:rPr>
          <w:noProof/>
        </w:rPr>
        <w:fldChar w:fldCharType="separate"/>
      </w:r>
      <w:r>
        <w:rPr>
          <w:noProof/>
        </w:rPr>
        <w:t>183</w:t>
      </w:r>
      <w:r>
        <w:rPr>
          <w:noProof/>
        </w:rPr>
        <w:fldChar w:fldCharType="end"/>
      </w:r>
    </w:p>
    <w:p w14:paraId="4406EBB3" w14:textId="3F435DD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6.1.6.2.30</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N1N2MsgTxfrFailureNotification</w:t>
      </w:r>
      <w:r>
        <w:rPr>
          <w:noProof/>
        </w:rPr>
        <w:tab/>
      </w:r>
      <w:r>
        <w:rPr>
          <w:noProof/>
        </w:rPr>
        <w:fldChar w:fldCharType="begin"/>
      </w:r>
      <w:r>
        <w:rPr>
          <w:noProof/>
        </w:rPr>
        <w:instrText xml:space="preserve"> PAGEREF _Toc199238301 \h </w:instrText>
      </w:r>
      <w:r>
        <w:rPr>
          <w:noProof/>
        </w:rPr>
      </w:r>
      <w:r>
        <w:rPr>
          <w:noProof/>
        </w:rPr>
        <w:fldChar w:fldCharType="separate"/>
      </w:r>
      <w:r>
        <w:rPr>
          <w:noProof/>
        </w:rPr>
        <w:t>185</w:t>
      </w:r>
      <w:r>
        <w:rPr>
          <w:noProof/>
        </w:rPr>
        <w:fldChar w:fldCharType="end"/>
      </w:r>
    </w:p>
    <w:p w14:paraId="588D0439" w14:textId="05BFE73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6.1.6.2.31</w:t>
      </w:r>
      <w:r>
        <w:rPr>
          <w:rFonts w:asciiTheme="minorHAnsi" w:eastAsiaTheme="minorEastAsia" w:hAnsiTheme="minorHAnsi" w:cstheme="minorBidi"/>
          <w:noProof/>
          <w:kern w:val="2"/>
          <w:sz w:val="24"/>
          <w:szCs w:val="24"/>
          <w:lang w:val="en-SE" w:eastAsia="zh-CN"/>
          <w14:ligatures w14:val="standardContextual"/>
        </w:rPr>
        <w:tab/>
      </w:r>
      <w:r>
        <w:rPr>
          <w:noProof/>
        </w:rPr>
        <w:t>Type: N1N2MessageTransferError</w:t>
      </w:r>
      <w:r>
        <w:rPr>
          <w:noProof/>
        </w:rPr>
        <w:tab/>
      </w:r>
      <w:r>
        <w:rPr>
          <w:noProof/>
        </w:rPr>
        <w:fldChar w:fldCharType="begin"/>
      </w:r>
      <w:r>
        <w:rPr>
          <w:noProof/>
        </w:rPr>
        <w:instrText xml:space="preserve"> PAGEREF _Toc199238302 \h </w:instrText>
      </w:r>
      <w:r>
        <w:rPr>
          <w:noProof/>
        </w:rPr>
      </w:r>
      <w:r>
        <w:rPr>
          <w:noProof/>
        </w:rPr>
        <w:fldChar w:fldCharType="separate"/>
      </w:r>
      <w:r>
        <w:rPr>
          <w:noProof/>
        </w:rPr>
        <w:t>185</w:t>
      </w:r>
      <w:r>
        <w:rPr>
          <w:noProof/>
        </w:rPr>
        <w:fldChar w:fldCharType="end"/>
      </w:r>
    </w:p>
    <w:p w14:paraId="34E7E283" w14:textId="69669C8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6.1.6.2.32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N1N2MsgTxfrErrDetail</w:t>
      </w:r>
      <w:r>
        <w:rPr>
          <w:noProof/>
        </w:rPr>
        <w:tab/>
      </w:r>
      <w:r>
        <w:rPr>
          <w:noProof/>
        </w:rPr>
        <w:fldChar w:fldCharType="begin"/>
      </w:r>
      <w:r>
        <w:rPr>
          <w:noProof/>
        </w:rPr>
        <w:instrText xml:space="preserve"> PAGEREF _Toc199238303 \h </w:instrText>
      </w:r>
      <w:r>
        <w:rPr>
          <w:noProof/>
        </w:rPr>
      </w:r>
      <w:r>
        <w:rPr>
          <w:noProof/>
        </w:rPr>
        <w:fldChar w:fldCharType="separate"/>
      </w:r>
      <w:r>
        <w:rPr>
          <w:noProof/>
        </w:rPr>
        <w:t>186</w:t>
      </w:r>
      <w:r>
        <w:rPr>
          <w:noProof/>
        </w:rPr>
        <w:fldChar w:fldCharType="end"/>
      </w:r>
    </w:p>
    <w:p w14:paraId="3EE99355" w14:textId="1CF69CE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6.1.6.2.33</w:t>
      </w:r>
      <w:r>
        <w:rPr>
          <w:rFonts w:asciiTheme="minorHAnsi" w:eastAsiaTheme="minorEastAsia" w:hAnsiTheme="minorHAnsi" w:cstheme="minorBidi"/>
          <w:noProof/>
          <w:kern w:val="2"/>
          <w:sz w:val="24"/>
          <w:szCs w:val="24"/>
          <w:lang w:val="en-SE" w:eastAsia="zh-CN"/>
          <w14:ligatures w14:val="standardContextual"/>
        </w:rPr>
        <w:tab/>
      </w:r>
      <w:r>
        <w:rPr>
          <w:noProof/>
        </w:rPr>
        <w:t>Type: N2InformationTransferRspData</w:t>
      </w:r>
      <w:r>
        <w:rPr>
          <w:noProof/>
        </w:rPr>
        <w:tab/>
      </w:r>
      <w:r>
        <w:rPr>
          <w:noProof/>
        </w:rPr>
        <w:fldChar w:fldCharType="begin"/>
      </w:r>
      <w:r>
        <w:rPr>
          <w:noProof/>
        </w:rPr>
        <w:instrText xml:space="preserve"> PAGEREF _Toc199238304 \h </w:instrText>
      </w:r>
      <w:r>
        <w:rPr>
          <w:noProof/>
        </w:rPr>
      </w:r>
      <w:r>
        <w:rPr>
          <w:noProof/>
        </w:rPr>
        <w:fldChar w:fldCharType="separate"/>
      </w:r>
      <w:r>
        <w:rPr>
          <w:noProof/>
        </w:rPr>
        <w:t>186</w:t>
      </w:r>
      <w:r>
        <w:rPr>
          <w:noProof/>
        </w:rPr>
        <w:fldChar w:fldCharType="end"/>
      </w:r>
    </w:p>
    <w:p w14:paraId="21C5F242" w14:textId="3F188BC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6.1.6.2.34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_Toc199238305 \h </w:instrText>
      </w:r>
      <w:r>
        <w:rPr>
          <w:noProof/>
        </w:rPr>
      </w:r>
      <w:r>
        <w:rPr>
          <w:noProof/>
        </w:rPr>
        <w:fldChar w:fldCharType="separate"/>
      </w:r>
      <w:r>
        <w:rPr>
          <w:noProof/>
        </w:rPr>
        <w:t>187</w:t>
      </w:r>
      <w:r>
        <w:rPr>
          <w:noProof/>
        </w:rPr>
        <w:fldChar w:fldCharType="end"/>
      </w:r>
    </w:p>
    <w:p w14:paraId="41EB814D" w14:textId="314BF7E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6.1.6.2.35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_Toc199238306 \h </w:instrText>
      </w:r>
      <w:r>
        <w:rPr>
          <w:noProof/>
        </w:rPr>
      </w:r>
      <w:r>
        <w:rPr>
          <w:noProof/>
        </w:rPr>
        <w:fldChar w:fldCharType="separate"/>
      </w:r>
      <w:r>
        <w:rPr>
          <w:noProof/>
        </w:rPr>
        <w:t>191</w:t>
      </w:r>
      <w:r>
        <w:rPr>
          <w:noProof/>
        </w:rPr>
        <w:fldChar w:fldCharType="end"/>
      </w:r>
    </w:p>
    <w:p w14:paraId="02CC5113" w14:textId="08AE7D4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6.1.6.2.36</w:t>
      </w:r>
      <w:r>
        <w:rPr>
          <w:rFonts w:asciiTheme="minorHAnsi" w:eastAsiaTheme="minorEastAsia" w:hAnsiTheme="minorHAnsi" w:cstheme="minorBidi"/>
          <w:noProof/>
          <w:kern w:val="2"/>
          <w:sz w:val="24"/>
          <w:szCs w:val="24"/>
          <w:lang w:val="en-SE" w:eastAsia="zh-CN"/>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_Toc199238307 \h </w:instrText>
      </w:r>
      <w:r>
        <w:rPr>
          <w:noProof/>
        </w:rPr>
      </w:r>
      <w:r>
        <w:rPr>
          <w:noProof/>
        </w:rPr>
        <w:fldChar w:fldCharType="separate"/>
      </w:r>
      <w:r>
        <w:rPr>
          <w:noProof/>
        </w:rPr>
        <w:t>191</w:t>
      </w:r>
      <w:r>
        <w:rPr>
          <w:noProof/>
        </w:rPr>
        <w:fldChar w:fldCharType="end"/>
      </w:r>
    </w:p>
    <w:p w14:paraId="734F012B" w14:textId="39F5427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6.1.6.2.37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_Toc199238308 \h </w:instrText>
      </w:r>
      <w:r>
        <w:rPr>
          <w:noProof/>
        </w:rPr>
      </w:r>
      <w:r>
        <w:rPr>
          <w:noProof/>
        </w:rPr>
        <w:fldChar w:fldCharType="separate"/>
      </w:r>
      <w:r>
        <w:rPr>
          <w:noProof/>
        </w:rPr>
        <w:t>192</w:t>
      </w:r>
      <w:r>
        <w:rPr>
          <w:noProof/>
        </w:rPr>
        <w:fldChar w:fldCharType="end"/>
      </w:r>
    </w:p>
    <w:p w14:paraId="38ECC277" w14:textId="1759916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6.1.6.2.38</w:t>
      </w:r>
      <w:r>
        <w:rPr>
          <w:rFonts w:asciiTheme="minorHAnsi" w:eastAsiaTheme="minorEastAsia" w:hAnsiTheme="minorHAnsi" w:cstheme="minorBidi"/>
          <w:noProof/>
          <w:kern w:val="2"/>
          <w:sz w:val="24"/>
          <w:szCs w:val="24"/>
          <w:lang w:val="en-SE" w:eastAsia="zh-CN"/>
          <w14:ligatures w14:val="standardContextual"/>
        </w:rPr>
        <w:tab/>
      </w:r>
      <w:r>
        <w:rPr>
          <w:noProof/>
        </w:rPr>
        <w:t>Type: NssaiMapping</w:t>
      </w:r>
      <w:r>
        <w:rPr>
          <w:noProof/>
        </w:rPr>
        <w:tab/>
      </w:r>
      <w:r>
        <w:rPr>
          <w:noProof/>
        </w:rPr>
        <w:fldChar w:fldCharType="begin"/>
      </w:r>
      <w:r>
        <w:rPr>
          <w:noProof/>
        </w:rPr>
        <w:instrText xml:space="preserve"> PAGEREF _Toc199238309 \h </w:instrText>
      </w:r>
      <w:r>
        <w:rPr>
          <w:noProof/>
        </w:rPr>
      </w:r>
      <w:r>
        <w:rPr>
          <w:noProof/>
        </w:rPr>
        <w:fldChar w:fldCharType="separate"/>
      </w:r>
      <w:r>
        <w:rPr>
          <w:noProof/>
        </w:rPr>
        <w:t>197</w:t>
      </w:r>
      <w:r>
        <w:rPr>
          <w:noProof/>
        </w:rPr>
        <w:fldChar w:fldCharType="end"/>
      </w:r>
    </w:p>
    <w:p w14:paraId="6DED12BD" w14:textId="6099846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6.1.6.2.39</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_Toc199238310 \h </w:instrText>
      </w:r>
      <w:r>
        <w:rPr>
          <w:noProof/>
        </w:rPr>
      </w:r>
      <w:r>
        <w:rPr>
          <w:noProof/>
        </w:rPr>
        <w:fldChar w:fldCharType="separate"/>
      </w:r>
      <w:r>
        <w:rPr>
          <w:noProof/>
        </w:rPr>
        <w:t>198</w:t>
      </w:r>
      <w:r>
        <w:rPr>
          <w:noProof/>
        </w:rPr>
        <w:fldChar w:fldCharType="end"/>
      </w:r>
    </w:p>
    <w:p w14:paraId="3AF4CFC0" w14:textId="4783EDC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6.1.6.2.40</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_Toc199238311 \h </w:instrText>
      </w:r>
      <w:r>
        <w:rPr>
          <w:noProof/>
        </w:rPr>
      </w:r>
      <w:r>
        <w:rPr>
          <w:noProof/>
        </w:rPr>
        <w:fldChar w:fldCharType="separate"/>
      </w:r>
      <w:r>
        <w:rPr>
          <w:noProof/>
        </w:rPr>
        <w:t>198</w:t>
      </w:r>
      <w:r>
        <w:rPr>
          <w:noProof/>
        </w:rPr>
        <w:fldChar w:fldCharType="end"/>
      </w:r>
    </w:p>
    <w:p w14:paraId="5CD2D296" w14:textId="007E6FF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6.1.6.2.41</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_Toc199238312 \h </w:instrText>
      </w:r>
      <w:r>
        <w:rPr>
          <w:noProof/>
        </w:rPr>
      </w:r>
      <w:r>
        <w:rPr>
          <w:noProof/>
        </w:rPr>
        <w:fldChar w:fldCharType="separate"/>
      </w:r>
      <w:r>
        <w:rPr>
          <w:noProof/>
        </w:rPr>
        <w:t>199</w:t>
      </w:r>
      <w:r>
        <w:rPr>
          <w:noProof/>
        </w:rPr>
        <w:fldChar w:fldCharType="end"/>
      </w:r>
    </w:p>
    <w:p w14:paraId="1EE5BC88" w14:textId="35B8E70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_Toc199238313 \h </w:instrText>
      </w:r>
      <w:r>
        <w:rPr>
          <w:noProof/>
        </w:rPr>
      </w:r>
      <w:r>
        <w:rPr>
          <w:noProof/>
        </w:rPr>
        <w:fldChar w:fldCharType="separate"/>
      </w:r>
      <w:r>
        <w:rPr>
          <w:noProof/>
        </w:rPr>
        <w:t>200</w:t>
      </w:r>
      <w:r>
        <w:rPr>
          <w:noProof/>
        </w:rPr>
        <w:fldChar w:fldCharType="end"/>
      </w:r>
    </w:p>
    <w:p w14:paraId="6E7E606E" w14:textId="199BC4A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6.1.6.2.43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_Toc199238314 \h </w:instrText>
      </w:r>
      <w:r>
        <w:rPr>
          <w:noProof/>
        </w:rPr>
      </w:r>
      <w:r>
        <w:rPr>
          <w:noProof/>
        </w:rPr>
        <w:fldChar w:fldCharType="separate"/>
      </w:r>
      <w:r>
        <w:rPr>
          <w:noProof/>
        </w:rPr>
        <w:t>200</w:t>
      </w:r>
      <w:r>
        <w:rPr>
          <w:noProof/>
        </w:rPr>
        <w:fldChar w:fldCharType="end"/>
      </w:r>
    </w:p>
    <w:p w14:paraId="0146508E" w14:textId="61EB130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6.1.6.2.44</w:t>
      </w:r>
      <w:r>
        <w:rPr>
          <w:rFonts w:asciiTheme="minorHAnsi" w:eastAsiaTheme="minorEastAsia" w:hAnsiTheme="minorHAnsi" w:cstheme="minorBidi"/>
          <w:noProof/>
          <w:kern w:val="2"/>
          <w:sz w:val="24"/>
          <w:szCs w:val="24"/>
          <w:lang w:val="en-SE" w:eastAsia="zh-CN"/>
          <w14:ligatures w14:val="standardContextual"/>
        </w:rPr>
        <w:tab/>
      </w:r>
      <w:r>
        <w:rPr>
          <w:noProof/>
        </w:rPr>
        <w:t>Type: NgRanTargetId</w:t>
      </w:r>
      <w:r>
        <w:rPr>
          <w:noProof/>
        </w:rPr>
        <w:tab/>
      </w:r>
      <w:r>
        <w:rPr>
          <w:noProof/>
        </w:rPr>
        <w:fldChar w:fldCharType="begin"/>
      </w:r>
      <w:r>
        <w:rPr>
          <w:noProof/>
        </w:rPr>
        <w:instrText xml:space="preserve"> PAGEREF _Toc199238315 \h </w:instrText>
      </w:r>
      <w:r>
        <w:rPr>
          <w:noProof/>
        </w:rPr>
      </w:r>
      <w:r>
        <w:rPr>
          <w:noProof/>
        </w:rPr>
        <w:fldChar w:fldCharType="separate"/>
      </w:r>
      <w:r>
        <w:rPr>
          <w:noProof/>
        </w:rPr>
        <w:t>201</w:t>
      </w:r>
      <w:r>
        <w:rPr>
          <w:noProof/>
        </w:rPr>
        <w:fldChar w:fldCharType="end"/>
      </w:r>
    </w:p>
    <w:p w14:paraId="018CFCFB" w14:textId="1BB4082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6.1.6.2.45</w:t>
      </w:r>
      <w:r>
        <w:rPr>
          <w:rFonts w:asciiTheme="minorHAnsi" w:eastAsiaTheme="minorEastAsia" w:hAnsiTheme="minorHAnsi" w:cstheme="minorBidi"/>
          <w:noProof/>
          <w:kern w:val="2"/>
          <w:sz w:val="24"/>
          <w:szCs w:val="24"/>
          <w:lang w:val="en-SE" w:eastAsia="zh-CN"/>
          <w14:ligatures w14:val="standardContextual"/>
        </w:rPr>
        <w:tab/>
      </w:r>
      <w:r>
        <w:rPr>
          <w:noProof/>
        </w:rPr>
        <w:t>Type: N2InformationTransferError</w:t>
      </w:r>
      <w:r>
        <w:rPr>
          <w:noProof/>
        </w:rPr>
        <w:tab/>
      </w:r>
      <w:r>
        <w:rPr>
          <w:noProof/>
        </w:rPr>
        <w:fldChar w:fldCharType="begin"/>
      </w:r>
      <w:r>
        <w:rPr>
          <w:noProof/>
        </w:rPr>
        <w:instrText xml:space="preserve"> PAGEREF _Toc199238316 \h </w:instrText>
      </w:r>
      <w:r>
        <w:rPr>
          <w:noProof/>
        </w:rPr>
      </w:r>
      <w:r>
        <w:rPr>
          <w:noProof/>
        </w:rPr>
        <w:fldChar w:fldCharType="separate"/>
      </w:r>
      <w:r>
        <w:rPr>
          <w:noProof/>
        </w:rPr>
        <w:t>201</w:t>
      </w:r>
      <w:r>
        <w:rPr>
          <w:noProof/>
        </w:rPr>
        <w:fldChar w:fldCharType="end"/>
      </w:r>
    </w:p>
    <w:p w14:paraId="18D1CECD" w14:textId="3A0449E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6.1.6.2.46</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Type: PWSResponseData</w:t>
      </w:r>
      <w:r>
        <w:rPr>
          <w:noProof/>
        </w:rPr>
        <w:tab/>
      </w:r>
      <w:r>
        <w:rPr>
          <w:noProof/>
        </w:rPr>
        <w:fldChar w:fldCharType="begin"/>
      </w:r>
      <w:r>
        <w:rPr>
          <w:noProof/>
        </w:rPr>
        <w:instrText xml:space="preserve"> PAGEREF _Toc199238317 \h </w:instrText>
      </w:r>
      <w:r>
        <w:rPr>
          <w:noProof/>
        </w:rPr>
      </w:r>
      <w:r>
        <w:rPr>
          <w:noProof/>
        </w:rPr>
        <w:fldChar w:fldCharType="separate"/>
      </w:r>
      <w:r>
        <w:rPr>
          <w:noProof/>
        </w:rPr>
        <w:t>201</w:t>
      </w:r>
      <w:r>
        <w:rPr>
          <w:noProof/>
        </w:rPr>
        <w:fldChar w:fldCharType="end"/>
      </w:r>
    </w:p>
    <w:p w14:paraId="43F7547E" w14:textId="7D4B8BD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lastRenderedPageBreak/>
        <w:t>6.1.6.2.47</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Type: PWSErrorData</w:t>
      </w:r>
      <w:r>
        <w:rPr>
          <w:noProof/>
        </w:rPr>
        <w:tab/>
      </w:r>
      <w:r>
        <w:rPr>
          <w:noProof/>
        </w:rPr>
        <w:fldChar w:fldCharType="begin"/>
      </w:r>
      <w:r>
        <w:rPr>
          <w:noProof/>
        </w:rPr>
        <w:instrText xml:space="preserve"> PAGEREF _Toc199238318 \h </w:instrText>
      </w:r>
      <w:r>
        <w:rPr>
          <w:noProof/>
        </w:rPr>
      </w:r>
      <w:r>
        <w:rPr>
          <w:noProof/>
        </w:rPr>
        <w:fldChar w:fldCharType="separate"/>
      </w:r>
      <w:r>
        <w:rPr>
          <w:noProof/>
        </w:rPr>
        <w:t>202</w:t>
      </w:r>
      <w:r>
        <w:rPr>
          <w:noProof/>
        </w:rPr>
        <w:fldChar w:fldCharType="end"/>
      </w:r>
    </w:p>
    <w:p w14:paraId="027131F1" w14:textId="411A924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6.1.6.2.48</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_Toc199238319 \h </w:instrText>
      </w:r>
      <w:r>
        <w:rPr>
          <w:noProof/>
        </w:rPr>
      </w:r>
      <w:r>
        <w:rPr>
          <w:noProof/>
        </w:rPr>
        <w:fldChar w:fldCharType="separate"/>
      </w:r>
      <w:r>
        <w:rPr>
          <w:noProof/>
        </w:rPr>
        <w:t>202</w:t>
      </w:r>
      <w:r>
        <w:rPr>
          <w:noProof/>
        </w:rPr>
        <w:fldChar w:fldCharType="end"/>
      </w:r>
    </w:p>
    <w:p w14:paraId="4B95A359" w14:textId="4F71741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6.1.6.2.49</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_Toc199238320 \h </w:instrText>
      </w:r>
      <w:r>
        <w:rPr>
          <w:noProof/>
        </w:rPr>
      </w:r>
      <w:r>
        <w:rPr>
          <w:noProof/>
        </w:rPr>
        <w:fldChar w:fldCharType="separate"/>
      </w:r>
      <w:r>
        <w:rPr>
          <w:noProof/>
        </w:rPr>
        <w:t>202</w:t>
      </w:r>
      <w:r>
        <w:rPr>
          <w:noProof/>
        </w:rPr>
        <w:fldChar w:fldCharType="end"/>
      </w:r>
    </w:p>
    <w:p w14:paraId="46A85B09" w14:textId="1BB6D45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6.1.6.2.50</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_Toc199238321 \h </w:instrText>
      </w:r>
      <w:r>
        <w:rPr>
          <w:noProof/>
        </w:rPr>
      </w:r>
      <w:r>
        <w:rPr>
          <w:noProof/>
        </w:rPr>
        <w:fldChar w:fldCharType="separate"/>
      </w:r>
      <w:r>
        <w:rPr>
          <w:noProof/>
        </w:rPr>
        <w:t>202</w:t>
      </w:r>
      <w:r>
        <w:rPr>
          <w:noProof/>
        </w:rPr>
        <w:fldChar w:fldCharType="end"/>
      </w:r>
    </w:p>
    <w:p w14:paraId="43B9409C" w14:textId="167428F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6.1.6.2.51</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_Toc199238322 \h </w:instrText>
      </w:r>
      <w:r>
        <w:rPr>
          <w:noProof/>
        </w:rPr>
      </w:r>
      <w:r>
        <w:rPr>
          <w:noProof/>
        </w:rPr>
        <w:fldChar w:fldCharType="separate"/>
      </w:r>
      <w:r>
        <w:rPr>
          <w:noProof/>
        </w:rPr>
        <w:t>202</w:t>
      </w:r>
      <w:r>
        <w:rPr>
          <w:noProof/>
        </w:rPr>
        <w:fldChar w:fldCharType="end"/>
      </w:r>
    </w:p>
    <w:p w14:paraId="34F0806E" w14:textId="24A5310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6.1.6.2.52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UeRegStatusUpdateRspData</w:t>
      </w:r>
      <w:r>
        <w:rPr>
          <w:noProof/>
        </w:rPr>
        <w:tab/>
      </w:r>
      <w:r>
        <w:rPr>
          <w:noProof/>
        </w:rPr>
        <w:fldChar w:fldCharType="begin"/>
      </w:r>
      <w:r>
        <w:rPr>
          <w:noProof/>
        </w:rPr>
        <w:instrText xml:space="preserve"> PAGEREF _Toc199238323 \h </w:instrText>
      </w:r>
      <w:r>
        <w:rPr>
          <w:noProof/>
        </w:rPr>
      </w:r>
      <w:r>
        <w:rPr>
          <w:noProof/>
        </w:rPr>
        <w:fldChar w:fldCharType="separate"/>
      </w:r>
      <w:r>
        <w:rPr>
          <w:noProof/>
        </w:rPr>
        <w:t>203</w:t>
      </w:r>
      <w:r>
        <w:rPr>
          <w:noProof/>
        </w:rPr>
        <w:fldChar w:fldCharType="end"/>
      </w:r>
    </w:p>
    <w:p w14:paraId="097BDB0C" w14:textId="6A255C2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6.1.6.2.53</w:t>
      </w:r>
      <w:r>
        <w:rPr>
          <w:rFonts w:asciiTheme="minorHAnsi" w:eastAsiaTheme="minorEastAsia" w:hAnsiTheme="minorHAnsi" w:cstheme="minorBidi"/>
          <w:noProof/>
          <w:kern w:val="2"/>
          <w:sz w:val="24"/>
          <w:szCs w:val="24"/>
          <w:lang w:val="en-SE" w:eastAsia="zh-CN"/>
          <w14:ligatures w14:val="standardContextual"/>
        </w:rPr>
        <w:tab/>
      </w:r>
      <w:r>
        <w:rPr>
          <w:noProof/>
        </w:rPr>
        <w:t>Type: N2Ran</w:t>
      </w:r>
      <w:r w:rsidRPr="00B0179B">
        <w:rPr>
          <w:noProof/>
          <w:lang w:val="en-US"/>
        </w:rPr>
        <w:t>Information</w:t>
      </w:r>
      <w:r>
        <w:rPr>
          <w:noProof/>
        </w:rPr>
        <w:tab/>
      </w:r>
      <w:r>
        <w:rPr>
          <w:noProof/>
        </w:rPr>
        <w:fldChar w:fldCharType="begin"/>
      </w:r>
      <w:r>
        <w:rPr>
          <w:noProof/>
        </w:rPr>
        <w:instrText xml:space="preserve"> PAGEREF _Toc199238324 \h </w:instrText>
      </w:r>
      <w:r>
        <w:rPr>
          <w:noProof/>
        </w:rPr>
      </w:r>
      <w:r>
        <w:rPr>
          <w:noProof/>
        </w:rPr>
        <w:fldChar w:fldCharType="separate"/>
      </w:r>
      <w:r>
        <w:rPr>
          <w:noProof/>
        </w:rPr>
        <w:t>203</w:t>
      </w:r>
      <w:r>
        <w:rPr>
          <w:noProof/>
        </w:rPr>
        <w:fldChar w:fldCharType="end"/>
      </w:r>
    </w:p>
    <w:p w14:paraId="6F8F2217" w14:textId="272C3C8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6.1.6.2.54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N2InfoNotificationRspData</w:t>
      </w:r>
      <w:r>
        <w:rPr>
          <w:noProof/>
        </w:rPr>
        <w:tab/>
      </w:r>
      <w:r>
        <w:rPr>
          <w:noProof/>
        </w:rPr>
        <w:fldChar w:fldCharType="begin"/>
      </w:r>
      <w:r>
        <w:rPr>
          <w:noProof/>
        </w:rPr>
        <w:instrText xml:space="preserve"> PAGEREF _Toc199238325 \h </w:instrText>
      </w:r>
      <w:r>
        <w:rPr>
          <w:noProof/>
        </w:rPr>
      </w:r>
      <w:r>
        <w:rPr>
          <w:noProof/>
        </w:rPr>
        <w:fldChar w:fldCharType="separate"/>
      </w:r>
      <w:r>
        <w:rPr>
          <w:noProof/>
        </w:rPr>
        <w:t>203</w:t>
      </w:r>
      <w:r>
        <w:rPr>
          <w:noProof/>
        </w:rPr>
        <w:fldChar w:fldCharType="end"/>
      </w:r>
    </w:p>
    <w:p w14:paraId="611BB82D" w14:textId="509DD14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6.1.6.2.55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SmallDataRateStatusInfo</w:t>
      </w:r>
      <w:r>
        <w:rPr>
          <w:noProof/>
        </w:rPr>
        <w:tab/>
      </w:r>
      <w:r>
        <w:rPr>
          <w:noProof/>
        </w:rPr>
        <w:fldChar w:fldCharType="begin"/>
      </w:r>
      <w:r>
        <w:rPr>
          <w:noProof/>
        </w:rPr>
        <w:instrText xml:space="preserve"> PAGEREF _Toc199238326 \h </w:instrText>
      </w:r>
      <w:r>
        <w:rPr>
          <w:noProof/>
        </w:rPr>
      </w:r>
      <w:r>
        <w:rPr>
          <w:noProof/>
        </w:rPr>
        <w:fldChar w:fldCharType="separate"/>
      </w:r>
      <w:r>
        <w:rPr>
          <w:noProof/>
        </w:rPr>
        <w:t>203</w:t>
      </w:r>
      <w:r>
        <w:rPr>
          <w:noProof/>
        </w:rPr>
        <w:fldChar w:fldCharType="end"/>
      </w:r>
    </w:p>
    <w:p w14:paraId="7F757EDE" w14:textId="03CF420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6.1.6.2.56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_Toc199238327 \h </w:instrText>
      </w:r>
      <w:r>
        <w:rPr>
          <w:noProof/>
        </w:rPr>
      </w:r>
      <w:r>
        <w:rPr>
          <w:noProof/>
        </w:rPr>
        <w:fldChar w:fldCharType="separate"/>
      </w:r>
      <w:r>
        <w:rPr>
          <w:noProof/>
        </w:rPr>
        <w:t>204</w:t>
      </w:r>
      <w:r>
        <w:rPr>
          <w:noProof/>
        </w:rPr>
        <w:fldChar w:fldCharType="end"/>
      </w:r>
    </w:p>
    <w:p w14:paraId="599119C3" w14:textId="00C978D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6.1.6.2.57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_Toc199238328 \h </w:instrText>
      </w:r>
      <w:r>
        <w:rPr>
          <w:noProof/>
        </w:rPr>
      </w:r>
      <w:r>
        <w:rPr>
          <w:noProof/>
        </w:rPr>
        <w:fldChar w:fldCharType="separate"/>
      </w:r>
      <w:r>
        <w:rPr>
          <w:noProof/>
        </w:rPr>
        <w:t>204</w:t>
      </w:r>
      <w:r>
        <w:rPr>
          <w:noProof/>
        </w:rPr>
        <w:fldChar w:fldCharType="end"/>
      </w:r>
    </w:p>
    <w:p w14:paraId="2E962548" w14:textId="1C2644E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6.1.6.2.58</w:t>
      </w:r>
      <w:r>
        <w:rPr>
          <w:rFonts w:asciiTheme="minorHAnsi" w:eastAsiaTheme="minorEastAsia" w:hAnsiTheme="minorHAnsi" w:cstheme="minorBidi"/>
          <w:noProof/>
          <w:kern w:val="2"/>
          <w:sz w:val="24"/>
          <w:szCs w:val="24"/>
          <w:lang w:val="en-SE" w:eastAsia="zh-CN"/>
          <w14:ligatures w14:val="standardContextual"/>
        </w:rPr>
        <w:tab/>
      </w:r>
      <w:r>
        <w:rPr>
          <w:noProof/>
        </w:rPr>
        <w:t>Type: ImmediateMdtConf</w:t>
      </w:r>
      <w:r>
        <w:rPr>
          <w:noProof/>
        </w:rPr>
        <w:tab/>
      </w:r>
      <w:r>
        <w:rPr>
          <w:noProof/>
        </w:rPr>
        <w:fldChar w:fldCharType="begin"/>
      </w:r>
      <w:r>
        <w:rPr>
          <w:noProof/>
        </w:rPr>
        <w:instrText xml:space="preserve"> PAGEREF _Toc199238329 \h </w:instrText>
      </w:r>
      <w:r>
        <w:rPr>
          <w:noProof/>
        </w:rPr>
      </w:r>
      <w:r>
        <w:rPr>
          <w:noProof/>
        </w:rPr>
        <w:fldChar w:fldCharType="separate"/>
      </w:r>
      <w:r>
        <w:rPr>
          <w:noProof/>
        </w:rPr>
        <w:t>205</w:t>
      </w:r>
      <w:r>
        <w:rPr>
          <w:noProof/>
        </w:rPr>
        <w:fldChar w:fldCharType="end"/>
      </w:r>
    </w:p>
    <w:p w14:paraId="51211405" w14:textId="3E07758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6.1.6.2.59</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sidRPr="00B0179B">
        <w:rPr>
          <w:noProof/>
          <w:lang w:val="en-US" w:eastAsia="zh-CN"/>
        </w:rPr>
        <w:t>V2x</w:t>
      </w:r>
      <w:r>
        <w:rPr>
          <w:noProof/>
          <w:lang w:eastAsia="zh-CN"/>
        </w:rPr>
        <w:t>Information</w:t>
      </w:r>
      <w:r>
        <w:rPr>
          <w:noProof/>
        </w:rPr>
        <w:tab/>
      </w:r>
      <w:r>
        <w:rPr>
          <w:noProof/>
        </w:rPr>
        <w:fldChar w:fldCharType="begin"/>
      </w:r>
      <w:r>
        <w:rPr>
          <w:noProof/>
        </w:rPr>
        <w:instrText xml:space="preserve"> PAGEREF _Toc199238330 \h </w:instrText>
      </w:r>
      <w:r>
        <w:rPr>
          <w:noProof/>
        </w:rPr>
      </w:r>
      <w:r>
        <w:rPr>
          <w:noProof/>
        </w:rPr>
        <w:fldChar w:fldCharType="separate"/>
      </w:r>
      <w:r>
        <w:rPr>
          <w:noProof/>
        </w:rPr>
        <w:t>207</w:t>
      </w:r>
      <w:r>
        <w:rPr>
          <w:noProof/>
        </w:rPr>
        <w:fldChar w:fldCharType="end"/>
      </w:r>
    </w:p>
    <w:p w14:paraId="7D09EDFD" w14:textId="61532CE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6.1.6.2.60</w:t>
      </w:r>
      <w:r>
        <w:rPr>
          <w:rFonts w:asciiTheme="minorHAnsi" w:eastAsiaTheme="minorEastAsia" w:hAnsiTheme="minorHAnsi" w:cstheme="minorBidi"/>
          <w:noProof/>
          <w:kern w:val="2"/>
          <w:sz w:val="24"/>
          <w:szCs w:val="24"/>
          <w:lang w:val="en-SE" w:eastAsia="zh-CN"/>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_Toc199238331 \h </w:instrText>
      </w:r>
      <w:r>
        <w:rPr>
          <w:noProof/>
        </w:rPr>
      </w:r>
      <w:r>
        <w:rPr>
          <w:noProof/>
        </w:rPr>
        <w:fldChar w:fldCharType="separate"/>
      </w:r>
      <w:r>
        <w:rPr>
          <w:noProof/>
        </w:rPr>
        <w:t>207</w:t>
      </w:r>
      <w:r>
        <w:rPr>
          <w:noProof/>
        </w:rPr>
        <w:fldChar w:fldCharType="end"/>
      </w:r>
    </w:p>
    <w:p w14:paraId="00FBEB84" w14:textId="11649B3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_Toc199238332 \h </w:instrText>
      </w:r>
      <w:r>
        <w:rPr>
          <w:noProof/>
        </w:rPr>
      </w:r>
      <w:r>
        <w:rPr>
          <w:noProof/>
        </w:rPr>
        <w:fldChar w:fldCharType="separate"/>
      </w:r>
      <w:r>
        <w:rPr>
          <w:noProof/>
        </w:rPr>
        <w:t>208</w:t>
      </w:r>
      <w:r>
        <w:rPr>
          <w:noProof/>
        </w:rPr>
        <w:fldChar w:fldCharType="end"/>
      </w:r>
    </w:p>
    <w:p w14:paraId="5B86C9F1" w14:textId="042CA24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6.1.6.2.62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_Toc199238333 \h </w:instrText>
      </w:r>
      <w:r>
        <w:rPr>
          <w:noProof/>
        </w:rPr>
      </w:r>
      <w:r>
        <w:rPr>
          <w:noProof/>
        </w:rPr>
        <w:fldChar w:fldCharType="separate"/>
      </w:r>
      <w:r>
        <w:rPr>
          <w:noProof/>
        </w:rPr>
        <w:t>208</w:t>
      </w:r>
      <w:r>
        <w:rPr>
          <w:noProof/>
        </w:rPr>
        <w:fldChar w:fldCharType="end"/>
      </w:r>
    </w:p>
    <w:p w14:paraId="5CFE1C16" w14:textId="31C2419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6.1.6.2.63</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_Toc199238334 \h </w:instrText>
      </w:r>
      <w:r>
        <w:rPr>
          <w:noProof/>
        </w:rPr>
      </w:r>
      <w:r>
        <w:rPr>
          <w:noProof/>
        </w:rPr>
        <w:fldChar w:fldCharType="separate"/>
      </w:r>
      <w:r>
        <w:rPr>
          <w:noProof/>
        </w:rPr>
        <w:t>208</w:t>
      </w:r>
      <w:r>
        <w:rPr>
          <w:noProof/>
        </w:rPr>
        <w:fldChar w:fldCharType="end"/>
      </w:r>
    </w:p>
    <w:p w14:paraId="1B884EC3" w14:textId="366F6C0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val="en-SE" w:eastAsia="zh-CN"/>
          <w14:ligatures w14:val="standardContextual"/>
        </w:rPr>
        <w:tab/>
      </w:r>
      <w:r>
        <w:rPr>
          <w:noProof/>
        </w:rPr>
        <w:t>Type: EcRestrictionDataWb</w:t>
      </w:r>
      <w:r>
        <w:rPr>
          <w:noProof/>
        </w:rPr>
        <w:tab/>
      </w:r>
      <w:r>
        <w:rPr>
          <w:noProof/>
        </w:rPr>
        <w:fldChar w:fldCharType="begin"/>
      </w:r>
      <w:r>
        <w:rPr>
          <w:noProof/>
        </w:rPr>
        <w:instrText xml:space="preserve"> PAGEREF _Toc199238335 \h </w:instrText>
      </w:r>
      <w:r>
        <w:rPr>
          <w:noProof/>
        </w:rPr>
      </w:r>
      <w:r>
        <w:rPr>
          <w:noProof/>
        </w:rPr>
        <w:fldChar w:fldCharType="separate"/>
      </w:r>
      <w:r>
        <w:rPr>
          <w:noProof/>
        </w:rPr>
        <w:t>209</w:t>
      </w:r>
      <w:r>
        <w:rPr>
          <w:noProof/>
        </w:rPr>
        <w:fldChar w:fldCharType="end"/>
      </w:r>
    </w:p>
    <w:p w14:paraId="57424F5A" w14:textId="326AA44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val="en-SE" w:eastAsia="zh-CN"/>
          <w14:ligatures w14:val="standardContextual"/>
        </w:rPr>
        <w:tab/>
      </w:r>
      <w:r>
        <w:rPr>
          <w:noProof/>
        </w:rPr>
        <w:t>Type: ExtAmfEventSubscription</w:t>
      </w:r>
      <w:r>
        <w:rPr>
          <w:noProof/>
        </w:rPr>
        <w:tab/>
      </w:r>
      <w:r>
        <w:rPr>
          <w:noProof/>
        </w:rPr>
        <w:fldChar w:fldCharType="begin"/>
      </w:r>
      <w:r>
        <w:rPr>
          <w:noProof/>
        </w:rPr>
        <w:instrText xml:space="preserve"> PAGEREF _Toc199238336 \h </w:instrText>
      </w:r>
      <w:r>
        <w:rPr>
          <w:noProof/>
        </w:rPr>
      </w:r>
      <w:r>
        <w:rPr>
          <w:noProof/>
        </w:rPr>
        <w:fldChar w:fldCharType="separate"/>
      </w:r>
      <w:r>
        <w:rPr>
          <w:noProof/>
        </w:rPr>
        <w:t>209</w:t>
      </w:r>
      <w:r>
        <w:rPr>
          <w:noProof/>
        </w:rPr>
        <w:fldChar w:fldCharType="end"/>
      </w:r>
    </w:p>
    <w:p w14:paraId="25EB1899" w14:textId="64090C6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val="en-SE" w:eastAsia="zh-CN"/>
          <w14:ligatures w14:val="standardContextual"/>
        </w:rPr>
        <w:tab/>
      </w:r>
      <w:r>
        <w:rPr>
          <w:noProof/>
        </w:rPr>
        <w:t>Type: AmfEventSubscriptionAddInfo</w:t>
      </w:r>
      <w:r>
        <w:rPr>
          <w:noProof/>
        </w:rPr>
        <w:tab/>
      </w:r>
      <w:r>
        <w:rPr>
          <w:noProof/>
        </w:rPr>
        <w:fldChar w:fldCharType="begin"/>
      </w:r>
      <w:r>
        <w:rPr>
          <w:noProof/>
        </w:rPr>
        <w:instrText xml:space="preserve"> PAGEREF _Toc199238337 \h </w:instrText>
      </w:r>
      <w:r>
        <w:rPr>
          <w:noProof/>
        </w:rPr>
      </w:r>
      <w:r>
        <w:rPr>
          <w:noProof/>
        </w:rPr>
        <w:fldChar w:fldCharType="separate"/>
      </w:r>
      <w:r>
        <w:rPr>
          <w:noProof/>
        </w:rPr>
        <w:t>210</w:t>
      </w:r>
      <w:r>
        <w:rPr>
          <w:noProof/>
        </w:rPr>
        <w:fldChar w:fldCharType="end"/>
      </w:r>
    </w:p>
    <w:p w14:paraId="471B6472" w14:textId="6994C4F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6.1.6.2.67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_Toc199238338 \h </w:instrText>
      </w:r>
      <w:r>
        <w:rPr>
          <w:noProof/>
        </w:rPr>
      </w:r>
      <w:r>
        <w:rPr>
          <w:noProof/>
        </w:rPr>
        <w:fldChar w:fldCharType="separate"/>
      </w:r>
      <w:r>
        <w:rPr>
          <w:noProof/>
        </w:rPr>
        <w:t>212</w:t>
      </w:r>
      <w:r>
        <w:rPr>
          <w:noProof/>
        </w:rPr>
        <w:fldChar w:fldCharType="end"/>
      </w:r>
    </w:p>
    <w:p w14:paraId="00E95278" w14:textId="20246F7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6.1.6.2.68</w:t>
      </w:r>
      <w:r>
        <w:rPr>
          <w:rFonts w:asciiTheme="minorHAnsi" w:eastAsiaTheme="minorEastAsia" w:hAnsiTheme="minorHAnsi" w:cstheme="minorBidi"/>
          <w:noProof/>
          <w:kern w:val="2"/>
          <w:sz w:val="24"/>
          <w:szCs w:val="24"/>
          <w:lang w:val="en-SE" w:eastAsia="zh-CN"/>
          <w14:ligatures w14:val="standardContextual"/>
        </w:rPr>
        <w:tab/>
      </w:r>
      <w:r>
        <w:rPr>
          <w:noProof/>
        </w:rPr>
        <w:t>Type: UeDifferentiationInfo</w:t>
      </w:r>
      <w:r>
        <w:rPr>
          <w:noProof/>
        </w:rPr>
        <w:tab/>
      </w:r>
      <w:r>
        <w:rPr>
          <w:noProof/>
        </w:rPr>
        <w:fldChar w:fldCharType="begin"/>
      </w:r>
      <w:r>
        <w:rPr>
          <w:noProof/>
        </w:rPr>
        <w:instrText xml:space="preserve"> PAGEREF _Toc199238339 \h </w:instrText>
      </w:r>
      <w:r>
        <w:rPr>
          <w:noProof/>
        </w:rPr>
      </w:r>
      <w:r>
        <w:rPr>
          <w:noProof/>
        </w:rPr>
        <w:fldChar w:fldCharType="separate"/>
      </w:r>
      <w:r>
        <w:rPr>
          <w:noProof/>
        </w:rPr>
        <w:t>212</w:t>
      </w:r>
      <w:r>
        <w:rPr>
          <w:noProof/>
        </w:rPr>
        <w:fldChar w:fldCharType="end"/>
      </w:r>
    </w:p>
    <w:p w14:paraId="120D6C09" w14:textId="59F932B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val="en-SE" w:eastAsia="zh-CN"/>
          <w14:ligatures w14:val="standardContextual"/>
        </w:rPr>
        <w:tab/>
      </w:r>
      <w:r>
        <w:rPr>
          <w:noProof/>
        </w:rPr>
        <w:t>Type:</w:t>
      </w:r>
      <w:r w:rsidRPr="00B0179B">
        <w:rPr>
          <w:noProof/>
          <w:lang w:val="en-US" w:eastAsia="zh-CN"/>
        </w:rPr>
        <w:t xml:space="preserve"> CeModeBInd</w:t>
      </w:r>
      <w:r>
        <w:rPr>
          <w:noProof/>
        </w:rPr>
        <w:tab/>
      </w:r>
      <w:r>
        <w:rPr>
          <w:noProof/>
        </w:rPr>
        <w:fldChar w:fldCharType="begin"/>
      </w:r>
      <w:r>
        <w:rPr>
          <w:noProof/>
        </w:rPr>
        <w:instrText xml:space="preserve"> PAGEREF _Toc199238340 \h </w:instrText>
      </w:r>
      <w:r>
        <w:rPr>
          <w:noProof/>
        </w:rPr>
      </w:r>
      <w:r>
        <w:rPr>
          <w:noProof/>
        </w:rPr>
        <w:fldChar w:fldCharType="separate"/>
      </w:r>
      <w:r>
        <w:rPr>
          <w:noProof/>
        </w:rPr>
        <w:t>213</w:t>
      </w:r>
      <w:r>
        <w:rPr>
          <w:noProof/>
        </w:rPr>
        <w:fldChar w:fldCharType="end"/>
      </w:r>
    </w:p>
    <w:p w14:paraId="27F64FB7" w14:textId="1792CD5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val="en-SE" w:eastAsia="zh-CN"/>
          <w14:ligatures w14:val="standardContextual"/>
        </w:rPr>
        <w:tab/>
      </w:r>
      <w:r>
        <w:rPr>
          <w:noProof/>
        </w:rPr>
        <w:t>Type:</w:t>
      </w:r>
      <w:r w:rsidRPr="00B0179B">
        <w:rPr>
          <w:noProof/>
          <w:lang w:val="en-US" w:eastAsia="zh-CN"/>
        </w:rPr>
        <w:t xml:space="preserve"> LteMInd</w:t>
      </w:r>
      <w:r>
        <w:rPr>
          <w:noProof/>
        </w:rPr>
        <w:tab/>
      </w:r>
      <w:r>
        <w:rPr>
          <w:noProof/>
        </w:rPr>
        <w:fldChar w:fldCharType="begin"/>
      </w:r>
      <w:r>
        <w:rPr>
          <w:noProof/>
        </w:rPr>
        <w:instrText xml:space="preserve"> PAGEREF _Toc199238341 \h </w:instrText>
      </w:r>
      <w:r>
        <w:rPr>
          <w:noProof/>
        </w:rPr>
      </w:r>
      <w:r>
        <w:rPr>
          <w:noProof/>
        </w:rPr>
        <w:fldChar w:fldCharType="separate"/>
      </w:r>
      <w:r>
        <w:rPr>
          <w:noProof/>
        </w:rPr>
        <w:t>213</w:t>
      </w:r>
      <w:r>
        <w:rPr>
          <w:noProof/>
        </w:rPr>
        <w:fldChar w:fldCharType="end"/>
      </w:r>
    </w:p>
    <w:p w14:paraId="2F5CF889" w14:textId="0B63E51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val="en-SE" w:eastAsia="zh-CN"/>
          <w14:ligatures w14:val="standardContextual"/>
        </w:rPr>
        <w:tab/>
      </w:r>
      <w:r>
        <w:rPr>
          <w:noProof/>
        </w:rPr>
        <w:t>Type:</w:t>
      </w:r>
      <w:r w:rsidRPr="00B0179B">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_Toc199238342 \h </w:instrText>
      </w:r>
      <w:r>
        <w:rPr>
          <w:noProof/>
        </w:rPr>
      </w:r>
      <w:r>
        <w:rPr>
          <w:noProof/>
        </w:rPr>
        <w:fldChar w:fldCharType="separate"/>
      </w:r>
      <w:r>
        <w:rPr>
          <w:noProof/>
        </w:rPr>
        <w:t>213</w:t>
      </w:r>
      <w:r>
        <w:rPr>
          <w:noProof/>
        </w:rPr>
        <w:fldChar w:fldCharType="end"/>
      </w:r>
    </w:p>
    <w:p w14:paraId="1CB761D2" w14:textId="41D3A90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6.1.6.2.72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ProseContext</w:t>
      </w:r>
      <w:r>
        <w:rPr>
          <w:noProof/>
        </w:rPr>
        <w:tab/>
      </w:r>
      <w:r>
        <w:rPr>
          <w:noProof/>
        </w:rPr>
        <w:fldChar w:fldCharType="begin"/>
      </w:r>
      <w:r>
        <w:rPr>
          <w:noProof/>
        </w:rPr>
        <w:instrText xml:space="preserve"> PAGEREF _Toc199238343 \h </w:instrText>
      </w:r>
      <w:r>
        <w:rPr>
          <w:noProof/>
        </w:rPr>
      </w:r>
      <w:r>
        <w:rPr>
          <w:noProof/>
        </w:rPr>
        <w:fldChar w:fldCharType="separate"/>
      </w:r>
      <w:r>
        <w:rPr>
          <w:noProof/>
        </w:rPr>
        <w:t>214</w:t>
      </w:r>
      <w:r>
        <w:rPr>
          <w:noProof/>
        </w:rPr>
        <w:fldChar w:fldCharType="end"/>
      </w:r>
    </w:p>
    <w:p w14:paraId="42308068" w14:textId="7B6E6FC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6.1.6.2.73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AnalyticsSubscription</w:t>
      </w:r>
      <w:r>
        <w:rPr>
          <w:noProof/>
        </w:rPr>
        <w:tab/>
      </w:r>
      <w:r>
        <w:rPr>
          <w:noProof/>
        </w:rPr>
        <w:fldChar w:fldCharType="begin"/>
      </w:r>
      <w:r>
        <w:rPr>
          <w:noProof/>
        </w:rPr>
        <w:instrText xml:space="preserve"> PAGEREF _Toc199238344 \h </w:instrText>
      </w:r>
      <w:r>
        <w:rPr>
          <w:noProof/>
        </w:rPr>
      </w:r>
      <w:r>
        <w:rPr>
          <w:noProof/>
        </w:rPr>
        <w:fldChar w:fldCharType="separate"/>
      </w:r>
      <w:r>
        <w:rPr>
          <w:noProof/>
        </w:rPr>
        <w:t>214</w:t>
      </w:r>
      <w:r>
        <w:rPr>
          <w:noProof/>
        </w:rPr>
        <w:fldChar w:fldCharType="end"/>
      </w:r>
    </w:p>
    <w:p w14:paraId="59BAE012" w14:textId="1720195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6.1.6.2.74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NwdafSubscription</w:t>
      </w:r>
      <w:r>
        <w:rPr>
          <w:noProof/>
        </w:rPr>
        <w:tab/>
      </w:r>
      <w:r>
        <w:rPr>
          <w:noProof/>
        </w:rPr>
        <w:fldChar w:fldCharType="begin"/>
      </w:r>
      <w:r>
        <w:rPr>
          <w:noProof/>
        </w:rPr>
        <w:instrText xml:space="preserve"> PAGEREF _Toc199238345 \h </w:instrText>
      </w:r>
      <w:r>
        <w:rPr>
          <w:noProof/>
        </w:rPr>
      </w:r>
      <w:r>
        <w:rPr>
          <w:noProof/>
        </w:rPr>
        <w:fldChar w:fldCharType="separate"/>
      </w:r>
      <w:r>
        <w:rPr>
          <w:noProof/>
        </w:rPr>
        <w:t>215</w:t>
      </w:r>
      <w:r>
        <w:rPr>
          <w:noProof/>
        </w:rPr>
        <w:fldChar w:fldCharType="end"/>
      </w:r>
    </w:p>
    <w:p w14:paraId="7133033B" w14:textId="4AD57FC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6.1.6.2.75</w:t>
      </w:r>
      <w:r>
        <w:rPr>
          <w:rFonts w:asciiTheme="minorHAnsi" w:eastAsiaTheme="minorEastAsia" w:hAnsiTheme="minorHAnsi" w:cstheme="minorBidi"/>
          <w:noProof/>
          <w:kern w:val="2"/>
          <w:sz w:val="24"/>
          <w:szCs w:val="24"/>
          <w:lang w:val="en-SE" w:eastAsia="zh-CN"/>
          <w14:ligatures w14:val="standardContextual"/>
        </w:rPr>
        <w:tab/>
      </w:r>
      <w:r>
        <w:rPr>
          <w:noProof/>
        </w:rPr>
        <w:t>Type: UpdpSubscriptionData</w:t>
      </w:r>
      <w:r>
        <w:rPr>
          <w:noProof/>
        </w:rPr>
        <w:tab/>
      </w:r>
      <w:r>
        <w:rPr>
          <w:noProof/>
        </w:rPr>
        <w:fldChar w:fldCharType="begin"/>
      </w:r>
      <w:r>
        <w:rPr>
          <w:noProof/>
        </w:rPr>
        <w:instrText xml:space="preserve"> PAGEREF _Toc199238346 \h </w:instrText>
      </w:r>
      <w:r>
        <w:rPr>
          <w:noProof/>
        </w:rPr>
      </w:r>
      <w:r>
        <w:rPr>
          <w:noProof/>
        </w:rPr>
        <w:fldChar w:fldCharType="separate"/>
      </w:r>
      <w:r>
        <w:rPr>
          <w:noProof/>
        </w:rPr>
        <w:t>215</w:t>
      </w:r>
      <w:r>
        <w:rPr>
          <w:noProof/>
        </w:rPr>
        <w:fldChar w:fldCharType="end"/>
      </w:r>
    </w:p>
    <w:p w14:paraId="4D0FCF77" w14:textId="5283986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6.1.6.2.76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sidRPr="00B0179B">
        <w:rPr>
          <w:noProof/>
          <w:lang w:val="en-US" w:eastAsia="zh-CN"/>
        </w:rPr>
        <w:t>ProSe</w:t>
      </w:r>
      <w:r>
        <w:rPr>
          <w:noProof/>
          <w:lang w:eastAsia="zh-CN"/>
        </w:rPr>
        <w:t>Information</w:t>
      </w:r>
      <w:r>
        <w:rPr>
          <w:noProof/>
        </w:rPr>
        <w:tab/>
      </w:r>
      <w:r>
        <w:rPr>
          <w:noProof/>
        </w:rPr>
        <w:fldChar w:fldCharType="begin"/>
      </w:r>
      <w:r>
        <w:rPr>
          <w:noProof/>
        </w:rPr>
        <w:instrText xml:space="preserve"> PAGEREF _Toc199238347 \h </w:instrText>
      </w:r>
      <w:r>
        <w:rPr>
          <w:noProof/>
        </w:rPr>
      </w:r>
      <w:r>
        <w:rPr>
          <w:noProof/>
        </w:rPr>
        <w:fldChar w:fldCharType="separate"/>
      </w:r>
      <w:r>
        <w:rPr>
          <w:noProof/>
        </w:rPr>
        <w:t>215</w:t>
      </w:r>
      <w:r>
        <w:rPr>
          <w:noProof/>
        </w:rPr>
        <w:fldChar w:fldCharType="end"/>
      </w:r>
    </w:p>
    <w:p w14:paraId="7296EAC2" w14:textId="7E237CD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6.1.6.2.77</w:t>
      </w:r>
      <w:r>
        <w:rPr>
          <w:rFonts w:asciiTheme="minorHAnsi" w:eastAsiaTheme="minorEastAsia" w:hAnsiTheme="minorHAnsi" w:cstheme="minorBidi"/>
          <w:noProof/>
          <w:kern w:val="2"/>
          <w:sz w:val="24"/>
          <w:szCs w:val="24"/>
          <w:lang w:val="en-SE" w:eastAsia="zh-CN"/>
          <w14:ligatures w14:val="standardContextual"/>
        </w:rPr>
        <w:tab/>
      </w:r>
      <w:r>
        <w:rPr>
          <w:noProof/>
        </w:rPr>
        <w:t>Type: ReleaseSessionInfo</w:t>
      </w:r>
      <w:r>
        <w:rPr>
          <w:noProof/>
        </w:rPr>
        <w:tab/>
      </w:r>
      <w:r>
        <w:rPr>
          <w:noProof/>
        </w:rPr>
        <w:fldChar w:fldCharType="begin"/>
      </w:r>
      <w:r>
        <w:rPr>
          <w:noProof/>
        </w:rPr>
        <w:instrText xml:space="preserve"> PAGEREF _Toc199238348 \h </w:instrText>
      </w:r>
      <w:r>
        <w:rPr>
          <w:noProof/>
        </w:rPr>
      </w:r>
      <w:r>
        <w:rPr>
          <w:noProof/>
        </w:rPr>
        <w:fldChar w:fldCharType="separate"/>
      </w:r>
      <w:r>
        <w:rPr>
          <w:noProof/>
        </w:rPr>
        <w:t>215</w:t>
      </w:r>
      <w:r>
        <w:rPr>
          <w:noProof/>
        </w:rPr>
        <w:fldChar w:fldCharType="end"/>
      </w:r>
    </w:p>
    <w:p w14:paraId="22B90F36" w14:textId="33F3261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6.1.6.2.78</w:t>
      </w:r>
      <w:r>
        <w:rPr>
          <w:rFonts w:asciiTheme="minorHAnsi" w:eastAsiaTheme="minorEastAsia" w:hAnsiTheme="minorHAnsi" w:cstheme="minorBidi"/>
          <w:noProof/>
          <w:kern w:val="2"/>
          <w:sz w:val="24"/>
          <w:szCs w:val="24"/>
          <w:lang w:val="en-SE" w:eastAsia="zh-CN"/>
          <w14:ligatures w14:val="standardContextual"/>
        </w:rPr>
        <w:tab/>
      </w:r>
      <w:r>
        <w:rPr>
          <w:noProof/>
        </w:rPr>
        <w:t>Type: AreaOfInterestEventState</w:t>
      </w:r>
      <w:r>
        <w:rPr>
          <w:noProof/>
        </w:rPr>
        <w:tab/>
      </w:r>
      <w:r>
        <w:rPr>
          <w:noProof/>
        </w:rPr>
        <w:fldChar w:fldCharType="begin"/>
      </w:r>
      <w:r>
        <w:rPr>
          <w:noProof/>
        </w:rPr>
        <w:instrText xml:space="preserve"> PAGEREF _Toc199238349 \h </w:instrText>
      </w:r>
      <w:r>
        <w:rPr>
          <w:noProof/>
        </w:rPr>
      </w:r>
      <w:r>
        <w:rPr>
          <w:noProof/>
        </w:rPr>
        <w:fldChar w:fldCharType="separate"/>
      </w:r>
      <w:r>
        <w:rPr>
          <w:noProof/>
        </w:rPr>
        <w:t>216</w:t>
      </w:r>
      <w:r>
        <w:rPr>
          <w:noProof/>
        </w:rPr>
        <w:fldChar w:fldCharType="end"/>
      </w:r>
    </w:p>
    <w:p w14:paraId="3089527A" w14:textId="561E394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6.1.6.2.79</w:t>
      </w:r>
      <w:r>
        <w:rPr>
          <w:rFonts w:asciiTheme="minorHAnsi" w:eastAsiaTheme="minorEastAsia" w:hAnsiTheme="minorHAnsi" w:cstheme="minorBidi"/>
          <w:noProof/>
          <w:kern w:val="2"/>
          <w:sz w:val="24"/>
          <w:szCs w:val="24"/>
          <w:lang w:val="en-SE" w:eastAsia="zh-CN"/>
          <w14:ligatures w14:val="standardContextual"/>
        </w:rPr>
        <w:tab/>
      </w:r>
      <w:r>
        <w:rPr>
          <w:noProof/>
        </w:rPr>
        <w:t>Type: TssInformation</w:t>
      </w:r>
      <w:r>
        <w:rPr>
          <w:noProof/>
        </w:rPr>
        <w:tab/>
      </w:r>
      <w:r>
        <w:rPr>
          <w:noProof/>
        </w:rPr>
        <w:fldChar w:fldCharType="begin"/>
      </w:r>
      <w:r>
        <w:rPr>
          <w:noProof/>
        </w:rPr>
        <w:instrText xml:space="preserve"> PAGEREF _Toc199238350 \h </w:instrText>
      </w:r>
      <w:r>
        <w:rPr>
          <w:noProof/>
        </w:rPr>
      </w:r>
      <w:r>
        <w:rPr>
          <w:noProof/>
        </w:rPr>
        <w:fldChar w:fldCharType="separate"/>
      </w:r>
      <w:r>
        <w:rPr>
          <w:noProof/>
        </w:rPr>
        <w:t>216</w:t>
      </w:r>
      <w:r>
        <w:rPr>
          <w:noProof/>
        </w:rPr>
        <w:fldChar w:fldCharType="end"/>
      </w:r>
    </w:p>
    <w:p w14:paraId="1F2DCD37" w14:textId="6E9F828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6.1.6.2.80</w:t>
      </w:r>
      <w:r>
        <w:rPr>
          <w:rFonts w:asciiTheme="minorHAnsi" w:eastAsiaTheme="minorEastAsia" w:hAnsiTheme="minorHAnsi" w:cstheme="minorBidi"/>
          <w:noProof/>
          <w:kern w:val="2"/>
          <w:sz w:val="24"/>
          <w:szCs w:val="24"/>
          <w:lang w:val="en-SE" w:eastAsia="zh-CN"/>
          <w14:ligatures w14:val="standardContextual"/>
        </w:rPr>
        <w:tab/>
      </w:r>
      <w:r>
        <w:rPr>
          <w:noProof/>
        </w:rPr>
        <w:t>Type: AmPolicyInfoContainer</w:t>
      </w:r>
      <w:r>
        <w:rPr>
          <w:noProof/>
        </w:rPr>
        <w:tab/>
      </w:r>
      <w:r>
        <w:rPr>
          <w:noProof/>
        </w:rPr>
        <w:fldChar w:fldCharType="begin"/>
      </w:r>
      <w:r>
        <w:rPr>
          <w:noProof/>
        </w:rPr>
        <w:instrText xml:space="preserve"> PAGEREF _Toc199238351 \h </w:instrText>
      </w:r>
      <w:r>
        <w:rPr>
          <w:noProof/>
        </w:rPr>
      </w:r>
      <w:r>
        <w:rPr>
          <w:noProof/>
        </w:rPr>
        <w:fldChar w:fldCharType="separate"/>
      </w:r>
      <w:r>
        <w:rPr>
          <w:noProof/>
        </w:rPr>
        <w:t>217</w:t>
      </w:r>
      <w:r>
        <w:rPr>
          <w:noProof/>
        </w:rPr>
        <w:fldChar w:fldCharType="end"/>
      </w:r>
    </w:p>
    <w:p w14:paraId="3B2687FB" w14:textId="6B7ED69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6.1.6.2.81</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sidRPr="00B0179B">
        <w:rPr>
          <w:noProof/>
          <w:lang w:val="en-US" w:eastAsia="zh-CN"/>
        </w:rPr>
        <w:t>Rslp</w:t>
      </w:r>
      <w:r>
        <w:rPr>
          <w:noProof/>
          <w:lang w:eastAsia="zh-CN"/>
        </w:rPr>
        <w:t>Information</w:t>
      </w:r>
      <w:r>
        <w:rPr>
          <w:noProof/>
        </w:rPr>
        <w:tab/>
      </w:r>
      <w:r>
        <w:rPr>
          <w:noProof/>
        </w:rPr>
        <w:fldChar w:fldCharType="begin"/>
      </w:r>
      <w:r>
        <w:rPr>
          <w:noProof/>
        </w:rPr>
        <w:instrText xml:space="preserve"> PAGEREF _Toc199238352 \h </w:instrText>
      </w:r>
      <w:r>
        <w:rPr>
          <w:noProof/>
        </w:rPr>
      </w:r>
      <w:r>
        <w:rPr>
          <w:noProof/>
        </w:rPr>
        <w:fldChar w:fldCharType="separate"/>
      </w:r>
      <w:r>
        <w:rPr>
          <w:noProof/>
        </w:rPr>
        <w:t>217</w:t>
      </w:r>
      <w:r>
        <w:rPr>
          <w:noProof/>
        </w:rPr>
        <w:fldChar w:fldCharType="end"/>
      </w:r>
    </w:p>
    <w:p w14:paraId="503B6938" w14:textId="6CC8A5C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6.1.6.2.82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A2xContext</w:t>
      </w:r>
      <w:r>
        <w:rPr>
          <w:noProof/>
        </w:rPr>
        <w:tab/>
      </w:r>
      <w:r>
        <w:rPr>
          <w:noProof/>
        </w:rPr>
        <w:fldChar w:fldCharType="begin"/>
      </w:r>
      <w:r>
        <w:rPr>
          <w:noProof/>
        </w:rPr>
        <w:instrText xml:space="preserve"> PAGEREF _Toc199238353 \h </w:instrText>
      </w:r>
      <w:r>
        <w:rPr>
          <w:noProof/>
        </w:rPr>
      </w:r>
      <w:r>
        <w:rPr>
          <w:noProof/>
        </w:rPr>
        <w:fldChar w:fldCharType="separate"/>
      </w:r>
      <w:r>
        <w:rPr>
          <w:noProof/>
        </w:rPr>
        <w:t>217</w:t>
      </w:r>
      <w:r>
        <w:rPr>
          <w:noProof/>
        </w:rPr>
        <w:fldChar w:fldCharType="end"/>
      </w:r>
    </w:p>
    <w:p w14:paraId="12407CA9" w14:textId="055678E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6.1.6.2.83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sidRPr="00B0179B">
        <w:rPr>
          <w:noProof/>
          <w:lang w:val="en-US" w:eastAsia="zh-CN"/>
        </w:rPr>
        <w:t>A2x</w:t>
      </w:r>
      <w:r>
        <w:rPr>
          <w:noProof/>
          <w:lang w:eastAsia="zh-CN"/>
        </w:rPr>
        <w:t>Information</w:t>
      </w:r>
      <w:r>
        <w:rPr>
          <w:noProof/>
        </w:rPr>
        <w:tab/>
      </w:r>
      <w:r>
        <w:rPr>
          <w:noProof/>
        </w:rPr>
        <w:fldChar w:fldCharType="begin"/>
      </w:r>
      <w:r>
        <w:rPr>
          <w:noProof/>
        </w:rPr>
        <w:instrText xml:space="preserve"> PAGEREF _Toc199238354 \h </w:instrText>
      </w:r>
      <w:r>
        <w:rPr>
          <w:noProof/>
        </w:rPr>
      </w:r>
      <w:r>
        <w:rPr>
          <w:noProof/>
        </w:rPr>
        <w:fldChar w:fldCharType="separate"/>
      </w:r>
      <w:r>
        <w:rPr>
          <w:noProof/>
        </w:rPr>
        <w:t>217</w:t>
      </w:r>
      <w:r>
        <w:rPr>
          <w:noProof/>
        </w:rPr>
        <w:fldChar w:fldCharType="end"/>
      </w:r>
    </w:p>
    <w:p w14:paraId="4EFB27C6" w14:textId="41B56E8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6.1.6.2.84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LcsUpContext</w:t>
      </w:r>
      <w:r>
        <w:rPr>
          <w:noProof/>
        </w:rPr>
        <w:tab/>
      </w:r>
      <w:r>
        <w:rPr>
          <w:noProof/>
        </w:rPr>
        <w:fldChar w:fldCharType="begin"/>
      </w:r>
      <w:r>
        <w:rPr>
          <w:noProof/>
        </w:rPr>
        <w:instrText xml:space="preserve"> PAGEREF _Toc199238355 \h </w:instrText>
      </w:r>
      <w:r>
        <w:rPr>
          <w:noProof/>
        </w:rPr>
      </w:r>
      <w:r>
        <w:rPr>
          <w:noProof/>
        </w:rPr>
        <w:fldChar w:fldCharType="separate"/>
      </w:r>
      <w:r>
        <w:rPr>
          <w:noProof/>
        </w:rPr>
        <w:t>218</w:t>
      </w:r>
      <w:r>
        <w:rPr>
          <w:noProof/>
        </w:rPr>
        <w:fldChar w:fldCharType="end"/>
      </w:r>
    </w:p>
    <w:p w14:paraId="1431C29B" w14:textId="443B96E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6.1.6.2.85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DeregInactTimerInfo</w:t>
      </w:r>
      <w:r>
        <w:rPr>
          <w:noProof/>
        </w:rPr>
        <w:tab/>
      </w:r>
      <w:r>
        <w:rPr>
          <w:noProof/>
        </w:rPr>
        <w:fldChar w:fldCharType="begin"/>
      </w:r>
      <w:r>
        <w:rPr>
          <w:noProof/>
        </w:rPr>
        <w:instrText xml:space="preserve"> PAGEREF _Toc199238356 \h </w:instrText>
      </w:r>
      <w:r>
        <w:rPr>
          <w:noProof/>
        </w:rPr>
      </w:r>
      <w:r>
        <w:rPr>
          <w:noProof/>
        </w:rPr>
        <w:fldChar w:fldCharType="separate"/>
      </w:r>
      <w:r>
        <w:rPr>
          <w:noProof/>
        </w:rPr>
        <w:t>218</w:t>
      </w:r>
      <w:r>
        <w:rPr>
          <w:noProof/>
        </w:rPr>
        <w:fldChar w:fldCharType="end"/>
      </w:r>
    </w:p>
    <w:p w14:paraId="54036875" w14:textId="6190CE8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6.1.6.2.86</w:t>
      </w:r>
      <w:r>
        <w:rPr>
          <w:rFonts w:asciiTheme="minorHAnsi" w:eastAsiaTheme="minorEastAsia" w:hAnsiTheme="minorHAnsi" w:cstheme="minorBidi"/>
          <w:noProof/>
          <w:kern w:val="2"/>
          <w:sz w:val="24"/>
          <w:szCs w:val="24"/>
          <w:lang w:val="en-SE" w:eastAsia="zh-CN"/>
          <w14:ligatures w14:val="standardContextual"/>
        </w:rPr>
        <w:tab/>
      </w:r>
      <w:r>
        <w:rPr>
          <w:noProof/>
        </w:rPr>
        <w:t>Type: TssRspPerNgran</w:t>
      </w:r>
      <w:r>
        <w:rPr>
          <w:noProof/>
        </w:rPr>
        <w:tab/>
      </w:r>
      <w:r>
        <w:rPr>
          <w:noProof/>
        </w:rPr>
        <w:fldChar w:fldCharType="begin"/>
      </w:r>
      <w:r>
        <w:rPr>
          <w:noProof/>
        </w:rPr>
        <w:instrText xml:space="preserve"> PAGEREF _Toc199238357 \h </w:instrText>
      </w:r>
      <w:r>
        <w:rPr>
          <w:noProof/>
        </w:rPr>
      </w:r>
      <w:r>
        <w:rPr>
          <w:noProof/>
        </w:rPr>
        <w:fldChar w:fldCharType="separate"/>
      </w:r>
      <w:r>
        <w:rPr>
          <w:noProof/>
        </w:rPr>
        <w:t>218</w:t>
      </w:r>
      <w:r>
        <w:rPr>
          <w:noProof/>
        </w:rPr>
        <w:fldChar w:fldCharType="end"/>
      </w:r>
    </w:p>
    <w:p w14:paraId="21CB3A88" w14:textId="5B9F28E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6.1.6.2.87</w:t>
      </w:r>
      <w:r>
        <w:rPr>
          <w:rFonts w:asciiTheme="minorHAnsi" w:eastAsiaTheme="minorEastAsia" w:hAnsiTheme="minorHAnsi" w:cstheme="minorBidi"/>
          <w:noProof/>
          <w:kern w:val="2"/>
          <w:sz w:val="24"/>
          <w:szCs w:val="24"/>
          <w:lang w:val="en-SE" w:eastAsia="zh-CN"/>
          <w14:ligatures w14:val="standardContextual"/>
        </w:rPr>
        <w:tab/>
      </w:r>
      <w:r>
        <w:rPr>
          <w:noProof/>
        </w:rPr>
        <w:t>Type: SliceReplacementMapping</w:t>
      </w:r>
      <w:r>
        <w:rPr>
          <w:noProof/>
        </w:rPr>
        <w:tab/>
      </w:r>
      <w:r>
        <w:rPr>
          <w:noProof/>
        </w:rPr>
        <w:fldChar w:fldCharType="begin"/>
      </w:r>
      <w:r>
        <w:rPr>
          <w:noProof/>
        </w:rPr>
        <w:instrText xml:space="preserve"> PAGEREF _Toc199238358 \h </w:instrText>
      </w:r>
      <w:r>
        <w:rPr>
          <w:noProof/>
        </w:rPr>
      </w:r>
      <w:r>
        <w:rPr>
          <w:noProof/>
        </w:rPr>
        <w:fldChar w:fldCharType="separate"/>
      </w:r>
      <w:r>
        <w:rPr>
          <w:noProof/>
        </w:rPr>
        <w:t>218</w:t>
      </w:r>
      <w:r>
        <w:rPr>
          <w:noProof/>
        </w:rPr>
        <w:fldChar w:fldCharType="end"/>
      </w:r>
    </w:p>
    <w:p w14:paraId="0C9127B6" w14:textId="3F00E1E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6.1.6.2.88</w:t>
      </w:r>
      <w:r>
        <w:rPr>
          <w:rFonts w:asciiTheme="minorHAnsi" w:eastAsiaTheme="minorEastAsia" w:hAnsiTheme="minorHAnsi" w:cstheme="minorBidi"/>
          <w:noProof/>
          <w:kern w:val="2"/>
          <w:sz w:val="24"/>
          <w:szCs w:val="24"/>
          <w:lang w:val="en-SE" w:eastAsia="zh-CN"/>
          <w14:ligatures w14:val="standardContextual"/>
        </w:rPr>
        <w:tab/>
      </w:r>
      <w:r>
        <w:rPr>
          <w:noProof/>
        </w:rPr>
        <w:t>Type: Slice</w:t>
      </w:r>
      <w:r>
        <w:rPr>
          <w:noProof/>
          <w:lang w:eastAsia="zh-CN"/>
        </w:rPr>
        <w:t>DeregInactConfig</w:t>
      </w:r>
      <w:r>
        <w:rPr>
          <w:noProof/>
        </w:rPr>
        <w:tab/>
      </w:r>
      <w:r>
        <w:rPr>
          <w:noProof/>
        </w:rPr>
        <w:fldChar w:fldCharType="begin"/>
      </w:r>
      <w:r>
        <w:rPr>
          <w:noProof/>
        </w:rPr>
        <w:instrText xml:space="preserve"> PAGEREF _Toc199238359 \h </w:instrText>
      </w:r>
      <w:r>
        <w:rPr>
          <w:noProof/>
        </w:rPr>
      </w:r>
      <w:r>
        <w:rPr>
          <w:noProof/>
        </w:rPr>
        <w:fldChar w:fldCharType="separate"/>
      </w:r>
      <w:r>
        <w:rPr>
          <w:noProof/>
        </w:rPr>
        <w:t>218</w:t>
      </w:r>
      <w:r>
        <w:rPr>
          <w:noProof/>
        </w:rPr>
        <w:fldChar w:fldCharType="end"/>
      </w:r>
    </w:p>
    <w:p w14:paraId="37AD1C5A" w14:textId="2294E012"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6.1.6.3</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Simple data types and enumerations</w:t>
      </w:r>
      <w:r>
        <w:rPr>
          <w:noProof/>
        </w:rPr>
        <w:tab/>
      </w:r>
      <w:r>
        <w:rPr>
          <w:noProof/>
        </w:rPr>
        <w:fldChar w:fldCharType="begin"/>
      </w:r>
      <w:r>
        <w:rPr>
          <w:noProof/>
        </w:rPr>
        <w:instrText xml:space="preserve"> PAGEREF _Toc199238360 \h </w:instrText>
      </w:r>
      <w:r>
        <w:rPr>
          <w:noProof/>
        </w:rPr>
      </w:r>
      <w:r>
        <w:rPr>
          <w:noProof/>
        </w:rPr>
        <w:fldChar w:fldCharType="separate"/>
      </w:r>
      <w:r>
        <w:rPr>
          <w:noProof/>
        </w:rPr>
        <w:t>219</w:t>
      </w:r>
      <w:r>
        <w:rPr>
          <w:noProof/>
        </w:rPr>
        <w:fldChar w:fldCharType="end"/>
      </w:r>
    </w:p>
    <w:p w14:paraId="07257B1F" w14:textId="0EA2E2B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_Toc199238361 \h </w:instrText>
      </w:r>
      <w:r>
        <w:rPr>
          <w:noProof/>
        </w:rPr>
      </w:r>
      <w:r>
        <w:rPr>
          <w:noProof/>
        </w:rPr>
        <w:fldChar w:fldCharType="separate"/>
      </w:r>
      <w:r>
        <w:rPr>
          <w:noProof/>
        </w:rPr>
        <w:t>219</w:t>
      </w:r>
      <w:r>
        <w:rPr>
          <w:noProof/>
        </w:rPr>
        <w:fldChar w:fldCharType="end"/>
      </w:r>
    </w:p>
    <w:p w14:paraId="43F1003F" w14:textId="62B6CD9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_Toc199238362 \h </w:instrText>
      </w:r>
      <w:r>
        <w:rPr>
          <w:noProof/>
        </w:rPr>
      </w:r>
      <w:r>
        <w:rPr>
          <w:noProof/>
        </w:rPr>
        <w:fldChar w:fldCharType="separate"/>
      </w:r>
      <w:r>
        <w:rPr>
          <w:noProof/>
        </w:rPr>
        <w:t>219</w:t>
      </w:r>
      <w:r>
        <w:rPr>
          <w:noProof/>
        </w:rPr>
        <w:fldChar w:fldCharType="end"/>
      </w:r>
    </w:p>
    <w:p w14:paraId="0FA33C45" w14:textId="1EB058A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6.1.6.3.3</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_Toc199238363 \h </w:instrText>
      </w:r>
      <w:r>
        <w:rPr>
          <w:noProof/>
        </w:rPr>
      </w:r>
      <w:r>
        <w:rPr>
          <w:noProof/>
        </w:rPr>
        <w:fldChar w:fldCharType="separate"/>
      </w:r>
      <w:r>
        <w:rPr>
          <w:noProof/>
        </w:rPr>
        <w:t>220</w:t>
      </w:r>
      <w:r>
        <w:rPr>
          <w:noProof/>
        </w:rPr>
        <w:fldChar w:fldCharType="end"/>
      </w:r>
    </w:p>
    <w:p w14:paraId="044BCC35" w14:textId="2050F66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6.1.6.3.4</w:t>
      </w:r>
      <w:r>
        <w:rPr>
          <w:rFonts w:asciiTheme="minorHAnsi" w:eastAsiaTheme="minorEastAsia" w:hAnsiTheme="minorHAnsi" w:cstheme="minorBidi"/>
          <w:noProof/>
          <w:kern w:val="2"/>
          <w:sz w:val="24"/>
          <w:szCs w:val="24"/>
          <w:lang w:val="en-SE" w:eastAsia="zh-CN"/>
          <w14:ligatures w14:val="standardContextual"/>
        </w:rPr>
        <w:tab/>
      </w:r>
      <w:r>
        <w:rPr>
          <w:noProof/>
        </w:rPr>
        <w:t>Enumeration: N2InformationClass</w:t>
      </w:r>
      <w:r>
        <w:rPr>
          <w:noProof/>
        </w:rPr>
        <w:tab/>
      </w:r>
      <w:r>
        <w:rPr>
          <w:noProof/>
        </w:rPr>
        <w:fldChar w:fldCharType="begin"/>
      </w:r>
      <w:r>
        <w:rPr>
          <w:noProof/>
        </w:rPr>
        <w:instrText xml:space="preserve"> PAGEREF _Toc199238364 \h </w:instrText>
      </w:r>
      <w:r>
        <w:rPr>
          <w:noProof/>
        </w:rPr>
      </w:r>
      <w:r>
        <w:rPr>
          <w:noProof/>
        </w:rPr>
        <w:fldChar w:fldCharType="separate"/>
      </w:r>
      <w:r>
        <w:rPr>
          <w:noProof/>
        </w:rPr>
        <w:t>220</w:t>
      </w:r>
      <w:r>
        <w:rPr>
          <w:noProof/>
        </w:rPr>
        <w:fldChar w:fldCharType="end"/>
      </w:r>
    </w:p>
    <w:p w14:paraId="6AE5B603" w14:textId="76EAE5E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6.1.6.3.5</w:t>
      </w:r>
      <w:r>
        <w:rPr>
          <w:rFonts w:asciiTheme="minorHAnsi" w:eastAsiaTheme="minorEastAsia" w:hAnsiTheme="minorHAnsi" w:cstheme="minorBidi"/>
          <w:noProof/>
          <w:kern w:val="2"/>
          <w:sz w:val="24"/>
          <w:szCs w:val="24"/>
          <w:lang w:val="en-SE" w:eastAsia="zh-CN"/>
          <w14:ligatures w14:val="standardContextual"/>
        </w:rPr>
        <w:tab/>
      </w:r>
      <w:r>
        <w:rPr>
          <w:noProof/>
        </w:rPr>
        <w:t>Enumeration: N1MessageClass</w:t>
      </w:r>
      <w:r>
        <w:rPr>
          <w:noProof/>
        </w:rPr>
        <w:tab/>
      </w:r>
      <w:r>
        <w:rPr>
          <w:noProof/>
        </w:rPr>
        <w:fldChar w:fldCharType="begin"/>
      </w:r>
      <w:r>
        <w:rPr>
          <w:noProof/>
        </w:rPr>
        <w:instrText xml:space="preserve"> PAGEREF _Toc199238365 \h </w:instrText>
      </w:r>
      <w:r>
        <w:rPr>
          <w:noProof/>
        </w:rPr>
      </w:r>
      <w:r>
        <w:rPr>
          <w:noProof/>
        </w:rPr>
        <w:fldChar w:fldCharType="separate"/>
      </w:r>
      <w:r>
        <w:rPr>
          <w:noProof/>
        </w:rPr>
        <w:t>220</w:t>
      </w:r>
      <w:r>
        <w:rPr>
          <w:noProof/>
        </w:rPr>
        <w:fldChar w:fldCharType="end"/>
      </w:r>
    </w:p>
    <w:p w14:paraId="09848A1A" w14:textId="0653484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6.1.6.3.6</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_Toc199238366 \h </w:instrText>
      </w:r>
      <w:r>
        <w:rPr>
          <w:noProof/>
        </w:rPr>
      </w:r>
      <w:r>
        <w:rPr>
          <w:noProof/>
        </w:rPr>
        <w:fldChar w:fldCharType="separate"/>
      </w:r>
      <w:r>
        <w:rPr>
          <w:noProof/>
        </w:rPr>
        <w:t>221</w:t>
      </w:r>
      <w:r>
        <w:rPr>
          <w:noProof/>
        </w:rPr>
        <w:fldChar w:fldCharType="end"/>
      </w:r>
    </w:p>
    <w:p w14:paraId="3CB2C869" w14:textId="1F554C9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994677">
        <w:rPr>
          <w:noProof/>
          <w:lang w:val="en-SE"/>
        </w:rPr>
        <w:t>6.1.6.3.7</w:t>
      </w:r>
      <w:r>
        <w:rPr>
          <w:rFonts w:asciiTheme="minorHAnsi" w:eastAsiaTheme="minorEastAsia" w:hAnsiTheme="minorHAnsi" w:cstheme="minorBidi"/>
          <w:noProof/>
          <w:kern w:val="2"/>
          <w:sz w:val="24"/>
          <w:szCs w:val="24"/>
          <w:lang w:val="en-SE" w:eastAsia="zh-CN"/>
          <w14:ligatures w14:val="standardContextual"/>
        </w:rPr>
        <w:tab/>
      </w:r>
      <w:r w:rsidRPr="00994677">
        <w:rPr>
          <w:noProof/>
          <w:lang w:val="en-SE"/>
        </w:rPr>
        <w:t>Enumeration: UeContextTransfer</w:t>
      </w:r>
      <w:r w:rsidRPr="00994677">
        <w:rPr>
          <w:noProof/>
          <w:lang w:val="en-SE" w:eastAsia="zh-CN"/>
        </w:rPr>
        <w:t>Status</w:t>
      </w:r>
      <w:r w:rsidRPr="00994677">
        <w:rPr>
          <w:noProof/>
          <w:lang w:val="en-SE"/>
        </w:rPr>
        <w:tab/>
      </w:r>
      <w:r>
        <w:rPr>
          <w:noProof/>
        </w:rPr>
        <w:fldChar w:fldCharType="begin"/>
      </w:r>
      <w:r w:rsidRPr="00994677">
        <w:rPr>
          <w:noProof/>
          <w:lang w:val="en-SE"/>
        </w:rPr>
        <w:instrText xml:space="preserve"> PAGEREF _Toc199238367 \h </w:instrText>
      </w:r>
      <w:r>
        <w:rPr>
          <w:noProof/>
        </w:rPr>
      </w:r>
      <w:r>
        <w:rPr>
          <w:noProof/>
        </w:rPr>
        <w:fldChar w:fldCharType="separate"/>
      </w:r>
      <w:r w:rsidRPr="00994677">
        <w:rPr>
          <w:noProof/>
          <w:lang w:val="en-SE"/>
        </w:rPr>
        <w:t>222</w:t>
      </w:r>
      <w:r>
        <w:rPr>
          <w:noProof/>
        </w:rPr>
        <w:fldChar w:fldCharType="end"/>
      </w:r>
    </w:p>
    <w:p w14:paraId="31BF2A21" w14:textId="59C7835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994677">
        <w:rPr>
          <w:noProof/>
          <w:lang w:val="en-SE"/>
        </w:rPr>
        <w:t>6.1.6.3.8</w:t>
      </w:r>
      <w:r>
        <w:rPr>
          <w:rFonts w:asciiTheme="minorHAnsi" w:eastAsiaTheme="minorEastAsia" w:hAnsiTheme="minorHAnsi" w:cstheme="minorBidi"/>
          <w:noProof/>
          <w:kern w:val="2"/>
          <w:sz w:val="24"/>
          <w:szCs w:val="24"/>
          <w:lang w:val="en-SE" w:eastAsia="zh-CN"/>
          <w14:ligatures w14:val="standardContextual"/>
        </w:rPr>
        <w:tab/>
      </w:r>
      <w:r w:rsidRPr="00994677">
        <w:rPr>
          <w:noProof/>
          <w:lang w:val="en-SE"/>
        </w:rPr>
        <w:t xml:space="preserve">Enumeration: </w:t>
      </w:r>
      <w:r w:rsidRPr="00994677">
        <w:rPr>
          <w:noProof/>
          <w:lang w:val="en-SE" w:eastAsia="zh-CN"/>
        </w:rPr>
        <w:t>N2InformationTransferResult</w:t>
      </w:r>
      <w:r w:rsidRPr="00994677">
        <w:rPr>
          <w:noProof/>
          <w:lang w:val="en-SE"/>
        </w:rPr>
        <w:tab/>
      </w:r>
      <w:r>
        <w:rPr>
          <w:noProof/>
        </w:rPr>
        <w:fldChar w:fldCharType="begin"/>
      </w:r>
      <w:r w:rsidRPr="00994677">
        <w:rPr>
          <w:noProof/>
          <w:lang w:val="en-SE"/>
        </w:rPr>
        <w:instrText xml:space="preserve"> PAGEREF _Toc199238368 \h </w:instrText>
      </w:r>
      <w:r>
        <w:rPr>
          <w:noProof/>
        </w:rPr>
      </w:r>
      <w:r>
        <w:rPr>
          <w:noProof/>
        </w:rPr>
        <w:fldChar w:fldCharType="separate"/>
      </w:r>
      <w:r w:rsidRPr="00994677">
        <w:rPr>
          <w:noProof/>
          <w:lang w:val="en-SE"/>
        </w:rPr>
        <w:t>222</w:t>
      </w:r>
      <w:r>
        <w:rPr>
          <w:noProof/>
        </w:rPr>
        <w:fldChar w:fldCharType="end"/>
      </w:r>
    </w:p>
    <w:p w14:paraId="0DC0007E" w14:textId="3E5EDA6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994677">
        <w:rPr>
          <w:noProof/>
          <w:lang w:val="en-SE"/>
        </w:rPr>
        <w:t>6.1.6.3.9</w:t>
      </w:r>
      <w:r>
        <w:rPr>
          <w:rFonts w:asciiTheme="minorHAnsi" w:eastAsiaTheme="minorEastAsia" w:hAnsiTheme="minorHAnsi" w:cstheme="minorBidi"/>
          <w:noProof/>
          <w:kern w:val="2"/>
          <w:sz w:val="24"/>
          <w:szCs w:val="24"/>
          <w:lang w:val="en-SE" w:eastAsia="zh-CN"/>
          <w14:ligatures w14:val="standardContextual"/>
        </w:rPr>
        <w:tab/>
      </w:r>
      <w:r w:rsidRPr="00994677">
        <w:rPr>
          <w:noProof/>
          <w:lang w:val="en-SE"/>
        </w:rPr>
        <w:t>Enumeration: Ciphering</w:t>
      </w:r>
      <w:r w:rsidRPr="00994677">
        <w:rPr>
          <w:noProof/>
          <w:lang w:val="en-SE" w:eastAsia="zh-CN"/>
        </w:rPr>
        <w:t>Algorithm</w:t>
      </w:r>
      <w:r w:rsidRPr="00994677">
        <w:rPr>
          <w:noProof/>
          <w:lang w:val="en-SE"/>
        </w:rPr>
        <w:tab/>
      </w:r>
      <w:r>
        <w:rPr>
          <w:noProof/>
        </w:rPr>
        <w:fldChar w:fldCharType="begin"/>
      </w:r>
      <w:r w:rsidRPr="00994677">
        <w:rPr>
          <w:noProof/>
          <w:lang w:val="en-SE"/>
        </w:rPr>
        <w:instrText xml:space="preserve"> PAGEREF _Toc199238369 \h </w:instrText>
      </w:r>
      <w:r>
        <w:rPr>
          <w:noProof/>
        </w:rPr>
      </w:r>
      <w:r>
        <w:rPr>
          <w:noProof/>
        </w:rPr>
        <w:fldChar w:fldCharType="separate"/>
      </w:r>
      <w:r w:rsidRPr="00994677">
        <w:rPr>
          <w:noProof/>
          <w:lang w:val="en-SE"/>
        </w:rPr>
        <w:t>222</w:t>
      </w:r>
      <w:r>
        <w:rPr>
          <w:noProof/>
        </w:rPr>
        <w:fldChar w:fldCharType="end"/>
      </w:r>
    </w:p>
    <w:p w14:paraId="19DFA6B6" w14:textId="6EC3088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994677">
        <w:rPr>
          <w:noProof/>
          <w:lang w:val="en-SE"/>
        </w:rPr>
        <w:t>6.1.6.3.10</w:t>
      </w:r>
      <w:r>
        <w:rPr>
          <w:rFonts w:asciiTheme="minorHAnsi" w:eastAsiaTheme="minorEastAsia" w:hAnsiTheme="minorHAnsi" w:cstheme="minorBidi"/>
          <w:noProof/>
          <w:kern w:val="2"/>
          <w:sz w:val="24"/>
          <w:szCs w:val="24"/>
          <w:lang w:val="en-SE" w:eastAsia="zh-CN"/>
          <w14:ligatures w14:val="standardContextual"/>
        </w:rPr>
        <w:tab/>
      </w:r>
      <w:r w:rsidRPr="00994677">
        <w:rPr>
          <w:noProof/>
          <w:lang w:val="en-SE"/>
        </w:rPr>
        <w:t xml:space="preserve">Enumeration: </w:t>
      </w:r>
      <w:r w:rsidRPr="00994677">
        <w:rPr>
          <w:noProof/>
          <w:lang w:val="en-SE" w:eastAsia="zh-CN"/>
        </w:rPr>
        <w:t>IntegrityAlgorithm</w:t>
      </w:r>
      <w:r w:rsidRPr="00994677">
        <w:rPr>
          <w:noProof/>
          <w:lang w:val="en-SE"/>
        </w:rPr>
        <w:tab/>
      </w:r>
      <w:r>
        <w:rPr>
          <w:noProof/>
        </w:rPr>
        <w:fldChar w:fldCharType="begin"/>
      </w:r>
      <w:r w:rsidRPr="00994677">
        <w:rPr>
          <w:noProof/>
          <w:lang w:val="en-SE"/>
        </w:rPr>
        <w:instrText xml:space="preserve"> PAGEREF _Toc199238370 \h </w:instrText>
      </w:r>
      <w:r>
        <w:rPr>
          <w:noProof/>
        </w:rPr>
      </w:r>
      <w:r>
        <w:rPr>
          <w:noProof/>
        </w:rPr>
        <w:fldChar w:fldCharType="separate"/>
      </w:r>
      <w:r w:rsidRPr="00994677">
        <w:rPr>
          <w:noProof/>
          <w:lang w:val="en-SE"/>
        </w:rPr>
        <w:t>222</w:t>
      </w:r>
      <w:r>
        <w:rPr>
          <w:noProof/>
        </w:rPr>
        <w:fldChar w:fldCharType="end"/>
      </w:r>
    </w:p>
    <w:p w14:paraId="340B4BCA" w14:textId="5F12D5F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994677">
        <w:rPr>
          <w:noProof/>
          <w:lang w:val="en-SE"/>
        </w:rPr>
        <w:t>6.1.6.3.11</w:t>
      </w:r>
      <w:r>
        <w:rPr>
          <w:rFonts w:asciiTheme="minorHAnsi" w:eastAsiaTheme="minorEastAsia" w:hAnsiTheme="minorHAnsi" w:cstheme="minorBidi"/>
          <w:noProof/>
          <w:kern w:val="2"/>
          <w:sz w:val="24"/>
          <w:szCs w:val="24"/>
          <w:lang w:val="en-SE" w:eastAsia="zh-CN"/>
          <w14:ligatures w14:val="standardContextual"/>
        </w:rPr>
        <w:tab/>
      </w:r>
      <w:r w:rsidRPr="00994677">
        <w:rPr>
          <w:noProof/>
          <w:lang w:val="en-SE"/>
        </w:rPr>
        <w:t>Enumeration: SmsSupport</w:t>
      </w:r>
      <w:r w:rsidRPr="00994677">
        <w:rPr>
          <w:noProof/>
          <w:lang w:val="en-SE"/>
        </w:rPr>
        <w:tab/>
      </w:r>
      <w:r>
        <w:rPr>
          <w:noProof/>
        </w:rPr>
        <w:fldChar w:fldCharType="begin"/>
      </w:r>
      <w:r w:rsidRPr="00994677">
        <w:rPr>
          <w:noProof/>
          <w:lang w:val="en-SE"/>
        </w:rPr>
        <w:instrText xml:space="preserve"> PAGEREF _Toc199238371 \h </w:instrText>
      </w:r>
      <w:r>
        <w:rPr>
          <w:noProof/>
        </w:rPr>
      </w:r>
      <w:r>
        <w:rPr>
          <w:noProof/>
        </w:rPr>
        <w:fldChar w:fldCharType="separate"/>
      </w:r>
      <w:r w:rsidRPr="00994677">
        <w:rPr>
          <w:noProof/>
          <w:lang w:val="en-SE"/>
        </w:rPr>
        <w:t>222</w:t>
      </w:r>
      <w:r>
        <w:rPr>
          <w:noProof/>
        </w:rPr>
        <w:fldChar w:fldCharType="end"/>
      </w:r>
    </w:p>
    <w:p w14:paraId="30675CA6" w14:textId="17BEB35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994677">
        <w:rPr>
          <w:noProof/>
          <w:lang w:val="en-SE"/>
        </w:rPr>
        <w:t>6.1.6.3.12</w:t>
      </w:r>
      <w:r>
        <w:rPr>
          <w:rFonts w:asciiTheme="minorHAnsi" w:eastAsiaTheme="minorEastAsia" w:hAnsiTheme="minorHAnsi" w:cstheme="minorBidi"/>
          <w:noProof/>
          <w:kern w:val="2"/>
          <w:sz w:val="24"/>
          <w:szCs w:val="24"/>
          <w:lang w:val="en-SE" w:eastAsia="zh-CN"/>
          <w14:ligatures w14:val="standardContextual"/>
        </w:rPr>
        <w:tab/>
      </w:r>
      <w:r w:rsidRPr="00994677">
        <w:rPr>
          <w:rFonts w:cs="Arial"/>
          <w:noProof/>
          <w:lang w:val="en-SE"/>
        </w:rPr>
        <w:t xml:space="preserve">Enumeration: </w:t>
      </w:r>
      <w:r w:rsidRPr="00994677">
        <w:rPr>
          <w:noProof/>
          <w:lang w:val="en-SE"/>
        </w:rPr>
        <w:t>ScType</w:t>
      </w:r>
      <w:r w:rsidRPr="00994677">
        <w:rPr>
          <w:noProof/>
          <w:lang w:val="en-SE"/>
        </w:rPr>
        <w:tab/>
      </w:r>
      <w:r>
        <w:rPr>
          <w:noProof/>
        </w:rPr>
        <w:fldChar w:fldCharType="begin"/>
      </w:r>
      <w:r w:rsidRPr="00994677">
        <w:rPr>
          <w:noProof/>
          <w:lang w:val="en-SE"/>
        </w:rPr>
        <w:instrText xml:space="preserve"> PAGEREF _Toc199238372 \h </w:instrText>
      </w:r>
      <w:r>
        <w:rPr>
          <w:noProof/>
        </w:rPr>
      </w:r>
      <w:r>
        <w:rPr>
          <w:noProof/>
        </w:rPr>
        <w:fldChar w:fldCharType="separate"/>
      </w:r>
      <w:r w:rsidRPr="00994677">
        <w:rPr>
          <w:noProof/>
          <w:lang w:val="en-SE"/>
        </w:rPr>
        <w:t>223</w:t>
      </w:r>
      <w:r>
        <w:rPr>
          <w:noProof/>
        </w:rPr>
        <w:fldChar w:fldCharType="end"/>
      </w:r>
    </w:p>
    <w:p w14:paraId="085A2519" w14:textId="6EB0CAF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994677">
        <w:rPr>
          <w:noProof/>
          <w:lang w:val="en-SE"/>
        </w:rPr>
        <w:t>6.1.6.3.13</w:t>
      </w:r>
      <w:r>
        <w:rPr>
          <w:rFonts w:asciiTheme="minorHAnsi" w:eastAsiaTheme="minorEastAsia" w:hAnsiTheme="minorHAnsi" w:cstheme="minorBidi"/>
          <w:noProof/>
          <w:kern w:val="2"/>
          <w:sz w:val="24"/>
          <w:szCs w:val="24"/>
          <w:lang w:val="en-SE" w:eastAsia="zh-CN"/>
          <w14:ligatures w14:val="standardContextual"/>
        </w:rPr>
        <w:tab/>
      </w:r>
      <w:r w:rsidRPr="00994677">
        <w:rPr>
          <w:rFonts w:cs="Arial"/>
          <w:noProof/>
          <w:lang w:val="en-SE"/>
        </w:rPr>
        <w:t xml:space="preserve">Enumeration: </w:t>
      </w:r>
      <w:r w:rsidRPr="00994677">
        <w:rPr>
          <w:noProof/>
          <w:lang w:val="en-SE"/>
        </w:rPr>
        <w:t>KeyAmfType</w:t>
      </w:r>
      <w:r w:rsidRPr="00994677">
        <w:rPr>
          <w:noProof/>
          <w:lang w:val="en-SE"/>
        </w:rPr>
        <w:tab/>
      </w:r>
      <w:r>
        <w:rPr>
          <w:noProof/>
        </w:rPr>
        <w:fldChar w:fldCharType="begin"/>
      </w:r>
      <w:r w:rsidRPr="00994677">
        <w:rPr>
          <w:noProof/>
          <w:lang w:val="en-SE"/>
        </w:rPr>
        <w:instrText xml:space="preserve"> PAGEREF _Toc199238373 \h </w:instrText>
      </w:r>
      <w:r>
        <w:rPr>
          <w:noProof/>
        </w:rPr>
      </w:r>
      <w:r>
        <w:rPr>
          <w:noProof/>
        </w:rPr>
        <w:fldChar w:fldCharType="separate"/>
      </w:r>
      <w:r w:rsidRPr="00994677">
        <w:rPr>
          <w:noProof/>
          <w:lang w:val="en-SE"/>
        </w:rPr>
        <w:t>223</w:t>
      </w:r>
      <w:r>
        <w:rPr>
          <w:noProof/>
        </w:rPr>
        <w:fldChar w:fldCharType="end"/>
      </w:r>
    </w:p>
    <w:p w14:paraId="054DECED" w14:textId="245CB31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994677">
        <w:rPr>
          <w:noProof/>
          <w:lang w:val="en-SE"/>
        </w:rPr>
        <w:t>6.1.6.3.14</w:t>
      </w:r>
      <w:r>
        <w:rPr>
          <w:rFonts w:asciiTheme="minorHAnsi" w:eastAsiaTheme="minorEastAsia" w:hAnsiTheme="minorHAnsi" w:cstheme="minorBidi"/>
          <w:noProof/>
          <w:kern w:val="2"/>
          <w:sz w:val="24"/>
          <w:szCs w:val="24"/>
          <w:lang w:val="en-SE" w:eastAsia="zh-CN"/>
          <w14:ligatures w14:val="standardContextual"/>
        </w:rPr>
        <w:tab/>
      </w:r>
      <w:r w:rsidRPr="00994677">
        <w:rPr>
          <w:noProof/>
          <w:lang w:val="en-SE"/>
        </w:rPr>
        <w:t>Enumeration: TransferReason</w:t>
      </w:r>
      <w:r w:rsidRPr="00994677">
        <w:rPr>
          <w:noProof/>
          <w:lang w:val="en-SE"/>
        </w:rPr>
        <w:tab/>
      </w:r>
      <w:r>
        <w:rPr>
          <w:noProof/>
        </w:rPr>
        <w:fldChar w:fldCharType="begin"/>
      </w:r>
      <w:r w:rsidRPr="00994677">
        <w:rPr>
          <w:noProof/>
          <w:lang w:val="en-SE"/>
        </w:rPr>
        <w:instrText xml:space="preserve"> PAGEREF _Toc199238374 \h </w:instrText>
      </w:r>
      <w:r>
        <w:rPr>
          <w:noProof/>
        </w:rPr>
      </w:r>
      <w:r>
        <w:rPr>
          <w:noProof/>
        </w:rPr>
        <w:fldChar w:fldCharType="separate"/>
      </w:r>
      <w:r w:rsidRPr="00994677">
        <w:rPr>
          <w:noProof/>
          <w:lang w:val="en-SE"/>
        </w:rPr>
        <w:t>223</w:t>
      </w:r>
      <w:r>
        <w:rPr>
          <w:noProof/>
        </w:rPr>
        <w:fldChar w:fldCharType="end"/>
      </w:r>
    </w:p>
    <w:p w14:paraId="19870675" w14:textId="0428A0C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994677">
        <w:rPr>
          <w:noProof/>
          <w:lang w:val="en-SE"/>
        </w:rPr>
        <w:t>6.1.6.3.15</w:t>
      </w:r>
      <w:r>
        <w:rPr>
          <w:rFonts w:asciiTheme="minorHAnsi" w:eastAsiaTheme="minorEastAsia" w:hAnsiTheme="minorHAnsi" w:cstheme="minorBidi"/>
          <w:noProof/>
          <w:kern w:val="2"/>
          <w:sz w:val="24"/>
          <w:szCs w:val="24"/>
          <w:lang w:val="en-SE" w:eastAsia="zh-CN"/>
          <w14:ligatures w14:val="standardContextual"/>
        </w:rPr>
        <w:tab/>
      </w:r>
      <w:r w:rsidRPr="00994677">
        <w:rPr>
          <w:noProof/>
          <w:lang w:val="en-SE"/>
        </w:rPr>
        <w:t>Enumeration: PolicyReqTrigger</w:t>
      </w:r>
      <w:r w:rsidRPr="00994677">
        <w:rPr>
          <w:noProof/>
          <w:lang w:val="en-SE"/>
        </w:rPr>
        <w:tab/>
      </w:r>
      <w:r>
        <w:rPr>
          <w:noProof/>
        </w:rPr>
        <w:fldChar w:fldCharType="begin"/>
      </w:r>
      <w:r w:rsidRPr="00994677">
        <w:rPr>
          <w:noProof/>
          <w:lang w:val="en-SE"/>
        </w:rPr>
        <w:instrText xml:space="preserve"> PAGEREF _Toc199238375 \h </w:instrText>
      </w:r>
      <w:r>
        <w:rPr>
          <w:noProof/>
        </w:rPr>
      </w:r>
      <w:r>
        <w:rPr>
          <w:noProof/>
        </w:rPr>
        <w:fldChar w:fldCharType="separate"/>
      </w:r>
      <w:r w:rsidRPr="00994677">
        <w:rPr>
          <w:noProof/>
          <w:lang w:val="en-SE"/>
        </w:rPr>
        <w:t>223</w:t>
      </w:r>
      <w:r>
        <w:rPr>
          <w:noProof/>
        </w:rPr>
        <w:fldChar w:fldCharType="end"/>
      </w:r>
    </w:p>
    <w:p w14:paraId="6C0F7F7B" w14:textId="458D5E3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994677">
        <w:rPr>
          <w:noProof/>
          <w:lang w:val="en-SE"/>
        </w:rPr>
        <w:t>6.1.6.3.16</w:t>
      </w:r>
      <w:r>
        <w:rPr>
          <w:rFonts w:asciiTheme="minorHAnsi" w:eastAsiaTheme="minorEastAsia" w:hAnsiTheme="minorHAnsi" w:cstheme="minorBidi"/>
          <w:noProof/>
          <w:kern w:val="2"/>
          <w:sz w:val="24"/>
          <w:szCs w:val="24"/>
          <w:lang w:val="en-SE" w:eastAsia="zh-CN"/>
          <w14:ligatures w14:val="standardContextual"/>
        </w:rPr>
        <w:tab/>
      </w:r>
      <w:r w:rsidRPr="00994677">
        <w:rPr>
          <w:noProof/>
          <w:lang w:val="en-SE"/>
        </w:rPr>
        <w:t>Enumeration: RatSelector</w:t>
      </w:r>
      <w:r w:rsidRPr="00994677">
        <w:rPr>
          <w:noProof/>
          <w:lang w:val="en-SE"/>
        </w:rPr>
        <w:tab/>
      </w:r>
      <w:r>
        <w:rPr>
          <w:noProof/>
        </w:rPr>
        <w:fldChar w:fldCharType="begin"/>
      </w:r>
      <w:r w:rsidRPr="00994677">
        <w:rPr>
          <w:noProof/>
          <w:lang w:val="en-SE"/>
        </w:rPr>
        <w:instrText xml:space="preserve"> PAGEREF _Toc199238376 \h </w:instrText>
      </w:r>
      <w:r>
        <w:rPr>
          <w:noProof/>
        </w:rPr>
      </w:r>
      <w:r>
        <w:rPr>
          <w:noProof/>
        </w:rPr>
        <w:fldChar w:fldCharType="separate"/>
      </w:r>
      <w:r w:rsidRPr="00994677">
        <w:rPr>
          <w:noProof/>
          <w:lang w:val="en-SE"/>
        </w:rPr>
        <w:t>224</w:t>
      </w:r>
      <w:r>
        <w:rPr>
          <w:noProof/>
        </w:rPr>
        <w:fldChar w:fldCharType="end"/>
      </w:r>
    </w:p>
    <w:p w14:paraId="299A8EBE" w14:textId="2FA62EC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6.1.6.3.17</w:t>
      </w:r>
      <w:r>
        <w:rPr>
          <w:rFonts w:asciiTheme="minorHAnsi" w:eastAsiaTheme="minorEastAsia" w:hAnsiTheme="minorHAnsi" w:cstheme="minorBidi"/>
          <w:noProof/>
          <w:kern w:val="2"/>
          <w:sz w:val="24"/>
          <w:szCs w:val="24"/>
          <w:lang w:val="en-SE" w:eastAsia="zh-CN"/>
          <w14:ligatures w14:val="standardContextual"/>
        </w:rPr>
        <w:tab/>
      </w:r>
      <w:r>
        <w:rPr>
          <w:noProof/>
        </w:rPr>
        <w:t>Enumeration: NgapIeType</w:t>
      </w:r>
      <w:r>
        <w:rPr>
          <w:noProof/>
        </w:rPr>
        <w:tab/>
      </w:r>
      <w:r>
        <w:rPr>
          <w:noProof/>
        </w:rPr>
        <w:fldChar w:fldCharType="begin"/>
      </w:r>
      <w:r>
        <w:rPr>
          <w:noProof/>
        </w:rPr>
        <w:instrText xml:space="preserve"> PAGEREF _Toc199238377 \h </w:instrText>
      </w:r>
      <w:r>
        <w:rPr>
          <w:noProof/>
        </w:rPr>
      </w:r>
      <w:r>
        <w:rPr>
          <w:noProof/>
        </w:rPr>
        <w:fldChar w:fldCharType="separate"/>
      </w:r>
      <w:r>
        <w:rPr>
          <w:noProof/>
        </w:rPr>
        <w:t>224</w:t>
      </w:r>
      <w:r>
        <w:rPr>
          <w:noProof/>
        </w:rPr>
        <w:fldChar w:fldCharType="end"/>
      </w:r>
    </w:p>
    <w:p w14:paraId="2962C8A5" w14:textId="3A29F46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6.1.6.3.18</w:t>
      </w:r>
      <w:r>
        <w:rPr>
          <w:rFonts w:asciiTheme="minorHAnsi" w:eastAsiaTheme="minorEastAsia" w:hAnsiTheme="minorHAnsi" w:cstheme="minorBidi"/>
          <w:noProof/>
          <w:kern w:val="2"/>
          <w:sz w:val="24"/>
          <w:szCs w:val="24"/>
          <w:lang w:val="en-SE" w:eastAsia="zh-CN"/>
          <w14:ligatures w14:val="standardContextual"/>
        </w:rPr>
        <w:tab/>
      </w:r>
      <w:r>
        <w:rPr>
          <w:noProof/>
        </w:rPr>
        <w:t>Enumeration: N2InfoNotifyReason</w:t>
      </w:r>
      <w:r>
        <w:rPr>
          <w:noProof/>
        </w:rPr>
        <w:tab/>
      </w:r>
      <w:r>
        <w:rPr>
          <w:noProof/>
        </w:rPr>
        <w:fldChar w:fldCharType="begin"/>
      </w:r>
      <w:r>
        <w:rPr>
          <w:noProof/>
        </w:rPr>
        <w:instrText xml:space="preserve"> PAGEREF _Toc199238378 \h </w:instrText>
      </w:r>
      <w:r>
        <w:rPr>
          <w:noProof/>
        </w:rPr>
      </w:r>
      <w:r>
        <w:rPr>
          <w:noProof/>
        </w:rPr>
        <w:fldChar w:fldCharType="separate"/>
      </w:r>
      <w:r>
        <w:rPr>
          <w:noProof/>
        </w:rPr>
        <w:t>224</w:t>
      </w:r>
      <w:r>
        <w:rPr>
          <w:noProof/>
        </w:rPr>
        <w:fldChar w:fldCharType="end"/>
      </w:r>
    </w:p>
    <w:p w14:paraId="4DB82F91" w14:textId="39CDEF6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6.1.6.3.19</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sidRPr="00B0179B">
        <w:rPr>
          <w:noProof/>
          <w:lang w:val="en-US" w:eastAsia="zh-CN"/>
        </w:rPr>
        <w:t>SmfChangeIndication</w:t>
      </w:r>
      <w:r>
        <w:rPr>
          <w:noProof/>
        </w:rPr>
        <w:tab/>
      </w:r>
      <w:r>
        <w:rPr>
          <w:noProof/>
        </w:rPr>
        <w:fldChar w:fldCharType="begin"/>
      </w:r>
      <w:r>
        <w:rPr>
          <w:noProof/>
        </w:rPr>
        <w:instrText xml:space="preserve"> PAGEREF _Toc199238379 \h </w:instrText>
      </w:r>
      <w:r>
        <w:rPr>
          <w:noProof/>
        </w:rPr>
      </w:r>
      <w:r>
        <w:rPr>
          <w:noProof/>
        </w:rPr>
        <w:fldChar w:fldCharType="separate"/>
      </w:r>
      <w:r>
        <w:rPr>
          <w:noProof/>
        </w:rPr>
        <w:t>224</w:t>
      </w:r>
      <w:r>
        <w:rPr>
          <w:noProof/>
        </w:rPr>
        <w:fldChar w:fldCharType="end"/>
      </w:r>
    </w:p>
    <w:p w14:paraId="2E05AE69" w14:textId="1AEC901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994677">
        <w:rPr>
          <w:noProof/>
          <w:lang w:val="sv-SE"/>
        </w:rPr>
        <w:lastRenderedPageBreak/>
        <w:t>6.1.6.3.20</w:t>
      </w:r>
      <w:r>
        <w:rPr>
          <w:rFonts w:asciiTheme="minorHAnsi" w:eastAsiaTheme="minorEastAsia" w:hAnsiTheme="minorHAnsi" w:cstheme="minorBidi"/>
          <w:noProof/>
          <w:kern w:val="2"/>
          <w:sz w:val="24"/>
          <w:szCs w:val="24"/>
          <w:lang w:val="en-SE" w:eastAsia="zh-CN"/>
          <w14:ligatures w14:val="standardContextual"/>
        </w:rPr>
        <w:tab/>
      </w:r>
      <w:r w:rsidRPr="00994677">
        <w:rPr>
          <w:noProof/>
          <w:lang w:val="sv-SE"/>
        </w:rPr>
        <w:t xml:space="preserve">Enumeration: </w:t>
      </w:r>
      <w:r w:rsidRPr="00994677">
        <w:rPr>
          <w:noProof/>
          <w:lang w:val="sv-SE" w:eastAsia="zh-CN"/>
        </w:rPr>
        <w:t>SbiBindingLevel</w:t>
      </w:r>
      <w:r w:rsidRPr="00994677">
        <w:rPr>
          <w:noProof/>
          <w:lang w:val="sv-SE"/>
        </w:rPr>
        <w:tab/>
      </w:r>
      <w:r>
        <w:rPr>
          <w:noProof/>
        </w:rPr>
        <w:fldChar w:fldCharType="begin"/>
      </w:r>
      <w:r w:rsidRPr="00994677">
        <w:rPr>
          <w:noProof/>
          <w:lang w:val="sv-SE"/>
        </w:rPr>
        <w:instrText xml:space="preserve"> PAGEREF _Toc199238380 \h </w:instrText>
      </w:r>
      <w:r>
        <w:rPr>
          <w:noProof/>
        </w:rPr>
      </w:r>
      <w:r>
        <w:rPr>
          <w:noProof/>
        </w:rPr>
        <w:fldChar w:fldCharType="separate"/>
      </w:r>
      <w:r w:rsidRPr="00994677">
        <w:rPr>
          <w:noProof/>
          <w:lang w:val="sv-SE"/>
        </w:rPr>
        <w:t>225</w:t>
      </w:r>
      <w:r>
        <w:rPr>
          <w:noProof/>
        </w:rPr>
        <w:fldChar w:fldCharType="end"/>
      </w:r>
    </w:p>
    <w:p w14:paraId="2B00B8BB" w14:textId="6A04F4D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994677">
        <w:rPr>
          <w:noProof/>
          <w:lang w:val="sv-SE"/>
        </w:rPr>
        <w:t>6.1.6.3.21</w:t>
      </w:r>
      <w:r>
        <w:rPr>
          <w:rFonts w:asciiTheme="minorHAnsi" w:eastAsiaTheme="minorEastAsia" w:hAnsiTheme="minorHAnsi" w:cstheme="minorBidi"/>
          <w:noProof/>
          <w:kern w:val="2"/>
          <w:sz w:val="24"/>
          <w:szCs w:val="24"/>
          <w:lang w:val="en-SE" w:eastAsia="zh-CN"/>
          <w14:ligatures w14:val="standardContextual"/>
        </w:rPr>
        <w:tab/>
      </w:r>
      <w:r w:rsidRPr="00994677">
        <w:rPr>
          <w:noProof/>
          <w:lang w:val="sv-SE"/>
        </w:rPr>
        <w:t>Enumeration: EpsNasCiphering</w:t>
      </w:r>
      <w:r w:rsidRPr="00994677">
        <w:rPr>
          <w:noProof/>
          <w:lang w:val="sv-SE" w:eastAsia="zh-CN"/>
        </w:rPr>
        <w:t>Algorithm</w:t>
      </w:r>
      <w:r w:rsidRPr="00994677">
        <w:rPr>
          <w:noProof/>
          <w:lang w:val="sv-SE"/>
        </w:rPr>
        <w:tab/>
      </w:r>
      <w:r>
        <w:rPr>
          <w:noProof/>
        </w:rPr>
        <w:fldChar w:fldCharType="begin"/>
      </w:r>
      <w:r w:rsidRPr="00994677">
        <w:rPr>
          <w:noProof/>
          <w:lang w:val="sv-SE"/>
        </w:rPr>
        <w:instrText xml:space="preserve"> PAGEREF _Toc199238381 \h </w:instrText>
      </w:r>
      <w:r>
        <w:rPr>
          <w:noProof/>
        </w:rPr>
      </w:r>
      <w:r>
        <w:rPr>
          <w:noProof/>
        </w:rPr>
        <w:fldChar w:fldCharType="separate"/>
      </w:r>
      <w:r w:rsidRPr="00994677">
        <w:rPr>
          <w:noProof/>
          <w:lang w:val="sv-SE"/>
        </w:rPr>
        <w:t>225</w:t>
      </w:r>
      <w:r>
        <w:rPr>
          <w:noProof/>
        </w:rPr>
        <w:fldChar w:fldCharType="end"/>
      </w:r>
    </w:p>
    <w:p w14:paraId="55BB9574" w14:textId="69C9DAB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994677">
        <w:rPr>
          <w:noProof/>
          <w:lang w:val="sv-SE"/>
        </w:rPr>
        <w:t>6.1.6.3.22</w:t>
      </w:r>
      <w:r>
        <w:rPr>
          <w:rFonts w:asciiTheme="minorHAnsi" w:eastAsiaTheme="minorEastAsia" w:hAnsiTheme="minorHAnsi" w:cstheme="minorBidi"/>
          <w:noProof/>
          <w:kern w:val="2"/>
          <w:sz w:val="24"/>
          <w:szCs w:val="24"/>
          <w:lang w:val="en-SE" w:eastAsia="zh-CN"/>
          <w14:ligatures w14:val="standardContextual"/>
        </w:rPr>
        <w:tab/>
      </w:r>
      <w:r w:rsidRPr="00994677">
        <w:rPr>
          <w:noProof/>
          <w:lang w:val="sv-SE"/>
        </w:rPr>
        <w:t>Enumeration: EpsNas</w:t>
      </w:r>
      <w:r w:rsidRPr="00994677">
        <w:rPr>
          <w:noProof/>
          <w:lang w:val="sv-SE" w:eastAsia="zh-CN"/>
        </w:rPr>
        <w:t>IntegrityAlgorithm</w:t>
      </w:r>
      <w:r w:rsidRPr="00994677">
        <w:rPr>
          <w:noProof/>
          <w:lang w:val="sv-SE"/>
        </w:rPr>
        <w:tab/>
      </w:r>
      <w:r>
        <w:rPr>
          <w:noProof/>
        </w:rPr>
        <w:fldChar w:fldCharType="begin"/>
      </w:r>
      <w:r w:rsidRPr="00994677">
        <w:rPr>
          <w:noProof/>
          <w:lang w:val="sv-SE"/>
        </w:rPr>
        <w:instrText xml:space="preserve"> PAGEREF _Toc199238382 \h </w:instrText>
      </w:r>
      <w:r>
        <w:rPr>
          <w:noProof/>
        </w:rPr>
      </w:r>
      <w:r>
        <w:rPr>
          <w:noProof/>
        </w:rPr>
        <w:fldChar w:fldCharType="separate"/>
      </w:r>
      <w:r w:rsidRPr="00994677">
        <w:rPr>
          <w:noProof/>
          <w:lang w:val="sv-SE"/>
        </w:rPr>
        <w:t>225</w:t>
      </w:r>
      <w:r>
        <w:rPr>
          <w:noProof/>
        </w:rPr>
        <w:fldChar w:fldCharType="end"/>
      </w:r>
    </w:p>
    <w:p w14:paraId="186173D6" w14:textId="477A94E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6.1.6.3.23</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sidRPr="00B0179B">
        <w:rPr>
          <w:rFonts w:cs="Arial"/>
          <w:noProof/>
          <w:lang w:eastAsia="zh-CN"/>
        </w:rPr>
        <w:t>PeriodicCommunicationIndicator</w:t>
      </w:r>
      <w:r>
        <w:rPr>
          <w:noProof/>
        </w:rPr>
        <w:tab/>
      </w:r>
      <w:r>
        <w:rPr>
          <w:noProof/>
        </w:rPr>
        <w:fldChar w:fldCharType="begin"/>
      </w:r>
      <w:r>
        <w:rPr>
          <w:noProof/>
        </w:rPr>
        <w:instrText xml:space="preserve"> PAGEREF _Toc199238383 \h </w:instrText>
      </w:r>
      <w:r>
        <w:rPr>
          <w:noProof/>
        </w:rPr>
      </w:r>
      <w:r>
        <w:rPr>
          <w:noProof/>
        </w:rPr>
        <w:fldChar w:fldCharType="separate"/>
      </w:r>
      <w:r>
        <w:rPr>
          <w:noProof/>
        </w:rPr>
        <w:t>225</w:t>
      </w:r>
      <w:r>
        <w:rPr>
          <w:noProof/>
        </w:rPr>
        <w:fldChar w:fldCharType="end"/>
      </w:r>
    </w:p>
    <w:p w14:paraId="6DA59369" w14:textId="63A378C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6.1.6.3.24</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UuaaMmStatus</w:t>
      </w:r>
      <w:r>
        <w:rPr>
          <w:noProof/>
        </w:rPr>
        <w:tab/>
      </w:r>
      <w:r>
        <w:rPr>
          <w:noProof/>
        </w:rPr>
        <w:fldChar w:fldCharType="begin"/>
      </w:r>
      <w:r>
        <w:rPr>
          <w:noProof/>
        </w:rPr>
        <w:instrText xml:space="preserve"> PAGEREF _Toc199238384 \h </w:instrText>
      </w:r>
      <w:r>
        <w:rPr>
          <w:noProof/>
        </w:rPr>
      </w:r>
      <w:r>
        <w:rPr>
          <w:noProof/>
        </w:rPr>
        <w:fldChar w:fldCharType="separate"/>
      </w:r>
      <w:r>
        <w:rPr>
          <w:noProof/>
        </w:rPr>
        <w:t>225</w:t>
      </w:r>
      <w:r>
        <w:rPr>
          <w:noProof/>
        </w:rPr>
        <w:fldChar w:fldCharType="end"/>
      </w:r>
    </w:p>
    <w:p w14:paraId="0415059B" w14:textId="1AD7A11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6.1.6.3.25</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ReleaseCause</w:t>
      </w:r>
      <w:r>
        <w:rPr>
          <w:noProof/>
        </w:rPr>
        <w:tab/>
      </w:r>
      <w:r>
        <w:rPr>
          <w:noProof/>
        </w:rPr>
        <w:fldChar w:fldCharType="begin"/>
      </w:r>
      <w:r>
        <w:rPr>
          <w:noProof/>
        </w:rPr>
        <w:instrText xml:space="preserve"> PAGEREF _Toc199238385 \h </w:instrText>
      </w:r>
      <w:r>
        <w:rPr>
          <w:noProof/>
        </w:rPr>
      </w:r>
      <w:r>
        <w:rPr>
          <w:noProof/>
        </w:rPr>
        <w:fldChar w:fldCharType="separate"/>
      </w:r>
      <w:r>
        <w:rPr>
          <w:noProof/>
        </w:rPr>
        <w:t>226</w:t>
      </w:r>
      <w:r>
        <w:rPr>
          <w:noProof/>
        </w:rPr>
        <w:fldChar w:fldCharType="end"/>
      </w:r>
    </w:p>
    <w:p w14:paraId="3584B27F" w14:textId="6A9A13A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6.1.6.3.26</w:t>
      </w:r>
      <w:r>
        <w:rPr>
          <w:rFonts w:asciiTheme="minorHAnsi" w:eastAsiaTheme="minorEastAsia" w:hAnsiTheme="minorHAnsi" w:cstheme="minorBidi"/>
          <w:noProof/>
          <w:kern w:val="2"/>
          <w:sz w:val="24"/>
          <w:szCs w:val="24"/>
          <w:lang w:val="en-SE" w:eastAsia="zh-CN"/>
          <w14:ligatures w14:val="standardContextual"/>
        </w:rPr>
        <w:tab/>
      </w:r>
      <w:r>
        <w:rPr>
          <w:noProof/>
        </w:rPr>
        <w:t>Enumeration: NgranFailureInfo</w:t>
      </w:r>
      <w:r>
        <w:rPr>
          <w:noProof/>
        </w:rPr>
        <w:tab/>
      </w:r>
      <w:r>
        <w:rPr>
          <w:noProof/>
        </w:rPr>
        <w:fldChar w:fldCharType="begin"/>
      </w:r>
      <w:r>
        <w:rPr>
          <w:noProof/>
        </w:rPr>
        <w:instrText xml:space="preserve"> PAGEREF _Toc199238386 \h </w:instrText>
      </w:r>
      <w:r>
        <w:rPr>
          <w:noProof/>
        </w:rPr>
      </w:r>
      <w:r>
        <w:rPr>
          <w:noProof/>
        </w:rPr>
        <w:fldChar w:fldCharType="separate"/>
      </w:r>
      <w:r>
        <w:rPr>
          <w:noProof/>
        </w:rPr>
        <w:t>226</w:t>
      </w:r>
      <w:r>
        <w:rPr>
          <w:noProof/>
        </w:rPr>
        <w:fldChar w:fldCharType="end"/>
      </w:r>
    </w:p>
    <w:p w14:paraId="3EC08BE7" w14:textId="1BAE3E0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6.1.6.3.27</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sidRPr="00B0179B">
        <w:rPr>
          <w:rFonts w:cs="Arial"/>
          <w:noProof/>
        </w:rPr>
        <w:t>XrDeviceWith2Rx</w:t>
      </w:r>
      <w:r>
        <w:rPr>
          <w:noProof/>
        </w:rPr>
        <w:tab/>
      </w:r>
      <w:r>
        <w:rPr>
          <w:noProof/>
        </w:rPr>
        <w:fldChar w:fldCharType="begin"/>
      </w:r>
      <w:r>
        <w:rPr>
          <w:noProof/>
        </w:rPr>
        <w:instrText xml:space="preserve"> PAGEREF _Toc199238387 \h </w:instrText>
      </w:r>
      <w:r>
        <w:rPr>
          <w:noProof/>
        </w:rPr>
      </w:r>
      <w:r>
        <w:rPr>
          <w:noProof/>
        </w:rPr>
        <w:fldChar w:fldCharType="separate"/>
      </w:r>
      <w:r>
        <w:rPr>
          <w:noProof/>
        </w:rPr>
        <w:t>226</w:t>
      </w:r>
      <w:r>
        <w:rPr>
          <w:noProof/>
        </w:rPr>
        <w:fldChar w:fldCharType="end"/>
      </w:r>
    </w:p>
    <w:p w14:paraId="7BC3E79E" w14:textId="475CD4C5"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6.1.6.4</w:t>
      </w:r>
      <w:r>
        <w:rPr>
          <w:rFonts w:asciiTheme="minorHAnsi" w:eastAsiaTheme="minorEastAsia" w:hAnsiTheme="minorHAnsi" w:cstheme="minorBidi"/>
          <w:noProof/>
          <w:kern w:val="2"/>
          <w:sz w:val="24"/>
          <w:szCs w:val="24"/>
          <w:lang w:val="en-SE" w:eastAsia="zh-CN"/>
          <w14:ligatures w14:val="standardContextual"/>
        </w:rPr>
        <w:tab/>
      </w:r>
      <w:r>
        <w:rPr>
          <w:noProof/>
        </w:rPr>
        <w:t>Binary data</w:t>
      </w:r>
      <w:r>
        <w:rPr>
          <w:noProof/>
        </w:rPr>
        <w:tab/>
      </w:r>
      <w:r>
        <w:rPr>
          <w:noProof/>
        </w:rPr>
        <w:fldChar w:fldCharType="begin"/>
      </w:r>
      <w:r>
        <w:rPr>
          <w:noProof/>
        </w:rPr>
        <w:instrText xml:space="preserve"> PAGEREF _Toc199238388 \h </w:instrText>
      </w:r>
      <w:r>
        <w:rPr>
          <w:noProof/>
        </w:rPr>
      </w:r>
      <w:r>
        <w:rPr>
          <w:noProof/>
        </w:rPr>
        <w:fldChar w:fldCharType="separate"/>
      </w:r>
      <w:r>
        <w:rPr>
          <w:noProof/>
        </w:rPr>
        <w:t>226</w:t>
      </w:r>
      <w:r>
        <w:rPr>
          <w:noProof/>
        </w:rPr>
        <w:fldChar w:fldCharType="end"/>
      </w:r>
    </w:p>
    <w:p w14:paraId="25999C46" w14:textId="70A1354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6.1.6.4.1</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Introduction</w:t>
      </w:r>
      <w:r>
        <w:rPr>
          <w:noProof/>
        </w:rPr>
        <w:tab/>
      </w:r>
      <w:r>
        <w:rPr>
          <w:noProof/>
        </w:rPr>
        <w:fldChar w:fldCharType="begin"/>
      </w:r>
      <w:r>
        <w:rPr>
          <w:noProof/>
        </w:rPr>
        <w:instrText xml:space="preserve"> PAGEREF _Toc199238389 \h </w:instrText>
      </w:r>
      <w:r>
        <w:rPr>
          <w:noProof/>
        </w:rPr>
      </w:r>
      <w:r>
        <w:rPr>
          <w:noProof/>
        </w:rPr>
        <w:fldChar w:fldCharType="separate"/>
      </w:r>
      <w:r>
        <w:rPr>
          <w:noProof/>
        </w:rPr>
        <w:t>226</w:t>
      </w:r>
      <w:r>
        <w:rPr>
          <w:noProof/>
        </w:rPr>
        <w:fldChar w:fldCharType="end"/>
      </w:r>
    </w:p>
    <w:p w14:paraId="110CF749" w14:textId="36CAB9C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6.1.6.4.2</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N1 Message</w:t>
      </w:r>
      <w:r>
        <w:rPr>
          <w:noProof/>
        </w:rPr>
        <w:tab/>
      </w:r>
      <w:r>
        <w:rPr>
          <w:noProof/>
        </w:rPr>
        <w:fldChar w:fldCharType="begin"/>
      </w:r>
      <w:r>
        <w:rPr>
          <w:noProof/>
        </w:rPr>
        <w:instrText xml:space="preserve"> PAGEREF _Toc199238390 \h </w:instrText>
      </w:r>
      <w:r>
        <w:rPr>
          <w:noProof/>
        </w:rPr>
      </w:r>
      <w:r>
        <w:rPr>
          <w:noProof/>
        </w:rPr>
        <w:fldChar w:fldCharType="separate"/>
      </w:r>
      <w:r>
        <w:rPr>
          <w:noProof/>
        </w:rPr>
        <w:t>227</w:t>
      </w:r>
      <w:r>
        <w:rPr>
          <w:noProof/>
        </w:rPr>
        <w:fldChar w:fldCharType="end"/>
      </w:r>
    </w:p>
    <w:p w14:paraId="3977546E" w14:textId="36EABDC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6.1.6.4.3</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N2 Information</w:t>
      </w:r>
      <w:r>
        <w:rPr>
          <w:noProof/>
        </w:rPr>
        <w:tab/>
      </w:r>
      <w:r>
        <w:rPr>
          <w:noProof/>
        </w:rPr>
        <w:fldChar w:fldCharType="begin"/>
      </w:r>
      <w:r>
        <w:rPr>
          <w:noProof/>
        </w:rPr>
        <w:instrText xml:space="preserve"> PAGEREF _Toc199238391 \h </w:instrText>
      </w:r>
      <w:r>
        <w:rPr>
          <w:noProof/>
        </w:rPr>
      </w:r>
      <w:r>
        <w:rPr>
          <w:noProof/>
        </w:rPr>
        <w:fldChar w:fldCharType="separate"/>
      </w:r>
      <w:r>
        <w:rPr>
          <w:noProof/>
        </w:rPr>
        <w:t>228</w:t>
      </w:r>
      <w:r>
        <w:rPr>
          <w:noProof/>
        </w:rPr>
        <w:fldChar w:fldCharType="end"/>
      </w:r>
    </w:p>
    <w:p w14:paraId="31EEE08B" w14:textId="6A3F3A49"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6.1.6.4.3.1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_Toc199238392 \h </w:instrText>
      </w:r>
      <w:r>
        <w:rPr>
          <w:noProof/>
        </w:rPr>
      </w:r>
      <w:r>
        <w:rPr>
          <w:noProof/>
        </w:rPr>
        <w:fldChar w:fldCharType="separate"/>
      </w:r>
      <w:r>
        <w:rPr>
          <w:noProof/>
        </w:rPr>
        <w:t>228</w:t>
      </w:r>
      <w:r>
        <w:rPr>
          <w:noProof/>
        </w:rPr>
        <w:fldChar w:fldCharType="end"/>
      </w:r>
    </w:p>
    <w:p w14:paraId="34291382" w14:textId="79ECD208"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6.1.6.4.3.2</w:t>
      </w:r>
      <w:r>
        <w:rPr>
          <w:rFonts w:asciiTheme="minorHAnsi" w:eastAsiaTheme="minorEastAsia" w:hAnsiTheme="minorHAnsi" w:cstheme="minorBidi"/>
          <w:noProof/>
          <w:kern w:val="2"/>
          <w:sz w:val="24"/>
          <w:szCs w:val="24"/>
          <w:lang w:val="en-SE" w:eastAsia="zh-CN"/>
          <w14:ligatures w14:val="standardContextual"/>
        </w:rPr>
        <w:tab/>
      </w:r>
      <w:r>
        <w:rPr>
          <w:noProof/>
        </w:rPr>
        <w:t>NGAP IEs</w:t>
      </w:r>
      <w:r>
        <w:rPr>
          <w:noProof/>
        </w:rPr>
        <w:tab/>
      </w:r>
      <w:r>
        <w:rPr>
          <w:noProof/>
        </w:rPr>
        <w:fldChar w:fldCharType="begin"/>
      </w:r>
      <w:r>
        <w:rPr>
          <w:noProof/>
        </w:rPr>
        <w:instrText xml:space="preserve"> PAGEREF _Toc199238393 \h </w:instrText>
      </w:r>
      <w:r>
        <w:rPr>
          <w:noProof/>
        </w:rPr>
      </w:r>
      <w:r>
        <w:rPr>
          <w:noProof/>
        </w:rPr>
        <w:fldChar w:fldCharType="separate"/>
      </w:r>
      <w:r>
        <w:rPr>
          <w:noProof/>
        </w:rPr>
        <w:t>228</w:t>
      </w:r>
      <w:r>
        <w:rPr>
          <w:noProof/>
        </w:rPr>
        <w:fldChar w:fldCharType="end"/>
      </w:r>
    </w:p>
    <w:p w14:paraId="26DE21FE" w14:textId="2BFD1749"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6.1.6.4.3.3</w:t>
      </w:r>
      <w:r>
        <w:rPr>
          <w:rFonts w:asciiTheme="minorHAnsi" w:eastAsiaTheme="minorEastAsia" w:hAnsiTheme="minorHAnsi" w:cstheme="minorBidi"/>
          <w:noProof/>
          <w:kern w:val="2"/>
          <w:sz w:val="24"/>
          <w:szCs w:val="24"/>
          <w:lang w:val="en-SE" w:eastAsia="zh-CN"/>
          <w14:ligatures w14:val="standardContextual"/>
        </w:rPr>
        <w:tab/>
      </w:r>
      <w:r>
        <w:rPr>
          <w:noProof/>
        </w:rPr>
        <w:t>NGAP Messages</w:t>
      </w:r>
      <w:r>
        <w:rPr>
          <w:noProof/>
        </w:rPr>
        <w:tab/>
      </w:r>
      <w:r>
        <w:rPr>
          <w:noProof/>
        </w:rPr>
        <w:fldChar w:fldCharType="begin"/>
      </w:r>
      <w:r>
        <w:rPr>
          <w:noProof/>
        </w:rPr>
        <w:instrText xml:space="preserve"> PAGEREF _Toc199238394 \h </w:instrText>
      </w:r>
      <w:r>
        <w:rPr>
          <w:noProof/>
        </w:rPr>
      </w:r>
      <w:r>
        <w:rPr>
          <w:noProof/>
        </w:rPr>
        <w:fldChar w:fldCharType="separate"/>
      </w:r>
      <w:r>
        <w:rPr>
          <w:noProof/>
        </w:rPr>
        <w:t>230</w:t>
      </w:r>
      <w:r>
        <w:rPr>
          <w:noProof/>
        </w:rPr>
        <w:fldChar w:fldCharType="end"/>
      </w:r>
    </w:p>
    <w:p w14:paraId="32CAD6DB" w14:textId="5EC952D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6.1.6.4.4</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Mobile Terminated Data</w:t>
      </w:r>
      <w:r>
        <w:rPr>
          <w:noProof/>
        </w:rPr>
        <w:tab/>
      </w:r>
      <w:r>
        <w:rPr>
          <w:noProof/>
        </w:rPr>
        <w:fldChar w:fldCharType="begin"/>
      </w:r>
      <w:r>
        <w:rPr>
          <w:noProof/>
        </w:rPr>
        <w:instrText xml:space="preserve"> PAGEREF _Toc199238395 \h </w:instrText>
      </w:r>
      <w:r>
        <w:rPr>
          <w:noProof/>
        </w:rPr>
      </w:r>
      <w:r>
        <w:rPr>
          <w:noProof/>
        </w:rPr>
        <w:fldChar w:fldCharType="separate"/>
      </w:r>
      <w:r>
        <w:rPr>
          <w:noProof/>
        </w:rPr>
        <w:t>231</w:t>
      </w:r>
      <w:r>
        <w:rPr>
          <w:noProof/>
        </w:rPr>
        <w:fldChar w:fldCharType="end"/>
      </w:r>
    </w:p>
    <w:p w14:paraId="2AA15146" w14:textId="1437033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6.1.6.4.5</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GTP-C Message</w:t>
      </w:r>
      <w:r>
        <w:rPr>
          <w:noProof/>
        </w:rPr>
        <w:tab/>
      </w:r>
      <w:r>
        <w:rPr>
          <w:noProof/>
        </w:rPr>
        <w:fldChar w:fldCharType="begin"/>
      </w:r>
      <w:r>
        <w:rPr>
          <w:noProof/>
        </w:rPr>
        <w:instrText xml:space="preserve"> PAGEREF _Toc199238396 \h </w:instrText>
      </w:r>
      <w:r>
        <w:rPr>
          <w:noProof/>
        </w:rPr>
      </w:r>
      <w:r>
        <w:rPr>
          <w:noProof/>
        </w:rPr>
        <w:fldChar w:fldCharType="separate"/>
      </w:r>
      <w:r>
        <w:rPr>
          <w:noProof/>
        </w:rPr>
        <w:t>231</w:t>
      </w:r>
      <w:r>
        <w:rPr>
          <w:noProof/>
        </w:rPr>
        <w:fldChar w:fldCharType="end"/>
      </w:r>
    </w:p>
    <w:p w14:paraId="09B7A960" w14:textId="0700CFBD"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6.1.7</w:t>
      </w:r>
      <w:r>
        <w:rPr>
          <w:rFonts w:asciiTheme="minorHAnsi" w:eastAsiaTheme="minorEastAsia" w:hAnsiTheme="minorHAnsi" w:cstheme="minorBidi"/>
          <w:noProof/>
          <w:kern w:val="2"/>
          <w:sz w:val="24"/>
          <w:szCs w:val="24"/>
          <w:lang w:val="en-SE" w:eastAsia="zh-CN"/>
          <w14:ligatures w14:val="standardContextual"/>
        </w:rPr>
        <w:tab/>
      </w:r>
      <w:r>
        <w:rPr>
          <w:noProof/>
        </w:rPr>
        <w:t>Error Handling</w:t>
      </w:r>
      <w:r>
        <w:rPr>
          <w:noProof/>
        </w:rPr>
        <w:tab/>
      </w:r>
      <w:r>
        <w:rPr>
          <w:noProof/>
        </w:rPr>
        <w:fldChar w:fldCharType="begin"/>
      </w:r>
      <w:r>
        <w:rPr>
          <w:noProof/>
        </w:rPr>
        <w:instrText xml:space="preserve"> PAGEREF _Toc199238397 \h </w:instrText>
      </w:r>
      <w:r>
        <w:rPr>
          <w:noProof/>
        </w:rPr>
      </w:r>
      <w:r>
        <w:rPr>
          <w:noProof/>
        </w:rPr>
        <w:fldChar w:fldCharType="separate"/>
      </w:r>
      <w:r>
        <w:rPr>
          <w:noProof/>
        </w:rPr>
        <w:t>232</w:t>
      </w:r>
      <w:r>
        <w:rPr>
          <w:noProof/>
        </w:rPr>
        <w:fldChar w:fldCharType="end"/>
      </w:r>
    </w:p>
    <w:p w14:paraId="65E96B2A" w14:textId="68508189"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_Toc199238398 \h </w:instrText>
      </w:r>
      <w:r>
        <w:rPr>
          <w:noProof/>
        </w:rPr>
      </w:r>
      <w:r>
        <w:rPr>
          <w:noProof/>
        </w:rPr>
        <w:fldChar w:fldCharType="separate"/>
      </w:r>
      <w:r>
        <w:rPr>
          <w:noProof/>
        </w:rPr>
        <w:t>232</w:t>
      </w:r>
      <w:r>
        <w:rPr>
          <w:noProof/>
        </w:rPr>
        <w:fldChar w:fldCharType="end"/>
      </w:r>
    </w:p>
    <w:p w14:paraId="46C1194D" w14:textId="52589A57"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6.1.7.2</w:t>
      </w:r>
      <w:r>
        <w:rPr>
          <w:rFonts w:asciiTheme="minorHAnsi" w:eastAsiaTheme="minorEastAsia" w:hAnsiTheme="minorHAnsi" w:cstheme="minorBidi"/>
          <w:noProof/>
          <w:kern w:val="2"/>
          <w:sz w:val="24"/>
          <w:szCs w:val="24"/>
          <w:lang w:val="en-SE" w:eastAsia="zh-CN"/>
          <w14:ligatures w14:val="standardContextual"/>
        </w:rPr>
        <w:tab/>
      </w:r>
      <w:r>
        <w:rPr>
          <w:noProof/>
        </w:rPr>
        <w:t>Protocol Errors</w:t>
      </w:r>
      <w:r>
        <w:rPr>
          <w:noProof/>
        </w:rPr>
        <w:tab/>
      </w:r>
      <w:r>
        <w:rPr>
          <w:noProof/>
        </w:rPr>
        <w:fldChar w:fldCharType="begin"/>
      </w:r>
      <w:r>
        <w:rPr>
          <w:noProof/>
        </w:rPr>
        <w:instrText xml:space="preserve"> PAGEREF _Toc199238399 \h </w:instrText>
      </w:r>
      <w:r>
        <w:rPr>
          <w:noProof/>
        </w:rPr>
      </w:r>
      <w:r>
        <w:rPr>
          <w:noProof/>
        </w:rPr>
        <w:fldChar w:fldCharType="separate"/>
      </w:r>
      <w:r>
        <w:rPr>
          <w:noProof/>
        </w:rPr>
        <w:t>232</w:t>
      </w:r>
      <w:r>
        <w:rPr>
          <w:noProof/>
        </w:rPr>
        <w:fldChar w:fldCharType="end"/>
      </w:r>
    </w:p>
    <w:p w14:paraId="78F48027" w14:textId="0F4E24A0"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6.1.7.3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_Toc199238400 \h </w:instrText>
      </w:r>
      <w:r>
        <w:rPr>
          <w:noProof/>
        </w:rPr>
      </w:r>
      <w:r>
        <w:rPr>
          <w:noProof/>
        </w:rPr>
        <w:fldChar w:fldCharType="separate"/>
      </w:r>
      <w:r>
        <w:rPr>
          <w:noProof/>
        </w:rPr>
        <w:t>232</w:t>
      </w:r>
      <w:r>
        <w:rPr>
          <w:noProof/>
        </w:rPr>
        <w:fldChar w:fldCharType="end"/>
      </w:r>
    </w:p>
    <w:p w14:paraId="56E5488F" w14:textId="388B8FEA"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6.1.8</w:t>
      </w:r>
      <w:r>
        <w:rPr>
          <w:rFonts w:asciiTheme="minorHAnsi" w:eastAsiaTheme="minorEastAsia" w:hAnsiTheme="minorHAnsi" w:cstheme="minorBidi"/>
          <w:noProof/>
          <w:kern w:val="2"/>
          <w:sz w:val="24"/>
          <w:szCs w:val="24"/>
          <w:lang w:val="en-SE" w:eastAsia="zh-CN"/>
          <w14:ligatures w14:val="standardContextual"/>
        </w:rPr>
        <w:tab/>
      </w:r>
      <w:r>
        <w:rPr>
          <w:noProof/>
        </w:rPr>
        <w:t>Feature Negotiation</w:t>
      </w:r>
      <w:r>
        <w:rPr>
          <w:noProof/>
        </w:rPr>
        <w:tab/>
      </w:r>
      <w:r>
        <w:rPr>
          <w:noProof/>
        </w:rPr>
        <w:fldChar w:fldCharType="begin"/>
      </w:r>
      <w:r>
        <w:rPr>
          <w:noProof/>
        </w:rPr>
        <w:instrText xml:space="preserve"> PAGEREF _Toc199238401 \h </w:instrText>
      </w:r>
      <w:r>
        <w:rPr>
          <w:noProof/>
        </w:rPr>
      </w:r>
      <w:r>
        <w:rPr>
          <w:noProof/>
        </w:rPr>
        <w:fldChar w:fldCharType="separate"/>
      </w:r>
      <w:r>
        <w:rPr>
          <w:noProof/>
        </w:rPr>
        <w:t>235</w:t>
      </w:r>
      <w:r>
        <w:rPr>
          <w:noProof/>
        </w:rPr>
        <w:fldChar w:fldCharType="end"/>
      </w:r>
    </w:p>
    <w:p w14:paraId="351D8179" w14:textId="67D3C9B7"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6.1.9</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Security</w:t>
      </w:r>
      <w:r>
        <w:rPr>
          <w:noProof/>
        </w:rPr>
        <w:tab/>
      </w:r>
      <w:r>
        <w:rPr>
          <w:noProof/>
        </w:rPr>
        <w:fldChar w:fldCharType="begin"/>
      </w:r>
      <w:r>
        <w:rPr>
          <w:noProof/>
        </w:rPr>
        <w:instrText xml:space="preserve"> PAGEREF _Toc199238402 \h </w:instrText>
      </w:r>
      <w:r>
        <w:rPr>
          <w:noProof/>
        </w:rPr>
      </w:r>
      <w:r>
        <w:rPr>
          <w:noProof/>
        </w:rPr>
        <w:fldChar w:fldCharType="separate"/>
      </w:r>
      <w:r>
        <w:rPr>
          <w:noProof/>
        </w:rPr>
        <w:t>239</w:t>
      </w:r>
      <w:r>
        <w:rPr>
          <w:noProof/>
        </w:rPr>
        <w:fldChar w:fldCharType="end"/>
      </w:r>
    </w:p>
    <w:p w14:paraId="47FCCB89" w14:textId="68F4E790"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6.1.10</w:t>
      </w:r>
      <w:r>
        <w:rPr>
          <w:rFonts w:asciiTheme="minorHAnsi" w:eastAsiaTheme="minorEastAsia" w:hAnsiTheme="minorHAnsi" w:cstheme="minorBidi"/>
          <w:noProof/>
          <w:kern w:val="2"/>
          <w:sz w:val="24"/>
          <w:szCs w:val="24"/>
          <w:lang w:val="en-SE" w:eastAsia="zh-CN"/>
          <w14:ligatures w14:val="standardContextual"/>
        </w:rPr>
        <w:tab/>
      </w:r>
      <w:r>
        <w:rPr>
          <w:noProof/>
        </w:rPr>
        <w:t>HTTP redirection</w:t>
      </w:r>
      <w:r>
        <w:rPr>
          <w:noProof/>
        </w:rPr>
        <w:tab/>
      </w:r>
      <w:r>
        <w:rPr>
          <w:noProof/>
        </w:rPr>
        <w:fldChar w:fldCharType="begin"/>
      </w:r>
      <w:r>
        <w:rPr>
          <w:noProof/>
        </w:rPr>
        <w:instrText xml:space="preserve"> PAGEREF _Toc199238403 \h </w:instrText>
      </w:r>
      <w:r>
        <w:rPr>
          <w:noProof/>
        </w:rPr>
      </w:r>
      <w:r>
        <w:rPr>
          <w:noProof/>
        </w:rPr>
        <w:fldChar w:fldCharType="separate"/>
      </w:r>
      <w:r>
        <w:rPr>
          <w:noProof/>
        </w:rPr>
        <w:t>239</w:t>
      </w:r>
      <w:r>
        <w:rPr>
          <w:noProof/>
        </w:rPr>
        <w:fldChar w:fldCharType="end"/>
      </w:r>
    </w:p>
    <w:p w14:paraId="481912AC" w14:textId="66740CF1"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6.2</w:t>
      </w:r>
      <w:r>
        <w:rPr>
          <w:rFonts w:asciiTheme="minorHAnsi" w:eastAsiaTheme="minorEastAsia" w:hAnsiTheme="minorHAnsi" w:cstheme="minorBidi"/>
          <w:noProof/>
          <w:kern w:val="2"/>
          <w:sz w:val="24"/>
          <w:szCs w:val="24"/>
          <w:lang w:val="en-SE" w:eastAsia="zh-CN"/>
          <w14:ligatures w14:val="standardContextual"/>
        </w:rPr>
        <w:tab/>
      </w:r>
      <w:r>
        <w:rPr>
          <w:noProof/>
        </w:rPr>
        <w:t>Namf_EventExposure Service API</w:t>
      </w:r>
      <w:r>
        <w:rPr>
          <w:noProof/>
        </w:rPr>
        <w:tab/>
      </w:r>
      <w:r>
        <w:rPr>
          <w:noProof/>
        </w:rPr>
        <w:fldChar w:fldCharType="begin"/>
      </w:r>
      <w:r>
        <w:rPr>
          <w:noProof/>
        </w:rPr>
        <w:instrText xml:space="preserve"> PAGEREF _Toc199238404 \h </w:instrText>
      </w:r>
      <w:r>
        <w:rPr>
          <w:noProof/>
        </w:rPr>
      </w:r>
      <w:r>
        <w:rPr>
          <w:noProof/>
        </w:rPr>
        <w:fldChar w:fldCharType="separate"/>
      </w:r>
      <w:r>
        <w:rPr>
          <w:noProof/>
        </w:rPr>
        <w:t>240</w:t>
      </w:r>
      <w:r>
        <w:rPr>
          <w:noProof/>
        </w:rPr>
        <w:fldChar w:fldCharType="end"/>
      </w:r>
    </w:p>
    <w:p w14:paraId="04EE2A67" w14:textId="2777B88C"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6.2.1</w:t>
      </w:r>
      <w:r>
        <w:rPr>
          <w:rFonts w:asciiTheme="minorHAnsi" w:eastAsiaTheme="minorEastAsia" w:hAnsiTheme="minorHAnsi" w:cstheme="minorBidi"/>
          <w:noProof/>
          <w:kern w:val="2"/>
          <w:sz w:val="24"/>
          <w:szCs w:val="24"/>
          <w:lang w:val="en-SE" w:eastAsia="zh-CN"/>
          <w14:ligatures w14:val="standardContextual"/>
        </w:rPr>
        <w:tab/>
      </w:r>
      <w:r>
        <w:rPr>
          <w:noProof/>
        </w:rPr>
        <w:t>API URI</w:t>
      </w:r>
      <w:r>
        <w:rPr>
          <w:noProof/>
        </w:rPr>
        <w:tab/>
      </w:r>
      <w:r>
        <w:rPr>
          <w:noProof/>
        </w:rPr>
        <w:fldChar w:fldCharType="begin"/>
      </w:r>
      <w:r>
        <w:rPr>
          <w:noProof/>
        </w:rPr>
        <w:instrText xml:space="preserve"> PAGEREF _Toc199238405 \h </w:instrText>
      </w:r>
      <w:r>
        <w:rPr>
          <w:noProof/>
        </w:rPr>
      </w:r>
      <w:r>
        <w:rPr>
          <w:noProof/>
        </w:rPr>
        <w:fldChar w:fldCharType="separate"/>
      </w:r>
      <w:r>
        <w:rPr>
          <w:noProof/>
        </w:rPr>
        <w:t>240</w:t>
      </w:r>
      <w:r>
        <w:rPr>
          <w:noProof/>
        </w:rPr>
        <w:fldChar w:fldCharType="end"/>
      </w:r>
    </w:p>
    <w:p w14:paraId="3FDD63B2" w14:textId="789A6610"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6.2.2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_Toc199238406 \h </w:instrText>
      </w:r>
      <w:r>
        <w:rPr>
          <w:noProof/>
        </w:rPr>
      </w:r>
      <w:r>
        <w:rPr>
          <w:noProof/>
        </w:rPr>
        <w:fldChar w:fldCharType="separate"/>
      </w:r>
      <w:r>
        <w:rPr>
          <w:noProof/>
        </w:rPr>
        <w:t>240</w:t>
      </w:r>
      <w:r>
        <w:rPr>
          <w:noProof/>
        </w:rPr>
        <w:fldChar w:fldCharType="end"/>
      </w:r>
    </w:p>
    <w:p w14:paraId="2B4678EF" w14:textId="11AA4AFD"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6.2.2.1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_Toc199238407 \h </w:instrText>
      </w:r>
      <w:r>
        <w:rPr>
          <w:noProof/>
        </w:rPr>
      </w:r>
      <w:r>
        <w:rPr>
          <w:noProof/>
        </w:rPr>
        <w:fldChar w:fldCharType="separate"/>
      </w:r>
      <w:r>
        <w:rPr>
          <w:noProof/>
        </w:rPr>
        <w:t>240</w:t>
      </w:r>
      <w:r>
        <w:rPr>
          <w:noProof/>
        </w:rPr>
        <w:fldChar w:fldCharType="end"/>
      </w:r>
    </w:p>
    <w:p w14:paraId="499A376C" w14:textId="7DAD2F8B"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6.2.2.2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_Toc199238408 \h </w:instrText>
      </w:r>
      <w:r>
        <w:rPr>
          <w:noProof/>
        </w:rPr>
      </w:r>
      <w:r>
        <w:rPr>
          <w:noProof/>
        </w:rPr>
        <w:fldChar w:fldCharType="separate"/>
      </w:r>
      <w:r>
        <w:rPr>
          <w:noProof/>
        </w:rPr>
        <w:t>240</w:t>
      </w:r>
      <w:r>
        <w:rPr>
          <w:noProof/>
        </w:rPr>
        <w:fldChar w:fldCharType="end"/>
      </w:r>
    </w:p>
    <w:p w14:paraId="3C4D18D4" w14:textId="79285D2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_Toc199238409 \h </w:instrText>
      </w:r>
      <w:r>
        <w:rPr>
          <w:noProof/>
        </w:rPr>
      </w:r>
      <w:r>
        <w:rPr>
          <w:noProof/>
        </w:rPr>
        <w:fldChar w:fldCharType="separate"/>
      </w:r>
      <w:r>
        <w:rPr>
          <w:noProof/>
        </w:rPr>
        <w:t>240</w:t>
      </w:r>
      <w:r>
        <w:rPr>
          <w:noProof/>
        </w:rPr>
        <w:fldChar w:fldCharType="end"/>
      </w:r>
    </w:p>
    <w:p w14:paraId="74BE5ABF" w14:textId="381A821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_Toc199238410 \h </w:instrText>
      </w:r>
      <w:r>
        <w:rPr>
          <w:noProof/>
        </w:rPr>
      </w:r>
      <w:r>
        <w:rPr>
          <w:noProof/>
        </w:rPr>
        <w:fldChar w:fldCharType="separate"/>
      </w:r>
      <w:r>
        <w:rPr>
          <w:noProof/>
        </w:rPr>
        <w:t>240</w:t>
      </w:r>
      <w:r>
        <w:rPr>
          <w:noProof/>
        </w:rPr>
        <w:fldChar w:fldCharType="end"/>
      </w:r>
    </w:p>
    <w:p w14:paraId="45AC5A81" w14:textId="456035FA"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6.2.2.3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_Toc199238411 \h </w:instrText>
      </w:r>
      <w:r>
        <w:rPr>
          <w:noProof/>
        </w:rPr>
      </w:r>
      <w:r>
        <w:rPr>
          <w:noProof/>
        </w:rPr>
        <w:fldChar w:fldCharType="separate"/>
      </w:r>
      <w:r>
        <w:rPr>
          <w:noProof/>
        </w:rPr>
        <w:t>241</w:t>
      </w:r>
      <w:r>
        <w:rPr>
          <w:noProof/>
        </w:rPr>
        <w:fldChar w:fldCharType="end"/>
      </w:r>
    </w:p>
    <w:p w14:paraId="0018F04B" w14:textId="13F6448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6.2.2.3.1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_Toc199238412 \h </w:instrText>
      </w:r>
      <w:r>
        <w:rPr>
          <w:noProof/>
        </w:rPr>
      </w:r>
      <w:r>
        <w:rPr>
          <w:noProof/>
        </w:rPr>
        <w:fldChar w:fldCharType="separate"/>
      </w:r>
      <w:r>
        <w:rPr>
          <w:noProof/>
        </w:rPr>
        <w:t>241</w:t>
      </w:r>
      <w:r>
        <w:rPr>
          <w:noProof/>
        </w:rPr>
        <w:fldChar w:fldCharType="end"/>
      </w:r>
    </w:p>
    <w:p w14:paraId="57C71029" w14:textId="0DF5A5BC"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6.2.3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_Toc199238413 \h </w:instrText>
      </w:r>
      <w:r>
        <w:rPr>
          <w:noProof/>
        </w:rPr>
      </w:r>
      <w:r>
        <w:rPr>
          <w:noProof/>
        </w:rPr>
        <w:fldChar w:fldCharType="separate"/>
      </w:r>
      <w:r>
        <w:rPr>
          <w:noProof/>
        </w:rPr>
        <w:t>241</w:t>
      </w:r>
      <w:r>
        <w:rPr>
          <w:noProof/>
        </w:rPr>
        <w:fldChar w:fldCharType="end"/>
      </w:r>
    </w:p>
    <w:p w14:paraId="0AC3E777" w14:textId="65C6C6D8"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6.2.3.1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_Toc199238414 \h </w:instrText>
      </w:r>
      <w:r>
        <w:rPr>
          <w:noProof/>
        </w:rPr>
      </w:r>
      <w:r>
        <w:rPr>
          <w:noProof/>
        </w:rPr>
        <w:fldChar w:fldCharType="separate"/>
      </w:r>
      <w:r>
        <w:rPr>
          <w:noProof/>
        </w:rPr>
        <w:t>241</w:t>
      </w:r>
      <w:r>
        <w:rPr>
          <w:noProof/>
        </w:rPr>
        <w:fldChar w:fldCharType="end"/>
      </w:r>
    </w:p>
    <w:p w14:paraId="189376EE" w14:textId="727B5341"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6.2.3.2</w:t>
      </w:r>
      <w:r>
        <w:rPr>
          <w:rFonts w:asciiTheme="minorHAnsi" w:eastAsiaTheme="minorEastAsia" w:hAnsiTheme="minorHAnsi" w:cstheme="minorBidi"/>
          <w:noProof/>
          <w:kern w:val="2"/>
          <w:sz w:val="24"/>
          <w:szCs w:val="24"/>
          <w:lang w:val="en-SE" w:eastAsia="zh-CN"/>
          <w14:ligatures w14:val="standardContextual"/>
        </w:rPr>
        <w:tab/>
      </w:r>
      <w:r>
        <w:rPr>
          <w:noProof/>
        </w:rPr>
        <w:t>Resource: Subscriptions collection</w:t>
      </w:r>
      <w:r>
        <w:rPr>
          <w:noProof/>
        </w:rPr>
        <w:tab/>
      </w:r>
      <w:r>
        <w:rPr>
          <w:noProof/>
        </w:rPr>
        <w:fldChar w:fldCharType="begin"/>
      </w:r>
      <w:r>
        <w:rPr>
          <w:noProof/>
        </w:rPr>
        <w:instrText xml:space="preserve"> PAGEREF _Toc199238415 \h </w:instrText>
      </w:r>
      <w:r>
        <w:rPr>
          <w:noProof/>
        </w:rPr>
      </w:r>
      <w:r>
        <w:rPr>
          <w:noProof/>
        </w:rPr>
        <w:fldChar w:fldCharType="separate"/>
      </w:r>
      <w:r>
        <w:rPr>
          <w:noProof/>
        </w:rPr>
        <w:t>241</w:t>
      </w:r>
      <w:r>
        <w:rPr>
          <w:noProof/>
        </w:rPr>
        <w:fldChar w:fldCharType="end"/>
      </w:r>
    </w:p>
    <w:p w14:paraId="6C4652DD" w14:textId="783CA95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6.2.3.2.1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_Toc199238416 \h </w:instrText>
      </w:r>
      <w:r>
        <w:rPr>
          <w:noProof/>
        </w:rPr>
      </w:r>
      <w:r>
        <w:rPr>
          <w:noProof/>
        </w:rPr>
        <w:fldChar w:fldCharType="separate"/>
      </w:r>
      <w:r>
        <w:rPr>
          <w:noProof/>
        </w:rPr>
        <w:t>241</w:t>
      </w:r>
      <w:r>
        <w:rPr>
          <w:noProof/>
        </w:rPr>
        <w:fldChar w:fldCharType="end"/>
      </w:r>
    </w:p>
    <w:p w14:paraId="60E5D049" w14:textId="3C3AACC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6.2.3.2.2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_Toc199238417 \h </w:instrText>
      </w:r>
      <w:r>
        <w:rPr>
          <w:noProof/>
        </w:rPr>
      </w:r>
      <w:r>
        <w:rPr>
          <w:noProof/>
        </w:rPr>
        <w:fldChar w:fldCharType="separate"/>
      </w:r>
      <w:r>
        <w:rPr>
          <w:noProof/>
        </w:rPr>
        <w:t>241</w:t>
      </w:r>
      <w:r>
        <w:rPr>
          <w:noProof/>
        </w:rPr>
        <w:fldChar w:fldCharType="end"/>
      </w:r>
    </w:p>
    <w:p w14:paraId="6B745EDA" w14:textId="0BD9622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6.2.3.2.3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_Toc199238418 \h </w:instrText>
      </w:r>
      <w:r>
        <w:rPr>
          <w:noProof/>
        </w:rPr>
      </w:r>
      <w:r>
        <w:rPr>
          <w:noProof/>
        </w:rPr>
        <w:fldChar w:fldCharType="separate"/>
      </w:r>
      <w:r>
        <w:rPr>
          <w:noProof/>
        </w:rPr>
        <w:t>242</w:t>
      </w:r>
      <w:r>
        <w:rPr>
          <w:noProof/>
        </w:rPr>
        <w:fldChar w:fldCharType="end"/>
      </w:r>
    </w:p>
    <w:p w14:paraId="6A67C555" w14:textId="31A6CACC"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6.2.3.2.3.1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_Toc199238419 \h </w:instrText>
      </w:r>
      <w:r>
        <w:rPr>
          <w:noProof/>
        </w:rPr>
      </w:r>
      <w:r>
        <w:rPr>
          <w:noProof/>
        </w:rPr>
        <w:fldChar w:fldCharType="separate"/>
      </w:r>
      <w:r>
        <w:rPr>
          <w:noProof/>
        </w:rPr>
        <w:t>242</w:t>
      </w:r>
      <w:r>
        <w:rPr>
          <w:noProof/>
        </w:rPr>
        <w:fldChar w:fldCharType="end"/>
      </w:r>
    </w:p>
    <w:p w14:paraId="2A0A3CB3" w14:textId="15BDCA9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6.2.3.2.4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_Toc199238420 \h </w:instrText>
      </w:r>
      <w:r>
        <w:rPr>
          <w:noProof/>
        </w:rPr>
      </w:r>
      <w:r>
        <w:rPr>
          <w:noProof/>
        </w:rPr>
        <w:fldChar w:fldCharType="separate"/>
      </w:r>
      <w:r>
        <w:rPr>
          <w:noProof/>
        </w:rPr>
        <w:t>243</w:t>
      </w:r>
      <w:r>
        <w:rPr>
          <w:noProof/>
        </w:rPr>
        <w:fldChar w:fldCharType="end"/>
      </w:r>
    </w:p>
    <w:p w14:paraId="65C76B4D" w14:textId="1D67B009"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6.2.3.3</w:t>
      </w:r>
      <w:r>
        <w:rPr>
          <w:rFonts w:asciiTheme="minorHAnsi" w:eastAsiaTheme="minorEastAsia" w:hAnsiTheme="minorHAnsi" w:cstheme="minorBidi"/>
          <w:noProof/>
          <w:kern w:val="2"/>
          <w:sz w:val="24"/>
          <w:szCs w:val="24"/>
          <w:lang w:val="en-SE" w:eastAsia="zh-CN"/>
          <w14:ligatures w14:val="standardContextual"/>
        </w:rPr>
        <w:tab/>
      </w:r>
      <w:r>
        <w:rPr>
          <w:noProof/>
        </w:rPr>
        <w:t>Resource:  Individual subscription</w:t>
      </w:r>
      <w:r>
        <w:rPr>
          <w:noProof/>
        </w:rPr>
        <w:tab/>
      </w:r>
      <w:r>
        <w:rPr>
          <w:noProof/>
        </w:rPr>
        <w:fldChar w:fldCharType="begin"/>
      </w:r>
      <w:r>
        <w:rPr>
          <w:noProof/>
        </w:rPr>
        <w:instrText xml:space="preserve"> PAGEREF _Toc199238421 \h </w:instrText>
      </w:r>
      <w:r>
        <w:rPr>
          <w:noProof/>
        </w:rPr>
      </w:r>
      <w:r>
        <w:rPr>
          <w:noProof/>
        </w:rPr>
        <w:fldChar w:fldCharType="separate"/>
      </w:r>
      <w:r>
        <w:rPr>
          <w:noProof/>
        </w:rPr>
        <w:t>243</w:t>
      </w:r>
      <w:r>
        <w:rPr>
          <w:noProof/>
        </w:rPr>
        <w:fldChar w:fldCharType="end"/>
      </w:r>
    </w:p>
    <w:p w14:paraId="2E6C65BB" w14:textId="03EB4C3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6.2.3.3.1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_Toc199238422 \h </w:instrText>
      </w:r>
      <w:r>
        <w:rPr>
          <w:noProof/>
        </w:rPr>
      </w:r>
      <w:r>
        <w:rPr>
          <w:noProof/>
        </w:rPr>
        <w:fldChar w:fldCharType="separate"/>
      </w:r>
      <w:r>
        <w:rPr>
          <w:noProof/>
        </w:rPr>
        <w:t>243</w:t>
      </w:r>
      <w:r>
        <w:rPr>
          <w:noProof/>
        </w:rPr>
        <w:fldChar w:fldCharType="end"/>
      </w:r>
    </w:p>
    <w:p w14:paraId="0F877AF9" w14:textId="295C878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6.2.3.3.2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_Toc199238423 \h </w:instrText>
      </w:r>
      <w:r>
        <w:rPr>
          <w:noProof/>
        </w:rPr>
      </w:r>
      <w:r>
        <w:rPr>
          <w:noProof/>
        </w:rPr>
        <w:fldChar w:fldCharType="separate"/>
      </w:r>
      <w:r>
        <w:rPr>
          <w:noProof/>
        </w:rPr>
        <w:t>243</w:t>
      </w:r>
      <w:r>
        <w:rPr>
          <w:noProof/>
        </w:rPr>
        <w:fldChar w:fldCharType="end"/>
      </w:r>
    </w:p>
    <w:p w14:paraId="5B85533C" w14:textId="5D64EDE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6.2.3.3.3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_Toc199238424 \h </w:instrText>
      </w:r>
      <w:r>
        <w:rPr>
          <w:noProof/>
        </w:rPr>
      </w:r>
      <w:r>
        <w:rPr>
          <w:noProof/>
        </w:rPr>
        <w:fldChar w:fldCharType="separate"/>
      </w:r>
      <w:r>
        <w:rPr>
          <w:noProof/>
        </w:rPr>
        <w:t>244</w:t>
      </w:r>
      <w:r>
        <w:rPr>
          <w:noProof/>
        </w:rPr>
        <w:fldChar w:fldCharType="end"/>
      </w:r>
    </w:p>
    <w:p w14:paraId="24D70827" w14:textId="63B3C2E4"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6.2.3.3.3.1</w:t>
      </w:r>
      <w:r>
        <w:rPr>
          <w:rFonts w:asciiTheme="minorHAnsi" w:eastAsiaTheme="minorEastAsia" w:hAnsiTheme="minorHAnsi" w:cstheme="minorBidi"/>
          <w:noProof/>
          <w:kern w:val="2"/>
          <w:sz w:val="24"/>
          <w:szCs w:val="24"/>
          <w:lang w:val="en-SE" w:eastAsia="zh-CN"/>
          <w14:ligatures w14:val="standardContextual"/>
        </w:rPr>
        <w:tab/>
      </w:r>
      <w:r>
        <w:rPr>
          <w:noProof/>
        </w:rPr>
        <w:t>PATCH</w:t>
      </w:r>
      <w:r>
        <w:rPr>
          <w:noProof/>
        </w:rPr>
        <w:tab/>
      </w:r>
      <w:r>
        <w:rPr>
          <w:noProof/>
        </w:rPr>
        <w:fldChar w:fldCharType="begin"/>
      </w:r>
      <w:r>
        <w:rPr>
          <w:noProof/>
        </w:rPr>
        <w:instrText xml:space="preserve"> PAGEREF _Toc199238425 \h </w:instrText>
      </w:r>
      <w:r>
        <w:rPr>
          <w:noProof/>
        </w:rPr>
      </w:r>
      <w:r>
        <w:rPr>
          <w:noProof/>
        </w:rPr>
        <w:fldChar w:fldCharType="separate"/>
      </w:r>
      <w:r>
        <w:rPr>
          <w:noProof/>
        </w:rPr>
        <w:t>244</w:t>
      </w:r>
      <w:r>
        <w:rPr>
          <w:noProof/>
        </w:rPr>
        <w:fldChar w:fldCharType="end"/>
      </w:r>
    </w:p>
    <w:p w14:paraId="68609476" w14:textId="3126358C"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6.2.3.3.3.2</w:t>
      </w:r>
      <w:r>
        <w:rPr>
          <w:rFonts w:asciiTheme="minorHAnsi" w:eastAsiaTheme="minorEastAsia" w:hAnsiTheme="minorHAnsi" w:cstheme="minorBidi"/>
          <w:noProof/>
          <w:kern w:val="2"/>
          <w:sz w:val="24"/>
          <w:szCs w:val="24"/>
          <w:lang w:val="en-SE" w:eastAsia="zh-CN"/>
          <w14:ligatures w14:val="standardContextual"/>
        </w:rPr>
        <w:tab/>
      </w:r>
      <w:r>
        <w:rPr>
          <w:noProof/>
        </w:rPr>
        <w:t>DELETE</w:t>
      </w:r>
      <w:r>
        <w:rPr>
          <w:noProof/>
        </w:rPr>
        <w:tab/>
      </w:r>
      <w:r>
        <w:rPr>
          <w:noProof/>
        </w:rPr>
        <w:fldChar w:fldCharType="begin"/>
      </w:r>
      <w:r>
        <w:rPr>
          <w:noProof/>
        </w:rPr>
        <w:instrText xml:space="preserve"> PAGEREF _Toc199238426 \h </w:instrText>
      </w:r>
      <w:r>
        <w:rPr>
          <w:noProof/>
        </w:rPr>
      </w:r>
      <w:r>
        <w:rPr>
          <w:noProof/>
        </w:rPr>
        <w:fldChar w:fldCharType="separate"/>
      </w:r>
      <w:r>
        <w:rPr>
          <w:noProof/>
        </w:rPr>
        <w:t>245</w:t>
      </w:r>
      <w:r>
        <w:rPr>
          <w:noProof/>
        </w:rPr>
        <w:fldChar w:fldCharType="end"/>
      </w:r>
    </w:p>
    <w:p w14:paraId="5C2C59F8" w14:textId="014D7FC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6.2.3.3.4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_Toc199238427 \h </w:instrText>
      </w:r>
      <w:r>
        <w:rPr>
          <w:noProof/>
        </w:rPr>
      </w:r>
      <w:r>
        <w:rPr>
          <w:noProof/>
        </w:rPr>
        <w:fldChar w:fldCharType="separate"/>
      </w:r>
      <w:r>
        <w:rPr>
          <w:noProof/>
        </w:rPr>
        <w:t>246</w:t>
      </w:r>
      <w:r>
        <w:rPr>
          <w:noProof/>
        </w:rPr>
        <w:fldChar w:fldCharType="end"/>
      </w:r>
    </w:p>
    <w:p w14:paraId="2C845689" w14:textId="6023C280"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6.2.4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_Toc199238428 \h </w:instrText>
      </w:r>
      <w:r>
        <w:rPr>
          <w:noProof/>
        </w:rPr>
      </w:r>
      <w:r>
        <w:rPr>
          <w:noProof/>
        </w:rPr>
        <w:fldChar w:fldCharType="separate"/>
      </w:r>
      <w:r>
        <w:rPr>
          <w:noProof/>
        </w:rPr>
        <w:t>246</w:t>
      </w:r>
      <w:r>
        <w:rPr>
          <w:noProof/>
        </w:rPr>
        <w:fldChar w:fldCharType="end"/>
      </w:r>
    </w:p>
    <w:p w14:paraId="6BF89EA2" w14:textId="504D67CB"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6.2.5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_Toc199238429 \h </w:instrText>
      </w:r>
      <w:r>
        <w:rPr>
          <w:noProof/>
        </w:rPr>
      </w:r>
      <w:r>
        <w:rPr>
          <w:noProof/>
        </w:rPr>
        <w:fldChar w:fldCharType="separate"/>
      </w:r>
      <w:r>
        <w:rPr>
          <w:noProof/>
        </w:rPr>
        <w:t>246</w:t>
      </w:r>
      <w:r>
        <w:rPr>
          <w:noProof/>
        </w:rPr>
        <w:fldChar w:fldCharType="end"/>
      </w:r>
    </w:p>
    <w:p w14:paraId="3BEA9707" w14:textId="23C2274C"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6.2.5.1</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_Toc199238430 \h </w:instrText>
      </w:r>
      <w:r>
        <w:rPr>
          <w:noProof/>
        </w:rPr>
      </w:r>
      <w:r>
        <w:rPr>
          <w:noProof/>
        </w:rPr>
        <w:fldChar w:fldCharType="separate"/>
      </w:r>
      <w:r>
        <w:rPr>
          <w:noProof/>
        </w:rPr>
        <w:t>246</w:t>
      </w:r>
      <w:r>
        <w:rPr>
          <w:noProof/>
        </w:rPr>
        <w:fldChar w:fldCharType="end"/>
      </w:r>
    </w:p>
    <w:p w14:paraId="31B0A9DB" w14:textId="56F9AE18"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6.2.5.2</w:t>
      </w:r>
      <w:r>
        <w:rPr>
          <w:rFonts w:asciiTheme="minorHAnsi" w:eastAsiaTheme="minorEastAsia" w:hAnsiTheme="minorHAnsi" w:cstheme="minorBidi"/>
          <w:noProof/>
          <w:kern w:val="2"/>
          <w:sz w:val="24"/>
          <w:szCs w:val="24"/>
          <w:lang w:val="en-SE" w:eastAsia="zh-CN"/>
          <w14:ligatures w14:val="standardContextual"/>
        </w:rPr>
        <w:tab/>
      </w:r>
      <w:r>
        <w:rPr>
          <w:noProof/>
        </w:rPr>
        <w:t>AMF Event Notification</w:t>
      </w:r>
      <w:r>
        <w:rPr>
          <w:noProof/>
        </w:rPr>
        <w:tab/>
      </w:r>
      <w:r>
        <w:rPr>
          <w:noProof/>
        </w:rPr>
        <w:fldChar w:fldCharType="begin"/>
      </w:r>
      <w:r>
        <w:rPr>
          <w:noProof/>
        </w:rPr>
        <w:instrText xml:space="preserve"> PAGEREF _Toc199238431 \h </w:instrText>
      </w:r>
      <w:r>
        <w:rPr>
          <w:noProof/>
        </w:rPr>
      </w:r>
      <w:r>
        <w:rPr>
          <w:noProof/>
        </w:rPr>
        <w:fldChar w:fldCharType="separate"/>
      </w:r>
      <w:r>
        <w:rPr>
          <w:noProof/>
        </w:rPr>
        <w:t>246</w:t>
      </w:r>
      <w:r>
        <w:rPr>
          <w:noProof/>
        </w:rPr>
        <w:fldChar w:fldCharType="end"/>
      </w:r>
    </w:p>
    <w:p w14:paraId="617106E1" w14:textId="2318CAC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6.2.5.2.1</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_Toc199238432 \h </w:instrText>
      </w:r>
      <w:r>
        <w:rPr>
          <w:noProof/>
        </w:rPr>
      </w:r>
      <w:r>
        <w:rPr>
          <w:noProof/>
        </w:rPr>
        <w:fldChar w:fldCharType="separate"/>
      </w:r>
      <w:r>
        <w:rPr>
          <w:noProof/>
        </w:rPr>
        <w:t>246</w:t>
      </w:r>
      <w:r>
        <w:rPr>
          <w:noProof/>
        </w:rPr>
        <w:fldChar w:fldCharType="end"/>
      </w:r>
    </w:p>
    <w:p w14:paraId="4821DB27" w14:textId="161C5FC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6.2.5.2.3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_Toc199238433 \h </w:instrText>
      </w:r>
      <w:r>
        <w:rPr>
          <w:noProof/>
        </w:rPr>
      </w:r>
      <w:r>
        <w:rPr>
          <w:noProof/>
        </w:rPr>
        <w:fldChar w:fldCharType="separate"/>
      </w:r>
      <w:r>
        <w:rPr>
          <w:noProof/>
        </w:rPr>
        <w:t>247</w:t>
      </w:r>
      <w:r>
        <w:rPr>
          <w:noProof/>
        </w:rPr>
        <w:fldChar w:fldCharType="end"/>
      </w:r>
    </w:p>
    <w:p w14:paraId="55E132D8" w14:textId="1397EE39"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6.2.5.2.3.1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_Toc199238434 \h </w:instrText>
      </w:r>
      <w:r>
        <w:rPr>
          <w:noProof/>
        </w:rPr>
      </w:r>
      <w:r>
        <w:rPr>
          <w:noProof/>
        </w:rPr>
        <w:fldChar w:fldCharType="separate"/>
      </w:r>
      <w:r>
        <w:rPr>
          <w:noProof/>
        </w:rPr>
        <w:t>247</w:t>
      </w:r>
      <w:r>
        <w:rPr>
          <w:noProof/>
        </w:rPr>
        <w:fldChar w:fldCharType="end"/>
      </w:r>
    </w:p>
    <w:p w14:paraId="3B6873D7" w14:textId="5BF947DC"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6.2.6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_Toc199238435 \h </w:instrText>
      </w:r>
      <w:r>
        <w:rPr>
          <w:noProof/>
        </w:rPr>
      </w:r>
      <w:r>
        <w:rPr>
          <w:noProof/>
        </w:rPr>
        <w:fldChar w:fldCharType="separate"/>
      </w:r>
      <w:r>
        <w:rPr>
          <w:noProof/>
        </w:rPr>
        <w:t>248</w:t>
      </w:r>
      <w:r>
        <w:rPr>
          <w:noProof/>
        </w:rPr>
        <w:fldChar w:fldCharType="end"/>
      </w:r>
    </w:p>
    <w:p w14:paraId="3130E41C" w14:textId="2AF47F55"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6.2.6.1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_Toc199238436 \h </w:instrText>
      </w:r>
      <w:r>
        <w:rPr>
          <w:noProof/>
        </w:rPr>
      </w:r>
      <w:r>
        <w:rPr>
          <w:noProof/>
        </w:rPr>
        <w:fldChar w:fldCharType="separate"/>
      </w:r>
      <w:r>
        <w:rPr>
          <w:noProof/>
        </w:rPr>
        <w:t>248</w:t>
      </w:r>
      <w:r>
        <w:rPr>
          <w:noProof/>
        </w:rPr>
        <w:fldChar w:fldCharType="end"/>
      </w:r>
    </w:p>
    <w:p w14:paraId="3BABDA51" w14:textId="2CEE814F"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6.2.6.2</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Structured data types</w:t>
      </w:r>
      <w:r>
        <w:rPr>
          <w:noProof/>
        </w:rPr>
        <w:tab/>
      </w:r>
      <w:r>
        <w:rPr>
          <w:noProof/>
        </w:rPr>
        <w:fldChar w:fldCharType="begin"/>
      </w:r>
      <w:r>
        <w:rPr>
          <w:noProof/>
        </w:rPr>
        <w:instrText xml:space="preserve"> PAGEREF _Toc199238437 \h </w:instrText>
      </w:r>
      <w:r>
        <w:rPr>
          <w:noProof/>
        </w:rPr>
      </w:r>
      <w:r>
        <w:rPr>
          <w:noProof/>
        </w:rPr>
        <w:fldChar w:fldCharType="separate"/>
      </w:r>
      <w:r>
        <w:rPr>
          <w:noProof/>
        </w:rPr>
        <w:t>250</w:t>
      </w:r>
      <w:r>
        <w:rPr>
          <w:noProof/>
        </w:rPr>
        <w:fldChar w:fldCharType="end"/>
      </w:r>
    </w:p>
    <w:p w14:paraId="4AE32E97" w14:textId="23542E9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_Toc199238438 \h </w:instrText>
      </w:r>
      <w:r>
        <w:rPr>
          <w:noProof/>
        </w:rPr>
      </w:r>
      <w:r>
        <w:rPr>
          <w:noProof/>
        </w:rPr>
        <w:fldChar w:fldCharType="separate"/>
      </w:r>
      <w:r>
        <w:rPr>
          <w:noProof/>
        </w:rPr>
        <w:t>250</w:t>
      </w:r>
      <w:r>
        <w:rPr>
          <w:noProof/>
        </w:rPr>
        <w:fldChar w:fldCharType="end"/>
      </w:r>
    </w:p>
    <w:p w14:paraId="087F368B" w14:textId="6464858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6.2.6.2.2</w:t>
      </w:r>
      <w:r>
        <w:rPr>
          <w:rFonts w:asciiTheme="minorHAnsi" w:eastAsiaTheme="minorEastAsia" w:hAnsiTheme="minorHAnsi" w:cstheme="minorBidi"/>
          <w:noProof/>
          <w:kern w:val="2"/>
          <w:sz w:val="24"/>
          <w:szCs w:val="24"/>
          <w:lang w:val="en-SE" w:eastAsia="zh-CN"/>
          <w14:ligatures w14:val="standardContextual"/>
        </w:rPr>
        <w:tab/>
      </w:r>
      <w:r>
        <w:rPr>
          <w:noProof/>
        </w:rPr>
        <w:t>Type: AmfEventSubscription</w:t>
      </w:r>
      <w:r>
        <w:rPr>
          <w:noProof/>
        </w:rPr>
        <w:tab/>
      </w:r>
      <w:r>
        <w:rPr>
          <w:noProof/>
        </w:rPr>
        <w:fldChar w:fldCharType="begin"/>
      </w:r>
      <w:r>
        <w:rPr>
          <w:noProof/>
        </w:rPr>
        <w:instrText xml:space="preserve"> PAGEREF _Toc199238439 \h </w:instrText>
      </w:r>
      <w:r>
        <w:rPr>
          <w:noProof/>
        </w:rPr>
      </w:r>
      <w:r>
        <w:rPr>
          <w:noProof/>
        </w:rPr>
        <w:fldChar w:fldCharType="separate"/>
      </w:r>
      <w:r>
        <w:rPr>
          <w:noProof/>
        </w:rPr>
        <w:t>251</w:t>
      </w:r>
      <w:r>
        <w:rPr>
          <w:noProof/>
        </w:rPr>
        <w:fldChar w:fldCharType="end"/>
      </w:r>
    </w:p>
    <w:p w14:paraId="135C2440" w14:textId="64FCEE3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6.2.6.2.3</w:t>
      </w:r>
      <w:r>
        <w:rPr>
          <w:rFonts w:asciiTheme="minorHAnsi" w:eastAsiaTheme="minorEastAsia" w:hAnsiTheme="minorHAnsi" w:cstheme="minorBidi"/>
          <w:noProof/>
          <w:kern w:val="2"/>
          <w:sz w:val="24"/>
          <w:szCs w:val="24"/>
          <w:lang w:val="en-SE" w:eastAsia="zh-CN"/>
          <w14:ligatures w14:val="standardContextual"/>
        </w:rPr>
        <w:tab/>
      </w:r>
      <w:r>
        <w:rPr>
          <w:noProof/>
        </w:rPr>
        <w:t>Type: AmfEvent</w:t>
      </w:r>
      <w:r>
        <w:rPr>
          <w:noProof/>
        </w:rPr>
        <w:tab/>
      </w:r>
      <w:r>
        <w:rPr>
          <w:noProof/>
        </w:rPr>
        <w:fldChar w:fldCharType="begin"/>
      </w:r>
      <w:r>
        <w:rPr>
          <w:noProof/>
        </w:rPr>
        <w:instrText xml:space="preserve"> PAGEREF _Toc199238440 \h </w:instrText>
      </w:r>
      <w:r>
        <w:rPr>
          <w:noProof/>
        </w:rPr>
      </w:r>
      <w:r>
        <w:rPr>
          <w:noProof/>
        </w:rPr>
        <w:fldChar w:fldCharType="separate"/>
      </w:r>
      <w:r>
        <w:rPr>
          <w:noProof/>
        </w:rPr>
        <w:t>254</w:t>
      </w:r>
      <w:r>
        <w:rPr>
          <w:noProof/>
        </w:rPr>
        <w:fldChar w:fldCharType="end"/>
      </w:r>
    </w:p>
    <w:p w14:paraId="50E7761A" w14:textId="0463482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6.2.6.2.4</w:t>
      </w:r>
      <w:r>
        <w:rPr>
          <w:rFonts w:asciiTheme="minorHAnsi" w:eastAsiaTheme="minorEastAsia" w:hAnsiTheme="minorHAnsi" w:cstheme="minorBidi"/>
          <w:noProof/>
          <w:kern w:val="2"/>
          <w:sz w:val="24"/>
          <w:szCs w:val="24"/>
          <w:lang w:val="en-SE" w:eastAsia="zh-CN"/>
          <w14:ligatures w14:val="standardContextual"/>
        </w:rPr>
        <w:tab/>
      </w:r>
      <w:r>
        <w:rPr>
          <w:noProof/>
        </w:rPr>
        <w:t>Type: AmfEventNotification</w:t>
      </w:r>
      <w:r>
        <w:rPr>
          <w:noProof/>
        </w:rPr>
        <w:tab/>
      </w:r>
      <w:r>
        <w:rPr>
          <w:noProof/>
        </w:rPr>
        <w:fldChar w:fldCharType="begin"/>
      </w:r>
      <w:r>
        <w:rPr>
          <w:noProof/>
        </w:rPr>
        <w:instrText xml:space="preserve"> PAGEREF _Toc199238441 \h </w:instrText>
      </w:r>
      <w:r>
        <w:rPr>
          <w:noProof/>
        </w:rPr>
      </w:r>
      <w:r>
        <w:rPr>
          <w:noProof/>
        </w:rPr>
        <w:fldChar w:fldCharType="separate"/>
      </w:r>
      <w:r>
        <w:rPr>
          <w:noProof/>
        </w:rPr>
        <w:t>261</w:t>
      </w:r>
      <w:r>
        <w:rPr>
          <w:noProof/>
        </w:rPr>
        <w:fldChar w:fldCharType="end"/>
      </w:r>
    </w:p>
    <w:p w14:paraId="5AAAAEE4" w14:textId="166A024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lastRenderedPageBreak/>
        <w:t>6.2.6.2.5</w:t>
      </w:r>
      <w:r>
        <w:rPr>
          <w:rFonts w:asciiTheme="minorHAnsi" w:eastAsiaTheme="minorEastAsia" w:hAnsiTheme="minorHAnsi" w:cstheme="minorBidi"/>
          <w:noProof/>
          <w:kern w:val="2"/>
          <w:sz w:val="24"/>
          <w:szCs w:val="24"/>
          <w:lang w:val="en-SE" w:eastAsia="zh-CN"/>
          <w14:ligatures w14:val="standardContextual"/>
        </w:rPr>
        <w:tab/>
      </w:r>
      <w:r>
        <w:rPr>
          <w:noProof/>
        </w:rPr>
        <w:t>Type: AmfEventReport</w:t>
      </w:r>
      <w:r>
        <w:rPr>
          <w:noProof/>
        </w:rPr>
        <w:tab/>
      </w:r>
      <w:r>
        <w:rPr>
          <w:noProof/>
        </w:rPr>
        <w:fldChar w:fldCharType="begin"/>
      </w:r>
      <w:r>
        <w:rPr>
          <w:noProof/>
        </w:rPr>
        <w:instrText xml:space="preserve"> PAGEREF _Toc199238442 \h </w:instrText>
      </w:r>
      <w:r>
        <w:rPr>
          <w:noProof/>
        </w:rPr>
      </w:r>
      <w:r>
        <w:rPr>
          <w:noProof/>
        </w:rPr>
        <w:fldChar w:fldCharType="separate"/>
      </w:r>
      <w:r>
        <w:rPr>
          <w:noProof/>
        </w:rPr>
        <w:t>262</w:t>
      </w:r>
      <w:r>
        <w:rPr>
          <w:noProof/>
        </w:rPr>
        <w:fldChar w:fldCharType="end"/>
      </w:r>
    </w:p>
    <w:p w14:paraId="61044CCC" w14:textId="30A19F7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6.2.6.2.6</w:t>
      </w:r>
      <w:r>
        <w:rPr>
          <w:rFonts w:asciiTheme="minorHAnsi" w:eastAsiaTheme="minorEastAsia" w:hAnsiTheme="minorHAnsi" w:cstheme="minorBidi"/>
          <w:noProof/>
          <w:kern w:val="2"/>
          <w:sz w:val="24"/>
          <w:szCs w:val="24"/>
          <w:lang w:val="en-SE" w:eastAsia="zh-CN"/>
          <w14:ligatures w14:val="standardContextual"/>
        </w:rPr>
        <w:tab/>
      </w:r>
      <w:r>
        <w:rPr>
          <w:noProof/>
        </w:rPr>
        <w:t>Type: AmfEventMode</w:t>
      </w:r>
      <w:r>
        <w:rPr>
          <w:noProof/>
        </w:rPr>
        <w:tab/>
      </w:r>
      <w:r>
        <w:rPr>
          <w:noProof/>
        </w:rPr>
        <w:fldChar w:fldCharType="begin"/>
      </w:r>
      <w:r>
        <w:rPr>
          <w:noProof/>
        </w:rPr>
        <w:instrText xml:space="preserve"> PAGEREF _Toc199238443 \h </w:instrText>
      </w:r>
      <w:r>
        <w:rPr>
          <w:noProof/>
        </w:rPr>
      </w:r>
      <w:r>
        <w:rPr>
          <w:noProof/>
        </w:rPr>
        <w:fldChar w:fldCharType="separate"/>
      </w:r>
      <w:r>
        <w:rPr>
          <w:noProof/>
        </w:rPr>
        <w:t>267</w:t>
      </w:r>
      <w:r>
        <w:rPr>
          <w:noProof/>
        </w:rPr>
        <w:fldChar w:fldCharType="end"/>
      </w:r>
    </w:p>
    <w:p w14:paraId="7D03247E" w14:textId="1B31863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6.2.6.2.7</w:t>
      </w:r>
      <w:r>
        <w:rPr>
          <w:rFonts w:asciiTheme="minorHAnsi" w:eastAsiaTheme="minorEastAsia" w:hAnsiTheme="minorHAnsi" w:cstheme="minorBidi"/>
          <w:noProof/>
          <w:kern w:val="2"/>
          <w:sz w:val="24"/>
          <w:szCs w:val="24"/>
          <w:lang w:val="en-SE" w:eastAsia="zh-CN"/>
          <w14:ligatures w14:val="standardContextual"/>
        </w:rPr>
        <w:tab/>
      </w:r>
      <w:r>
        <w:rPr>
          <w:noProof/>
        </w:rPr>
        <w:t>Type: AmfEventState</w:t>
      </w:r>
      <w:r>
        <w:rPr>
          <w:noProof/>
        </w:rPr>
        <w:tab/>
      </w:r>
      <w:r>
        <w:rPr>
          <w:noProof/>
        </w:rPr>
        <w:fldChar w:fldCharType="begin"/>
      </w:r>
      <w:r>
        <w:rPr>
          <w:noProof/>
        </w:rPr>
        <w:instrText xml:space="preserve"> PAGEREF _Toc199238444 \h </w:instrText>
      </w:r>
      <w:r>
        <w:rPr>
          <w:noProof/>
        </w:rPr>
      </w:r>
      <w:r>
        <w:rPr>
          <w:noProof/>
        </w:rPr>
        <w:fldChar w:fldCharType="separate"/>
      </w:r>
      <w:r>
        <w:rPr>
          <w:noProof/>
        </w:rPr>
        <w:t>269</w:t>
      </w:r>
      <w:r>
        <w:rPr>
          <w:noProof/>
        </w:rPr>
        <w:fldChar w:fldCharType="end"/>
      </w:r>
    </w:p>
    <w:p w14:paraId="7C9BF5AC" w14:textId="53ED9FD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6.2.6.2.8</w:t>
      </w:r>
      <w:r>
        <w:rPr>
          <w:rFonts w:asciiTheme="minorHAnsi" w:eastAsiaTheme="minorEastAsia" w:hAnsiTheme="minorHAnsi" w:cstheme="minorBidi"/>
          <w:noProof/>
          <w:kern w:val="2"/>
          <w:sz w:val="24"/>
          <w:szCs w:val="24"/>
          <w:lang w:val="en-SE" w:eastAsia="zh-CN"/>
          <w14:ligatures w14:val="standardContextual"/>
        </w:rPr>
        <w:tab/>
      </w:r>
      <w:r>
        <w:rPr>
          <w:noProof/>
        </w:rPr>
        <w:t>Type: RmInfo</w:t>
      </w:r>
      <w:r>
        <w:rPr>
          <w:noProof/>
        </w:rPr>
        <w:tab/>
      </w:r>
      <w:r>
        <w:rPr>
          <w:noProof/>
        </w:rPr>
        <w:fldChar w:fldCharType="begin"/>
      </w:r>
      <w:r>
        <w:rPr>
          <w:noProof/>
        </w:rPr>
        <w:instrText xml:space="preserve"> PAGEREF _Toc199238445 \h </w:instrText>
      </w:r>
      <w:r>
        <w:rPr>
          <w:noProof/>
        </w:rPr>
      </w:r>
      <w:r>
        <w:rPr>
          <w:noProof/>
        </w:rPr>
        <w:fldChar w:fldCharType="separate"/>
      </w:r>
      <w:r>
        <w:rPr>
          <w:noProof/>
        </w:rPr>
        <w:t>270</w:t>
      </w:r>
      <w:r>
        <w:rPr>
          <w:noProof/>
        </w:rPr>
        <w:fldChar w:fldCharType="end"/>
      </w:r>
    </w:p>
    <w:p w14:paraId="062CCA17" w14:textId="405636B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6.2.6.2.9</w:t>
      </w:r>
      <w:r>
        <w:rPr>
          <w:rFonts w:asciiTheme="minorHAnsi" w:eastAsiaTheme="minorEastAsia" w:hAnsiTheme="minorHAnsi" w:cstheme="minorBidi"/>
          <w:noProof/>
          <w:kern w:val="2"/>
          <w:sz w:val="24"/>
          <w:szCs w:val="24"/>
          <w:lang w:val="en-SE" w:eastAsia="zh-CN"/>
          <w14:ligatures w14:val="standardContextual"/>
        </w:rPr>
        <w:tab/>
      </w:r>
      <w:r>
        <w:rPr>
          <w:noProof/>
        </w:rPr>
        <w:t>Type: CmInfo</w:t>
      </w:r>
      <w:r>
        <w:rPr>
          <w:noProof/>
        </w:rPr>
        <w:tab/>
      </w:r>
      <w:r>
        <w:rPr>
          <w:noProof/>
        </w:rPr>
        <w:fldChar w:fldCharType="begin"/>
      </w:r>
      <w:r>
        <w:rPr>
          <w:noProof/>
        </w:rPr>
        <w:instrText xml:space="preserve"> PAGEREF _Toc199238446 \h </w:instrText>
      </w:r>
      <w:r>
        <w:rPr>
          <w:noProof/>
        </w:rPr>
      </w:r>
      <w:r>
        <w:rPr>
          <w:noProof/>
        </w:rPr>
        <w:fldChar w:fldCharType="separate"/>
      </w:r>
      <w:r>
        <w:rPr>
          <w:noProof/>
        </w:rPr>
        <w:t>270</w:t>
      </w:r>
      <w:r>
        <w:rPr>
          <w:noProof/>
        </w:rPr>
        <w:fldChar w:fldCharType="end"/>
      </w:r>
    </w:p>
    <w:p w14:paraId="7F51788B" w14:textId="249F3B2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6.2.6.2.10</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_Toc199238447 \h </w:instrText>
      </w:r>
      <w:r>
        <w:rPr>
          <w:noProof/>
        </w:rPr>
      </w:r>
      <w:r>
        <w:rPr>
          <w:noProof/>
        </w:rPr>
        <w:fldChar w:fldCharType="separate"/>
      </w:r>
      <w:r>
        <w:rPr>
          <w:noProof/>
        </w:rPr>
        <w:t>270</w:t>
      </w:r>
      <w:r>
        <w:rPr>
          <w:noProof/>
        </w:rPr>
        <w:fldChar w:fldCharType="end"/>
      </w:r>
    </w:p>
    <w:p w14:paraId="738A626E" w14:textId="1B1ACBF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6.2.6.2.11</w:t>
      </w:r>
      <w:r>
        <w:rPr>
          <w:rFonts w:asciiTheme="minorHAnsi" w:eastAsiaTheme="minorEastAsia" w:hAnsiTheme="minorHAnsi" w:cstheme="minorBidi"/>
          <w:noProof/>
          <w:kern w:val="2"/>
          <w:sz w:val="24"/>
          <w:szCs w:val="24"/>
          <w:lang w:val="en-SE" w:eastAsia="zh-CN"/>
          <w14:ligatures w14:val="standardContextual"/>
        </w:rPr>
        <w:tab/>
      </w:r>
      <w:r>
        <w:rPr>
          <w:noProof/>
        </w:rPr>
        <w:t>Type: CommunicationFailure</w:t>
      </w:r>
      <w:r>
        <w:rPr>
          <w:noProof/>
        </w:rPr>
        <w:tab/>
      </w:r>
      <w:r>
        <w:rPr>
          <w:noProof/>
        </w:rPr>
        <w:fldChar w:fldCharType="begin"/>
      </w:r>
      <w:r>
        <w:rPr>
          <w:noProof/>
        </w:rPr>
        <w:instrText xml:space="preserve"> PAGEREF _Toc199238448 \h </w:instrText>
      </w:r>
      <w:r>
        <w:rPr>
          <w:noProof/>
        </w:rPr>
      </w:r>
      <w:r>
        <w:rPr>
          <w:noProof/>
        </w:rPr>
        <w:fldChar w:fldCharType="separate"/>
      </w:r>
      <w:r>
        <w:rPr>
          <w:noProof/>
        </w:rPr>
        <w:t>270</w:t>
      </w:r>
      <w:r>
        <w:rPr>
          <w:noProof/>
        </w:rPr>
        <w:fldChar w:fldCharType="end"/>
      </w:r>
    </w:p>
    <w:p w14:paraId="1EEF1292" w14:textId="5305A59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6.2.6.2.12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_Toc199238449 \h </w:instrText>
      </w:r>
      <w:r>
        <w:rPr>
          <w:noProof/>
        </w:rPr>
      </w:r>
      <w:r>
        <w:rPr>
          <w:noProof/>
        </w:rPr>
        <w:fldChar w:fldCharType="separate"/>
      </w:r>
      <w:r>
        <w:rPr>
          <w:noProof/>
        </w:rPr>
        <w:t>270</w:t>
      </w:r>
      <w:r>
        <w:rPr>
          <w:noProof/>
        </w:rPr>
        <w:fldChar w:fldCharType="end"/>
      </w:r>
    </w:p>
    <w:p w14:paraId="54A82136" w14:textId="783C213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6.2.6.2.13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_Toc199238450 \h </w:instrText>
      </w:r>
      <w:r>
        <w:rPr>
          <w:noProof/>
        </w:rPr>
      </w:r>
      <w:r>
        <w:rPr>
          <w:noProof/>
        </w:rPr>
        <w:fldChar w:fldCharType="separate"/>
      </w:r>
      <w:r>
        <w:rPr>
          <w:noProof/>
        </w:rPr>
        <w:t>271</w:t>
      </w:r>
      <w:r>
        <w:rPr>
          <w:noProof/>
        </w:rPr>
        <w:fldChar w:fldCharType="end"/>
      </w:r>
    </w:p>
    <w:p w14:paraId="510EFAF8" w14:textId="2FF8355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6.2.6.2.14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_Toc199238451 \h </w:instrText>
      </w:r>
      <w:r>
        <w:rPr>
          <w:noProof/>
        </w:rPr>
      </w:r>
      <w:r>
        <w:rPr>
          <w:noProof/>
        </w:rPr>
        <w:fldChar w:fldCharType="separate"/>
      </w:r>
      <w:r>
        <w:rPr>
          <w:noProof/>
        </w:rPr>
        <w:t>272</w:t>
      </w:r>
      <w:r>
        <w:rPr>
          <w:noProof/>
        </w:rPr>
        <w:fldChar w:fldCharType="end"/>
      </w:r>
    </w:p>
    <w:p w14:paraId="46BEDA94" w14:textId="3626438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6.2.6.2.15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_Toc199238452 \h </w:instrText>
      </w:r>
      <w:r>
        <w:rPr>
          <w:noProof/>
        </w:rPr>
      </w:r>
      <w:r>
        <w:rPr>
          <w:noProof/>
        </w:rPr>
        <w:fldChar w:fldCharType="separate"/>
      </w:r>
      <w:r>
        <w:rPr>
          <w:noProof/>
        </w:rPr>
        <w:t>275</w:t>
      </w:r>
      <w:r>
        <w:rPr>
          <w:noProof/>
        </w:rPr>
        <w:fldChar w:fldCharType="end"/>
      </w:r>
    </w:p>
    <w:p w14:paraId="22D43B7B" w14:textId="755E81F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6.2.6.2.16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_Toc199238453 \h </w:instrText>
      </w:r>
      <w:r>
        <w:rPr>
          <w:noProof/>
        </w:rPr>
      </w:r>
      <w:r>
        <w:rPr>
          <w:noProof/>
        </w:rPr>
        <w:fldChar w:fldCharType="separate"/>
      </w:r>
      <w:r>
        <w:rPr>
          <w:noProof/>
        </w:rPr>
        <w:t>276</w:t>
      </w:r>
      <w:r>
        <w:rPr>
          <w:noProof/>
        </w:rPr>
        <w:fldChar w:fldCharType="end"/>
      </w:r>
    </w:p>
    <w:p w14:paraId="42FA9DBF" w14:textId="29D37E6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6.2.6.2.17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_Toc199238454 \h </w:instrText>
      </w:r>
      <w:r>
        <w:rPr>
          <w:noProof/>
        </w:rPr>
      </w:r>
      <w:r>
        <w:rPr>
          <w:noProof/>
        </w:rPr>
        <w:fldChar w:fldCharType="separate"/>
      </w:r>
      <w:r>
        <w:rPr>
          <w:noProof/>
        </w:rPr>
        <w:t>276</w:t>
      </w:r>
      <w:r>
        <w:rPr>
          <w:noProof/>
        </w:rPr>
        <w:fldChar w:fldCharType="end"/>
      </w:r>
    </w:p>
    <w:p w14:paraId="23828DD7" w14:textId="4700B32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6.2.6.2.18</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_Toc199238455 \h </w:instrText>
      </w:r>
      <w:r>
        <w:rPr>
          <w:noProof/>
        </w:rPr>
      </w:r>
      <w:r>
        <w:rPr>
          <w:noProof/>
        </w:rPr>
        <w:fldChar w:fldCharType="separate"/>
      </w:r>
      <w:r>
        <w:rPr>
          <w:noProof/>
        </w:rPr>
        <w:t>277</w:t>
      </w:r>
      <w:r>
        <w:rPr>
          <w:noProof/>
        </w:rPr>
        <w:fldChar w:fldCharType="end"/>
      </w:r>
    </w:p>
    <w:p w14:paraId="628848B2" w14:textId="713B3B9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6.2.6.2.19</w:t>
      </w:r>
      <w:r>
        <w:rPr>
          <w:rFonts w:asciiTheme="minorHAnsi" w:eastAsiaTheme="minorEastAsia" w:hAnsiTheme="minorHAnsi" w:cstheme="minorBidi"/>
          <w:noProof/>
          <w:kern w:val="2"/>
          <w:sz w:val="24"/>
          <w:szCs w:val="24"/>
          <w:lang w:val="en-SE" w:eastAsia="zh-CN"/>
          <w14:ligatures w14:val="standardContextual"/>
        </w:rPr>
        <w:tab/>
      </w:r>
      <w:r>
        <w:rPr>
          <w:noProof/>
        </w:rPr>
        <w:t>Type: 5GsUserStateInfo</w:t>
      </w:r>
      <w:r>
        <w:rPr>
          <w:noProof/>
        </w:rPr>
        <w:tab/>
      </w:r>
      <w:r>
        <w:rPr>
          <w:noProof/>
        </w:rPr>
        <w:fldChar w:fldCharType="begin"/>
      </w:r>
      <w:r>
        <w:rPr>
          <w:noProof/>
        </w:rPr>
        <w:instrText xml:space="preserve"> PAGEREF _Toc199238456 \h </w:instrText>
      </w:r>
      <w:r>
        <w:rPr>
          <w:noProof/>
        </w:rPr>
      </w:r>
      <w:r>
        <w:rPr>
          <w:noProof/>
        </w:rPr>
        <w:fldChar w:fldCharType="separate"/>
      </w:r>
      <w:r>
        <w:rPr>
          <w:noProof/>
        </w:rPr>
        <w:t>277</w:t>
      </w:r>
      <w:r>
        <w:rPr>
          <w:noProof/>
        </w:rPr>
        <w:fldChar w:fldCharType="end"/>
      </w:r>
    </w:p>
    <w:p w14:paraId="2159BB78" w14:textId="349F51C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6.2.6.2.20</w:t>
      </w:r>
      <w:r>
        <w:rPr>
          <w:rFonts w:asciiTheme="minorHAnsi" w:eastAsiaTheme="minorEastAsia" w:hAnsiTheme="minorHAnsi" w:cstheme="minorBidi"/>
          <w:noProof/>
          <w:kern w:val="2"/>
          <w:sz w:val="24"/>
          <w:szCs w:val="24"/>
          <w:lang w:val="en-SE" w:eastAsia="zh-CN"/>
          <w14:ligatures w14:val="standardContextual"/>
        </w:rPr>
        <w:tab/>
      </w:r>
      <w:r>
        <w:rPr>
          <w:noProof/>
        </w:rPr>
        <w:t>Type: TrafficDescriptor</w:t>
      </w:r>
      <w:r>
        <w:rPr>
          <w:noProof/>
        </w:rPr>
        <w:tab/>
      </w:r>
      <w:r>
        <w:rPr>
          <w:noProof/>
        </w:rPr>
        <w:fldChar w:fldCharType="begin"/>
      </w:r>
      <w:r>
        <w:rPr>
          <w:noProof/>
        </w:rPr>
        <w:instrText xml:space="preserve"> PAGEREF _Toc199238457 \h </w:instrText>
      </w:r>
      <w:r>
        <w:rPr>
          <w:noProof/>
        </w:rPr>
      </w:r>
      <w:r>
        <w:rPr>
          <w:noProof/>
        </w:rPr>
        <w:fldChar w:fldCharType="separate"/>
      </w:r>
      <w:r>
        <w:rPr>
          <w:noProof/>
        </w:rPr>
        <w:t>278</w:t>
      </w:r>
      <w:r>
        <w:rPr>
          <w:noProof/>
        </w:rPr>
        <w:fldChar w:fldCharType="end"/>
      </w:r>
    </w:p>
    <w:p w14:paraId="0A79A62A" w14:textId="6032D44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6.2.6.2.21</w:t>
      </w:r>
      <w:r>
        <w:rPr>
          <w:rFonts w:asciiTheme="minorHAnsi" w:eastAsiaTheme="minorEastAsia" w:hAnsiTheme="minorHAnsi" w:cstheme="minorBidi"/>
          <w:noProof/>
          <w:kern w:val="2"/>
          <w:sz w:val="24"/>
          <w:szCs w:val="24"/>
          <w:lang w:val="en-SE" w:eastAsia="zh-CN"/>
          <w14:ligatures w14:val="standardContextual"/>
        </w:rPr>
        <w:tab/>
      </w:r>
      <w:r>
        <w:rPr>
          <w:noProof/>
        </w:rPr>
        <w:t>Type: UEIdExt</w:t>
      </w:r>
      <w:r>
        <w:rPr>
          <w:noProof/>
        </w:rPr>
        <w:tab/>
      </w:r>
      <w:r>
        <w:rPr>
          <w:noProof/>
        </w:rPr>
        <w:fldChar w:fldCharType="begin"/>
      </w:r>
      <w:r>
        <w:rPr>
          <w:noProof/>
        </w:rPr>
        <w:instrText xml:space="preserve"> PAGEREF _Toc199238458 \h </w:instrText>
      </w:r>
      <w:r>
        <w:rPr>
          <w:noProof/>
        </w:rPr>
      </w:r>
      <w:r>
        <w:rPr>
          <w:noProof/>
        </w:rPr>
        <w:fldChar w:fldCharType="separate"/>
      </w:r>
      <w:r>
        <w:rPr>
          <w:noProof/>
        </w:rPr>
        <w:t>278</w:t>
      </w:r>
      <w:r>
        <w:rPr>
          <w:noProof/>
        </w:rPr>
        <w:fldChar w:fldCharType="end"/>
      </w:r>
    </w:p>
    <w:p w14:paraId="77E85C3E" w14:textId="0C3AE24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6.2.6.2.22</w:t>
      </w:r>
      <w:r>
        <w:rPr>
          <w:rFonts w:asciiTheme="minorHAnsi" w:eastAsiaTheme="minorEastAsia" w:hAnsiTheme="minorHAnsi" w:cstheme="minorBidi"/>
          <w:noProof/>
          <w:kern w:val="2"/>
          <w:sz w:val="24"/>
          <w:szCs w:val="24"/>
          <w:lang w:val="en-SE" w:eastAsia="zh-CN"/>
          <w14:ligatures w14:val="standardContextual"/>
        </w:rPr>
        <w:tab/>
      </w:r>
      <w:r>
        <w:rPr>
          <w:noProof/>
        </w:rPr>
        <w:t>Type: AmfEventSubsSyncInfo</w:t>
      </w:r>
      <w:r>
        <w:rPr>
          <w:noProof/>
        </w:rPr>
        <w:tab/>
      </w:r>
      <w:r>
        <w:rPr>
          <w:noProof/>
        </w:rPr>
        <w:fldChar w:fldCharType="begin"/>
      </w:r>
      <w:r>
        <w:rPr>
          <w:noProof/>
        </w:rPr>
        <w:instrText xml:space="preserve"> PAGEREF _Toc199238459 \h </w:instrText>
      </w:r>
      <w:r>
        <w:rPr>
          <w:noProof/>
        </w:rPr>
      </w:r>
      <w:r>
        <w:rPr>
          <w:noProof/>
        </w:rPr>
        <w:fldChar w:fldCharType="separate"/>
      </w:r>
      <w:r>
        <w:rPr>
          <w:noProof/>
        </w:rPr>
        <w:t>278</w:t>
      </w:r>
      <w:r>
        <w:rPr>
          <w:noProof/>
        </w:rPr>
        <w:fldChar w:fldCharType="end"/>
      </w:r>
    </w:p>
    <w:p w14:paraId="28279F33" w14:textId="555B504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6.2.6.2.23</w:t>
      </w:r>
      <w:r>
        <w:rPr>
          <w:rFonts w:asciiTheme="minorHAnsi" w:eastAsiaTheme="minorEastAsia" w:hAnsiTheme="minorHAnsi" w:cstheme="minorBidi"/>
          <w:noProof/>
          <w:kern w:val="2"/>
          <w:sz w:val="24"/>
          <w:szCs w:val="24"/>
          <w:lang w:val="en-SE" w:eastAsia="zh-CN"/>
          <w14:ligatures w14:val="standardContextual"/>
        </w:rPr>
        <w:tab/>
      </w:r>
      <w:r>
        <w:rPr>
          <w:noProof/>
        </w:rPr>
        <w:t>Type: AmfEventSubscriptionInfo</w:t>
      </w:r>
      <w:r>
        <w:rPr>
          <w:noProof/>
        </w:rPr>
        <w:tab/>
      </w:r>
      <w:r>
        <w:rPr>
          <w:noProof/>
        </w:rPr>
        <w:fldChar w:fldCharType="begin"/>
      </w:r>
      <w:r>
        <w:rPr>
          <w:noProof/>
        </w:rPr>
        <w:instrText xml:space="preserve"> PAGEREF _Toc199238460 \h </w:instrText>
      </w:r>
      <w:r>
        <w:rPr>
          <w:noProof/>
        </w:rPr>
      </w:r>
      <w:r>
        <w:rPr>
          <w:noProof/>
        </w:rPr>
        <w:fldChar w:fldCharType="separate"/>
      </w:r>
      <w:r>
        <w:rPr>
          <w:noProof/>
        </w:rPr>
        <w:t>279</w:t>
      </w:r>
      <w:r>
        <w:rPr>
          <w:noProof/>
        </w:rPr>
        <w:fldChar w:fldCharType="end"/>
      </w:r>
    </w:p>
    <w:p w14:paraId="131337EE" w14:textId="53EC5DC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6.2.6.2.24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TargetArea</w:t>
      </w:r>
      <w:r>
        <w:rPr>
          <w:noProof/>
        </w:rPr>
        <w:tab/>
      </w:r>
      <w:r>
        <w:rPr>
          <w:noProof/>
        </w:rPr>
        <w:fldChar w:fldCharType="begin"/>
      </w:r>
      <w:r>
        <w:rPr>
          <w:noProof/>
        </w:rPr>
        <w:instrText xml:space="preserve"> PAGEREF _Toc199238461 \h </w:instrText>
      </w:r>
      <w:r>
        <w:rPr>
          <w:noProof/>
        </w:rPr>
      </w:r>
      <w:r>
        <w:rPr>
          <w:noProof/>
        </w:rPr>
        <w:fldChar w:fldCharType="separate"/>
      </w:r>
      <w:r>
        <w:rPr>
          <w:noProof/>
        </w:rPr>
        <w:t>279</w:t>
      </w:r>
      <w:r>
        <w:rPr>
          <w:noProof/>
        </w:rPr>
        <w:fldChar w:fldCharType="end"/>
      </w:r>
    </w:p>
    <w:p w14:paraId="6355551D" w14:textId="7ADAC65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6.2.6.2.25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SnssaiTaiMapping</w:t>
      </w:r>
      <w:r>
        <w:rPr>
          <w:noProof/>
        </w:rPr>
        <w:tab/>
      </w:r>
      <w:r>
        <w:rPr>
          <w:noProof/>
        </w:rPr>
        <w:fldChar w:fldCharType="begin"/>
      </w:r>
      <w:r>
        <w:rPr>
          <w:noProof/>
        </w:rPr>
        <w:instrText xml:space="preserve"> PAGEREF _Toc199238462 \h </w:instrText>
      </w:r>
      <w:r>
        <w:rPr>
          <w:noProof/>
        </w:rPr>
      </w:r>
      <w:r>
        <w:rPr>
          <w:noProof/>
        </w:rPr>
        <w:fldChar w:fldCharType="separate"/>
      </w:r>
      <w:r>
        <w:rPr>
          <w:noProof/>
        </w:rPr>
        <w:t>279</w:t>
      </w:r>
      <w:r>
        <w:rPr>
          <w:noProof/>
        </w:rPr>
        <w:fldChar w:fldCharType="end"/>
      </w:r>
    </w:p>
    <w:p w14:paraId="5BAF2774" w14:textId="302F6B7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6.2.6.2.26</w:t>
      </w:r>
      <w:r>
        <w:rPr>
          <w:rFonts w:asciiTheme="minorHAnsi" w:eastAsiaTheme="minorEastAsia" w:hAnsiTheme="minorHAnsi" w:cstheme="minorBidi"/>
          <w:noProof/>
          <w:kern w:val="2"/>
          <w:sz w:val="24"/>
          <w:szCs w:val="24"/>
          <w:lang w:val="en-SE" w:eastAsia="zh-CN"/>
          <w14:ligatures w14:val="standardContextual"/>
        </w:rPr>
        <w:tab/>
      </w:r>
      <w:r>
        <w:rPr>
          <w:noProof/>
        </w:rPr>
        <w:t>Type: Supported</w:t>
      </w:r>
      <w:r>
        <w:rPr>
          <w:noProof/>
          <w:lang w:eastAsia="zh-CN"/>
        </w:rPr>
        <w:t>Snssai</w:t>
      </w:r>
      <w:r>
        <w:rPr>
          <w:noProof/>
        </w:rPr>
        <w:tab/>
      </w:r>
      <w:r>
        <w:rPr>
          <w:noProof/>
        </w:rPr>
        <w:fldChar w:fldCharType="begin"/>
      </w:r>
      <w:r>
        <w:rPr>
          <w:noProof/>
        </w:rPr>
        <w:instrText xml:space="preserve"> PAGEREF _Toc199238463 \h </w:instrText>
      </w:r>
      <w:r>
        <w:rPr>
          <w:noProof/>
        </w:rPr>
      </w:r>
      <w:r>
        <w:rPr>
          <w:noProof/>
        </w:rPr>
        <w:fldChar w:fldCharType="separate"/>
      </w:r>
      <w:r>
        <w:rPr>
          <w:noProof/>
        </w:rPr>
        <w:t>280</w:t>
      </w:r>
      <w:r>
        <w:rPr>
          <w:noProof/>
        </w:rPr>
        <w:fldChar w:fldCharType="end"/>
      </w:r>
    </w:p>
    <w:p w14:paraId="698978E3" w14:textId="4305B8E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6.2.6.2.27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UeInArea</w:t>
      </w:r>
      <w:r>
        <w:rPr>
          <w:noProof/>
        </w:rPr>
        <w:t>Filter</w:t>
      </w:r>
      <w:r>
        <w:rPr>
          <w:noProof/>
        </w:rPr>
        <w:tab/>
      </w:r>
      <w:r>
        <w:rPr>
          <w:noProof/>
        </w:rPr>
        <w:fldChar w:fldCharType="begin"/>
      </w:r>
      <w:r>
        <w:rPr>
          <w:noProof/>
        </w:rPr>
        <w:instrText xml:space="preserve"> PAGEREF _Toc199238464 \h </w:instrText>
      </w:r>
      <w:r>
        <w:rPr>
          <w:noProof/>
        </w:rPr>
      </w:r>
      <w:r>
        <w:rPr>
          <w:noProof/>
        </w:rPr>
        <w:fldChar w:fldCharType="separate"/>
      </w:r>
      <w:r>
        <w:rPr>
          <w:noProof/>
        </w:rPr>
        <w:t>280</w:t>
      </w:r>
      <w:r>
        <w:rPr>
          <w:noProof/>
        </w:rPr>
        <w:fldChar w:fldCharType="end"/>
      </w:r>
    </w:p>
    <w:p w14:paraId="59EF7DF2" w14:textId="093ACE4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6.2.6.2.28</w:t>
      </w:r>
      <w:r>
        <w:rPr>
          <w:rFonts w:asciiTheme="minorHAnsi" w:eastAsiaTheme="minorEastAsia" w:hAnsiTheme="minorHAnsi" w:cstheme="minorBidi"/>
          <w:noProof/>
          <w:kern w:val="2"/>
          <w:sz w:val="24"/>
          <w:szCs w:val="24"/>
          <w:lang w:val="en-SE" w:eastAsia="zh-CN"/>
          <w14:ligatures w14:val="standardContextual"/>
        </w:rPr>
        <w:tab/>
      </w:r>
      <w:r>
        <w:rPr>
          <w:noProof/>
        </w:rPr>
        <w:t>Type: IdleStatusIndication</w:t>
      </w:r>
      <w:r>
        <w:rPr>
          <w:noProof/>
        </w:rPr>
        <w:tab/>
      </w:r>
      <w:r>
        <w:rPr>
          <w:noProof/>
        </w:rPr>
        <w:fldChar w:fldCharType="begin"/>
      </w:r>
      <w:r>
        <w:rPr>
          <w:noProof/>
        </w:rPr>
        <w:instrText xml:space="preserve"> PAGEREF _Toc199238465 \h </w:instrText>
      </w:r>
      <w:r>
        <w:rPr>
          <w:noProof/>
        </w:rPr>
      </w:r>
      <w:r>
        <w:rPr>
          <w:noProof/>
        </w:rPr>
        <w:fldChar w:fldCharType="separate"/>
      </w:r>
      <w:r>
        <w:rPr>
          <w:noProof/>
        </w:rPr>
        <w:t>281</w:t>
      </w:r>
      <w:r>
        <w:rPr>
          <w:noProof/>
        </w:rPr>
        <w:fldChar w:fldCharType="end"/>
      </w:r>
    </w:p>
    <w:p w14:paraId="53BF92D1" w14:textId="55EDB4E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6.2.6.2.29</w:t>
      </w:r>
      <w:r>
        <w:rPr>
          <w:rFonts w:asciiTheme="minorHAnsi" w:eastAsiaTheme="minorEastAsia" w:hAnsiTheme="minorHAnsi" w:cstheme="minorBidi"/>
          <w:noProof/>
          <w:kern w:val="2"/>
          <w:sz w:val="24"/>
          <w:szCs w:val="24"/>
          <w:lang w:val="en-SE" w:eastAsia="zh-CN"/>
          <w14:ligatures w14:val="standardContextual"/>
        </w:rPr>
        <w:tab/>
      </w:r>
      <w:r>
        <w:rPr>
          <w:noProof/>
        </w:rPr>
        <w:t>Type: UeAccessBehaviorReportItem</w:t>
      </w:r>
      <w:r>
        <w:rPr>
          <w:noProof/>
        </w:rPr>
        <w:tab/>
      </w:r>
      <w:r>
        <w:rPr>
          <w:noProof/>
        </w:rPr>
        <w:fldChar w:fldCharType="begin"/>
      </w:r>
      <w:r>
        <w:rPr>
          <w:noProof/>
        </w:rPr>
        <w:instrText xml:space="preserve"> PAGEREF _Toc199238466 \h </w:instrText>
      </w:r>
      <w:r>
        <w:rPr>
          <w:noProof/>
        </w:rPr>
      </w:r>
      <w:r>
        <w:rPr>
          <w:noProof/>
        </w:rPr>
        <w:fldChar w:fldCharType="separate"/>
      </w:r>
      <w:r>
        <w:rPr>
          <w:noProof/>
        </w:rPr>
        <w:t>282</w:t>
      </w:r>
      <w:r>
        <w:rPr>
          <w:noProof/>
        </w:rPr>
        <w:fldChar w:fldCharType="end"/>
      </w:r>
    </w:p>
    <w:p w14:paraId="777036F6" w14:textId="7A7FC04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6.2.6.2.30</w:t>
      </w:r>
      <w:r>
        <w:rPr>
          <w:rFonts w:asciiTheme="minorHAnsi" w:eastAsiaTheme="minorEastAsia" w:hAnsiTheme="minorHAnsi" w:cstheme="minorBidi"/>
          <w:noProof/>
          <w:kern w:val="2"/>
          <w:sz w:val="24"/>
          <w:szCs w:val="24"/>
          <w:lang w:val="en-SE" w:eastAsia="zh-CN"/>
          <w14:ligatures w14:val="standardContextual"/>
        </w:rPr>
        <w:tab/>
      </w:r>
      <w:r>
        <w:rPr>
          <w:noProof/>
        </w:rPr>
        <w:t>Type: UeLocationTrendsReportItem</w:t>
      </w:r>
      <w:r>
        <w:rPr>
          <w:noProof/>
        </w:rPr>
        <w:tab/>
      </w:r>
      <w:r>
        <w:rPr>
          <w:noProof/>
        </w:rPr>
        <w:fldChar w:fldCharType="begin"/>
      </w:r>
      <w:r>
        <w:rPr>
          <w:noProof/>
        </w:rPr>
        <w:instrText xml:space="preserve"> PAGEREF _Toc199238467 \h </w:instrText>
      </w:r>
      <w:r>
        <w:rPr>
          <w:noProof/>
        </w:rPr>
      </w:r>
      <w:r>
        <w:rPr>
          <w:noProof/>
        </w:rPr>
        <w:fldChar w:fldCharType="separate"/>
      </w:r>
      <w:r>
        <w:rPr>
          <w:noProof/>
        </w:rPr>
        <w:t>283</w:t>
      </w:r>
      <w:r>
        <w:rPr>
          <w:noProof/>
        </w:rPr>
        <w:fldChar w:fldCharType="end"/>
      </w:r>
    </w:p>
    <w:p w14:paraId="26F96FCF" w14:textId="07932BF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6.2.6.2.31</w:t>
      </w:r>
      <w:r>
        <w:rPr>
          <w:rFonts w:asciiTheme="minorHAnsi" w:eastAsiaTheme="minorEastAsia" w:hAnsiTheme="minorHAnsi" w:cstheme="minorBidi"/>
          <w:noProof/>
          <w:kern w:val="2"/>
          <w:sz w:val="24"/>
          <w:szCs w:val="24"/>
          <w:lang w:val="en-SE" w:eastAsia="zh-CN"/>
          <w14:ligatures w14:val="standardContextual"/>
        </w:rPr>
        <w:tab/>
      </w:r>
      <w:r>
        <w:rPr>
          <w:noProof/>
        </w:rPr>
        <w:t>Type: DispersionArea</w:t>
      </w:r>
      <w:r>
        <w:rPr>
          <w:noProof/>
        </w:rPr>
        <w:tab/>
      </w:r>
      <w:r>
        <w:rPr>
          <w:noProof/>
        </w:rPr>
        <w:fldChar w:fldCharType="begin"/>
      </w:r>
      <w:r>
        <w:rPr>
          <w:noProof/>
        </w:rPr>
        <w:instrText xml:space="preserve"> PAGEREF _Toc199238468 \h </w:instrText>
      </w:r>
      <w:r>
        <w:rPr>
          <w:noProof/>
        </w:rPr>
      </w:r>
      <w:r>
        <w:rPr>
          <w:noProof/>
        </w:rPr>
        <w:fldChar w:fldCharType="separate"/>
      </w:r>
      <w:r>
        <w:rPr>
          <w:noProof/>
        </w:rPr>
        <w:t>284</w:t>
      </w:r>
      <w:r>
        <w:rPr>
          <w:noProof/>
        </w:rPr>
        <w:fldChar w:fldCharType="end"/>
      </w:r>
    </w:p>
    <w:p w14:paraId="4A43162A" w14:textId="0BBA9DC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6.2.6.2.32</w:t>
      </w:r>
      <w:r>
        <w:rPr>
          <w:rFonts w:asciiTheme="minorHAnsi" w:eastAsiaTheme="minorEastAsia" w:hAnsiTheme="minorHAnsi" w:cstheme="minorBidi"/>
          <w:noProof/>
          <w:kern w:val="2"/>
          <w:sz w:val="24"/>
          <w:szCs w:val="24"/>
          <w:lang w:val="en-SE" w:eastAsia="zh-CN"/>
          <w14:ligatures w14:val="standardContextual"/>
        </w:rPr>
        <w:tab/>
      </w:r>
      <w:r>
        <w:rPr>
          <w:noProof/>
        </w:rPr>
        <w:t>Type: MmTransactionLocationReportItem</w:t>
      </w:r>
      <w:r>
        <w:rPr>
          <w:noProof/>
        </w:rPr>
        <w:tab/>
      </w:r>
      <w:r>
        <w:rPr>
          <w:noProof/>
        </w:rPr>
        <w:fldChar w:fldCharType="begin"/>
      </w:r>
      <w:r>
        <w:rPr>
          <w:noProof/>
        </w:rPr>
        <w:instrText xml:space="preserve"> PAGEREF _Toc199238469 \h </w:instrText>
      </w:r>
      <w:r>
        <w:rPr>
          <w:noProof/>
        </w:rPr>
      </w:r>
      <w:r>
        <w:rPr>
          <w:noProof/>
        </w:rPr>
        <w:fldChar w:fldCharType="separate"/>
      </w:r>
      <w:r>
        <w:rPr>
          <w:noProof/>
        </w:rPr>
        <w:t>284</w:t>
      </w:r>
      <w:r>
        <w:rPr>
          <w:noProof/>
        </w:rPr>
        <w:fldChar w:fldCharType="end"/>
      </w:r>
    </w:p>
    <w:p w14:paraId="0AB62B6B" w14:textId="23AE320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6.2.6.2.33</w:t>
      </w:r>
      <w:r>
        <w:rPr>
          <w:rFonts w:asciiTheme="minorHAnsi" w:eastAsiaTheme="minorEastAsia" w:hAnsiTheme="minorHAnsi" w:cstheme="minorBidi"/>
          <w:noProof/>
          <w:kern w:val="2"/>
          <w:sz w:val="24"/>
          <w:szCs w:val="24"/>
          <w:lang w:val="en-SE" w:eastAsia="zh-CN"/>
          <w14:ligatures w14:val="standardContextual"/>
        </w:rPr>
        <w:tab/>
      </w:r>
      <w:r>
        <w:rPr>
          <w:noProof/>
        </w:rPr>
        <w:t>Type: MmTransactionSliceReportItem</w:t>
      </w:r>
      <w:r>
        <w:rPr>
          <w:noProof/>
        </w:rPr>
        <w:tab/>
      </w:r>
      <w:r>
        <w:rPr>
          <w:noProof/>
        </w:rPr>
        <w:fldChar w:fldCharType="begin"/>
      </w:r>
      <w:r>
        <w:rPr>
          <w:noProof/>
        </w:rPr>
        <w:instrText xml:space="preserve"> PAGEREF _Toc199238470 \h </w:instrText>
      </w:r>
      <w:r>
        <w:rPr>
          <w:noProof/>
        </w:rPr>
      </w:r>
      <w:r>
        <w:rPr>
          <w:noProof/>
        </w:rPr>
        <w:fldChar w:fldCharType="separate"/>
      </w:r>
      <w:r>
        <w:rPr>
          <w:noProof/>
        </w:rPr>
        <w:t>285</w:t>
      </w:r>
      <w:r>
        <w:rPr>
          <w:noProof/>
        </w:rPr>
        <w:fldChar w:fldCharType="end"/>
      </w:r>
    </w:p>
    <w:p w14:paraId="09AC5967" w14:textId="3366809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6.2.6.2.34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SliceAreaRestrictionInfo</w:t>
      </w:r>
      <w:r>
        <w:rPr>
          <w:noProof/>
        </w:rPr>
        <w:tab/>
      </w:r>
      <w:r>
        <w:rPr>
          <w:noProof/>
        </w:rPr>
        <w:fldChar w:fldCharType="begin"/>
      </w:r>
      <w:r>
        <w:rPr>
          <w:noProof/>
        </w:rPr>
        <w:instrText xml:space="preserve"> PAGEREF _Toc199238471 \h </w:instrText>
      </w:r>
      <w:r>
        <w:rPr>
          <w:noProof/>
        </w:rPr>
      </w:r>
      <w:r>
        <w:rPr>
          <w:noProof/>
        </w:rPr>
        <w:fldChar w:fldCharType="separate"/>
      </w:r>
      <w:r>
        <w:rPr>
          <w:noProof/>
        </w:rPr>
        <w:t>285</w:t>
      </w:r>
      <w:r>
        <w:rPr>
          <w:noProof/>
        </w:rPr>
        <w:fldChar w:fldCharType="end"/>
      </w:r>
    </w:p>
    <w:p w14:paraId="33EE7A5E" w14:textId="6F193804"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6.2.6.3</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Simple data types and enumerations</w:t>
      </w:r>
      <w:r>
        <w:rPr>
          <w:noProof/>
        </w:rPr>
        <w:tab/>
      </w:r>
      <w:r>
        <w:rPr>
          <w:noProof/>
        </w:rPr>
        <w:fldChar w:fldCharType="begin"/>
      </w:r>
      <w:r>
        <w:rPr>
          <w:noProof/>
        </w:rPr>
        <w:instrText xml:space="preserve"> PAGEREF _Toc199238472 \h </w:instrText>
      </w:r>
      <w:r>
        <w:rPr>
          <w:noProof/>
        </w:rPr>
      </w:r>
      <w:r>
        <w:rPr>
          <w:noProof/>
        </w:rPr>
        <w:fldChar w:fldCharType="separate"/>
      </w:r>
      <w:r>
        <w:rPr>
          <w:noProof/>
        </w:rPr>
        <w:t>285</w:t>
      </w:r>
      <w:r>
        <w:rPr>
          <w:noProof/>
        </w:rPr>
        <w:fldChar w:fldCharType="end"/>
      </w:r>
    </w:p>
    <w:p w14:paraId="5ED93998" w14:textId="7817EE2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_Toc199238473 \h </w:instrText>
      </w:r>
      <w:r>
        <w:rPr>
          <w:noProof/>
        </w:rPr>
      </w:r>
      <w:r>
        <w:rPr>
          <w:noProof/>
        </w:rPr>
        <w:fldChar w:fldCharType="separate"/>
      </w:r>
      <w:r>
        <w:rPr>
          <w:noProof/>
        </w:rPr>
        <w:t>285</w:t>
      </w:r>
      <w:r>
        <w:rPr>
          <w:noProof/>
        </w:rPr>
        <w:fldChar w:fldCharType="end"/>
      </w:r>
    </w:p>
    <w:p w14:paraId="4E836711" w14:textId="646C621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_Toc199238474 \h </w:instrText>
      </w:r>
      <w:r>
        <w:rPr>
          <w:noProof/>
        </w:rPr>
      </w:r>
      <w:r>
        <w:rPr>
          <w:noProof/>
        </w:rPr>
        <w:fldChar w:fldCharType="separate"/>
      </w:r>
      <w:r>
        <w:rPr>
          <w:noProof/>
        </w:rPr>
        <w:t>285</w:t>
      </w:r>
      <w:r>
        <w:rPr>
          <w:noProof/>
        </w:rPr>
        <w:fldChar w:fldCharType="end"/>
      </w:r>
    </w:p>
    <w:p w14:paraId="2215D1C4" w14:textId="3498FF2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6.2.6.3.3</w:t>
      </w:r>
      <w:r>
        <w:rPr>
          <w:rFonts w:asciiTheme="minorHAnsi" w:eastAsiaTheme="minorEastAsia" w:hAnsiTheme="minorHAnsi" w:cstheme="minorBidi"/>
          <w:noProof/>
          <w:kern w:val="2"/>
          <w:sz w:val="24"/>
          <w:szCs w:val="24"/>
          <w:lang w:val="en-SE" w:eastAsia="zh-CN"/>
          <w14:ligatures w14:val="standardContextual"/>
        </w:rPr>
        <w:tab/>
      </w:r>
      <w:r>
        <w:rPr>
          <w:noProof/>
        </w:rPr>
        <w:t>Enumeration: AmfEventType</w:t>
      </w:r>
      <w:r>
        <w:rPr>
          <w:noProof/>
        </w:rPr>
        <w:tab/>
      </w:r>
      <w:r>
        <w:rPr>
          <w:noProof/>
        </w:rPr>
        <w:fldChar w:fldCharType="begin"/>
      </w:r>
      <w:r>
        <w:rPr>
          <w:noProof/>
        </w:rPr>
        <w:instrText xml:space="preserve"> PAGEREF _Toc199238475 \h </w:instrText>
      </w:r>
      <w:r>
        <w:rPr>
          <w:noProof/>
        </w:rPr>
      </w:r>
      <w:r>
        <w:rPr>
          <w:noProof/>
        </w:rPr>
        <w:fldChar w:fldCharType="separate"/>
      </w:r>
      <w:r>
        <w:rPr>
          <w:noProof/>
        </w:rPr>
        <w:t>286</w:t>
      </w:r>
      <w:r>
        <w:rPr>
          <w:noProof/>
        </w:rPr>
        <w:fldChar w:fldCharType="end"/>
      </w:r>
    </w:p>
    <w:p w14:paraId="3A1D16D5" w14:textId="6E6177E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6.2.6.3.4</w:t>
      </w:r>
      <w:r>
        <w:rPr>
          <w:rFonts w:asciiTheme="minorHAnsi" w:eastAsiaTheme="minorEastAsia" w:hAnsiTheme="minorHAnsi" w:cstheme="minorBidi"/>
          <w:noProof/>
          <w:kern w:val="2"/>
          <w:sz w:val="24"/>
          <w:szCs w:val="24"/>
          <w:lang w:val="en-SE" w:eastAsia="zh-CN"/>
          <w14:ligatures w14:val="standardContextual"/>
        </w:rPr>
        <w:tab/>
      </w:r>
      <w:r>
        <w:rPr>
          <w:noProof/>
        </w:rPr>
        <w:t>Enumeration: AmfEventTrigger</w:t>
      </w:r>
      <w:r>
        <w:rPr>
          <w:noProof/>
        </w:rPr>
        <w:tab/>
      </w:r>
      <w:r>
        <w:rPr>
          <w:noProof/>
        </w:rPr>
        <w:fldChar w:fldCharType="begin"/>
      </w:r>
      <w:r>
        <w:rPr>
          <w:noProof/>
        </w:rPr>
        <w:instrText xml:space="preserve"> PAGEREF _Toc199238476 \h </w:instrText>
      </w:r>
      <w:r>
        <w:rPr>
          <w:noProof/>
        </w:rPr>
      </w:r>
      <w:r>
        <w:rPr>
          <w:noProof/>
        </w:rPr>
        <w:fldChar w:fldCharType="separate"/>
      </w:r>
      <w:r>
        <w:rPr>
          <w:noProof/>
        </w:rPr>
        <w:t>288</w:t>
      </w:r>
      <w:r>
        <w:rPr>
          <w:noProof/>
        </w:rPr>
        <w:fldChar w:fldCharType="end"/>
      </w:r>
    </w:p>
    <w:p w14:paraId="0901BFED" w14:textId="521CC80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6.2.6.3.5</w:t>
      </w:r>
      <w:r>
        <w:rPr>
          <w:rFonts w:asciiTheme="minorHAnsi" w:eastAsiaTheme="minorEastAsia" w:hAnsiTheme="minorHAnsi" w:cstheme="minorBidi"/>
          <w:noProof/>
          <w:kern w:val="2"/>
          <w:sz w:val="24"/>
          <w:szCs w:val="24"/>
          <w:lang w:val="en-SE" w:eastAsia="zh-CN"/>
          <w14:ligatures w14:val="standardContextual"/>
        </w:rPr>
        <w:tab/>
      </w:r>
      <w:r>
        <w:rPr>
          <w:noProof/>
        </w:rPr>
        <w:t>Enumeration: LocationFilter</w:t>
      </w:r>
      <w:r>
        <w:rPr>
          <w:noProof/>
        </w:rPr>
        <w:tab/>
      </w:r>
      <w:r>
        <w:rPr>
          <w:noProof/>
        </w:rPr>
        <w:fldChar w:fldCharType="begin"/>
      </w:r>
      <w:r>
        <w:rPr>
          <w:noProof/>
        </w:rPr>
        <w:instrText xml:space="preserve"> PAGEREF _Toc199238477 \h </w:instrText>
      </w:r>
      <w:r>
        <w:rPr>
          <w:noProof/>
        </w:rPr>
      </w:r>
      <w:r>
        <w:rPr>
          <w:noProof/>
        </w:rPr>
        <w:fldChar w:fldCharType="separate"/>
      </w:r>
      <w:r>
        <w:rPr>
          <w:noProof/>
        </w:rPr>
        <w:t>289</w:t>
      </w:r>
      <w:r>
        <w:rPr>
          <w:noProof/>
        </w:rPr>
        <w:fldChar w:fldCharType="end"/>
      </w:r>
    </w:p>
    <w:p w14:paraId="232C92B5" w14:textId="6D738F2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6.2.6.3.6</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_Toc199238478 \h </w:instrText>
      </w:r>
      <w:r>
        <w:rPr>
          <w:noProof/>
        </w:rPr>
      </w:r>
      <w:r>
        <w:rPr>
          <w:noProof/>
        </w:rPr>
        <w:fldChar w:fldCharType="separate"/>
      </w:r>
      <w:r>
        <w:rPr>
          <w:noProof/>
        </w:rPr>
        <w:t>289</w:t>
      </w:r>
      <w:r>
        <w:rPr>
          <w:noProof/>
        </w:rPr>
        <w:fldChar w:fldCharType="end"/>
      </w:r>
    </w:p>
    <w:p w14:paraId="0004F8A8" w14:textId="7AF5635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6.2.6.3.7</w:t>
      </w:r>
      <w:r>
        <w:rPr>
          <w:rFonts w:asciiTheme="minorHAnsi" w:eastAsiaTheme="minorEastAsia" w:hAnsiTheme="minorHAnsi" w:cstheme="minorBidi"/>
          <w:noProof/>
          <w:kern w:val="2"/>
          <w:sz w:val="24"/>
          <w:szCs w:val="24"/>
          <w:lang w:val="en-SE" w:eastAsia="zh-CN"/>
          <w14:ligatures w14:val="standardContextual"/>
        </w:rPr>
        <w:tab/>
      </w:r>
      <w:r>
        <w:rPr>
          <w:noProof/>
        </w:rPr>
        <w:t>Enumeration: UeReachability</w:t>
      </w:r>
      <w:r>
        <w:rPr>
          <w:noProof/>
        </w:rPr>
        <w:tab/>
      </w:r>
      <w:r>
        <w:rPr>
          <w:noProof/>
        </w:rPr>
        <w:fldChar w:fldCharType="begin"/>
      </w:r>
      <w:r>
        <w:rPr>
          <w:noProof/>
        </w:rPr>
        <w:instrText xml:space="preserve"> PAGEREF _Toc199238479 \h </w:instrText>
      </w:r>
      <w:r>
        <w:rPr>
          <w:noProof/>
        </w:rPr>
      </w:r>
      <w:r>
        <w:rPr>
          <w:noProof/>
        </w:rPr>
        <w:fldChar w:fldCharType="separate"/>
      </w:r>
      <w:r>
        <w:rPr>
          <w:noProof/>
        </w:rPr>
        <w:t>289</w:t>
      </w:r>
      <w:r>
        <w:rPr>
          <w:noProof/>
        </w:rPr>
        <w:fldChar w:fldCharType="end"/>
      </w:r>
    </w:p>
    <w:p w14:paraId="59C402C5" w14:textId="53832B1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6.2.6.3.8</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_Toc199238480 \h </w:instrText>
      </w:r>
      <w:r>
        <w:rPr>
          <w:noProof/>
        </w:rPr>
      </w:r>
      <w:r>
        <w:rPr>
          <w:noProof/>
        </w:rPr>
        <w:fldChar w:fldCharType="separate"/>
      </w:r>
      <w:r>
        <w:rPr>
          <w:noProof/>
        </w:rPr>
        <w:t>289</w:t>
      </w:r>
      <w:r>
        <w:rPr>
          <w:noProof/>
        </w:rPr>
        <w:fldChar w:fldCharType="end"/>
      </w:r>
    </w:p>
    <w:p w14:paraId="4FAB332E" w14:textId="47A4A89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6.2.6.3.9</w:t>
      </w:r>
      <w:r>
        <w:rPr>
          <w:rFonts w:asciiTheme="minorHAnsi" w:eastAsiaTheme="minorEastAsia" w:hAnsiTheme="minorHAnsi" w:cstheme="minorBidi"/>
          <w:noProof/>
          <w:kern w:val="2"/>
          <w:sz w:val="24"/>
          <w:szCs w:val="24"/>
          <w:lang w:val="en-SE" w:eastAsia="zh-CN"/>
          <w14:ligatures w14:val="standardContextual"/>
        </w:rPr>
        <w:tab/>
      </w:r>
      <w:r>
        <w:rPr>
          <w:noProof/>
        </w:rPr>
        <w:t>Enumeration: RmState</w:t>
      </w:r>
      <w:r>
        <w:rPr>
          <w:noProof/>
        </w:rPr>
        <w:tab/>
      </w:r>
      <w:r>
        <w:rPr>
          <w:noProof/>
        </w:rPr>
        <w:fldChar w:fldCharType="begin"/>
      </w:r>
      <w:r>
        <w:rPr>
          <w:noProof/>
        </w:rPr>
        <w:instrText xml:space="preserve"> PAGEREF _Toc199238481 \h </w:instrText>
      </w:r>
      <w:r>
        <w:rPr>
          <w:noProof/>
        </w:rPr>
      </w:r>
      <w:r>
        <w:rPr>
          <w:noProof/>
        </w:rPr>
        <w:fldChar w:fldCharType="separate"/>
      </w:r>
      <w:r>
        <w:rPr>
          <w:noProof/>
        </w:rPr>
        <w:t>289</w:t>
      </w:r>
      <w:r>
        <w:rPr>
          <w:noProof/>
        </w:rPr>
        <w:fldChar w:fldCharType="end"/>
      </w:r>
    </w:p>
    <w:p w14:paraId="75D75DD3" w14:textId="1885B4F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6.2.6.3.10</w:t>
      </w:r>
      <w:r>
        <w:rPr>
          <w:rFonts w:asciiTheme="minorHAnsi" w:eastAsiaTheme="minorEastAsia" w:hAnsiTheme="minorHAnsi" w:cstheme="minorBidi"/>
          <w:noProof/>
          <w:kern w:val="2"/>
          <w:sz w:val="24"/>
          <w:szCs w:val="24"/>
          <w:lang w:val="en-SE" w:eastAsia="zh-CN"/>
          <w14:ligatures w14:val="standardContextual"/>
        </w:rPr>
        <w:tab/>
      </w:r>
      <w:r>
        <w:rPr>
          <w:noProof/>
        </w:rPr>
        <w:t>Enumeration: CmState</w:t>
      </w:r>
      <w:r>
        <w:rPr>
          <w:noProof/>
        </w:rPr>
        <w:tab/>
      </w:r>
      <w:r>
        <w:rPr>
          <w:noProof/>
        </w:rPr>
        <w:fldChar w:fldCharType="begin"/>
      </w:r>
      <w:r>
        <w:rPr>
          <w:noProof/>
        </w:rPr>
        <w:instrText xml:space="preserve"> PAGEREF _Toc199238482 \h </w:instrText>
      </w:r>
      <w:r>
        <w:rPr>
          <w:noProof/>
        </w:rPr>
      </w:r>
      <w:r>
        <w:rPr>
          <w:noProof/>
        </w:rPr>
        <w:fldChar w:fldCharType="separate"/>
      </w:r>
      <w:r>
        <w:rPr>
          <w:noProof/>
        </w:rPr>
        <w:t>289</w:t>
      </w:r>
      <w:r>
        <w:rPr>
          <w:noProof/>
        </w:rPr>
        <w:fldChar w:fldCharType="end"/>
      </w:r>
    </w:p>
    <w:p w14:paraId="623759FE" w14:textId="6AA58FA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6.2.6.3.11</w:t>
      </w:r>
      <w:r>
        <w:rPr>
          <w:rFonts w:asciiTheme="minorHAnsi" w:eastAsiaTheme="minorEastAsia" w:hAnsiTheme="minorHAnsi" w:cstheme="minorBidi"/>
          <w:noProof/>
          <w:kern w:val="2"/>
          <w:sz w:val="24"/>
          <w:szCs w:val="24"/>
          <w:lang w:val="en-SE" w:eastAsia="zh-CN"/>
          <w14:ligatures w14:val="standardContextual"/>
        </w:rPr>
        <w:tab/>
      </w:r>
      <w:r>
        <w:rPr>
          <w:noProof/>
        </w:rPr>
        <w:t>Enumeration: 5GsUserState</w:t>
      </w:r>
      <w:r>
        <w:rPr>
          <w:noProof/>
        </w:rPr>
        <w:tab/>
      </w:r>
      <w:r>
        <w:rPr>
          <w:noProof/>
        </w:rPr>
        <w:fldChar w:fldCharType="begin"/>
      </w:r>
      <w:r>
        <w:rPr>
          <w:noProof/>
        </w:rPr>
        <w:instrText xml:space="preserve"> PAGEREF _Toc199238483 \h </w:instrText>
      </w:r>
      <w:r>
        <w:rPr>
          <w:noProof/>
        </w:rPr>
      </w:r>
      <w:r>
        <w:rPr>
          <w:noProof/>
        </w:rPr>
        <w:fldChar w:fldCharType="separate"/>
      </w:r>
      <w:r>
        <w:rPr>
          <w:noProof/>
        </w:rPr>
        <w:t>290</w:t>
      </w:r>
      <w:r>
        <w:rPr>
          <w:noProof/>
        </w:rPr>
        <w:fldChar w:fldCharType="end"/>
      </w:r>
    </w:p>
    <w:p w14:paraId="0084464F" w14:textId="69EF04F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6.2.6.3.12</w:t>
      </w:r>
      <w:r>
        <w:rPr>
          <w:rFonts w:asciiTheme="minorHAnsi" w:eastAsiaTheme="minorEastAsia" w:hAnsiTheme="minorHAnsi" w:cstheme="minorBidi"/>
          <w:noProof/>
          <w:kern w:val="2"/>
          <w:sz w:val="24"/>
          <w:szCs w:val="24"/>
          <w:lang w:val="en-SE" w:eastAsia="zh-CN"/>
          <w14:ligatures w14:val="standardContextual"/>
        </w:rPr>
        <w:tab/>
      </w:r>
      <w:r>
        <w:rPr>
          <w:noProof/>
        </w:rPr>
        <w:t>Enumeration: LossOfConnectivityReason</w:t>
      </w:r>
      <w:r>
        <w:rPr>
          <w:noProof/>
        </w:rPr>
        <w:tab/>
      </w:r>
      <w:r>
        <w:rPr>
          <w:noProof/>
        </w:rPr>
        <w:fldChar w:fldCharType="begin"/>
      </w:r>
      <w:r>
        <w:rPr>
          <w:noProof/>
        </w:rPr>
        <w:instrText xml:space="preserve"> PAGEREF _Toc199238484 \h </w:instrText>
      </w:r>
      <w:r>
        <w:rPr>
          <w:noProof/>
        </w:rPr>
      </w:r>
      <w:r>
        <w:rPr>
          <w:noProof/>
        </w:rPr>
        <w:fldChar w:fldCharType="separate"/>
      </w:r>
      <w:r>
        <w:rPr>
          <w:noProof/>
        </w:rPr>
        <w:t>290</w:t>
      </w:r>
      <w:r>
        <w:rPr>
          <w:noProof/>
        </w:rPr>
        <w:fldChar w:fldCharType="end"/>
      </w:r>
    </w:p>
    <w:p w14:paraId="6D8A00CA" w14:textId="32172E7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6.2.6.3.13</w:t>
      </w:r>
      <w:r>
        <w:rPr>
          <w:rFonts w:asciiTheme="minorHAnsi" w:eastAsiaTheme="minorEastAsia" w:hAnsiTheme="minorHAnsi" w:cstheme="minorBidi"/>
          <w:noProof/>
          <w:kern w:val="2"/>
          <w:sz w:val="24"/>
          <w:szCs w:val="24"/>
          <w:lang w:val="en-SE" w:eastAsia="zh-CN"/>
          <w14:ligatures w14:val="standardContextual"/>
        </w:rPr>
        <w:tab/>
      </w:r>
      <w:r>
        <w:rPr>
          <w:noProof/>
        </w:rPr>
        <w:t>Enumeration: ReachabilityFilter</w:t>
      </w:r>
      <w:r>
        <w:rPr>
          <w:noProof/>
        </w:rPr>
        <w:tab/>
      </w:r>
      <w:r>
        <w:rPr>
          <w:noProof/>
        </w:rPr>
        <w:fldChar w:fldCharType="begin"/>
      </w:r>
      <w:r>
        <w:rPr>
          <w:noProof/>
        </w:rPr>
        <w:instrText xml:space="preserve"> PAGEREF _Toc199238485 \h </w:instrText>
      </w:r>
      <w:r>
        <w:rPr>
          <w:noProof/>
        </w:rPr>
      </w:r>
      <w:r>
        <w:rPr>
          <w:noProof/>
        </w:rPr>
        <w:fldChar w:fldCharType="separate"/>
      </w:r>
      <w:r>
        <w:rPr>
          <w:noProof/>
        </w:rPr>
        <w:t>290</w:t>
      </w:r>
      <w:r>
        <w:rPr>
          <w:noProof/>
        </w:rPr>
        <w:fldChar w:fldCharType="end"/>
      </w:r>
    </w:p>
    <w:p w14:paraId="624D3925" w14:textId="43569CD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6.2.6.3.14</w:t>
      </w:r>
      <w:r>
        <w:rPr>
          <w:rFonts w:asciiTheme="minorHAnsi" w:eastAsiaTheme="minorEastAsia" w:hAnsiTheme="minorHAnsi" w:cstheme="minorBidi"/>
          <w:noProof/>
          <w:kern w:val="2"/>
          <w:sz w:val="24"/>
          <w:szCs w:val="24"/>
          <w:lang w:val="en-SE" w:eastAsia="zh-CN"/>
          <w14:ligatures w14:val="standardContextual"/>
        </w:rPr>
        <w:tab/>
      </w:r>
      <w:r>
        <w:rPr>
          <w:noProof/>
        </w:rPr>
        <w:t>Enumeration: UeType</w:t>
      </w:r>
      <w:r>
        <w:rPr>
          <w:noProof/>
        </w:rPr>
        <w:tab/>
      </w:r>
      <w:r>
        <w:rPr>
          <w:noProof/>
        </w:rPr>
        <w:fldChar w:fldCharType="begin"/>
      </w:r>
      <w:r>
        <w:rPr>
          <w:noProof/>
        </w:rPr>
        <w:instrText xml:space="preserve"> PAGEREF _Toc199238486 \h </w:instrText>
      </w:r>
      <w:r>
        <w:rPr>
          <w:noProof/>
        </w:rPr>
      </w:r>
      <w:r>
        <w:rPr>
          <w:noProof/>
        </w:rPr>
        <w:fldChar w:fldCharType="separate"/>
      </w:r>
      <w:r>
        <w:rPr>
          <w:noProof/>
        </w:rPr>
        <w:t>290</w:t>
      </w:r>
      <w:r>
        <w:rPr>
          <w:noProof/>
        </w:rPr>
        <w:fldChar w:fldCharType="end"/>
      </w:r>
    </w:p>
    <w:p w14:paraId="47963E3F" w14:textId="258B6B0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6.2.6.3.15</w:t>
      </w:r>
      <w:r>
        <w:rPr>
          <w:rFonts w:asciiTheme="minorHAnsi" w:eastAsiaTheme="minorEastAsia" w:hAnsiTheme="minorHAnsi" w:cstheme="minorBidi"/>
          <w:noProof/>
          <w:kern w:val="2"/>
          <w:sz w:val="24"/>
          <w:szCs w:val="24"/>
          <w:lang w:val="en-SE" w:eastAsia="zh-CN"/>
          <w14:ligatures w14:val="standardContextual"/>
        </w:rPr>
        <w:tab/>
      </w:r>
      <w:r>
        <w:rPr>
          <w:noProof/>
        </w:rPr>
        <w:t>Enumeration: AccessStateTransitionType</w:t>
      </w:r>
      <w:r>
        <w:rPr>
          <w:noProof/>
        </w:rPr>
        <w:tab/>
      </w:r>
      <w:r>
        <w:rPr>
          <w:noProof/>
        </w:rPr>
        <w:fldChar w:fldCharType="begin"/>
      </w:r>
      <w:r>
        <w:rPr>
          <w:noProof/>
        </w:rPr>
        <w:instrText xml:space="preserve"> PAGEREF _Toc199238487 \h </w:instrText>
      </w:r>
      <w:r>
        <w:rPr>
          <w:noProof/>
        </w:rPr>
      </w:r>
      <w:r>
        <w:rPr>
          <w:noProof/>
        </w:rPr>
        <w:fldChar w:fldCharType="separate"/>
      </w:r>
      <w:r>
        <w:rPr>
          <w:noProof/>
        </w:rPr>
        <w:t>291</w:t>
      </w:r>
      <w:r>
        <w:rPr>
          <w:noProof/>
        </w:rPr>
        <w:fldChar w:fldCharType="end"/>
      </w:r>
    </w:p>
    <w:p w14:paraId="69DECFC0" w14:textId="24B10AB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6.2.6.3.16</w:t>
      </w:r>
      <w:r>
        <w:rPr>
          <w:rFonts w:asciiTheme="minorHAnsi" w:eastAsiaTheme="minorEastAsia" w:hAnsiTheme="minorHAnsi" w:cstheme="minorBidi"/>
          <w:noProof/>
          <w:kern w:val="2"/>
          <w:sz w:val="24"/>
          <w:szCs w:val="24"/>
          <w:lang w:val="en-SE" w:eastAsia="zh-CN"/>
          <w14:ligatures w14:val="standardContextual"/>
        </w:rPr>
        <w:tab/>
      </w:r>
      <w:r>
        <w:rPr>
          <w:noProof/>
        </w:rPr>
        <w:t>Enumeration: SubTerminationReason</w:t>
      </w:r>
      <w:r>
        <w:rPr>
          <w:noProof/>
        </w:rPr>
        <w:tab/>
      </w:r>
      <w:r>
        <w:rPr>
          <w:noProof/>
        </w:rPr>
        <w:fldChar w:fldCharType="begin"/>
      </w:r>
      <w:r>
        <w:rPr>
          <w:noProof/>
        </w:rPr>
        <w:instrText xml:space="preserve"> PAGEREF _Toc199238488 \h </w:instrText>
      </w:r>
      <w:r>
        <w:rPr>
          <w:noProof/>
        </w:rPr>
      </w:r>
      <w:r>
        <w:rPr>
          <w:noProof/>
        </w:rPr>
        <w:fldChar w:fldCharType="separate"/>
      </w:r>
      <w:r>
        <w:rPr>
          <w:noProof/>
        </w:rPr>
        <w:t>291</w:t>
      </w:r>
      <w:r>
        <w:rPr>
          <w:noProof/>
        </w:rPr>
        <w:fldChar w:fldCharType="end"/>
      </w:r>
    </w:p>
    <w:p w14:paraId="23D4E2ED" w14:textId="6C4DEABB"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6.2.6.4</w:t>
      </w:r>
      <w:r>
        <w:rPr>
          <w:rFonts w:asciiTheme="minorHAnsi" w:eastAsiaTheme="minorEastAsia" w:hAnsiTheme="minorHAnsi" w:cstheme="minorBidi"/>
          <w:noProof/>
          <w:kern w:val="2"/>
          <w:sz w:val="24"/>
          <w:szCs w:val="24"/>
          <w:lang w:val="en-SE" w:eastAsia="zh-CN"/>
          <w14:ligatures w14:val="standardContextual"/>
        </w:rPr>
        <w:tab/>
      </w:r>
      <w:r>
        <w:rPr>
          <w:noProof/>
        </w:rPr>
        <w:t>Binary data</w:t>
      </w:r>
      <w:r>
        <w:rPr>
          <w:noProof/>
        </w:rPr>
        <w:tab/>
      </w:r>
      <w:r>
        <w:rPr>
          <w:noProof/>
        </w:rPr>
        <w:fldChar w:fldCharType="begin"/>
      </w:r>
      <w:r>
        <w:rPr>
          <w:noProof/>
        </w:rPr>
        <w:instrText xml:space="preserve"> PAGEREF _Toc199238489 \h </w:instrText>
      </w:r>
      <w:r>
        <w:rPr>
          <w:noProof/>
        </w:rPr>
      </w:r>
      <w:r>
        <w:rPr>
          <w:noProof/>
        </w:rPr>
        <w:fldChar w:fldCharType="separate"/>
      </w:r>
      <w:r>
        <w:rPr>
          <w:noProof/>
        </w:rPr>
        <w:t>291</w:t>
      </w:r>
      <w:r>
        <w:rPr>
          <w:noProof/>
        </w:rPr>
        <w:fldChar w:fldCharType="end"/>
      </w:r>
    </w:p>
    <w:p w14:paraId="39126056" w14:textId="420232F6"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6.2.7</w:t>
      </w:r>
      <w:r>
        <w:rPr>
          <w:rFonts w:asciiTheme="minorHAnsi" w:eastAsiaTheme="minorEastAsia" w:hAnsiTheme="minorHAnsi" w:cstheme="minorBidi"/>
          <w:noProof/>
          <w:kern w:val="2"/>
          <w:sz w:val="24"/>
          <w:szCs w:val="24"/>
          <w:lang w:val="en-SE" w:eastAsia="zh-CN"/>
          <w14:ligatures w14:val="standardContextual"/>
        </w:rPr>
        <w:tab/>
      </w:r>
      <w:r>
        <w:rPr>
          <w:noProof/>
        </w:rPr>
        <w:t>Error Handling</w:t>
      </w:r>
      <w:r>
        <w:rPr>
          <w:noProof/>
        </w:rPr>
        <w:tab/>
      </w:r>
      <w:r>
        <w:rPr>
          <w:noProof/>
        </w:rPr>
        <w:fldChar w:fldCharType="begin"/>
      </w:r>
      <w:r>
        <w:rPr>
          <w:noProof/>
        </w:rPr>
        <w:instrText xml:space="preserve"> PAGEREF _Toc199238490 \h </w:instrText>
      </w:r>
      <w:r>
        <w:rPr>
          <w:noProof/>
        </w:rPr>
      </w:r>
      <w:r>
        <w:rPr>
          <w:noProof/>
        </w:rPr>
        <w:fldChar w:fldCharType="separate"/>
      </w:r>
      <w:r>
        <w:rPr>
          <w:noProof/>
        </w:rPr>
        <w:t>291</w:t>
      </w:r>
      <w:r>
        <w:rPr>
          <w:noProof/>
        </w:rPr>
        <w:fldChar w:fldCharType="end"/>
      </w:r>
    </w:p>
    <w:p w14:paraId="11068C9A" w14:textId="0C367E34"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6.2.7.1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_Toc199238491 \h </w:instrText>
      </w:r>
      <w:r>
        <w:rPr>
          <w:noProof/>
        </w:rPr>
      </w:r>
      <w:r>
        <w:rPr>
          <w:noProof/>
        </w:rPr>
        <w:fldChar w:fldCharType="separate"/>
      </w:r>
      <w:r>
        <w:rPr>
          <w:noProof/>
        </w:rPr>
        <w:t>291</w:t>
      </w:r>
      <w:r>
        <w:rPr>
          <w:noProof/>
        </w:rPr>
        <w:fldChar w:fldCharType="end"/>
      </w:r>
    </w:p>
    <w:p w14:paraId="434C9CC1" w14:textId="6C14083A"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6.2.7.2</w:t>
      </w:r>
      <w:r>
        <w:rPr>
          <w:rFonts w:asciiTheme="minorHAnsi" w:eastAsiaTheme="minorEastAsia" w:hAnsiTheme="minorHAnsi" w:cstheme="minorBidi"/>
          <w:noProof/>
          <w:kern w:val="2"/>
          <w:sz w:val="24"/>
          <w:szCs w:val="24"/>
          <w:lang w:val="en-SE" w:eastAsia="zh-CN"/>
          <w14:ligatures w14:val="standardContextual"/>
        </w:rPr>
        <w:tab/>
      </w:r>
      <w:r>
        <w:rPr>
          <w:noProof/>
        </w:rPr>
        <w:t>Protocol Errors</w:t>
      </w:r>
      <w:r>
        <w:rPr>
          <w:noProof/>
        </w:rPr>
        <w:tab/>
      </w:r>
      <w:r>
        <w:rPr>
          <w:noProof/>
        </w:rPr>
        <w:fldChar w:fldCharType="begin"/>
      </w:r>
      <w:r>
        <w:rPr>
          <w:noProof/>
        </w:rPr>
        <w:instrText xml:space="preserve"> PAGEREF _Toc199238492 \h </w:instrText>
      </w:r>
      <w:r>
        <w:rPr>
          <w:noProof/>
        </w:rPr>
      </w:r>
      <w:r>
        <w:rPr>
          <w:noProof/>
        </w:rPr>
        <w:fldChar w:fldCharType="separate"/>
      </w:r>
      <w:r>
        <w:rPr>
          <w:noProof/>
        </w:rPr>
        <w:t>291</w:t>
      </w:r>
      <w:r>
        <w:rPr>
          <w:noProof/>
        </w:rPr>
        <w:fldChar w:fldCharType="end"/>
      </w:r>
    </w:p>
    <w:p w14:paraId="6D26636A" w14:textId="5B4C9361"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6.2.7.3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_Toc199238493 \h </w:instrText>
      </w:r>
      <w:r>
        <w:rPr>
          <w:noProof/>
        </w:rPr>
      </w:r>
      <w:r>
        <w:rPr>
          <w:noProof/>
        </w:rPr>
        <w:fldChar w:fldCharType="separate"/>
      </w:r>
      <w:r>
        <w:rPr>
          <w:noProof/>
        </w:rPr>
        <w:t>291</w:t>
      </w:r>
      <w:r>
        <w:rPr>
          <w:noProof/>
        </w:rPr>
        <w:fldChar w:fldCharType="end"/>
      </w:r>
    </w:p>
    <w:p w14:paraId="74C0C866" w14:textId="70B0E0FB"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6.2.8</w:t>
      </w:r>
      <w:r>
        <w:rPr>
          <w:rFonts w:asciiTheme="minorHAnsi" w:eastAsiaTheme="minorEastAsia" w:hAnsiTheme="minorHAnsi" w:cstheme="minorBidi"/>
          <w:noProof/>
          <w:kern w:val="2"/>
          <w:sz w:val="24"/>
          <w:szCs w:val="24"/>
          <w:lang w:val="en-SE" w:eastAsia="zh-CN"/>
          <w14:ligatures w14:val="standardContextual"/>
        </w:rPr>
        <w:tab/>
      </w:r>
      <w:r>
        <w:rPr>
          <w:noProof/>
        </w:rPr>
        <w:t>Feature Negotiation</w:t>
      </w:r>
      <w:r>
        <w:rPr>
          <w:noProof/>
        </w:rPr>
        <w:tab/>
      </w:r>
      <w:r>
        <w:rPr>
          <w:noProof/>
        </w:rPr>
        <w:fldChar w:fldCharType="begin"/>
      </w:r>
      <w:r>
        <w:rPr>
          <w:noProof/>
        </w:rPr>
        <w:instrText xml:space="preserve"> PAGEREF _Toc199238494 \h </w:instrText>
      </w:r>
      <w:r>
        <w:rPr>
          <w:noProof/>
        </w:rPr>
      </w:r>
      <w:r>
        <w:rPr>
          <w:noProof/>
        </w:rPr>
        <w:fldChar w:fldCharType="separate"/>
      </w:r>
      <w:r>
        <w:rPr>
          <w:noProof/>
        </w:rPr>
        <w:t>292</w:t>
      </w:r>
      <w:r>
        <w:rPr>
          <w:noProof/>
        </w:rPr>
        <w:fldChar w:fldCharType="end"/>
      </w:r>
    </w:p>
    <w:p w14:paraId="22D4EAAA" w14:textId="4637B952"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6.2.9</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Security</w:t>
      </w:r>
      <w:r>
        <w:rPr>
          <w:noProof/>
        </w:rPr>
        <w:tab/>
      </w:r>
      <w:r>
        <w:rPr>
          <w:noProof/>
        </w:rPr>
        <w:fldChar w:fldCharType="begin"/>
      </w:r>
      <w:r>
        <w:rPr>
          <w:noProof/>
        </w:rPr>
        <w:instrText xml:space="preserve"> PAGEREF _Toc199238495 \h </w:instrText>
      </w:r>
      <w:r>
        <w:rPr>
          <w:noProof/>
        </w:rPr>
      </w:r>
      <w:r>
        <w:rPr>
          <w:noProof/>
        </w:rPr>
        <w:fldChar w:fldCharType="separate"/>
      </w:r>
      <w:r>
        <w:rPr>
          <w:noProof/>
        </w:rPr>
        <w:t>295</w:t>
      </w:r>
      <w:r>
        <w:rPr>
          <w:noProof/>
        </w:rPr>
        <w:fldChar w:fldCharType="end"/>
      </w:r>
    </w:p>
    <w:p w14:paraId="5D3B4E1A" w14:textId="05C2AA31"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6.2.10</w:t>
      </w:r>
      <w:r>
        <w:rPr>
          <w:rFonts w:asciiTheme="minorHAnsi" w:eastAsiaTheme="minorEastAsia" w:hAnsiTheme="minorHAnsi" w:cstheme="minorBidi"/>
          <w:noProof/>
          <w:kern w:val="2"/>
          <w:sz w:val="24"/>
          <w:szCs w:val="24"/>
          <w:lang w:val="en-SE" w:eastAsia="zh-CN"/>
          <w14:ligatures w14:val="standardContextual"/>
        </w:rPr>
        <w:tab/>
      </w:r>
      <w:r>
        <w:rPr>
          <w:noProof/>
        </w:rPr>
        <w:t>HTTP redirection</w:t>
      </w:r>
      <w:r>
        <w:rPr>
          <w:noProof/>
        </w:rPr>
        <w:tab/>
      </w:r>
      <w:r>
        <w:rPr>
          <w:noProof/>
        </w:rPr>
        <w:fldChar w:fldCharType="begin"/>
      </w:r>
      <w:r>
        <w:rPr>
          <w:noProof/>
        </w:rPr>
        <w:instrText xml:space="preserve"> PAGEREF _Toc199238496 \h </w:instrText>
      </w:r>
      <w:r>
        <w:rPr>
          <w:noProof/>
        </w:rPr>
      </w:r>
      <w:r>
        <w:rPr>
          <w:noProof/>
        </w:rPr>
        <w:fldChar w:fldCharType="separate"/>
      </w:r>
      <w:r>
        <w:rPr>
          <w:noProof/>
        </w:rPr>
        <w:t>295</w:t>
      </w:r>
      <w:r>
        <w:rPr>
          <w:noProof/>
        </w:rPr>
        <w:fldChar w:fldCharType="end"/>
      </w:r>
    </w:p>
    <w:p w14:paraId="47302D30" w14:textId="69AF8AFF"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6.3</w:t>
      </w:r>
      <w:r>
        <w:rPr>
          <w:rFonts w:asciiTheme="minorHAnsi" w:eastAsiaTheme="minorEastAsia" w:hAnsiTheme="minorHAnsi" w:cstheme="minorBidi"/>
          <w:noProof/>
          <w:kern w:val="2"/>
          <w:sz w:val="24"/>
          <w:szCs w:val="24"/>
          <w:lang w:val="en-SE" w:eastAsia="zh-CN"/>
          <w14:ligatures w14:val="standardContextual"/>
        </w:rPr>
        <w:tab/>
      </w:r>
      <w:r>
        <w:rPr>
          <w:noProof/>
        </w:rPr>
        <w:t>Namf_MT Service API</w:t>
      </w:r>
      <w:r>
        <w:rPr>
          <w:noProof/>
        </w:rPr>
        <w:tab/>
      </w:r>
      <w:r>
        <w:rPr>
          <w:noProof/>
        </w:rPr>
        <w:fldChar w:fldCharType="begin"/>
      </w:r>
      <w:r>
        <w:rPr>
          <w:noProof/>
        </w:rPr>
        <w:instrText xml:space="preserve"> PAGEREF _Toc199238497 \h </w:instrText>
      </w:r>
      <w:r>
        <w:rPr>
          <w:noProof/>
        </w:rPr>
      </w:r>
      <w:r>
        <w:rPr>
          <w:noProof/>
        </w:rPr>
        <w:fldChar w:fldCharType="separate"/>
      </w:r>
      <w:r>
        <w:rPr>
          <w:noProof/>
        </w:rPr>
        <w:t>296</w:t>
      </w:r>
      <w:r>
        <w:rPr>
          <w:noProof/>
        </w:rPr>
        <w:fldChar w:fldCharType="end"/>
      </w:r>
    </w:p>
    <w:p w14:paraId="1E4259F0" w14:textId="36048D65"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6.3.1</w:t>
      </w:r>
      <w:r>
        <w:rPr>
          <w:rFonts w:asciiTheme="minorHAnsi" w:eastAsiaTheme="minorEastAsia" w:hAnsiTheme="minorHAnsi" w:cstheme="minorBidi"/>
          <w:noProof/>
          <w:kern w:val="2"/>
          <w:sz w:val="24"/>
          <w:szCs w:val="24"/>
          <w:lang w:val="en-SE" w:eastAsia="zh-CN"/>
          <w14:ligatures w14:val="standardContextual"/>
        </w:rPr>
        <w:tab/>
      </w:r>
      <w:r>
        <w:rPr>
          <w:noProof/>
        </w:rPr>
        <w:t>API URI</w:t>
      </w:r>
      <w:r>
        <w:rPr>
          <w:noProof/>
        </w:rPr>
        <w:tab/>
      </w:r>
      <w:r>
        <w:rPr>
          <w:noProof/>
        </w:rPr>
        <w:fldChar w:fldCharType="begin"/>
      </w:r>
      <w:r>
        <w:rPr>
          <w:noProof/>
        </w:rPr>
        <w:instrText xml:space="preserve"> PAGEREF _Toc199238498 \h </w:instrText>
      </w:r>
      <w:r>
        <w:rPr>
          <w:noProof/>
        </w:rPr>
      </w:r>
      <w:r>
        <w:rPr>
          <w:noProof/>
        </w:rPr>
        <w:fldChar w:fldCharType="separate"/>
      </w:r>
      <w:r>
        <w:rPr>
          <w:noProof/>
        </w:rPr>
        <w:t>296</w:t>
      </w:r>
      <w:r>
        <w:rPr>
          <w:noProof/>
        </w:rPr>
        <w:fldChar w:fldCharType="end"/>
      </w:r>
    </w:p>
    <w:p w14:paraId="72811B4F" w14:textId="3F2B0731"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6.3.2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_Toc199238499 \h </w:instrText>
      </w:r>
      <w:r>
        <w:rPr>
          <w:noProof/>
        </w:rPr>
      </w:r>
      <w:r>
        <w:rPr>
          <w:noProof/>
        </w:rPr>
        <w:fldChar w:fldCharType="separate"/>
      </w:r>
      <w:r>
        <w:rPr>
          <w:noProof/>
        </w:rPr>
        <w:t>296</w:t>
      </w:r>
      <w:r>
        <w:rPr>
          <w:noProof/>
        </w:rPr>
        <w:fldChar w:fldCharType="end"/>
      </w:r>
    </w:p>
    <w:p w14:paraId="5E019EB5" w14:textId="19E82D7B"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6.3.2.1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_Toc199238500 \h </w:instrText>
      </w:r>
      <w:r>
        <w:rPr>
          <w:noProof/>
        </w:rPr>
      </w:r>
      <w:r>
        <w:rPr>
          <w:noProof/>
        </w:rPr>
        <w:fldChar w:fldCharType="separate"/>
      </w:r>
      <w:r>
        <w:rPr>
          <w:noProof/>
        </w:rPr>
        <w:t>296</w:t>
      </w:r>
      <w:r>
        <w:rPr>
          <w:noProof/>
        </w:rPr>
        <w:fldChar w:fldCharType="end"/>
      </w:r>
    </w:p>
    <w:p w14:paraId="7F326D14" w14:textId="6DD28633"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6.3.2.2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_Toc199238501 \h </w:instrText>
      </w:r>
      <w:r>
        <w:rPr>
          <w:noProof/>
        </w:rPr>
      </w:r>
      <w:r>
        <w:rPr>
          <w:noProof/>
        </w:rPr>
        <w:fldChar w:fldCharType="separate"/>
      </w:r>
      <w:r>
        <w:rPr>
          <w:noProof/>
        </w:rPr>
        <w:t>296</w:t>
      </w:r>
      <w:r>
        <w:rPr>
          <w:noProof/>
        </w:rPr>
        <w:fldChar w:fldCharType="end"/>
      </w:r>
    </w:p>
    <w:p w14:paraId="4C8F849D" w14:textId="32221A7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_Toc199238502 \h </w:instrText>
      </w:r>
      <w:r>
        <w:rPr>
          <w:noProof/>
        </w:rPr>
      </w:r>
      <w:r>
        <w:rPr>
          <w:noProof/>
        </w:rPr>
        <w:fldChar w:fldCharType="separate"/>
      </w:r>
      <w:r>
        <w:rPr>
          <w:noProof/>
        </w:rPr>
        <w:t>296</w:t>
      </w:r>
      <w:r>
        <w:rPr>
          <w:noProof/>
        </w:rPr>
        <w:fldChar w:fldCharType="end"/>
      </w:r>
    </w:p>
    <w:p w14:paraId="38DF47B0" w14:textId="30099A8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_Toc199238503 \h </w:instrText>
      </w:r>
      <w:r>
        <w:rPr>
          <w:noProof/>
        </w:rPr>
      </w:r>
      <w:r>
        <w:rPr>
          <w:noProof/>
        </w:rPr>
        <w:fldChar w:fldCharType="separate"/>
      </w:r>
      <w:r>
        <w:rPr>
          <w:noProof/>
        </w:rPr>
        <w:t>296</w:t>
      </w:r>
      <w:r>
        <w:rPr>
          <w:noProof/>
        </w:rPr>
        <w:fldChar w:fldCharType="end"/>
      </w:r>
    </w:p>
    <w:p w14:paraId="68CDFDCE" w14:textId="422031C3"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lastRenderedPageBreak/>
        <w:t>6.3.2.3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_Toc199238504 \h </w:instrText>
      </w:r>
      <w:r>
        <w:rPr>
          <w:noProof/>
        </w:rPr>
      </w:r>
      <w:r>
        <w:rPr>
          <w:noProof/>
        </w:rPr>
        <w:fldChar w:fldCharType="separate"/>
      </w:r>
      <w:r>
        <w:rPr>
          <w:noProof/>
        </w:rPr>
        <w:t>297</w:t>
      </w:r>
      <w:r>
        <w:rPr>
          <w:noProof/>
        </w:rPr>
        <w:fldChar w:fldCharType="end"/>
      </w:r>
    </w:p>
    <w:p w14:paraId="418EC3FE" w14:textId="0B00EE2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6.3.2.3.1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_Toc199238505 \h </w:instrText>
      </w:r>
      <w:r>
        <w:rPr>
          <w:noProof/>
        </w:rPr>
      </w:r>
      <w:r>
        <w:rPr>
          <w:noProof/>
        </w:rPr>
        <w:fldChar w:fldCharType="separate"/>
      </w:r>
      <w:r>
        <w:rPr>
          <w:noProof/>
        </w:rPr>
        <w:t>297</w:t>
      </w:r>
      <w:r>
        <w:rPr>
          <w:noProof/>
        </w:rPr>
        <w:fldChar w:fldCharType="end"/>
      </w:r>
    </w:p>
    <w:p w14:paraId="1D01C04A" w14:textId="015125CA"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6.3.3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_Toc199238506 \h </w:instrText>
      </w:r>
      <w:r>
        <w:rPr>
          <w:noProof/>
        </w:rPr>
      </w:r>
      <w:r>
        <w:rPr>
          <w:noProof/>
        </w:rPr>
        <w:fldChar w:fldCharType="separate"/>
      </w:r>
      <w:r>
        <w:rPr>
          <w:noProof/>
        </w:rPr>
        <w:t>297</w:t>
      </w:r>
      <w:r>
        <w:rPr>
          <w:noProof/>
        </w:rPr>
        <w:fldChar w:fldCharType="end"/>
      </w:r>
    </w:p>
    <w:p w14:paraId="673AA8A1" w14:textId="703517A0"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6.3.3.1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_Toc199238507 \h </w:instrText>
      </w:r>
      <w:r>
        <w:rPr>
          <w:noProof/>
        </w:rPr>
      </w:r>
      <w:r>
        <w:rPr>
          <w:noProof/>
        </w:rPr>
        <w:fldChar w:fldCharType="separate"/>
      </w:r>
      <w:r>
        <w:rPr>
          <w:noProof/>
        </w:rPr>
        <w:t>297</w:t>
      </w:r>
      <w:r>
        <w:rPr>
          <w:noProof/>
        </w:rPr>
        <w:fldChar w:fldCharType="end"/>
      </w:r>
    </w:p>
    <w:p w14:paraId="506408D8" w14:textId="77EA1F04"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6.3.3.2</w:t>
      </w:r>
      <w:r>
        <w:rPr>
          <w:rFonts w:asciiTheme="minorHAnsi" w:eastAsiaTheme="minorEastAsia" w:hAnsiTheme="minorHAnsi" w:cstheme="minorBidi"/>
          <w:noProof/>
          <w:kern w:val="2"/>
          <w:sz w:val="24"/>
          <w:szCs w:val="24"/>
          <w:lang w:val="en-SE" w:eastAsia="zh-CN"/>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_Toc199238508 \h </w:instrText>
      </w:r>
      <w:r>
        <w:rPr>
          <w:noProof/>
        </w:rPr>
      </w:r>
      <w:r>
        <w:rPr>
          <w:noProof/>
        </w:rPr>
        <w:fldChar w:fldCharType="separate"/>
      </w:r>
      <w:r>
        <w:rPr>
          <w:noProof/>
        </w:rPr>
        <w:t>297</w:t>
      </w:r>
      <w:r>
        <w:rPr>
          <w:noProof/>
        </w:rPr>
        <w:fldChar w:fldCharType="end"/>
      </w:r>
    </w:p>
    <w:p w14:paraId="28B436F0" w14:textId="27BFBBB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6.3.3.2.1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_Toc199238509 \h </w:instrText>
      </w:r>
      <w:r>
        <w:rPr>
          <w:noProof/>
        </w:rPr>
      </w:r>
      <w:r>
        <w:rPr>
          <w:noProof/>
        </w:rPr>
        <w:fldChar w:fldCharType="separate"/>
      </w:r>
      <w:r>
        <w:rPr>
          <w:noProof/>
        </w:rPr>
        <w:t>297</w:t>
      </w:r>
      <w:r>
        <w:rPr>
          <w:noProof/>
        </w:rPr>
        <w:fldChar w:fldCharType="end"/>
      </w:r>
    </w:p>
    <w:p w14:paraId="24AC6151" w14:textId="1454C9C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6.3.3.2.2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_Toc199238510 \h </w:instrText>
      </w:r>
      <w:r>
        <w:rPr>
          <w:noProof/>
        </w:rPr>
      </w:r>
      <w:r>
        <w:rPr>
          <w:noProof/>
        </w:rPr>
        <w:fldChar w:fldCharType="separate"/>
      </w:r>
      <w:r>
        <w:rPr>
          <w:noProof/>
        </w:rPr>
        <w:t>298</w:t>
      </w:r>
      <w:r>
        <w:rPr>
          <w:noProof/>
        </w:rPr>
        <w:fldChar w:fldCharType="end"/>
      </w:r>
    </w:p>
    <w:p w14:paraId="041E28E3" w14:textId="196D801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6.3.3.2.3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_Toc199238511 \h </w:instrText>
      </w:r>
      <w:r>
        <w:rPr>
          <w:noProof/>
        </w:rPr>
      </w:r>
      <w:r>
        <w:rPr>
          <w:noProof/>
        </w:rPr>
        <w:fldChar w:fldCharType="separate"/>
      </w:r>
      <w:r>
        <w:rPr>
          <w:noProof/>
        </w:rPr>
        <w:t>298</w:t>
      </w:r>
      <w:r>
        <w:rPr>
          <w:noProof/>
        </w:rPr>
        <w:fldChar w:fldCharType="end"/>
      </w:r>
    </w:p>
    <w:p w14:paraId="14133262" w14:textId="159EAEAF"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6.3.3.2.3.1</w:t>
      </w:r>
      <w:r>
        <w:rPr>
          <w:rFonts w:asciiTheme="minorHAnsi" w:eastAsiaTheme="minorEastAsia" w:hAnsiTheme="minorHAnsi" w:cstheme="minorBidi"/>
          <w:noProof/>
          <w:kern w:val="2"/>
          <w:sz w:val="24"/>
          <w:szCs w:val="24"/>
          <w:lang w:val="en-SE" w:eastAsia="zh-CN"/>
          <w14:ligatures w14:val="standardContextual"/>
        </w:rPr>
        <w:tab/>
      </w:r>
      <w:r>
        <w:rPr>
          <w:noProof/>
        </w:rPr>
        <w:t>PUT</w:t>
      </w:r>
      <w:r>
        <w:rPr>
          <w:noProof/>
        </w:rPr>
        <w:tab/>
      </w:r>
      <w:r>
        <w:rPr>
          <w:noProof/>
        </w:rPr>
        <w:fldChar w:fldCharType="begin"/>
      </w:r>
      <w:r>
        <w:rPr>
          <w:noProof/>
        </w:rPr>
        <w:instrText xml:space="preserve"> PAGEREF _Toc199238512 \h </w:instrText>
      </w:r>
      <w:r>
        <w:rPr>
          <w:noProof/>
        </w:rPr>
      </w:r>
      <w:r>
        <w:rPr>
          <w:noProof/>
        </w:rPr>
        <w:fldChar w:fldCharType="separate"/>
      </w:r>
      <w:r>
        <w:rPr>
          <w:noProof/>
        </w:rPr>
        <w:t>298</w:t>
      </w:r>
      <w:r>
        <w:rPr>
          <w:noProof/>
        </w:rPr>
        <w:fldChar w:fldCharType="end"/>
      </w:r>
    </w:p>
    <w:p w14:paraId="3F8089A2" w14:textId="0A88A52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6.3.3.2.4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_Toc199238513 \h </w:instrText>
      </w:r>
      <w:r>
        <w:rPr>
          <w:noProof/>
        </w:rPr>
      </w:r>
      <w:r>
        <w:rPr>
          <w:noProof/>
        </w:rPr>
        <w:fldChar w:fldCharType="separate"/>
      </w:r>
      <w:r>
        <w:rPr>
          <w:noProof/>
        </w:rPr>
        <w:t>300</w:t>
      </w:r>
      <w:r>
        <w:rPr>
          <w:noProof/>
        </w:rPr>
        <w:fldChar w:fldCharType="end"/>
      </w:r>
    </w:p>
    <w:p w14:paraId="412CCFE3" w14:textId="2BFD58E4"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6.3.3.3</w:t>
      </w:r>
      <w:r>
        <w:rPr>
          <w:rFonts w:asciiTheme="minorHAnsi" w:eastAsiaTheme="minorEastAsia" w:hAnsiTheme="minorHAnsi" w:cstheme="minorBidi"/>
          <w:noProof/>
          <w:kern w:val="2"/>
          <w:sz w:val="24"/>
          <w:szCs w:val="24"/>
          <w:lang w:val="en-SE" w:eastAsia="zh-CN"/>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_Toc199238514 \h </w:instrText>
      </w:r>
      <w:r>
        <w:rPr>
          <w:noProof/>
        </w:rPr>
      </w:r>
      <w:r>
        <w:rPr>
          <w:noProof/>
        </w:rPr>
        <w:fldChar w:fldCharType="separate"/>
      </w:r>
      <w:r>
        <w:rPr>
          <w:noProof/>
        </w:rPr>
        <w:t>300</w:t>
      </w:r>
      <w:r>
        <w:rPr>
          <w:noProof/>
        </w:rPr>
        <w:fldChar w:fldCharType="end"/>
      </w:r>
    </w:p>
    <w:p w14:paraId="6F300E9B" w14:textId="524C6BC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6.3.3.3.1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_Toc199238515 \h </w:instrText>
      </w:r>
      <w:r>
        <w:rPr>
          <w:noProof/>
        </w:rPr>
      </w:r>
      <w:r>
        <w:rPr>
          <w:noProof/>
        </w:rPr>
        <w:fldChar w:fldCharType="separate"/>
      </w:r>
      <w:r>
        <w:rPr>
          <w:noProof/>
        </w:rPr>
        <w:t>300</w:t>
      </w:r>
      <w:r>
        <w:rPr>
          <w:noProof/>
        </w:rPr>
        <w:fldChar w:fldCharType="end"/>
      </w:r>
    </w:p>
    <w:p w14:paraId="21AD33AA" w14:textId="5AFB3C0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6.3.3.3.2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_Toc199238516 \h </w:instrText>
      </w:r>
      <w:r>
        <w:rPr>
          <w:noProof/>
        </w:rPr>
      </w:r>
      <w:r>
        <w:rPr>
          <w:noProof/>
        </w:rPr>
        <w:fldChar w:fldCharType="separate"/>
      </w:r>
      <w:r>
        <w:rPr>
          <w:noProof/>
        </w:rPr>
        <w:t>300</w:t>
      </w:r>
      <w:r>
        <w:rPr>
          <w:noProof/>
        </w:rPr>
        <w:fldChar w:fldCharType="end"/>
      </w:r>
    </w:p>
    <w:p w14:paraId="0CA3D535" w14:textId="7F0AA56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6.3.3.3.3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_Toc199238517 \h </w:instrText>
      </w:r>
      <w:r>
        <w:rPr>
          <w:noProof/>
        </w:rPr>
      </w:r>
      <w:r>
        <w:rPr>
          <w:noProof/>
        </w:rPr>
        <w:fldChar w:fldCharType="separate"/>
      </w:r>
      <w:r>
        <w:rPr>
          <w:noProof/>
        </w:rPr>
        <w:t>300</w:t>
      </w:r>
      <w:r>
        <w:rPr>
          <w:noProof/>
        </w:rPr>
        <w:fldChar w:fldCharType="end"/>
      </w:r>
    </w:p>
    <w:p w14:paraId="0436FA92" w14:textId="61A91CF6"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6.3.3.3.3.1</w:t>
      </w:r>
      <w:r>
        <w:rPr>
          <w:rFonts w:asciiTheme="minorHAnsi" w:eastAsiaTheme="minorEastAsia" w:hAnsiTheme="minorHAnsi" w:cstheme="minorBidi"/>
          <w:noProof/>
          <w:kern w:val="2"/>
          <w:sz w:val="24"/>
          <w:szCs w:val="24"/>
          <w:lang w:val="en-SE" w:eastAsia="zh-CN"/>
          <w14:ligatures w14:val="standardContextual"/>
        </w:rPr>
        <w:tab/>
      </w:r>
      <w:r>
        <w:rPr>
          <w:noProof/>
        </w:rPr>
        <w:t>GET</w:t>
      </w:r>
      <w:r>
        <w:rPr>
          <w:noProof/>
        </w:rPr>
        <w:tab/>
      </w:r>
      <w:r>
        <w:rPr>
          <w:noProof/>
        </w:rPr>
        <w:fldChar w:fldCharType="begin"/>
      </w:r>
      <w:r>
        <w:rPr>
          <w:noProof/>
        </w:rPr>
        <w:instrText xml:space="preserve"> PAGEREF _Toc199238518 \h </w:instrText>
      </w:r>
      <w:r>
        <w:rPr>
          <w:noProof/>
        </w:rPr>
      </w:r>
      <w:r>
        <w:rPr>
          <w:noProof/>
        </w:rPr>
        <w:fldChar w:fldCharType="separate"/>
      </w:r>
      <w:r>
        <w:rPr>
          <w:noProof/>
        </w:rPr>
        <w:t>300</w:t>
      </w:r>
      <w:r>
        <w:rPr>
          <w:noProof/>
        </w:rPr>
        <w:fldChar w:fldCharType="end"/>
      </w:r>
    </w:p>
    <w:p w14:paraId="4C375BE0" w14:textId="25FF5F4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6.3.3.3.4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_Toc199238519 \h </w:instrText>
      </w:r>
      <w:r>
        <w:rPr>
          <w:noProof/>
        </w:rPr>
      </w:r>
      <w:r>
        <w:rPr>
          <w:noProof/>
        </w:rPr>
        <w:fldChar w:fldCharType="separate"/>
      </w:r>
      <w:r>
        <w:rPr>
          <w:noProof/>
        </w:rPr>
        <w:t>302</w:t>
      </w:r>
      <w:r>
        <w:rPr>
          <w:noProof/>
        </w:rPr>
        <w:fldChar w:fldCharType="end"/>
      </w:r>
    </w:p>
    <w:p w14:paraId="02CC79FE" w14:textId="2E9478E6"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6.3.3.4</w:t>
      </w:r>
      <w:r>
        <w:rPr>
          <w:rFonts w:asciiTheme="minorHAnsi" w:eastAsiaTheme="minorEastAsia" w:hAnsiTheme="minorHAnsi" w:cstheme="minorBidi"/>
          <w:noProof/>
          <w:kern w:val="2"/>
          <w:sz w:val="24"/>
          <w:szCs w:val="24"/>
          <w:lang w:val="en-SE" w:eastAsia="zh-CN"/>
          <w14:ligatures w14:val="standardContextual"/>
        </w:rPr>
        <w:tab/>
      </w:r>
      <w:r>
        <w:rPr>
          <w:noProof/>
        </w:rPr>
        <w:t xml:space="preserve">Resource: </w:t>
      </w:r>
      <w:r w:rsidRPr="00B0179B">
        <w:rPr>
          <w:iCs/>
          <w:noProof/>
          <w:lang w:eastAsia="zh-CN"/>
        </w:rPr>
        <w:t>ueContexts collection</w:t>
      </w:r>
      <w:r>
        <w:rPr>
          <w:noProof/>
        </w:rPr>
        <w:tab/>
      </w:r>
      <w:r>
        <w:rPr>
          <w:noProof/>
        </w:rPr>
        <w:fldChar w:fldCharType="begin"/>
      </w:r>
      <w:r>
        <w:rPr>
          <w:noProof/>
        </w:rPr>
        <w:instrText xml:space="preserve"> PAGEREF _Toc199238520 \h </w:instrText>
      </w:r>
      <w:r>
        <w:rPr>
          <w:noProof/>
        </w:rPr>
      </w:r>
      <w:r>
        <w:rPr>
          <w:noProof/>
        </w:rPr>
        <w:fldChar w:fldCharType="separate"/>
      </w:r>
      <w:r>
        <w:rPr>
          <w:noProof/>
        </w:rPr>
        <w:t>302</w:t>
      </w:r>
      <w:r>
        <w:rPr>
          <w:noProof/>
        </w:rPr>
        <w:fldChar w:fldCharType="end"/>
      </w:r>
    </w:p>
    <w:p w14:paraId="7970C209" w14:textId="2B769F6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6.3.3.4.1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_Toc199238521 \h </w:instrText>
      </w:r>
      <w:r>
        <w:rPr>
          <w:noProof/>
        </w:rPr>
      </w:r>
      <w:r>
        <w:rPr>
          <w:noProof/>
        </w:rPr>
        <w:fldChar w:fldCharType="separate"/>
      </w:r>
      <w:r>
        <w:rPr>
          <w:noProof/>
        </w:rPr>
        <w:t>302</w:t>
      </w:r>
      <w:r>
        <w:rPr>
          <w:noProof/>
        </w:rPr>
        <w:fldChar w:fldCharType="end"/>
      </w:r>
    </w:p>
    <w:p w14:paraId="75D0DF63" w14:textId="4C26BFF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6.3.3.4.2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_Toc199238522 \h </w:instrText>
      </w:r>
      <w:r>
        <w:rPr>
          <w:noProof/>
        </w:rPr>
      </w:r>
      <w:r>
        <w:rPr>
          <w:noProof/>
        </w:rPr>
        <w:fldChar w:fldCharType="separate"/>
      </w:r>
      <w:r>
        <w:rPr>
          <w:noProof/>
        </w:rPr>
        <w:t>302</w:t>
      </w:r>
      <w:r>
        <w:rPr>
          <w:noProof/>
        </w:rPr>
        <w:fldChar w:fldCharType="end"/>
      </w:r>
    </w:p>
    <w:p w14:paraId="6916BD24" w14:textId="393ED08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6.3.3.4.3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_Toc199238523 \h </w:instrText>
      </w:r>
      <w:r>
        <w:rPr>
          <w:noProof/>
        </w:rPr>
      </w:r>
      <w:r>
        <w:rPr>
          <w:noProof/>
        </w:rPr>
        <w:fldChar w:fldCharType="separate"/>
      </w:r>
      <w:r>
        <w:rPr>
          <w:noProof/>
        </w:rPr>
        <w:t>302</w:t>
      </w:r>
      <w:r>
        <w:rPr>
          <w:noProof/>
        </w:rPr>
        <w:fldChar w:fldCharType="end"/>
      </w:r>
    </w:p>
    <w:p w14:paraId="286308BD" w14:textId="6A7DB75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6.3.3.4.4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_Toc199238524 \h </w:instrText>
      </w:r>
      <w:r>
        <w:rPr>
          <w:noProof/>
        </w:rPr>
      </w:r>
      <w:r>
        <w:rPr>
          <w:noProof/>
        </w:rPr>
        <w:fldChar w:fldCharType="separate"/>
      </w:r>
      <w:r>
        <w:rPr>
          <w:noProof/>
        </w:rPr>
        <w:t>302</w:t>
      </w:r>
      <w:r>
        <w:rPr>
          <w:noProof/>
        </w:rPr>
        <w:fldChar w:fldCharType="end"/>
      </w:r>
    </w:p>
    <w:p w14:paraId="7A52FB65" w14:textId="1FA0FFB2"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6.3.3.4.4.1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_Toc199238525 \h </w:instrText>
      </w:r>
      <w:r>
        <w:rPr>
          <w:noProof/>
        </w:rPr>
      </w:r>
      <w:r>
        <w:rPr>
          <w:noProof/>
        </w:rPr>
        <w:fldChar w:fldCharType="separate"/>
      </w:r>
      <w:r>
        <w:rPr>
          <w:noProof/>
        </w:rPr>
        <w:t>302</w:t>
      </w:r>
      <w:r>
        <w:rPr>
          <w:noProof/>
        </w:rPr>
        <w:fldChar w:fldCharType="end"/>
      </w:r>
    </w:p>
    <w:p w14:paraId="5C834F7F" w14:textId="79E00913"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6.3.3.4.4.2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sidRPr="00B0179B">
        <w:rPr>
          <w:noProof/>
          <w:lang w:val="en-US"/>
        </w:rPr>
        <w:t>enable-</w:t>
      </w:r>
      <w:r>
        <w:rPr>
          <w:noProof/>
          <w:lang w:eastAsia="zh-CN"/>
        </w:rPr>
        <w:t>g</w:t>
      </w:r>
      <w:r w:rsidRPr="00B0179B">
        <w:rPr>
          <w:noProof/>
          <w:lang w:val="en-US" w:eastAsia="zh-CN"/>
        </w:rPr>
        <w:t>roup-reachability</w:t>
      </w:r>
      <w:r>
        <w:rPr>
          <w:noProof/>
        </w:rPr>
        <w:tab/>
      </w:r>
      <w:r>
        <w:rPr>
          <w:noProof/>
        </w:rPr>
        <w:fldChar w:fldCharType="begin"/>
      </w:r>
      <w:r>
        <w:rPr>
          <w:noProof/>
        </w:rPr>
        <w:instrText xml:space="preserve"> PAGEREF _Toc199238526 \h </w:instrText>
      </w:r>
      <w:r>
        <w:rPr>
          <w:noProof/>
        </w:rPr>
      </w:r>
      <w:r>
        <w:rPr>
          <w:noProof/>
        </w:rPr>
        <w:fldChar w:fldCharType="separate"/>
      </w:r>
      <w:r>
        <w:rPr>
          <w:noProof/>
        </w:rPr>
        <w:t>302</w:t>
      </w:r>
      <w:r>
        <w:rPr>
          <w:noProof/>
        </w:rPr>
        <w:fldChar w:fldCharType="end"/>
      </w:r>
    </w:p>
    <w:p w14:paraId="348D9414" w14:textId="16DDE624"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6.3.3.4.4.2.1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_Toc199238527 \h </w:instrText>
      </w:r>
      <w:r>
        <w:rPr>
          <w:noProof/>
        </w:rPr>
      </w:r>
      <w:r>
        <w:rPr>
          <w:noProof/>
        </w:rPr>
        <w:fldChar w:fldCharType="separate"/>
      </w:r>
      <w:r>
        <w:rPr>
          <w:noProof/>
        </w:rPr>
        <w:t>302</w:t>
      </w:r>
      <w:r>
        <w:rPr>
          <w:noProof/>
        </w:rPr>
        <w:fldChar w:fldCharType="end"/>
      </w:r>
    </w:p>
    <w:p w14:paraId="36768E0C" w14:textId="35980EB8"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6.3.3.4.4.2.2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_Toc199238528 \h </w:instrText>
      </w:r>
      <w:r>
        <w:rPr>
          <w:noProof/>
        </w:rPr>
      </w:r>
      <w:r>
        <w:rPr>
          <w:noProof/>
        </w:rPr>
        <w:fldChar w:fldCharType="separate"/>
      </w:r>
      <w:r>
        <w:rPr>
          <w:noProof/>
        </w:rPr>
        <w:t>302</w:t>
      </w:r>
      <w:r>
        <w:rPr>
          <w:noProof/>
        </w:rPr>
        <w:fldChar w:fldCharType="end"/>
      </w:r>
    </w:p>
    <w:p w14:paraId="7D342079" w14:textId="794C2DF0"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6.3.4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_Toc199238529 \h </w:instrText>
      </w:r>
      <w:r>
        <w:rPr>
          <w:noProof/>
        </w:rPr>
      </w:r>
      <w:r>
        <w:rPr>
          <w:noProof/>
        </w:rPr>
        <w:fldChar w:fldCharType="separate"/>
      </w:r>
      <w:r>
        <w:rPr>
          <w:noProof/>
        </w:rPr>
        <w:t>304</w:t>
      </w:r>
      <w:r>
        <w:rPr>
          <w:noProof/>
        </w:rPr>
        <w:fldChar w:fldCharType="end"/>
      </w:r>
    </w:p>
    <w:p w14:paraId="53CEB20D" w14:textId="1947EFA6"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6.3.5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_Toc199238530 \h </w:instrText>
      </w:r>
      <w:r>
        <w:rPr>
          <w:noProof/>
        </w:rPr>
      </w:r>
      <w:r>
        <w:rPr>
          <w:noProof/>
        </w:rPr>
        <w:fldChar w:fldCharType="separate"/>
      </w:r>
      <w:r>
        <w:rPr>
          <w:noProof/>
        </w:rPr>
        <w:t>304</w:t>
      </w:r>
      <w:r>
        <w:rPr>
          <w:noProof/>
        </w:rPr>
        <w:fldChar w:fldCharType="end"/>
      </w:r>
    </w:p>
    <w:p w14:paraId="3B916C5F" w14:textId="32E81C57"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6.3.5.1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_Toc199238531 \h </w:instrText>
      </w:r>
      <w:r>
        <w:rPr>
          <w:noProof/>
        </w:rPr>
      </w:r>
      <w:r>
        <w:rPr>
          <w:noProof/>
        </w:rPr>
        <w:fldChar w:fldCharType="separate"/>
      </w:r>
      <w:r>
        <w:rPr>
          <w:noProof/>
        </w:rPr>
        <w:t>304</w:t>
      </w:r>
      <w:r>
        <w:rPr>
          <w:noProof/>
        </w:rPr>
        <w:fldChar w:fldCharType="end"/>
      </w:r>
    </w:p>
    <w:p w14:paraId="54F75592" w14:textId="281D37F6"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6.3.5.2</w:t>
      </w:r>
      <w:r>
        <w:rPr>
          <w:rFonts w:asciiTheme="minorHAnsi" w:eastAsiaTheme="minorEastAsia" w:hAnsiTheme="minorHAnsi" w:cstheme="minorBidi"/>
          <w:noProof/>
          <w:kern w:val="2"/>
          <w:sz w:val="24"/>
          <w:szCs w:val="24"/>
          <w:lang w:val="en-SE" w:eastAsia="zh-CN"/>
          <w14:ligatures w14:val="standardContextual"/>
        </w:rPr>
        <w:tab/>
      </w:r>
      <w:r w:rsidRPr="00B0179B">
        <w:rPr>
          <w:noProof/>
          <w:lang w:eastAsia="zh-CN"/>
        </w:rPr>
        <w:t>UE Reachability Info Notify</w:t>
      </w:r>
      <w:r>
        <w:rPr>
          <w:noProof/>
        </w:rPr>
        <w:tab/>
      </w:r>
      <w:r>
        <w:rPr>
          <w:noProof/>
        </w:rPr>
        <w:fldChar w:fldCharType="begin"/>
      </w:r>
      <w:r>
        <w:rPr>
          <w:noProof/>
        </w:rPr>
        <w:instrText xml:space="preserve"> PAGEREF _Toc199238532 \h </w:instrText>
      </w:r>
      <w:r>
        <w:rPr>
          <w:noProof/>
        </w:rPr>
      </w:r>
      <w:r>
        <w:rPr>
          <w:noProof/>
        </w:rPr>
        <w:fldChar w:fldCharType="separate"/>
      </w:r>
      <w:r>
        <w:rPr>
          <w:noProof/>
        </w:rPr>
        <w:t>304</w:t>
      </w:r>
      <w:r>
        <w:rPr>
          <w:noProof/>
        </w:rPr>
        <w:fldChar w:fldCharType="end"/>
      </w:r>
    </w:p>
    <w:p w14:paraId="2F9AB2CF" w14:textId="49735F5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6.3.5.2.1</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_Toc199238533 \h </w:instrText>
      </w:r>
      <w:r>
        <w:rPr>
          <w:noProof/>
        </w:rPr>
      </w:r>
      <w:r>
        <w:rPr>
          <w:noProof/>
        </w:rPr>
        <w:fldChar w:fldCharType="separate"/>
      </w:r>
      <w:r>
        <w:rPr>
          <w:noProof/>
        </w:rPr>
        <w:t>304</w:t>
      </w:r>
      <w:r>
        <w:rPr>
          <w:noProof/>
        </w:rPr>
        <w:fldChar w:fldCharType="end"/>
      </w:r>
    </w:p>
    <w:p w14:paraId="5CCA70D6" w14:textId="3CD0C06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6.3.5.2.3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_Toc199238534 \h </w:instrText>
      </w:r>
      <w:r>
        <w:rPr>
          <w:noProof/>
        </w:rPr>
      </w:r>
      <w:r>
        <w:rPr>
          <w:noProof/>
        </w:rPr>
        <w:fldChar w:fldCharType="separate"/>
      </w:r>
      <w:r>
        <w:rPr>
          <w:noProof/>
        </w:rPr>
        <w:t>304</w:t>
      </w:r>
      <w:r>
        <w:rPr>
          <w:noProof/>
        </w:rPr>
        <w:fldChar w:fldCharType="end"/>
      </w:r>
    </w:p>
    <w:p w14:paraId="5D57A013" w14:textId="494072C0"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6.3.5.2.3.1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_Toc199238535 \h </w:instrText>
      </w:r>
      <w:r>
        <w:rPr>
          <w:noProof/>
        </w:rPr>
      </w:r>
      <w:r>
        <w:rPr>
          <w:noProof/>
        </w:rPr>
        <w:fldChar w:fldCharType="separate"/>
      </w:r>
      <w:r>
        <w:rPr>
          <w:noProof/>
        </w:rPr>
        <w:t>304</w:t>
      </w:r>
      <w:r>
        <w:rPr>
          <w:noProof/>
        </w:rPr>
        <w:fldChar w:fldCharType="end"/>
      </w:r>
    </w:p>
    <w:p w14:paraId="05A4ED0C" w14:textId="3E3B4629"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6.3.6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_Toc199238536 \h </w:instrText>
      </w:r>
      <w:r>
        <w:rPr>
          <w:noProof/>
        </w:rPr>
      </w:r>
      <w:r>
        <w:rPr>
          <w:noProof/>
        </w:rPr>
        <w:fldChar w:fldCharType="separate"/>
      </w:r>
      <w:r>
        <w:rPr>
          <w:noProof/>
        </w:rPr>
        <w:t>305</w:t>
      </w:r>
      <w:r>
        <w:rPr>
          <w:noProof/>
        </w:rPr>
        <w:fldChar w:fldCharType="end"/>
      </w:r>
    </w:p>
    <w:p w14:paraId="2326874E" w14:textId="5C86BD1D"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6.3.6.1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_Toc199238537 \h </w:instrText>
      </w:r>
      <w:r>
        <w:rPr>
          <w:noProof/>
        </w:rPr>
      </w:r>
      <w:r>
        <w:rPr>
          <w:noProof/>
        </w:rPr>
        <w:fldChar w:fldCharType="separate"/>
      </w:r>
      <w:r>
        <w:rPr>
          <w:noProof/>
        </w:rPr>
        <w:t>305</w:t>
      </w:r>
      <w:r>
        <w:rPr>
          <w:noProof/>
        </w:rPr>
        <w:fldChar w:fldCharType="end"/>
      </w:r>
    </w:p>
    <w:p w14:paraId="182179AE" w14:textId="0371D9C2"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6.3.6.2</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Structured data types</w:t>
      </w:r>
      <w:r>
        <w:rPr>
          <w:noProof/>
        </w:rPr>
        <w:tab/>
      </w:r>
      <w:r>
        <w:rPr>
          <w:noProof/>
        </w:rPr>
        <w:fldChar w:fldCharType="begin"/>
      </w:r>
      <w:r>
        <w:rPr>
          <w:noProof/>
        </w:rPr>
        <w:instrText xml:space="preserve"> PAGEREF _Toc199238538 \h </w:instrText>
      </w:r>
      <w:r>
        <w:rPr>
          <w:noProof/>
        </w:rPr>
      </w:r>
      <w:r>
        <w:rPr>
          <w:noProof/>
        </w:rPr>
        <w:fldChar w:fldCharType="separate"/>
      </w:r>
      <w:r>
        <w:rPr>
          <w:noProof/>
        </w:rPr>
        <w:t>306</w:t>
      </w:r>
      <w:r>
        <w:rPr>
          <w:noProof/>
        </w:rPr>
        <w:fldChar w:fldCharType="end"/>
      </w:r>
    </w:p>
    <w:p w14:paraId="5745C07B" w14:textId="1E285DE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_Toc199238539 \h </w:instrText>
      </w:r>
      <w:r>
        <w:rPr>
          <w:noProof/>
        </w:rPr>
      </w:r>
      <w:r>
        <w:rPr>
          <w:noProof/>
        </w:rPr>
        <w:fldChar w:fldCharType="separate"/>
      </w:r>
      <w:r>
        <w:rPr>
          <w:noProof/>
        </w:rPr>
        <w:t>306</w:t>
      </w:r>
      <w:r>
        <w:rPr>
          <w:noProof/>
        </w:rPr>
        <w:fldChar w:fldCharType="end"/>
      </w:r>
    </w:p>
    <w:p w14:paraId="29F61856" w14:textId="60CE5B7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6.3.6.2.2</w:t>
      </w:r>
      <w:r>
        <w:rPr>
          <w:rFonts w:asciiTheme="minorHAnsi" w:eastAsiaTheme="minorEastAsia" w:hAnsiTheme="minorHAnsi" w:cstheme="minorBidi"/>
          <w:noProof/>
          <w:kern w:val="2"/>
          <w:sz w:val="24"/>
          <w:szCs w:val="24"/>
          <w:lang w:val="en-SE" w:eastAsia="zh-CN"/>
          <w14:ligatures w14:val="standardContextual"/>
        </w:rPr>
        <w:tab/>
      </w:r>
      <w:r>
        <w:rPr>
          <w:noProof/>
        </w:rPr>
        <w:t>Type: EnableUeReachabilityReqData</w:t>
      </w:r>
      <w:r>
        <w:rPr>
          <w:noProof/>
        </w:rPr>
        <w:tab/>
      </w:r>
      <w:r>
        <w:rPr>
          <w:noProof/>
        </w:rPr>
        <w:fldChar w:fldCharType="begin"/>
      </w:r>
      <w:r>
        <w:rPr>
          <w:noProof/>
        </w:rPr>
        <w:instrText xml:space="preserve"> PAGEREF _Toc199238540 \h </w:instrText>
      </w:r>
      <w:r>
        <w:rPr>
          <w:noProof/>
        </w:rPr>
      </w:r>
      <w:r>
        <w:rPr>
          <w:noProof/>
        </w:rPr>
        <w:fldChar w:fldCharType="separate"/>
      </w:r>
      <w:r>
        <w:rPr>
          <w:noProof/>
        </w:rPr>
        <w:t>307</w:t>
      </w:r>
      <w:r>
        <w:rPr>
          <w:noProof/>
        </w:rPr>
        <w:fldChar w:fldCharType="end"/>
      </w:r>
    </w:p>
    <w:p w14:paraId="61105310" w14:textId="1122E4E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6.3.6.2.3</w:t>
      </w:r>
      <w:r>
        <w:rPr>
          <w:rFonts w:asciiTheme="minorHAnsi" w:eastAsiaTheme="minorEastAsia" w:hAnsiTheme="minorHAnsi" w:cstheme="minorBidi"/>
          <w:noProof/>
          <w:kern w:val="2"/>
          <w:sz w:val="24"/>
          <w:szCs w:val="24"/>
          <w:lang w:val="en-SE" w:eastAsia="zh-CN"/>
          <w14:ligatures w14:val="standardContextual"/>
        </w:rPr>
        <w:tab/>
      </w:r>
      <w:r>
        <w:rPr>
          <w:noProof/>
        </w:rPr>
        <w:t>Type: EnableUeReachabilityRspData</w:t>
      </w:r>
      <w:r>
        <w:rPr>
          <w:noProof/>
        </w:rPr>
        <w:tab/>
      </w:r>
      <w:r>
        <w:rPr>
          <w:noProof/>
        </w:rPr>
        <w:fldChar w:fldCharType="begin"/>
      </w:r>
      <w:r>
        <w:rPr>
          <w:noProof/>
        </w:rPr>
        <w:instrText xml:space="preserve"> PAGEREF _Toc199238541 \h </w:instrText>
      </w:r>
      <w:r>
        <w:rPr>
          <w:noProof/>
        </w:rPr>
      </w:r>
      <w:r>
        <w:rPr>
          <w:noProof/>
        </w:rPr>
        <w:fldChar w:fldCharType="separate"/>
      </w:r>
      <w:r>
        <w:rPr>
          <w:noProof/>
        </w:rPr>
        <w:t>307</w:t>
      </w:r>
      <w:r>
        <w:rPr>
          <w:noProof/>
        </w:rPr>
        <w:fldChar w:fldCharType="end"/>
      </w:r>
    </w:p>
    <w:p w14:paraId="4A4F7304" w14:textId="2F93D6B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6.3.6.2.4</w:t>
      </w:r>
      <w:r>
        <w:rPr>
          <w:rFonts w:asciiTheme="minorHAnsi" w:eastAsiaTheme="minorEastAsia" w:hAnsiTheme="minorHAnsi" w:cstheme="minorBidi"/>
          <w:noProof/>
          <w:kern w:val="2"/>
          <w:sz w:val="24"/>
          <w:szCs w:val="24"/>
          <w:lang w:val="en-SE" w:eastAsia="zh-CN"/>
          <w14:ligatures w14:val="standardContextual"/>
        </w:rPr>
        <w:tab/>
      </w:r>
      <w:r>
        <w:rPr>
          <w:noProof/>
        </w:rPr>
        <w:t>Type: UeContextInfo</w:t>
      </w:r>
      <w:r>
        <w:rPr>
          <w:noProof/>
        </w:rPr>
        <w:tab/>
      </w:r>
      <w:r>
        <w:rPr>
          <w:noProof/>
        </w:rPr>
        <w:fldChar w:fldCharType="begin"/>
      </w:r>
      <w:r>
        <w:rPr>
          <w:noProof/>
        </w:rPr>
        <w:instrText xml:space="preserve"> PAGEREF _Toc199238542 \h </w:instrText>
      </w:r>
      <w:r>
        <w:rPr>
          <w:noProof/>
        </w:rPr>
      </w:r>
      <w:r>
        <w:rPr>
          <w:noProof/>
        </w:rPr>
        <w:fldChar w:fldCharType="separate"/>
      </w:r>
      <w:r>
        <w:rPr>
          <w:noProof/>
        </w:rPr>
        <w:t>308</w:t>
      </w:r>
      <w:r>
        <w:rPr>
          <w:noProof/>
        </w:rPr>
        <w:fldChar w:fldCharType="end"/>
      </w:r>
    </w:p>
    <w:p w14:paraId="64FC3100" w14:textId="54A579D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val="en-SE" w:eastAsia="zh-CN"/>
          <w14:ligatures w14:val="standardContextual"/>
        </w:rPr>
        <w:tab/>
      </w:r>
      <w:r>
        <w:rPr>
          <w:noProof/>
        </w:rPr>
        <w:t>Type: ProblemDetailsEnableUeReachability</w:t>
      </w:r>
      <w:r>
        <w:rPr>
          <w:noProof/>
        </w:rPr>
        <w:tab/>
      </w:r>
      <w:r>
        <w:rPr>
          <w:noProof/>
        </w:rPr>
        <w:fldChar w:fldCharType="begin"/>
      </w:r>
      <w:r>
        <w:rPr>
          <w:noProof/>
        </w:rPr>
        <w:instrText xml:space="preserve"> PAGEREF _Toc199238543 \h </w:instrText>
      </w:r>
      <w:r>
        <w:rPr>
          <w:noProof/>
        </w:rPr>
      </w:r>
      <w:r>
        <w:rPr>
          <w:noProof/>
        </w:rPr>
        <w:fldChar w:fldCharType="separate"/>
      </w:r>
      <w:r>
        <w:rPr>
          <w:noProof/>
        </w:rPr>
        <w:t>308</w:t>
      </w:r>
      <w:r>
        <w:rPr>
          <w:noProof/>
        </w:rPr>
        <w:fldChar w:fldCharType="end"/>
      </w:r>
    </w:p>
    <w:p w14:paraId="39F0B0F4" w14:textId="3770BEE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6.3.6.2.6</w:t>
      </w:r>
      <w:r>
        <w:rPr>
          <w:rFonts w:asciiTheme="minorHAnsi" w:eastAsiaTheme="minorEastAsia" w:hAnsiTheme="minorHAnsi" w:cstheme="minorBidi"/>
          <w:noProof/>
          <w:kern w:val="2"/>
          <w:sz w:val="24"/>
          <w:szCs w:val="24"/>
          <w:lang w:val="en-SE" w:eastAsia="zh-CN"/>
          <w14:ligatures w14:val="standardContextual"/>
        </w:rPr>
        <w:tab/>
      </w:r>
      <w:r>
        <w:rPr>
          <w:noProof/>
        </w:rPr>
        <w:t>Type: AdditionInfoEnableUeReachability</w:t>
      </w:r>
      <w:r>
        <w:rPr>
          <w:noProof/>
        </w:rPr>
        <w:tab/>
      </w:r>
      <w:r>
        <w:rPr>
          <w:noProof/>
        </w:rPr>
        <w:fldChar w:fldCharType="begin"/>
      </w:r>
      <w:r>
        <w:rPr>
          <w:noProof/>
        </w:rPr>
        <w:instrText xml:space="preserve"> PAGEREF _Toc199238544 \h </w:instrText>
      </w:r>
      <w:r>
        <w:rPr>
          <w:noProof/>
        </w:rPr>
      </w:r>
      <w:r>
        <w:rPr>
          <w:noProof/>
        </w:rPr>
        <w:fldChar w:fldCharType="separate"/>
      </w:r>
      <w:r>
        <w:rPr>
          <w:noProof/>
        </w:rPr>
        <w:t>308</w:t>
      </w:r>
      <w:r>
        <w:rPr>
          <w:noProof/>
        </w:rPr>
        <w:fldChar w:fldCharType="end"/>
      </w:r>
    </w:p>
    <w:p w14:paraId="61C16651" w14:textId="1451A24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6.3.6.2.7</w:t>
      </w:r>
      <w:r>
        <w:rPr>
          <w:rFonts w:asciiTheme="minorHAnsi" w:eastAsiaTheme="minorEastAsia" w:hAnsiTheme="minorHAnsi" w:cstheme="minorBidi"/>
          <w:noProof/>
          <w:kern w:val="2"/>
          <w:sz w:val="24"/>
          <w:szCs w:val="24"/>
          <w:lang w:val="en-SE" w:eastAsia="zh-CN"/>
          <w14:ligatures w14:val="standardContextual"/>
        </w:rPr>
        <w:tab/>
      </w:r>
      <w:r>
        <w:rPr>
          <w:noProof/>
        </w:rPr>
        <w:t>Type: EnableGroupReachabilityReqData</w:t>
      </w:r>
      <w:r>
        <w:rPr>
          <w:noProof/>
        </w:rPr>
        <w:tab/>
      </w:r>
      <w:r>
        <w:rPr>
          <w:noProof/>
        </w:rPr>
        <w:fldChar w:fldCharType="begin"/>
      </w:r>
      <w:r>
        <w:rPr>
          <w:noProof/>
        </w:rPr>
        <w:instrText xml:space="preserve"> PAGEREF _Toc199238545 \h </w:instrText>
      </w:r>
      <w:r>
        <w:rPr>
          <w:noProof/>
        </w:rPr>
      </w:r>
      <w:r>
        <w:rPr>
          <w:noProof/>
        </w:rPr>
        <w:fldChar w:fldCharType="separate"/>
      </w:r>
      <w:r>
        <w:rPr>
          <w:noProof/>
        </w:rPr>
        <w:t>309</w:t>
      </w:r>
      <w:r>
        <w:rPr>
          <w:noProof/>
        </w:rPr>
        <w:fldChar w:fldCharType="end"/>
      </w:r>
    </w:p>
    <w:p w14:paraId="537F1DEC" w14:textId="31DAB6C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6.3.6.2.8</w:t>
      </w:r>
      <w:r>
        <w:rPr>
          <w:rFonts w:asciiTheme="minorHAnsi" w:eastAsiaTheme="minorEastAsia" w:hAnsiTheme="minorHAnsi" w:cstheme="minorBidi"/>
          <w:noProof/>
          <w:kern w:val="2"/>
          <w:sz w:val="24"/>
          <w:szCs w:val="24"/>
          <w:lang w:val="en-SE" w:eastAsia="zh-CN"/>
          <w14:ligatures w14:val="standardContextual"/>
        </w:rPr>
        <w:tab/>
      </w:r>
      <w:r>
        <w:rPr>
          <w:noProof/>
        </w:rPr>
        <w:t>Type: EnableGroupReachabilityRspData</w:t>
      </w:r>
      <w:r>
        <w:rPr>
          <w:noProof/>
        </w:rPr>
        <w:tab/>
      </w:r>
      <w:r>
        <w:rPr>
          <w:noProof/>
        </w:rPr>
        <w:fldChar w:fldCharType="begin"/>
      </w:r>
      <w:r>
        <w:rPr>
          <w:noProof/>
        </w:rPr>
        <w:instrText xml:space="preserve"> PAGEREF _Toc199238546 \h </w:instrText>
      </w:r>
      <w:r>
        <w:rPr>
          <w:noProof/>
        </w:rPr>
      </w:r>
      <w:r>
        <w:rPr>
          <w:noProof/>
        </w:rPr>
        <w:fldChar w:fldCharType="separate"/>
      </w:r>
      <w:r>
        <w:rPr>
          <w:noProof/>
        </w:rPr>
        <w:t>309</w:t>
      </w:r>
      <w:r>
        <w:rPr>
          <w:noProof/>
        </w:rPr>
        <w:fldChar w:fldCharType="end"/>
      </w:r>
    </w:p>
    <w:p w14:paraId="4EABC12C" w14:textId="3F90BED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6.3.6.2.9</w:t>
      </w:r>
      <w:r>
        <w:rPr>
          <w:rFonts w:asciiTheme="minorHAnsi" w:eastAsiaTheme="minorEastAsia" w:hAnsiTheme="minorHAnsi" w:cstheme="minorBidi"/>
          <w:noProof/>
          <w:kern w:val="2"/>
          <w:sz w:val="24"/>
          <w:szCs w:val="24"/>
          <w:lang w:val="en-SE" w:eastAsia="zh-CN"/>
          <w14:ligatures w14:val="standardContextual"/>
        </w:rPr>
        <w:tab/>
      </w:r>
      <w:r>
        <w:rPr>
          <w:noProof/>
        </w:rPr>
        <w:t>Type: UeInfo</w:t>
      </w:r>
      <w:r>
        <w:rPr>
          <w:noProof/>
        </w:rPr>
        <w:tab/>
      </w:r>
      <w:r>
        <w:rPr>
          <w:noProof/>
        </w:rPr>
        <w:fldChar w:fldCharType="begin"/>
      </w:r>
      <w:r>
        <w:rPr>
          <w:noProof/>
        </w:rPr>
        <w:instrText xml:space="preserve"> PAGEREF _Toc199238547 \h </w:instrText>
      </w:r>
      <w:r>
        <w:rPr>
          <w:noProof/>
        </w:rPr>
      </w:r>
      <w:r>
        <w:rPr>
          <w:noProof/>
        </w:rPr>
        <w:fldChar w:fldCharType="separate"/>
      </w:r>
      <w:r>
        <w:rPr>
          <w:noProof/>
        </w:rPr>
        <w:t>309</w:t>
      </w:r>
      <w:r>
        <w:rPr>
          <w:noProof/>
        </w:rPr>
        <w:fldChar w:fldCharType="end"/>
      </w:r>
    </w:p>
    <w:p w14:paraId="2E1E980A" w14:textId="74452EA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6.3.6.2.10</w:t>
      </w:r>
      <w:r>
        <w:rPr>
          <w:rFonts w:asciiTheme="minorHAnsi" w:eastAsiaTheme="minorEastAsia" w:hAnsiTheme="minorHAnsi" w:cstheme="minorBidi"/>
          <w:noProof/>
          <w:kern w:val="2"/>
          <w:sz w:val="24"/>
          <w:szCs w:val="24"/>
          <w:lang w:val="en-SE" w:eastAsia="zh-CN"/>
          <w14:ligatures w14:val="standardContextual"/>
        </w:rPr>
        <w:tab/>
      </w:r>
      <w:r>
        <w:rPr>
          <w:noProof/>
        </w:rPr>
        <w:t>Type: ReachabilityNotificationData</w:t>
      </w:r>
      <w:r>
        <w:rPr>
          <w:noProof/>
        </w:rPr>
        <w:tab/>
      </w:r>
      <w:r>
        <w:rPr>
          <w:noProof/>
        </w:rPr>
        <w:fldChar w:fldCharType="begin"/>
      </w:r>
      <w:r>
        <w:rPr>
          <w:noProof/>
        </w:rPr>
        <w:instrText xml:space="preserve"> PAGEREF _Toc199238548 \h </w:instrText>
      </w:r>
      <w:r>
        <w:rPr>
          <w:noProof/>
        </w:rPr>
      </w:r>
      <w:r>
        <w:rPr>
          <w:noProof/>
        </w:rPr>
        <w:fldChar w:fldCharType="separate"/>
      </w:r>
      <w:r>
        <w:rPr>
          <w:noProof/>
        </w:rPr>
        <w:t>309</w:t>
      </w:r>
      <w:r>
        <w:rPr>
          <w:noProof/>
        </w:rPr>
        <w:fldChar w:fldCharType="end"/>
      </w:r>
    </w:p>
    <w:p w14:paraId="66BB966A" w14:textId="0375437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6.3.6.2.11</w:t>
      </w:r>
      <w:r>
        <w:rPr>
          <w:rFonts w:asciiTheme="minorHAnsi" w:eastAsiaTheme="minorEastAsia" w:hAnsiTheme="minorHAnsi" w:cstheme="minorBidi"/>
          <w:noProof/>
          <w:kern w:val="2"/>
          <w:sz w:val="24"/>
          <w:szCs w:val="24"/>
          <w:lang w:val="en-SE" w:eastAsia="zh-CN"/>
          <w14:ligatures w14:val="standardContextual"/>
        </w:rPr>
        <w:tab/>
      </w:r>
      <w:r>
        <w:rPr>
          <w:noProof/>
        </w:rPr>
        <w:t>Type: ReachableUeInfo</w:t>
      </w:r>
      <w:r>
        <w:rPr>
          <w:noProof/>
        </w:rPr>
        <w:tab/>
      </w:r>
      <w:r>
        <w:rPr>
          <w:noProof/>
        </w:rPr>
        <w:fldChar w:fldCharType="begin"/>
      </w:r>
      <w:r>
        <w:rPr>
          <w:noProof/>
        </w:rPr>
        <w:instrText xml:space="preserve"> PAGEREF _Toc199238549 \h </w:instrText>
      </w:r>
      <w:r>
        <w:rPr>
          <w:noProof/>
        </w:rPr>
      </w:r>
      <w:r>
        <w:rPr>
          <w:noProof/>
        </w:rPr>
        <w:fldChar w:fldCharType="separate"/>
      </w:r>
      <w:r>
        <w:rPr>
          <w:noProof/>
        </w:rPr>
        <w:t>310</w:t>
      </w:r>
      <w:r>
        <w:rPr>
          <w:noProof/>
        </w:rPr>
        <w:fldChar w:fldCharType="end"/>
      </w:r>
    </w:p>
    <w:p w14:paraId="45865818" w14:textId="03BE8125"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6.3.6.2.12</w:t>
      </w:r>
      <w:r>
        <w:rPr>
          <w:rFonts w:asciiTheme="minorHAnsi" w:eastAsiaTheme="minorEastAsia" w:hAnsiTheme="minorHAnsi" w:cstheme="minorBidi"/>
          <w:noProof/>
          <w:kern w:val="2"/>
          <w:sz w:val="24"/>
          <w:szCs w:val="24"/>
          <w:lang w:val="en-SE" w:eastAsia="zh-CN"/>
          <w14:ligatures w14:val="standardContextual"/>
        </w:rPr>
        <w:tab/>
      </w:r>
      <w:r>
        <w:rPr>
          <w:noProof/>
        </w:rPr>
        <w:t>Type: QosFlowInfo</w:t>
      </w:r>
      <w:r>
        <w:rPr>
          <w:noProof/>
        </w:rPr>
        <w:tab/>
      </w:r>
      <w:r>
        <w:rPr>
          <w:noProof/>
        </w:rPr>
        <w:fldChar w:fldCharType="begin"/>
      </w:r>
      <w:r>
        <w:rPr>
          <w:noProof/>
        </w:rPr>
        <w:instrText xml:space="preserve"> PAGEREF _Toc199238550 \h </w:instrText>
      </w:r>
      <w:r>
        <w:rPr>
          <w:noProof/>
        </w:rPr>
      </w:r>
      <w:r>
        <w:rPr>
          <w:noProof/>
        </w:rPr>
        <w:fldChar w:fldCharType="separate"/>
      </w:r>
      <w:r>
        <w:rPr>
          <w:noProof/>
        </w:rPr>
        <w:t>310</w:t>
      </w:r>
      <w:r>
        <w:rPr>
          <w:noProof/>
        </w:rPr>
        <w:fldChar w:fldCharType="end"/>
      </w:r>
    </w:p>
    <w:p w14:paraId="4DEE66A9" w14:textId="5C1288CF"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6.3.6.3</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Simple data types and enumerations</w:t>
      </w:r>
      <w:r>
        <w:rPr>
          <w:noProof/>
        </w:rPr>
        <w:tab/>
      </w:r>
      <w:r>
        <w:rPr>
          <w:noProof/>
        </w:rPr>
        <w:fldChar w:fldCharType="begin"/>
      </w:r>
      <w:r>
        <w:rPr>
          <w:noProof/>
        </w:rPr>
        <w:instrText xml:space="preserve"> PAGEREF _Toc199238551 \h </w:instrText>
      </w:r>
      <w:r>
        <w:rPr>
          <w:noProof/>
        </w:rPr>
      </w:r>
      <w:r>
        <w:rPr>
          <w:noProof/>
        </w:rPr>
        <w:fldChar w:fldCharType="separate"/>
      </w:r>
      <w:r>
        <w:rPr>
          <w:noProof/>
        </w:rPr>
        <w:t>310</w:t>
      </w:r>
      <w:r>
        <w:rPr>
          <w:noProof/>
        </w:rPr>
        <w:fldChar w:fldCharType="end"/>
      </w:r>
    </w:p>
    <w:p w14:paraId="4DE54858" w14:textId="73896FC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_Toc199238552 \h </w:instrText>
      </w:r>
      <w:r>
        <w:rPr>
          <w:noProof/>
        </w:rPr>
      </w:r>
      <w:r>
        <w:rPr>
          <w:noProof/>
        </w:rPr>
        <w:fldChar w:fldCharType="separate"/>
      </w:r>
      <w:r>
        <w:rPr>
          <w:noProof/>
        </w:rPr>
        <w:t>310</w:t>
      </w:r>
      <w:r>
        <w:rPr>
          <w:noProof/>
        </w:rPr>
        <w:fldChar w:fldCharType="end"/>
      </w:r>
    </w:p>
    <w:p w14:paraId="701547D6" w14:textId="49EF1FC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_Toc199238553 \h </w:instrText>
      </w:r>
      <w:r>
        <w:rPr>
          <w:noProof/>
        </w:rPr>
      </w:r>
      <w:r>
        <w:rPr>
          <w:noProof/>
        </w:rPr>
        <w:fldChar w:fldCharType="separate"/>
      </w:r>
      <w:r>
        <w:rPr>
          <w:noProof/>
        </w:rPr>
        <w:t>310</w:t>
      </w:r>
      <w:r>
        <w:rPr>
          <w:noProof/>
        </w:rPr>
        <w:fldChar w:fldCharType="end"/>
      </w:r>
    </w:p>
    <w:p w14:paraId="7B71BDD9" w14:textId="501BB92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6.3.6.3.3</w:t>
      </w:r>
      <w:r>
        <w:rPr>
          <w:rFonts w:asciiTheme="minorHAnsi" w:eastAsiaTheme="minorEastAsia" w:hAnsiTheme="minorHAnsi" w:cstheme="minorBidi"/>
          <w:noProof/>
          <w:kern w:val="2"/>
          <w:sz w:val="24"/>
          <w:szCs w:val="24"/>
          <w:lang w:val="en-SE" w:eastAsia="zh-CN"/>
          <w14:ligatures w14:val="standardContextual"/>
        </w:rPr>
        <w:tab/>
      </w:r>
      <w:r>
        <w:rPr>
          <w:noProof/>
        </w:rPr>
        <w:t>Enumeration: UeContextInfoClass</w:t>
      </w:r>
      <w:r>
        <w:rPr>
          <w:noProof/>
        </w:rPr>
        <w:tab/>
      </w:r>
      <w:r>
        <w:rPr>
          <w:noProof/>
        </w:rPr>
        <w:fldChar w:fldCharType="begin"/>
      </w:r>
      <w:r>
        <w:rPr>
          <w:noProof/>
        </w:rPr>
        <w:instrText xml:space="preserve"> PAGEREF _Toc199238554 \h </w:instrText>
      </w:r>
      <w:r>
        <w:rPr>
          <w:noProof/>
        </w:rPr>
      </w:r>
      <w:r>
        <w:rPr>
          <w:noProof/>
        </w:rPr>
        <w:fldChar w:fldCharType="separate"/>
      </w:r>
      <w:r>
        <w:rPr>
          <w:noProof/>
        </w:rPr>
        <w:t>310</w:t>
      </w:r>
      <w:r>
        <w:rPr>
          <w:noProof/>
        </w:rPr>
        <w:fldChar w:fldCharType="end"/>
      </w:r>
    </w:p>
    <w:p w14:paraId="558D1741" w14:textId="720B34D4"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6.3.6.4</w:t>
      </w:r>
      <w:r>
        <w:rPr>
          <w:rFonts w:asciiTheme="minorHAnsi" w:eastAsiaTheme="minorEastAsia" w:hAnsiTheme="minorHAnsi" w:cstheme="minorBidi"/>
          <w:noProof/>
          <w:kern w:val="2"/>
          <w:sz w:val="24"/>
          <w:szCs w:val="24"/>
          <w:lang w:val="en-SE" w:eastAsia="zh-CN"/>
          <w14:ligatures w14:val="standardContextual"/>
        </w:rPr>
        <w:tab/>
      </w:r>
      <w:r>
        <w:rPr>
          <w:noProof/>
        </w:rPr>
        <w:t>Binary data</w:t>
      </w:r>
      <w:r>
        <w:rPr>
          <w:noProof/>
        </w:rPr>
        <w:tab/>
      </w:r>
      <w:r>
        <w:rPr>
          <w:noProof/>
        </w:rPr>
        <w:fldChar w:fldCharType="begin"/>
      </w:r>
      <w:r>
        <w:rPr>
          <w:noProof/>
        </w:rPr>
        <w:instrText xml:space="preserve"> PAGEREF _Toc199238555 \h </w:instrText>
      </w:r>
      <w:r>
        <w:rPr>
          <w:noProof/>
        </w:rPr>
      </w:r>
      <w:r>
        <w:rPr>
          <w:noProof/>
        </w:rPr>
        <w:fldChar w:fldCharType="separate"/>
      </w:r>
      <w:r>
        <w:rPr>
          <w:noProof/>
        </w:rPr>
        <w:t>311</w:t>
      </w:r>
      <w:r>
        <w:rPr>
          <w:noProof/>
        </w:rPr>
        <w:fldChar w:fldCharType="end"/>
      </w:r>
    </w:p>
    <w:p w14:paraId="20C20855" w14:textId="5F4F8F24"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6.3.7</w:t>
      </w:r>
      <w:r>
        <w:rPr>
          <w:rFonts w:asciiTheme="minorHAnsi" w:eastAsiaTheme="minorEastAsia" w:hAnsiTheme="minorHAnsi" w:cstheme="minorBidi"/>
          <w:noProof/>
          <w:kern w:val="2"/>
          <w:sz w:val="24"/>
          <w:szCs w:val="24"/>
          <w:lang w:val="en-SE" w:eastAsia="zh-CN"/>
          <w14:ligatures w14:val="standardContextual"/>
        </w:rPr>
        <w:tab/>
      </w:r>
      <w:r>
        <w:rPr>
          <w:noProof/>
        </w:rPr>
        <w:t>Error Handling</w:t>
      </w:r>
      <w:r>
        <w:rPr>
          <w:noProof/>
        </w:rPr>
        <w:tab/>
      </w:r>
      <w:r>
        <w:rPr>
          <w:noProof/>
        </w:rPr>
        <w:fldChar w:fldCharType="begin"/>
      </w:r>
      <w:r>
        <w:rPr>
          <w:noProof/>
        </w:rPr>
        <w:instrText xml:space="preserve"> PAGEREF _Toc199238556 \h </w:instrText>
      </w:r>
      <w:r>
        <w:rPr>
          <w:noProof/>
        </w:rPr>
      </w:r>
      <w:r>
        <w:rPr>
          <w:noProof/>
        </w:rPr>
        <w:fldChar w:fldCharType="separate"/>
      </w:r>
      <w:r>
        <w:rPr>
          <w:noProof/>
        </w:rPr>
        <w:t>311</w:t>
      </w:r>
      <w:r>
        <w:rPr>
          <w:noProof/>
        </w:rPr>
        <w:fldChar w:fldCharType="end"/>
      </w:r>
    </w:p>
    <w:p w14:paraId="4EC6780C" w14:textId="04615B8F"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6.3.7.1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_Toc199238557 \h </w:instrText>
      </w:r>
      <w:r>
        <w:rPr>
          <w:noProof/>
        </w:rPr>
      </w:r>
      <w:r>
        <w:rPr>
          <w:noProof/>
        </w:rPr>
        <w:fldChar w:fldCharType="separate"/>
      </w:r>
      <w:r>
        <w:rPr>
          <w:noProof/>
        </w:rPr>
        <w:t>311</w:t>
      </w:r>
      <w:r>
        <w:rPr>
          <w:noProof/>
        </w:rPr>
        <w:fldChar w:fldCharType="end"/>
      </w:r>
    </w:p>
    <w:p w14:paraId="2EF85607" w14:textId="48A09715"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6.3.7.2</w:t>
      </w:r>
      <w:r>
        <w:rPr>
          <w:rFonts w:asciiTheme="minorHAnsi" w:eastAsiaTheme="minorEastAsia" w:hAnsiTheme="minorHAnsi" w:cstheme="minorBidi"/>
          <w:noProof/>
          <w:kern w:val="2"/>
          <w:sz w:val="24"/>
          <w:szCs w:val="24"/>
          <w:lang w:val="en-SE" w:eastAsia="zh-CN"/>
          <w14:ligatures w14:val="standardContextual"/>
        </w:rPr>
        <w:tab/>
      </w:r>
      <w:r>
        <w:rPr>
          <w:noProof/>
        </w:rPr>
        <w:t>Protocol Errors</w:t>
      </w:r>
      <w:r>
        <w:rPr>
          <w:noProof/>
        </w:rPr>
        <w:tab/>
      </w:r>
      <w:r>
        <w:rPr>
          <w:noProof/>
        </w:rPr>
        <w:fldChar w:fldCharType="begin"/>
      </w:r>
      <w:r>
        <w:rPr>
          <w:noProof/>
        </w:rPr>
        <w:instrText xml:space="preserve"> PAGEREF _Toc199238558 \h </w:instrText>
      </w:r>
      <w:r>
        <w:rPr>
          <w:noProof/>
        </w:rPr>
      </w:r>
      <w:r>
        <w:rPr>
          <w:noProof/>
        </w:rPr>
        <w:fldChar w:fldCharType="separate"/>
      </w:r>
      <w:r>
        <w:rPr>
          <w:noProof/>
        </w:rPr>
        <w:t>311</w:t>
      </w:r>
      <w:r>
        <w:rPr>
          <w:noProof/>
        </w:rPr>
        <w:fldChar w:fldCharType="end"/>
      </w:r>
    </w:p>
    <w:p w14:paraId="08091314" w14:textId="10034A2D"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6.3.7.3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_Toc199238559 \h </w:instrText>
      </w:r>
      <w:r>
        <w:rPr>
          <w:noProof/>
        </w:rPr>
      </w:r>
      <w:r>
        <w:rPr>
          <w:noProof/>
        </w:rPr>
        <w:fldChar w:fldCharType="separate"/>
      </w:r>
      <w:r>
        <w:rPr>
          <w:noProof/>
        </w:rPr>
        <w:t>311</w:t>
      </w:r>
      <w:r>
        <w:rPr>
          <w:noProof/>
        </w:rPr>
        <w:fldChar w:fldCharType="end"/>
      </w:r>
    </w:p>
    <w:p w14:paraId="5F2D9325" w14:textId="05B018E4"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6.3.8</w:t>
      </w:r>
      <w:r>
        <w:rPr>
          <w:rFonts w:asciiTheme="minorHAnsi" w:eastAsiaTheme="minorEastAsia" w:hAnsiTheme="minorHAnsi" w:cstheme="minorBidi"/>
          <w:noProof/>
          <w:kern w:val="2"/>
          <w:sz w:val="24"/>
          <w:szCs w:val="24"/>
          <w:lang w:val="en-SE" w:eastAsia="zh-CN"/>
          <w14:ligatures w14:val="standardContextual"/>
        </w:rPr>
        <w:tab/>
      </w:r>
      <w:r>
        <w:rPr>
          <w:noProof/>
        </w:rPr>
        <w:t>Feature Negotiation</w:t>
      </w:r>
      <w:r>
        <w:rPr>
          <w:noProof/>
        </w:rPr>
        <w:tab/>
      </w:r>
      <w:r>
        <w:rPr>
          <w:noProof/>
        </w:rPr>
        <w:fldChar w:fldCharType="begin"/>
      </w:r>
      <w:r>
        <w:rPr>
          <w:noProof/>
        </w:rPr>
        <w:instrText xml:space="preserve"> PAGEREF _Toc199238560 \h </w:instrText>
      </w:r>
      <w:r>
        <w:rPr>
          <w:noProof/>
        </w:rPr>
      </w:r>
      <w:r>
        <w:rPr>
          <w:noProof/>
        </w:rPr>
        <w:fldChar w:fldCharType="separate"/>
      </w:r>
      <w:r>
        <w:rPr>
          <w:noProof/>
        </w:rPr>
        <w:t>311</w:t>
      </w:r>
      <w:r>
        <w:rPr>
          <w:noProof/>
        </w:rPr>
        <w:fldChar w:fldCharType="end"/>
      </w:r>
    </w:p>
    <w:p w14:paraId="7272EB13" w14:textId="20C5CECC"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6.3.9</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Security</w:t>
      </w:r>
      <w:r>
        <w:rPr>
          <w:noProof/>
        </w:rPr>
        <w:tab/>
      </w:r>
      <w:r>
        <w:rPr>
          <w:noProof/>
        </w:rPr>
        <w:fldChar w:fldCharType="begin"/>
      </w:r>
      <w:r>
        <w:rPr>
          <w:noProof/>
        </w:rPr>
        <w:instrText xml:space="preserve"> PAGEREF _Toc199238561 \h </w:instrText>
      </w:r>
      <w:r>
        <w:rPr>
          <w:noProof/>
        </w:rPr>
      </w:r>
      <w:r>
        <w:rPr>
          <w:noProof/>
        </w:rPr>
        <w:fldChar w:fldCharType="separate"/>
      </w:r>
      <w:r>
        <w:rPr>
          <w:noProof/>
        </w:rPr>
        <w:t>312</w:t>
      </w:r>
      <w:r>
        <w:rPr>
          <w:noProof/>
        </w:rPr>
        <w:fldChar w:fldCharType="end"/>
      </w:r>
    </w:p>
    <w:p w14:paraId="3DB122AD" w14:textId="199C59F9"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6.3.10</w:t>
      </w:r>
      <w:r>
        <w:rPr>
          <w:rFonts w:asciiTheme="minorHAnsi" w:eastAsiaTheme="minorEastAsia" w:hAnsiTheme="minorHAnsi" w:cstheme="minorBidi"/>
          <w:noProof/>
          <w:kern w:val="2"/>
          <w:sz w:val="24"/>
          <w:szCs w:val="24"/>
          <w:lang w:val="en-SE" w:eastAsia="zh-CN"/>
          <w14:ligatures w14:val="standardContextual"/>
        </w:rPr>
        <w:tab/>
      </w:r>
      <w:r>
        <w:rPr>
          <w:noProof/>
        </w:rPr>
        <w:t>HTTP redirection</w:t>
      </w:r>
      <w:r>
        <w:rPr>
          <w:noProof/>
        </w:rPr>
        <w:tab/>
      </w:r>
      <w:r>
        <w:rPr>
          <w:noProof/>
        </w:rPr>
        <w:fldChar w:fldCharType="begin"/>
      </w:r>
      <w:r>
        <w:rPr>
          <w:noProof/>
        </w:rPr>
        <w:instrText xml:space="preserve"> PAGEREF _Toc199238562 \h </w:instrText>
      </w:r>
      <w:r>
        <w:rPr>
          <w:noProof/>
        </w:rPr>
      </w:r>
      <w:r>
        <w:rPr>
          <w:noProof/>
        </w:rPr>
        <w:fldChar w:fldCharType="separate"/>
      </w:r>
      <w:r>
        <w:rPr>
          <w:noProof/>
        </w:rPr>
        <w:t>313</w:t>
      </w:r>
      <w:r>
        <w:rPr>
          <w:noProof/>
        </w:rPr>
        <w:fldChar w:fldCharType="end"/>
      </w:r>
    </w:p>
    <w:p w14:paraId="4F8C1A8B" w14:textId="3933260E"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6.4</w:t>
      </w:r>
      <w:r>
        <w:rPr>
          <w:rFonts w:asciiTheme="minorHAnsi" w:eastAsiaTheme="minorEastAsia" w:hAnsiTheme="minorHAnsi" w:cstheme="minorBidi"/>
          <w:noProof/>
          <w:kern w:val="2"/>
          <w:sz w:val="24"/>
          <w:szCs w:val="24"/>
          <w:lang w:val="en-SE" w:eastAsia="zh-CN"/>
          <w14:ligatures w14:val="standardContextual"/>
        </w:rPr>
        <w:tab/>
      </w:r>
      <w:r>
        <w:rPr>
          <w:noProof/>
        </w:rPr>
        <w:t>Namf_Location Service API</w:t>
      </w:r>
      <w:r>
        <w:rPr>
          <w:noProof/>
        </w:rPr>
        <w:tab/>
      </w:r>
      <w:r>
        <w:rPr>
          <w:noProof/>
        </w:rPr>
        <w:fldChar w:fldCharType="begin"/>
      </w:r>
      <w:r>
        <w:rPr>
          <w:noProof/>
        </w:rPr>
        <w:instrText xml:space="preserve"> PAGEREF _Toc199238563 \h </w:instrText>
      </w:r>
      <w:r>
        <w:rPr>
          <w:noProof/>
        </w:rPr>
      </w:r>
      <w:r>
        <w:rPr>
          <w:noProof/>
        </w:rPr>
        <w:fldChar w:fldCharType="separate"/>
      </w:r>
      <w:r>
        <w:rPr>
          <w:noProof/>
        </w:rPr>
        <w:t>313</w:t>
      </w:r>
      <w:r>
        <w:rPr>
          <w:noProof/>
        </w:rPr>
        <w:fldChar w:fldCharType="end"/>
      </w:r>
    </w:p>
    <w:p w14:paraId="4CE31C37" w14:textId="7EC8277D"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6.4.1</w:t>
      </w:r>
      <w:r>
        <w:rPr>
          <w:rFonts w:asciiTheme="minorHAnsi" w:eastAsiaTheme="minorEastAsia" w:hAnsiTheme="minorHAnsi" w:cstheme="minorBidi"/>
          <w:noProof/>
          <w:kern w:val="2"/>
          <w:sz w:val="24"/>
          <w:szCs w:val="24"/>
          <w:lang w:val="en-SE" w:eastAsia="zh-CN"/>
          <w14:ligatures w14:val="standardContextual"/>
        </w:rPr>
        <w:tab/>
      </w:r>
      <w:r>
        <w:rPr>
          <w:noProof/>
        </w:rPr>
        <w:t>API URI</w:t>
      </w:r>
      <w:r>
        <w:rPr>
          <w:noProof/>
        </w:rPr>
        <w:tab/>
      </w:r>
      <w:r>
        <w:rPr>
          <w:noProof/>
        </w:rPr>
        <w:fldChar w:fldCharType="begin"/>
      </w:r>
      <w:r>
        <w:rPr>
          <w:noProof/>
        </w:rPr>
        <w:instrText xml:space="preserve"> PAGEREF _Toc199238564 \h </w:instrText>
      </w:r>
      <w:r>
        <w:rPr>
          <w:noProof/>
        </w:rPr>
      </w:r>
      <w:r>
        <w:rPr>
          <w:noProof/>
        </w:rPr>
        <w:fldChar w:fldCharType="separate"/>
      </w:r>
      <w:r>
        <w:rPr>
          <w:noProof/>
        </w:rPr>
        <w:t>313</w:t>
      </w:r>
      <w:r>
        <w:rPr>
          <w:noProof/>
        </w:rPr>
        <w:fldChar w:fldCharType="end"/>
      </w:r>
    </w:p>
    <w:p w14:paraId="3FBE3C07" w14:textId="4F1D277D"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6.4.2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_Toc199238565 \h </w:instrText>
      </w:r>
      <w:r>
        <w:rPr>
          <w:noProof/>
        </w:rPr>
      </w:r>
      <w:r>
        <w:rPr>
          <w:noProof/>
        </w:rPr>
        <w:fldChar w:fldCharType="separate"/>
      </w:r>
      <w:r>
        <w:rPr>
          <w:noProof/>
        </w:rPr>
        <w:t>313</w:t>
      </w:r>
      <w:r>
        <w:rPr>
          <w:noProof/>
        </w:rPr>
        <w:fldChar w:fldCharType="end"/>
      </w:r>
    </w:p>
    <w:p w14:paraId="0011AE6A" w14:textId="0BF8152B"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lastRenderedPageBreak/>
        <w:t>6.4.2.1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_Toc199238566 \h </w:instrText>
      </w:r>
      <w:r>
        <w:rPr>
          <w:noProof/>
        </w:rPr>
      </w:r>
      <w:r>
        <w:rPr>
          <w:noProof/>
        </w:rPr>
        <w:fldChar w:fldCharType="separate"/>
      </w:r>
      <w:r>
        <w:rPr>
          <w:noProof/>
        </w:rPr>
        <w:t>313</w:t>
      </w:r>
      <w:r>
        <w:rPr>
          <w:noProof/>
        </w:rPr>
        <w:fldChar w:fldCharType="end"/>
      </w:r>
    </w:p>
    <w:p w14:paraId="415CD221" w14:textId="06B08CA0"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6.4.2.2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_Toc199238567 \h </w:instrText>
      </w:r>
      <w:r>
        <w:rPr>
          <w:noProof/>
        </w:rPr>
      </w:r>
      <w:r>
        <w:rPr>
          <w:noProof/>
        </w:rPr>
        <w:fldChar w:fldCharType="separate"/>
      </w:r>
      <w:r>
        <w:rPr>
          <w:noProof/>
        </w:rPr>
        <w:t>314</w:t>
      </w:r>
      <w:r>
        <w:rPr>
          <w:noProof/>
        </w:rPr>
        <w:fldChar w:fldCharType="end"/>
      </w:r>
    </w:p>
    <w:p w14:paraId="20F6099E" w14:textId="3A59BD9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_Toc199238568 \h </w:instrText>
      </w:r>
      <w:r>
        <w:rPr>
          <w:noProof/>
        </w:rPr>
      </w:r>
      <w:r>
        <w:rPr>
          <w:noProof/>
        </w:rPr>
        <w:fldChar w:fldCharType="separate"/>
      </w:r>
      <w:r>
        <w:rPr>
          <w:noProof/>
        </w:rPr>
        <w:t>314</w:t>
      </w:r>
      <w:r>
        <w:rPr>
          <w:noProof/>
        </w:rPr>
        <w:fldChar w:fldCharType="end"/>
      </w:r>
    </w:p>
    <w:p w14:paraId="19DBBA68" w14:textId="22CE72D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_Toc199238569 \h </w:instrText>
      </w:r>
      <w:r>
        <w:rPr>
          <w:noProof/>
        </w:rPr>
      </w:r>
      <w:r>
        <w:rPr>
          <w:noProof/>
        </w:rPr>
        <w:fldChar w:fldCharType="separate"/>
      </w:r>
      <w:r>
        <w:rPr>
          <w:noProof/>
        </w:rPr>
        <w:t>314</w:t>
      </w:r>
      <w:r>
        <w:rPr>
          <w:noProof/>
        </w:rPr>
        <w:fldChar w:fldCharType="end"/>
      </w:r>
    </w:p>
    <w:p w14:paraId="1D8AF09D" w14:textId="596DCD48"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6.4.2.3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_Toc199238570 \h </w:instrText>
      </w:r>
      <w:r>
        <w:rPr>
          <w:noProof/>
        </w:rPr>
      </w:r>
      <w:r>
        <w:rPr>
          <w:noProof/>
        </w:rPr>
        <w:fldChar w:fldCharType="separate"/>
      </w:r>
      <w:r>
        <w:rPr>
          <w:noProof/>
        </w:rPr>
        <w:t>314</w:t>
      </w:r>
      <w:r>
        <w:rPr>
          <w:noProof/>
        </w:rPr>
        <w:fldChar w:fldCharType="end"/>
      </w:r>
    </w:p>
    <w:p w14:paraId="763D7FCA" w14:textId="6DC6429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6.4.2.3.1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_Toc199238571 \h </w:instrText>
      </w:r>
      <w:r>
        <w:rPr>
          <w:noProof/>
        </w:rPr>
      </w:r>
      <w:r>
        <w:rPr>
          <w:noProof/>
        </w:rPr>
        <w:fldChar w:fldCharType="separate"/>
      </w:r>
      <w:r>
        <w:rPr>
          <w:noProof/>
        </w:rPr>
        <w:t>314</w:t>
      </w:r>
      <w:r>
        <w:rPr>
          <w:noProof/>
        </w:rPr>
        <w:fldChar w:fldCharType="end"/>
      </w:r>
    </w:p>
    <w:p w14:paraId="305C5089" w14:textId="1C47E225"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6.4.3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_Toc199238572 \h </w:instrText>
      </w:r>
      <w:r>
        <w:rPr>
          <w:noProof/>
        </w:rPr>
      </w:r>
      <w:r>
        <w:rPr>
          <w:noProof/>
        </w:rPr>
        <w:fldChar w:fldCharType="separate"/>
      </w:r>
      <w:r>
        <w:rPr>
          <w:noProof/>
        </w:rPr>
        <w:t>314</w:t>
      </w:r>
      <w:r>
        <w:rPr>
          <w:noProof/>
        </w:rPr>
        <w:fldChar w:fldCharType="end"/>
      </w:r>
    </w:p>
    <w:p w14:paraId="608A5DD3" w14:textId="09AAB96E"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6.4.3.1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_Toc199238573 \h </w:instrText>
      </w:r>
      <w:r>
        <w:rPr>
          <w:noProof/>
        </w:rPr>
      </w:r>
      <w:r>
        <w:rPr>
          <w:noProof/>
        </w:rPr>
        <w:fldChar w:fldCharType="separate"/>
      </w:r>
      <w:r>
        <w:rPr>
          <w:noProof/>
        </w:rPr>
        <w:t>314</w:t>
      </w:r>
      <w:r>
        <w:rPr>
          <w:noProof/>
        </w:rPr>
        <w:fldChar w:fldCharType="end"/>
      </w:r>
    </w:p>
    <w:p w14:paraId="373E617D" w14:textId="3AB6BCFE"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6.4.3.2</w:t>
      </w:r>
      <w:r>
        <w:rPr>
          <w:rFonts w:asciiTheme="minorHAnsi" w:eastAsiaTheme="minorEastAsia" w:hAnsiTheme="minorHAnsi" w:cstheme="minorBidi"/>
          <w:noProof/>
          <w:kern w:val="2"/>
          <w:sz w:val="24"/>
          <w:szCs w:val="24"/>
          <w:lang w:val="en-SE" w:eastAsia="zh-CN"/>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_Toc199238574 \h </w:instrText>
      </w:r>
      <w:r>
        <w:rPr>
          <w:noProof/>
        </w:rPr>
      </w:r>
      <w:r>
        <w:rPr>
          <w:noProof/>
        </w:rPr>
        <w:fldChar w:fldCharType="separate"/>
      </w:r>
      <w:r>
        <w:rPr>
          <w:noProof/>
        </w:rPr>
        <w:t>315</w:t>
      </w:r>
      <w:r>
        <w:rPr>
          <w:noProof/>
        </w:rPr>
        <w:fldChar w:fldCharType="end"/>
      </w:r>
    </w:p>
    <w:p w14:paraId="6F2EB938" w14:textId="4F5E33D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6.4.3.2.1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_Toc199238575 \h </w:instrText>
      </w:r>
      <w:r>
        <w:rPr>
          <w:noProof/>
        </w:rPr>
      </w:r>
      <w:r>
        <w:rPr>
          <w:noProof/>
        </w:rPr>
        <w:fldChar w:fldCharType="separate"/>
      </w:r>
      <w:r>
        <w:rPr>
          <w:noProof/>
        </w:rPr>
        <w:t>315</w:t>
      </w:r>
      <w:r>
        <w:rPr>
          <w:noProof/>
        </w:rPr>
        <w:fldChar w:fldCharType="end"/>
      </w:r>
    </w:p>
    <w:p w14:paraId="6E849E1D" w14:textId="6F3BA61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6.4.3.2.2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_Toc199238576 \h </w:instrText>
      </w:r>
      <w:r>
        <w:rPr>
          <w:noProof/>
        </w:rPr>
      </w:r>
      <w:r>
        <w:rPr>
          <w:noProof/>
        </w:rPr>
        <w:fldChar w:fldCharType="separate"/>
      </w:r>
      <w:r>
        <w:rPr>
          <w:noProof/>
        </w:rPr>
        <w:t>315</w:t>
      </w:r>
      <w:r>
        <w:rPr>
          <w:noProof/>
        </w:rPr>
        <w:fldChar w:fldCharType="end"/>
      </w:r>
    </w:p>
    <w:p w14:paraId="70B2B9A4" w14:textId="316D701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6.4.3.2.3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_Toc199238577 \h </w:instrText>
      </w:r>
      <w:r>
        <w:rPr>
          <w:noProof/>
        </w:rPr>
      </w:r>
      <w:r>
        <w:rPr>
          <w:noProof/>
        </w:rPr>
        <w:fldChar w:fldCharType="separate"/>
      </w:r>
      <w:r>
        <w:rPr>
          <w:noProof/>
        </w:rPr>
        <w:t>315</w:t>
      </w:r>
      <w:r>
        <w:rPr>
          <w:noProof/>
        </w:rPr>
        <w:fldChar w:fldCharType="end"/>
      </w:r>
    </w:p>
    <w:p w14:paraId="1388B334" w14:textId="00FF157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6.4.3.2.4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_Toc199238578 \h </w:instrText>
      </w:r>
      <w:r>
        <w:rPr>
          <w:noProof/>
        </w:rPr>
      </w:r>
      <w:r>
        <w:rPr>
          <w:noProof/>
        </w:rPr>
        <w:fldChar w:fldCharType="separate"/>
      </w:r>
      <w:r>
        <w:rPr>
          <w:noProof/>
        </w:rPr>
        <w:t>316</w:t>
      </w:r>
      <w:r>
        <w:rPr>
          <w:noProof/>
        </w:rPr>
        <w:fldChar w:fldCharType="end"/>
      </w:r>
    </w:p>
    <w:p w14:paraId="7E4F97A5" w14:textId="26EA30FE"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6.4.3.2.4.1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_Toc199238579 \h </w:instrText>
      </w:r>
      <w:r>
        <w:rPr>
          <w:noProof/>
        </w:rPr>
      </w:r>
      <w:r>
        <w:rPr>
          <w:noProof/>
        </w:rPr>
        <w:fldChar w:fldCharType="separate"/>
      </w:r>
      <w:r>
        <w:rPr>
          <w:noProof/>
        </w:rPr>
        <w:t>316</w:t>
      </w:r>
      <w:r>
        <w:rPr>
          <w:noProof/>
        </w:rPr>
        <w:fldChar w:fldCharType="end"/>
      </w:r>
    </w:p>
    <w:p w14:paraId="4E799944" w14:textId="0A3C0F32"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6.4.3.2.4.2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_Toc199238580 \h </w:instrText>
      </w:r>
      <w:r>
        <w:rPr>
          <w:noProof/>
        </w:rPr>
      </w:r>
      <w:r>
        <w:rPr>
          <w:noProof/>
        </w:rPr>
        <w:fldChar w:fldCharType="separate"/>
      </w:r>
      <w:r>
        <w:rPr>
          <w:noProof/>
        </w:rPr>
        <w:t>316</w:t>
      </w:r>
      <w:r>
        <w:rPr>
          <w:noProof/>
        </w:rPr>
        <w:fldChar w:fldCharType="end"/>
      </w:r>
    </w:p>
    <w:p w14:paraId="29F99727" w14:textId="46B9ECAA"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6.4.3.2.4.2.1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_Toc199238581 \h </w:instrText>
      </w:r>
      <w:r>
        <w:rPr>
          <w:noProof/>
        </w:rPr>
      </w:r>
      <w:r>
        <w:rPr>
          <w:noProof/>
        </w:rPr>
        <w:fldChar w:fldCharType="separate"/>
      </w:r>
      <w:r>
        <w:rPr>
          <w:noProof/>
        </w:rPr>
        <w:t>316</w:t>
      </w:r>
      <w:r>
        <w:rPr>
          <w:noProof/>
        </w:rPr>
        <w:fldChar w:fldCharType="end"/>
      </w:r>
    </w:p>
    <w:p w14:paraId="672877A6" w14:textId="08917F94"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6.4.3.2.4.2.2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_Toc199238582 \h </w:instrText>
      </w:r>
      <w:r>
        <w:rPr>
          <w:noProof/>
        </w:rPr>
      </w:r>
      <w:r>
        <w:rPr>
          <w:noProof/>
        </w:rPr>
        <w:fldChar w:fldCharType="separate"/>
      </w:r>
      <w:r>
        <w:rPr>
          <w:noProof/>
        </w:rPr>
        <w:t>316</w:t>
      </w:r>
      <w:r>
        <w:rPr>
          <w:noProof/>
        </w:rPr>
        <w:fldChar w:fldCharType="end"/>
      </w:r>
    </w:p>
    <w:p w14:paraId="16831C42" w14:textId="52149BE6"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6.4.3.2.4.3</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_Toc199238583 \h </w:instrText>
      </w:r>
      <w:r>
        <w:rPr>
          <w:noProof/>
        </w:rPr>
      </w:r>
      <w:r>
        <w:rPr>
          <w:noProof/>
        </w:rPr>
        <w:fldChar w:fldCharType="separate"/>
      </w:r>
      <w:r>
        <w:rPr>
          <w:noProof/>
        </w:rPr>
        <w:t>318</w:t>
      </w:r>
      <w:r>
        <w:rPr>
          <w:noProof/>
        </w:rPr>
        <w:fldChar w:fldCharType="end"/>
      </w:r>
    </w:p>
    <w:p w14:paraId="3EDFDA9B" w14:textId="448FB5EE"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6.4.3.2.4.3.1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_Toc199238584 \h </w:instrText>
      </w:r>
      <w:r>
        <w:rPr>
          <w:noProof/>
        </w:rPr>
      </w:r>
      <w:r>
        <w:rPr>
          <w:noProof/>
        </w:rPr>
        <w:fldChar w:fldCharType="separate"/>
      </w:r>
      <w:r>
        <w:rPr>
          <w:noProof/>
        </w:rPr>
        <w:t>318</w:t>
      </w:r>
      <w:r>
        <w:rPr>
          <w:noProof/>
        </w:rPr>
        <w:fldChar w:fldCharType="end"/>
      </w:r>
    </w:p>
    <w:p w14:paraId="2CD242DA" w14:textId="31BAE578"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6.4.3.2.4.3.2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_Toc199238585 \h </w:instrText>
      </w:r>
      <w:r>
        <w:rPr>
          <w:noProof/>
        </w:rPr>
      </w:r>
      <w:r>
        <w:rPr>
          <w:noProof/>
        </w:rPr>
        <w:fldChar w:fldCharType="separate"/>
      </w:r>
      <w:r>
        <w:rPr>
          <w:noProof/>
        </w:rPr>
        <w:t>318</w:t>
      </w:r>
      <w:r>
        <w:rPr>
          <w:noProof/>
        </w:rPr>
        <w:fldChar w:fldCharType="end"/>
      </w:r>
    </w:p>
    <w:p w14:paraId="195B772B" w14:textId="3D86A6AD"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6.4.3.2.4.4</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_Toc199238586 \h </w:instrText>
      </w:r>
      <w:r>
        <w:rPr>
          <w:noProof/>
        </w:rPr>
      </w:r>
      <w:r>
        <w:rPr>
          <w:noProof/>
        </w:rPr>
        <w:fldChar w:fldCharType="separate"/>
      </w:r>
      <w:r>
        <w:rPr>
          <w:noProof/>
        </w:rPr>
        <w:t>319</w:t>
      </w:r>
      <w:r>
        <w:rPr>
          <w:noProof/>
        </w:rPr>
        <w:fldChar w:fldCharType="end"/>
      </w:r>
    </w:p>
    <w:p w14:paraId="64F77B85" w14:textId="0D4FAE5F"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6.4.3.2.4.4.1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_Toc199238587 \h </w:instrText>
      </w:r>
      <w:r>
        <w:rPr>
          <w:noProof/>
        </w:rPr>
      </w:r>
      <w:r>
        <w:rPr>
          <w:noProof/>
        </w:rPr>
        <w:fldChar w:fldCharType="separate"/>
      </w:r>
      <w:r>
        <w:rPr>
          <w:noProof/>
        </w:rPr>
        <w:t>319</w:t>
      </w:r>
      <w:r>
        <w:rPr>
          <w:noProof/>
        </w:rPr>
        <w:fldChar w:fldCharType="end"/>
      </w:r>
    </w:p>
    <w:p w14:paraId="054A816D" w14:textId="27C80C78"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6.4.3.2.4.4.2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_Toc199238588 \h </w:instrText>
      </w:r>
      <w:r>
        <w:rPr>
          <w:noProof/>
        </w:rPr>
      </w:r>
      <w:r>
        <w:rPr>
          <w:noProof/>
        </w:rPr>
        <w:fldChar w:fldCharType="separate"/>
      </w:r>
      <w:r>
        <w:rPr>
          <w:noProof/>
        </w:rPr>
        <w:t>319</w:t>
      </w:r>
      <w:r>
        <w:rPr>
          <w:noProof/>
        </w:rPr>
        <w:fldChar w:fldCharType="end"/>
      </w:r>
    </w:p>
    <w:p w14:paraId="1653D97D" w14:textId="32BD69BB"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6.4.4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_Toc199238589 \h </w:instrText>
      </w:r>
      <w:r>
        <w:rPr>
          <w:noProof/>
        </w:rPr>
      </w:r>
      <w:r>
        <w:rPr>
          <w:noProof/>
        </w:rPr>
        <w:fldChar w:fldCharType="separate"/>
      </w:r>
      <w:r>
        <w:rPr>
          <w:noProof/>
        </w:rPr>
        <w:t>320</w:t>
      </w:r>
      <w:r>
        <w:rPr>
          <w:noProof/>
        </w:rPr>
        <w:fldChar w:fldCharType="end"/>
      </w:r>
    </w:p>
    <w:p w14:paraId="29CB4E4D" w14:textId="4F66FDE0"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6.4.5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_Toc199238590 \h </w:instrText>
      </w:r>
      <w:r>
        <w:rPr>
          <w:noProof/>
        </w:rPr>
      </w:r>
      <w:r>
        <w:rPr>
          <w:noProof/>
        </w:rPr>
        <w:fldChar w:fldCharType="separate"/>
      </w:r>
      <w:r>
        <w:rPr>
          <w:noProof/>
        </w:rPr>
        <w:t>321</w:t>
      </w:r>
      <w:r>
        <w:rPr>
          <w:noProof/>
        </w:rPr>
        <w:fldChar w:fldCharType="end"/>
      </w:r>
    </w:p>
    <w:p w14:paraId="7787BB28" w14:textId="153A4BBE"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6.4.5.1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_Toc199238591 \h </w:instrText>
      </w:r>
      <w:r>
        <w:rPr>
          <w:noProof/>
        </w:rPr>
      </w:r>
      <w:r>
        <w:rPr>
          <w:noProof/>
        </w:rPr>
        <w:fldChar w:fldCharType="separate"/>
      </w:r>
      <w:r>
        <w:rPr>
          <w:noProof/>
        </w:rPr>
        <w:t>321</w:t>
      </w:r>
      <w:r>
        <w:rPr>
          <w:noProof/>
        </w:rPr>
        <w:fldChar w:fldCharType="end"/>
      </w:r>
    </w:p>
    <w:p w14:paraId="2D23EFE8" w14:textId="07753B0A"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6.4.5.2</w:t>
      </w:r>
      <w:r>
        <w:rPr>
          <w:rFonts w:asciiTheme="minorHAnsi" w:eastAsiaTheme="minorEastAsia" w:hAnsiTheme="minorHAnsi" w:cstheme="minorBidi"/>
          <w:noProof/>
          <w:kern w:val="2"/>
          <w:sz w:val="24"/>
          <w:szCs w:val="24"/>
          <w:lang w:val="en-SE" w:eastAsia="zh-CN"/>
          <w14:ligatures w14:val="standardContextual"/>
        </w:rPr>
        <w:tab/>
      </w:r>
      <w:r>
        <w:rPr>
          <w:noProof/>
        </w:rPr>
        <w:t>Event Notify</w:t>
      </w:r>
      <w:r>
        <w:rPr>
          <w:noProof/>
        </w:rPr>
        <w:tab/>
      </w:r>
      <w:r>
        <w:rPr>
          <w:noProof/>
        </w:rPr>
        <w:fldChar w:fldCharType="begin"/>
      </w:r>
      <w:r>
        <w:rPr>
          <w:noProof/>
        </w:rPr>
        <w:instrText xml:space="preserve"> PAGEREF _Toc199238592 \h </w:instrText>
      </w:r>
      <w:r>
        <w:rPr>
          <w:noProof/>
        </w:rPr>
      </w:r>
      <w:r>
        <w:rPr>
          <w:noProof/>
        </w:rPr>
        <w:fldChar w:fldCharType="separate"/>
      </w:r>
      <w:r>
        <w:rPr>
          <w:noProof/>
        </w:rPr>
        <w:t>321</w:t>
      </w:r>
      <w:r>
        <w:rPr>
          <w:noProof/>
        </w:rPr>
        <w:fldChar w:fldCharType="end"/>
      </w:r>
    </w:p>
    <w:p w14:paraId="56B77338" w14:textId="5E9E9DE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_Toc199238593 \h </w:instrText>
      </w:r>
      <w:r>
        <w:rPr>
          <w:noProof/>
        </w:rPr>
      </w:r>
      <w:r>
        <w:rPr>
          <w:noProof/>
        </w:rPr>
        <w:fldChar w:fldCharType="separate"/>
      </w:r>
      <w:r>
        <w:rPr>
          <w:noProof/>
        </w:rPr>
        <w:t>321</w:t>
      </w:r>
      <w:r>
        <w:rPr>
          <w:noProof/>
        </w:rPr>
        <w:fldChar w:fldCharType="end"/>
      </w:r>
    </w:p>
    <w:p w14:paraId="56CC0050" w14:textId="275F1B6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w:t>
      </w:r>
      <w:r>
        <w:rPr>
          <w:noProof/>
        </w:rPr>
        <w:tab/>
      </w:r>
      <w:r>
        <w:rPr>
          <w:noProof/>
        </w:rPr>
        <w:fldChar w:fldCharType="begin"/>
      </w:r>
      <w:r>
        <w:rPr>
          <w:noProof/>
        </w:rPr>
        <w:instrText xml:space="preserve"> PAGEREF _Toc199238594 \h </w:instrText>
      </w:r>
      <w:r>
        <w:rPr>
          <w:noProof/>
        </w:rPr>
      </w:r>
      <w:r>
        <w:rPr>
          <w:noProof/>
        </w:rPr>
        <w:fldChar w:fldCharType="separate"/>
      </w:r>
      <w:r>
        <w:rPr>
          <w:noProof/>
        </w:rPr>
        <w:t>321</w:t>
      </w:r>
      <w:r>
        <w:rPr>
          <w:noProof/>
        </w:rPr>
        <w:fldChar w:fldCharType="end"/>
      </w:r>
    </w:p>
    <w:p w14:paraId="6B34D626" w14:textId="5E597AB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_Toc199238595 \h </w:instrText>
      </w:r>
      <w:r>
        <w:rPr>
          <w:noProof/>
        </w:rPr>
      </w:r>
      <w:r>
        <w:rPr>
          <w:noProof/>
        </w:rPr>
        <w:fldChar w:fldCharType="separate"/>
      </w:r>
      <w:r>
        <w:rPr>
          <w:noProof/>
        </w:rPr>
        <w:t>321</w:t>
      </w:r>
      <w:r>
        <w:rPr>
          <w:noProof/>
        </w:rPr>
        <w:fldChar w:fldCharType="end"/>
      </w:r>
    </w:p>
    <w:p w14:paraId="65086EE2" w14:textId="4ED59193"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_Toc199238596 \h </w:instrText>
      </w:r>
      <w:r>
        <w:rPr>
          <w:noProof/>
        </w:rPr>
      </w:r>
      <w:r>
        <w:rPr>
          <w:noProof/>
        </w:rPr>
        <w:fldChar w:fldCharType="separate"/>
      </w:r>
      <w:r>
        <w:rPr>
          <w:noProof/>
        </w:rPr>
        <w:t>321</w:t>
      </w:r>
      <w:r>
        <w:rPr>
          <w:noProof/>
        </w:rPr>
        <w:fldChar w:fldCharType="end"/>
      </w:r>
    </w:p>
    <w:p w14:paraId="0F92B057" w14:textId="3130C0D6"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6.4.6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_Toc199238597 \h </w:instrText>
      </w:r>
      <w:r>
        <w:rPr>
          <w:noProof/>
        </w:rPr>
      </w:r>
      <w:r>
        <w:rPr>
          <w:noProof/>
        </w:rPr>
        <w:fldChar w:fldCharType="separate"/>
      </w:r>
      <w:r>
        <w:rPr>
          <w:noProof/>
        </w:rPr>
        <w:t>322</w:t>
      </w:r>
      <w:r>
        <w:rPr>
          <w:noProof/>
        </w:rPr>
        <w:fldChar w:fldCharType="end"/>
      </w:r>
    </w:p>
    <w:p w14:paraId="0983C416" w14:textId="65291886"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6.4.6.1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_Toc199238598 \h </w:instrText>
      </w:r>
      <w:r>
        <w:rPr>
          <w:noProof/>
        </w:rPr>
      </w:r>
      <w:r>
        <w:rPr>
          <w:noProof/>
        </w:rPr>
        <w:fldChar w:fldCharType="separate"/>
      </w:r>
      <w:r>
        <w:rPr>
          <w:noProof/>
        </w:rPr>
        <w:t>322</w:t>
      </w:r>
      <w:r>
        <w:rPr>
          <w:noProof/>
        </w:rPr>
        <w:fldChar w:fldCharType="end"/>
      </w:r>
    </w:p>
    <w:p w14:paraId="1F06489A" w14:textId="2FA4BBF3"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6.4.6.2</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Structured data types</w:t>
      </w:r>
      <w:r>
        <w:rPr>
          <w:noProof/>
        </w:rPr>
        <w:tab/>
      </w:r>
      <w:r>
        <w:rPr>
          <w:noProof/>
        </w:rPr>
        <w:fldChar w:fldCharType="begin"/>
      </w:r>
      <w:r>
        <w:rPr>
          <w:noProof/>
        </w:rPr>
        <w:instrText xml:space="preserve"> PAGEREF _Toc199238599 \h </w:instrText>
      </w:r>
      <w:r>
        <w:rPr>
          <w:noProof/>
        </w:rPr>
      </w:r>
      <w:r>
        <w:rPr>
          <w:noProof/>
        </w:rPr>
        <w:fldChar w:fldCharType="separate"/>
      </w:r>
      <w:r>
        <w:rPr>
          <w:noProof/>
        </w:rPr>
        <w:t>326</w:t>
      </w:r>
      <w:r>
        <w:rPr>
          <w:noProof/>
        </w:rPr>
        <w:fldChar w:fldCharType="end"/>
      </w:r>
    </w:p>
    <w:p w14:paraId="4F1BEFCC" w14:textId="174FE49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_Toc199238600 \h </w:instrText>
      </w:r>
      <w:r>
        <w:rPr>
          <w:noProof/>
        </w:rPr>
      </w:r>
      <w:r>
        <w:rPr>
          <w:noProof/>
        </w:rPr>
        <w:fldChar w:fldCharType="separate"/>
      </w:r>
      <w:r>
        <w:rPr>
          <w:noProof/>
        </w:rPr>
        <w:t>326</w:t>
      </w:r>
      <w:r>
        <w:rPr>
          <w:noProof/>
        </w:rPr>
        <w:fldChar w:fldCharType="end"/>
      </w:r>
    </w:p>
    <w:p w14:paraId="7DCB3342" w14:textId="61B1479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6.4.6.2.2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_Toc199238601 \h </w:instrText>
      </w:r>
      <w:r>
        <w:rPr>
          <w:noProof/>
        </w:rPr>
      </w:r>
      <w:r>
        <w:rPr>
          <w:noProof/>
        </w:rPr>
        <w:fldChar w:fldCharType="separate"/>
      </w:r>
      <w:r>
        <w:rPr>
          <w:noProof/>
        </w:rPr>
        <w:t>327</w:t>
      </w:r>
      <w:r>
        <w:rPr>
          <w:noProof/>
        </w:rPr>
        <w:fldChar w:fldCharType="end"/>
      </w:r>
    </w:p>
    <w:p w14:paraId="777A561F" w14:textId="5B04EC7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6.4.6.2.3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_Toc199238602 \h </w:instrText>
      </w:r>
      <w:r>
        <w:rPr>
          <w:noProof/>
        </w:rPr>
      </w:r>
      <w:r>
        <w:rPr>
          <w:noProof/>
        </w:rPr>
        <w:fldChar w:fldCharType="separate"/>
      </w:r>
      <w:r>
        <w:rPr>
          <w:noProof/>
        </w:rPr>
        <w:t>332</w:t>
      </w:r>
      <w:r>
        <w:rPr>
          <w:noProof/>
        </w:rPr>
        <w:fldChar w:fldCharType="end"/>
      </w:r>
    </w:p>
    <w:p w14:paraId="2B46D9E0" w14:textId="7095F22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6.4.6.2.4</w:t>
      </w:r>
      <w:r>
        <w:rPr>
          <w:rFonts w:asciiTheme="minorHAnsi" w:eastAsiaTheme="minorEastAsia" w:hAnsiTheme="minorHAnsi" w:cstheme="minorBidi"/>
          <w:noProof/>
          <w:kern w:val="2"/>
          <w:sz w:val="24"/>
          <w:szCs w:val="24"/>
          <w:lang w:val="en-SE" w:eastAsia="zh-CN"/>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_Toc199238603 \h </w:instrText>
      </w:r>
      <w:r>
        <w:rPr>
          <w:noProof/>
        </w:rPr>
      </w:r>
      <w:r>
        <w:rPr>
          <w:noProof/>
        </w:rPr>
        <w:fldChar w:fldCharType="separate"/>
      </w:r>
      <w:r>
        <w:rPr>
          <w:noProof/>
        </w:rPr>
        <w:t>336</w:t>
      </w:r>
      <w:r>
        <w:rPr>
          <w:noProof/>
        </w:rPr>
        <w:fldChar w:fldCharType="end"/>
      </w:r>
    </w:p>
    <w:p w14:paraId="58212E88" w14:textId="2DE9331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6.4.6.2.5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_Toc199238604 \h </w:instrText>
      </w:r>
      <w:r>
        <w:rPr>
          <w:noProof/>
        </w:rPr>
      </w:r>
      <w:r>
        <w:rPr>
          <w:noProof/>
        </w:rPr>
        <w:fldChar w:fldCharType="separate"/>
      </w:r>
      <w:r>
        <w:rPr>
          <w:noProof/>
        </w:rPr>
        <w:t>340</w:t>
      </w:r>
      <w:r>
        <w:rPr>
          <w:noProof/>
        </w:rPr>
        <w:fldChar w:fldCharType="end"/>
      </w:r>
    </w:p>
    <w:p w14:paraId="0C02EE2D" w14:textId="4B24CCD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6.4.6.2.6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_Toc199238605 \h </w:instrText>
      </w:r>
      <w:r>
        <w:rPr>
          <w:noProof/>
        </w:rPr>
      </w:r>
      <w:r>
        <w:rPr>
          <w:noProof/>
        </w:rPr>
        <w:fldChar w:fldCharType="separate"/>
      </w:r>
      <w:r>
        <w:rPr>
          <w:noProof/>
        </w:rPr>
        <w:t>341</w:t>
      </w:r>
      <w:r>
        <w:rPr>
          <w:noProof/>
        </w:rPr>
        <w:fldChar w:fldCharType="end"/>
      </w:r>
    </w:p>
    <w:p w14:paraId="6777F4DC" w14:textId="0F0E965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6.4.6.2.7</w:t>
      </w:r>
      <w:r>
        <w:rPr>
          <w:rFonts w:asciiTheme="minorHAnsi" w:eastAsiaTheme="minorEastAsia" w:hAnsiTheme="minorHAnsi" w:cstheme="minorBidi"/>
          <w:noProof/>
          <w:kern w:val="2"/>
          <w:sz w:val="24"/>
          <w:szCs w:val="24"/>
          <w:lang w:val="en-SE" w:eastAsia="zh-CN"/>
          <w14:ligatures w14:val="standardContextual"/>
        </w:rPr>
        <w:tab/>
      </w:r>
      <w:r>
        <w:rPr>
          <w:noProof/>
        </w:rPr>
        <w:t>Type: CancelPosInfo</w:t>
      </w:r>
      <w:r>
        <w:rPr>
          <w:noProof/>
        </w:rPr>
        <w:tab/>
      </w:r>
      <w:r>
        <w:rPr>
          <w:noProof/>
        </w:rPr>
        <w:fldChar w:fldCharType="begin"/>
      </w:r>
      <w:r>
        <w:rPr>
          <w:noProof/>
        </w:rPr>
        <w:instrText xml:space="preserve"> PAGEREF _Toc199238606 \h </w:instrText>
      </w:r>
      <w:r>
        <w:rPr>
          <w:noProof/>
        </w:rPr>
      </w:r>
      <w:r>
        <w:rPr>
          <w:noProof/>
        </w:rPr>
        <w:fldChar w:fldCharType="separate"/>
      </w:r>
      <w:r>
        <w:rPr>
          <w:noProof/>
        </w:rPr>
        <w:t>341</w:t>
      </w:r>
      <w:r>
        <w:rPr>
          <w:noProof/>
        </w:rPr>
        <w:fldChar w:fldCharType="end"/>
      </w:r>
    </w:p>
    <w:p w14:paraId="7FF984D1" w14:textId="5BF2137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6.4.6.2.11</w:t>
      </w:r>
      <w:r>
        <w:rPr>
          <w:rFonts w:asciiTheme="minorHAnsi" w:eastAsiaTheme="minorEastAsia" w:hAnsiTheme="minorHAnsi" w:cstheme="minorBidi"/>
          <w:noProof/>
          <w:kern w:val="2"/>
          <w:sz w:val="24"/>
          <w:szCs w:val="24"/>
          <w:lang w:val="en-SE" w:eastAsia="zh-CN"/>
          <w14:ligatures w14:val="standardContextual"/>
        </w:rPr>
        <w:tab/>
      </w:r>
      <w:r>
        <w:rPr>
          <w:noProof/>
        </w:rPr>
        <w:t>Type: ProvidePosInfo</w:t>
      </w:r>
      <w:r>
        <w:rPr>
          <w:noProof/>
          <w:lang w:eastAsia="zh-CN"/>
        </w:rPr>
        <w:t>Ext</w:t>
      </w:r>
      <w:r>
        <w:rPr>
          <w:noProof/>
        </w:rPr>
        <w:tab/>
      </w:r>
      <w:r>
        <w:rPr>
          <w:noProof/>
        </w:rPr>
        <w:fldChar w:fldCharType="begin"/>
      </w:r>
      <w:r>
        <w:rPr>
          <w:noProof/>
        </w:rPr>
        <w:instrText xml:space="preserve"> PAGEREF _Toc199238607 \h </w:instrText>
      </w:r>
      <w:r>
        <w:rPr>
          <w:noProof/>
        </w:rPr>
      </w:r>
      <w:r>
        <w:rPr>
          <w:noProof/>
        </w:rPr>
        <w:fldChar w:fldCharType="separate"/>
      </w:r>
      <w:r>
        <w:rPr>
          <w:noProof/>
        </w:rPr>
        <w:t>342</w:t>
      </w:r>
      <w:r>
        <w:rPr>
          <w:noProof/>
        </w:rPr>
        <w:fldChar w:fldCharType="end"/>
      </w:r>
    </w:p>
    <w:p w14:paraId="22695185" w14:textId="72E2682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6.4.6.2.12</w:t>
      </w:r>
      <w:r>
        <w:rPr>
          <w:rFonts w:asciiTheme="minorHAnsi" w:eastAsiaTheme="minorEastAsia" w:hAnsiTheme="minorHAnsi" w:cstheme="minorBidi"/>
          <w:noProof/>
          <w:kern w:val="2"/>
          <w:sz w:val="24"/>
          <w:szCs w:val="24"/>
          <w:lang w:val="en-SE" w:eastAsia="zh-CN"/>
          <w14:ligatures w14:val="standardContextual"/>
        </w:rPr>
        <w:tab/>
      </w:r>
      <w:r>
        <w:rPr>
          <w:noProof/>
        </w:rPr>
        <w:t>Type: NotifiedPosInfo</w:t>
      </w:r>
      <w:r>
        <w:rPr>
          <w:noProof/>
          <w:lang w:eastAsia="zh-CN"/>
        </w:rPr>
        <w:t>Ext</w:t>
      </w:r>
      <w:r>
        <w:rPr>
          <w:noProof/>
        </w:rPr>
        <w:tab/>
      </w:r>
      <w:r>
        <w:rPr>
          <w:noProof/>
        </w:rPr>
        <w:fldChar w:fldCharType="begin"/>
      </w:r>
      <w:r>
        <w:rPr>
          <w:noProof/>
        </w:rPr>
        <w:instrText xml:space="preserve"> PAGEREF _Toc199238608 \h </w:instrText>
      </w:r>
      <w:r>
        <w:rPr>
          <w:noProof/>
        </w:rPr>
      </w:r>
      <w:r>
        <w:rPr>
          <w:noProof/>
        </w:rPr>
        <w:fldChar w:fldCharType="separate"/>
      </w:r>
      <w:r>
        <w:rPr>
          <w:noProof/>
        </w:rPr>
        <w:t>342</w:t>
      </w:r>
      <w:r>
        <w:rPr>
          <w:noProof/>
        </w:rPr>
        <w:fldChar w:fldCharType="end"/>
      </w:r>
    </w:p>
    <w:p w14:paraId="3D691E14" w14:textId="79CB2DB3"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6.4.6.3</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Simple data types and enumerations</w:t>
      </w:r>
      <w:r>
        <w:rPr>
          <w:noProof/>
        </w:rPr>
        <w:tab/>
      </w:r>
      <w:r>
        <w:rPr>
          <w:noProof/>
        </w:rPr>
        <w:fldChar w:fldCharType="begin"/>
      </w:r>
      <w:r>
        <w:rPr>
          <w:noProof/>
        </w:rPr>
        <w:instrText xml:space="preserve"> PAGEREF _Toc199238609 \h </w:instrText>
      </w:r>
      <w:r>
        <w:rPr>
          <w:noProof/>
        </w:rPr>
      </w:r>
      <w:r>
        <w:rPr>
          <w:noProof/>
        </w:rPr>
        <w:fldChar w:fldCharType="separate"/>
      </w:r>
      <w:r>
        <w:rPr>
          <w:noProof/>
        </w:rPr>
        <w:t>342</w:t>
      </w:r>
      <w:r>
        <w:rPr>
          <w:noProof/>
        </w:rPr>
        <w:fldChar w:fldCharType="end"/>
      </w:r>
    </w:p>
    <w:p w14:paraId="04B3B90A" w14:textId="37A1927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_Toc199238610 \h </w:instrText>
      </w:r>
      <w:r>
        <w:rPr>
          <w:noProof/>
        </w:rPr>
      </w:r>
      <w:r>
        <w:rPr>
          <w:noProof/>
        </w:rPr>
        <w:fldChar w:fldCharType="separate"/>
      </w:r>
      <w:r>
        <w:rPr>
          <w:noProof/>
        </w:rPr>
        <w:t>342</w:t>
      </w:r>
      <w:r>
        <w:rPr>
          <w:noProof/>
        </w:rPr>
        <w:fldChar w:fldCharType="end"/>
      </w:r>
    </w:p>
    <w:p w14:paraId="7DCE6AF4" w14:textId="566D243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_Toc199238611 \h </w:instrText>
      </w:r>
      <w:r>
        <w:rPr>
          <w:noProof/>
        </w:rPr>
      </w:r>
      <w:r>
        <w:rPr>
          <w:noProof/>
        </w:rPr>
        <w:fldChar w:fldCharType="separate"/>
      </w:r>
      <w:r>
        <w:rPr>
          <w:noProof/>
        </w:rPr>
        <w:t>342</w:t>
      </w:r>
      <w:r>
        <w:rPr>
          <w:noProof/>
        </w:rPr>
        <w:fldChar w:fldCharType="end"/>
      </w:r>
    </w:p>
    <w:p w14:paraId="72EA06ED" w14:textId="3EB108D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6.4.6.3.3</w:t>
      </w:r>
      <w:r>
        <w:rPr>
          <w:rFonts w:asciiTheme="minorHAnsi" w:eastAsiaTheme="minorEastAsia" w:hAnsiTheme="minorHAnsi" w:cstheme="minorBidi"/>
          <w:noProof/>
          <w:kern w:val="2"/>
          <w:sz w:val="24"/>
          <w:szCs w:val="24"/>
          <w:lang w:val="en-SE" w:eastAsia="zh-CN"/>
          <w14:ligatures w14:val="standardContextual"/>
        </w:rPr>
        <w:tab/>
      </w:r>
      <w:r>
        <w:rPr>
          <w:noProof/>
        </w:rPr>
        <w:t>Enumeration: LocationType</w:t>
      </w:r>
      <w:r>
        <w:rPr>
          <w:noProof/>
        </w:rPr>
        <w:tab/>
      </w:r>
      <w:r>
        <w:rPr>
          <w:noProof/>
        </w:rPr>
        <w:fldChar w:fldCharType="begin"/>
      </w:r>
      <w:r>
        <w:rPr>
          <w:noProof/>
        </w:rPr>
        <w:instrText xml:space="preserve"> PAGEREF _Toc199238612 \h </w:instrText>
      </w:r>
      <w:r>
        <w:rPr>
          <w:noProof/>
        </w:rPr>
      </w:r>
      <w:r>
        <w:rPr>
          <w:noProof/>
        </w:rPr>
        <w:fldChar w:fldCharType="separate"/>
      </w:r>
      <w:r>
        <w:rPr>
          <w:noProof/>
        </w:rPr>
        <w:t>343</w:t>
      </w:r>
      <w:r>
        <w:rPr>
          <w:noProof/>
        </w:rPr>
        <w:fldChar w:fldCharType="end"/>
      </w:r>
    </w:p>
    <w:p w14:paraId="1718AEB5" w14:textId="4D78F5E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6.4.6.3.4</w:t>
      </w:r>
      <w:r>
        <w:rPr>
          <w:rFonts w:asciiTheme="minorHAnsi" w:eastAsiaTheme="minorEastAsia" w:hAnsiTheme="minorHAnsi" w:cstheme="minorBidi"/>
          <w:noProof/>
          <w:kern w:val="2"/>
          <w:sz w:val="24"/>
          <w:szCs w:val="24"/>
          <w:lang w:val="en-SE" w:eastAsia="zh-CN"/>
          <w14:ligatures w14:val="standardContextual"/>
        </w:rPr>
        <w:tab/>
      </w:r>
      <w:r>
        <w:rPr>
          <w:noProof/>
        </w:rPr>
        <w:t>Enumeration: LocationEvent</w:t>
      </w:r>
      <w:r>
        <w:rPr>
          <w:noProof/>
        </w:rPr>
        <w:tab/>
      </w:r>
      <w:r>
        <w:rPr>
          <w:noProof/>
        </w:rPr>
        <w:fldChar w:fldCharType="begin"/>
      </w:r>
      <w:r>
        <w:rPr>
          <w:noProof/>
        </w:rPr>
        <w:instrText xml:space="preserve"> PAGEREF _Toc199238613 \h </w:instrText>
      </w:r>
      <w:r>
        <w:rPr>
          <w:noProof/>
        </w:rPr>
      </w:r>
      <w:r>
        <w:rPr>
          <w:noProof/>
        </w:rPr>
        <w:fldChar w:fldCharType="separate"/>
      </w:r>
      <w:r>
        <w:rPr>
          <w:noProof/>
        </w:rPr>
        <w:t>343</w:t>
      </w:r>
      <w:r>
        <w:rPr>
          <w:noProof/>
        </w:rPr>
        <w:fldChar w:fldCharType="end"/>
      </w:r>
    </w:p>
    <w:p w14:paraId="28F30BEE" w14:textId="4598525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_Toc199238614 \h </w:instrText>
      </w:r>
      <w:r>
        <w:rPr>
          <w:noProof/>
        </w:rPr>
      </w:r>
      <w:r>
        <w:rPr>
          <w:noProof/>
        </w:rPr>
        <w:fldChar w:fldCharType="separate"/>
      </w:r>
      <w:r>
        <w:rPr>
          <w:noProof/>
        </w:rPr>
        <w:t>343</w:t>
      </w:r>
      <w:r>
        <w:rPr>
          <w:noProof/>
        </w:rPr>
        <w:fldChar w:fldCharType="end"/>
      </w:r>
    </w:p>
    <w:p w14:paraId="0F1D6974" w14:textId="30EF680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6.4.6.3.</w:t>
      </w:r>
      <w:r>
        <w:rPr>
          <w:noProof/>
          <w:lang w:eastAsia="zh-CN"/>
        </w:rPr>
        <w:t>6</w:t>
      </w:r>
      <w:r>
        <w:rPr>
          <w:rFonts w:asciiTheme="minorHAnsi" w:eastAsiaTheme="minorEastAsia" w:hAnsiTheme="minorHAnsi" w:cstheme="minorBidi"/>
          <w:noProof/>
          <w:kern w:val="2"/>
          <w:sz w:val="24"/>
          <w:szCs w:val="24"/>
          <w:lang w:val="en-SE" w:eastAsia="zh-CN"/>
          <w14:ligatures w14:val="standardContextual"/>
        </w:rPr>
        <w:tab/>
      </w:r>
      <w:r>
        <w:rPr>
          <w:noProof/>
        </w:rPr>
        <w:t>Enumeration: LpHapType</w:t>
      </w:r>
      <w:r>
        <w:rPr>
          <w:noProof/>
        </w:rPr>
        <w:tab/>
      </w:r>
      <w:r>
        <w:rPr>
          <w:noProof/>
        </w:rPr>
        <w:fldChar w:fldCharType="begin"/>
      </w:r>
      <w:r>
        <w:rPr>
          <w:noProof/>
        </w:rPr>
        <w:instrText xml:space="preserve"> PAGEREF _Toc199238615 \h </w:instrText>
      </w:r>
      <w:r>
        <w:rPr>
          <w:noProof/>
        </w:rPr>
      </w:r>
      <w:r>
        <w:rPr>
          <w:noProof/>
        </w:rPr>
        <w:fldChar w:fldCharType="separate"/>
      </w:r>
      <w:r>
        <w:rPr>
          <w:noProof/>
        </w:rPr>
        <w:t>344</w:t>
      </w:r>
      <w:r>
        <w:rPr>
          <w:noProof/>
        </w:rPr>
        <w:fldChar w:fldCharType="end"/>
      </w:r>
    </w:p>
    <w:p w14:paraId="76633F42" w14:textId="3D10F8E9"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6.4.7</w:t>
      </w:r>
      <w:r>
        <w:rPr>
          <w:rFonts w:asciiTheme="minorHAnsi" w:eastAsiaTheme="minorEastAsia" w:hAnsiTheme="minorHAnsi" w:cstheme="minorBidi"/>
          <w:noProof/>
          <w:kern w:val="2"/>
          <w:sz w:val="24"/>
          <w:szCs w:val="24"/>
          <w:lang w:val="en-SE" w:eastAsia="zh-CN"/>
          <w14:ligatures w14:val="standardContextual"/>
        </w:rPr>
        <w:tab/>
      </w:r>
      <w:r>
        <w:rPr>
          <w:noProof/>
        </w:rPr>
        <w:t>Error Handling</w:t>
      </w:r>
      <w:r>
        <w:rPr>
          <w:noProof/>
        </w:rPr>
        <w:tab/>
      </w:r>
      <w:r>
        <w:rPr>
          <w:noProof/>
        </w:rPr>
        <w:fldChar w:fldCharType="begin"/>
      </w:r>
      <w:r>
        <w:rPr>
          <w:noProof/>
        </w:rPr>
        <w:instrText xml:space="preserve"> PAGEREF _Toc199238616 \h </w:instrText>
      </w:r>
      <w:r>
        <w:rPr>
          <w:noProof/>
        </w:rPr>
      </w:r>
      <w:r>
        <w:rPr>
          <w:noProof/>
        </w:rPr>
        <w:fldChar w:fldCharType="separate"/>
      </w:r>
      <w:r>
        <w:rPr>
          <w:noProof/>
        </w:rPr>
        <w:t>344</w:t>
      </w:r>
      <w:r>
        <w:rPr>
          <w:noProof/>
        </w:rPr>
        <w:fldChar w:fldCharType="end"/>
      </w:r>
    </w:p>
    <w:p w14:paraId="587EC90D" w14:textId="40C1148D"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6.4.7.1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_Toc199238617 \h </w:instrText>
      </w:r>
      <w:r>
        <w:rPr>
          <w:noProof/>
        </w:rPr>
      </w:r>
      <w:r>
        <w:rPr>
          <w:noProof/>
        </w:rPr>
        <w:fldChar w:fldCharType="separate"/>
      </w:r>
      <w:r>
        <w:rPr>
          <w:noProof/>
        </w:rPr>
        <w:t>344</w:t>
      </w:r>
      <w:r>
        <w:rPr>
          <w:noProof/>
        </w:rPr>
        <w:fldChar w:fldCharType="end"/>
      </w:r>
    </w:p>
    <w:p w14:paraId="12F3DE27" w14:textId="7DDA7308"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6.4.7.2</w:t>
      </w:r>
      <w:r>
        <w:rPr>
          <w:rFonts w:asciiTheme="minorHAnsi" w:eastAsiaTheme="minorEastAsia" w:hAnsiTheme="minorHAnsi" w:cstheme="minorBidi"/>
          <w:noProof/>
          <w:kern w:val="2"/>
          <w:sz w:val="24"/>
          <w:szCs w:val="24"/>
          <w:lang w:val="en-SE" w:eastAsia="zh-CN"/>
          <w14:ligatures w14:val="standardContextual"/>
        </w:rPr>
        <w:tab/>
      </w:r>
      <w:r>
        <w:rPr>
          <w:noProof/>
        </w:rPr>
        <w:t>Protocol Errors</w:t>
      </w:r>
      <w:r>
        <w:rPr>
          <w:noProof/>
        </w:rPr>
        <w:tab/>
      </w:r>
      <w:r>
        <w:rPr>
          <w:noProof/>
        </w:rPr>
        <w:fldChar w:fldCharType="begin"/>
      </w:r>
      <w:r>
        <w:rPr>
          <w:noProof/>
        </w:rPr>
        <w:instrText xml:space="preserve"> PAGEREF _Toc199238618 \h </w:instrText>
      </w:r>
      <w:r>
        <w:rPr>
          <w:noProof/>
        </w:rPr>
      </w:r>
      <w:r>
        <w:rPr>
          <w:noProof/>
        </w:rPr>
        <w:fldChar w:fldCharType="separate"/>
      </w:r>
      <w:r>
        <w:rPr>
          <w:noProof/>
        </w:rPr>
        <w:t>344</w:t>
      </w:r>
      <w:r>
        <w:rPr>
          <w:noProof/>
        </w:rPr>
        <w:fldChar w:fldCharType="end"/>
      </w:r>
    </w:p>
    <w:p w14:paraId="309E3D42" w14:textId="0E8C5084"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6.4.7.3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_Toc199238619 \h </w:instrText>
      </w:r>
      <w:r>
        <w:rPr>
          <w:noProof/>
        </w:rPr>
      </w:r>
      <w:r>
        <w:rPr>
          <w:noProof/>
        </w:rPr>
        <w:fldChar w:fldCharType="separate"/>
      </w:r>
      <w:r>
        <w:rPr>
          <w:noProof/>
        </w:rPr>
        <w:t>344</w:t>
      </w:r>
      <w:r>
        <w:rPr>
          <w:noProof/>
        </w:rPr>
        <w:fldChar w:fldCharType="end"/>
      </w:r>
    </w:p>
    <w:p w14:paraId="41A0E491" w14:textId="19F9A29F"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6.4.8</w:t>
      </w:r>
      <w:r>
        <w:rPr>
          <w:rFonts w:asciiTheme="minorHAnsi" w:eastAsiaTheme="minorEastAsia" w:hAnsiTheme="minorHAnsi" w:cstheme="minorBidi"/>
          <w:noProof/>
          <w:kern w:val="2"/>
          <w:sz w:val="24"/>
          <w:szCs w:val="24"/>
          <w:lang w:val="en-SE" w:eastAsia="zh-CN"/>
          <w14:ligatures w14:val="standardContextual"/>
        </w:rPr>
        <w:tab/>
      </w:r>
      <w:r>
        <w:rPr>
          <w:noProof/>
        </w:rPr>
        <w:t>Feature Negotiation</w:t>
      </w:r>
      <w:r>
        <w:rPr>
          <w:noProof/>
        </w:rPr>
        <w:tab/>
      </w:r>
      <w:r>
        <w:rPr>
          <w:noProof/>
        </w:rPr>
        <w:fldChar w:fldCharType="begin"/>
      </w:r>
      <w:r>
        <w:rPr>
          <w:noProof/>
        </w:rPr>
        <w:instrText xml:space="preserve"> PAGEREF _Toc199238620 \h </w:instrText>
      </w:r>
      <w:r>
        <w:rPr>
          <w:noProof/>
        </w:rPr>
      </w:r>
      <w:r>
        <w:rPr>
          <w:noProof/>
        </w:rPr>
        <w:fldChar w:fldCharType="separate"/>
      </w:r>
      <w:r>
        <w:rPr>
          <w:noProof/>
        </w:rPr>
        <w:t>344</w:t>
      </w:r>
      <w:r>
        <w:rPr>
          <w:noProof/>
        </w:rPr>
        <w:fldChar w:fldCharType="end"/>
      </w:r>
    </w:p>
    <w:p w14:paraId="546D757A" w14:textId="75F83B7F"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6.4.9</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Security</w:t>
      </w:r>
      <w:r>
        <w:rPr>
          <w:noProof/>
        </w:rPr>
        <w:tab/>
      </w:r>
      <w:r>
        <w:rPr>
          <w:noProof/>
        </w:rPr>
        <w:fldChar w:fldCharType="begin"/>
      </w:r>
      <w:r>
        <w:rPr>
          <w:noProof/>
        </w:rPr>
        <w:instrText xml:space="preserve"> PAGEREF _Toc199238621 \h </w:instrText>
      </w:r>
      <w:r>
        <w:rPr>
          <w:noProof/>
        </w:rPr>
      </w:r>
      <w:r>
        <w:rPr>
          <w:noProof/>
        </w:rPr>
        <w:fldChar w:fldCharType="separate"/>
      </w:r>
      <w:r>
        <w:rPr>
          <w:noProof/>
        </w:rPr>
        <w:t>345</w:t>
      </w:r>
      <w:r>
        <w:rPr>
          <w:noProof/>
        </w:rPr>
        <w:fldChar w:fldCharType="end"/>
      </w:r>
    </w:p>
    <w:p w14:paraId="0640AB41" w14:textId="117CCF7C"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6.4.10</w:t>
      </w:r>
      <w:r>
        <w:rPr>
          <w:rFonts w:asciiTheme="minorHAnsi" w:eastAsiaTheme="minorEastAsia" w:hAnsiTheme="minorHAnsi" w:cstheme="minorBidi"/>
          <w:noProof/>
          <w:kern w:val="2"/>
          <w:sz w:val="24"/>
          <w:szCs w:val="24"/>
          <w:lang w:val="en-SE" w:eastAsia="zh-CN"/>
          <w14:ligatures w14:val="standardContextual"/>
        </w:rPr>
        <w:tab/>
      </w:r>
      <w:r>
        <w:rPr>
          <w:noProof/>
        </w:rPr>
        <w:t>HTTP redirection</w:t>
      </w:r>
      <w:r>
        <w:rPr>
          <w:noProof/>
        </w:rPr>
        <w:tab/>
      </w:r>
      <w:r>
        <w:rPr>
          <w:noProof/>
        </w:rPr>
        <w:fldChar w:fldCharType="begin"/>
      </w:r>
      <w:r>
        <w:rPr>
          <w:noProof/>
        </w:rPr>
        <w:instrText xml:space="preserve"> PAGEREF _Toc199238622 \h </w:instrText>
      </w:r>
      <w:r>
        <w:rPr>
          <w:noProof/>
        </w:rPr>
      </w:r>
      <w:r>
        <w:rPr>
          <w:noProof/>
        </w:rPr>
        <w:fldChar w:fldCharType="separate"/>
      </w:r>
      <w:r>
        <w:rPr>
          <w:noProof/>
        </w:rPr>
        <w:t>345</w:t>
      </w:r>
      <w:r>
        <w:rPr>
          <w:noProof/>
        </w:rPr>
        <w:fldChar w:fldCharType="end"/>
      </w:r>
    </w:p>
    <w:p w14:paraId="79F69F99" w14:textId="1D38383F"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6.5</w:t>
      </w:r>
      <w:r>
        <w:rPr>
          <w:rFonts w:asciiTheme="minorHAnsi" w:eastAsiaTheme="minorEastAsia" w:hAnsiTheme="minorHAnsi" w:cstheme="minorBidi"/>
          <w:noProof/>
          <w:kern w:val="2"/>
          <w:sz w:val="24"/>
          <w:szCs w:val="24"/>
          <w:lang w:val="en-SE" w:eastAsia="zh-CN"/>
          <w14:ligatures w14:val="standardContextual"/>
        </w:rPr>
        <w:tab/>
      </w:r>
      <w:r>
        <w:rPr>
          <w:noProof/>
        </w:rPr>
        <w:t>Namf_MBSBroadcast Service API</w:t>
      </w:r>
      <w:r>
        <w:rPr>
          <w:noProof/>
        </w:rPr>
        <w:tab/>
      </w:r>
      <w:r>
        <w:rPr>
          <w:noProof/>
        </w:rPr>
        <w:fldChar w:fldCharType="begin"/>
      </w:r>
      <w:r>
        <w:rPr>
          <w:noProof/>
        </w:rPr>
        <w:instrText xml:space="preserve"> PAGEREF _Toc199238623 \h </w:instrText>
      </w:r>
      <w:r>
        <w:rPr>
          <w:noProof/>
        </w:rPr>
      </w:r>
      <w:r>
        <w:rPr>
          <w:noProof/>
        </w:rPr>
        <w:fldChar w:fldCharType="separate"/>
      </w:r>
      <w:r>
        <w:rPr>
          <w:noProof/>
        </w:rPr>
        <w:t>346</w:t>
      </w:r>
      <w:r>
        <w:rPr>
          <w:noProof/>
        </w:rPr>
        <w:fldChar w:fldCharType="end"/>
      </w:r>
    </w:p>
    <w:p w14:paraId="05559943" w14:textId="34B1ED85"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6.5.1</w:t>
      </w:r>
      <w:r>
        <w:rPr>
          <w:rFonts w:asciiTheme="minorHAnsi" w:eastAsiaTheme="minorEastAsia" w:hAnsiTheme="minorHAnsi" w:cstheme="minorBidi"/>
          <w:noProof/>
          <w:kern w:val="2"/>
          <w:sz w:val="24"/>
          <w:szCs w:val="24"/>
          <w:lang w:val="en-SE" w:eastAsia="zh-CN"/>
          <w14:ligatures w14:val="standardContextual"/>
        </w:rPr>
        <w:tab/>
      </w:r>
      <w:r>
        <w:rPr>
          <w:noProof/>
        </w:rPr>
        <w:t>API URI</w:t>
      </w:r>
      <w:r>
        <w:rPr>
          <w:noProof/>
        </w:rPr>
        <w:tab/>
      </w:r>
      <w:r>
        <w:rPr>
          <w:noProof/>
        </w:rPr>
        <w:fldChar w:fldCharType="begin"/>
      </w:r>
      <w:r>
        <w:rPr>
          <w:noProof/>
        </w:rPr>
        <w:instrText xml:space="preserve"> PAGEREF _Toc199238624 \h </w:instrText>
      </w:r>
      <w:r>
        <w:rPr>
          <w:noProof/>
        </w:rPr>
      </w:r>
      <w:r>
        <w:rPr>
          <w:noProof/>
        </w:rPr>
        <w:fldChar w:fldCharType="separate"/>
      </w:r>
      <w:r>
        <w:rPr>
          <w:noProof/>
        </w:rPr>
        <w:t>346</w:t>
      </w:r>
      <w:r>
        <w:rPr>
          <w:noProof/>
        </w:rPr>
        <w:fldChar w:fldCharType="end"/>
      </w:r>
    </w:p>
    <w:p w14:paraId="3FE54960" w14:textId="4C73873D"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6.5.2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_Toc199238625 \h </w:instrText>
      </w:r>
      <w:r>
        <w:rPr>
          <w:noProof/>
        </w:rPr>
      </w:r>
      <w:r>
        <w:rPr>
          <w:noProof/>
        </w:rPr>
        <w:fldChar w:fldCharType="separate"/>
      </w:r>
      <w:r>
        <w:rPr>
          <w:noProof/>
        </w:rPr>
        <w:t>346</w:t>
      </w:r>
      <w:r>
        <w:rPr>
          <w:noProof/>
        </w:rPr>
        <w:fldChar w:fldCharType="end"/>
      </w:r>
    </w:p>
    <w:p w14:paraId="5A3CBDE4" w14:textId="1A5F2AAC"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_Toc199238626 \h </w:instrText>
      </w:r>
      <w:r>
        <w:rPr>
          <w:noProof/>
        </w:rPr>
      </w:r>
      <w:r>
        <w:rPr>
          <w:noProof/>
        </w:rPr>
        <w:fldChar w:fldCharType="separate"/>
      </w:r>
      <w:r>
        <w:rPr>
          <w:noProof/>
        </w:rPr>
        <w:t>346</w:t>
      </w:r>
      <w:r>
        <w:rPr>
          <w:noProof/>
        </w:rPr>
        <w:fldChar w:fldCharType="end"/>
      </w:r>
    </w:p>
    <w:p w14:paraId="674DC1BF" w14:textId="4F9D29FA"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_Toc199238627 \h </w:instrText>
      </w:r>
      <w:r>
        <w:rPr>
          <w:noProof/>
        </w:rPr>
      </w:r>
      <w:r>
        <w:rPr>
          <w:noProof/>
        </w:rPr>
        <w:fldChar w:fldCharType="separate"/>
      </w:r>
      <w:r>
        <w:rPr>
          <w:noProof/>
        </w:rPr>
        <w:t>346</w:t>
      </w:r>
      <w:r>
        <w:rPr>
          <w:noProof/>
        </w:rPr>
        <w:fldChar w:fldCharType="end"/>
      </w:r>
    </w:p>
    <w:p w14:paraId="2D0EA823" w14:textId="4704B71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lastRenderedPageBreak/>
        <w:t>6.5.2.2.1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_Toc199238628 \h </w:instrText>
      </w:r>
      <w:r>
        <w:rPr>
          <w:noProof/>
        </w:rPr>
      </w:r>
      <w:r>
        <w:rPr>
          <w:noProof/>
        </w:rPr>
        <w:fldChar w:fldCharType="separate"/>
      </w:r>
      <w:r>
        <w:rPr>
          <w:noProof/>
        </w:rPr>
        <w:t>346</w:t>
      </w:r>
      <w:r>
        <w:rPr>
          <w:noProof/>
        </w:rPr>
        <w:fldChar w:fldCharType="end"/>
      </w:r>
    </w:p>
    <w:p w14:paraId="265501D6" w14:textId="55FAA1B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_Toc199238629 \h </w:instrText>
      </w:r>
      <w:r>
        <w:rPr>
          <w:noProof/>
        </w:rPr>
      </w:r>
      <w:r>
        <w:rPr>
          <w:noProof/>
        </w:rPr>
        <w:fldChar w:fldCharType="separate"/>
      </w:r>
      <w:r>
        <w:rPr>
          <w:noProof/>
        </w:rPr>
        <w:t>346</w:t>
      </w:r>
      <w:r>
        <w:rPr>
          <w:noProof/>
        </w:rPr>
        <w:fldChar w:fldCharType="end"/>
      </w:r>
    </w:p>
    <w:p w14:paraId="26342E49" w14:textId="2E0CA46B"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_Toc199238630 \h </w:instrText>
      </w:r>
      <w:r>
        <w:rPr>
          <w:noProof/>
        </w:rPr>
      </w:r>
      <w:r>
        <w:rPr>
          <w:noProof/>
        </w:rPr>
        <w:fldChar w:fldCharType="separate"/>
      </w:r>
      <w:r>
        <w:rPr>
          <w:noProof/>
        </w:rPr>
        <w:t>347</w:t>
      </w:r>
      <w:r>
        <w:rPr>
          <w:noProof/>
        </w:rPr>
        <w:fldChar w:fldCharType="end"/>
      </w:r>
    </w:p>
    <w:p w14:paraId="3AE05B32" w14:textId="779EF4B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6.5.2.3.1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_Toc199238631 \h </w:instrText>
      </w:r>
      <w:r>
        <w:rPr>
          <w:noProof/>
        </w:rPr>
      </w:r>
      <w:r>
        <w:rPr>
          <w:noProof/>
        </w:rPr>
        <w:fldChar w:fldCharType="separate"/>
      </w:r>
      <w:r>
        <w:rPr>
          <w:noProof/>
        </w:rPr>
        <w:t>347</w:t>
      </w:r>
      <w:r>
        <w:rPr>
          <w:noProof/>
        </w:rPr>
        <w:fldChar w:fldCharType="end"/>
      </w:r>
    </w:p>
    <w:p w14:paraId="4C175B3D" w14:textId="510154E5"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6.5.2.4</w:t>
      </w:r>
      <w:r>
        <w:rPr>
          <w:rFonts w:asciiTheme="minorHAnsi" w:eastAsiaTheme="minorEastAsia" w:hAnsiTheme="minorHAnsi" w:cstheme="minorBidi"/>
          <w:noProof/>
          <w:kern w:val="2"/>
          <w:sz w:val="24"/>
          <w:szCs w:val="24"/>
          <w:lang w:val="en-SE" w:eastAsia="zh-CN"/>
          <w14:ligatures w14:val="standardContextual"/>
        </w:rPr>
        <w:tab/>
      </w:r>
      <w:r>
        <w:rPr>
          <w:noProof/>
        </w:rPr>
        <w:t>HTTP multipart messages</w:t>
      </w:r>
      <w:r>
        <w:rPr>
          <w:noProof/>
        </w:rPr>
        <w:tab/>
      </w:r>
      <w:r>
        <w:rPr>
          <w:noProof/>
        </w:rPr>
        <w:fldChar w:fldCharType="begin"/>
      </w:r>
      <w:r>
        <w:rPr>
          <w:noProof/>
        </w:rPr>
        <w:instrText xml:space="preserve"> PAGEREF _Toc199238632 \h </w:instrText>
      </w:r>
      <w:r>
        <w:rPr>
          <w:noProof/>
        </w:rPr>
      </w:r>
      <w:r>
        <w:rPr>
          <w:noProof/>
        </w:rPr>
        <w:fldChar w:fldCharType="separate"/>
      </w:r>
      <w:r>
        <w:rPr>
          <w:noProof/>
        </w:rPr>
        <w:t>347</w:t>
      </w:r>
      <w:r>
        <w:rPr>
          <w:noProof/>
        </w:rPr>
        <w:fldChar w:fldCharType="end"/>
      </w:r>
    </w:p>
    <w:p w14:paraId="37141757" w14:textId="342597B7"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6.5.3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_Toc199238633 \h </w:instrText>
      </w:r>
      <w:r>
        <w:rPr>
          <w:noProof/>
        </w:rPr>
      </w:r>
      <w:r>
        <w:rPr>
          <w:noProof/>
        </w:rPr>
        <w:fldChar w:fldCharType="separate"/>
      </w:r>
      <w:r>
        <w:rPr>
          <w:noProof/>
        </w:rPr>
        <w:t>348</w:t>
      </w:r>
      <w:r>
        <w:rPr>
          <w:noProof/>
        </w:rPr>
        <w:fldChar w:fldCharType="end"/>
      </w:r>
    </w:p>
    <w:p w14:paraId="18D038D4" w14:textId="02E97704"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6.5.3.1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_Toc199238634 \h </w:instrText>
      </w:r>
      <w:r>
        <w:rPr>
          <w:noProof/>
        </w:rPr>
      </w:r>
      <w:r>
        <w:rPr>
          <w:noProof/>
        </w:rPr>
        <w:fldChar w:fldCharType="separate"/>
      </w:r>
      <w:r>
        <w:rPr>
          <w:noProof/>
        </w:rPr>
        <w:t>348</w:t>
      </w:r>
      <w:r>
        <w:rPr>
          <w:noProof/>
        </w:rPr>
        <w:fldChar w:fldCharType="end"/>
      </w:r>
    </w:p>
    <w:p w14:paraId="0720D6CA" w14:textId="67526087"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6.5.3.2</w:t>
      </w:r>
      <w:r>
        <w:rPr>
          <w:rFonts w:asciiTheme="minorHAnsi" w:eastAsiaTheme="minorEastAsia" w:hAnsiTheme="minorHAnsi" w:cstheme="minorBidi"/>
          <w:noProof/>
          <w:kern w:val="2"/>
          <w:sz w:val="24"/>
          <w:szCs w:val="24"/>
          <w:lang w:val="en-SE" w:eastAsia="zh-CN"/>
          <w14:ligatures w14:val="standardContextual"/>
        </w:rPr>
        <w:tab/>
      </w:r>
      <w:r>
        <w:rPr>
          <w:noProof/>
        </w:rPr>
        <w:t>Resource: Broadcast MBS session contexts collection</w:t>
      </w:r>
      <w:r>
        <w:rPr>
          <w:noProof/>
        </w:rPr>
        <w:tab/>
      </w:r>
      <w:r>
        <w:rPr>
          <w:noProof/>
        </w:rPr>
        <w:fldChar w:fldCharType="begin"/>
      </w:r>
      <w:r>
        <w:rPr>
          <w:noProof/>
        </w:rPr>
        <w:instrText xml:space="preserve"> PAGEREF _Toc199238635 \h </w:instrText>
      </w:r>
      <w:r>
        <w:rPr>
          <w:noProof/>
        </w:rPr>
      </w:r>
      <w:r>
        <w:rPr>
          <w:noProof/>
        </w:rPr>
        <w:fldChar w:fldCharType="separate"/>
      </w:r>
      <w:r>
        <w:rPr>
          <w:noProof/>
        </w:rPr>
        <w:t>348</w:t>
      </w:r>
      <w:r>
        <w:rPr>
          <w:noProof/>
        </w:rPr>
        <w:fldChar w:fldCharType="end"/>
      </w:r>
    </w:p>
    <w:p w14:paraId="11DCB896" w14:textId="504D026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6.5.3.2.1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_Toc199238636 \h </w:instrText>
      </w:r>
      <w:r>
        <w:rPr>
          <w:noProof/>
        </w:rPr>
      </w:r>
      <w:r>
        <w:rPr>
          <w:noProof/>
        </w:rPr>
        <w:fldChar w:fldCharType="separate"/>
      </w:r>
      <w:r>
        <w:rPr>
          <w:noProof/>
        </w:rPr>
        <w:t>348</w:t>
      </w:r>
      <w:r>
        <w:rPr>
          <w:noProof/>
        </w:rPr>
        <w:fldChar w:fldCharType="end"/>
      </w:r>
    </w:p>
    <w:p w14:paraId="5BA2049E" w14:textId="72D2291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6.5.3.2.2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_Toc199238637 \h </w:instrText>
      </w:r>
      <w:r>
        <w:rPr>
          <w:noProof/>
        </w:rPr>
      </w:r>
      <w:r>
        <w:rPr>
          <w:noProof/>
        </w:rPr>
        <w:fldChar w:fldCharType="separate"/>
      </w:r>
      <w:r>
        <w:rPr>
          <w:noProof/>
        </w:rPr>
        <w:t>348</w:t>
      </w:r>
      <w:r>
        <w:rPr>
          <w:noProof/>
        </w:rPr>
        <w:fldChar w:fldCharType="end"/>
      </w:r>
    </w:p>
    <w:p w14:paraId="71980F17" w14:textId="7041328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6.5.3.2.3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_Toc199238638 \h </w:instrText>
      </w:r>
      <w:r>
        <w:rPr>
          <w:noProof/>
        </w:rPr>
      </w:r>
      <w:r>
        <w:rPr>
          <w:noProof/>
        </w:rPr>
        <w:fldChar w:fldCharType="separate"/>
      </w:r>
      <w:r>
        <w:rPr>
          <w:noProof/>
        </w:rPr>
        <w:t>349</w:t>
      </w:r>
      <w:r>
        <w:rPr>
          <w:noProof/>
        </w:rPr>
        <w:fldChar w:fldCharType="end"/>
      </w:r>
    </w:p>
    <w:p w14:paraId="7187E28F" w14:textId="0ADE4AD2"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6.5.3.2.3.1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_Toc199238639 \h </w:instrText>
      </w:r>
      <w:r>
        <w:rPr>
          <w:noProof/>
        </w:rPr>
      </w:r>
      <w:r>
        <w:rPr>
          <w:noProof/>
        </w:rPr>
        <w:fldChar w:fldCharType="separate"/>
      </w:r>
      <w:r>
        <w:rPr>
          <w:noProof/>
        </w:rPr>
        <w:t>349</w:t>
      </w:r>
      <w:r>
        <w:rPr>
          <w:noProof/>
        </w:rPr>
        <w:fldChar w:fldCharType="end"/>
      </w:r>
    </w:p>
    <w:p w14:paraId="050B75DF" w14:textId="3901A96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6.5.3.2.4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_Toc199238640 \h </w:instrText>
      </w:r>
      <w:r>
        <w:rPr>
          <w:noProof/>
        </w:rPr>
      </w:r>
      <w:r>
        <w:rPr>
          <w:noProof/>
        </w:rPr>
        <w:fldChar w:fldCharType="separate"/>
      </w:r>
      <w:r>
        <w:rPr>
          <w:noProof/>
        </w:rPr>
        <w:t>350</w:t>
      </w:r>
      <w:r>
        <w:rPr>
          <w:noProof/>
        </w:rPr>
        <w:fldChar w:fldCharType="end"/>
      </w:r>
    </w:p>
    <w:p w14:paraId="23B5B179" w14:textId="334AA3B1"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6.5.3.3</w:t>
      </w:r>
      <w:r>
        <w:rPr>
          <w:rFonts w:asciiTheme="minorHAnsi" w:eastAsiaTheme="minorEastAsia" w:hAnsiTheme="minorHAnsi" w:cstheme="minorBidi"/>
          <w:noProof/>
          <w:kern w:val="2"/>
          <w:sz w:val="24"/>
          <w:szCs w:val="24"/>
          <w:lang w:val="en-SE" w:eastAsia="zh-CN"/>
          <w14:ligatures w14:val="standardContextual"/>
        </w:rPr>
        <w:tab/>
      </w:r>
      <w:r>
        <w:rPr>
          <w:noProof/>
        </w:rPr>
        <w:t>Resource: Individual broadcast MBS session context</w:t>
      </w:r>
      <w:r>
        <w:rPr>
          <w:noProof/>
        </w:rPr>
        <w:tab/>
      </w:r>
      <w:r>
        <w:rPr>
          <w:noProof/>
        </w:rPr>
        <w:fldChar w:fldCharType="begin"/>
      </w:r>
      <w:r>
        <w:rPr>
          <w:noProof/>
        </w:rPr>
        <w:instrText xml:space="preserve"> PAGEREF _Toc199238641 \h </w:instrText>
      </w:r>
      <w:r>
        <w:rPr>
          <w:noProof/>
        </w:rPr>
      </w:r>
      <w:r>
        <w:rPr>
          <w:noProof/>
        </w:rPr>
        <w:fldChar w:fldCharType="separate"/>
      </w:r>
      <w:r>
        <w:rPr>
          <w:noProof/>
        </w:rPr>
        <w:t>350</w:t>
      </w:r>
      <w:r>
        <w:rPr>
          <w:noProof/>
        </w:rPr>
        <w:fldChar w:fldCharType="end"/>
      </w:r>
    </w:p>
    <w:p w14:paraId="0C66310C" w14:textId="556ECE7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6.5.3.3.1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_Toc199238642 \h </w:instrText>
      </w:r>
      <w:r>
        <w:rPr>
          <w:noProof/>
        </w:rPr>
      </w:r>
      <w:r>
        <w:rPr>
          <w:noProof/>
        </w:rPr>
        <w:fldChar w:fldCharType="separate"/>
      </w:r>
      <w:r>
        <w:rPr>
          <w:noProof/>
        </w:rPr>
        <w:t>350</w:t>
      </w:r>
      <w:r>
        <w:rPr>
          <w:noProof/>
        </w:rPr>
        <w:fldChar w:fldCharType="end"/>
      </w:r>
    </w:p>
    <w:p w14:paraId="477454C7" w14:textId="567128C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6.5.3.3.2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_Toc199238643 \h </w:instrText>
      </w:r>
      <w:r>
        <w:rPr>
          <w:noProof/>
        </w:rPr>
      </w:r>
      <w:r>
        <w:rPr>
          <w:noProof/>
        </w:rPr>
        <w:fldChar w:fldCharType="separate"/>
      </w:r>
      <w:r>
        <w:rPr>
          <w:noProof/>
        </w:rPr>
        <w:t>350</w:t>
      </w:r>
      <w:r>
        <w:rPr>
          <w:noProof/>
        </w:rPr>
        <w:fldChar w:fldCharType="end"/>
      </w:r>
    </w:p>
    <w:p w14:paraId="54E531B4" w14:textId="1B9E21C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6.5.3.3.3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_Toc199238644 \h </w:instrText>
      </w:r>
      <w:r>
        <w:rPr>
          <w:noProof/>
        </w:rPr>
      </w:r>
      <w:r>
        <w:rPr>
          <w:noProof/>
        </w:rPr>
        <w:fldChar w:fldCharType="separate"/>
      </w:r>
      <w:r>
        <w:rPr>
          <w:noProof/>
        </w:rPr>
        <w:t>350</w:t>
      </w:r>
      <w:r>
        <w:rPr>
          <w:noProof/>
        </w:rPr>
        <w:fldChar w:fldCharType="end"/>
      </w:r>
    </w:p>
    <w:p w14:paraId="77B0B74E" w14:textId="7C7F950A"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6.5.3.3.3.1</w:t>
      </w:r>
      <w:r>
        <w:rPr>
          <w:rFonts w:asciiTheme="minorHAnsi" w:eastAsiaTheme="minorEastAsia" w:hAnsiTheme="minorHAnsi" w:cstheme="minorBidi"/>
          <w:noProof/>
          <w:kern w:val="2"/>
          <w:sz w:val="24"/>
          <w:szCs w:val="24"/>
          <w:lang w:val="en-SE" w:eastAsia="zh-CN"/>
          <w14:ligatures w14:val="standardContextual"/>
        </w:rPr>
        <w:tab/>
      </w:r>
      <w:r>
        <w:rPr>
          <w:noProof/>
        </w:rPr>
        <w:t>DELETE</w:t>
      </w:r>
      <w:r>
        <w:rPr>
          <w:noProof/>
        </w:rPr>
        <w:tab/>
      </w:r>
      <w:r>
        <w:rPr>
          <w:noProof/>
        </w:rPr>
        <w:fldChar w:fldCharType="begin"/>
      </w:r>
      <w:r>
        <w:rPr>
          <w:noProof/>
        </w:rPr>
        <w:instrText xml:space="preserve"> PAGEREF _Toc199238645 \h </w:instrText>
      </w:r>
      <w:r>
        <w:rPr>
          <w:noProof/>
        </w:rPr>
      </w:r>
      <w:r>
        <w:rPr>
          <w:noProof/>
        </w:rPr>
        <w:fldChar w:fldCharType="separate"/>
      </w:r>
      <w:r>
        <w:rPr>
          <w:noProof/>
        </w:rPr>
        <w:t>350</w:t>
      </w:r>
      <w:r>
        <w:rPr>
          <w:noProof/>
        </w:rPr>
        <w:fldChar w:fldCharType="end"/>
      </w:r>
    </w:p>
    <w:p w14:paraId="51752146" w14:textId="4EF763A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6.5.3.3.4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_Toc199238646 \h </w:instrText>
      </w:r>
      <w:r>
        <w:rPr>
          <w:noProof/>
        </w:rPr>
      </w:r>
      <w:r>
        <w:rPr>
          <w:noProof/>
        </w:rPr>
        <w:fldChar w:fldCharType="separate"/>
      </w:r>
      <w:r>
        <w:rPr>
          <w:noProof/>
        </w:rPr>
        <w:t>351</w:t>
      </w:r>
      <w:r>
        <w:rPr>
          <w:noProof/>
        </w:rPr>
        <w:fldChar w:fldCharType="end"/>
      </w:r>
    </w:p>
    <w:p w14:paraId="158A50AD" w14:textId="4711C33D"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6.5.3.2.4.2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update (POST)</w:t>
      </w:r>
      <w:r>
        <w:rPr>
          <w:noProof/>
        </w:rPr>
        <w:tab/>
      </w:r>
      <w:r>
        <w:rPr>
          <w:noProof/>
        </w:rPr>
        <w:fldChar w:fldCharType="begin"/>
      </w:r>
      <w:r>
        <w:rPr>
          <w:noProof/>
        </w:rPr>
        <w:instrText xml:space="preserve"> PAGEREF _Toc199238647 \h </w:instrText>
      </w:r>
      <w:r>
        <w:rPr>
          <w:noProof/>
        </w:rPr>
      </w:r>
      <w:r>
        <w:rPr>
          <w:noProof/>
        </w:rPr>
        <w:fldChar w:fldCharType="separate"/>
      </w:r>
      <w:r>
        <w:rPr>
          <w:noProof/>
        </w:rPr>
        <w:t>351</w:t>
      </w:r>
      <w:r>
        <w:rPr>
          <w:noProof/>
        </w:rPr>
        <w:fldChar w:fldCharType="end"/>
      </w:r>
    </w:p>
    <w:p w14:paraId="7645B2F1" w14:textId="4357F98D"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6.5.3.2.4.2.1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_Toc199238648 \h </w:instrText>
      </w:r>
      <w:r>
        <w:rPr>
          <w:noProof/>
        </w:rPr>
      </w:r>
      <w:r>
        <w:rPr>
          <w:noProof/>
        </w:rPr>
        <w:fldChar w:fldCharType="separate"/>
      </w:r>
      <w:r>
        <w:rPr>
          <w:noProof/>
        </w:rPr>
        <w:t>351</w:t>
      </w:r>
      <w:r>
        <w:rPr>
          <w:noProof/>
        </w:rPr>
        <w:fldChar w:fldCharType="end"/>
      </w:r>
    </w:p>
    <w:p w14:paraId="6AEECD4C" w14:textId="75C062BF"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6.5.3.2.4.2.2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_Toc199238649 \h </w:instrText>
      </w:r>
      <w:r>
        <w:rPr>
          <w:noProof/>
        </w:rPr>
      </w:r>
      <w:r>
        <w:rPr>
          <w:noProof/>
        </w:rPr>
        <w:fldChar w:fldCharType="separate"/>
      </w:r>
      <w:r>
        <w:rPr>
          <w:noProof/>
        </w:rPr>
        <w:t>351</w:t>
      </w:r>
      <w:r>
        <w:rPr>
          <w:noProof/>
        </w:rPr>
        <w:fldChar w:fldCharType="end"/>
      </w:r>
    </w:p>
    <w:p w14:paraId="6646BF4A" w14:textId="2B2D5104"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6.5.4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_Toc199238650 \h </w:instrText>
      </w:r>
      <w:r>
        <w:rPr>
          <w:noProof/>
        </w:rPr>
      </w:r>
      <w:r>
        <w:rPr>
          <w:noProof/>
        </w:rPr>
        <w:fldChar w:fldCharType="separate"/>
      </w:r>
      <w:r>
        <w:rPr>
          <w:noProof/>
        </w:rPr>
        <w:t>352</w:t>
      </w:r>
      <w:r>
        <w:rPr>
          <w:noProof/>
        </w:rPr>
        <w:fldChar w:fldCharType="end"/>
      </w:r>
    </w:p>
    <w:p w14:paraId="43255C44" w14:textId="528D491D"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6.5.5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_Toc199238651 \h </w:instrText>
      </w:r>
      <w:r>
        <w:rPr>
          <w:noProof/>
        </w:rPr>
      </w:r>
      <w:r>
        <w:rPr>
          <w:noProof/>
        </w:rPr>
        <w:fldChar w:fldCharType="separate"/>
      </w:r>
      <w:r>
        <w:rPr>
          <w:noProof/>
        </w:rPr>
        <w:t>352</w:t>
      </w:r>
      <w:r>
        <w:rPr>
          <w:noProof/>
        </w:rPr>
        <w:fldChar w:fldCharType="end"/>
      </w:r>
    </w:p>
    <w:p w14:paraId="0B516324" w14:textId="5A8E2602"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_Toc199238652 \h </w:instrText>
      </w:r>
      <w:r>
        <w:rPr>
          <w:noProof/>
        </w:rPr>
      </w:r>
      <w:r>
        <w:rPr>
          <w:noProof/>
        </w:rPr>
        <w:fldChar w:fldCharType="separate"/>
      </w:r>
      <w:r>
        <w:rPr>
          <w:noProof/>
        </w:rPr>
        <w:t>352</w:t>
      </w:r>
      <w:r>
        <w:rPr>
          <w:noProof/>
        </w:rPr>
        <w:fldChar w:fldCharType="end"/>
      </w:r>
    </w:p>
    <w:p w14:paraId="4C5505AA" w14:textId="6C11AC6F"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6.5.5.2</w:t>
      </w:r>
      <w:r>
        <w:rPr>
          <w:rFonts w:asciiTheme="minorHAnsi" w:eastAsiaTheme="minorEastAsia" w:hAnsiTheme="minorHAnsi" w:cstheme="minorBidi"/>
          <w:noProof/>
          <w:kern w:val="2"/>
          <w:sz w:val="24"/>
          <w:szCs w:val="24"/>
          <w:lang w:val="en-SE" w:eastAsia="zh-CN"/>
          <w14:ligatures w14:val="standardContextual"/>
        </w:rPr>
        <w:tab/>
      </w:r>
      <w:r>
        <w:rPr>
          <w:noProof/>
        </w:rPr>
        <w:t>Broadcast MBS Session Context Status Notification</w:t>
      </w:r>
      <w:r>
        <w:rPr>
          <w:noProof/>
        </w:rPr>
        <w:tab/>
      </w:r>
      <w:r>
        <w:rPr>
          <w:noProof/>
        </w:rPr>
        <w:fldChar w:fldCharType="begin"/>
      </w:r>
      <w:r>
        <w:rPr>
          <w:noProof/>
        </w:rPr>
        <w:instrText xml:space="preserve"> PAGEREF _Toc199238653 \h </w:instrText>
      </w:r>
      <w:r>
        <w:rPr>
          <w:noProof/>
        </w:rPr>
      </w:r>
      <w:r>
        <w:rPr>
          <w:noProof/>
        </w:rPr>
        <w:fldChar w:fldCharType="separate"/>
      </w:r>
      <w:r>
        <w:rPr>
          <w:noProof/>
        </w:rPr>
        <w:t>353</w:t>
      </w:r>
      <w:r>
        <w:rPr>
          <w:noProof/>
        </w:rPr>
        <w:fldChar w:fldCharType="end"/>
      </w:r>
    </w:p>
    <w:p w14:paraId="74C71D53" w14:textId="1D64DA4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6.5.5.2.1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_Toc199238654 \h </w:instrText>
      </w:r>
      <w:r>
        <w:rPr>
          <w:noProof/>
        </w:rPr>
      </w:r>
      <w:r>
        <w:rPr>
          <w:noProof/>
        </w:rPr>
        <w:fldChar w:fldCharType="separate"/>
      </w:r>
      <w:r>
        <w:rPr>
          <w:noProof/>
        </w:rPr>
        <w:t>353</w:t>
      </w:r>
      <w:r>
        <w:rPr>
          <w:noProof/>
        </w:rPr>
        <w:fldChar w:fldCharType="end"/>
      </w:r>
    </w:p>
    <w:p w14:paraId="15BCFFCD" w14:textId="3EE72C3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6.5.5.2.2</w:t>
      </w:r>
      <w:r>
        <w:rPr>
          <w:rFonts w:asciiTheme="minorHAnsi" w:eastAsiaTheme="minorEastAsia" w:hAnsiTheme="minorHAnsi" w:cstheme="minorBidi"/>
          <w:noProof/>
          <w:kern w:val="2"/>
          <w:sz w:val="24"/>
          <w:szCs w:val="24"/>
          <w:lang w:val="en-SE" w:eastAsia="zh-CN"/>
          <w14:ligatures w14:val="standardContextual"/>
        </w:rPr>
        <w:tab/>
      </w:r>
      <w:r>
        <w:rPr>
          <w:noProof/>
        </w:rPr>
        <w:t>Target URI</w:t>
      </w:r>
      <w:r>
        <w:rPr>
          <w:noProof/>
        </w:rPr>
        <w:tab/>
      </w:r>
      <w:r>
        <w:rPr>
          <w:noProof/>
        </w:rPr>
        <w:fldChar w:fldCharType="begin"/>
      </w:r>
      <w:r>
        <w:rPr>
          <w:noProof/>
        </w:rPr>
        <w:instrText xml:space="preserve"> PAGEREF _Toc199238655 \h </w:instrText>
      </w:r>
      <w:r>
        <w:rPr>
          <w:noProof/>
        </w:rPr>
      </w:r>
      <w:r>
        <w:rPr>
          <w:noProof/>
        </w:rPr>
        <w:fldChar w:fldCharType="separate"/>
      </w:r>
      <w:r>
        <w:rPr>
          <w:noProof/>
        </w:rPr>
        <w:t>353</w:t>
      </w:r>
      <w:r>
        <w:rPr>
          <w:noProof/>
        </w:rPr>
        <w:fldChar w:fldCharType="end"/>
      </w:r>
    </w:p>
    <w:p w14:paraId="0EAE1EB0" w14:textId="18B8DD9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6.5.5.2.3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_Toc199238656 \h </w:instrText>
      </w:r>
      <w:r>
        <w:rPr>
          <w:noProof/>
        </w:rPr>
      </w:r>
      <w:r>
        <w:rPr>
          <w:noProof/>
        </w:rPr>
        <w:fldChar w:fldCharType="separate"/>
      </w:r>
      <w:r>
        <w:rPr>
          <w:noProof/>
        </w:rPr>
        <w:t>353</w:t>
      </w:r>
      <w:r>
        <w:rPr>
          <w:noProof/>
        </w:rPr>
        <w:fldChar w:fldCharType="end"/>
      </w:r>
    </w:p>
    <w:p w14:paraId="48DBF6CA" w14:textId="295AE9CA"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6.5.5.2.3.1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_Toc199238657 \h </w:instrText>
      </w:r>
      <w:r>
        <w:rPr>
          <w:noProof/>
        </w:rPr>
      </w:r>
      <w:r>
        <w:rPr>
          <w:noProof/>
        </w:rPr>
        <w:fldChar w:fldCharType="separate"/>
      </w:r>
      <w:r>
        <w:rPr>
          <w:noProof/>
        </w:rPr>
        <w:t>353</w:t>
      </w:r>
      <w:r>
        <w:rPr>
          <w:noProof/>
        </w:rPr>
        <w:fldChar w:fldCharType="end"/>
      </w:r>
    </w:p>
    <w:p w14:paraId="39978DB5" w14:textId="400CB2BC"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6.5.6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_Toc199238658 \h </w:instrText>
      </w:r>
      <w:r>
        <w:rPr>
          <w:noProof/>
        </w:rPr>
      </w:r>
      <w:r>
        <w:rPr>
          <w:noProof/>
        </w:rPr>
        <w:fldChar w:fldCharType="separate"/>
      </w:r>
      <w:r>
        <w:rPr>
          <w:noProof/>
        </w:rPr>
        <w:t>354</w:t>
      </w:r>
      <w:r>
        <w:rPr>
          <w:noProof/>
        </w:rPr>
        <w:fldChar w:fldCharType="end"/>
      </w:r>
    </w:p>
    <w:p w14:paraId="062428EE" w14:textId="65617AF0"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_Toc199238659 \h </w:instrText>
      </w:r>
      <w:r>
        <w:rPr>
          <w:noProof/>
        </w:rPr>
      </w:r>
      <w:r>
        <w:rPr>
          <w:noProof/>
        </w:rPr>
        <w:fldChar w:fldCharType="separate"/>
      </w:r>
      <w:r>
        <w:rPr>
          <w:noProof/>
        </w:rPr>
        <w:t>354</w:t>
      </w:r>
      <w:r>
        <w:rPr>
          <w:noProof/>
        </w:rPr>
        <w:fldChar w:fldCharType="end"/>
      </w:r>
    </w:p>
    <w:p w14:paraId="3442F393" w14:textId="37634D3A"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6.5.6.2</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Structured data types</w:t>
      </w:r>
      <w:r>
        <w:rPr>
          <w:noProof/>
        </w:rPr>
        <w:tab/>
      </w:r>
      <w:r>
        <w:rPr>
          <w:noProof/>
        </w:rPr>
        <w:fldChar w:fldCharType="begin"/>
      </w:r>
      <w:r>
        <w:rPr>
          <w:noProof/>
        </w:rPr>
        <w:instrText xml:space="preserve"> PAGEREF _Toc199238660 \h </w:instrText>
      </w:r>
      <w:r>
        <w:rPr>
          <w:noProof/>
        </w:rPr>
      </w:r>
      <w:r>
        <w:rPr>
          <w:noProof/>
        </w:rPr>
        <w:fldChar w:fldCharType="separate"/>
      </w:r>
      <w:r>
        <w:rPr>
          <w:noProof/>
        </w:rPr>
        <w:t>355</w:t>
      </w:r>
      <w:r>
        <w:rPr>
          <w:noProof/>
        </w:rPr>
        <w:fldChar w:fldCharType="end"/>
      </w:r>
    </w:p>
    <w:p w14:paraId="07872253" w14:textId="7777171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_Toc199238661 \h </w:instrText>
      </w:r>
      <w:r>
        <w:rPr>
          <w:noProof/>
        </w:rPr>
      </w:r>
      <w:r>
        <w:rPr>
          <w:noProof/>
        </w:rPr>
        <w:fldChar w:fldCharType="separate"/>
      </w:r>
      <w:r>
        <w:rPr>
          <w:noProof/>
        </w:rPr>
        <w:t>355</w:t>
      </w:r>
      <w:r>
        <w:rPr>
          <w:noProof/>
        </w:rPr>
        <w:fldChar w:fldCharType="end"/>
      </w:r>
    </w:p>
    <w:p w14:paraId="663C8E69" w14:textId="70C95FA6"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6.5.6.2.2</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ContextCreateReqData</w:t>
      </w:r>
      <w:r>
        <w:rPr>
          <w:noProof/>
        </w:rPr>
        <w:tab/>
      </w:r>
      <w:r>
        <w:rPr>
          <w:noProof/>
        </w:rPr>
        <w:fldChar w:fldCharType="begin"/>
      </w:r>
      <w:r>
        <w:rPr>
          <w:noProof/>
        </w:rPr>
        <w:instrText xml:space="preserve"> PAGEREF _Toc199238662 \h </w:instrText>
      </w:r>
      <w:r>
        <w:rPr>
          <w:noProof/>
        </w:rPr>
      </w:r>
      <w:r>
        <w:rPr>
          <w:noProof/>
        </w:rPr>
        <w:fldChar w:fldCharType="separate"/>
      </w:r>
      <w:r>
        <w:rPr>
          <w:noProof/>
        </w:rPr>
        <w:t>355</w:t>
      </w:r>
      <w:r>
        <w:rPr>
          <w:noProof/>
        </w:rPr>
        <w:fldChar w:fldCharType="end"/>
      </w:r>
    </w:p>
    <w:p w14:paraId="3C303E31" w14:textId="1D05D00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6.5.6.2.3</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ContextCreateRspData</w:t>
      </w:r>
      <w:r>
        <w:rPr>
          <w:noProof/>
        </w:rPr>
        <w:tab/>
      </w:r>
      <w:r>
        <w:rPr>
          <w:noProof/>
        </w:rPr>
        <w:fldChar w:fldCharType="begin"/>
      </w:r>
      <w:r>
        <w:rPr>
          <w:noProof/>
        </w:rPr>
        <w:instrText xml:space="preserve"> PAGEREF _Toc199238663 \h </w:instrText>
      </w:r>
      <w:r>
        <w:rPr>
          <w:noProof/>
        </w:rPr>
      </w:r>
      <w:r>
        <w:rPr>
          <w:noProof/>
        </w:rPr>
        <w:fldChar w:fldCharType="separate"/>
      </w:r>
      <w:r>
        <w:rPr>
          <w:noProof/>
        </w:rPr>
        <w:t>355</w:t>
      </w:r>
      <w:r>
        <w:rPr>
          <w:noProof/>
        </w:rPr>
        <w:fldChar w:fldCharType="end"/>
      </w:r>
    </w:p>
    <w:p w14:paraId="21CEB4CB" w14:textId="3141C57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6.5.6.2.4</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ContextStatusNotification</w:t>
      </w:r>
      <w:r>
        <w:rPr>
          <w:noProof/>
        </w:rPr>
        <w:tab/>
      </w:r>
      <w:r>
        <w:rPr>
          <w:noProof/>
        </w:rPr>
        <w:fldChar w:fldCharType="begin"/>
      </w:r>
      <w:r>
        <w:rPr>
          <w:noProof/>
        </w:rPr>
        <w:instrText xml:space="preserve"> PAGEREF _Toc199238664 \h </w:instrText>
      </w:r>
      <w:r>
        <w:rPr>
          <w:noProof/>
        </w:rPr>
      </w:r>
      <w:r>
        <w:rPr>
          <w:noProof/>
        </w:rPr>
        <w:fldChar w:fldCharType="separate"/>
      </w:r>
      <w:r>
        <w:rPr>
          <w:noProof/>
        </w:rPr>
        <w:t>356</w:t>
      </w:r>
      <w:r>
        <w:rPr>
          <w:noProof/>
        </w:rPr>
        <w:fldChar w:fldCharType="end"/>
      </w:r>
    </w:p>
    <w:p w14:paraId="11FAA52B" w14:textId="2003566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6.5.6.2.5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ContextUpdateReqData</w:t>
      </w:r>
      <w:r>
        <w:rPr>
          <w:noProof/>
        </w:rPr>
        <w:tab/>
      </w:r>
      <w:r>
        <w:rPr>
          <w:noProof/>
        </w:rPr>
        <w:fldChar w:fldCharType="begin"/>
      </w:r>
      <w:r>
        <w:rPr>
          <w:noProof/>
        </w:rPr>
        <w:instrText xml:space="preserve"> PAGEREF _Toc199238665 \h </w:instrText>
      </w:r>
      <w:r>
        <w:rPr>
          <w:noProof/>
        </w:rPr>
      </w:r>
      <w:r>
        <w:rPr>
          <w:noProof/>
        </w:rPr>
        <w:fldChar w:fldCharType="separate"/>
      </w:r>
      <w:r>
        <w:rPr>
          <w:noProof/>
        </w:rPr>
        <w:t>357</w:t>
      </w:r>
      <w:r>
        <w:rPr>
          <w:noProof/>
        </w:rPr>
        <w:fldChar w:fldCharType="end"/>
      </w:r>
    </w:p>
    <w:p w14:paraId="579F18CB" w14:textId="6DC88AD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6.5.6.2.6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ContextUpdateRspData</w:t>
      </w:r>
      <w:r>
        <w:rPr>
          <w:noProof/>
        </w:rPr>
        <w:tab/>
      </w:r>
      <w:r>
        <w:rPr>
          <w:noProof/>
        </w:rPr>
        <w:fldChar w:fldCharType="begin"/>
      </w:r>
      <w:r>
        <w:rPr>
          <w:noProof/>
        </w:rPr>
        <w:instrText xml:space="preserve"> PAGEREF _Toc199238666 \h </w:instrText>
      </w:r>
      <w:r>
        <w:rPr>
          <w:noProof/>
        </w:rPr>
      </w:r>
      <w:r>
        <w:rPr>
          <w:noProof/>
        </w:rPr>
        <w:fldChar w:fldCharType="separate"/>
      </w:r>
      <w:r>
        <w:rPr>
          <w:noProof/>
        </w:rPr>
        <w:t>357</w:t>
      </w:r>
      <w:r>
        <w:rPr>
          <w:noProof/>
        </w:rPr>
        <w:fldChar w:fldCharType="end"/>
      </w:r>
    </w:p>
    <w:p w14:paraId="0D870A1A" w14:textId="6CEA50FE"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6.5.6.2.7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r>
      <w:r>
        <w:rPr>
          <w:noProof/>
        </w:rPr>
        <w:instrText xml:space="preserve"> PAGEREF _Toc199238667 \h </w:instrText>
      </w:r>
      <w:r>
        <w:rPr>
          <w:noProof/>
        </w:rPr>
      </w:r>
      <w:r>
        <w:rPr>
          <w:noProof/>
        </w:rPr>
        <w:fldChar w:fldCharType="separate"/>
      </w:r>
      <w:r>
        <w:rPr>
          <w:noProof/>
        </w:rPr>
        <w:t>358</w:t>
      </w:r>
      <w:r>
        <w:rPr>
          <w:noProof/>
        </w:rPr>
        <w:fldChar w:fldCharType="end"/>
      </w:r>
    </w:p>
    <w:p w14:paraId="109B3F92" w14:textId="698AE06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6.5.6.2.8</w:t>
      </w:r>
      <w:r>
        <w:rPr>
          <w:rFonts w:asciiTheme="minorHAnsi" w:eastAsiaTheme="minorEastAsia" w:hAnsiTheme="minorHAnsi" w:cstheme="minorBidi"/>
          <w:noProof/>
          <w:kern w:val="2"/>
          <w:sz w:val="24"/>
          <w:szCs w:val="24"/>
          <w:lang w:val="en-SE" w:eastAsia="zh-CN"/>
          <w14:ligatures w14:val="standardContextual"/>
        </w:rPr>
        <w:tab/>
      </w:r>
      <w:r>
        <w:rPr>
          <w:noProof/>
        </w:rPr>
        <w:t>Type: Operation</w:t>
      </w:r>
      <w:r>
        <w:rPr>
          <w:noProof/>
          <w:lang w:eastAsia="zh-CN"/>
        </w:rPr>
        <w:t>Event</w:t>
      </w:r>
      <w:r>
        <w:rPr>
          <w:noProof/>
        </w:rPr>
        <w:tab/>
      </w:r>
      <w:r>
        <w:rPr>
          <w:noProof/>
        </w:rPr>
        <w:fldChar w:fldCharType="begin"/>
      </w:r>
      <w:r>
        <w:rPr>
          <w:noProof/>
        </w:rPr>
        <w:instrText xml:space="preserve"> PAGEREF _Toc199238668 \h </w:instrText>
      </w:r>
      <w:r>
        <w:rPr>
          <w:noProof/>
        </w:rPr>
      </w:r>
      <w:r>
        <w:rPr>
          <w:noProof/>
        </w:rPr>
        <w:fldChar w:fldCharType="separate"/>
      </w:r>
      <w:r>
        <w:rPr>
          <w:noProof/>
        </w:rPr>
        <w:t>358</w:t>
      </w:r>
      <w:r>
        <w:rPr>
          <w:noProof/>
        </w:rPr>
        <w:fldChar w:fldCharType="end"/>
      </w:r>
    </w:p>
    <w:p w14:paraId="2EE27964" w14:textId="3421D75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6.5.6.2.9</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NgranFailureEvent</w:t>
      </w:r>
      <w:r>
        <w:rPr>
          <w:noProof/>
        </w:rPr>
        <w:tab/>
      </w:r>
      <w:r>
        <w:rPr>
          <w:noProof/>
        </w:rPr>
        <w:fldChar w:fldCharType="begin"/>
      </w:r>
      <w:r>
        <w:rPr>
          <w:noProof/>
        </w:rPr>
        <w:instrText xml:space="preserve"> PAGEREF _Toc199238669 \h </w:instrText>
      </w:r>
      <w:r>
        <w:rPr>
          <w:noProof/>
        </w:rPr>
      </w:r>
      <w:r>
        <w:rPr>
          <w:noProof/>
        </w:rPr>
        <w:fldChar w:fldCharType="separate"/>
      </w:r>
      <w:r>
        <w:rPr>
          <w:noProof/>
        </w:rPr>
        <w:t>358</w:t>
      </w:r>
      <w:r>
        <w:rPr>
          <w:noProof/>
        </w:rPr>
        <w:fldChar w:fldCharType="end"/>
      </w:r>
    </w:p>
    <w:p w14:paraId="4157B164" w14:textId="25CD73B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6.5.6.2.10</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ContextStatusNotificationResponse</w:t>
      </w:r>
      <w:r>
        <w:rPr>
          <w:noProof/>
        </w:rPr>
        <w:tab/>
      </w:r>
      <w:r>
        <w:rPr>
          <w:noProof/>
        </w:rPr>
        <w:fldChar w:fldCharType="begin"/>
      </w:r>
      <w:r>
        <w:rPr>
          <w:noProof/>
        </w:rPr>
        <w:instrText xml:space="preserve"> PAGEREF _Toc199238670 \h </w:instrText>
      </w:r>
      <w:r>
        <w:rPr>
          <w:noProof/>
        </w:rPr>
      </w:r>
      <w:r>
        <w:rPr>
          <w:noProof/>
        </w:rPr>
        <w:fldChar w:fldCharType="separate"/>
      </w:r>
      <w:r>
        <w:rPr>
          <w:noProof/>
        </w:rPr>
        <w:t>359</w:t>
      </w:r>
      <w:r>
        <w:rPr>
          <w:noProof/>
        </w:rPr>
        <w:fldChar w:fldCharType="end"/>
      </w:r>
    </w:p>
    <w:p w14:paraId="5C3D2EC8" w14:textId="1636FC62"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6.5.6.3</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Simple data types and enumerations</w:t>
      </w:r>
      <w:r>
        <w:rPr>
          <w:noProof/>
        </w:rPr>
        <w:tab/>
      </w:r>
      <w:r>
        <w:rPr>
          <w:noProof/>
        </w:rPr>
        <w:fldChar w:fldCharType="begin"/>
      </w:r>
      <w:r>
        <w:rPr>
          <w:noProof/>
        </w:rPr>
        <w:instrText xml:space="preserve"> PAGEREF _Toc199238671 \h </w:instrText>
      </w:r>
      <w:r>
        <w:rPr>
          <w:noProof/>
        </w:rPr>
      </w:r>
      <w:r>
        <w:rPr>
          <w:noProof/>
        </w:rPr>
        <w:fldChar w:fldCharType="separate"/>
      </w:r>
      <w:r>
        <w:rPr>
          <w:noProof/>
        </w:rPr>
        <w:t>359</w:t>
      </w:r>
      <w:r>
        <w:rPr>
          <w:noProof/>
        </w:rPr>
        <w:fldChar w:fldCharType="end"/>
      </w:r>
    </w:p>
    <w:p w14:paraId="32388640" w14:textId="4FD56379"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_Toc199238672 \h </w:instrText>
      </w:r>
      <w:r>
        <w:rPr>
          <w:noProof/>
        </w:rPr>
      </w:r>
      <w:r>
        <w:rPr>
          <w:noProof/>
        </w:rPr>
        <w:fldChar w:fldCharType="separate"/>
      </w:r>
      <w:r>
        <w:rPr>
          <w:noProof/>
        </w:rPr>
        <w:t>359</w:t>
      </w:r>
      <w:r>
        <w:rPr>
          <w:noProof/>
        </w:rPr>
        <w:fldChar w:fldCharType="end"/>
      </w:r>
    </w:p>
    <w:p w14:paraId="3D8305B0" w14:textId="3DB7B17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_Toc199238673 \h </w:instrText>
      </w:r>
      <w:r>
        <w:rPr>
          <w:noProof/>
        </w:rPr>
      </w:r>
      <w:r>
        <w:rPr>
          <w:noProof/>
        </w:rPr>
        <w:fldChar w:fldCharType="separate"/>
      </w:r>
      <w:r>
        <w:rPr>
          <w:noProof/>
        </w:rPr>
        <w:t>359</w:t>
      </w:r>
      <w:r>
        <w:rPr>
          <w:noProof/>
        </w:rPr>
        <w:fldChar w:fldCharType="end"/>
      </w:r>
    </w:p>
    <w:p w14:paraId="667E12DE" w14:textId="0D19CBED"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6.5.6.3.3</w:t>
      </w:r>
      <w:r>
        <w:rPr>
          <w:rFonts w:asciiTheme="minorHAnsi" w:eastAsiaTheme="minorEastAsia" w:hAnsiTheme="minorHAnsi" w:cstheme="minorBidi"/>
          <w:noProof/>
          <w:kern w:val="2"/>
          <w:sz w:val="24"/>
          <w:szCs w:val="24"/>
          <w:lang w:val="en-SE" w:eastAsia="zh-CN"/>
          <w14:ligatures w14:val="standardContextual"/>
        </w:rPr>
        <w:tab/>
      </w:r>
      <w:r>
        <w:rPr>
          <w:noProof/>
        </w:rPr>
        <w:t>Enumeration: OperationStatus</w:t>
      </w:r>
      <w:r>
        <w:rPr>
          <w:noProof/>
        </w:rPr>
        <w:tab/>
      </w:r>
      <w:r>
        <w:rPr>
          <w:noProof/>
        </w:rPr>
        <w:fldChar w:fldCharType="begin"/>
      </w:r>
      <w:r>
        <w:rPr>
          <w:noProof/>
        </w:rPr>
        <w:instrText xml:space="preserve"> PAGEREF _Toc199238674 \h </w:instrText>
      </w:r>
      <w:r>
        <w:rPr>
          <w:noProof/>
        </w:rPr>
      </w:r>
      <w:r>
        <w:rPr>
          <w:noProof/>
        </w:rPr>
        <w:fldChar w:fldCharType="separate"/>
      </w:r>
      <w:r>
        <w:rPr>
          <w:noProof/>
        </w:rPr>
        <w:t>359</w:t>
      </w:r>
      <w:r>
        <w:rPr>
          <w:noProof/>
        </w:rPr>
        <w:fldChar w:fldCharType="end"/>
      </w:r>
    </w:p>
    <w:p w14:paraId="0DA6B800" w14:textId="75E4D72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6.5.6.3.4</w:t>
      </w:r>
      <w:r>
        <w:rPr>
          <w:rFonts w:asciiTheme="minorHAnsi" w:eastAsiaTheme="minorEastAsia" w:hAnsiTheme="minorHAnsi" w:cstheme="minorBidi"/>
          <w:noProof/>
          <w:kern w:val="2"/>
          <w:sz w:val="24"/>
          <w:szCs w:val="24"/>
          <w:lang w:val="en-SE" w:eastAsia="zh-CN"/>
          <w14:ligatures w14:val="standardContextual"/>
        </w:rPr>
        <w:tab/>
      </w:r>
      <w:r>
        <w:rPr>
          <w:noProof/>
        </w:rPr>
        <w:t>Enumeration: NgapIeType</w:t>
      </w:r>
      <w:r>
        <w:rPr>
          <w:noProof/>
        </w:rPr>
        <w:tab/>
      </w:r>
      <w:r>
        <w:rPr>
          <w:noProof/>
        </w:rPr>
        <w:fldChar w:fldCharType="begin"/>
      </w:r>
      <w:r>
        <w:rPr>
          <w:noProof/>
        </w:rPr>
        <w:instrText xml:space="preserve"> PAGEREF _Toc199238675 \h </w:instrText>
      </w:r>
      <w:r>
        <w:rPr>
          <w:noProof/>
        </w:rPr>
      </w:r>
      <w:r>
        <w:rPr>
          <w:noProof/>
        </w:rPr>
        <w:fldChar w:fldCharType="separate"/>
      </w:r>
      <w:r>
        <w:rPr>
          <w:noProof/>
        </w:rPr>
        <w:t>360</w:t>
      </w:r>
      <w:r>
        <w:rPr>
          <w:noProof/>
        </w:rPr>
        <w:fldChar w:fldCharType="end"/>
      </w:r>
    </w:p>
    <w:p w14:paraId="4FED9A50" w14:textId="02D61B9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6.5.6.3.5</w:t>
      </w:r>
      <w:r>
        <w:rPr>
          <w:rFonts w:asciiTheme="minorHAnsi" w:eastAsiaTheme="minorEastAsia" w:hAnsiTheme="minorHAnsi" w:cstheme="minorBidi"/>
          <w:noProof/>
          <w:kern w:val="2"/>
          <w:sz w:val="24"/>
          <w:szCs w:val="24"/>
          <w:lang w:val="en-SE" w:eastAsia="zh-CN"/>
          <w14:ligatures w14:val="standardContextual"/>
        </w:rPr>
        <w:tab/>
      </w:r>
      <w:r>
        <w:rPr>
          <w:noProof/>
        </w:rPr>
        <w:t xml:space="preserve">Enumeration: </w:t>
      </w:r>
      <w:r>
        <w:rPr>
          <w:noProof/>
          <w:lang w:eastAsia="zh-CN"/>
        </w:rPr>
        <w:t>OpEventType</w:t>
      </w:r>
      <w:r>
        <w:rPr>
          <w:noProof/>
        </w:rPr>
        <w:tab/>
      </w:r>
      <w:r>
        <w:rPr>
          <w:noProof/>
        </w:rPr>
        <w:fldChar w:fldCharType="begin"/>
      </w:r>
      <w:r>
        <w:rPr>
          <w:noProof/>
        </w:rPr>
        <w:instrText xml:space="preserve"> PAGEREF _Toc199238676 \h </w:instrText>
      </w:r>
      <w:r>
        <w:rPr>
          <w:noProof/>
        </w:rPr>
      </w:r>
      <w:r>
        <w:rPr>
          <w:noProof/>
        </w:rPr>
        <w:fldChar w:fldCharType="separate"/>
      </w:r>
      <w:r>
        <w:rPr>
          <w:noProof/>
        </w:rPr>
        <w:t>360</w:t>
      </w:r>
      <w:r>
        <w:rPr>
          <w:noProof/>
        </w:rPr>
        <w:fldChar w:fldCharType="end"/>
      </w:r>
    </w:p>
    <w:p w14:paraId="6945BF62" w14:textId="27D654E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6.5.6.3.6</w:t>
      </w:r>
      <w:r>
        <w:rPr>
          <w:rFonts w:asciiTheme="minorHAnsi" w:eastAsiaTheme="minorEastAsia" w:hAnsiTheme="minorHAnsi" w:cstheme="minorBidi"/>
          <w:noProof/>
          <w:kern w:val="2"/>
          <w:sz w:val="24"/>
          <w:szCs w:val="24"/>
          <w:lang w:val="en-SE" w:eastAsia="zh-CN"/>
          <w14:ligatures w14:val="standardContextual"/>
        </w:rPr>
        <w:tab/>
      </w:r>
      <w:r>
        <w:rPr>
          <w:noProof/>
        </w:rPr>
        <w:t>Enumeration: NgranFailureIndication</w:t>
      </w:r>
      <w:r>
        <w:rPr>
          <w:noProof/>
        </w:rPr>
        <w:tab/>
      </w:r>
      <w:r>
        <w:rPr>
          <w:noProof/>
        </w:rPr>
        <w:fldChar w:fldCharType="begin"/>
      </w:r>
      <w:r>
        <w:rPr>
          <w:noProof/>
        </w:rPr>
        <w:instrText xml:space="preserve"> PAGEREF _Toc199238677 \h </w:instrText>
      </w:r>
      <w:r>
        <w:rPr>
          <w:noProof/>
        </w:rPr>
      </w:r>
      <w:r>
        <w:rPr>
          <w:noProof/>
        </w:rPr>
        <w:fldChar w:fldCharType="separate"/>
      </w:r>
      <w:r>
        <w:rPr>
          <w:noProof/>
        </w:rPr>
        <w:t>360</w:t>
      </w:r>
      <w:r>
        <w:rPr>
          <w:noProof/>
        </w:rPr>
        <w:fldChar w:fldCharType="end"/>
      </w:r>
    </w:p>
    <w:p w14:paraId="33CC0804" w14:textId="70DD0A89"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6.5.6.4</w:t>
      </w:r>
      <w:r>
        <w:rPr>
          <w:rFonts w:asciiTheme="minorHAnsi" w:eastAsiaTheme="minorEastAsia" w:hAnsiTheme="minorHAnsi" w:cstheme="minorBidi"/>
          <w:noProof/>
          <w:kern w:val="2"/>
          <w:sz w:val="24"/>
          <w:szCs w:val="24"/>
          <w:lang w:val="en-SE" w:eastAsia="zh-CN"/>
          <w14:ligatures w14:val="standardContextual"/>
        </w:rPr>
        <w:tab/>
      </w:r>
      <w:r>
        <w:rPr>
          <w:noProof/>
        </w:rPr>
        <w:t>Binary data</w:t>
      </w:r>
      <w:r>
        <w:rPr>
          <w:noProof/>
        </w:rPr>
        <w:tab/>
      </w:r>
      <w:r>
        <w:rPr>
          <w:noProof/>
        </w:rPr>
        <w:fldChar w:fldCharType="begin"/>
      </w:r>
      <w:r>
        <w:rPr>
          <w:noProof/>
        </w:rPr>
        <w:instrText xml:space="preserve"> PAGEREF _Toc199238678 \h </w:instrText>
      </w:r>
      <w:r>
        <w:rPr>
          <w:noProof/>
        </w:rPr>
      </w:r>
      <w:r>
        <w:rPr>
          <w:noProof/>
        </w:rPr>
        <w:fldChar w:fldCharType="separate"/>
      </w:r>
      <w:r>
        <w:rPr>
          <w:noProof/>
        </w:rPr>
        <w:t>360</w:t>
      </w:r>
      <w:r>
        <w:rPr>
          <w:noProof/>
        </w:rPr>
        <w:fldChar w:fldCharType="end"/>
      </w:r>
    </w:p>
    <w:p w14:paraId="355C4D22" w14:textId="787EF2E7"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6.5.6.4.1</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Introduction</w:t>
      </w:r>
      <w:r>
        <w:rPr>
          <w:noProof/>
        </w:rPr>
        <w:tab/>
      </w:r>
      <w:r>
        <w:rPr>
          <w:noProof/>
        </w:rPr>
        <w:fldChar w:fldCharType="begin"/>
      </w:r>
      <w:r>
        <w:rPr>
          <w:noProof/>
        </w:rPr>
        <w:instrText xml:space="preserve"> PAGEREF _Toc199238679 \h </w:instrText>
      </w:r>
      <w:r>
        <w:rPr>
          <w:noProof/>
        </w:rPr>
      </w:r>
      <w:r>
        <w:rPr>
          <w:noProof/>
        </w:rPr>
        <w:fldChar w:fldCharType="separate"/>
      </w:r>
      <w:r>
        <w:rPr>
          <w:noProof/>
        </w:rPr>
        <w:t>360</w:t>
      </w:r>
      <w:r>
        <w:rPr>
          <w:noProof/>
        </w:rPr>
        <w:fldChar w:fldCharType="end"/>
      </w:r>
    </w:p>
    <w:p w14:paraId="3107D65D" w14:textId="5218F1F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6.5.6.4.2</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N2 Information</w:t>
      </w:r>
      <w:r>
        <w:rPr>
          <w:noProof/>
        </w:rPr>
        <w:tab/>
      </w:r>
      <w:r>
        <w:rPr>
          <w:noProof/>
        </w:rPr>
        <w:fldChar w:fldCharType="begin"/>
      </w:r>
      <w:r>
        <w:rPr>
          <w:noProof/>
        </w:rPr>
        <w:instrText xml:space="preserve"> PAGEREF _Toc199238680 \h </w:instrText>
      </w:r>
      <w:r>
        <w:rPr>
          <w:noProof/>
        </w:rPr>
      </w:r>
      <w:r>
        <w:rPr>
          <w:noProof/>
        </w:rPr>
        <w:fldChar w:fldCharType="separate"/>
      </w:r>
      <w:r>
        <w:rPr>
          <w:noProof/>
        </w:rPr>
        <w:t>361</w:t>
      </w:r>
      <w:r>
        <w:rPr>
          <w:noProof/>
        </w:rPr>
        <w:fldChar w:fldCharType="end"/>
      </w:r>
    </w:p>
    <w:p w14:paraId="14B76C6E" w14:textId="43D80321"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6.5.6.4.2.1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_Toc199238681 \h </w:instrText>
      </w:r>
      <w:r>
        <w:rPr>
          <w:noProof/>
        </w:rPr>
      </w:r>
      <w:r>
        <w:rPr>
          <w:noProof/>
        </w:rPr>
        <w:fldChar w:fldCharType="separate"/>
      </w:r>
      <w:r>
        <w:rPr>
          <w:noProof/>
        </w:rPr>
        <w:t>361</w:t>
      </w:r>
      <w:r>
        <w:rPr>
          <w:noProof/>
        </w:rPr>
        <w:fldChar w:fldCharType="end"/>
      </w:r>
    </w:p>
    <w:p w14:paraId="5BC765BE" w14:textId="58E35216"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6.5.6.4.2.2</w:t>
      </w:r>
      <w:r>
        <w:rPr>
          <w:rFonts w:asciiTheme="minorHAnsi" w:eastAsiaTheme="minorEastAsia" w:hAnsiTheme="minorHAnsi" w:cstheme="minorBidi"/>
          <w:noProof/>
          <w:kern w:val="2"/>
          <w:sz w:val="24"/>
          <w:szCs w:val="24"/>
          <w:lang w:val="en-SE" w:eastAsia="zh-CN"/>
          <w14:ligatures w14:val="standardContextual"/>
        </w:rPr>
        <w:tab/>
      </w:r>
      <w:r>
        <w:rPr>
          <w:noProof/>
        </w:rPr>
        <w:t>NGAP IEs</w:t>
      </w:r>
      <w:r>
        <w:rPr>
          <w:noProof/>
        </w:rPr>
        <w:tab/>
      </w:r>
      <w:r>
        <w:rPr>
          <w:noProof/>
        </w:rPr>
        <w:fldChar w:fldCharType="begin"/>
      </w:r>
      <w:r>
        <w:rPr>
          <w:noProof/>
        </w:rPr>
        <w:instrText xml:space="preserve"> PAGEREF _Toc199238682 \h </w:instrText>
      </w:r>
      <w:r>
        <w:rPr>
          <w:noProof/>
        </w:rPr>
      </w:r>
      <w:r>
        <w:rPr>
          <w:noProof/>
        </w:rPr>
        <w:fldChar w:fldCharType="separate"/>
      </w:r>
      <w:r>
        <w:rPr>
          <w:noProof/>
        </w:rPr>
        <w:t>361</w:t>
      </w:r>
      <w:r>
        <w:rPr>
          <w:noProof/>
        </w:rPr>
        <w:fldChar w:fldCharType="end"/>
      </w:r>
    </w:p>
    <w:p w14:paraId="0B970331" w14:textId="60385AE6"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6.5.7</w:t>
      </w:r>
      <w:r>
        <w:rPr>
          <w:rFonts w:asciiTheme="minorHAnsi" w:eastAsiaTheme="minorEastAsia" w:hAnsiTheme="minorHAnsi" w:cstheme="minorBidi"/>
          <w:noProof/>
          <w:kern w:val="2"/>
          <w:sz w:val="24"/>
          <w:szCs w:val="24"/>
          <w:lang w:val="en-SE" w:eastAsia="zh-CN"/>
          <w14:ligatures w14:val="standardContextual"/>
        </w:rPr>
        <w:tab/>
      </w:r>
      <w:r>
        <w:rPr>
          <w:noProof/>
        </w:rPr>
        <w:t>Error Handling</w:t>
      </w:r>
      <w:r>
        <w:rPr>
          <w:noProof/>
        </w:rPr>
        <w:tab/>
      </w:r>
      <w:r>
        <w:rPr>
          <w:noProof/>
        </w:rPr>
        <w:fldChar w:fldCharType="begin"/>
      </w:r>
      <w:r>
        <w:rPr>
          <w:noProof/>
        </w:rPr>
        <w:instrText xml:space="preserve"> PAGEREF _Toc199238683 \h </w:instrText>
      </w:r>
      <w:r>
        <w:rPr>
          <w:noProof/>
        </w:rPr>
      </w:r>
      <w:r>
        <w:rPr>
          <w:noProof/>
        </w:rPr>
        <w:fldChar w:fldCharType="separate"/>
      </w:r>
      <w:r>
        <w:rPr>
          <w:noProof/>
        </w:rPr>
        <w:t>361</w:t>
      </w:r>
      <w:r>
        <w:rPr>
          <w:noProof/>
        </w:rPr>
        <w:fldChar w:fldCharType="end"/>
      </w:r>
    </w:p>
    <w:p w14:paraId="3B62281F" w14:textId="6B2F1D1E"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_Toc199238684 \h </w:instrText>
      </w:r>
      <w:r>
        <w:rPr>
          <w:noProof/>
        </w:rPr>
      </w:r>
      <w:r>
        <w:rPr>
          <w:noProof/>
        </w:rPr>
        <w:fldChar w:fldCharType="separate"/>
      </w:r>
      <w:r>
        <w:rPr>
          <w:noProof/>
        </w:rPr>
        <w:t>361</w:t>
      </w:r>
      <w:r>
        <w:rPr>
          <w:noProof/>
        </w:rPr>
        <w:fldChar w:fldCharType="end"/>
      </w:r>
    </w:p>
    <w:p w14:paraId="3FAA0561" w14:textId="648CC65C"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6.5.7.2</w:t>
      </w:r>
      <w:r>
        <w:rPr>
          <w:rFonts w:asciiTheme="minorHAnsi" w:eastAsiaTheme="minorEastAsia" w:hAnsiTheme="minorHAnsi" w:cstheme="minorBidi"/>
          <w:noProof/>
          <w:kern w:val="2"/>
          <w:sz w:val="24"/>
          <w:szCs w:val="24"/>
          <w:lang w:val="en-SE" w:eastAsia="zh-CN"/>
          <w14:ligatures w14:val="standardContextual"/>
        </w:rPr>
        <w:tab/>
      </w:r>
      <w:r>
        <w:rPr>
          <w:noProof/>
        </w:rPr>
        <w:t>Protocol Errors</w:t>
      </w:r>
      <w:r>
        <w:rPr>
          <w:noProof/>
        </w:rPr>
        <w:tab/>
      </w:r>
      <w:r>
        <w:rPr>
          <w:noProof/>
        </w:rPr>
        <w:fldChar w:fldCharType="begin"/>
      </w:r>
      <w:r>
        <w:rPr>
          <w:noProof/>
        </w:rPr>
        <w:instrText xml:space="preserve"> PAGEREF _Toc199238685 \h </w:instrText>
      </w:r>
      <w:r>
        <w:rPr>
          <w:noProof/>
        </w:rPr>
      </w:r>
      <w:r>
        <w:rPr>
          <w:noProof/>
        </w:rPr>
        <w:fldChar w:fldCharType="separate"/>
      </w:r>
      <w:r>
        <w:rPr>
          <w:noProof/>
        </w:rPr>
        <w:t>361</w:t>
      </w:r>
      <w:r>
        <w:rPr>
          <w:noProof/>
        </w:rPr>
        <w:fldChar w:fldCharType="end"/>
      </w:r>
    </w:p>
    <w:p w14:paraId="789D2517" w14:textId="1A93DBD8"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6.5.7.3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_Toc199238686 \h </w:instrText>
      </w:r>
      <w:r>
        <w:rPr>
          <w:noProof/>
        </w:rPr>
      </w:r>
      <w:r>
        <w:rPr>
          <w:noProof/>
        </w:rPr>
        <w:fldChar w:fldCharType="separate"/>
      </w:r>
      <w:r>
        <w:rPr>
          <w:noProof/>
        </w:rPr>
        <w:t>361</w:t>
      </w:r>
      <w:r>
        <w:rPr>
          <w:noProof/>
        </w:rPr>
        <w:fldChar w:fldCharType="end"/>
      </w:r>
    </w:p>
    <w:p w14:paraId="3FA4CECE" w14:textId="756E4B8E"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6.5.8</w:t>
      </w:r>
      <w:r>
        <w:rPr>
          <w:rFonts w:asciiTheme="minorHAnsi" w:eastAsiaTheme="minorEastAsia" w:hAnsiTheme="minorHAnsi" w:cstheme="minorBidi"/>
          <w:noProof/>
          <w:kern w:val="2"/>
          <w:sz w:val="24"/>
          <w:szCs w:val="24"/>
          <w:lang w:val="en-SE" w:eastAsia="zh-CN"/>
          <w14:ligatures w14:val="standardContextual"/>
        </w:rPr>
        <w:tab/>
      </w:r>
      <w:r>
        <w:rPr>
          <w:noProof/>
        </w:rPr>
        <w:t>Feature Negotiation</w:t>
      </w:r>
      <w:r>
        <w:rPr>
          <w:noProof/>
        </w:rPr>
        <w:tab/>
      </w:r>
      <w:r>
        <w:rPr>
          <w:noProof/>
        </w:rPr>
        <w:fldChar w:fldCharType="begin"/>
      </w:r>
      <w:r>
        <w:rPr>
          <w:noProof/>
        </w:rPr>
        <w:instrText xml:space="preserve"> PAGEREF _Toc199238687 \h </w:instrText>
      </w:r>
      <w:r>
        <w:rPr>
          <w:noProof/>
        </w:rPr>
      </w:r>
      <w:r>
        <w:rPr>
          <w:noProof/>
        </w:rPr>
        <w:fldChar w:fldCharType="separate"/>
      </w:r>
      <w:r>
        <w:rPr>
          <w:noProof/>
        </w:rPr>
        <w:t>362</w:t>
      </w:r>
      <w:r>
        <w:rPr>
          <w:noProof/>
        </w:rPr>
        <w:fldChar w:fldCharType="end"/>
      </w:r>
    </w:p>
    <w:p w14:paraId="309E7A98" w14:textId="37E60FA6"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6.5.9</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Security</w:t>
      </w:r>
      <w:r>
        <w:rPr>
          <w:noProof/>
        </w:rPr>
        <w:tab/>
      </w:r>
      <w:r>
        <w:rPr>
          <w:noProof/>
        </w:rPr>
        <w:fldChar w:fldCharType="begin"/>
      </w:r>
      <w:r>
        <w:rPr>
          <w:noProof/>
        </w:rPr>
        <w:instrText xml:space="preserve"> PAGEREF _Toc199238688 \h </w:instrText>
      </w:r>
      <w:r>
        <w:rPr>
          <w:noProof/>
        </w:rPr>
      </w:r>
      <w:r>
        <w:rPr>
          <w:noProof/>
        </w:rPr>
        <w:fldChar w:fldCharType="separate"/>
      </w:r>
      <w:r>
        <w:rPr>
          <w:noProof/>
        </w:rPr>
        <w:t>362</w:t>
      </w:r>
      <w:r>
        <w:rPr>
          <w:noProof/>
        </w:rPr>
        <w:fldChar w:fldCharType="end"/>
      </w:r>
    </w:p>
    <w:p w14:paraId="4AD1F72E" w14:textId="6BD42871"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6.5.10</w:t>
      </w:r>
      <w:r>
        <w:rPr>
          <w:rFonts w:asciiTheme="minorHAnsi" w:eastAsiaTheme="minorEastAsia" w:hAnsiTheme="minorHAnsi" w:cstheme="minorBidi"/>
          <w:noProof/>
          <w:kern w:val="2"/>
          <w:sz w:val="24"/>
          <w:szCs w:val="24"/>
          <w:lang w:val="en-SE" w:eastAsia="zh-CN"/>
          <w14:ligatures w14:val="standardContextual"/>
        </w:rPr>
        <w:tab/>
      </w:r>
      <w:r>
        <w:rPr>
          <w:noProof/>
        </w:rPr>
        <w:t>HTTP redirection</w:t>
      </w:r>
      <w:r>
        <w:rPr>
          <w:noProof/>
        </w:rPr>
        <w:tab/>
      </w:r>
      <w:r>
        <w:rPr>
          <w:noProof/>
        </w:rPr>
        <w:fldChar w:fldCharType="begin"/>
      </w:r>
      <w:r>
        <w:rPr>
          <w:noProof/>
        </w:rPr>
        <w:instrText xml:space="preserve"> PAGEREF _Toc199238689 \h </w:instrText>
      </w:r>
      <w:r>
        <w:rPr>
          <w:noProof/>
        </w:rPr>
      </w:r>
      <w:r>
        <w:rPr>
          <w:noProof/>
        </w:rPr>
        <w:fldChar w:fldCharType="separate"/>
      </w:r>
      <w:r>
        <w:rPr>
          <w:noProof/>
        </w:rPr>
        <w:t>362</w:t>
      </w:r>
      <w:r>
        <w:rPr>
          <w:noProof/>
        </w:rPr>
        <w:fldChar w:fldCharType="end"/>
      </w:r>
    </w:p>
    <w:p w14:paraId="74047101" w14:textId="43A7EB45"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lastRenderedPageBreak/>
        <w:t>6.6</w:t>
      </w:r>
      <w:r>
        <w:rPr>
          <w:rFonts w:asciiTheme="minorHAnsi" w:eastAsiaTheme="minorEastAsia" w:hAnsiTheme="minorHAnsi" w:cstheme="minorBidi"/>
          <w:noProof/>
          <w:kern w:val="2"/>
          <w:sz w:val="24"/>
          <w:szCs w:val="24"/>
          <w:lang w:val="en-SE" w:eastAsia="zh-CN"/>
          <w14:ligatures w14:val="standardContextual"/>
        </w:rPr>
        <w:tab/>
      </w:r>
      <w:r>
        <w:rPr>
          <w:noProof/>
        </w:rPr>
        <w:t>Namf_MBSCommunication Service API</w:t>
      </w:r>
      <w:r>
        <w:rPr>
          <w:noProof/>
        </w:rPr>
        <w:tab/>
      </w:r>
      <w:r>
        <w:rPr>
          <w:noProof/>
        </w:rPr>
        <w:fldChar w:fldCharType="begin"/>
      </w:r>
      <w:r>
        <w:rPr>
          <w:noProof/>
        </w:rPr>
        <w:instrText xml:space="preserve"> PAGEREF _Toc199238690 \h </w:instrText>
      </w:r>
      <w:r>
        <w:rPr>
          <w:noProof/>
        </w:rPr>
      </w:r>
      <w:r>
        <w:rPr>
          <w:noProof/>
        </w:rPr>
        <w:fldChar w:fldCharType="separate"/>
      </w:r>
      <w:r>
        <w:rPr>
          <w:noProof/>
        </w:rPr>
        <w:t>362</w:t>
      </w:r>
      <w:r>
        <w:rPr>
          <w:noProof/>
        </w:rPr>
        <w:fldChar w:fldCharType="end"/>
      </w:r>
    </w:p>
    <w:p w14:paraId="697036A3" w14:textId="56C1AA7E"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6.6.1</w:t>
      </w:r>
      <w:r>
        <w:rPr>
          <w:rFonts w:asciiTheme="minorHAnsi" w:eastAsiaTheme="minorEastAsia" w:hAnsiTheme="minorHAnsi" w:cstheme="minorBidi"/>
          <w:noProof/>
          <w:kern w:val="2"/>
          <w:sz w:val="24"/>
          <w:szCs w:val="24"/>
          <w:lang w:val="en-SE" w:eastAsia="zh-CN"/>
          <w14:ligatures w14:val="standardContextual"/>
        </w:rPr>
        <w:tab/>
      </w:r>
      <w:r>
        <w:rPr>
          <w:noProof/>
        </w:rPr>
        <w:t>API URI</w:t>
      </w:r>
      <w:r>
        <w:rPr>
          <w:noProof/>
        </w:rPr>
        <w:tab/>
      </w:r>
      <w:r>
        <w:rPr>
          <w:noProof/>
        </w:rPr>
        <w:fldChar w:fldCharType="begin"/>
      </w:r>
      <w:r>
        <w:rPr>
          <w:noProof/>
        </w:rPr>
        <w:instrText xml:space="preserve"> PAGEREF _Toc199238691 \h </w:instrText>
      </w:r>
      <w:r>
        <w:rPr>
          <w:noProof/>
        </w:rPr>
      </w:r>
      <w:r>
        <w:rPr>
          <w:noProof/>
        </w:rPr>
        <w:fldChar w:fldCharType="separate"/>
      </w:r>
      <w:r>
        <w:rPr>
          <w:noProof/>
        </w:rPr>
        <w:t>362</w:t>
      </w:r>
      <w:r>
        <w:rPr>
          <w:noProof/>
        </w:rPr>
        <w:fldChar w:fldCharType="end"/>
      </w:r>
    </w:p>
    <w:p w14:paraId="10ECEE0C" w14:textId="033AC375"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6.6.2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_Toc199238692 \h </w:instrText>
      </w:r>
      <w:r>
        <w:rPr>
          <w:noProof/>
        </w:rPr>
      </w:r>
      <w:r>
        <w:rPr>
          <w:noProof/>
        </w:rPr>
        <w:fldChar w:fldCharType="separate"/>
      </w:r>
      <w:r>
        <w:rPr>
          <w:noProof/>
        </w:rPr>
        <w:t>363</w:t>
      </w:r>
      <w:r>
        <w:rPr>
          <w:noProof/>
        </w:rPr>
        <w:fldChar w:fldCharType="end"/>
      </w:r>
    </w:p>
    <w:p w14:paraId="6C750C3C" w14:textId="5DB3C760"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6.6.2.1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_Toc199238693 \h </w:instrText>
      </w:r>
      <w:r>
        <w:rPr>
          <w:noProof/>
        </w:rPr>
      </w:r>
      <w:r>
        <w:rPr>
          <w:noProof/>
        </w:rPr>
        <w:fldChar w:fldCharType="separate"/>
      </w:r>
      <w:r>
        <w:rPr>
          <w:noProof/>
        </w:rPr>
        <w:t>363</w:t>
      </w:r>
      <w:r>
        <w:rPr>
          <w:noProof/>
        </w:rPr>
        <w:fldChar w:fldCharType="end"/>
      </w:r>
    </w:p>
    <w:p w14:paraId="61635DBE" w14:textId="09E245AC"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6.6.2.2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_Toc199238694 \h </w:instrText>
      </w:r>
      <w:r>
        <w:rPr>
          <w:noProof/>
        </w:rPr>
      </w:r>
      <w:r>
        <w:rPr>
          <w:noProof/>
        </w:rPr>
        <w:fldChar w:fldCharType="separate"/>
      </w:r>
      <w:r>
        <w:rPr>
          <w:noProof/>
        </w:rPr>
        <w:t>363</w:t>
      </w:r>
      <w:r>
        <w:rPr>
          <w:noProof/>
        </w:rPr>
        <w:fldChar w:fldCharType="end"/>
      </w:r>
    </w:p>
    <w:p w14:paraId="3C103D48" w14:textId="1DF4748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_Toc199238695 \h </w:instrText>
      </w:r>
      <w:r>
        <w:rPr>
          <w:noProof/>
        </w:rPr>
      </w:r>
      <w:r>
        <w:rPr>
          <w:noProof/>
        </w:rPr>
        <w:fldChar w:fldCharType="separate"/>
      </w:r>
      <w:r>
        <w:rPr>
          <w:noProof/>
        </w:rPr>
        <w:t>363</w:t>
      </w:r>
      <w:r>
        <w:rPr>
          <w:noProof/>
        </w:rPr>
        <w:fldChar w:fldCharType="end"/>
      </w:r>
    </w:p>
    <w:p w14:paraId="560BC547" w14:textId="73187DA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_Toc199238696 \h </w:instrText>
      </w:r>
      <w:r>
        <w:rPr>
          <w:noProof/>
        </w:rPr>
      </w:r>
      <w:r>
        <w:rPr>
          <w:noProof/>
        </w:rPr>
        <w:fldChar w:fldCharType="separate"/>
      </w:r>
      <w:r>
        <w:rPr>
          <w:noProof/>
        </w:rPr>
        <w:t>363</w:t>
      </w:r>
      <w:r>
        <w:rPr>
          <w:noProof/>
        </w:rPr>
        <w:fldChar w:fldCharType="end"/>
      </w:r>
    </w:p>
    <w:p w14:paraId="1C9C11A2" w14:textId="7CDDE574"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6.6.2.3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_Toc199238697 \h </w:instrText>
      </w:r>
      <w:r>
        <w:rPr>
          <w:noProof/>
        </w:rPr>
      </w:r>
      <w:r>
        <w:rPr>
          <w:noProof/>
        </w:rPr>
        <w:fldChar w:fldCharType="separate"/>
      </w:r>
      <w:r>
        <w:rPr>
          <w:noProof/>
        </w:rPr>
        <w:t>363</w:t>
      </w:r>
      <w:r>
        <w:rPr>
          <w:noProof/>
        </w:rPr>
        <w:fldChar w:fldCharType="end"/>
      </w:r>
    </w:p>
    <w:p w14:paraId="2A5D295A" w14:textId="58F07D9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6.6.2.3.1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_Toc199238698 \h </w:instrText>
      </w:r>
      <w:r>
        <w:rPr>
          <w:noProof/>
        </w:rPr>
      </w:r>
      <w:r>
        <w:rPr>
          <w:noProof/>
        </w:rPr>
        <w:fldChar w:fldCharType="separate"/>
      </w:r>
      <w:r>
        <w:rPr>
          <w:noProof/>
        </w:rPr>
        <w:t>363</w:t>
      </w:r>
      <w:r>
        <w:rPr>
          <w:noProof/>
        </w:rPr>
        <w:fldChar w:fldCharType="end"/>
      </w:r>
    </w:p>
    <w:p w14:paraId="53082FB2" w14:textId="37FC2C9F"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6.6.2.4</w:t>
      </w:r>
      <w:r>
        <w:rPr>
          <w:rFonts w:asciiTheme="minorHAnsi" w:eastAsiaTheme="minorEastAsia" w:hAnsiTheme="minorHAnsi" w:cstheme="minorBidi"/>
          <w:noProof/>
          <w:kern w:val="2"/>
          <w:sz w:val="24"/>
          <w:szCs w:val="24"/>
          <w:lang w:val="en-SE" w:eastAsia="zh-CN"/>
          <w14:ligatures w14:val="standardContextual"/>
        </w:rPr>
        <w:tab/>
      </w:r>
      <w:r>
        <w:rPr>
          <w:noProof/>
        </w:rPr>
        <w:t>HTTP multipart messages</w:t>
      </w:r>
      <w:r>
        <w:rPr>
          <w:noProof/>
        </w:rPr>
        <w:tab/>
      </w:r>
      <w:r>
        <w:rPr>
          <w:noProof/>
        </w:rPr>
        <w:fldChar w:fldCharType="begin"/>
      </w:r>
      <w:r>
        <w:rPr>
          <w:noProof/>
        </w:rPr>
        <w:instrText xml:space="preserve"> PAGEREF _Toc199238699 \h </w:instrText>
      </w:r>
      <w:r>
        <w:rPr>
          <w:noProof/>
        </w:rPr>
      </w:r>
      <w:r>
        <w:rPr>
          <w:noProof/>
        </w:rPr>
        <w:fldChar w:fldCharType="separate"/>
      </w:r>
      <w:r>
        <w:rPr>
          <w:noProof/>
        </w:rPr>
        <w:t>364</w:t>
      </w:r>
      <w:r>
        <w:rPr>
          <w:noProof/>
        </w:rPr>
        <w:fldChar w:fldCharType="end"/>
      </w:r>
    </w:p>
    <w:p w14:paraId="7C1A9CDF" w14:textId="7F4EB545"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6.6.3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_Toc199238700 \h </w:instrText>
      </w:r>
      <w:r>
        <w:rPr>
          <w:noProof/>
        </w:rPr>
      </w:r>
      <w:r>
        <w:rPr>
          <w:noProof/>
        </w:rPr>
        <w:fldChar w:fldCharType="separate"/>
      </w:r>
      <w:r>
        <w:rPr>
          <w:noProof/>
        </w:rPr>
        <w:t>364</w:t>
      </w:r>
      <w:r>
        <w:rPr>
          <w:noProof/>
        </w:rPr>
        <w:fldChar w:fldCharType="end"/>
      </w:r>
    </w:p>
    <w:p w14:paraId="240115B8" w14:textId="5D780C83"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6.6.3.1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_Toc199238701 \h </w:instrText>
      </w:r>
      <w:r>
        <w:rPr>
          <w:noProof/>
        </w:rPr>
      </w:r>
      <w:r>
        <w:rPr>
          <w:noProof/>
        </w:rPr>
        <w:fldChar w:fldCharType="separate"/>
      </w:r>
      <w:r>
        <w:rPr>
          <w:noProof/>
        </w:rPr>
        <w:t>364</w:t>
      </w:r>
      <w:r>
        <w:rPr>
          <w:noProof/>
        </w:rPr>
        <w:fldChar w:fldCharType="end"/>
      </w:r>
    </w:p>
    <w:p w14:paraId="58AAED50" w14:textId="7C8DF62E"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6.6.3.1</w:t>
      </w:r>
      <w:r>
        <w:rPr>
          <w:rFonts w:asciiTheme="minorHAnsi" w:eastAsiaTheme="minorEastAsia" w:hAnsiTheme="minorHAnsi" w:cstheme="minorBidi"/>
          <w:noProof/>
          <w:kern w:val="2"/>
          <w:sz w:val="24"/>
          <w:szCs w:val="24"/>
          <w:lang w:val="en-SE" w:eastAsia="zh-CN"/>
          <w14:ligatures w14:val="standardContextual"/>
        </w:rPr>
        <w:tab/>
      </w:r>
      <w:r>
        <w:rPr>
          <w:noProof/>
        </w:rPr>
        <w:t>Resource: N2 Message Handler (</w:t>
      </w:r>
      <w:r w:rsidRPr="00B0179B">
        <w:rPr>
          <w:rFonts w:eastAsia="DengXian"/>
          <w:noProof/>
        </w:rPr>
        <w:t>Custom Operation)</w:t>
      </w:r>
      <w:r>
        <w:rPr>
          <w:noProof/>
        </w:rPr>
        <w:tab/>
      </w:r>
      <w:r>
        <w:rPr>
          <w:noProof/>
        </w:rPr>
        <w:fldChar w:fldCharType="begin"/>
      </w:r>
      <w:r>
        <w:rPr>
          <w:noProof/>
        </w:rPr>
        <w:instrText xml:space="preserve"> PAGEREF _Toc199238702 \h </w:instrText>
      </w:r>
      <w:r>
        <w:rPr>
          <w:noProof/>
        </w:rPr>
      </w:r>
      <w:r>
        <w:rPr>
          <w:noProof/>
        </w:rPr>
        <w:fldChar w:fldCharType="separate"/>
      </w:r>
      <w:r>
        <w:rPr>
          <w:noProof/>
        </w:rPr>
        <w:t>365</w:t>
      </w:r>
      <w:r>
        <w:rPr>
          <w:noProof/>
        </w:rPr>
        <w:fldChar w:fldCharType="end"/>
      </w:r>
    </w:p>
    <w:p w14:paraId="305EFC1E" w14:textId="1310395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6.6.3.1.1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_Toc199238703 \h </w:instrText>
      </w:r>
      <w:r>
        <w:rPr>
          <w:noProof/>
        </w:rPr>
      </w:r>
      <w:r>
        <w:rPr>
          <w:noProof/>
        </w:rPr>
        <w:fldChar w:fldCharType="separate"/>
      </w:r>
      <w:r>
        <w:rPr>
          <w:noProof/>
        </w:rPr>
        <w:t>365</w:t>
      </w:r>
      <w:r>
        <w:rPr>
          <w:noProof/>
        </w:rPr>
        <w:fldChar w:fldCharType="end"/>
      </w:r>
    </w:p>
    <w:p w14:paraId="46FACD82" w14:textId="5447F64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6.6.3.1.2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_Toc199238704 \h </w:instrText>
      </w:r>
      <w:r>
        <w:rPr>
          <w:noProof/>
        </w:rPr>
      </w:r>
      <w:r>
        <w:rPr>
          <w:noProof/>
        </w:rPr>
        <w:fldChar w:fldCharType="separate"/>
      </w:r>
      <w:r>
        <w:rPr>
          <w:noProof/>
        </w:rPr>
        <w:t>365</w:t>
      </w:r>
      <w:r>
        <w:rPr>
          <w:noProof/>
        </w:rPr>
        <w:fldChar w:fldCharType="end"/>
      </w:r>
    </w:p>
    <w:p w14:paraId="1EAAE06D" w14:textId="22B189C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6.6.3.1.3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_Toc199238705 \h </w:instrText>
      </w:r>
      <w:r>
        <w:rPr>
          <w:noProof/>
        </w:rPr>
      </w:r>
      <w:r>
        <w:rPr>
          <w:noProof/>
        </w:rPr>
        <w:fldChar w:fldCharType="separate"/>
      </w:r>
      <w:r>
        <w:rPr>
          <w:noProof/>
        </w:rPr>
        <w:t>365</w:t>
      </w:r>
      <w:r>
        <w:rPr>
          <w:noProof/>
        </w:rPr>
        <w:fldChar w:fldCharType="end"/>
      </w:r>
    </w:p>
    <w:p w14:paraId="1C70742A" w14:textId="0FDB4921"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6.6.3.1.4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_Toc199238706 \h </w:instrText>
      </w:r>
      <w:r>
        <w:rPr>
          <w:noProof/>
        </w:rPr>
      </w:r>
      <w:r>
        <w:rPr>
          <w:noProof/>
        </w:rPr>
        <w:fldChar w:fldCharType="separate"/>
      </w:r>
      <w:r>
        <w:rPr>
          <w:noProof/>
        </w:rPr>
        <w:t>365</w:t>
      </w:r>
      <w:r>
        <w:rPr>
          <w:noProof/>
        </w:rPr>
        <w:fldChar w:fldCharType="end"/>
      </w:r>
    </w:p>
    <w:p w14:paraId="21253C70" w14:textId="4740E480"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6.6.3.1.4.1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_Toc199238707 \h </w:instrText>
      </w:r>
      <w:r>
        <w:rPr>
          <w:noProof/>
        </w:rPr>
      </w:r>
      <w:r>
        <w:rPr>
          <w:noProof/>
        </w:rPr>
        <w:fldChar w:fldCharType="separate"/>
      </w:r>
      <w:r>
        <w:rPr>
          <w:noProof/>
        </w:rPr>
        <w:t>365</w:t>
      </w:r>
      <w:r>
        <w:rPr>
          <w:noProof/>
        </w:rPr>
        <w:fldChar w:fldCharType="end"/>
      </w:r>
    </w:p>
    <w:p w14:paraId="2C8C4B9D" w14:textId="59869D14"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6.6.3.1.4.2</w:t>
      </w:r>
      <w:r>
        <w:rPr>
          <w:rFonts w:asciiTheme="minorHAnsi" w:eastAsiaTheme="minorEastAsia" w:hAnsiTheme="minorHAnsi" w:cstheme="minorBidi"/>
          <w:noProof/>
          <w:kern w:val="2"/>
          <w:sz w:val="24"/>
          <w:szCs w:val="24"/>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_Toc199238708 \h </w:instrText>
      </w:r>
      <w:r>
        <w:rPr>
          <w:noProof/>
        </w:rPr>
      </w:r>
      <w:r>
        <w:rPr>
          <w:noProof/>
        </w:rPr>
        <w:fldChar w:fldCharType="separate"/>
      </w:r>
      <w:r>
        <w:rPr>
          <w:noProof/>
        </w:rPr>
        <w:t>365</w:t>
      </w:r>
      <w:r>
        <w:rPr>
          <w:noProof/>
        </w:rPr>
        <w:fldChar w:fldCharType="end"/>
      </w:r>
    </w:p>
    <w:p w14:paraId="1D3D7EFC" w14:textId="79F4467D"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6.6.3.1.4.2.1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_Toc199238709 \h </w:instrText>
      </w:r>
      <w:r>
        <w:rPr>
          <w:noProof/>
        </w:rPr>
      </w:r>
      <w:r>
        <w:rPr>
          <w:noProof/>
        </w:rPr>
        <w:fldChar w:fldCharType="separate"/>
      </w:r>
      <w:r>
        <w:rPr>
          <w:noProof/>
        </w:rPr>
        <w:t>365</w:t>
      </w:r>
      <w:r>
        <w:rPr>
          <w:noProof/>
        </w:rPr>
        <w:fldChar w:fldCharType="end"/>
      </w:r>
    </w:p>
    <w:p w14:paraId="5B3D3ED2" w14:textId="6F96BDDC" w:rsidR="00EE6196" w:rsidRDefault="00EE6196">
      <w:pPr>
        <w:pStyle w:val="TOC7"/>
        <w:rPr>
          <w:rFonts w:asciiTheme="minorHAnsi" w:eastAsiaTheme="minorEastAsia" w:hAnsiTheme="minorHAnsi" w:cstheme="minorBidi"/>
          <w:noProof/>
          <w:kern w:val="2"/>
          <w:sz w:val="24"/>
          <w:szCs w:val="24"/>
          <w:lang w:val="en-SE" w:eastAsia="zh-CN"/>
          <w14:ligatures w14:val="standardContextual"/>
        </w:rPr>
      </w:pPr>
      <w:r>
        <w:rPr>
          <w:noProof/>
        </w:rPr>
        <w:t>6.6.3.1.4.2.2</w:t>
      </w:r>
      <w:r>
        <w:rPr>
          <w:rFonts w:asciiTheme="minorHAnsi" w:eastAsiaTheme="minorEastAsia" w:hAnsiTheme="minorHAnsi" w:cstheme="minorBidi"/>
          <w:noProof/>
          <w:kern w:val="2"/>
          <w:sz w:val="24"/>
          <w:szCs w:val="24"/>
          <w:lang w:val="en-SE" w:eastAsia="zh-CN"/>
          <w14:ligatures w14:val="standardContextual"/>
        </w:rPr>
        <w:tab/>
      </w:r>
      <w:r>
        <w:rPr>
          <w:noProof/>
        </w:rPr>
        <w:t>Operation Definition</w:t>
      </w:r>
      <w:r>
        <w:rPr>
          <w:noProof/>
        </w:rPr>
        <w:tab/>
      </w:r>
      <w:r>
        <w:rPr>
          <w:noProof/>
        </w:rPr>
        <w:fldChar w:fldCharType="begin"/>
      </w:r>
      <w:r>
        <w:rPr>
          <w:noProof/>
        </w:rPr>
        <w:instrText xml:space="preserve"> PAGEREF _Toc199238710 \h </w:instrText>
      </w:r>
      <w:r>
        <w:rPr>
          <w:noProof/>
        </w:rPr>
      </w:r>
      <w:r>
        <w:rPr>
          <w:noProof/>
        </w:rPr>
        <w:fldChar w:fldCharType="separate"/>
      </w:r>
      <w:r>
        <w:rPr>
          <w:noProof/>
        </w:rPr>
        <w:t>365</w:t>
      </w:r>
      <w:r>
        <w:rPr>
          <w:noProof/>
        </w:rPr>
        <w:fldChar w:fldCharType="end"/>
      </w:r>
    </w:p>
    <w:p w14:paraId="579FDDBF" w14:textId="7A7BA18B"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6.6.4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_Toc199238711 \h </w:instrText>
      </w:r>
      <w:r>
        <w:rPr>
          <w:noProof/>
        </w:rPr>
      </w:r>
      <w:r>
        <w:rPr>
          <w:noProof/>
        </w:rPr>
        <w:fldChar w:fldCharType="separate"/>
      </w:r>
      <w:r>
        <w:rPr>
          <w:noProof/>
        </w:rPr>
        <w:t>366</w:t>
      </w:r>
      <w:r>
        <w:rPr>
          <w:noProof/>
        </w:rPr>
        <w:fldChar w:fldCharType="end"/>
      </w:r>
    </w:p>
    <w:p w14:paraId="2B0AD1F6" w14:textId="245691C6"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6.6.5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_Toc199238712 \h </w:instrText>
      </w:r>
      <w:r>
        <w:rPr>
          <w:noProof/>
        </w:rPr>
      </w:r>
      <w:r>
        <w:rPr>
          <w:noProof/>
        </w:rPr>
        <w:fldChar w:fldCharType="separate"/>
      </w:r>
      <w:r>
        <w:rPr>
          <w:noProof/>
        </w:rPr>
        <w:t>366</w:t>
      </w:r>
      <w:r>
        <w:rPr>
          <w:noProof/>
        </w:rPr>
        <w:fldChar w:fldCharType="end"/>
      </w:r>
    </w:p>
    <w:p w14:paraId="5925A195" w14:textId="6AB2E75F"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6.6.5.1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_Toc199238713 \h </w:instrText>
      </w:r>
      <w:r>
        <w:rPr>
          <w:noProof/>
        </w:rPr>
      </w:r>
      <w:r>
        <w:rPr>
          <w:noProof/>
        </w:rPr>
        <w:fldChar w:fldCharType="separate"/>
      </w:r>
      <w:r>
        <w:rPr>
          <w:noProof/>
        </w:rPr>
        <w:t>366</w:t>
      </w:r>
      <w:r>
        <w:rPr>
          <w:noProof/>
        </w:rPr>
        <w:fldChar w:fldCharType="end"/>
      </w:r>
    </w:p>
    <w:p w14:paraId="13B4BB75" w14:textId="6694C1A5"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6.6.5.2</w:t>
      </w:r>
      <w:r>
        <w:rPr>
          <w:rFonts w:asciiTheme="minorHAnsi" w:eastAsiaTheme="minorEastAsia" w:hAnsiTheme="minorHAnsi" w:cstheme="minorBidi"/>
          <w:noProof/>
          <w:kern w:val="2"/>
          <w:sz w:val="24"/>
          <w:szCs w:val="24"/>
          <w:lang w:val="en-SE" w:eastAsia="zh-CN"/>
          <w14:ligatures w14:val="standardContextual"/>
        </w:rPr>
        <w:tab/>
      </w:r>
      <w:r>
        <w:rPr>
          <w:noProof/>
        </w:rPr>
        <w:t>Notification</w:t>
      </w:r>
      <w:r>
        <w:rPr>
          <w:noProof/>
        </w:rPr>
        <w:tab/>
      </w:r>
      <w:r>
        <w:rPr>
          <w:noProof/>
        </w:rPr>
        <w:fldChar w:fldCharType="begin"/>
      </w:r>
      <w:r>
        <w:rPr>
          <w:noProof/>
        </w:rPr>
        <w:instrText xml:space="preserve"> PAGEREF _Toc199238714 \h </w:instrText>
      </w:r>
      <w:r>
        <w:rPr>
          <w:noProof/>
        </w:rPr>
      </w:r>
      <w:r>
        <w:rPr>
          <w:noProof/>
        </w:rPr>
        <w:fldChar w:fldCharType="separate"/>
      </w:r>
      <w:r>
        <w:rPr>
          <w:noProof/>
        </w:rPr>
        <w:t>367</w:t>
      </w:r>
      <w:r>
        <w:rPr>
          <w:noProof/>
        </w:rPr>
        <w:fldChar w:fldCharType="end"/>
      </w:r>
    </w:p>
    <w:p w14:paraId="17882151" w14:textId="74940C6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_Toc199238715 \h </w:instrText>
      </w:r>
      <w:r>
        <w:rPr>
          <w:noProof/>
        </w:rPr>
      </w:r>
      <w:r>
        <w:rPr>
          <w:noProof/>
        </w:rPr>
        <w:fldChar w:fldCharType="separate"/>
      </w:r>
      <w:r>
        <w:rPr>
          <w:noProof/>
        </w:rPr>
        <w:t>367</w:t>
      </w:r>
      <w:r>
        <w:rPr>
          <w:noProof/>
        </w:rPr>
        <w:fldChar w:fldCharType="end"/>
      </w:r>
    </w:p>
    <w:p w14:paraId="5C72E189" w14:textId="1AC096B2"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4"/>
          <w:szCs w:val="24"/>
          <w:lang w:val="en-SE" w:eastAsia="zh-CN"/>
          <w14:ligatures w14:val="standardContextual"/>
        </w:rPr>
        <w:tab/>
      </w:r>
      <w:r>
        <w:rPr>
          <w:noProof/>
        </w:rPr>
        <w:t>Notification Definitionn</w:t>
      </w:r>
      <w:r>
        <w:rPr>
          <w:noProof/>
        </w:rPr>
        <w:tab/>
      </w:r>
      <w:r>
        <w:rPr>
          <w:noProof/>
        </w:rPr>
        <w:fldChar w:fldCharType="begin"/>
      </w:r>
      <w:r>
        <w:rPr>
          <w:noProof/>
        </w:rPr>
        <w:instrText xml:space="preserve"> PAGEREF _Toc199238716 \h </w:instrText>
      </w:r>
      <w:r>
        <w:rPr>
          <w:noProof/>
        </w:rPr>
      </w:r>
      <w:r>
        <w:rPr>
          <w:noProof/>
        </w:rPr>
        <w:fldChar w:fldCharType="separate"/>
      </w:r>
      <w:r>
        <w:rPr>
          <w:noProof/>
        </w:rPr>
        <w:t>367</w:t>
      </w:r>
      <w:r>
        <w:rPr>
          <w:noProof/>
        </w:rPr>
        <w:fldChar w:fldCharType="end"/>
      </w:r>
    </w:p>
    <w:p w14:paraId="3E433F0E" w14:textId="37BBDA44"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6.6.5.2.3</w:t>
      </w:r>
      <w:r>
        <w:rPr>
          <w:rFonts w:asciiTheme="minorHAnsi" w:eastAsiaTheme="minorEastAsia" w:hAnsiTheme="minorHAnsi" w:cstheme="minorBidi"/>
          <w:noProof/>
          <w:kern w:val="2"/>
          <w:sz w:val="24"/>
          <w:szCs w:val="24"/>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_Toc199238717 \h </w:instrText>
      </w:r>
      <w:r>
        <w:rPr>
          <w:noProof/>
        </w:rPr>
      </w:r>
      <w:r>
        <w:rPr>
          <w:noProof/>
        </w:rPr>
        <w:fldChar w:fldCharType="separate"/>
      </w:r>
      <w:r>
        <w:rPr>
          <w:noProof/>
        </w:rPr>
        <w:t>367</w:t>
      </w:r>
      <w:r>
        <w:rPr>
          <w:noProof/>
        </w:rPr>
        <w:fldChar w:fldCharType="end"/>
      </w:r>
    </w:p>
    <w:p w14:paraId="34D6C059" w14:textId="2FC32396"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6.6.5.2.3.1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_Toc199238718 \h </w:instrText>
      </w:r>
      <w:r>
        <w:rPr>
          <w:noProof/>
        </w:rPr>
      </w:r>
      <w:r>
        <w:rPr>
          <w:noProof/>
        </w:rPr>
        <w:fldChar w:fldCharType="separate"/>
      </w:r>
      <w:r>
        <w:rPr>
          <w:noProof/>
        </w:rPr>
        <w:t>367</w:t>
      </w:r>
      <w:r>
        <w:rPr>
          <w:noProof/>
        </w:rPr>
        <w:fldChar w:fldCharType="end"/>
      </w:r>
    </w:p>
    <w:p w14:paraId="2D9DDC04" w14:textId="7DFDDB60"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6.6.6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_Toc199238719 \h </w:instrText>
      </w:r>
      <w:r>
        <w:rPr>
          <w:noProof/>
        </w:rPr>
      </w:r>
      <w:r>
        <w:rPr>
          <w:noProof/>
        </w:rPr>
        <w:fldChar w:fldCharType="separate"/>
      </w:r>
      <w:r>
        <w:rPr>
          <w:noProof/>
        </w:rPr>
        <w:t>368</w:t>
      </w:r>
      <w:r>
        <w:rPr>
          <w:noProof/>
        </w:rPr>
        <w:fldChar w:fldCharType="end"/>
      </w:r>
    </w:p>
    <w:p w14:paraId="1C0E5C73" w14:textId="2B99CB0E"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6.6.6.1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_Toc199238720 \h </w:instrText>
      </w:r>
      <w:r>
        <w:rPr>
          <w:noProof/>
        </w:rPr>
      </w:r>
      <w:r>
        <w:rPr>
          <w:noProof/>
        </w:rPr>
        <w:fldChar w:fldCharType="separate"/>
      </w:r>
      <w:r>
        <w:rPr>
          <w:noProof/>
        </w:rPr>
        <w:t>368</w:t>
      </w:r>
      <w:r>
        <w:rPr>
          <w:noProof/>
        </w:rPr>
        <w:fldChar w:fldCharType="end"/>
      </w:r>
    </w:p>
    <w:p w14:paraId="6DFD56D4" w14:textId="5010E799"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6.6.6.2</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Structured data types</w:t>
      </w:r>
      <w:r>
        <w:rPr>
          <w:noProof/>
        </w:rPr>
        <w:tab/>
      </w:r>
      <w:r>
        <w:rPr>
          <w:noProof/>
        </w:rPr>
        <w:fldChar w:fldCharType="begin"/>
      </w:r>
      <w:r>
        <w:rPr>
          <w:noProof/>
        </w:rPr>
        <w:instrText xml:space="preserve"> PAGEREF _Toc199238721 \h </w:instrText>
      </w:r>
      <w:r>
        <w:rPr>
          <w:noProof/>
        </w:rPr>
      </w:r>
      <w:r>
        <w:rPr>
          <w:noProof/>
        </w:rPr>
        <w:fldChar w:fldCharType="separate"/>
      </w:r>
      <w:r>
        <w:rPr>
          <w:noProof/>
        </w:rPr>
        <w:t>369</w:t>
      </w:r>
      <w:r>
        <w:rPr>
          <w:noProof/>
        </w:rPr>
        <w:fldChar w:fldCharType="end"/>
      </w:r>
    </w:p>
    <w:p w14:paraId="2AF905EB" w14:textId="10D9CBE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_Toc199238722 \h </w:instrText>
      </w:r>
      <w:r>
        <w:rPr>
          <w:noProof/>
        </w:rPr>
      </w:r>
      <w:r>
        <w:rPr>
          <w:noProof/>
        </w:rPr>
        <w:fldChar w:fldCharType="separate"/>
      </w:r>
      <w:r>
        <w:rPr>
          <w:noProof/>
        </w:rPr>
        <w:t>369</w:t>
      </w:r>
      <w:r>
        <w:rPr>
          <w:noProof/>
        </w:rPr>
        <w:fldChar w:fldCharType="end"/>
      </w:r>
    </w:p>
    <w:p w14:paraId="2E64C870" w14:textId="2CE88D5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6.6.6.2.2</w:t>
      </w:r>
      <w:r>
        <w:rPr>
          <w:rFonts w:asciiTheme="minorHAnsi" w:eastAsiaTheme="minorEastAsia" w:hAnsiTheme="minorHAnsi" w:cstheme="minorBidi"/>
          <w:noProof/>
          <w:kern w:val="2"/>
          <w:sz w:val="24"/>
          <w:szCs w:val="24"/>
          <w:lang w:val="en-SE" w:eastAsia="zh-CN"/>
          <w14:ligatures w14:val="standardContextual"/>
        </w:rPr>
        <w:tab/>
      </w:r>
      <w:r>
        <w:rPr>
          <w:noProof/>
        </w:rPr>
        <w:t>Type: MbsN2MessageTransferReqData</w:t>
      </w:r>
      <w:r>
        <w:rPr>
          <w:noProof/>
        </w:rPr>
        <w:tab/>
      </w:r>
      <w:r>
        <w:rPr>
          <w:noProof/>
        </w:rPr>
        <w:fldChar w:fldCharType="begin"/>
      </w:r>
      <w:r>
        <w:rPr>
          <w:noProof/>
        </w:rPr>
        <w:instrText xml:space="preserve"> PAGEREF _Toc199238723 \h </w:instrText>
      </w:r>
      <w:r>
        <w:rPr>
          <w:noProof/>
        </w:rPr>
      </w:r>
      <w:r>
        <w:rPr>
          <w:noProof/>
        </w:rPr>
        <w:fldChar w:fldCharType="separate"/>
      </w:r>
      <w:r>
        <w:rPr>
          <w:noProof/>
        </w:rPr>
        <w:t>369</w:t>
      </w:r>
      <w:r>
        <w:rPr>
          <w:noProof/>
        </w:rPr>
        <w:fldChar w:fldCharType="end"/>
      </w:r>
    </w:p>
    <w:p w14:paraId="6B6A2FC6" w14:textId="7D866850"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6.6.6.2.3</w:t>
      </w:r>
      <w:r>
        <w:rPr>
          <w:rFonts w:asciiTheme="minorHAnsi" w:eastAsiaTheme="minorEastAsia" w:hAnsiTheme="minorHAnsi" w:cstheme="minorBidi"/>
          <w:noProof/>
          <w:kern w:val="2"/>
          <w:sz w:val="24"/>
          <w:szCs w:val="24"/>
          <w:lang w:val="en-SE" w:eastAsia="zh-CN"/>
          <w14:ligatures w14:val="standardContextual"/>
        </w:rPr>
        <w:tab/>
      </w:r>
      <w:r>
        <w:rPr>
          <w:noProof/>
        </w:rPr>
        <w:t>Type: MbsN2MessageTransferRspData</w:t>
      </w:r>
      <w:r>
        <w:rPr>
          <w:noProof/>
        </w:rPr>
        <w:tab/>
      </w:r>
      <w:r>
        <w:rPr>
          <w:noProof/>
        </w:rPr>
        <w:fldChar w:fldCharType="begin"/>
      </w:r>
      <w:r>
        <w:rPr>
          <w:noProof/>
        </w:rPr>
        <w:instrText xml:space="preserve"> PAGEREF _Toc199238724 \h </w:instrText>
      </w:r>
      <w:r>
        <w:rPr>
          <w:noProof/>
        </w:rPr>
      </w:r>
      <w:r>
        <w:rPr>
          <w:noProof/>
        </w:rPr>
        <w:fldChar w:fldCharType="separate"/>
      </w:r>
      <w:r>
        <w:rPr>
          <w:noProof/>
        </w:rPr>
        <w:t>369</w:t>
      </w:r>
      <w:r>
        <w:rPr>
          <w:noProof/>
        </w:rPr>
        <w:fldChar w:fldCharType="end"/>
      </w:r>
    </w:p>
    <w:p w14:paraId="63B7BCE2" w14:textId="0BE42C4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6.6.6.2.4</w:t>
      </w:r>
      <w:r>
        <w:rPr>
          <w:rFonts w:asciiTheme="minorHAnsi" w:eastAsiaTheme="minorEastAsia" w:hAnsiTheme="minorHAnsi" w:cstheme="minorBidi"/>
          <w:noProof/>
          <w:kern w:val="2"/>
          <w:sz w:val="24"/>
          <w:szCs w:val="24"/>
          <w:lang w:val="en-SE" w:eastAsia="zh-CN"/>
          <w14:ligatures w14:val="standardContextual"/>
        </w:rPr>
        <w:tab/>
      </w:r>
      <w:r>
        <w:rPr>
          <w:noProof/>
        </w:rPr>
        <w:t>Type: N2MbsSm</w:t>
      </w:r>
      <w:r w:rsidRPr="00B0179B">
        <w:rPr>
          <w:noProof/>
          <w:lang w:val="en-US"/>
        </w:rPr>
        <w:t>Info</w:t>
      </w:r>
      <w:r>
        <w:rPr>
          <w:noProof/>
        </w:rPr>
        <w:tab/>
      </w:r>
      <w:r>
        <w:rPr>
          <w:noProof/>
        </w:rPr>
        <w:fldChar w:fldCharType="begin"/>
      </w:r>
      <w:r>
        <w:rPr>
          <w:noProof/>
        </w:rPr>
        <w:instrText xml:space="preserve"> PAGEREF _Toc199238725 \h </w:instrText>
      </w:r>
      <w:r>
        <w:rPr>
          <w:noProof/>
        </w:rPr>
      </w:r>
      <w:r>
        <w:rPr>
          <w:noProof/>
        </w:rPr>
        <w:fldChar w:fldCharType="separate"/>
      </w:r>
      <w:r>
        <w:rPr>
          <w:noProof/>
        </w:rPr>
        <w:t>370</w:t>
      </w:r>
      <w:r>
        <w:rPr>
          <w:noProof/>
        </w:rPr>
        <w:fldChar w:fldCharType="end"/>
      </w:r>
    </w:p>
    <w:p w14:paraId="1AD610FB" w14:textId="6AC370AC"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6.6.6.2.5</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Notification</w:t>
      </w:r>
      <w:r>
        <w:rPr>
          <w:noProof/>
        </w:rPr>
        <w:tab/>
      </w:r>
      <w:r>
        <w:rPr>
          <w:noProof/>
        </w:rPr>
        <w:fldChar w:fldCharType="begin"/>
      </w:r>
      <w:r>
        <w:rPr>
          <w:noProof/>
        </w:rPr>
        <w:instrText xml:space="preserve"> PAGEREF _Toc199238726 \h </w:instrText>
      </w:r>
      <w:r>
        <w:rPr>
          <w:noProof/>
        </w:rPr>
      </w:r>
      <w:r>
        <w:rPr>
          <w:noProof/>
        </w:rPr>
        <w:fldChar w:fldCharType="separate"/>
      </w:r>
      <w:r>
        <w:rPr>
          <w:noProof/>
        </w:rPr>
        <w:t>370</w:t>
      </w:r>
      <w:r>
        <w:rPr>
          <w:noProof/>
        </w:rPr>
        <w:fldChar w:fldCharType="end"/>
      </w:r>
    </w:p>
    <w:p w14:paraId="21562FB9" w14:textId="1532275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6.6.6.2.6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RanFailure</w:t>
      </w:r>
      <w:r>
        <w:rPr>
          <w:noProof/>
        </w:rPr>
        <w:tab/>
      </w:r>
      <w:r>
        <w:rPr>
          <w:noProof/>
        </w:rPr>
        <w:fldChar w:fldCharType="begin"/>
      </w:r>
      <w:r>
        <w:rPr>
          <w:noProof/>
        </w:rPr>
        <w:instrText xml:space="preserve"> PAGEREF _Toc199238727 \h </w:instrText>
      </w:r>
      <w:r>
        <w:rPr>
          <w:noProof/>
        </w:rPr>
      </w:r>
      <w:r>
        <w:rPr>
          <w:noProof/>
        </w:rPr>
        <w:fldChar w:fldCharType="separate"/>
      </w:r>
      <w:r>
        <w:rPr>
          <w:noProof/>
        </w:rPr>
        <w:t>370</w:t>
      </w:r>
      <w:r>
        <w:rPr>
          <w:noProof/>
        </w:rPr>
        <w:fldChar w:fldCharType="end"/>
      </w:r>
    </w:p>
    <w:p w14:paraId="02718B13" w14:textId="14193CD6"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6.6.6.3</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Simple data types and enumerations</w:t>
      </w:r>
      <w:r>
        <w:rPr>
          <w:noProof/>
        </w:rPr>
        <w:tab/>
      </w:r>
      <w:r>
        <w:rPr>
          <w:noProof/>
        </w:rPr>
        <w:fldChar w:fldCharType="begin"/>
      </w:r>
      <w:r>
        <w:rPr>
          <w:noProof/>
        </w:rPr>
        <w:instrText xml:space="preserve"> PAGEREF _Toc199238728 \h </w:instrText>
      </w:r>
      <w:r>
        <w:rPr>
          <w:noProof/>
        </w:rPr>
      </w:r>
      <w:r>
        <w:rPr>
          <w:noProof/>
        </w:rPr>
        <w:fldChar w:fldCharType="separate"/>
      </w:r>
      <w:r>
        <w:rPr>
          <w:noProof/>
        </w:rPr>
        <w:t>370</w:t>
      </w:r>
      <w:r>
        <w:rPr>
          <w:noProof/>
        </w:rPr>
        <w:fldChar w:fldCharType="end"/>
      </w:r>
    </w:p>
    <w:p w14:paraId="58F11A96" w14:textId="0D385CFF"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_Toc199238729 \h </w:instrText>
      </w:r>
      <w:r>
        <w:rPr>
          <w:noProof/>
        </w:rPr>
      </w:r>
      <w:r>
        <w:rPr>
          <w:noProof/>
        </w:rPr>
        <w:fldChar w:fldCharType="separate"/>
      </w:r>
      <w:r>
        <w:rPr>
          <w:noProof/>
        </w:rPr>
        <w:t>370</w:t>
      </w:r>
      <w:r>
        <w:rPr>
          <w:noProof/>
        </w:rPr>
        <w:fldChar w:fldCharType="end"/>
      </w:r>
    </w:p>
    <w:p w14:paraId="3495DFA9" w14:textId="6967254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_Toc199238730 \h </w:instrText>
      </w:r>
      <w:r>
        <w:rPr>
          <w:noProof/>
        </w:rPr>
      </w:r>
      <w:r>
        <w:rPr>
          <w:noProof/>
        </w:rPr>
        <w:fldChar w:fldCharType="separate"/>
      </w:r>
      <w:r>
        <w:rPr>
          <w:noProof/>
        </w:rPr>
        <w:t>370</w:t>
      </w:r>
      <w:r>
        <w:rPr>
          <w:noProof/>
        </w:rPr>
        <w:fldChar w:fldCharType="end"/>
      </w:r>
    </w:p>
    <w:p w14:paraId="74B227D7" w14:textId="67DBF463"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6.6.6.3.3</w:t>
      </w:r>
      <w:r>
        <w:rPr>
          <w:rFonts w:asciiTheme="minorHAnsi" w:eastAsiaTheme="minorEastAsia" w:hAnsiTheme="minorHAnsi" w:cstheme="minorBidi"/>
          <w:noProof/>
          <w:kern w:val="2"/>
          <w:sz w:val="24"/>
          <w:szCs w:val="24"/>
          <w:lang w:val="en-SE" w:eastAsia="zh-CN"/>
          <w14:ligatures w14:val="standardContextual"/>
        </w:rPr>
        <w:tab/>
      </w:r>
      <w:r>
        <w:rPr>
          <w:noProof/>
        </w:rPr>
        <w:t>Enumeration: MbsNgapIeType</w:t>
      </w:r>
      <w:r>
        <w:rPr>
          <w:noProof/>
        </w:rPr>
        <w:tab/>
      </w:r>
      <w:r>
        <w:rPr>
          <w:noProof/>
        </w:rPr>
        <w:fldChar w:fldCharType="begin"/>
      </w:r>
      <w:r>
        <w:rPr>
          <w:noProof/>
        </w:rPr>
        <w:instrText xml:space="preserve"> PAGEREF _Toc199238731 \h </w:instrText>
      </w:r>
      <w:r>
        <w:rPr>
          <w:noProof/>
        </w:rPr>
      </w:r>
      <w:r>
        <w:rPr>
          <w:noProof/>
        </w:rPr>
        <w:fldChar w:fldCharType="separate"/>
      </w:r>
      <w:r>
        <w:rPr>
          <w:noProof/>
        </w:rPr>
        <w:t>371</w:t>
      </w:r>
      <w:r>
        <w:rPr>
          <w:noProof/>
        </w:rPr>
        <w:fldChar w:fldCharType="end"/>
      </w:r>
    </w:p>
    <w:p w14:paraId="71AF4DF3" w14:textId="04321BE8"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Pr>
          <w:noProof/>
        </w:rPr>
        <w:t>6.6.6.3.4</w:t>
      </w:r>
      <w:r>
        <w:rPr>
          <w:rFonts w:asciiTheme="minorHAnsi" w:eastAsiaTheme="minorEastAsia" w:hAnsiTheme="minorHAnsi" w:cstheme="minorBidi"/>
          <w:noProof/>
          <w:kern w:val="2"/>
          <w:sz w:val="24"/>
          <w:szCs w:val="24"/>
          <w:lang w:val="en-SE" w:eastAsia="zh-CN"/>
          <w14:ligatures w14:val="standardContextual"/>
        </w:rPr>
        <w:tab/>
      </w:r>
      <w:r>
        <w:rPr>
          <w:noProof/>
        </w:rPr>
        <w:t>Enumeration: RanFailureIndication</w:t>
      </w:r>
      <w:r>
        <w:rPr>
          <w:noProof/>
        </w:rPr>
        <w:tab/>
      </w:r>
      <w:r>
        <w:rPr>
          <w:noProof/>
        </w:rPr>
        <w:fldChar w:fldCharType="begin"/>
      </w:r>
      <w:r>
        <w:rPr>
          <w:noProof/>
        </w:rPr>
        <w:instrText xml:space="preserve"> PAGEREF _Toc199238732 \h </w:instrText>
      </w:r>
      <w:r>
        <w:rPr>
          <w:noProof/>
        </w:rPr>
      </w:r>
      <w:r>
        <w:rPr>
          <w:noProof/>
        </w:rPr>
        <w:fldChar w:fldCharType="separate"/>
      </w:r>
      <w:r>
        <w:rPr>
          <w:noProof/>
        </w:rPr>
        <w:t>371</w:t>
      </w:r>
      <w:r>
        <w:rPr>
          <w:noProof/>
        </w:rPr>
        <w:fldChar w:fldCharType="end"/>
      </w:r>
    </w:p>
    <w:p w14:paraId="6D4E6460" w14:textId="7F762C6E"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6.6.6.4</w:t>
      </w:r>
      <w:r>
        <w:rPr>
          <w:rFonts w:asciiTheme="minorHAnsi" w:eastAsiaTheme="minorEastAsia" w:hAnsiTheme="minorHAnsi" w:cstheme="minorBidi"/>
          <w:noProof/>
          <w:kern w:val="2"/>
          <w:sz w:val="24"/>
          <w:szCs w:val="24"/>
          <w:lang w:val="en-SE" w:eastAsia="zh-CN"/>
          <w14:ligatures w14:val="standardContextual"/>
        </w:rPr>
        <w:tab/>
      </w:r>
      <w:r>
        <w:rPr>
          <w:noProof/>
        </w:rPr>
        <w:t>Binary data</w:t>
      </w:r>
      <w:r>
        <w:rPr>
          <w:noProof/>
        </w:rPr>
        <w:tab/>
      </w:r>
      <w:r>
        <w:rPr>
          <w:noProof/>
        </w:rPr>
        <w:fldChar w:fldCharType="begin"/>
      </w:r>
      <w:r>
        <w:rPr>
          <w:noProof/>
        </w:rPr>
        <w:instrText xml:space="preserve"> PAGEREF _Toc199238733 \h </w:instrText>
      </w:r>
      <w:r>
        <w:rPr>
          <w:noProof/>
        </w:rPr>
      </w:r>
      <w:r>
        <w:rPr>
          <w:noProof/>
        </w:rPr>
        <w:fldChar w:fldCharType="separate"/>
      </w:r>
      <w:r>
        <w:rPr>
          <w:noProof/>
        </w:rPr>
        <w:t>371</w:t>
      </w:r>
      <w:r>
        <w:rPr>
          <w:noProof/>
        </w:rPr>
        <w:fldChar w:fldCharType="end"/>
      </w:r>
    </w:p>
    <w:p w14:paraId="736DB5E0" w14:textId="5FE116EB"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6.6.6.4.1</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Introduction</w:t>
      </w:r>
      <w:r>
        <w:rPr>
          <w:noProof/>
        </w:rPr>
        <w:tab/>
      </w:r>
      <w:r>
        <w:rPr>
          <w:noProof/>
        </w:rPr>
        <w:fldChar w:fldCharType="begin"/>
      </w:r>
      <w:r>
        <w:rPr>
          <w:noProof/>
        </w:rPr>
        <w:instrText xml:space="preserve"> PAGEREF _Toc199238734 \h </w:instrText>
      </w:r>
      <w:r>
        <w:rPr>
          <w:noProof/>
        </w:rPr>
      </w:r>
      <w:r>
        <w:rPr>
          <w:noProof/>
        </w:rPr>
        <w:fldChar w:fldCharType="separate"/>
      </w:r>
      <w:r>
        <w:rPr>
          <w:noProof/>
        </w:rPr>
        <w:t>371</w:t>
      </w:r>
      <w:r>
        <w:rPr>
          <w:noProof/>
        </w:rPr>
        <w:fldChar w:fldCharType="end"/>
      </w:r>
    </w:p>
    <w:p w14:paraId="52E74E15" w14:textId="3B12B49A" w:rsidR="00EE6196" w:rsidRDefault="00EE6196">
      <w:pPr>
        <w:pStyle w:val="TOC5"/>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6.6.6.4.2</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N2 Information</w:t>
      </w:r>
      <w:r>
        <w:rPr>
          <w:noProof/>
        </w:rPr>
        <w:tab/>
      </w:r>
      <w:r>
        <w:rPr>
          <w:noProof/>
        </w:rPr>
        <w:fldChar w:fldCharType="begin"/>
      </w:r>
      <w:r>
        <w:rPr>
          <w:noProof/>
        </w:rPr>
        <w:instrText xml:space="preserve"> PAGEREF _Toc199238735 \h </w:instrText>
      </w:r>
      <w:r>
        <w:rPr>
          <w:noProof/>
        </w:rPr>
      </w:r>
      <w:r>
        <w:rPr>
          <w:noProof/>
        </w:rPr>
        <w:fldChar w:fldCharType="separate"/>
      </w:r>
      <w:r>
        <w:rPr>
          <w:noProof/>
        </w:rPr>
        <w:t>371</w:t>
      </w:r>
      <w:r>
        <w:rPr>
          <w:noProof/>
        </w:rPr>
        <w:fldChar w:fldCharType="end"/>
      </w:r>
    </w:p>
    <w:p w14:paraId="0EAB5146" w14:textId="3CAB1D81"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6.6.6.4.2.1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_Toc199238736 \h </w:instrText>
      </w:r>
      <w:r>
        <w:rPr>
          <w:noProof/>
        </w:rPr>
      </w:r>
      <w:r>
        <w:rPr>
          <w:noProof/>
        </w:rPr>
        <w:fldChar w:fldCharType="separate"/>
      </w:r>
      <w:r>
        <w:rPr>
          <w:noProof/>
        </w:rPr>
        <w:t>371</w:t>
      </w:r>
      <w:r>
        <w:rPr>
          <w:noProof/>
        </w:rPr>
        <w:fldChar w:fldCharType="end"/>
      </w:r>
    </w:p>
    <w:p w14:paraId="5D59B582" w14:textId="74A28B84" w:rsidR="00EE6196" w:rsidRDefault="00EE6196">
      <w:pPr>
        <w:pStyle w:val="TOC6"/>
        <w:rPr>
          <w:rFonts w:asciiTheme="minorHAnsi" w:eastAsiaTheme="minorEastAsia" w:hAnsiTheme="minorHAnsi" w:cstheme="minorBidi"/>
          <w:noProof/>
          <w:kern w:val="2"/>
          <w:sz w:val="24"/>
          <w:szCs w:val="24"/>
          <w:lang w:val="en-SE" w:eastAsia="zh-CN"/>
          <w14:ligatures w14:val="standardContextual"/>
        </w:rPr>
      </w:pPr>
      <w:r>
        <w:rPr>
          <w:noProof/>
        </w:rPr>
        <w:t>6.6.6.4.2.2</w:t>
      </w:r>
      <w:r>
        <w:rPr>
          <w:rFonts w:asciiTheme="minorHAnsi" w:eastAsiaTheme="minorEastAsia" w:hAnsiTheme="minorHAnsi" w:cstheme="minorBidi"/>
          <w:noProof/>
          <w:kern w:val="2"/>
          <w:sz w:val="24"/>
          <w:szCs w:val="24"/>
          <w:lang w:val="en-SE" w:eastAsia="zh-CN"/>
          <w14:ligatures w14:val="standardContextual"/>
        </w:rPr>
        <w:tab/>
      </w:r>
      <w:r>
        <w:rPr>
          <w:noProof/>
        </w:rPr>
        <w:t>NGAP IEs</w:t>
      </w:r>
      <w:r>
        <w:rPr>
          <w:noProof/>
        </w:rPr>
        <w:tab/>
      </w:r>
      <w:r>
        <w:rPr>
          <w:noProof/>
        </w:rPr>
        <w:fldChar w:fldCharType="begin"/>
      </w:r>
      <w:r>
        <w:rPr>
          <w:noProof/>
        </w:rPr>
        <w:instrText xml:space="preserve"> PAGEREF _Toc199238737 \h </w:instrText>
      </w:r>
      <w:r>
        <w:rPr>
          <w:noProof/>
        </w:rPr>
      </w:r>
      <w:r>
        <w:rPr>
          <w:noProof/>
        </w:rPr>
        <w:fldChar w:fldCharType="separate"/>
      </w:r>
      <w:r>
        <w:rPr>
          <w:noProof/>
        </w:rPr>
        <w:t>371</w:t>
      </w:r>
      <w:r>
        <w:rPr>
          <w:noProof/>
        </w:rPr>
        <w:fldChar w:fldCharType="end"/>
      </w:r>
    </w:p>
    <w:p w14:paraId="55951637" w14:textId="549E65BF"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6.6.7</w:t>
      </w:r>
      <w:r>
        <w:rPr>
          <w:rFonts w:asciiTheme="minorHAnsi" w:eastAsiaTheme="minorEastAsia" w:hAnsiTheme="minorHAnsi" w:cstheme="minorBidi"/>
          <w:noProof/>
          <w:kern w:val="2"/>
          <w:sz w:val="24"/>
          <w:szCs w:val="24"/>
          <w:lang w:val="en-SE" w:eastAsia="zh-CN"/>
          <w14:ligatures w14:val="standardContextual"/>
        </w:rPr>
        <w:tab/>
      </w:r>
      <w:r>
        <w:rPr>
          <w:noProof/>
        </w:rPr>
        <w:t>Error Handling</w:t>
      </w:r>
      <w:r>
        <w:rPr>
          <w:noProof/>
        </w:rPr>
        <w:tab/>
      </w:r>
      <w:r>
        <w:rPr>
          <w:noProof/>
        </w:rPr>
        <w:fldChar w:fldCharType="begin"/>
      </w:r>
      <w:r>
        <w:rPr>
          <w:noProof/>
        </w:rPr>
        <w:instrText xml:space="preserve"> PAGEREF _Toc199238738 \h </w:instrText>
      </w:r>
      <w:r>
        <w:rPr>
          <w:noProof/>
        </w:rPr>
      </w:r>
      <w:r>
        <w:rPr>
          <w:noProof/>
        </w:rPr>
        <w:fldChar w:fldCharType="separate"/>
      </w:r>
      <w:r>
        <w:rPr>
          <w:noProof/>
        </w:rPr>
        <w:t>372</w:t>
      </w:r>
      <w:r>
        <w:rPr>
          <w:noProof/>
        </w:rPr>
        <w:fldChar w:fldCharType="end"/>
      </w:r>
    </w:p>
    <w:p w14:paraId="53821B97" w14:textId="45AD865C"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6.6.7.1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_Toc199238739 \h </w:instrText>
      </w:r>
      <w:r>
        <w:rPr>
          <w:noProof/>
        </w:rPr>
      </w:r>
      <w:r>
        <w:rPr>
          <w:noProof/>
        </w:rPr>
        <w:fldChar w:fldCharType="separate"/>
      </w:r>
      <w:r>
        <w:rPr>
          <w:noProof/>
        </w:rPr>
        <w:t>372</w:t>
      </w:r>
      <w:r>
        <w:rPr>
          <w:noProof/>
        </w:rPr>
        <w:fldChar w:fldCharType="end"/>
      </w:r>
    </w:p>
    <w:p w14:paraId="41694101" w14:textId="3D9D241E"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6.6.7.2</w:t>
      </w:r>
      <w:r>
        <w:rPr>
          <w:rFonts w:asciiTheme="minorHAnsi" w:eastAsiaTheme="minorEastAsia" w:hAnsiTheme="minorHAnsi" w:cstheme="minorBidi"/>
          <w:noProof/>
          <w:kern w:val="2"/>
          <w:sz w:val="24"/>
          <w:szCs w:val="24"/>
          <w:lang w:val="en-SE" w:eastAsia="zh-CN"/>
          <w14:ligatures w14:val="standardContextual"/>
        </w:rPr>
        <w:tab/>
      </w:r>
      <w:r>
        <w:rPr>
          <w:noProof/>
        </w:rPr>
        <w:t>Protocol Errors</w:t>
      </w:r>
      <w:r>
        <w:rPr>
          <w:noProof/>
        </w:rPr>
        <w:tab/>
      </w:r>
      <w:r>
        <w:rPr>
          <w:noProof/>
        </w:rPr>
        <w:fldChar w:fldCharType="begin"/>
      </w:r>
      <w:r>
        <w:rPr>
          <w:noProof/>
        </w:rPr>
        <w:instrText xml:space="preserve"> PAGEREF _Toc199238740 \h </w:instrText>
      </w:r>
      <w:r>
        <w:rPr>
          <w:noProof/>
        </w:rPr>
      </w:r>
      <w:r>
        <w:rPr>
          <w:noProof/>
        </w:rPr>
        <w:fldChar w:fldCharType="separate"/>
      </w:r>
      <w:r>
        <w:rPr>
          <w:noProof/>
        </w:rPr>
        <w:t>372</w:t>
      </w:r>
      <w:r>
        <w:rPr>
          <w:noProof/>
        </w:rPr>
        <w:fldChar w:fldCharType="end"/>
      </w:r>
    </w:p>
    <w:p w14:paraId="7DEF9256" w14:textId="10B7BE6D" w:rsidR="00EE6196" w:rsidRDefault="00EE6196">
      <w:pPr>
        <w:pStyle w:val="TOC4"/>
        <w:rPr>
          <w:rFonts w:asciiTheme="minorHAnsi" w:eastAsiaTheme="minorEastAsia" w:hAnsiTheme="minorHAnsi" w:cstheme="minorBidi"/>
          <w:noProof/>
          <w:kern w:val="2"/>
          <w:sz w:val="24"/>
          <w:szCs w:val="24"/>
          <w:lang w:val="en-SE" w:eastAsia="zh-CN"/>
          <w14:ligatures w14:val="standardContextual"/>
        </w:rPr>
      </w:pPr>
      <w:r>
        <w:rPr>
          <w:noProof/>
        </w:rPr>
        <w:t>6.6.7.3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_Toc199238741 \h </w:instrText>
      </w:r>
      <w:r>
        <w:rPr>
          <w:noProof/>
        </w:rPr>
      </w:r>
      <w:r>
        <w:rPr>
          <w:noProof/>
        </w:rPr>
        <w:fldChar w:fldCharType="separate"/>
      </w:r>
      <w:r>
        <w:rPr>
          <w:noProof/>
        </w:rPr>
        <w:t>372</w:t>
      </w:r>
      <w:r>
        <w:rPr>
          <w:noProof/>
        </w:rPr>
        <w:fldChar w:fldCharType="end"/>
      </w:r>
    </w:p>
    <w:p w14:paraId="6ACDD850" w14:textId="1D767D9C"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6.6.8</w:t>
      </w:r>
      <w:r>
        <w:rPr>
          <w:rFonts w:asciiTheme="minorHAnsi" w:eastAsiaTheme="minorEastAsia" w:hAnsiTheme="minorHAnsi" w:cstheme="minorBidi"/>
          <w:noProof/>
          <w:kern w:val="2"/>
          <w:sz w:val="24"/>
          <w:szCs w:val="24"/>
          <w:lang w:val="en-SE" w:eastAsia="zh-CN"/>
          <w14:ligatures w14:val="standardContextual"/>
        </w:rPr>
        <w:tab/>
      </w:r>
      <w:r>
        <w:rPr>
          <w:noProof/>
        </w:rPr>
        <w:t>Feature Negotiation</w:t>
      </w:r>
      <w:r>
        <w:rPr>
          <w:noProof/>
        </w:rPr>
        <w:tab/>
      </w:r>
      <w:r>
        <w:rPr>
          <w:noProof/>
        </w:rPr>
        <w:fldChar w:fldCharType="begin"/>
      </w:r>
      <w:r>
        <w:rPr>
          <w:noProof/>
        </w:rPr>
        <w:instrText xml:space="preserve"> PAGEREF _Toc199238742 \h </w:instrText>
      </w:r>
      <w:r>
        <w:rPr>
          <w:noProof/>
        </w:rPr>
      </w:r>
      <w:r>
        <w:rPr>
          <w:noProof/>
        </w:rPr>
        <w:fldChar w:fldCharType="separate"/>
      </w:r>
      <w:r>
        <w:rPr>
          <w:noProof/>
        </w:rPr>
        <w:t>372</w:t>
      </w:r>
      <w:r>
        <w:rPr>
          <w:noProof/>
        </w:rPr>
        <w:fldChar w:fldCharType="end"/>
      </w:r>
    </w:p>
    <w:p w14:paraId="75F064A1" w14:textId="2824D32D"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6.6.9</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Security</w:t>
      </w:r>
      <w:r>
        <w:rPr>
          <w:noProof/>
        </w:rPr>
        <w:tab/>
      </w:r>
      <w:r>
        <w:rPr>
          <w:noProof/>
        </w:rPr>
        <w:fldChar w:fldCharType="begin"/>
      </w:r>
      <w:r>
        <w:rPr>
          <w:noProof/>
        </w:rPr>
        <w:instrText xml:space="preserve"> PAGEREF _Toc199238743 \h </w:instrText>
      </w:r>
      <w:r>
        <w:rPr>
          <w:noProof/>
        </w:rPr>
      </w:r>
      <w:r>
        <w:rPr>
          <w:noProof/>
        </w:rPr>
        <w:fldChar w:fldCharType="separate"/>
      </w:r>
      <w:r>
        <w:rPr>
          <w:noProof/>
        </w:rPr>
        <w:t>373</w:t>
      </w:r>
      <w:r>
        <w:rPr>
          <w:noProof/>
        </w:rPr>
        <w:fldChar w:fldCharType="end"/>
      </w:r>
    </w:p>
    <w:p w14:paraId="2251602A" w14:textId="3BC6EFC4"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Pr>
          <w:noProof/>
        </w:rPr>
        <w:t>6.6.10</w:t>
      </w:r>
      <w:r>
        <w:rPr>
          <w:rFonts w:asciiTheme="minorHAnsi" w:eastAsiaTheme="minorEastAsia" w:hAnsiTheme="minorHAnsi" w:cstheme="minorBidi"/>
          <w:noProof/>
          <w:kern w:val="2"/>
          <w:sz w:val="24"/>
          <w:szCs w:val="24"/>
          <w:lang w:val="en-SE" w:eastAsia="zh-CN"/>
          <w14:ligatures w14:val="standardContextual"/>
        </w:rPr>
        <w:tab/>
      </w:r>
      <w:r>
        <w:rPr>
          <w:noProof/>
        </w:rPr>
        <w:t>HTTP redirection</w:t>
      </w:r>
      <w:r>
        <w:rPr>
          <w:noProof/>
        </w:rPr>
        <w:tab/>
      </w:r>
      <w:r>
        <w:rPr>
          <w:noProof/>
        </w:rPr>
        <w:fldChar w:fldCharType="begin"/>
      </w:r>
      <w:r>
        <w:rPr>
          <w:noProof/>
        </w:rPr>
        <w:instrText xml:space="preserve"> PAGEREF _Toc199238744 \h </w:instrText>
      </w:r>
      <w:r>
        <w:rPr>
          <w:noProof/>
        </w:rPr>
      </w:r>
      <w:r>
        <w:rPr>
          <w:noProof/>
        </w:rPr>
        <w:fldChar w:fldCharType="separate"/>
      </w:r>
      <w:r>
        <w:rPr>
          <w:noProof/>
        </w:rPr>
        <w:t>373</w:t>
      </w:r>
      <w:r>
        <w:rPr>
          <w:noProof/>
        </w:rPr>
        <w:fldChar w:fldCharType="end"/>
      </w:r>
    </w:p>
    <w:p w14:paraId="26E2DF7C" w14:textId="2D013C73" w:rsidR="00EE6196" w:rsidRDefault="00EE6196">
      <w:pPr>
        <w:pStyle w:val="TOC1"/>
        <w:rPr>
          <w:rFonts w:asciiTheme="minorHAnsi" w:eastAsiaTheme="minorEastAsia" w:hAnsiTheme="minorHAnsi" w:cstheme="minorBidi"/>
          <w:noProof/>
          <w:kern w:val="2"/>
          <w:sz w:val="24"/>
          <w:szCs w:val="24"/>
          <w:lang w:val="en-SE" w:eastAsia="zh-CN"/>
          <w14:ligatures w14:val="standardContextual"/>
        </w:rPr>
      </w:pPr>
      <w:r>
        <w:rPr>
          <w:noProof/>
        </w:rPr>
        <w:t>Annex A (normative): OpenAPI specification</w:t>
      </w:r>
      <w:r>
        <w:rPr>
          <w:noProof/>
        </w:rPr>
        <w:tab/>
      </w:r>
      <w:r>
        <w:rPr>
          <w:noProof/>
        </w:rPr>
        <w:fldChar w:fldCharType="begin"/>
      </w:r>
      <w:r>
        <w:rPr>
          <w:noProof/>
        </w:rPr>
        <w:instrText xml:space="preserve"> PAGEREF _Toc199238745 \h </w:instrText>
      </w:r>
      <w:r>
        <w:rPr>
          <w:noProof/>
        </w:rPr>
      </w:r>
      <w:r>
        <w:rPr>
          <w:noProof/>
        </w:rPr>
        <w:fldChar w:fldCharType="separate"/>
      </w:r>
      <w:r>
        <w:rPr>
          <w:noProof/>
        </w:rPr>
        <w:t>373</w:t>
      </w:r>
      <w:r>
        <w:rPr>
          <w:noProof/>
        </w:rPr>
        <w:fldChar w:fldCharType="end"/>
      </w:r>
    </w:p>
    <w:p w14:paraId="68A462AC" w14:textId="0B0CC68F"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A.1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_Toc199238746 \h </w:instrText>
      </w:r>
      <w:r>
        <w:rPr>
          <w:noProof/>
        </w:rPr>
      </w:r>
      <w:r>
        <w:rPr>
          <w:noProof/>
        </w:rPr>
        <w:fldChar w:fldCharType="separate"/>
      </w:r>
      <w:r>
        <w:rPr>
          <w:noProof/>
        </w:rPr>
        <w:t>373</w:t>
      </w:r>
      <w:r>
        <w:rPr>
          <w:noProof/>
        </w:rPr>
        <w:fldChar w:fldCharType="end"/>
      </w:r>
    </w:p>
    <w:p w14:paraId="056A5D65" w14:textId="10142268"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A.2</w:t>
      </w:r>
      <w:r>
        <w:rPr>
          <w:rFonts w:asciiTheme="minorHAnsi" w:eastAsiaTheme="minorEastAsia" w:hAnsiTheme="minorHAnsi" w:cstheme="minorBidi"/>
          <w:noProof/>
          <w:kern w:val="2"/>
          <w:sz w:val="24"/>
          <w:szCs w:val="24"/>
          <w:lang w:val="en-SE" w:eastAsia="zh-CN"/>
          <w14:ligatures w14:val="standardContextual"/>
        </w:rPr>
        <w:tab/>
      </w:r>
      <w:r>
        <w:rPr>
          <w:noProof/>
        </w:rPr>
        <w:t>Namf_Communication API</w:t>
      </w:r>
      <w:r>
        <w:rPr>
          <w:noProof/>
        </w:rPr>
        <w:tab/>
      </w:r>
      <w:r>
        <w:rPr>
          <w:noProof/>
        </w:rPr>
        <w:fldChar w:fldCharType="begin"/>
      </w:r>
      <w:r>
        <w:rPr>
          <w:noProof/>
        </w:rPr>
        <w:instrText xml:space="preserve"> PAGEREF _Toc199238747 \h </w:instrText>
      </w:r>
      <w:r>
        <w:rPr>
          <w:noProof/>
        </w:rPr>
      </w:r>
      <w:r>
        <w:rPr>
          <w:noProof/>
        </w:rPr>
        <w:fldChar w:fldCharType="separate"/>
      </w:r>
      <w:r>
        <w:rPr>
          <w:noProof/>
        </w:rPr>
        <w:t>374</w:t>
      </w:r>
      <w:r>
        <w:rPr>
          <w:noProof/>
        </w:rPr>
        <w:fldChar w:fldCharType="end"/>
      </w:r>
    </w:p>
    <w:p w14:paraId="5C8D974C" w14:textId="7C97C867"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A.3</w:t>
      </w:r>
      <w:r>
        <w:rPr>
          <w:rFonts w:asciiTheme="minorHAnsi" w:eastAsiaTheme="minorEastAsia" w:hAnsiTheme="minorHAnsi" w:cstheme="minorBidi"/>
          <w:noProof/>
          <w:kern w:val="2"/>
          <w:sz w:val="24"/>
          <w:szCs w:val="24"/>
          <w:lang w:val="en-SE" w:eastAsia="zh-CN"/>
          <w14:ligatures w14:val="standardContextual"/>
        </w:rPr>
        <w:tab/>
      </w:r>
      <w:r>
        <w:rPr>
          <w:noProof/>
        </w:rPr>
        <w:t>Namf_EventExposure API</w:t>
      </w:r>
      <w:r>
        <w:rPr>
          <w:noProof/>
        </w:rPr>
        <w:tab/>
      </w:r>
      <w:r>
        <w:rPr>
          <w:noProof/>
        </w:rPr>
        <w:fldChar w:fldCharType="begin"/>
      </w:r>
      <w:r>
        <w:rPr>
          <w:noProof/>
        </w:rPr>
        <w:instrText xml:space="preserve"> PAGEREF _Toc199238748 \h </w:instrText>
      </w:r>
      <w:r>
        <w:rPr>
          <w:noProof/>
        </w:rPr>
      </w:r>
      <w:r>
        <w:rPr>
          <w:noProof/>
        </w:rPr>
        <w:fldChar w:fldCharType="separate"/>
      </w:r>
      <w:r>
        <w:rPr>
          <w:noProof/>
        </w:rPr>
        <w:t>433</w:t>
      </w:r>
      <w:r>
        <w:rPr>
          <w:noProof/>
        </w:rPr>
        <w:fldChar w:fldCharType="end"/>
      </w:r>
    </w:p>
    <w:p w14:paraId="3EF233DF" w14:textId="0E43E7CA"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A.4</w:t>
      </w:r>
      <w:r>
        <w:rPr>
          <w:rFonts w:asciiTheme="minorHAnsi" w:eastAsiaTheme="minorEastAsia" w:hAnsiTheme="minorHAnsi" w:cstheme="minorBidi"/>
          <w:noProof/>
          <w:kern w:val="2"/>
          <w:sz w:val="24"/>
          <w:szCs w:val="24"/>
          <w:lang w:val="en-SE" w:eastAsia="zh-CN"/>
          <w14:ligatures w14:val="standardContextual"/>
        </w:rPr>
        <w:tab/>
      </w:r>
      <w:r>
        <w:rPr>
          <w:noProof/>
        </w:rPr>
        <w:t>Namf_MT</w:t>
      </w:r>
      <w:r>
        <w:rPr>
          <w:noProof/>
        </w:rPr>
        <w:tab/>
      </w:r>
      <w:r>
        <w:rPr>
          <w:noProof/>
        </w:rPr>
        <w:fldChar w:fldCharType="begin"/>
      </w:r>
      <w:r>
        <w:rPr>
          <w:noProof/>
        </w:rPr>
        <w:instrText xml:space="preserve"> PAGEREF _Toc199238749 \h </w:instrText>
      </w:r>
      <w:r>
        <w:rPr>
          <w:noProof/>
        </w:rPr>
      </w:r>
      <w:r>
        <w:rPr>
          <w:noProof/>
        </w:rPr>
        <w:fldChar w:fldCharType="separate"/>
      </w:r>
      <w:r>
        <w:rPr>
          <w:noProof/>
        </w:rPr>
        <w:t>448</w:t>
      </w:r>
      <w:r>
        <w:rPr>
          <w:noProof/>
        </w:rPr>
        <w:fldChar w:fldCharType="end"/>
      </w:r>
    </w:p>
    <w:p w14:paraId="6CBCD61D" w14:textId="05C685E3"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t>A.5</w:t>
      </w:r>
      <w:r>
        <w:rPr>
          <w:rFonts w:asciiTheme="minorHAnsi" w:eastAsiaTheme="minorEastAsia" w:hAnsiTheme="minorHAnsi" w:cstheme="minorBidi"/>
          <w:noProof/>
          <w:kern w:val="2"/>
          <w:sz w:val="24"/>
          <w:szCs w:val="24"/>
          <w:lang w:val="en-SE" w:eastAsia="zh-CN"/>
          <w14:ligatures w14:val="standardContextual"/>
        </w:rPr>
        <w:tab/>
      </w:r>
      <w:r>
        <w:rPr>
          <w:noProof/>
        </w:rPr>
        <w:t>Namf_Location</w:t>
      </w:r>
      <w:r>
        <w:rPr>
          <w:noProof/>
        </w:rPr>
        <w:tab/>
      </w:r>
      <w:r>
        <w:rPr>
          <w:noProof/>
        </w:rPr>
        <w:fldChar w:fldCharType="begin"/>
      </w:r>
      <w:r>
        <w:rPr>
          <w:noProof/>
        </w:rPr>
        <w:instrText xml:space="preserve"> PAGEREF _Toc199238750 \h </w:instrText>
      </w:r>
      <w:r>
        <w:rPr>
          <w:noProof/>
        </w:rPr>
      </w:r>
      <w:r>
        <w:rPr>
          <w:noProof/>
        </w:rPr>
        <w:fldChar w:fldCharType="separate"/>
      </w:r>
      <w:r>
        <w:rPr>
          <w:noProof/>
        </w:rPr>
        <w:t>453</w:t>
      </w:r>
      <w:r>
        <w:rPr>
          <w:noProof/>
        </w:rPr>
        <w:fldChar w:fldCharType="end"/>
      </w:r>
    </w:p>
    <w:p w14:paraId="236F0A27" w14:textId="78A22C75"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Pr>
          <w:noProof/>
        </w:rPr>
        <w:lastRenderedPageBreak/>
        <w:t>A.6</w:t>
      </w:r>
      <w:r>
        <w:rPr>
          <w:rFonts w:asciiTheme="minorHAnsi" w:eastAsiaTheme="minorEastAsia" w:hAnsiTheme="minorHAnsi" w:cstheme="minorBidi"/>
          <w:noProof/>
          <w:kern w:val="2"/>
          <w:sz w:val="24"/>
          <w:szCs w:val="24"/>
          <w:lang w:val="en-SE" w:eastAsia="zh-CN"/>
          <w14:ligatures w14:val="standardContextual"/>
        </w:rPr>
        <w:tab/>
      </w:r>
      <w:r>
        <w:rPr>
          <w:noProof/>
        </w:rPr>
        <w:t>Namf_MBSBroadcast API</w:t>
      </w:r>
      <w:r>
        <w:rPr>
          <w:noProof/>
        </w:rPr>
        <w:tab/>
      </w:r>
      <w:r>
        <w:rPr>
          <w:noProof/>
        </w:rPr>
        <w:fldChar w:fldCharType="begin"/>
      </w:r>
      <w:r>
        <w:rPr>
          <w:noProof/>
        </w:rPr>
        <w:instrText xml:space="preserve"> PAGEREF _Toc199238751 \h </w:instrText>
      </w:r>
      <w:r>
        <w:rPr>
          <w:noProof/>
        </w:rPr>
      </w:r>
      <w:r>
        <w:rPr>
          <w:noProof/>
        </w:rPr>
        <w:fldChar w:fldCharType="separate"/>
      </w:r>
      <w:r>
        <w:rPr>
          <w:noProof/>
        </w:rPr>
        <w:t>462</w:t>
      </w:r>
      <w:r>
        <w:rPr>
          <w:noProof/>
        </w:rPr>
        <w:fldChar w:fldCharType="end"/>
      </w:r>
    </w:p>
    <w:p w14:paraId="75E53821" w14:textId="5A83BD99"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sidRPr="00B0179B">
        <w:rPr>
          <w:rFonts w:eastAsia="DengXian"/>
          <w:noProof/>
        </w:rPr>
        <w:t>A.7</w:t>
      </w:r>
      <w:r>
        <w:rPr>
          <w:rFonts w:asciiTheme="minorHAnsi" w:eastAsiaTheme="minorEastAsia" w:hAnsiTheme="minorHAnsi" w:cstheme="minorBidi"/>
          <w:noProof/>
          <w:kern w:val="2"/>
          <w:sz w:val="24"/>
          <w:szCs w:val="24"/>
          <w:lang w:val="en-SE" w:eastAsia="zh-CN"/>
          <w14:ligatures w14:val="standardContextual"/>
        </w:rPr>
        <w:tab/>
      </w:r>
      <w:r w:rsidRPr="00B0179B">
        <w:rPr>
          <w:rFonts w:eastAsia="DengXian"/>
          <w:noProof/>
        </w:rPr>
        <w:t>Namf_MBSCommunication API</w:t>
      </w:r>
      <w:r>
        <w:rPr>
          <w:noProof/>
        </w:rPr>
        <w:tab/>
      </w:r>
      <w:r>
        <w:rPr>
          <w:noProof/>
        </w:rPr>
        <w:fldChar w:fldCharType="begin"/>
      </w:r>
      <w:r>
        <w:rPr>
          <w:noProof/>
        </w:rPr>
        <w:instrText xml:space="preserve"> PAGEREF _Toc199238752 \h </w:instrText>
      </w:r>
      <w:r>
        <w:rPr>
          <w:noProof/>
        </w:rPr>
      </w:r>
      <w:r>
        <w:rPr>
          <w:noProof/>
        </w:rPr>
        <w:fldChar w:fldCharType="separate"/>
      </w:r>
      <w:r>
        <w:rPr>
          <w:noProof/>
        </w:rPr>
        <w:t>474</w:t>
      </w:r>
      <w:r>
        <w:rPr>
          <w:noProof/>
        </w:rPr>
        <w:fldChar w:fldCharType="end"/>
      </w:r>
    </w:p>
    <w:p w14:paraId="75A75281" w14:textId="2EB0C6A9" w:rsidR="00EE6196" w:rsidRDefault="00EE6196">
      <w:pPr>
        <w:pStyle w:val="TOC1"/>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Annex B (Informative): HTTP Multipart Messages</w:t>
      </w:r>
      <w:r>
        <w:rPr>
          <w:noProof/>
        </w:rPr>
        <w:tab/>
      </w:r>
      <w:r>
        <w:rPr>
          <w:noProof/>
        </w:rPr>
        <w:fldChar w:fldCharType="begin"/>
      </w:r>
      <w:r>
        <w:rPr>
          <w:noProof/>
        </w:rPr>
        <w:instrText xml:space="preserve"> PAGEREF _Toc199238753 \h </w:instrText>
      </w:r>
      <w:r>
        <w:rPr>
          <w:noProof/>
        </w:rPr>
      </w:r>
      <w:r>
        <w:rPr>
          <w:noProof/>
        </w:rPr>
        <w:fldChar w:fldCharType="separate"/>
      </w:r>
      <w:r>
        <w:rPr>
          <w:noProof/>
        </w:rPr>
        <w:t>478</w:t>
      </w:r>
      <w:r>
        <w:rPr>
          <w:noProof/>
        </w:rPr>
        <w:fldChar w:fldCharType="end"/>
      </w:r>
    </w:p>
    <w:p w14:paraId="2F151D45" w14:textId="744D72DA" w:rsidR="00EE6196" w:rsidRDefault="00EE6196">
      <w:pPr>
        <w:pStyle w:val="TOC2"/>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B.1</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 xml:space="preserve">Example of HTTP </w:t>
      </w:r>
      <w:r w:rsidRPr="00B0179B">
        <w:rPr>
          <w:noProof/>
          <w:lang w:val="en-US"/>
        </w:rPr>
        <w:lastRenderedPageBreak/>
        <w:t>multipart message</w:t>
      </w:r>
      <w:r>
        <w:rPr>
          <w:noProof/>
        </w:rPr>
        <w:tab/>
      </w:r>
      <w:r>
        <w:rPr>
          <w:noProof/>
        </w:rPr>
        <w:fldChar w:fldCharType="begin"/>
      </w:r>
      <w:r>
        <w:rPr>
          <w:noProof/>
        </w:rPr>
        <w:instrText xml:space="preserve"> PAGEREF _Toc199238754 \h </w:instrText>
      </w:r>
      <w:r>
        <w:rPr>
          <w:noProof/>
        </w:rPr>
      </w:r>
      <w:r>
        <w:rPr>
          <w:noProof/>
        </w:rPr>
        <w:fldChar w:fldCharType="separate"/>
      </w:r>
      <w:r>
        <w:rPr>
          <w:noProof/>
        </w:rPr>
        <w:t>478</w:t>
      </w:r>
      <w:r>
        <w:rPr>
          <w:noProof/>
        </w:rPr>
        <w:fldChar w:fldCharType="end"/>
      </w:r>
    </w:p>
    <w:p w14:paraId="5810A406" w14:textId="35146A4A"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sidRPr="00B0179B">
        <w:rPr>
          <w:noProof/>
          <w:lang w:val="en-US"/>
        </w:rPr>
        <w:t>B.1.1</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rPr>
        <w:t>General</w:t>
      </w:r>
      <w:r>
        <w:rPr>
          <w:noProof/>
        </w:rPr>
        <w:tab/>
      </w:r>
      <w:r>
        <w:rPr>
          <w:noProof/>
        </w:rPr>
        <w:fldChar w:fldCharType="begin"/>
      </w:r>
      <w:r>
        <w:rPr>
          <w:noProof/>
        </w:rPr>
        <w:instrText xml:space="preserve"> PAGEREF _Toc199238755 \h </w:instrText>
      </w:r>
      <w:r>
        <w:rPr>
          <w:noProof/>
        </w:rPr>
      </w:r>
      <w:r>
        <w:rPr>
          <w:noProof/>
        </w:rPr>
        <w:fldChar w:fldCharType="separate"/>
      </w:r>
      <w:r>
        <w:rPr>
          <w:noProof/>
        </w:rPr>
        <w:t>478</w:t>
      </w:r>
      <w:r>
        <w:rPr>
          <w:noProof/>
        </w:rPr>
        <w:fldChar w:fldCharType="end"/>
      </w:r>
    </w:p>
    <w:p w14:paraId="117170B8" w14:textId="1ED3E3B8" w:rsidR="00EE6196" w:rsidRDefault="00EE6196">
      <w:pPr>
        <w:pStyle w:val="TOC3"/>
        <w:rPr>
          <w:rFonts w:asciiTheme="minorHAnsi" w:eastAsiaTheme="minorEastAsia" w:hAnsiTheme="minorHAnsi" w:cstheme="minorBidi"/>
          <w:noProof/>
          <w:kern w:val="2"/>
          <w:sz w:val="24"/>
          <w:szCs w:val="24"/>
          <w:lang w:val="en-SE" w:eastAsia="zh-CN"/>
          <w14:ligatures w14:val="standardContextual"/>
        </w:rPr>
      </w:pPr>
      <w:r w:rsidRPr="00B0179B">
        <w:rPr>
          <w:noProof/>
          <w:lang w:val="en-US" w:eastAsia="fr-FR"/>
        </w:rPr>
        <w:t>B.1.2</w:t>
      </w:r>
      <w:r>
        <w:rPr>
          <w:rFonts w:asciiTheme="minorHAnsi" w:eastAsiaTheme="minorEastAsia" w:hAnsiTheme="minorHAnsi" w:cstheme="minorBidi"/>
          <w:noProof/>
          <w:kern w:val="2"/>
          <w:sz w:val="24"/>
          <w:szCs w:val="24"/>
          <w:lang w:val="en-SE" w:eastAsia="zh-CN"/>
          <w14:ligatures w14:val="standardContextual"/>
        </w:rPr>
        <w:tab/>
      </w:r>
      <w:r w:rsidRPr="00B0179B">
        <w:rPr>
          <w:noProof/>
          <w:lang w:val="en-US" w:eastAsia="fr-FR"/>
        </w:rPr>
        <w:t xml:space="preserve">Example HTTP multipart message with </w:t>
      </w:r>
      <w:r>
        <w:rPr>
          <w:noProof/>
        </w:rPr>
        <w:t>N2 Information</w:t>
      </w:r>
      <w:r w:rsidRPr="00B0179B">
        <w:rPr>
          <w:noProof/>
          <w:lang w:val="en-US" w:eastAsia="fr-FR"/>
        </w:rPr>
        <w:t xml:space="preserve"> binary data</w:t>
      </w:r>
      <w:r>
        <w:rPr>
          <w:noProof/>
        </w:rPr>
        <w:tab/>
      </w:r>
      <w:r>
        <w:rPr>
          <w:noProof/>
        </w:rPr>
        <w:fldChar w:fldCharType="begin"/>
      </w:r>
      <w:r>
        <w:rPr>
          <w:noProof/>
        </w:rPr>
        <w:instrText xml:space="preserve"> PAGEREF _Toc199238756 \h </w:instrText>
      </w:r>
      <w:r>
        <w:rPr>
          <w:noProof/>
        </w:rPr>
      </w:r>
      <w:r>
        <w:rPr>
          <w:noProof/>
        </w:rPr>
        <w:fldChar w:fldCharType="separate"/>
      </w:r>
      <w:r>
        <w:rPr>
          <w:noProof/>
        </w:rPr>
        <w:t>478</w:t>
      </w:r>
      <w:r>
        <w:rPr>
          <w:noProof/>
        </w:rPr>
        <w:fldChar w:fldCharType="end"/>
      </w:r>
    </w:p>
    <w:p w14:paraId="47FE03F5" w14:textId="6141982D" w:rsidR="00EE6196" w:rsidRDefault="00EE6196">
      <w:pPr>
        <w:pStyle w:val="TOC1"/>
        <w:rPr>
          <w:rFonts w:asciiTheme="minorHAnsi" w:eastAsiaTheme="minorEastAsia" w:hAnsiTheme="minorHAnsi" w:cstheme="minorBidi"/>
          <w:noProof/>
          <w:kern w:val="2"/>
          <w:sz w:val="24"/>
          <w:szCs w:val="24"/>
          <w:lang w:val="en-SE" w:eastAsia="zh-CN"/>
          <w14:ligatures w14:val="standardContextual"/>
        </w:rPr>
      </w:pPr>
      <w:r>
        <w:rPr>
          <w:noProof/>
        </w:rPr>
        <w:t>Annex C (informative): Change history</w:t>
      </w:r>
      <w:r>
        <w:rPr>
          <w:noProof/>
        </w:rPr>
        <w:tab/>
      </w:r>
      <w:r>
        <w:rPr>
          <w:noProof/>
        </w:rPr>
        <w:fldChar w:fldCharType="begin"/>
      </w:r>
      <w:r>
        <w:rPr>
          <w:noProof/>
        </w:rPr>
        <w:instrText xml:space="preserve"> PAGEREF _Toc199238757 \h </w:instrText>
      </w:r>
      <w:r>
        <w:rPr>
          <w:noProof/>
        </w:rPr>
      </w:r>
      <w:r>
        <w:rPr>
          <w:noProof/>
        </w:rPr>
        <w:fldChar w:fldCharType="separate"/>
      </w:r>
      <w:r>
        <w:rPr>
          <w:noProof/>
        </w:rPr>
        <w:t>479</w:t>
      </w:r>
      <w:r>
        <w:rPr>
          <w:noProof/>
        </w:rPr>
        <w:fldChar w:fldCharType="end"/>
      </w:r>
    </w:p>
    <w:p w14:paraId="188A211D" w14:textId="6B5FB0C0" w:rsidR="00080512" w:rsidRPr="004D3578" w:rsidRDefault="00EE6196">
      <w: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199238021"/>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199238022"/>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199238023"/>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w:t>
      </w:r>
      <w:r w:rsidRPr="003B2883">
        <w:lastRenderedPageBreak/>
        <w:t>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w:t>
      </w:r>
      <w:r w:rsidRPr="00DE5520">
        <w:rPr>
          <w:lang w:eastAsia="zh-CN"/>
        </w:rPr>
        <w:lastRenderedPageBreak/>
        <w:t>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199238024"/>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199238025"/>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199238026"/>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lastRenderedPageBreak/>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199238027"/>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199238028"/>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w:t>
      </w:r>
      <w:r w:rsidRPr="003B2883">
        <w:lastRenderedPageBreak/>
        <w:t>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3.95pt;height:220.45pt" o:ole="">
            <v:imagedata r:id="rId12" o:title=""/>
          </v:shape>
          <o:OLEObject Type="Embed" ProgID="Visio.Drawing.15" ShapeID="_x0000_i1027" DrawAspect="Content" ObjectID="_1809857838"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39384D23"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199238029"/>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199238030"/>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199238031"/>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199238032"/>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199238033"/>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199238034"/>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w:t>
      </w:r>
      <w:r w:rsidRPr="003B2883">
        <w:lastRenderedPageBreak/>
        <w: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199238035"/>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199238036"/>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199238037"/>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4DBF54D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39629531" w14:textId="3FC300E4" w:rsidR="0005247A" w:rsidRPr="003B2883" w:rsidRDefault="0005247A" w:rsidP="00602AC0">
      <w:pPr>
        <w:pStyle w:val="B1"/>
      </w:pPr>
      <w:r>
        <w:t>-</w:t>
      </w:r>
      <w:r>
        <w:tab/>
        <w:t xml:space="preserve">Registration with Onboarding SNPN (see 3GPP TS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pt;height:105pt" o:ole="">
            <v:imagedata r:id="rId14" o:title=""/>
          </v:shape>
          <o:OLEObject Type="Embed" ProgID="Visio.Drawing.11" ShapeID="_x0000_i1028" DrawAspect="Content" ObjectID="_1809857839"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lastRenderedPageBreak/>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The UE context shall co</w:t>
      </w:r>
      <w:r w:rsidRPr="003B2883">
        <w:lastRenderedPageBreak/>
        <w:t xml:space="preserve">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10592B26"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1466687C"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3GPP </w:t>
      </w:r>
      <w:r w:rsidR="002F66A0"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w:t>
      </w:r>
      <w:r w:rsidRPr="00B54F58">
        <w:lastRenderedPageBreak/>
        <w:t>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3F622ED0"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0973DC4A" w14:textId="72DACFCD" w:rsidR="00B06440" w:rsidRPr="003B2883" w:rsidRDefault="00B06440" w:rsidP="00602AC0">
      <w:pPr>
        <w:pStyle w:val="B1"/>
      </w:pPr>
      <w:r>
        <w:tab/>
      </w:r>
      <w:r w:rsidR="00D515BC">
        <w:t xml:space="preserve">If there are ongoing Network Slice Deregistration Inactivity Timer(s) for the UE, the source AMF </w:t>
      </w:r>
      <w:r w:rsidR="00B20314">
        <w:t xml:space="preserve">shall </w:t>
      </w:r>
      <w:r w:rsidR="00D515BC">
        <w:t>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r w:rsidR="00357D1F">
        <w:t xml:space="preserve"> The source AMF shall include the configured </w:t>
      </w:r>
      <w:r w:rsidR="00357D1F" w:rsidRPr="00E64BEB">
        <w:t>deregistration inactivity timer value(s)</w:t>
      </w:r>
      <w:r w:rsidR="005102A5" w:rsidRPr="005102A5">
        <w:t xml:space="preserve"> in the UE context within the "amPolicyInfoContainer" attribute</w:t>
      </w:r>
      <w:r w:rsidR="00357D1F">
        <w:t>,</w:t>
      </w:r>
      <w:r w:rsidR="00357D1F" w:rsidRPr="00E64BEB">
        <w:t xml:space="preserve"> </w:t>
      </w:r>
      <w:r w:rsidR="00357D1F" w:rsidRPr="00644DBC">
        <w:t>if received from PCF</w:t>
      </w:r>
      <w:r w:rsidR="00357D1F">
        <w:t>.</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199238038"/>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199238039"/>
      <w:r w:rsidRPr="003B2883">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199238040"/>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54D9E059"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6D16ABEF" w14:textId="71B6FF80"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5.6pt" o:ole="">
            <v:imagedata r:id="rId16" o:title=""/>
          </v:shape>
          <o:OLEObject Type="Embed" ProgID="Visio.Drawing.11" ShapeID="_x0000_i1029" DrawAspect="Content" ObjectID="_1809857840"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w:t>
      </w:r>
      <w:r w:rsidR="00380009">
        <w:lastRenderedPageBreak/>
        <w:t>"NOT_TRANSFERRED"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44549C14" w:rsidR="009006BF" w:rsidRDefault="009006BF" w:rsidP="001837A9">
      <w:pPr>
        <w:pStyle w:val="NO"/>
        <w:rPr>
          <w:rFonts w:cs="Arial"/>
          <w:szCs w:val="18"/>
          <w:lang w:eastAsia="zh-CN"/>
        </w:rPr>
      </w:pPr>
      <w:r w:rsidRPr="00EE7C0F">
        <w:rPr>
          <w:rFonts w:eastAsia="MS Mincho"/>
        </w:rPr>
        <w:lastRenderedPageBreak/>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199238041"/>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199238042"/>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4F607F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w:t>
      </w:r>
      <w:r w:rsidRPr="00163413">
        <w:rPr>
          <w:rFonts w:eastAsia="SimSun"/>
        </w:rPr>
        <w:lastRenderedPageBreak/>
        <w:t xml:space="preserve">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3pt;height:105pt" o:ole="">
            <v:imagedata r:id="rId18" o:title=""/>
          </v:shape>
          <o:OLEObject Type="Embed" ProgID="Visio.Drawing.15" ShapeID="_x0000_i1030" DrawAspect="Content" ObjectID="_1809857841"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3F86D36"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4F62D87E" w:rsidR="005A29FF" w:rsidRPr="00FC564C" w:rsidRDefault="005A29FF" w:rsidP="00602AC0">
      <w:pPr>
        <w:pStyle w:val="B1"/>
        <w:ind w:firstLine="0"/>
        <w:rPr>
          <w:szCs w:val="18"/>
          <w:lang w:eastAsia="zh-CN"/>
        </w:rPr>
      </w:pPr>
      <w:r>
        <w:t xml:space="preserve">If there are ongoing Network Slice Deregistration Inactivity Timer(s) for the UE, the source AMF </w:t>
      </w:r>
      <w:r w:rsidR="00BE30D8">
        <w:t xml:space="preserve">shall </w:t>
      </w:r>
      <w:r>
        <w:t>include the information (e.g. the expiry time) of the ongoing Network Slice Deregistration Inactivity Timer(s) in the UE context.</w:t>
      </w:r>
      <w:r w:rsidR="00725914">
        <w:t xml:space="preserve"> The source AMF shall also include the configured </w:t>
      </w:r>
      <w:r w:rsidR="00725914" w:rsidRPr="00E64BEB">
        <w:t>deregistration inactivity timer value(s)</w:t>
      </w:r>
      <w:r w:rsidR="00725914">
        <w:t xml:space="preserve"> in the UE context</w:t>
      </w:r>
      <w:r w:rsidR="00582880">
        <w:t xml:space="preserve"> within the "amPolicyInfoContainer" attribute</w:t>
      </w:r>
      <w:r w:rsidR="00725914">
        <w:t>,</w:t>
      </w:r>
      <w:r w:rsidR="00725914" w:rsidRPr="00E64BEB">
        <w:t xml:space="preserve"> </w:t>
      </w:r>
      <w:r w:rsidR="00725914" w:rsidRPr="00644DBC">
        <w:t>if received from PCF</w:t>
      </w:r>
      <w:r w:rsidR="00725914">
        <w:t>.</w:t>
      </w:r>
    </w:p>
    <w:bookmarkEnd w:id="297"/>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w:t>
      </w:r>
      <w:r>
        <w:rPr>
          <w:lang w:eastAsia="zh-CN"/>
        </w:rPr>
        <w:lastRenderedPageBreak/>
        <w:t>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02642704"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3GPP </w:t>
      </w:r>
      <w:r w:rsidR="002F66A0"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lastRenderedPageBreak/>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199238043"/>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lastRenderedPageBreak/>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75pt;height:181.5pt" o:ole="">
            <v:imagedata r:id="rId20" o:title=""/>
          </v:shape>
          <o:OLEObject Type="Embed" ProgID="Visio.Drawing.15" ShapeID="_x0000_i1031" DrawAspect="Content" ObjectID="_1809857842"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199238044"/>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25156178"/>
      <w:bookmarkStart w:id="317" w:name="_Toc34124478"/>
      <w:bookmarkStart w:id="318" w:name="_Toc43207592"/>
      <w:bookmarkStart w:id="319" w:name="_Toc49857072"/>
      <w:bookmarkStart w:id="320" w:name="_Toc56676903"/>
      <w:bookmarkStart w:id="321" w:name="_Toc56691426"/>
      <w:bookmarkStart w:id="322" w:name="_Toc56698690"/>
      <w:bookmarkStart w:id="323" w:name="_Toc89034890"/>
      <w:bookmarkStart w:id="324" w:name="_Toc89064688"/>
      <w:bookmarkStart w:id="325" w:name="_Toc199238045"/>
      <w:r w:rsidRPr="00163413">
        <w:rPr>
          <w:rFonts w:eastAsia="SimSun"/>
        </w:rPr>
        <w:t>5.2.2.2.4.1</w:t>
      </w:r>
      <w:r w:rsidRPr="00163413">
        <w:rPr>
          <w:rFonts w:eastAsia="SimSun"/>
        </w:rPr>
        <w:tab/>
        <w:t>General</w:t>
      </w:r>
      <w:bookmarkEnd w:id="315"/>
      <w:bookmarkEnd w:id="325"/>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4AFDE47C"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26"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16"/>
      <w:bookmarkEnd w:id="317"/>
      <w:bookmarkEnd w:id="318"/>
      <w:bookmarkEnd w:id="319"/>
      <w:bookmarkEnd w:id="320"/>
      <w:bookmarkEnd w:id="321"/>
      <w:bookmarkEnd w:id="322"/>
      <w:bookmarkEnd w:id="323"/>
      <w:bookmarkEnd w:id="324"/>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1.95pt;height:105pt" o:ole="">
            <v:imagedata r:id="rId22" o:title=""/>
          </v:shape>
          <o:OLEObject Type="Embed" ProgID="Visio.Drawing.15" ShapeID="_x0000_i1032" DrawAspect="Content" ObjectID="_1809857843"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199238046"/>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56676905"/>
      <w:bookmarkStart w:id="338" w:name="_Toc56691428"/>
      <w:bookmarkStart w:id="339" w:name="_Toc56698692"/>
      <w:bookmarkStart w:id="340" w:name="_Toc89034892"/>
      <w:bookmarkStart w:id="341" w:name="_Toc89064690"/>
      <w:bookmarkStart w:id="342" w:name="_Toc199238047"/>
      <w:r w:rsidRPr="00163413">
        <w:rPr>
          <w:rFonts w:eastAsia="SimSun"/>
        </w:rPr>
        <w:t>5.2.2.2.5.1</w:t>
      </w:r>
      <w:r w:rsidRPr="00163413">
        <w:rPr>
          <w:rFonts w:eastAsia="SimSun"/>
        </w:rPr>
        <w:tab/>
        <w:t>General</w:t>
      </w:r>
      <w:bookmarkEnd w:id="336"/>
      <w:bookmarkEnd w:id="342"/>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96F44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The NF Service Consu</w:t>
      </w:r>
      <w:r w:rsidRPr="004A55DF">
        <w:lastRenderedPageBreak/>
        <w:t xml:space="preserve">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7"/>
      <w:bookmarkEnd w:id="338"/>
      <w:bookmarkEnd w:id="339"/>
      <w:bookmarkEnd w:id="340"/>
      <w:bookmarkEnd w:id="341"/>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pt;height:108pt" o:ole="">
            <v:imagedata r:id="rId24" o:title=""/>
          </v:shape>
          <o:OLEObject Type="Embed" ProgID="Visio.Drawing.11" ShapeID="_x0000_i1033" DrawAspect="Content" ObjectID="_1809857844"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4D976D41" w:rsidR="00FC3AF7" w:rsidRPr="003B2883" w:rsidRDefault="00FC3AF7" w:rsidP="00FC3AF7">
      <w:pPr>
        <w:pStyle w:val="B1"/>
        <w:rPr>
          <w:lang w:eastAsia="zh-CN"/>
        </w:rPr>
      </w:pPr>
      <w:r w:rsidRPr="003B2883">
        <w:lastRenderedPageBreak/>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199238048"/>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199238049"/>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525ACFC"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5pt;height:108pt" o:ole="">
            <v:imagedata r:id="rId26" o:title=""/>
          </v:shape>
          <o:OLEObject Type="Embed" ProgID="Visio.Drawing.11" ShapeID="_x0000_i1034" DrawAspect="Content" ObjectID="_1809857845"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199238050"/>
      <w:r w:rsidRPr="003B2883">
        <w:lastRenderedPageBreak/>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199238051"/>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199238052"/>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6D7201F"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3GPP TS </w:t>
      </w:r>
      <w:r w:rsidRPr="003B2883">
        <w:t>23.502</w:t>
      </w:r>
      <w:r>
        <w:t> </w:t>
      </w:r>
      <w:r w:rsidRPr="003B2883">
        <w:t>[3]</w:t>
      </w:r>
      <w:r>
        <w:t>)</w:t>
      </w:r>
    </w:p>
    <w:p w14:paraId="32716598" w14:textId="7BD83D10"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79E59079"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4E7249DE"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48C56139"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1CF23A7"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57C141A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10D1E366"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F29C94A" w:rsidR="00602AC0" w:rsidRDefault="00602AC0" w:rsidP="00602AC0">
      <w:pPr>
        <w:pStyle w:val="B1"/>
      </w:pPr>
      <w:r>
        <w:t>-</w:t>
      </w:r>
      <w:r>
        <w:tab/>
      </w:r>
      <w:r w:rsidRPr="00140E21">
        <w:t>System interworking procedures with EPC</w:t>
      </w:r>
      <w:r>
        <w:t xml:space="preserve"> (see </w:t>
      </w:r>
      <w:r w:rsidR="002F66A0">
        <w:t>clause 4</w:t>
      </w:r>
      <w:r>
        <w:t xml:space="preserve">.3 in 3GPP TS 23.501 [2] and </w:t>
      </w:r>
      <w:r w:rsidR="002F66A0">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65C00677" w:rsidR="00E83BD8" w:rsidRDefault="00E83BD8" w:rsidP="00E83BD8">
      <w:pPr>
        <w:pStyle w:val="B1"/>
      </w:pPr>
      <w:r>
        <w:t>-</w:t>
      </w:r>
      <w:r>
        <w:tab/>
        <w:t xml:space="preserve">5G-RG requested PDU Session Establishment via W-5GAN (see </w:t>
      </w:r>
      <w:r w:rsidR="002F66A0">
        <w:t>clause 7</w:t>
      </w:r>
      <w:r>
        <w:t>.3.1 of 3GPP TS 23.316 [48])</w:t>
      </w:r>
    </w:p>
    <w:p w14:paraId="7B4C91C0" w14:textId="4C21ECE7" w:rsidR="00E83BD8" w:rsidRDefault="00E83BD8" w:rsidP="00E83BD8">
      <w:pPr>
        <w:pStyle w:val="B1"/>
      </w:pPr>
      <w:r>
        <w:t>-</w:t>
      </w:r>
      <w:r>
        <w:tab/>
        <w:t xml:space="preserve">5G-RG or Network requested PDU Session Modification via W-5GAN (see </w:t>
      </w:r>
      <w:r w:rsidR="002F66A0">
        <w:t>clause 7</w:t>
      </w:r>
      <w:r>
        <w:t>.3.2 of 3GPP TS 23.316 [48])</w:t>
      </w:r>
    </w:p>
    <w:p w14:paraId="4380640B" w14:textId="64AEC1E5" w:rsidR="00E83BD8" w:rsidRDefault="00E83BD8" w:rsidP="00E83BD8">
      <w:pPr>
        <w:pStyle w:val="B1"/>
      </w:pPr>
      <w:r>
        <w:t>-</w:t>
      </w:r>
      <w:r>
        <w:tab/>
        <w:t xml:space="preserve">5G-RG or Network requested PDU Session Release via W-5GAN (see </w:t>
      </w:r>
      <w:r w:rsidR="002F66A0">
        <w:t>clause 7</w:t>
      </w:r>
      <w:r>
        <w:t>.3.3 of 3GPP TS 23.316 [48])</w:t>
      </w:r>
    </w:p>
    <w:p w14:paraId="2F8AC60D" w14:textId="714F9250" w:rsidR="00393DA8" w:rsidRDefault="00E83BD8" w:rsidP="00E83BD8">
      <w:pPr>
        <w:pStyle w:val="B1"/>
      </w:pPr>
      <w:r>
        <w:t>-</w:t>
      </w:r>
      <w:r>
        <w:tab/>
        <w:t xml:space="preserve">FN-RG related PDU Session Establishment via W-5GAN (see </w:t>
      </w:r>
      <w:r w:rsidR="002F66A0">
        <w:t>clause 7</w:t>
      </w:r>
      <w:r>
        <w:t>.3.4 of 3GPP TS 23.316 [48])</w:t>
      </w:r>
    </w:p>
    <w:p w14:paraId="79DCA235" w14:textId="461C68FC"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.3.5 of 3GPP TS 23.316 [48])</w:t>
      </w:r>
    </w:p>
    <w:p w14:paraId="2047C204" w14:textId="50A510B3" w:rsidR="00E83BD8" w:rsidRDefault="00E83BD8" w:rsidP="00E83BD8">
      <w:pPr>
        <w:pStyle w:val="B1"/>
      </w:pPr>
      <w:r>
        <w:t>-</w:t>
      </w:r>
      <w:r>
        <w:tab/>
        <w:t xml:space="preserve">FN-RG or Network Requested PDU Session Modification via W-5GAN (see </w:t>
      </w:r>
      <w:r w:rsidR="002F66A0">
        <w:t>clause 7</w:t>
      </w:r>
      <w:r>
        <w:t>.3.6 of 3GPP TS 23.316 [48])</w:t>
      </w:r>
    </w:p>
    <w:p w14:paraId="7BEAE98B" w14:textId="2E500457"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.3.7 of 3GPP TS 23.316 [48])</w:t>
      </w:r>
    </w:p>
    <w:p w14:paraId="7E0E6E61" w14:textId="1E96F833" w:rsidR="00E83BD8" w:rsidRDefault="00E83BD8" w:rsidP="00E83BD8">
      <w:pPr>
        <w:pStyle w:val="B1"/>
      </w:pPr>
      <w:r>
        <w:t>-</w:t>
      </w:r>
      <w:r>
        <w:tab/>
        <w:t xml:space="preserve">Non-5G capable device behind 5G-CRG and FN-CRG requested PDU Session Establishment via W-5GAN (see </w:t>
      </w:r>
      <w:r w:rsidR="002F66A0">
        <w:t>clause 4</w:t>
      </w:r>
      <w:r>
        <w:t>.10a of 3GPP TS 23.316 [48])</w:t>
      </w:r>
    </w:p>
    <w:p w14:paraId="0AAD8D3B" w14:textId="42492621" w:rsidR="00E83BD8" w:rsidRDefault="00E83BD8" w:rsidP="00E83BD8">
      <w:pPr>
        <w:pStyle w:val="B1"/>
      </w:pPr>
      <w:r>
        <w:t>-</w:t>
      </w:r>
      <w:r>
        <w:tab/>
        <w:t xml:space="preserve">Non-5G capable device behind 5G-CRG and FN-CRG or Network Requested PDU Session Modification via W-5GAN (see </w:t>
      </w:r>
      <w:r w:rsidR="002F66A0">
        <w:t>clause 4</w:t>
      </w:r>
      <w:r>
        <w:t>.10a of 3GPP TS 23.316 [48])</w:t>
      </w:r>
    </w:p>
    <w:p w14:paraId="3F0FCC01" w14:textId="1BC6C36E" w:rsidR="00E83BD8" w:rsidRPr="008F3B4C" w:rsidRDefault="00E83BD8" w:rsidP="00E83BD8">
      <w:pPr>
        <w:pStyle w:val="B1"/>
      </w:pPr>
      <w:r>
        <w:rPr>
          <w:rFonts w:hint="eastAsia"/>
          <w:lang w:eastAsia="zh-CN"/>
        </w:rPr>
        <w:lastRenderedPageBreak/>
        <w:t>-</w:t>
      </w:r>
      <w:r>
        <w:rPr>
          <w:lang w:eastAsia="zh-CN"/>
        </w:rPr>
        <w:tab/>
      </w:r>
      <w:r>
        <w:t xml:space="preserve">Non-5G capable device behind 5G-CRG and FN-CRG or Network Requested PDU Session Release via W-5GAN (see </w:t>
      </w:r>
      <w:r w:rsidR="002F66A0">
        <w:t>clause 4</w:t>
      </w:r>
      <w:r>
        <w:t>.10a of 3GPP TS 23.316 [48])</w:t>
      </w:r>
    </w:p>
    <w:p w14:paraId="5C120559" w14:textId="6216AEA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.6.3 of 3GPP TS 23.316 [48])</w:t>
      </w:r>
    </w:p>
    <w:p w14:paraId="3A641002" w14:textId="7BC301D3"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.6.4.1 of 3GPP TS 23.316 [48])</w:t>
      </w:r>
    </w:p>
    <w:p w14:paraId="2FF71092" w14:textId="386EC584" w:rsidR="000356C0" w:rsidRDefault="000356C0" w:rsidP="000356C0">
      <w:pPr>
        <w:pStyle w:val="B1"/>
      </w:pPr>
      <w:r>
        <w:t>-</w:t>
      </w:r>
      <w:r>
        <w:tab/>
        <w:t xml:space="preserve">Transfer UAV specific data via N1 SM (see </w:t>
      </w:r>
      <w:r w:rsidR="002F66A0">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1AC2A5F6"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7240C38B" w14:textId="7F6A2839"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lastRenderedPageBreak/>
        <w:t>-</w:t>
      </w:r>
      <w:r>
        <w:rPr>
          <w:lang w:eastAsia="zh-CN"/>
        </w:rPr>
        <w:tab/>
        <w:t>A MA PDU Session Accepted indication, if a MA-PDU session is established;</w:t>
      </w:r>
    </w:p>
    <w:p w14:paraId="214C4ADA" w14:textId="72C6E1E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0E72049B"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2F66A0"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6pt;height:105.6pt" o:ole="">
            <v:imagedata r:id="rId28" o:title=""/>
          </v:shape>
          <o:OLEObject Type="Embed" ProgID="Visio.Drawing.15" ShapeID="_x0000_i1035" DrawAspect="Content" ObjectID="_1809857846"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199238053"/>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68C6130D"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ACDB44A"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064B84B1"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lastRenderedPageBreak/>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5569FC7E"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EEAC6D6"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DD81512"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77777777" w:rsidR="00D33038" w:rsidRDefault="00612CA4" w:rsidP="00D33038">
      <w:pPr>
        <w:pStyle w:val="B2"/>
      </w:pPr>
      <w:r>
        <w:t>-</w:t>
      </w:r>
      <w:r>
        <w:tab/>
      </w:r>
      <w:r w:rsidR="00D33038">
        <w:t xml:space="preserve">if there is an ongoing Service Request procedure (see clause 4.2.3.2 of 3GPP TS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9B1DAF7" w:rsidR="00612CA4" w:rsidRDefault="00D33038" w:rsidP="0016635E">
      <w:pPr>
        <w:pStyle w:val="NO"/>
      </w:pPr>
      <w:r>
        <w:t>NOTE</w:t>
      </w:r>
      <w:r w:rsidR="00903465">
        <w:t> 1</w:t>
      </w:r>
      <w:r>
        <w:t>:</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7C0FB2C" w:rsidR="00876641"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779D4236" w14:textId="5DA20ADD" w:rsidR="00903465" w:rsidRDefault="00903465" w:rsidP="00602AC0">
      <w:pPr>
        <w:pStyle w:val="B2"/>
      </w:pPr>
      <w:r>
        <w:t>-</w:t>
      </w:r>
      <w:r>
        <w:tab/>
      </w:r>
      <w:r w:rsidR="00931BD0" w:rsidRPr="00931BD0">
        <w:t>if the AMF determines that LCS-UPP connection already exists between the UE and one LMF, the AMF shall reject the request to transfer "UPP-CM" N1 message to the UE from another LMF (other than the target LMF during Modification of User Plane Connection between UE and LMF procedure, see clause 6.18 of 3GPP TS 23.273 [42]) and set the application error as "MAX_LCS_UPP_CONN_REACHED" in POST response body.</w:t>
      </w:r>
    </w:p>
    <w:p w14:paraId="1AC625A5" w14:textId="343C071D" w:rsidR="00C77E51" w:rsidRPr="00C77E51" w:rsidRDefault="00C77E51" w:rsidP="00994677">
      <w:pPr>
        <w:pStyle w:val="NO"/>
        <w:rPr>
          <w:rFonts w:eastAsia="SimSun"/>
          <w:lang w:eastAsia="en-US"/>
        </w:rPr>
      </w:pPr>
      <w:r w:rsidRPr="00C77E51">
        <w:rPr>
          <w:rFonts w:eastAsia="SimSun"/>
          <w:lang w:eastAsia="en-US"/>
        </w:rPr>
        <w:t>NOTE </w:t>
      </w:r>
      <w:r>
        <w:rPr>
          <w:rFonts w:eastAsia="SimSun"/>
          <w:lang w:eastAsia="en-US"/>
        </w:rPr>
        <w:t>2</w:t>
      </w:r>
      <w:r w:rsidRPr="00C77E51">
        <w:rPr>
          <w:rFonts w:eastAsia="SimSun"/>
          <w:lang w:eastAsia="en-US"/>
        </w:rPr>
        <w:t>:</w:t>
      </w:r>
      <w:r w:rsidRPr="00C77E51">
        <w:rPr>
          <w:rFonts w:eastAsia="SimSun"/>
          <w:lang w:eastAsia="en-US"/>
        </w:rPr>
        <w:tab/>
        <w:t>In this release, only one LCS-UPP connection is allowed for an UE. Attempts to set up additional LCS-UPP connections for the UE are not allowed.</w:t>
      </w:r>
    </w:p>
    <w:p w14:paraId="33AB0C94" w14:textId="77777777" w:rsidR="00931BD0" w:rsidRPr="003B2883" w:rsidRDefault="00931BD0" w:rsidP="00602AC0">
      <w:pPr>
        <w:pStyle w:val="B2"/>
      </w:pP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w:t>
      </w:r>
      <w:r>
        <w:rPr>
          <w:lang w:eastAsia="zh-CN"/>
        </w:rPr>
        <w:lastRenderedPageBreak/>
        <w:t xml:space="preserve">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2805E368"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199238054"/>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4pt" o:ole="">
            <v:imagedata r:id="rId30" o:title=""/>
          </v:shape>
          <o:OLEObject Type="Embed" ProgID="Visio.Drawing.15" ShapeID="_x0000_i1036" DrawAspect="Content" ObjectID="_1809857847"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lastRenderedPageBreak/>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254DB9C3"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199238055"/>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199238056"/>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02BB73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9pt;height:124.35pt" o:ole="">
            <v:imagedata r:id="rId32" o:title=""/>
          </v:shape>
          <o:OLEObject Type="Embed" ProgID="Visio.Drawing.11" ShapeID="_x0000_i1037" DrawAspect="Content" ObjectID="_1809857848"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lastRenderedPageBreak/>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199238057"/>
      <w:r w:rsidRPr="003B2883">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199238058"/>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5.6pt" o:ole="">
            <v:imagedata r:id="rId34" o:title=""/>
          </v:shape>
          <o:OLEObject Type="Embed" ProgID="Visio.Drawing.11" ShapeID="_x0000_i1038" DrawAspect="Content" ObjectID="_1809857849"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199238059"/>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199238060"/>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6EDA3E1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.11.1 of 3GPP TS 23.273 [42]</w:t>
      </w:r>
      <w:r w:rsidRPr="003B2883">
        <w:t>)</w:t>
      </w:r>
    </w:p>
    <w:p w14:paraId="6067751A" w14:textId="53EA974E"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lastRenderedPageBreak/>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669B1909"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4.1pt;height:129.1pt" o:ole="">
            <v:imagedata r:id="rId36" o:title=""/>
          </v:shape>
          <o:OLEObject Type="Embed" ProgID="Visio.Drawing.11" ShapeID="_x0000_i1039" DrawAspect="Content" ObjectID="_1809857850"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199238061"/>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lastRenderedPageBreak/>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199238062"/>
      <w:r w:rsidRPr="003B2883">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0CCD457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199238063"/>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199238064"/>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13FF85E8"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lastRenderedPageBreak/>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199238065"/>
      <w:r w:rsidRPr="003B2883">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2" w:name="_Toc199238066"/>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14FB5432"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199238067"/>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199238068"/>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BCCCC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.11.2 of 3GPP TS 23.273 [42]</w:t>
      </w:r>
      <w:r w:rsidRPr="003B2883">
        <w:t>)</w:t>
      </w:r>
    </w:p>
    <w:p w14:paraId="54AD6DF6" w14:textId="0C7E9E69"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lastRenderedPageBreak/>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9pt;height:110.4pt" o:ole="">
            <v:imagedata r:id="rId38" o:title=""/>
          </v:shape>
          <o:OLEObject Type="Embed" ProgID="Visio.Drawing.11" ShapeID="_x0000_i1040" DrawAspect="Content" ObjectID="_1809857851"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199238069"/>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5.3pt" o:ole="">
            <v:imagedata r:id="rId40" o:title=""/>
          </v:shape>
          <o:OLEObject Type="Embed" ProgID="Visio.Drawing.11" ShapeID="_x0000_i1041" DrawAspect="Content" ObjectID="_1809857852"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w:t>
      </w:r>
      <w:r w:rsidRPr="003B2883">
        <w:lastRenderedPageBreak/>
        <w:t xml:space="preserve">attribute set to "CHANGED" or "REMOVED", if </w:t>
      </w:r>
      <w:r>
        <w:t xml:space="preserve">the </w:t>
      </w:r>
      <w:r w:rsidRPr="003B2883">
        <w:t xml:space="preserve">I-SMF </w:t>
      </w:r>
      <w:r>
        <w:t xml:space="preserve">or the V-SMF </w:t>
      </w:r>
      <w:r w:rsidRPr="003B2883">
        <w:t>is changed or removed respectively.</w:t>
      </w:r>
    </w:p>
    <w:p w14:paraId="49CEDE3A" w14:textId="51C2E919"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.9.1.3.3a of 3GPP TS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D83A355"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D3EBB1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199238070"/>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33AB630E"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199238071"/>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10E464B1" w:rsidR="00157C70" w:rsidRDefault="00602AC0" w:rsidP="00602AC0">
      <w:r>
        <w:t xml:space="preserve">In the 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77777777" w:rsidR="00602AC0" w:rsidRDefault="00602AC0" w:rsidP="00602AC0">
      <w:pPr>
        <w:pStyle w:val="B1"/>
        <w:rPr>
          <w:lang w:eastAsia="ko-KR"/>
        </w:rPr>
      </w:pPr>
      <w:r w:rsidRPr="003B2883">
        <w:lastRenderedPageBreak/>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199238072"/>
      <w:r w:rsidRPr="003B2883">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199238073"/>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199238074"/>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09DE82F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1510EBCE" w14:textId="6CD3E00B"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3GPP TS </w:t>
      </w:r>
      <w:r w:rsidRPr="003B2883">
        <w:t>23.041</w:t>
      </w:r>
      <w:r>
        <w:t> </w:t>
      </w:r>
      <w:r w:rsidRPr="003B2883">
        <w:t>[20]);</w:t>
      </w:r>
    </w:p>
    <w:p w14:paraId="4532FFFF" w14:textId="05C2F7CC"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3GPP TS </w:t>
      </w:r>
      <w:r w:rsidRPr="003B2883">
        <w:t>23.501</w:t>
      </w:r>
      <w:r>
        <w:t> </w:t>
      </w:r>
      <w:r w:rsidRPr="003B2883">
        <w:t>[2])</w:t>
      </w:r>
    </w:p>
    <w:p w14:paraId="5093C263" w14:textId="33F7673D" w:rsidR="00602AC0" w:rsidRDefault="00602AC0" w:rsidP="00602AC0">
      <w:pPr>
        <w:pStyle w:val="B1"/>
      </w:pPr>
      <w:r>
        <w:t>-</w:t>
      </w:r>
      <w:r>
        <w:tab/>
        <w:t xml:space="preserve">RIM Information Transfer procedures (see </w:t>
      </w:r>
      <w:r w:rsidR="002F66A0">
        <w:t>clause 8</w:t>
      </w:r>
      <w:r>
        <w:t>.</w:t>
      </w:r>
      <w:r w:rsidR="004325E6">
        <w:t>16</w:t>
      </w:r>
      <w:r>
        <w:t xml:space="preserve"> of </w:t>
      </w:r>
      <w:r w:rsidRPr="003B2883">
        <w:t>3GPP TS 38.413 [12]</w:t>
      </w:r>
      <w:r>
        <w:t>)</w:t>
      </w:r>
      <w:r w:rsidRPr="003B2883">
        <w:t>.</w:t>
      </w:r>
    </w:p>
    <w:p w14:paraId="4F952741" w14:textId="631EFCE1" w:rsidR="00F9183C" w:rsidRDefault="00F9183C" w:rsidP="00602AC0">
      <w:pPr>
        <w:pStyle w:val="B1"/>
      </w:pPr>
      <w:r>
        <w:t>-</w:t>
      </w:r>
      <w:r>
        <w:tab/>
        <w:t xml:space="preserve">Broadcast of Assistance Data by an LMF (see </w:t>
      </w:r>
      <w:r w:rsidR="002F66A0">
        <w:t>clause 6</w:t>
      </w:r>
      <w:r>
        <w:t>.14.1 of 3GPP TS 23.273 [42</w:t>
      </w:r>
      <w:r w:rsidRPr="003B2883">
        <w:t>]</w:t>
      </w:r>
      <w:r>
        <w:t>)</w:t>
      </w:r>
      <w:r w:rsidRPr="003B2883">
        <w:t>.</w:t>
      </w:r>
    </w:p>
    <w:p w14:paraId="66FAAB4F" w14:textId="398A5C6D"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Pr="003B2883">
        <w:t>3GPP TS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4pt;height:105.6pt" o:ole="">
            <v:imagedata r:id="rId42" o:title=""/>
          </v:shape>
          <o:OLEObject Type="Embed" ProgID="Visio.Drawing.11" ShapeID="_x0000_i1042" DrawAspect="Content" ObjectID="_1809857853"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199238075"/>
      <w:r w:rsidRPr="003B2883">
        <w:lastRenderedPageBreak/>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199238076"/>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199238077"/>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lastRenderedPageBreak/>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199238078"/>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199238079"/>
      <w:bookmarkEnd w:id="720"/>
      <w:r>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199238080"/>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199238081"/>
      <w:r w:rsidRPr="003B2883">
        <w:lastRenderedPageBreak/>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199238082"/>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6.95pt" o:ole="">
            <v:imagedata r:id="rId44" o:title=""/>
          </v:shape>
          <o:OLEObject Type="Embed" ProgID="Visio.Drawing.11" ShapeID="_x0000_i1043" DrawAspect="Content" ObjectID="_1809857854"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199238083"/>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199238084"/>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5.85pt" o:ole="">
            <v:imagedata r:id="rId46" o:title=""/>
          </v:shape>
          <o:OLEObject Type="Embed" ProgID="Visio.Drawing.11" ShapeID="_x0000_i1044" DrawAspect="Content" ObjectID="_1809857855"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lastRenderedPageBreak/>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199238085"/>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199238086"/>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46DEE3F6"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2BFB15B" w:rsidR="00F9183C" w:rsidRDefault="00F9183C" w:rsidP="00602AC0">
      <w:pPr>
        <w:pStyle w:val="B1"/>
      </w:pPr>
      <w:r>
        <w:t>-</w:t>
      </w:r>
      <w:r>
        <w:tab/>
      </w:r>
      <w:r w:rsidRPr="00C72CDD">
        <w:t>Broadcast of Assistance Data by an LMF</w:t>
      </w:r>
      <w:r>
        <w:t xml:space="preserve"> (see </w:t>
      </w:r>
      <w:r w:rsidR="002F66A0">
        <w:t>clause 6</w:t>
      </w:r>
      <w:r>
        <w:t>.14.1 of 3GPP TS 23.273 [42</w:t>
      </w:r>
      <w:r w:rsidRPr="003B2883">
        <w:t>]</w:t>
      </w:r>
      <w:r>
        <w:t>)</w:t>
      </w:r>
      <w:r w:rsidRPr="003B2883">
        <w:t>.</w:t>
      </w:r>
    </w:p>
    <w:p w14:paraId="16C2B642" w14:textId="171DC27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4.15pt;height:105.85pt" o:ole="">
            <v:imagedata r:id="rId48" o:title=""/>
          </v:shape>
          <o:OLEObject Type="Embed" ProgID="Visio.Drawing.11" ShapeID="_x0000_i1045" DrawAspect="Content" ObjectID="_1809857856"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199238087"/>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646AD2F6"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lastRenderedPageBreak/>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199238088"/>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172765C6" w:rsidR="00B26BBC" w:rsidRDefault="00B26BBC" w:rsidP="00B26BBC">
      <w:pPr>
        <w:pStyle w:val="B1"/>
        <w:ind w:left="284"/>
        <w:rPr>
          <w:lang w:eastAsia="zh-CN"/>
        </w:rPr>
      </w:pPr>
      <w:r>
        <w:rPr>
          <w:lang w:eastAsia="zh-CN"/>
        </w:rPr>
        <w:tab/>
        <w:t xml:space="preserve">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 </w:t>
      </w:r>
    </w:p>
    <w:p w14:paraId="078E09FA" w14:textId="34EE0DE5" w:rsidR="00B26BBC" w:rsidRPr="003B2883" w:rsidRDefault="00B26BBC" w:rsidP="0016635E">
      <w:pPr>
        <w:pStyle w:val="NO"/>
        <w:rPr>
          <w:lang w:eastAsia="zh-CN"/>
        </w:rPr>
      </w:pPr>
      <w:r>
        <w:rPr>
          <w:lang w:eastAsia="zh-CN"/>
        </w:rPr>
        <w:t>NOTE:</w:t>
      </w:r>
      <w:r>
        <w:rPr>
          <w:lang w:eastAsia="zh-CN"/>
        </w:rPr>
        <w:tab/>
        <w:t>3GPP TS 23.041 [20]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199238089"/>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2DE0D01E"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NG-RAN node ID and the ngranFailureInfo IE to report a failure related to an NG-RAN, e.g. when the AMF has detected that the NG-RAN has failed with or without restart, or the NG-RAN is not reachable, as specified in clause 8.3 of 3GPP TS 23.527 [33]</w:t>
      </w:r>
      <w:r w:rsidR="000927AD">
        <w:t>.</w:t>
      </w:r>
    </w:p>
    <w:p w14:paraId="516A3798" w14:textId="36511D86" w:rsidR="000D3885" w:rsidRDefault="000927AD" w:rsidP="00581573">
      <w:pPr>
        <w:pStyle w:val="NO"/>
        <w:rPr>
          <w:lang w:val="en-US" w:eastAsia="zh-CN"/>
        </w:rPr>
      </w:pPr>
      <w:r>
        <w:lastRenderedPageBreak/>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199238090"/>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199238091"/>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199238092"/>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27CFCE2"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199238093"/>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15pt;height:105pt" o:ole="">
            <v:imagedata r:id="rId50" o:title=""/>
          </v:shape>
          <o:OLEObject Type="Embed" ProgID="Visio.Drawing.15" ShapeID="_x0000_i1046" DrawAspect="Content" ObjectID="_1809857857"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199238094"/>
      <w:r w:rsidRPr="003B2883">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2pt;height:105pt" o:ole="">
            <v:imagedata r:id="rId52" o:title=""/>
          </v:shape>
          <o:OLEObject Type="Embed" ProgID="Visio.Drawing.15" ShapeID="_x0000_i1047" DrawAspect="Content" ObjectID="_1809857858"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199238095"/>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199238096"/>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2F43B6A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15pt;height:105pt" o:ole="">
            <v:imagedata r:id="rId54" o:title=""/>
          </v:shape>
          <o:OLEObject Type="Embed" ProgID="Visio.Drawing.11" ShapeID="_x0000_i1048" DrawAspect="Content" ObjectID="_1809857859"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199238097"/>
      <w:r w:rsidRPr="003B2883">
        <w:lastRenderedPageBreak/>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199238098"/>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5CF60B6E"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85pt;height:110.15pt" o:ole="">
            <v:imagedata r:id="rId56" o:title=""/>
          </v:shape>
          <o:OLEObject Type="Embed" ProgID="Visio.Drawing.11" ShapeID="_x0000_i1049" DrawAspect="Content" ObjectID="_1809857860"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199238099"/>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199238100"/>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lastRenderedPageBreak/>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5pt;height:105pt" o:ole="">
            <v:imagedata r:id="rId58" o:title=""/>
          </v:shape>
          <o:OLEObject Type="Embed" ProgID="Visio.Drawing.11" ShapeID="_x0000_i1050" DrawAspect="Content" ObjectID="_1809857861"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lastRenderedPageBreak/>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199238101"/>
      <w:r w:rsidRPr="003B2883">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199238102"/>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26BD05F9"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5C93AD97" w:rsidR="00602AC0" w:rsidRPr="003B2883" w:rsidRDefault="00602AC0" w:rsidP="00602AC0">
      <w:pPr>
        <w:pStyle w:val="B2"/>
      </w:pPr>
      <w:r w:rsidRPr="003B2883">
        <w:tab/>
        <w:t>A NF subscribes to this event to receive the Last Known Location</w:t>
      </w:r>
      <w:r w:rsidR="00E01DCA">
        <w:t xml:space="preserve"> (if the immediateFlag is set)</w:t>
      </w:r>
      <w:r w:rsidRPr="003B2883">
        <w:t xml:space="preserve"> </w:t>
      </w:r>
      <w:r w:rsidR="00B8374D">
        <w:t>or the Current Location</w:t>
      </w:r>
      <w:r w:rsidR="00063C33">
        <w:t xml:space="preserve"> (if the immediateFlag is not set)</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237E43AE"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 xml:space="preserve">ilters </w:t>
      </w:r>
      <w:r w:rsidR="0006581D">
        <w:t>(</w:t>
      </w:r>
      <w:r w:rsidRPr="003B2883">
        <w:t>TAI, Cell-ID, N3IWF, UE-IP, UDP-PORT</w:t>
      </w:r>
      <w:r>
        <w:t xml:space="preserve">, TNAP ID, </w:t>
      </w:r>
      <w:r w:rsidR="00A05BB3">
        <w:t xml:space="preserve">TWAP ID, </w:t>
      </w:r>
      <w:r>
        <w:t>Global Line Id</w:t>
      </w:r>
      <w:r w:rsidR="0006581D">
        <w:t xml:space="preserve">), </w:t>
      </w:r>
      <w:r w:rsidR="0045109D">
        <w:t>immediateFlag</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3DF71F7C" w:rsidR="00602AC0" w:rsidRDefault="00602AC0" w:rsidP="00602AC0">
      <w:pPr>
        <w:pStyle w:val="B2"/>
      </w:pPr>
      <w:r w:rsidRPr="003B2883">
        <w:tab/>
        <w:t>A NF subscribe to this event to receive the current presen</w:t>
      </w:r>
      <w:r w:rsidR="0045109D">
        <w:t>ce</w:t>
      </w:r>
      <w:r w:rsidRPr="003B2883">
        <w:t xml:space="preserve">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lastRenderedPageBreak/>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2B0A6CA"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3GPP TS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08"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08"/>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Default="00602AC0" w:rsidP="00602AC0">
      <w:pPr>
        <w:pStyle w:val="B2"/>
      </w:pPr>
      <w:r w:rsidRPr="003B2883">
        <w:tab/>
      </w:r>
      <w:r w:rsidRPr="003B2883">
        <w:rPr>
          <w:u w:val="single"/>
        </w:rPr>
        <w:t>Report Type:</w:t>
      </w:r>
      <w:r w:rsidRPr="003B2883">
        <w:t xml:space="preserve"> One-Time Report, Continuously Report</w:t>
      </w:r>
    </w:p>
    <w:p w14:paraId="06295E1C" w14:textId="26A8AEF5" w:rsidR="00DD4D72" w:rsidRPr="003B2883" w:rsidRDefault="00DD4D72" w:rsidP="00602AC0">
      <w:pPr>
        <w:pStyle w:val="B2"/>
      </w:pPr>
      <w:r>
        <w:tab/>
      </w:r>
      <w:r w:rsidR="00FB1A21" w:rsidRPr="009B4846">
        <w:t>C</w:t>
      </w:r>
      <w:r w:rsidR="00FB1A21">
        <w:t>ontinuous</w:t>
      </w:r>
      <w:r w:rsidR="00FB1A21" w:rsidRPr="009B4846">
        <w:t xml:space="preserve"> </w:t>
      </w:r>
      <w:r w:rsidR="00FB1A21">
        <w:t>R</w:t>
      </w:r>
      <w:r w:rsidR="00FB1A21" w:rsidRPr="009B4846">
        <w:t>eport</w:t>
      </w:r>
      <w:r w:rsidR="00FB1A21">
        <w:t xml:space="preserve"> should be requested when subscribing to the</w:t>
      </w:r>
      <w:r w:rsidR="00FB1A21" w:rsidRPr="00356680">
        <w:t xml:space="preserve"> </w:t>
      </w:r>
      <w:r w:rsidR="00FB1A21" w:rsidRPr="003B2883">
        <w:t>Presence-In-AOI-Report</w:t>
      </w:r>
      <w:r w:rsidR="00FB1A21">
        <w:t xml:space="preserve"> event, unless the NF service consumer only needs to receive the current presence state.</w:t>
      </w:r>
    </w:p>
    <w:p w14:paraId="22730C17" w14:textId="70F1697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00E13254">
        <w:t>,</w:t>
      </w:r>
      <w:r w:rsidR="00E13254" w:rsidRPr="00356680">
        <w:t xml:space="preserve"> </w:t>
      </w:r>
      <w:r w:rsidR="00E13254">
        <w:t>immediateFlag</w:t>
      </w:r>
      <w:r w:rsidRPr="003B2883">
        <w:t>.</w:t>
      </w:r>
    </w:p>
    <w:p w14:paraId="32A384AE" w14:textId="77777777" w:rsidR="00602AC0"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1716775C" w14:textId="2831D576" w:rsidR="00E13254" w:rsidRPr="00587435" w:rsidRDefault="00E407EB" w:rsidP="00587435">
      <w:pPr>
        <w:pStyle w:val="NO"/>
        <w:rPr>
          <w:lang w:val="en-US"/>
        </w:rPr>
      </w:pPr>
      <w:r w:rsidRPr="007C194E">
        <w:lastRenderedPageBreak/>
        <w:t>NOTE</w:t>
      </w:r>
      <w:r>
        <w:t> 3</w:t>
      </w:r>
      <w:r w:rsidRPr="007C194E">
        <w:rPr>
          <w:lang w:val="en-US"/>
        </w:rPr>
        <w:t>:</w:t>
      </w:r>
      <w:r>
        <w:rPr>
          <w:lang w:val="en-US"/>
        </w:rPr>
        <w:tab/>
        <w:t>I</w:t>
      </w:r>
      <w:r w:rsidRPr="007C194E">
        <w:rPr>
          <w:lang w:val="en-US"/>
        </w:rPr>
        <w:t xml:space="preserve">f the immediateFlag is set and the AMF can determine the current UE presence state </w:t>
      </w:r>
      <w:r>
        <w:rPr>
          <w:lang w:val="en-US"/>
        </w:rPr>
        <w:t xml:space="preserve">(IN/OUT/UNKNOWN) </w:t>
      </w:r>
      <w:r w:rsidRPr="007C194E">
        <w:rPr>
          <w:lang w:val="en-US"/>
        </w:rPr>
        <w:t xml:space="preserve">in the AoI </w:t>
      </w:r>
      <w:r>
        <w:rPr>
          <w:lang w:val="en-US"/>
        </w:rPr>
        <w:t>at the time of the subscription</w:t>
      </w:r>
      <w:r w:rsidRPr="007C194E">
        <w:rPr>
          <w:lang w:val="en-US"/>
        </w:rPr>
        <w:t xml:space="preserve"> (e.g. when the AoI comprises TAIs and the AMF can determine that the UE is IN or OUT of the AoI based on the UE Registration Area), the AMF sends an immediate report including the current UE presence in the AoI. Otherwise, i</w:t>
      </w:r>
      <w:r>
        <w:rPr>
          <w:lang w:val="en-US"/>
        </w:rPr>
        <w:t>f</w:t>
      </w:r>
      <w:r w:rsidRPr="007C194E">
        <w:rPr>
          <w:lang w:val="en-US"/>
        </w:rPr>
        <w:t xml:space="preserve"> the immediateFlag is not set or if the AMF cannot determine the current UE presence state in the AoI </w:t>
      </w:r>
      <w:r>
        <w:rPr>
          <w:lang w:val="en-US"/>
        </w:rPr>
        <w:t>at the time of the subscription</w:t>
      </w:r>
      <w:r w:rsidRPr="007C194E">
        <w:rPr>
          <w:lang w:val="en-US"/>
        </w:rPr>
        <w:t>, the AMF sends a subsequent notification with the requested information</w:t>
      </w:r>
      <w:r>
        <w:rPr>
          <w:lang w:val="en-US"/>
        </w:rPr>
        <w:t xml:space="preserve"> as soon as the AMF can determine the current UE presence state in the AoI</w:t>
      </w:r>
      <w:r w:rsidRPr="007C194E">
        <w:rPr>
          <w:lang w:val="en-US"/>
        </w:rPr>
        <w:t>.</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1AEF4C96"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5D148A41"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3634DF1F"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2390F5"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lastRenderedPageBreak/>
        <w:t>Event: Reachability-Report</w:t>
      </w:r>
    </w:p>
    <w:p w14:paraId="4E17AD73" w14:textId="4C7FB781"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w:t>
      </w:r>
      <w:r w:rsidR="00631278">
        <w:t>In this case, the AMF shall report the current reachability state</w:t>
      </w:r>
      <w:r w:rsidR="00631278" w:rsidRPr="00497E5B">
        <w:t xml:space="preserve"> </w:t>
      </w:r>
      <w:r w:rsidR="00631278">
        <w:t>of the UE in a first notification (regardless of whether the immediateFlag is set or not) and then send event reports when the UE reachability state changes as described below</w:t>
      </w:r>
      <w:r w:rsidR="00307039">
        <w:t>:</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5AAFB970" w:rsidR="00F43F63" w:rsidRDefault="00307039" w:rsidP="000D2828">
      <w:pPr>
        <w:pStyle w:val="NO"/>
      </w:pPr>
      <w:r>
        <w:t xml:space="preserve">NOTE </w:t>
      </w:r>
      <w:r w:rsidR="00E407EB">
        <w:t>4</w:t>
      </w:r>
      <w:r>
        <w:t>:</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785187A8"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rsidR="00307B0A">
        <w:t>i</w:t>
      </w:r>
      <w:r w:rsidR="00307B0A" w:rsidRPr="00947959">
        <w:t xml:space="preserve">f the UE is not reachable at the time of </w:t>
      </w:r>
      <w:r w:rsidR="00307B0A">
        <w:t xml:space="preserve">the </w:t>
      </w:r>
      <w:r w:rsidR="00307B0A" w:rsidRPr="00947959">
        <w:t>subscription</w:t>
      </w:r>
      <w:r w:rsidR="00307B0A">
        <w:t xml:space="preserve"> to the event,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t>
      </w:r>
      <w:r w:rsidR="00DD2D88">
        <w:t xml:space="preserve">If the UE is reachable at the time of the subscription to the event, the AMF shall send an event report in a subsequent notification immediately. </w:t>
      </w:r>
      <w:r w:rsidR="00465668">
        <w:t>When reporting the "UE Reachable for DL Traffic", the AMF shall also indicate the access types through which the UE is reachable.</w:t>
      </w:r>
    </w:p>
    <w:p w14:paraId="37FAAA97" w14:textId="2269D4E8" w:rsidR="00C51C4E" w:rsidRPr="003B2883" w:rsidRDefault="00C51C4E" w:rsidP="000D2828">
      <w:pPr>
        <w:pStyle w:val="NO"/>
      </w:pPr>
      <w:r>
        <w:t>NOT</w:t>
      </w:r>
      <w:r w:rsidR="006F3F8B">
        <w:t>E</w:t>
      </w:r>
      <w:r>
        <w:t xml:space="preserve"> </w:t>
      </w:r>
      <w:r w:rsidR="00DD2D88">
        <w:t>5</w:t>
      </w:r>
      <w:r>
        <w:t>:</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Default="00602AC0" w:rsidP="00602AC0">
      <w:pPr>
        <w:pStyle w:val="B2"/>
      </w:pPr>
      <w:r w:rsidRPr="003B2883">
        <w:tab/>
      </w:r>
      <w:r w:rsidRPr="003B2883">
        <w:rPr>
          <w:u w:val="single"/>
        </w:rPr>
        <w:t>Report Type:</w:t>
      </w:r>
      <w:r w:rsidRPr="003B2883">
        <w:t xml:space="preserve"> One-Time Report, Continuous Report</w:t>
      </w:r>
    </w:p>
    <w:p w14:paraId="0F25760A" w14:textId="68BDBA2F" w:rsidR="00DD2D88" w:rsidRPr="003B2883" w:rsidRDefault="00DD2D88" w:rsidP="00602AC0">
      <w:pPr>
        <w:pStyle w:val="B2"/>
      </w:pPr>
      <w:r>
        <w:tab/>
      </w:r>
      <w:r w:rsidR="00476C95" w:rsidRPr="009B4846">
        <w:t>C</w:t>
      </w:r>
      <w:r w:rsidR="00476C95">
        <w:t>ontinuous</w:t>
      </w:r>
      <w:r w:rsidR="00476C95" w:rsidRPr="009B4846">
        <w:t xml:space="preserve"> </w:t>
      </w:r>
      <w:r w:rsidR="00476C95">
        <w:t>R</w:t>
      </w:r>
      <w:r w:rsidR="00476C95" w:rsidRPr="009B4846">
        <w:t>eport</w:t>
      </w:r>
      <w:r w:rsidR="00476C95">
        <w:t xml:space="preserve"> should be requested when subscribing to "UE Reachability Status Change", unless the NF service consumer only needs to receive the current reachability state.</w:t>
      </w:r>
      <w:r w:rsidR="00476C95">
        <w:br/>
      </w:r>
      <w:r w:rsidR="00476C95">
        <w:br/>
        <w:t>One-Time Report shall be requested when subscribing to "UE Reachable for DL Traffic".</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5C25F6B2"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w:t>
      </w:r>
      <w:r w:rsidR="00FA3E96">
        <w:t xml:space="preserve">i.e. the </w:t>
      </w:r>
      <w:r w:rsidRPr="003B2883">
        <w:t>REACHABLE</w:t>
      </w:r>
      <w:r w:rsidR="00FA3E96">
        <w:t xml:space="preserve">, </w:t>
      </w:r>
      <w:r w:rsidRPr="003B2883">
        <w:t>UNRACHABLE</w:t>
      </w:r>
      <w:r w:rsidR="00FA3E96">
        <w:t xml:space="preserve"> or </w:t>
      </w:r>
      <w:r w:rsidRPr="003B2883">
        <w:t>REGULATORY</w:t>
      </w:r>
      <w:r w:rsidR="00F43F63">
        <w:t>_</w:t>
      </w:r>
      <w:r w:rsidRPr="003B2883">
        <w:t>ONLY</w:t>
      </w:r>
      <w:r w:rsidR="00FA3E96">
        <w:t xml:space="preserve"> </w:t>
      </w:r>
      <w:r w:rsidR="00004C2D">
        <w:t>state for the "UE Reachability Status Change" event, and the "REACHABLE" state for the "UE Reachable for DL Traffic" event</w:t>
      </w:r>
      <w:r w:rsidRPr="003B2883">
        <w:t>)</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lastRenderedPageBreak/>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0A26A68B" w:rsidR="00602AC0" w:rsidRPr="003B2883" w:rsidRDefault="00602AC0" w:rsidP="00602AC0">
      <w:pPr>
        <w:pStyle w:val="B2"/>
      </w:pPr>
      <w:r w:rsidRPr="003B2883">
        <w:tab/>
        <w:t xml:space="preserve">A NF subscribes to this event to receive the number of UEs in a specific area. A NF may ask AMF for the UEs within the area based on Last Known Location </w:t>
      </w:r>
      <w:r w:rsidR="002B2291">
        <w:t xml:space="preserve">(if the immediateFlag is set) </w:t>
      </w:r>
      <w:r w:rsidRPr="003B2883">
        <w:t>or it may request AMF to actively look for the UEs within the area based on Current Location</w:t>
      </w:r>
      <w:r w:rsidR="002B2291">
        <w:t xml:space="preserve"> (if the immediateFlag is not set)</w:t>
      </w:r>
      <w:r w:rsidRPr="003B2883">
        <w:t>.</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79E9C1C7"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r w:rsidR="00594012">
        <w:t>, immediateFlag</w:t>
      </w:r>
    </w:p>
    <w:p w14:paraId="40A5BAE5" w14:textId="757CE02B" w:rsidR="00602AC0" w:rsidRPr="003B2883" w:rsidRDefault="00602AC0" w:rsidP="00602AC0">
      <w:pPr>
        <w:pStyle w:val="B2"/>
      </w:pPr>
      <w:r w:rsidRPr="003B2883">
        <w:tab/>
      </w:r>
      <w:r w:rsidRPr="003B2883">
        <w:rPr>
          <w:u w:val="single"/>
        </w:rPr>
        <w:t>Report Type:</w:t>
      </w:r>
      <w:r w:rsidRPr="003B2883">
        <w:t xml:space="preserve"> One-Time Report (See NOTE</w:t>
      </w:r>
      <w:r w:rsidR="005527DC">
        <w:t> 6</w:t>
      </w:r>
      <w:r w:rsidRPr="003B2883">
        <w:t>), Continuous Report (See NOTE</w:t>
      </w:r>
      <w:r w:rsidR="005527DC">
        <w:t> 7</w:t>
      </w:r>
      <w:r w:rsidRPr="003B2883">
        <w:t>)</w:t>
      </w:r>
      <w:r w:rsidR="00554D58">
        <w:t>, P</w:t>
      </w:r>
      <w:r w:rsidR="00554D58" w:rsidRPr="00140E21">
        <w:t>eriodic</w:t>
      </w:r>
      <w:r w:rsidR="00554D58">
        <w:t xml:space="preserve"> Report</w:t>
      </w:r>
      <w:r w:rsidR="00554D58" w:rsidRPr="003B2883">
        <w:t xml:space="preserve"> (See NOTE</w:t>
      </w:r>
      <w:r w:rsidR="005527DC">
        <w:t> 7</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63C4C4F4" w:rsidR="00602AC0" w:rsidRPr="003B2883" w:rsidRDefault="00602AC0" w:rsidP="00602AC0">
      <w:pPr>
        <w:pStyle w:val="NO"/>
      </w:pPr>
      <w:r w:rsidRPr="003B2883">
        <w:t>NOTE</w:t>
      </w:r>
      <w:r w:rsidR="005527DC">
        <w:t> 6</w:t>
      </w:r>
      <w:r w:rsidRPr="003B2883">
        <w:t>:</w:t>
      </w:r>
      <w:r w:rsidRPr="003B2883">
        <w:tab/>
        <w:t>For an Immediate Report, UE Last Known Location is used to count the UEs within the area.</w:t>
      </w:r>
    </w:p>
    <w:p w14:paraId="43E9BD32" w14:textId="29E0B0C2" w:rsidR="00602AC0" w:rsidRPr="003B2883" w:rsidRDefault="00602AC0" w:rsidP="00602AC0">
      <w:pPr>
        <w:pStyle w:val="NO"/>
      </w:pPr>
      <w:r w:rsidRPr="003B2883">
        <w:t>NOTE</w:t>
      </w:r>
      <w:r w:rsidR="005527DC">
        <w:t> 7</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68551377" w:rsidR="00602AC0"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If the UE is already not reachable for either signalling or user plane communication when the event is subscribed, the AMF reports the event directly</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06A1AE3C" w14:textId="3CEA2398" w:rsidR="009D447D" w:rsidRPr="003B2883" w:rsidRDefault="009D447D" w:rsidP="00602AC0">
      <w:pPr>
        <w:pStyle w:val="B2"/>
      </w:pPr>
      <w:r>
        <w:tab/>
      </w:r>
      <w:r w:rsidR="001C1D7F">
        <w:t xml:space="preserve">When the AMF receives two different </w:t>
      </w:r>
      <w:r w:rsidR="001C1D7F">
        <w:rPr>
          <w:lang w:eastAsia="ko-KR"/>
        </w:rPr>
        <w:t>Unavailability Period Duration values, i.e. one reported by the UE and another one known to the AMF as specified in clause </w:t>
      </w:r>
      <w:r w:rsidR="001C1D7F">
        <w:t xml:space="preserve">5.4.13.3 </w:t>
      </w:r>
      <w:r w:rsidR="001C1D7F">
        <w:rPr>
          <w:lang w:eastAsia="ko-KR"/>
        </w:rPr>
        <w:t>of 3GPP TS 23.501 [2], the AMF decides on the Unavailability Period as specified in clause 5.4.1.4 of 3GPP TS 23.501 [2].</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lastRenderedPageBreak/>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lastRenderedPageBreak/>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77B76303" w14:textId="48FE1883" w:rsidR="00F34724" w:rsidRPr="003B2883" w:rsidRDefault="00F34724" w:rsidP="00F34724">
      <w:pPr>
        <w:pStyle w:val="NO"/>
      </w:pPr>
      <w:r>
        <w:t>NOTE 8:</w:t>
      </w:r>
      <w:r>
        <w:tab/>
        <w:t>The immediateFlag parameter does only apply to</w:t>
      </w:r>
      <w:r w:rsidRPr="00E96975">
        <w:t xml:space="preserve"> </w:t>
      </w:r>
      <w:r>
        <w:t xml:space="preserve">the events listed above including the immediateFlag within the list of input parameters. If the immediateFlag is received in a subscription for an event for which the immediateFlag does not apply, it is ignored by the AMF. </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9" w:name="_Toc25156227"/>
      <w:bookmarkStart w:id="1010" w:name="_Toc34124527"/>
      <w:bookmarkStart w:id="1011" w:name="_Toc43207641"/>
      <w:bookmarkStart w:id="1012" w:name="_Toc49857121"/>
      <w:bookmarkStart w:id="1013" w:name="_Toc56676955"/>
      <w:bookmarkStart w:id="1014" w:name="_Toc56691478"/>
      <w:bookmarkStart w:id="1015" w:name="_Toc56698742"/>
      <w:bookmarkStart w:id="1016" w:name="_Toc89034944"/>
      <w:bookmarkStart w:id="1017" w:name="_Toc89064742"/>
      <w:bookmarkStart w:id="1018" w:name="_Toc89180043"/>
      <w:bookmarkStart w:id="1019" w:name="_Toc97071720"/>
      <w:bookmarkStart w:id="1020" w:name="_Toc120051122"/>
      <w:bookmarkStart w:id="1021" w:name="_Toc199238103"/>
      <w:r w:rsidRPr="003B2883">
        <w:t>5.3.2</w:t>
      </w:r>
      <w:r w:rsidRPr="003B2883">
        <w:tab/>
        <w:t>Service Operations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5AA2C8" w14:textId="77777777" w:rsidR="00602AC0" w:rsidRPr="003B2883" w:rsidRDefault="00602AC0" w:rsidP="00602AC0">
      <w:pPr>
        <w:pStyle w:val="Heading4"/>
      </w:pPr>
      <w:bookmarkStart w:id="1022" w:name="_Toc25156228"/>
      <w:bookmarkStart w:id="1023" w:name="_Toc34124528"/>
      <w:bookmarkStart w:id="1024" w:name="_Toc43207642"/>
      <w:bookmarkStart w:id="1025" w:name="_Toc49857122"/>
      <w:bookmarkStart w:id="1026" w:name="_Toc56676956"/>
      <w:bookmarkStart w:id="1027" w:name="_Toc56691479"/>
      <w:bookmarkStart w:id="1028" w:name="_Toc56698743"/>
      <w:bookmarkStart w:id="1029" w:name="_Toc89034945"/>
      <w:bookmarkStart w:id="1030" w:name="_Toc89064743"/>
      <w:bookmarkStart w:id="1031" w:name="_Toc89180044"/>
      <w:bookmarkStart w:id="1032" w:name="_Toc97071721"/>
      <w:bookmarkStart w:id="1033" w:name="_Toc120051123"/>
      <w:bookmarkStart w:id="1034" w:name="_Toc199238104"/>
      <w:r w:rsidRPr="003B2883">
        <w:t>5.3.2.1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5" w:name="_Toc25156229"/>
      <w:bookmarkStart w:id="1036" w:name="_Toc34124529"/>
      <w:bookmarkStart w:id="1037" w:name="_Toc43207643"/>
      <w:bookmarkStart w:id="1038" w:name="_Toc49857123"/>
      <w:bookmarkStart w:id="1039" w:name="_Toc56676957"/>
      <w:bookmarkStart w:id="1040" w:name="_Toc56691480"/>
      <w:bookmarkStart w:id="1041" w:name="_Toc56698744"/>
      <w:bookmarkStart w:id="1042" w:name="_Toc89034946"/>
      <w:bookmarkStart w:id="1043" w:name="_Toc89064744"/>
      <w:bookmarkStart w:id="1044" w:name="_Toc89180045"/>
      <w:bookmarkStart w:id="1045" w:name="_Toc97071722"/>
      <w:bookmarkStart w:id="1046" w:name="_Toc120051124"/>
      <w:bookmarkStart w:id="1047" w:name="_Toc199238105"/>
      <w:r w:rsidRPr="003B2883">
        <w:t>5.3.2.2</w:t>
      </w:r>
      <w:r w:rsidRPr="003B2883">
        <w:tab/>
        <w:t>Subscribe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5A58418" w14:textId="77777777" w:rsidR="00602AC0" w:rsidRPr="003B2883" w:rsidRDefault="00602AC0" w:rsidP="00602AC0">
      <w:pPr>
        <w:pStyle w:val="Heading5"/>
      </w:pPr>
      <w:bookmarkStart w:id="1048" w:name="_Toc25156230"/>
      <w:bookmarkStart w:id="1049" w:name="_Toc34124530"/>
      <w:bookmarkStart w:id="1050" w:name="_Toc43207644"/>
      <w:bookmarkStart w:id="1051" w:name="_Toc49857124"/>
      <w:bookmarkStart w:id="1052" w:name="_Toc56676958"/>
      <w:bookmarkStart w:id="1053" w:name="_Toc56691481"/>
      <w:bookmarkStart w:id="1054" w:name="_Toc56698745"/>
      <w:bookmarkStart w:id="1055" w:name="_Toc89034947"/>
      <w:bookmarkStart w:id="1056" w:name="_Toc89064745"/>
      <w:bookmarkStart w:id="1057" w:name="_Toc89180046"/>
      <w:bookmarkStart w:id="1058" w:name="_Toc97071723"/>
      <w:bookmarkStart w:id="1059" w:name="_Toc120051125"/>
      <w:bookmarkStart w:id="1060" w:name="_Toc199238106"/>
      <w:r w:rsidRPr="003B2883">
        <w:t>5.3.2.2.1</w:t>
      </w:r>
      <w:r w:rsidRPr="003B2883">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1" w:name="_Toc25156231"/>
      <w:bookmarkStart w:id="1062" w:name="_Toc34124531"/>
      <w:bookmarkStart w:id="1063" w:name="_Toc43207645"/>
      <w:bookmarkStart w:id="1064" w:name="_Toc49857125"/>
      <w:bookmarkStart w:id="1065" w:name="_Toc56676959"/>
      <w:bookmarkStart w:id="1066" w:name="_Toc56691482"/>
      <w:bookmarkStart w:id="1067" w:name="_Toc56698746"/>
      <w:bookmarkStart w:id="1068" w:name="_Toc89034948"/>
      <w:bookmarkStart w:id="1069" w:name="_Toc89064746"/>
      <w:bookmarkStart w:id="1070" w:name="_Toc89180047"/>
      <w:bookmarkStart w:id="1071" w:name="_Toc97071724"/>
      <w:bookmarkStart w:id="1072" w:name="_Toc120051126"/>
      <w:bookmarkStart w:id="1073" w:name="_Toc199238107"/>
      <w:r w:rsidRPr="003B2883">
        <w:t>5.3.2.2.2</w:t>
      </w:r>
      <w:r w:rsidRPr="003B2883">
        <w:tab/>
        <w:t>Creation of a subscription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lastRenderedPageBreak/>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15pt;height:105pt" o:ole="">
            <v:imagedata r:id="rId60" o:title=""/>
          </v:shape>
          <o:OLEObject Type="Embed" ProgID="Visio.Drawing.11" ShapeID="_x0000_i1051" DrawAspect="Content" ObjectID="_1809857862"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w:t>
      </w:r>
      <w:r w:rsidRPr="003B2883">
        <w:lastRenderedPageBreak/>
        <w:t xml:space="preserve">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4"/>
    <w:p w14:paraId="2BFEA090" w14:textId="5FE3A755" w:rsidR="00602AC0" w:rsidRDefault="00602AC0" w:rsidP="00602AC0">
      <w:pPr>
        <w:pStyle w:val="B1"/>
      </w:pPr>
      <w:r w:rsidRPr="003B2883">
        <w:lastRenderedPageBreak/>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5" w:name="_Toc25156232"/>
      <w:bookmarkStart w:id="1076" w:name="_Toc34124532"/>
      <w:bookmarkStart w:id="1077" w:name="_Toc43207646"/>
      <w:bookmarkStart w:id="1078" w:name="_Toc49857126"/>
      <w:bookmarkStart w:id="1079" w:name="_Toc56676960"/>
      <w:bookmarkStart w:id="1080" w:name="_Toc56691483"/>
      <w:bookmarkStart w:id="1081" w:name="_Toc56698747"/>
      <w:bookmarkStart w:id="1082" w:name="_Toc89034949"/>
      <w:bookmarkStart w:id="1083" w:name="_Toc89064747"/>
      <w:bookmarkStart w:id="1084" w:name="_Toc89180048"/>
      <w:bookmarkStart w:id="1085" w:name="_Toc97071725"/>
      <w:bookmarkStart w:id="1086" w:name="_Toc120051127"/>
      <w:bookmarkStart w:id="1087" w:name="_Toc199238108"/>
      <w:r w:rsidRPr="003B2883">
        <w:t>5.3.2.2.3</w:t>
      </w:r>
      <w:r w:rsidRPr="003B2883">
        <w:tab/>
        <w:t>Modification of a subscription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4.15pt;height:105.85pt" o:ole="">
            <v:imagedata r:id="rId62" o:title=""/>
          </v:shape>
          <o:OLEObject Type="Embed" ProgID="Visio.Drawing.15" ShapeID="_x0000_i1052" DrawAspect="Content" ObjectID="_1809857863"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w:t>
      </w:r>
      <w:r>
        <w:lastRenderedPageBreak/>
        <w:t>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9" w:name="_Toc89034950"/>
      <w:bookmarkStart w:id="1090" w:name="_Toc89064748"/>
      <w:bookmarkStart w:id="1091" w:name="_Toc89180049"/>
      <w:bookmarkStart w:id="1092" w:name="_Toc97071726"/>
      <w:bookmarkStart w:id="1093" w:name="_Toc120051128"/>
      <w:bookmarkStart w:id="1094" w:name="_Toc199238109"/>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9"/>
      <w:bookmarkEnd w:id="1090"/>
      <w:bookmarkEnd w:id="1091"/>
      <w:bookmarkEnd w:id="1092"/>
      <w:bookmarkEnd w:id="1093"/>
      <w:bookmarkEnd w:id="109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15pt;height:105pt" o:ole="">
            <v:imagedata r:id="rId64" o:title=""/>
          </v:shape>
          <o:OLEObject Type="Embed" ProgID="Visio.Drawing.15" ShapeID="_x0000_i1053" DrawAspect="Content" ObjectID="_1809857864"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5" w:name="_Toc25156233"/>
      <w:bookmarkStart w:id="1096" w:name="_Toc34124533"/>
      <w:bookmarkStart w:id="1097" w:name="_Toc43207647"/>
      <w:bookmarkStart w:id="1098" w:name="_Toc49857127"/>
      <w:bookmarkStart w:id="1099" w:name="_Toc56676961"/>
      <w:bookmarkStart w:id="1100" w:name="_Toc56691484"/>
      <w:bookmarkStart w:id="1101" w:name="_Toc56698748"/>
      <w:bookmarkStart w:id="1102" w:name="_Toc89034951"/>
      <w:bookmarkStart w:id="1103" w:name="_Toc89064749"/>
      <w:bookmarkStart w:id="1104" w:name="_Toc89180050"/>
      <w:bookmarkStart w:id="1105" w:name="_Toc97071727"/>
      <w:bookmarkStart w:id="1106" w:name="_Toc120051129"/>
      <w:bookmarkStart w:id="1107" w:name="_Toc199238110"/>
      <w:r w:rsidRPr="003B2883">
        <w:t>5.3.2.3</w:t>
      </w:r>
      <w:r w:rsidRPr="003B2883">
        <w:tab/>
        <w:t>Unsubscribe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7ABEBB4" w14:textId="77777777" w:rsidR="00602AC0" w:rsidRPr="003B2883" w:rsidRDefault="00602AC0" w:rsidP="00602AC0">
      <w:pPr>
        <w:pStyle w:val="Heading5"/>
      </w:pPr>
      <w:bookmarkStart w:id="1108" w:name="_Toc25156234"/>
      <w:bookmarkStart w:id="1109" w:name="_Toc34124534"/>
      <w:bookmarkStart w:id="1110" w:name="_Toc43207648"/>
      <w:bookmarkStart w:id="1111" w:name="_Toc49857128"/>
      <w:bookmarkStart w:id="1112" w:name="_Toc56676962"/>
      <w:bookmarkStart w:id="1113" w:name="_Toc56691485"/>
      <w:bookmarkStart w:id="1114" w:name="_Toc56698749"/>
      <w:bookmarkStart w:id="1115" w:name="_Toc89034952"/>
      <w:bookmarkStart w:id="1116" w:name="_Toc89064750"/>
      <w:bookmarkStart w:id="1117" w:name="_Toc89180051"/>
      <w:bookmarkStart w:id="1118" w:name="_Toc97071728"/>
      <w:bookmarkStart w:id="1119" w:name="_Toc120051130"/>
      <w:bookmarkStart w:id="1120" w:name="_Toc199238111"/>
      <w:r w:rsidRPr="003B2883">
        <w:t>5.3.2.3.1</w:t>
      </w:r>
      <w:r w:rsidRPr="003B2883">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15pt;height:105pt" o:ole="">
            <v:imagedata r:id="rId66" o:title=""/>
          </v:shape>
          <o:OLEObject Type="Embed" ProgID="Visio.Drawing.11" ShapeID="_x0000_i1054" DrawAspect="Content" ObjectID="_1809857865"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1" w:name="_Toc25156235"/>
      <w:bookmarkStart w:id="1122" w:name="_Toc34124535"/>
      <w:bookmarkStart w:id="1123" w:name="_Toc43207649"/>
      <w:bookmarkStart w:id="1124" w:name="_Toc49857129"/>
      <w:bookmarkStart w:id="1125" w:name="_Toc56676963"/>
      <w:bookmarkStart w:id="1126" w:name="_Toc56691486"/>
      <w:bookmarkStart w:id="1127" w:name="_Toc56698750"/>
      <w:bookmarkStart w:id="1128" w:name="_Toc89034953"/>
      <w:bookmarkStart w:id="1129" w:name="_Toc89064751"/>
      <w:bookmarkStart w:id="1130" w:name="_Toc89180052"/>
      <w:bookmarkStart w:id="1131" w:name="_Toc97071729"/>
      <w:bookmarkStart w:id="1132" w:name="_Toc120051131"/>
      <w:bookmarkStart w:id="1133" w:name="_Toc199238112"/>
      <w:r w:rsidRPr="003B2883">
        <w:t>5.3.2.4</w:t>
      </w:r>
      <w:r w:rsidRPr="003B2883">
        <w:tab/>
        <w:t>Notify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3F44123" w14:textId="77777777" w:rsidR="00602AC0" w:rsidRPr="003B2883" w:rsidRDefault="00602AC0" w:rsidP="00602AC0">
      <w:pPr>
        <w:pStyle w:val="Heading5"/>
      </w:pPr>
      <w:bookmarkStart w:id="1134" w:name="_Toc25156236"/>
      <w:bookmarkStart w:id="1135" w:name="_Toc34124536"/>
      <w:bookmarkStart w:id="1136" w:name="_Toc43207650"/>
      <w:bookmarkStart w:id="1137" w:name="_Toc49857130"/>
      <w:bookmarkStart w:id="1138" w:name="_Toc56676964"/>
      <w:bookmarkStart w:id="1139" w:name="_Toc56691487"/>
      <w:bookmarkStart w:id="1140" w:name="_Toc56698751"/>
      <w:bookmarkStart w:id="1141" w:name="_Toc89034954"/>
      <w:bookmarkStart w:id="1142" w:name="_Toc89064752"/>
      <w:bookmarkStart w:id="1143" w:name="_Toc89180053"/>
      <w:bookmarkStart w:id="1144" w:name="_Toc97071730"/>
      <w:bookmarkStart w:id="1145" w:name="_Toc120051132"/>
      <w:bookmarkStart w:id="1146" w:name="_Toc199238113"/>
      <w:r w:rsidRPr="003B2883">
        <w:t>5.3.2.4.1</w:t>
      </w:r>
      <w:r w:rsidRPr="003B2883">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4.15pt;height:105pt" o:ole="">
            <v:imagedata r:id="rId68" o:title=""/>
          </v:shape>
          <o:OLEObject Type="Embed" ProgID="Visio.Drawing.11" ShapeID="_x0000_i1055" DrawAspect="Content" ObjectID="_1809857866"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lastRenderedPageBreak/>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7" w:name="_Toc56676965"/>
      <w:bookmarkStart w:id="1148" w:name="_Toc56691488"/>
      <w:bookmarkStart w:id="1149" w:name="_Toc56698752"/>
      <w:bookmarkStart w:id="1150" w:name="_Toc89034955"/>
      <w:bookmarkStart w:id="1151" w:name="_Toc89064753"/>
      <w:bookmarkStart w:id="1152" w:name="_Toc89180054"/>
      <w:bookmarkStart w:id="1153" w:name="_Toc97071731"/>
      <w:bookmarkStart w:id="1154" w:name="_Toc120051133"/>
      <w:bookmarkStart w:id="1155" w:name="_Toc199238114"/>
      <w:r w:rsidRPr="003B2883">
        <w:t>5.3.2.4.</w:t>
      </w:r>
      <w:r>
        <w:t>2</w:t>
      </w:r>
      <w:r w:rsidRPr="003B2883">
        <w:tab/>
      </w:r>
      <w:r>
        <w:t>Event Subscription Synchronization for specific UE</w:t>
      </w:r>
      <w:bookmarkEnd w:id="1147"/>
      <w:bookmarkEnd w:id="1148"/>
      <w:bookmarkEnd w:id="1149"/>
      <w:bookmarkEnd w:id="1150"/>
      <w:bookmarkEnd w:id="1151"/>
      <w:bookmarkEnd w:id="1152"/>
      <w:bookmarkEnd w:id="1153"/>
      <w:bookmarkEnd w:id="1154"/>
      <w:bookmarkEnd w:id="1155"/>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56" w:name="_Toc25156237"/>
      <w:bookmarkStart w:id="1157" w:name="_Toc34124537"/>
      <w:bookmarkStart w:id="1158" w:name="_Toc43207651"/>
      <w:bookmarkStart w:id="1159" w:name="_Toc49857131"/>
      <w:bookmarkStart w:id="1160" w:name="_Toc56676966"/>
      <w:bookmarkStart w:id="1161" w:name="_Toc56691489"/>
      <w:bookmarkStart w:id="1162" w:name="_Toc56698753"/>
      <w:bookmarkStart w:id="1163" w:name="_Toc89034956"/>
      <w:bookmarkStart w:id="1164" w:name="_Toc89064754"/>
      <w:bookmarkStart w:id="1165" w:name="_Toc89180055"/>
      <w:bookmarkStart w:id="1166" w:name="_Toc97071732"/>
      <w:bookmarkStart w:id="1167" w:name="_Toc120051134"/>
      <w:bookmarkStart w:id="1168" w:name="_Toc199238115"/>
      <w:r w:rsidRPr="003B2883">
        <w:t>5.4</w:t>
      </w:r>
      <w:r w:rsidRPr="003B2883">
        <w:tab/>
        <w:t>Namf_MT Service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72BBFBD" w14:textId="77777777" w:rsidR="00602AC0" w:rsidRPr="003B2883" w:rsidRDefault="00602AC0" w:rsidP="00602AC0">
      <w:pPr>
        <w:pStyle w:val="Heading3"/>
      </w:pPr>
      <w:bookmarkStart w:id="1169" w:name="_Toc25156238"/>
      <w:bookmarkStart w:id="1170" w:name="_Toc34124538"/>
      <w:bookmarkStart w:id="1171" w:name="_Toc43207652"/>
      <w:bookmarkStart w:id="1172" w:name="_Toc49857132"/>
      <w:bookmarkStart w:id="1173" w:name="_Toc56676967"/>
      <w:bookmarkStart w:id="1174" w:name="_Toc56691490"/>
      <w:bookmarkStart w:id="1175" w:name="_Toc56698754"/>
      <w:bookmarkStart w:id="1176" w:name="_Toc89034957"/>
      <w:bookmarkStart w:id="1177" w:name="_Toc89064755"/>
      <w:bookmarkStart w:id="1178" w:name="_Toc89180056"/>
      <w:bookmarkStart w:id="1179" w:name="_Toc97071733"/>
      <w:bookmarkStart w:id="1180" w:name="_Toc120051135"/>
      <w:bookmarkStart w:id="1181" w:name="_Toc199238116"/>
      <w:r w:rsidRPr="003B2883">
        <w:t>5.4.1</w:t>
      </w:r>
      <w:r w:rsidRPr="003B2883">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lastRenderedPageBreak/>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2" w:name="_Toc25156239"/>
      <w:bookmarkStart w:id="1183" w:name="_Toc34124539"/>
      <w:bookmarkStart w:id="1184" w:name="_Toc43207653"/>
      <w:bookmarkStart w:id="1185" w:name="_Toc49857133"/>
      <w:bookmarkStart w:id="1186" w:name="_Toc56676968"/>
      <w:bookmarkStart w:id="1187" w:name="_Toc56691491"/>
      <w:bookmarkStart w:id="1188" w:name="_Toc56698755"/>
      <w:bookmarkStart w:id="1189" w:name="_Toc89034958"/>
      <w:bookmarkStart w:id="1190" w:name="_Toc89064756"/>
      <w:bookmarkStart w:id="1191" w:name="_Toc89180057"/>
      <w:bookmarkStart w:id="1192" w:name="_Toc97071734"/>
      <w:bookmarkStart w:id="1193" w:name="_Toc120051136"/>
      <w:bookmarkStart w:id="1194" w:name="_Toc199238117"/>
      <w:r w:rsidRPr="003B2883">
        <w:t>5.4.2</w:t>
      </w:r>
      <w:r w:rsidRPr="003B2883">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DD57E5" w14:textId="77777777" w:rsidR="00602AC0" w:rsidRPr="003B2883" w:rsidRDefault="00602AC0" w:rsidP="00602AC0">
      <w:pPr>
        <w:pStyle w:val="Heading4"/>
      </w:pPr>
      <w:bookmarkStart w:id="1195" w:name="_Toc25156240"/>
      <w:bookmarkStart w:id="1196" w:name="_Toc34124540"/>
      <w:bookmarkStart w:id="1197" w:name="_Toc43207654"/>
      <w:bookmarkStart w:id="1198" w:name="_Toc49857134"/>
      <w:bookmarkStart w:id="1199" w:name="_Toc56676969"/>
      <w:bookmarkStart w:id="1200" w:name="_Toc56691492"/>
      <w:bookmarkStart w:id="1201" w:name="_Toc56698756"/>
      <w:bookmarkStart w:id="1202" w:name="_Toc89034959"/>
      <w:bookmarkStart w:id="1203" w:name="_Toc89064757"/>
      <w:bookmarkStart w:id="1204" w:name="_Toc89180058"/>
      <w:bookmarkStart w:id="1205" w:name="_Toc97071735"/>
      <w:bookmarkStart w:id="1206" w:name="_Toc120051137"/>
      <w:bookmarkStart w:id="1207" w:name="_Toc199238118"/>
      <w:r w:rsidRPr="003B2883">
        <w:t>5.4.2.1</w:t>
      </w:r>
      <w:r w:rsidRPr="003B2883">
        <w:tab/>
        <w:t>Introduction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8" w:name="_Toc25156241"/>
      <w:bookmarkStart w:id="1209" w:name="_Toc34124541"/>
      <w:bookmarkStart w:id="1210" w:name="_Toc43207655"/>
      <w:bookmarkStart w:id="1211" w:name="_Toc49857135"/>
      <w:bookmarkStart w:id="1212" w:name="_Toc56676970"/>
      <w:bookmarkStart w:id="1213" w:name="_Toc56691493"/>
      <w:bookmarkStart w:id="1214" w:name="_Toc56698757"/>
      <w:bookmarkStart w:id="1215" w:name="_Toc89034960"/>
      <w:bookmarkStart w:id="1216" w:name="_Toc89064758"/>
      <w:bookmarkStart w:id="1217" w:name="_Toc89180059"/>
      <w:bookmarkStart w:id="1218" w:name="_Toc97071736"/>
      <w:bookmarkStart w:id="1219" w:name="_Toc120051138"/>
      <w:bookmarkStart w:id="1220" w:name="_Toc199238119"/>
      <w:r w:rsidRPr="003B2883">
        <w:t>5.4.2.2</w:t>
      </w:r>
      <w:r w:rsidRPr="003B2883">
        <w:tab/>
        <w:t>EnableUEReachability</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19CC1158" w14:textId="77777777" w:rsidR="00602AC0" w:rsidRPr="003B2883" w:rsidRDefault="00602AC0" w:rsidP="00602AC0">
      <w:pPr>
        <w:pStyle w:val="Heading5"/>
      </w:pPr>
      <w:bookmarkStart w:id="1221" w:name="_Toc25156242"/>
      <w:bookmarkStart w:id="1222" w:name="_Toc34124542"/>
      <w:bookmarkStart w:id="1223" w:name="_Toc43207656"/>
      <w:bookmarkStart w:id="1224" w:name="_Toc49857136"/>
      <w:bookmarkStart w:id="1225" w:name="_Toc56676971"/>
      <w:bookmarkStart w:id="1226" w:name="_Toc56691494"/>
      <w:bookmarkStart w:id="1227" w:name="_Toc56698758"/>
      <w:bookmarkStart w:id="1228" w:name="_Toc89034961"/>
      <w:bookmarkStart w:id="1229" w:name="_Toc89064759"/>
      <w:bookmarkStart w:id="1230" w:name="_Toc89180060"/>
      <w:bookmarkStart w:id="1231" w:name="_Toc97071737"/>
      <w:bookmarkStart w:id="1232" w:name="_Toc120051139"/>
      <w:bookmarkStart w:id="1233" w:name="_Toc199238120"/>
      <w:r w:rsidRPr="003B2883">
        <w:t>5.4.2.2.1</w:t>
      </w:r>
      <w:r w:rsidRPr="003B2883">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4C22B6B" w14:textId="49F59F8C" w:rsidR="00602AC0" w:rsidRDefault="00602AC0" w:rsidP="00602AC0">
      <w:r w:rsidRPr="003B2883">
        <w:t>The EnableUEReachability service operation is used in the following procedure:</w:t>
      </w:r>
    </w:p>
    <w:p w14:paraId="68088887" w14:textId="6104391E"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275F1262"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4" w:name="_PERM_MCCTEMPBM_CRPT03410044___5"/>
    </w:p>
    <w:bookmarkEnd w:id="1234"/>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85pt;height:105pt" o:ole="">
            <v:imagedata r:id="rId70" o:title=""/>
          </v:shape>
          <o:OLEObject Type="Embed" ProgID="Visio.Drawing.15" ShapeID="_x0000_i1056" DrawAspect="Content" ObjectID="_1809857867"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lastRenderedPageBreak/>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0B9223C8"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while the SMF is waiting for the response for UE connection resume from the AMF as specified in clause 4.8.2.2b of 3GPP TS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682D7610"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r w:rsidR="004D3D96" w:rsidRPr="00895FD9">
        <w:t xml:space="preserve"> </w:t>
      </w:r>
    </w:p>
    <w:p w14:paraId="5EB2C2C2" w14:textId="076CF831"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 xml:space="preserve">or </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4EAC627C"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3A3CC822"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3GPP </w:t>
      </w:r>
      <w:r w:rsidR="002F66A0"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3GPP </w:t>
      </w:r>
      <w:r w:rsidR="002F66A0"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lastRenderedPageBreak/>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A4D0112"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p>
    <w:p w14:paraId="357B2BD9" w14:textId="4865FDE2"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3GPP </w:t>
      </w:r>
      <w:r w:rsidR="002F66A0"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5" w:name="_Toc25156243"/>
      <w:bookmarkStart w:id="1236" w:name="_Toc34124543"/>
      <w:bookmarkStart w:id="1237" w:name="_Toc43207657"/>
      <w:bookmarkStart w:id="1238" w:name="_Toc49857137"/>
      <w:bookmarkStart w:id="1239" w:name="_Toc56676972"/>
      <w:bookmarkStart w:id="1240" w:name="_Toc56691495"/>
      <w:bookmarkStart w:id="1241" w:name="_Toc56698759"/>
      <w:bookmarkStart w:id="1242" w:name="_Toc89034962"/>
      <w:bookmarkStart w:id="1243" w:name="_Toc89064760"/>
      <w:bookmarkStart w:id="1244" w:name="_Toc89180061"/>
      <w:bookmarkStart w:id="1245" w:name="_Toc97071738"/>
      <w:bookmarkStart w:id="1246" w:name="_Toc120051140"/>
      <w:bookmarkStart w:id="1247" w:name="_Toc199238121"/>
      <w:r w:rsidRPr="003B2883">
        <w:t>5.4.2.3</w:t>
      </w:r>
      <w:r w:rsidRPr="003B2883">
        <w:tab/>
        <w:t>ProvideDomainSelectionInfo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32E0624" w14:textId="77777777" w:rsidR="00602AC0" w:rsidRPr="003B2883" w:rsidRDefault="00602AC0" w:rsidP="00602AC0">
      <w:pPr>
        <w:pStyle w:val="Heading5"/>
      </w:pPr>
      <w:bookmarkStart w:id="1248" w:name="_Toc25156244"/>
      <w:bookmarkStart w:id="1249" w:name="_Toc34124544"/>
      <w:bookmarkStart w:id="1250" w:name="_Toc43207658"/>
      <w:bookmarkStart w:id="1251" w:name="_Toc49857138"/>
      <w:bookmarkStart w:id="1252" w:name="_Toc56676973"/>
      <w:bookmarkStart w:id="1253" w:name="_Toc56691496"/>
      <w:bookmarkStart w:id="1254" w:name="_Toc56698760"/>
      <w:bookmarkStart w:id="1255" w:name="_Toc89034963"/>
      <w:bookmarkStart w:id="1256" w:name="_Toc89064761"/>
      <w:bookmarkStart w:id="1257" w:name="_Toc89180062"/>
      <w:bookmarkStart w:id="1258" w:name="_Toc97071739"/>
      <w:bookmarkStart w:id="1259" w:name="_Toc120051141"/>
      <w:bookmarkStart w:id="1260" w:name="_Toc199238122"/>
      <w:r w:rsidRPr="003B2883">
        <w:t>5.4.2.3.1</w:t>
      </w:r>
      <w:r w:rsidRPr="003B2883">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15pt;height:105pt" o:ole="">
            <v:imagedata r:id="rId72" o:title=""/>
          </v:shape>
          <o:OLEObject Type="Embed" ProgID="Visio.Drawing.15" ShapeID="_x0000_i1057" DrawAspect="Content" ObjectID="_1809857868"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lastRenderedPageBreak/>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1" w:name="_Toc81297887"/>
      <w:bookmarkStart w:id="1262" w:name="_Toc89034964"/>
      <w:bookmarkStart w:id="1263" w:name="_Toc89064762"/>
      <w:bookmarkStart w:id="1264" w:name="_Toc89180063"/>
      <w:bookmarkStart w:id="1265" w:name="_Toc97071740"/>
      <w:bookmarkStart w:id="1266" w:name="_Toc120051142"/>
      <w:bookmarkStart w:id="1267" w:name="_Toc199238123"/>
      <w:r w:rsidRPr="003B2883">
        <w:t>5.4.2.</w:t>
      </w:r>
      <w:r>
        <w:t>4</w:t>
      </w:r>
      <w:r w:rsidRPr="003B2883">
        <w:tab/>
      </w:r>
      <w:bookmarkEnd w:id="1261"/>
      <w:r w:rsidRPr="00204314">
        <w:rPr>
          <w:lang w:val="en-US" w:eastAsia="zh-CN"/>
        </w:rPr>
        <w:t>EnableGroupReachability</w:t>
      </w:r>
      <w:bookmarkEnd w:id="1262"/>
      <w:bookmarkEnd w:id="1263"/>
      <w:bookmarkEnd w:id="1264"/>
      <w:bookmarkEnd w:id="1265"/>
      <w:bookmarkEnd w:id="1266"/>
      <w:bookmarkEnd w:id="1267"/>
    </w:p>
    <w:p w14:paraId="002DAB94" w14:textId="5A44C962" w:rsidR="004B4804" w:rsidRPr="003B2883" w:rsidRDefault="004B4804" w:rsidP="004B4804">
      <w:pPr>
        <w:pStyle w:val="Heading5"/>
      </w:pPr>
      <w:bookmarkStart w:id="1268" w:name="_Toc81297888"/>
      <w:bookmarkStart w:id="1269" w:name="_Toc89034965"/>
      <w:bookmarkStart w:id="1270" w:name="_Toc89064763"/>
      <w:bookmarkStart w:id="1271" w:name="_Toc89180064"/>
      <w:bookmarkStart w:id="1272" w:name="_Toc97071741"/>
      <w:bookmarkStart w:id="1273" w:name="_Toc120051143"/>
      <w:bookmarkStart w:id="1274" w:name="_Toc199238124"/>
      <w:r>
        <w:t>5.4.2.4</w:t>
      </w:r>
      <w:r w:rsidRPr="003B2883">
        <w:t>.1</w:t>
      </w:r>
      <w:r w:rsidRPr="003B2883">
        <w:tab/>
        <w:t>General</w:t>
      </w:r>
      <w:bookmarkEnd w:id="1268"/>
      <w:bookmarkEnd w:id="1269"/>
      <w:bookmarkEnd w:id="1270"/>
      <w:bookmarkEnd w:id="1271"/>
      <w:bookmarkEnd w:id="1272"/>
      <w:bookmarkEnd w:id="1273"/>
      <w:bookmarkEnd w:id="127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83AD9A"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5" w:name="_PERM_MCCTEMPBM_CRPT03410045___5"/>
    </w:p>
    <w:bookmarkEnd w:id="127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7pt;height:105pt" o:ole="">
            <v:imagedata r:id="rId74" o:title=""/>
          </v:shape>
          <o:OLEObject Type="Embed" ProgID="Visio.Drawing.15" ShapeID="_x0000_i1058" DrawAspect="Content" ObjectID="_1809857869"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76"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7" w:name="_Toc97071742"/>
      <w:bookmarkStart w:id="1278" w:name="_Toc120051144"/>
      <w:bookmarkStart w:id="1279" w:name="_Toc199238125"/>
      <w:r w:rsidRPr="003B2883">
        <w:t>5.4.2.</w:t>
      </w:r>
      <w:r>
        <w:t>5</w:t>
      </w:r>
      <w:r w:rsidRPr="003B2883">
        <w:tab/>
      </w:r>
      <w:r>
        <w:rPr>
          <w:rFonts w:eastAsia="SimSun"/>
          <w:lang w:eastAsia="zh-CN"/>
        </w:rPr>
        <w:t>UEReachabilityInfoNotify</w:t>
      </w:r>
      <w:bookmarkEnd w:id="1277"/>
      <w:bookmarkEnd w:id="1278"/>
      <w:bookmarkEnd w:id="1279"/>
    </w:p>
    <w:p w14:paraId="00F3E8B0" w14:textId="5D03C913" w:rsidR="00932D75" w:rsidRPr="003B2883" w:rsidRDefault="00932D75" w:rsidP="00932D75">
      <w:pPr>
        <w:pStyle w:val="Heading5"/>
      </w:pPr>
      <w:bookmarkStart w:id="1280" w:name="_Toc97071743"/>
      <w:bookmarkStart w:id="1281" w:name="_Toc120051145"/>
      <w:bookmarkStart w:id="1282" w:name="_Toc199238126"/>
      <w:r>
        <w:t>5.4.2.5</w:t>
      </w:r>
      <w:r w:rsidRPr="003B2883">
        <w:t>.1</w:t>
      </w:r>
      <w:r w:rsidRPr="003B2883">
        <w:tab/>
        <w:t>General</w:t>
      </w:r>
      <w:bookmarkEnd w:id="1280"/>
      <w:bookmarkEnd w:id="1281"/>
      <w:bookmarkEnd w:id="128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3D551551" w:rsidR="00932D75" w:rsidRPr="003B2883" w:rsidRDefault="00932D75" w:rsidP="00932D75">
      <w:pPr>
        <w:pStyle w:val="B1"/>
      </w:pPr>
      <w:r w:rsidRPr="003B2883">
        <w:lastRenderedPageBreak/>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15pt;height:105pt" o:ole="">
            <v:imagedata r:id="rId76" o:title=""/>
          </v:shape>
          <o:OLEObject Type="Embed" ProgID="Visio.Drawing.15" ShapeID="_x0000_i1059" DrawAspect="Content" ObjectID="_1809857870"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3" w:name="_Toc25156245"/>
      <w:bookmarkStart w:id="1284" w:name="_Toc34124545"/>
      <w:bookmarkStart w:id="1285" w:name="_Toc43207659"/>
      <w:bookmarkStart w:id="1286" w:name="_Toc49857139"/>
      <w:bookmarkStart w:id="1287" w:name="_Toc56676974"/>
      <w:bookmarkStart w:id="1288" w:name="_Toc56691497"/>
      <w:bookmarkStart w:id="1289" w:name="_Toc56698761"/>
      <w:bookmarkStart w:id="1290" w:name="_Toc89034966"/>
      <w:bookmarkStart w:id="1291" w:name="_Toc89064764"/>
      <w:bookmarkStart w:id="1292" w:name="_Toc89180065"/>
      <w:bookmarkStart w:id="1293" w:name="_Toc97071744"/>
      <w:bookmarkStart w:id="1294" w:name="_Toc120051146"/>
      <w:bookmarkStart w:id="1295" w:name="_Toc199238127"/>
      <w:r w:rsidRPr="003B2883">
        <w:t>5.5</w:t>
      </w:r>
      <w:r w:rsidRPr="003B2883">
        <w:tab/>
        <w:t>Namf_Location Service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782304E" w14:textId="77777777" w:rsidR="00602AC0" w:rsidRPr="003B2883" w:rsidRDefault="00602AC0" w:rsidP="00602AC0">
      <w:pPr>
        <w:pStyle w:val="Heading3"/>
      </w:pPr>
      <w:bookmarkStart w:id="1296" w:name="_Toc25156246"/>
      <w:bookmarkStart w:id="1297" w:name="_Toc34124546"/>
      <w:bookmarkStart w:id="1298" w:name="_Toc43207660"/>
      <w:bookmarkStart w:id="1299" w:name="_Toc49857140"/>
      <w:bookmarkStart w:id="1300" w:name="_Toc56676975"/>
      <w:bookmarkStart w:id="1301" w:name="_Toc56691498"/>
      <w:bookmarkStart w:id="1302" w:name="_Toc56698762"/>
      <w:bookmarkStart w:id="1303" w:name="_Toc89034967"/>
      <w:bookmarkStart w:id="1304" w:name="_Toc89064765"/>
      <w:bookmarkStart w:id="1305" w:name="_Toc89180066"/>
      <w:bookmarkStart w:id="1306" w:name="_Toc97071745"/>
      <w:bookmarkStart w:id="1307" w:name="_Toc120051147"/>
      <w:bookmarkStart w:id="1308" w:name="_Toc199238128"/>
      <w:r w:rsidRPr="003B2883">
        <w:t>5.5.1</w:t>
      </w:r>
      <w:r w:rsidRPr="003B2883">
        <w:tab/>
        <w:t>Service 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09" w:name="_Toc25156247"/>
      <w:bookmarkStart w:id="1310" w:name="_Toc34124547"/>
      <w:bookmarkStart w:id="1311" w:name="_Toc43207661"/>
      <w:bookmarkStart w:id="1312" w:name="_Toc49857141"/>
      <w:bookmarkStart w:id="1313" w:name="_Toc56676976"/>
      <w:bookmarkStart w:id="1314" w:name="_Toc56691499"/>
      <w:bookmarkStart w:id="1315" w:name="_Toc56698763"/>
      <w:bookmarkStart w:id="1316" w:name="_Toc89034968"/>
      <w:bookmarkStart w:id="1317" w:name="_Toc89064766"/>
      <w:bookmarkStart w:id="1318" w:name="_Toc89180067"/>
      <w:bookmarkStart w:id="1319" w:name="_Toc97071746"/>
      <w:bookmarkStart w:id="1320" w:name="_Toc120051148"/>
      <w:bookmarkStart w:id="1321" w:name="_Toc199238129"/>
      <w:r w:rsidRPr="003B2883">
        <w:t>5.5.2</w:t>
      </w:r>
      <w:r w:rsidRPr="003B2883">
        <w:tab/>
        <w:t>Service Operations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BB73CAC" w14:textId="77777777" w:rsidR="00602AC0" w:rsidRPr="003B2883" w:rsidRDefault="00602AC0" w:rsidP="00602AC0">
      <w:pPr>
        <w:pStyle w:val="Heading4"/>
      </w:pPr>
      <w:bookmarkStart w:id="1322" w:name="_Toc25156248"/>
      <w:bookmarkStart w:id="1323" w:name="_Toc34124548"/>
      <w:bookmarkStart w:id="1324" w:name="_Toc43207662"/>
      <w:bookmarkStart w:id="1325" w:name="_Toc49857142"/>
      <w:bookmarkStart w:id="1326" w:name="_Toc56676977"/>
      <w:bookmarkStart w:id="1327" w:name="_Toc56691500"/>
      <w:bookmarkStart w:id="1328" w:name="_Toc56698764"/>
      <w:bookmarkStart w:id="1329" w:name="_Toc89034969"/>
      <w:bookmarkStart w:id="1330" w:name="_Toc89064767"/>
      <w:bookmarkStart w:id="1331" w:name="_Toc89180068"/>
      <w:bookmarkStart w:id="1332" w:name="_Toc97071747"/>
      <w:bookmarkStart w:id="1333" w:name="_Toc120051149"/>
      <w:bookmarkStart w:id="1334" w:name="_Toc199238130"/>
      <w:r w:rsidRPr="003B2883">
        <w:t>5.5.2.1</w:t>
      </w:r>
      <w:r w:rsidRPr="003B2883">
        <w:tab/>
        <w:t>Introduction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lastRenderedPageBreak/>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5" w:name="_Toc25156249"/>
      <w:bookmarkStart w:id="1336" w:name="_Toc34124549"/>
      <w:bookmarkStart w:id="1337" w:name="_Toc43207663"/>
      <w:bookmarkStart w:id="1338" w:name="_Toc49857143"/>
      <w:bookmarkStart w:id="1339" w:name="_Toc56676978"/>
      <w:bookmarkStart w:id="1340" w:name="_Toc56691501"/>
      <w:bookmarkStart w:id="1341" w:name="_Toc56698765"/>
      <w:bookmarkStart w:id="1342" w:name="_Toc89034970"/>
      <w:bookmarkStart w:id="1343" w:name="_Toc89064768"/>
      <w:bookmarkStart w:id="1344" w:name="_Toc89180069"/>
      <w:bookmarkStart w:id="1345" w:name="_Toc97071748"/>
      <w:bookmarkStart w:id="1346" w:name="_Toc120051150"/>
      <w:bookmarkStart w:id="1347" w:name="_Toc199238131"/>
      <w:r w:rsidRPr="003B2883">
        <w:t>5.5.2.2</w:t>
      </w:r>
      <w:r w:rsidRPr="003B2883">
        <w:tab/>
        <w:t>ProvidePositioningInfo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55B89AB" w14:textId="77777777" w:rsidR="00602AC0" w:rsidRPr="003B2883" w:rsidRDefault="00602AC0" w:rsidP="00602AC0">
      <w:pPr>
        <w:pStyle w:val="Heading5"/>
      </w:pPr>
      <w:bookmarkStart w:id="1348" w:name="_Toc25156250"/>
      <w:bookmarkStart w:id="1349" w:name="_Toc34124550"/>
      <w:bookmarkStart w:id="1350" w:name="_Toc43207664"/>
      <w:bookmarkStart w:id="1351" w:name="_Toc49857144"/>
      <w:bookmarkStart w:id="1352" w:name="_Toc56676979"/>
      <w:bookmarkStart w:id="1353" w:name="_Toc56691502"/>
      <w:bookmarkStart w:id="1354" w:name="_Toc56698766"/>
      <w:bookmarkStart w:id="1355" w:name="_Toc89034971"/>
      <w:bookmarkStart w:id="1356" w:name="_Toc89064769"/>
      <w:bookmarkStart w:id="1357" w:name="_Toc89180070"/>
      <w:bookmarkStart w:id="1358" w:name="_Toc97071749"/>
      <w:bookmarkStart w:id="1359" w:name="_Toc120051151"/>
      <w:bookmarkStart w:id="1360" w:name="_Toc199238132"/>
      <w:r w:rsidRPr="003B2883">
        <w:t>5.5.2.2.1</w:t>
      </w:r>
      <w:r w:rsidRPr="003B2883">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3BD263D" w14:textId="14035D53" w:rsidR="00602AC0" w:rsidRDefault="00602AC0" w:rsidP="00602AC0">
      <w:r w:rsidRPr="003B2883">
        <w:t>The ProvidePositioningInfo service operation is used in the following procedure:</w:t>
      </w:r>
    </w:p>
    <w:p w14:paraId="5A709FB7" w14:textId="4412D259"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2F66A0">
        <w:t>clause 6</w:t>
      </w:r>
      <w:r w:rsidR="003B23B6">
        <w:t>.10.2</w:t>
      </w:r>
      <w:r w:rsidRPr="003B2883">
        <w:t>)</w:t>
      </w:r>
    </w:p>
    <w:p w14:paraId="2DAC1A1B" w14:textId="55A59A09"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2F66A0">
        <w:t>clause 6</w:t>
      </w:r>
      <w:r w:rsidR="003B23B6">
        <w:t>.1</w:t>
      </w:r>
      <w:r w:rsidRPr="003B2883">
        <w:t>)</w:t>
      </w:r>
    </w:p>
    <w:p w14:paraId="3E72437E" w14:textId="360472F5"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2F66A0">
        <w:t>clause 6</w:t>
      </w:r>
      <w:r>
        <w:t>.3.1</w:t>
      </w:r>
      <w:r w:rsidRPr="003B2883">
        <w:t>)</w:t>
      </w:r>
    </w:p>
    <w:p w14:paraId="40940FC4" w14:textId="64E742D3"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1" w:name="_Hlk139043423"/>
      <w:r>
        <w:rPr>
          <w:lang w:eastAsia="zh-CN"/>
        </w:rPr>
        <w:t>rocedures of SL-MT-LR involving LMF</w:t>
      </w:r>
      <w:bookmarkEnd w:id="1361"/>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2" w:name="_Hlk139043375"/>
      <w:r>
        <w:rPr>
          <w:lang w:eastAsia="zh-CN"/>
        </w:rPr>
        <w:t>5GC-MT-LR Procedure using SL positioning</w:t>
      </w:r>
      <w:bookmarkEnd w:id="1362"/>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45pt;height:129.85pt" o:ole="">
            <v:imagedata r:id="rId78" o:title=""/>
          </v:shape>
          <o:OLEObject Type="Embed" ProgID="Visio.Drawing.15" ShapeID="_x0000_i1060" DrawAspect="Content" ObjectID="_1809857871"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lastRenderedPageBreak/>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3"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3"/>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390D19C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5F3E2688"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2F66A0">
        <w:t>clause 6</w:t>
      </w:r>
      <w:r>
        <w:t>.3.1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4" w:name="_Toc25156251"/>
      <w:bookmarkStart w:id="1365" w:name="_Toc34124551"/>
      <w:bookmarkStart w:id="1366" w:name="_Toc43207665"/>
      <w:bookmarkStart w:id="1367" w:name="_Toc49857145"/>
      <w:bookmarkStart w:id="1368" w:name="_Toc56676980"/>
      <w:bookmarkStart w:id="1369" w:name="_Toc56691503"/>
      <w:bookmarkStart w:id="1370" w:name="_Toc56698767"/>
      <w:bookmarkStart w:id="1371" w:name="_Toc89034972"/>
      <w:bookmarkStart w:id="1372" w:name="_Toc89064770"/>
      <w:bookmarkStart w:id="1373" w:name="_Toc89180071"/>
      <w:bookmarkStart w:id="1374" w:name="_Toc97071750"/>
      <w:bookmarkStart w:id="1375" w:name="_Toc120051152"/>
      <w:bookmarkStart w:id="1376" w:name="_Toc199238133"/>
      <w:r w:rsidRPr="003B2883">
        <w:t>5.5.2.3</w:t>
      </w:r>
      <w:r w:rsidRPr="003B2883">
        <w:tab/>
        <w:t>EventNotify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893E2FC" w14:textId="77777777" w:rsidR="00602AC0" w:rsidRPr="003B2883" w:rsidRDefault="00602AC0" w:rsidP="00602AC0">
      <w:pPr>
        <w:pStyle w:val="Heading5"/>
      </w:pPr>
      <w:bookmarkStart w:id="1377" w:name="_Toc25156252"/>
      <w:bookmarkStart w:id="1378" w:name="_Toc34124552"/>
      <w:bookmarkStart w:id="1379" w:name="_Toc43207666"/>
      <w:bookmarkStart w:id="1380" w:name="_Toc49857146"/>
      <w:bookmarkStart w:id="1381" w:name="_Toc56676981"/>
      <w:bookmarkStart w:id="1382" w:name="_Toc56691504"/>
      <w:bookmarkStart w:id="1383" w:name="_Toc56698768"/>
      <w:bookmarkStart w:id="1384" w:name="_Toc89034973"/>
      <w:bookmarkStart w:id="1385" w:name="_Toc89064771"/>
      <w:bookmarkStart w:id="1386" w:name="_Toc89180072"/>
      <w:bookmarkStart w:id="1387" w:name="_Toc97071751"/>
      <w:bookmarkStart w:id="1388" w:name="_Toc120051153"/>
      <w:bookmarkStart w:id="1389" w:name="_Toc199238134"/>
      <w:r w:rsidRPr="003B2883">
        <w:t>5.5.2.3.1</w:t>
      </w:r>
      <w:r w:rsidRPr="003B2883">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D31544" w14:textId="4088DAAE" w:rsidR="00C37BA8" w:rsidRPr="003B2883" w:rsidRDefault="00602AC0" w:rsidP="00602AC0">
      <w:r w:rsidRPr="003B2883">
        <w:t>The EventNotify service operation is used in the following procedure:</w:t>
      </w:r>
    </w:p>
    <w:p w14:paraId="5AF65DC7" w14:textId="5391A71E" w:rsidR="00602AC0" w:rsidRPr="003B2883" w:rsidRDefault="00602AC0" w:rsidP="00602AC0">
      <w:pPr>
        <w:pStyle w:val="B1"/>
      </w:pPr>
      <w:r w:rsidRPr="003B2883">
        <w:t>-</w:t>
      </w:r>
      <w:r w:rsidRPr="003B2883">
        <w:tab/>
        <w:t>5GC-NI-LR Procedure (</w:t>
      </w:r>
      <w:r w:rsidR="003B23B6">
        <w:t xml:space="preserve">see 3GPP TS 23.273 [42], </w:t>
      </w:r>
      <w:r w:rsidR="002F66A0">
        <w:t>clause 6</w:t>
      </w:r>
      <w:r w:rsidR="003B23B6">
        <w:t>.10.1</w:t>
      </w:r>
      <w:r w:rsidRPr="003B2883">
        <w:t>)</w:t>
      </w:r>
    </w:p>
    <w:p w14:paraId="38788372" w14:textId="74B0CF1F"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7616611C"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r w:rsidR="00391FA1">
        <w:t xml:space="preserve"> or</w:t>
      </w:r>
    </w:p>
    <w:p w14:paraId="202D79C2" w14:textId="77777777" w:rsidR="00602AC0" w:rsidRDefault="00602AC0" w:rsidP="00602AC0">
      <w:pPr>
        <w:pStyle w:val="B1"/>
      </w:pPr>
      <w:r w:rsidRPr="003B2883">
        <w:lastRenderedPageBreak/>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85pt;height:110.15pt" o:ole="">
            <v:imagedata r:id="rId80" o:title=""/>
          </v:shape>
          <o:OLEObject Type="Embed" ProgID="Visio.Drawing.15" ShapeID="_x0000_i1061" DrawAspect="Content" ObjectID="_1809857872"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0" w:name="_Toc25156253"/>
      <w:bookmarkStart w:id="1391" w:name="_Toc34124553"/>
      <w:bookmarkStart w:id="1392" w:name="_Toc43207667"/>
      <w:bookmarkStart w:id="1393" w:name="_Toc49857147"/>
      <w:bookmarkStart w:id="1394" w:name="_Toc56676982"/>
      <w:bookmarkStart w:id="1395" w:name="_Toc56691505"/>
      <w:bookmarkStart w:id="1396" w:name="_Toc56698769"/>
      <w:bookmarkStart w:id="1397" w:name="_Toc89034974"/>
      <w:bookmarkStart w:id="1398" w:name="_Toc89064772"/>
      <w:bookmarkStart w:id="1399" w:name="_Toc89180073"/>
      <w:bookmarkStart w:id="1400" w:name="_Toc97071752"/>
      <w:bookmarkStart w:id="1401" w:name="_Toc120051154"/>
      <w:bookmarkStart w:id="1402" w:name="_Toc199238135"/>
      <w:r w:rsidRPr="003B2883">
        <w:t>5.5.2.4</w:t>
      </w:r>
      <w:r w:rsidRPr="003B2883">
        <w:tab/>
        <w:t>ProvideLocationInfo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2909156" w14:textId="77777777" w:rsidR="00602AC0" w:rsidRPr="003B2883" w:rsidRDefault="00602AC0" w:rsidP="00602AC0">
      <w:pPr>
        <w:pStyle w:val="Heading5"/>
      </w:pPr>
      <w:bookmarkStart w:id="1403" w:name="_Toc25156254"/>
      <w:bookmarkStart w:id="1404" w:name="_Toc34124554"/>
      <w:bookmarkStart w:id="1405" w:name="_Toc43207668"/>
      <w:bookmarkStart w:id="1406" w:name="_Toc49857148"/>
      <w:bookmarkStart w:id="1407" w:name="_Toc56676983"/>
      <w:bookmarkStart w:id="1408" w:name="_Toc56691506"/>
      <w:bookmarkStart w:id="1409" w:name="_Toc56698770"/>
      <w:bookmarkStart w:id="1410" w:name="_Toc89034975"/>
      <w:bookmarkStart w:id="1411" w:name="_Toc89064773"/>
      <w:bookmarkStart w:id="1412" w:name="_Toc89180074"/>
      <w:bookmarkStart w:id="1413" w:name="_Toc97071753"/>
      <w:bookmarkStart w:id="1414" w:name="_Toc120051155"/>
      <w:bookmarkStart w:id="1415" w:name="_Toc199238136"/>
      <w:r w:rsidRPr="003B2883">
        <w:t>5.5.2.4.1</w:t>
      </w:r>
      <w:r w:rsidRPr="003B2883">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6" w:name="_PERM_MCCTEMPBM_CRPT03410048___5"/>
    </w:p>
    <w:bookmarkEnd w:id="141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pt;height:105pt" o:ole="">
            <v:imagedata r:id="rId82" o:title=""/>
          </v:shape>
          <o:OLEObject Type="Embed" ProgID="Visio.Drawing.15" ShapeID="_x0000_i1062" DrawAspect="Content" ObjectID="_1809857873"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lastRenderedPageBreak/>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8" w:name="_PERM_MCCTEMPBM_CRPT03410050___3"/>
      <w:bookmarkEnd w:id="141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9" w:name="_Toc25156255"/>
      <w:bookmarkStart w:id="1420" w:name="_Toc34124555"/>
      <w:bookmarkStart w:id="1421" w:name="_Toc43207669"/>
      <w:bookmarkStart w:id="1422" w:name="_Toc49857149"/>
      <w:bookmarkStart w:id="1423" w:name="_Toc56676984"/>
      <w:bookmarkStart w:id="1424" w:name="_Toc56691507"/>
      <w:bookmarkStart w:id="1425" w:name="_Toc56698771"/>
      <w:bookmarkStart w:id="1426" w:name="_Toc89034976"/>
      <w:bookmarkStart w:id="1427" w:name="_Toc89064774"/>
      <w:bookmarkStart w:id="1428" w:name="_Toc89180075"/>
      <w:bookmarkStart w:id="1429" w:name="_Toc97071754"/>
      <w:bookmarkStart w:id="1430" w:name="_Toc120051156"/>
      <w:bookmarkStart w:id="1431" w:name="_Toc199238137"/>
      <w:r>
        <w:t>5.5.2.5</w:t>
      </w:r>
      <w:r w:rsidRPr="00F85918">
        <w:tab/>
      </w:r>
      <w:r>
        <w:rPr>
          <w:rFonts w:hint="eastAsia"/>
          <w:lang w:eastAsia="zh-CN"/>
        </w:rPr>
        <w:t>CancelLocation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312A079" w14:textId="77777777" w:rsidR="00602AC0" w:rsidRDefault="00602AC0" w:rsidP="00602AC0">
      <w:pPr>
        <w:pStyle w:val="Heading5"/>
        <w:rPr>
          <w:lang w:eastAsia="zh-CN"/>
        </w:rPr>
      </w:pPr>
      <w:bookmarkStart w:id="1432" w:name="_Toc18853041"/>
      <w:bookmarkStart w:id="1433" w:name="_Toc25156256"/>
      <w:bookmarkStart w:id="1434" w:name="_Toc34124556"/>
      <w:bookmarkStart w:id="1435" w:name="_Toc43207670"/>
      <w:bookmarkStart w:id="1436" w:name="_Toc49857150"/>
      <w:bookmarkStart w:id="1437" w:name="_Toc56676985"/>
      <w:bookmarkStart w:id="1438" w:name="_Toc56691508"/>
      <w:bookmarkStart w:id="1439" w:name="_Toc56698772"/>
      <w:bookmarkStart w:id="1440" w:name="_Toc89034977"/>
      <w:bookmarkStart w:id="1441" w:name="_Toc89064775"/>
      <w:bookmarkStart w:id="1442" w:name="_Toc89180076"/>
      <w:bookmarkStart w:id="1443" w:name="_Toc97071755"/>
      <w:bookmarkStart w:id="1444" w:name="_Toc120051157"/>
      <w:bookmarkStart w:id="1445" w:name="_Toc199238138"/>
      <w:r>
        <w:t>5.5.2.5</w:t>
      </w:r>
      <w:r w:rsidRPr="00F85918">
        <w:t>.1</w:t>
      </w:r>
      <w:r w:rsidRPr="00F85918">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pt;height:105pt" o:ole="">
            <v:imagedata r:id="rId84" o:title=""/>
          </v:shape>
          <o:OLEObject Type="Embed" ProgID="Visio.Drawing.15" ShapeID="_x0000_i1063" DrawAspect="Content" ObjectID="_1809857874"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6" w:name="_Toc81297804"/>
      <w:bookmarkStart w:id="1447" w:name="_Toc89034978"/>
      <w:bookmarkStart w:id="1448" w:name="_Toc89064776"/>
      <w:bookmarkStart w:id="1449" w:name="_Toc89180077"/>
      <w:bookmarkStart w:id="1450" w:name="_Toc97071756"/>
      <w:bookmarkStart w:id="1451" w:name="_Toc120051158"/>
      <w:bookmarkStart w:id="1452" w:name="_Toc199238139"/>
      <w:r w:rsidRPr="003B2883">
        <w:lastRenderedPageBreak/>
        <w:t>5.</w:t>
      </w:r>
      <w:r>
        <w:t>6</w:t>
      </w:r>
      <w:r w:rsidRPr="003B2883">
        <w:tab/>
        <w:t>Namf_</w:t>
      </w:r>
      <w:r>
        <w:t>MBSBroadcast</w:t>
      </w:r>
      <w:r w:rsidRPr="003B2883">
        <w:t xml:space="preserve"> Service</w:t>
      </w:r>
      <w:bookmarkEnd w:id="1446"/>
      <w:bookmarkEnd w:id="1447"/>
      <w:bookmarkEnd w:id="1448"/>
      <w:bookmarkEnd w:id="1449"/>
      <w:bookmarkEnd w:id="1450"/>
      <w:bookmarkEnd w:id="1451"/>
      <w:bookmarkEnd w:id="1452"/>
    </w:p>
    <w:p w14:paraId="3D8903BD" w14:textId="6A45852A" w:rsidR="00DA1CCA" w:rsidRPr="003B2883" w:rsidRDefault="00DA1CCA" w:rsidP="00DA1CCA">
      <w:pPr>
        <w:pStyle w:val="Heading3"/>
      </w:pPr>
      <w:bookmarkStart w:id="1453" w:name="_Toc81297805"/>
      <w:bookmarkStart w:id="1454" w:name="_Toc89034979"/>
      <w:bookmarkStart w:id="1455" w:name="_Toc89064777"/>
      <w:bookmarkStart w:id="1456" w:name="_Toc89180078"/>
      <w:bookmarkStart w:id="1457" w:name="_Toc97071757"/>
      <w:bookmarkStart w:id="1458" w:name="_Toc120051159"/>
      <w:bookmarkStart w:id="1459" w:name="_Toc199238140"/>
      <w:r w:rsidRPr="003B2883">
        <w:t>5.</w:t>
      </w:r>
      <w:r>
        <w:t>6</w:t>
      </w:r>
      <w:r w:rsidRPr="003B2883">
        <w:t>.1</w:t>
      </w:r>
      <w:r w:rsidRPr="003B2883">
        <w:tab/>
        <w:t>Service Description</w:t>
      </w:r>
      <w:bookmarkEnd w:id="1453"/>
      <w:bookmarkEnd w:id="1454"/>
      <w:bookmarkEnd w:id="1455"/>
      <w:bookmarkEnd w:id="1456"/>
      <w:bookmarkEnd w:id="1457"/>
      <w:bookmarkEnd w:id="1458"/>
      <w:bookmarkEnd w:id="145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0" w:name="_Toc81297806"/>
      <w:bookmarkStart w:id="1461" w:name="_Toc89034980"/>
      <w:bookmarkStart w:id="1462" w:name="_Toc89064778"/>
      <w:bookmarkStart w:id="1463" w:name="_Toc89180079"/>
    </w:p>
    <w:p w14:paraId="47597A59" w14:textId="3CBA84E9" w:rsidR="00DA1CCA" w:rsidRPr="003B2883" w:rsidRDefault="00DA1CCA" w:rsidP="00DA1CCA">
      <w:pPr>
        <w:pStyle w:val="Heading3"/>
      </w:pPr>
      <w:bookmarkStart w:id="1464" w:name="_Toc97071758"/>
      <w:bookmarkStart w:id="1465" w:name="_Toc120051160"/>
      <w:bookmarkStart w:id="1466" w:name="_Toc199238141"/>
      <w:r w:rsidRPr="003B2883">
        <w:t>5.</w:t>
      </w:r>
      <w:r>
        <w:t>6</w:t>
      </w:r>
      <w:r w:rsidRPr="003B2883">
        <w:t>.2</w:t>
      </w:r>
      <w:r w:rsidRPr="003B2883">
        <w:tab/>
        <w:t>Service Operations</w:t>
      </w:r>
      <w:bookmarkEnd w:id="1460"/>
      <w:bookmarkEnd w:id="1461"/>
      <w:bookmarkEnd w:id="1462"/>
      <w:bookmarkEnd w:id="1463"/>
      <w:bookmarkEnd w:id="1464"/>
      <w:bookmarkEnd w:id="1465"/>
      <w:bookmarkEnd w:id="1466"/>
    </w:p>
    <w:p w14:paraId="4EB78A1D" w14:textId="54E09696" w:rsidR="00DA1CCA" w:rsidRPr="003B2883" w:rsidRDefault="00DA1CCA" w:rsidP="00DA1CCA">
      <w:pPr>
        <w:pStyle w:val="Heading4"/>
      </w:pPr>
      <w:bookmarkStart w:id="1467" w:name="_Toc81297807"/>
      <w:bookmarkStart w:id="1468" w:name="_Toc89034981"/>
      <w:bookmarkStart w:id="1469" w:name="_Toc89064779"/>
      <w:bookmarkStart w:id="1470" w:name="_Toc89180080"/>
      <w:bookmarkStart w:id="1471" w:name="_Toc97071759"/>
      <w:bookmarkStart w:id="1472" w:name="_Toc120051161"/>
      <w:bookmarkStart w:id="1473" w:name="_Toc199238142"/>
      <w:r w:rsidRPr="003B2883">
        <w:t>5.</w:t>
      </w:r>
      <w:r>
        <w:t>6</w:t>
      </w:r>
      <w:r w:rsidRPr="003B2883">
        <w:t>.2.1</w:t>
      </w:r>
      <w:r w:rsidRPr="003B2883">
        <w:tab/>
        <w:t>Introduction</w:t>
      </w:r>
      <w:bookmarkEnd w:id="1467"/>
      <w:bookmarkEnd w:id="1468"/>
      <w:bookmarkEnd w:id="1469"/>
      <w:bookmarkEnd w:id="1470"/>
      <w:bookmarkEnd w:id="1471"/>
      <w:bookmarkEnd w:id="1472"/>
      <w:bookmarkEnd w:id="1473"/>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4" w:name="_Toc89034982"/>
      <w:bookmarkStart w:id="1475" w:name="_Toc89064780"/>
      <w:bookmarkStart w:id="1476" w:name="_Toc89180081"/>
      <w:bookmarkStart w:id="1477" w:name="_Toc97071760"/>
      <w:bookmarkStart w:id="1478" w:name="_Toc120051162"/>
      <w:bookmarkStart w:id="1479" w:name="_Toc199238143"/>
      <w:r w:rsidRPr="003B2883">
        <w:t>5.</w:t>
      </w:r>
      <w:r>
        <w:t>6</w:t>
      </w:r>
      <w:r w:rsidRPr="003B2883">
        <w:t>.2.</w:t>
      </w:r>
      <w:r>
        <w:t>2</w:t>
      </w:r>
      <w:r w:rsidRPr="003B2883">
        <w:tab/>
      </w:r>
      <w:r>
        <w:t>ContextCreate</w:t>
      </w:r>
      <w:bookmarkEnd w:id="1474"/>
      <w:bookmarkEnd w:id="1475"/>
      <w:bookmarkEnd w:id="1476"/>
      <w:bookmarkEnd w:id="1477"/>
      <w:bookmarkEnd w:id="1478"/>
      <w:bookmarkEnd w:id="147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56846D7" w:rsidR="00DA1CCA" w:rsidRDefault="00DA1CCA" w:rsidP="00DA1CCA">
      <w:pPr>
        <w:pStyle w:val="B1"/>
      </w:pPr>
      <w:r>
        <w:t>-</w:t>
      </w:r>
      <w:r>
        <w:tab/>
        <w:t xml:space="preserve">MBS Session Start for Broadcast (see </w:t>
      </w:r>
      <w:r w:rsidR="002F66A0">
        <w:t>clause 7</w:t>
      </w:r>
      <w:r>
        <w:t>.3.1 of 3GPP TS 23.247 [55]);</w:t>
      </w:r>
    </w:p>
    <w:p w14:paraId="28F47A05" w14:textId="09388550" w:rsidR="00D30B6C" w:rsidRDefault="00D30B6C" w:rsidP="00DA1CCA">
      <w:pPr>
        <w:pStyle w:val="B1"/>
      </w:pPr>
      <w:r>
        <w:t>-</w:t>
      </w:r>
      <w:r>
        <w:tab/>
        <w:t xml:space="preserve">MBS Session Update for Broadcast (see </w:t>
      </w:r>
      <w:r w:rsidR="002F66A0">
        <w:t>clause 7</w:t>
      </w:r>
      <w:r>
        <w:t>.3.3 of 3GPP TS 23.247 [55]);</w:t>
      </w:r>
    </w:p>
    <w:p w14:paraId="0BDDEF56" w14:textId="47164C5B" w:rsidR="00DA1CCA" w:rsidRPr="003B2883" w:rsidRDefault="00DA1CCA" w:rsidP="00DA1CCA">
      <w:pPr>
        <w:pStyle w:val="B1"/>
      </w:pPr>
      <w:r>
        <w:t>-</w:t>
      </w:r>
      <w:r>
        <w:tab/>
        <w:t xml:space="preserve">Support for Local Broadcast Service (see </w:t>
      </w:r>
      <w:r w:rsidR="002F66A0">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6" o:title=""/>
          </v:shape>
          <o:OLEObject Type="Embed" ProgID="Visio.Drawing.15" ShapeID="_x0000_i1064" DrawAspect="Content" ObjectID="_1809857875"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lastRenderedPageBreak/>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80"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1" w:name="_Toc89034983"/>
      <w:bookmarkStart w:id="1482" w:name="_Toc89064781"/>
      <w:bookmarkStart w:id="1483" w:name="_Toc89180082"/>
      <w:bookmarkStart w:id="1484" w:name="_Toc97071761"/>
      <w:bookmarkStart w:id="1485" w:name="_Toc120051163"/>
      <w:bookmarkStart w:id="1486" w:name="_Toc199238144"/>
      <w:r w:rsidRPr="003B2883">
        <w:t>5.</w:t>
      </w:r>
      <w:r>
        <w:t>6</w:t>
      </w:r>
      <w:r w:rsidRPr="003B2883">
        <w:t>.2.</w:t>
      </w:r>
      <w:r>
        <w:t>3</w:t>
      </w:r>
      <w:r w:rsidRPr="003B2883">
        <w:tab/>
      </w:r>
      <w:r>
        <w:t>ContextUpdate</w:t>
      </w:r>
      <w:bookmarkEnd w:id="1481"/>
      <w:bookmarkEnd w:id="1482"/>
      <w:bookmarkEnd w:id="1483"/>
      <w:bookmarkEnd w:id="1484"/>
      <w:bookmarkEnd w:id="1485"/>
      <w:bookmarkEnd w:id="148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2E7EBB1E" w:rsidR="002B480E" w:rsidRDefault="002B480E" w:rsidP="002B480E">
      <w:pPr>
        <w:pStyle w:val="B1"/>
      </w:pPr>
      <w:r>
        <w:t>-</w:t>
      </w:r>
      <w:r>
        <w:tab/>
        <w:t xml:space="preserve">MBS Session Update for Broadcast (see </w:t>
      </w:r>
      <w:r w:rsidR="002F66A0">
        <w:t>clause 7</w:t>
      </w:r>
      <w:r>
        <w:t>.3.3 of 3GPP TS 23.247 [55]).</w:t>
      </w:r>
    </w:p>
    <w:p w14:paraId="3B4F9271" w14:textId="04008FD1"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197AE8FE" w14:textId="3F9FD287" w:rsidR="005001B5" w:rsidRDefault="005001B5" w:rsidP="005001B5">
      <w:pPr>
        <w:pStyle w:val="B1"/>
      </w:pPr>
      <w:r>
        <w:lastRenderedPageBreak/>
        <w:t>-</w:t>
      </w:r>
      <w:r>
        <w:tab/>
        <w:t xml:space="preserve">Selecting an alternative AMF for a Broadcast MBS Session at AMF failure (see </w:t>
      </w:r>
      <w:r w:rsidR="002F66A0">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8" o:title=""/>
          </v:shape>
          <o:OLEObject Type="Embed" ProgID="Visio.Drawing.15" ShapeID="_x0000_i1065" DrawAspect="Content" ObjectID="_1809857876"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3C074F0"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.2.3 of 3GPP TS 23.527 [33].</w:t>
      </w:r>
    </w:p>
    <w:p w14:paraId="26DE42F4" w14:textId="2B0E6467"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 xml:space="preserve">in 3GPP TS 38.413 [12]) needs to be transferred to the MB-SMF, the AMF shall transfer </w:t>
      </w:r>
      <w:r>
        <w:lastRenderedPageBreak/>
        <w:t>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8" w:name="_Toc89034984"/>
      <w:bookmarkStart w:id="1489" w:name="_Toc89064782"/>
      <w:bookmarkStart w:id="1490" w:name="_Toc89180083"/>
      <w:bookmarkStart w:id="1491" w:name="_Toc97071762"/>
      <w:bookmarkStart w:id="1492" w:name="_Toc120051164"/>
      <w:bookmarkStart w:id="1493" w:name="_Toc199238145"/>
      <w:r w:rsidRPr="003B2883">
        <w:t>5.</w:t>
      </w:r>
      <w:r>
        <w:t>6</w:t>
      </w:r>
      <w:r w:rsidRPr="003B2883">
        <w:t>.2.</w:t>
      </w:r>
      <w:r>
        <w:t>4</w:t>
      </w:r>
      <w:r w:rsidRPr="003B2883">
        <w:tab/>
      </w:r>
      <w:r>
        <w:t>ContextRelease</w:t>
      </w:r>
      <w:bookmarkEnd w:id="1488"/>
      <w:bookmarkEnd w:id="1489"/>
      <w:bookmarkEnd w:id="1490"/>
      <w:bookmarkEnd w:id="1491"/>
      <w:bookmarkEnd w:id="1492"/>
      <w:bookmarkEnd w:id="1493"/>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6C8AB836" w:rsidR="00CF1DB1" w:rsidRDefault="00CF1DB1" w:rsidP="00CF1DB1">
      <w:pPr>
        <w:pStyle w:val="B1"/>
      </w:pPr>
      <w:r>
        <w:t>-</w:t>
      </w:r>
      <w:r>
        <w:tab/>
        <w:t xml:space="preserve">MBS Session Release for Broadcast (see </w:t>
      </w:r>
      <w:r w:rsidR="002F66A0">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90" o:title=""/>
          </v:shape>
          <o:OLEObject Type="Embed" ProgID="Visio.Drawing.15" ShapeID="_x0000_i1066" DrawAspect="Content" ObjectID="_1809857877"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4" w:name="_Toc89034985"/>
      <w:bookmarkStart w:id="1495" w:name="_Toc89064783"/>
      <w:bookmarkStart w:id="1496" w:name="_Toc89180084"/>
      <w:bookmarkStart w:id="1497" w:name="_Toc97071763"/>
      <w:bookmarkStart w:id="1498" w:name="_Toc120051165"/>
      <w:bookmarkStart w:id="1499" w:name="_Toc199238146"/>
      <w:r w:rsidRPr="003B2883">
        <w:lastRenderedPageBreak/>
        <w:t>5.</w:t>
      </w:r>
      <w:r>
        <w:t>6</w:t>
      </w:r>
      <w:r w:rsidRPr="003B2883">
        <w:t>.2.</w:t>
      </w:r>
      <w:r>
        <w:t>5</w:t>
      </w:r>
      <w:r w:rsidRPr="003B2883">
        <w:tab/>
      </w:r>
      <w:r>
        <w:t>ContextStatusNotify</w:t>
      </w:r>
      <w:bookmarkEnd w:id="1494"/>
      <w:bookmarkEnd w:id="1495"/>
      <w:bookmarkEnd w:id="1496"/>
      <w:bookmarkEnd w:id="1497"/>
      <w:bookmarkEnd w:id="1498"/>
      <w:bookmarkEnd w:id="149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7D6AE1C7" w:rsidR="000A6428" w:rsidRDefault="000A6428" w:rsidP="000A6428">
      <w:pPr>
        <w:pStyle w:val="B1"/>
      </w:pPr>
      <w:r>
        <w:t>-</w:t>
      </w:r>
      <w:r>
        <w:tab/>
        <w:t xml:space="preserve">MBS Session Start for Broadcast (see </w:t>
      </w:r>
      <w:r w:rsidR="002F66A0">
        <w:t>clause 7</w:t>
      </w:r>
      <w:r>
        <w:t>.3.1 of 3GPP TS 23.247 [55]);</w:t>
      </w:r>
    </w:p>
    <w:p w14:paraId="69AA3501" w14:textId="2487BAD9" w:rsidR="000A6428" w:rsidRDefault="000A6428" w:rsidP="000A6428">
      <w:pPr>
        <w:pStyle w:val="B1"/>
      </w:pPr>
      <w:r>
        <w:t>-</w:t>
      </w:r>
      <w:r>
        <w:tab/>
        <w:t xml:space="preserve">MBS Session Update for Broadcast (see </w:t>
      </w:r>
      <w:r w:rsidR="002F66A0">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0649F5AB"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4353DCF3" w14:textId="1A775DB9"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pt;height:2in" o:ole="">
            <v:imagedata r:id="rId92" o:title=""/>
          </v:shape>
          <o:OLEObject Type="Embed" ProgID="Visio.Drawing.15" ShapeID="_x0000_i1067" DrawAspect="Content" ObjectID="_1809857878"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lastRenderedPageBreak/>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2EB8C43"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.3.2.3 of 3GPP TS 23.527 [33]; or</w:t>
      </w:r>
    </w:p>
    <w:p w14:paraId="42881816" w14:textId="77FFEAC9"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92D3A8A" w:rsidR="005001B5" w:rsidRDefault="005001B5" w:rsidP="005001B5">
      <w:pPr>
        <w:pStyle w:val="B2"/>
      </w:pPr>
      <w:r>
        <w:t>-</w:t>
      </w:r>
      <w:r>
        <w:tab/>
        <w:t xml:space="preserve">a NG-RAN failure event, e.g. the NG-RAN failure with or without restart, as specified in </w:t>
      </w:r>
      <w:r w:rsidR="002F66A0">
        <w:t>clause 8</w:t>
      </w:r>
      <w:r>
        <w:t>.</w:t>
      </w:r>
      <w:r w:rsidR="000A34B2">
        <w:t>3</w:t>
      </w:r>
      <w:r>
        <w:t>.2.3 of 3GPP TS 23.527 [33]);</w:t>
      </w:r>
    </w:p>
    <w:p w14:paraId="639B0A1E" w14:textId="799FA7F3"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0" w:name="_Toc89034986"/>
      <w:bookmarkStart w:id="1501" w:name="_Toc89064784"/>
      <w:bookmarkStart w:id="1502" w:name="_Toc89180085"/>
      <w:bookmarkStart w:id="1503" w:name="_Toc97071764"/>
      <w:bookmarkStart w:id="1504" w:name="_Toc120051166"/>
      <w:bookmarkStart w:id="1505" w:name="_Toc199238147"/>
      <w:r w:rsidRPr="003B2883">
        <w:t>5.</w:t>
      </w:r>
      <w:r>
        <w:t>7</w:t>
      </w:r>
      <w:r w:rsidRPr="003B2883">
        <w:tab/>
        <w:t>Namf_</w:t>
      </w:r>
      <w:r>
        <w:t>MBS</w:t>
      </w:r>
      <w:r w:rsidRPr="003B2883">
        <w:t>Communication Service</w:t>
      </w:r>
      <w:bookmarkEnd w:id="1500"/>
      <w:bookmarkEnd w:id="1501"/>
      <w:bookmarkEnd w:id="1502"/>
      <w:bookmarkEnd w:id="1503"/>
      <w:bookmarkEnd w:id="1504"/>
      <w:bookmarkEnd w:id="1505"/>
    </w:p>
    <w:p w14:paraId="11660337" w14:textId="4FC75286" w:rsidR="00150A32" w:rsidRPr="003B2883" w:rsidRDefault="00150A32" w:rsidP="00150A32">
      <w:pPr>
        <w:pStyle w:val="Heading3"/>
      </w:pPr>
      <w:bookmarkStart w:id="1506" w:name="_Toc89034987"/>
      <w:bookmarkStart w:id="1507" w:name="_Toc89064785"/>
      <w:bookmarkStart w:id="1508" w:name="_Toc89180086"/>
      <w:bookmarkStart w:id="1509" w:name="_Toc97071765"/>
      <w:bookmarkStart w:id="1510" w:name="_Toc120051167"/>
      <w:bookmarkStart w:id="1511" w:name="_Toc199238148"/>
      <w:r w:rsidRPr="003B2883">
        <w:t>5.</w:t>
      </w:r>
      <w:r>
        <w:t>7</w:t>
      </w:r>
      <w:r w:rsidRPr="003B2883">
        <w:t>.1</w:t>
      </w:r>
      <w:r w:rsidRPr="003B2883">
        <w:tab/>
        <w:t>Service Description</w:t>
      </w:r>
      <w:bookmarkEnd w:id="1506"/>
      <w:bookmarkEnd w:id="1507"/>
      <w:bookmarkEnd w:id="1508"/>
      <w:bookmarkEnd w:id="1509"/>
      <w:bookmarkEnd w:id="1510"/>
      <w:bookmarkEnd w:id="151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2" w:name="_Toc89034988"/>
      <w:bookmarkStart w:id="1513" w:name="_Toc89064786"/>
      <w:bookmarkStart w:id="1514" w:name="_Toc89180087"/>
      <w:bookmarkStart w:id="1515" w:name="_Toc97071766"/>
      <w:bookmarkStart w:id="1516" w:name="_Toc120051168"/>
      <w:bookmarkStart w:id="1517" w:name="_Toc199238149"/>
      <w:r w:rsidRPr="003B2883">
        <w:t>5.</w:t>
      </w:r>
      <w:r>
        <w:t>7</w:t>
      </w:r>
      <w:r w:rsidRPr="003B2883">
        <w:t>.2</w:t>
      </w:r>
      <w:r w:rsidRPr="003B2883">
        <w:tab/>
        <w:t>Service Operations</w:t>
      </w:r>
      <w:bookmarkEnd w:id="1512"/>
      <w:bookmarkEnd w:id="1513"/>
      <w:bookmarkEnd w:id="1514"/>
      <w:bookmarkEnd w:id="1515"/>
      <w:bookmarkEnd w:id="1516"/>
      <w:bookmarkEnd w:id="1517"/>
    </w:p>
    <w:p w14:paraId="7DEBB2F9" w14:textId="6010887D" w:rsidR="00150A32" w:rsidRPr="003B2883" w:rsidRDefault="00150A32" w:rsidP="00150A32">
      <w:pPr>
        <w:pStyle w:val="Heading4"/>
      </w:pPr>
      <w:bookmarkStart w:id="1518" w:name="_Toc89034989"/>
      <w:bookmarkStart w:id="1519" w:name="_Toc89064787"/>
      <w:bookmarkStart w:id="1520" w:name="_Toc89180088"/>
      <w:bookmarkStart w:id="1521" w:name="_Toc97071767"/>
      <w:bookmarkStart w:id="1522" w:name="_Toc120051169"/>
      <w:bookmarkStart w:id="1523" w:name="_Toc199238150"/>
      <w:r w:rsidRPr="003B2883">
        <w:t>5.</w:t>
      </w:r>
      <w:r>
        <w:t>7.2</w:t>
      </w:r>
      <w:r w:rsidRPr="003B2883">
        <w:t>.1</w:t>
      </w:r>
      <w:r w:rsidRPr="003B2883">
        <w:tab/>
        <w:t>Introduction</w:t>
      </w:r>
      <w:bookmarkEnd w:id="1518"/>
      <w:bookmarkEnd w:id="1519"/>
      <w:bookmarkEnd w:id="1520"/>
      <w:bookmarkEnd w:id="1521"/>
      <w:bookmarkEnd w:id="1522"/>
      <w:bookmarkEnd w:id="152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lastRenderedPageBreak/>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4" w:name="_Toc89034990"/>
      <w:bookmarkStart w:id="1525" w:name="_Toc89064788"/>
      <w:bookmarkStart w:id="1526" w:name="_Toc89180089"/>
      <w:bookmarkStart w:id="1527" w:name="_Toc97071768"/>
      <w:bookmarkStart w:id="1528" w:name="_Toc120051170"/>
      <w:bookmarkStart w:id="1529" w:name="_Toc199238151"/>
      <w:r w:rsidRPr="003B2883">
        <w:t>5.</w:t>
      </w:r>
      <w:r>
        <w:t>7.2</w:t>
      </w:r>
      <w:r w:rsidRPr="003B2883">
        <w:t>.</w:t>
      </w:r>
      <w:r>
        <w:t>2</w:t>
      </w:r>
      <w:r w:rsidRPr="003B2883">
        <w:tab/>
      </w:r>
      <w:bookmarkStart w:id="1530" w:name="_Toc89034991"/>
      <w:bookmarkStart w:id="1531" w:name="_Toc89064789"/>
      <w:bookmarkStart w:id="1532" w:name="_Toc89180090"/>
      <w:bookmarkEnd w:id="1524"/>
      <w:bookmarkEnd w:id="1525"/>
      <w:bookmarkEnd w:id="1526"/>
      <w:r w:rsidRPr="003B2883">
        <w:t>N2MessageTransfer</w:t>
      </w:r>
      <w:bookmarkEnd w:id="1527"/>
      <w:bookmarkEnd w:id="1528"/>
      <w:bookmarkEnd w:id="1529"/>
      <w:bookmarkEnd w:id="1530"/>
      <w:bookmarkEnd w:id="1531"/>
      <w:bookmarkEnd w:id="153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CFF0373"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of 3GPP TS </w:t>
      </w:r>
      <w:r w:rsidRPr="003B2883">
        <w:t>23.</w:t>
      </w:r>
      <w:r>
        <w:t>247 </w:t>
      </w:r>
      <w:r w:rsidRPr="003B2883">
        <w:t>[</w:t>
      </w:r>
      <w:r>
        <w:t>55</w:t>
      </w:r>
      <w:r w:rsidRPr="003B2883">
        <w:t>]);</w:t>
      </w:r>
    </w:p>
    <w:p w14:paraId="34BC4249" w14:textId="47CCCE1F"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08EA3035"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5.85pt;height:108pt" o:ole="">
            <v:imagedata r:id="rId94" o:title=""/>
          </v:shape>
          <o:OLEObject Type="Embed" ProgID="Visio.Drawing.11" ShapeID="_x0000_i1068" DrawAspect="Content" ObjectID="_1809857879"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162B2EE0" w14:textId="77777777" w:rsidR="00E376A2" w:rsidRDefault="00E376A2" w:rsidP="00E376A2">
      <w:pPr>
        <w:pStyle w:val="B2"/>
      </w:pPr>
      <w:r>
        <w:t>-</w:t>
      </w:r>
      <w:r>
        <w:tab/>
        <w:t>if the NF service consumer and the AMF support the RAN-ID-LIST feature (see clause 6.6.8):</w:t>
      </w:r>
    </w:p>
    <w:p w14:paraId="6FE90844" w14:textId="3F8C4CBC" w:rsidR="00E376A2" w:rsidRDefault="00E376A2" w:rsidP="00587435">
      <w:pPr>
        <w:pStyle w:val="B3"/>
      </w:pPr>
      <w:r>
        <w:t>-</w:t>
      </w:r>
      <w:r>
        <w:tab/>
        <w:t xml:space="preserve">the list of NG RAN node IDs towards which the MBS related N2 message is requested to be distributed; </w:t>
      </w:r>
    </w:p>
    <w:p w14:paraId="04BED277" w14:textId="69C71291" w:rsidR="008E2650" w:rsidRDefault="0055280B" w:rsidP="00587435">
      <w:pPr>
        <w:pStyle w:val="B3"/>
      </w:pPr>
      <w:r>
        <w:t>-</w:t>
      </w:r>
      <w:r>
        <w:tab/>
      </w:r>
      <w:r w:rsidR="008E2650">
        <w:t>a notification URI where to be notified about any failure of the MBS related N2 procedure for an NG RAN node in this list; and</w:t>
      </w:r>
    </w:p>
    <w:p w14:paraId="68D21304" w14:textId="02AA69C3" w:rsidR="00A45EE6" w:rsidRDefault="008E2650" w:rsidP="00587435">
      <w:pPr>
        <w:pStyle w:val="B3"/>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 xml:space="preserve">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w:t>
      </w:r>
      <w:r>
        <w:lastRenderedPageBreak/>
        <w:t>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3" w:name="_Toc199238152"/>
      <w:r w:rsidRPr="003B2883">
        <w:t>5.</w:t>
      </w:r>
      <w:r>
        <w:t>7</w:t>
      </w:r>
      <w:r w:rsidRPr="003B2883">
        <w:t>.2.</w:t>
      </w:r>
      <w:r>
        <w:t>3</w:t>
      </w:r>
      <w:r w:rsidRPr="003B2883">
        <w:tab/>
      </w:r>
      <w:r>
        <w:t>Notify</w:t>
      </w:r>
      <w:bookmarkEnd w:id="1533"/>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pt;height:2in" o:ole="">
            <v:imagedata r:id="rId96" o:title=""/>
          </v:shape>
          <o:OLEObject Type="Embed" ProgID="Visio.Drawing.15" ShapeID="_x0000_i1069" DrawAspect="Content" ObjectID="_1809857880"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4" w:name="_Toc25156257"/>
      <w:bookmarkStart w:id="1535" w:name="_Toc34124557"/>
      <w:bookmarkStart w:id="1536" w:name="_Toc43207671"/>
      <w:bookmarkStart w:id="1537" w:name="_Toc49857151"/>
      <w:bookmarkStart w:id="1538" w:name="_Toc56676986"/>
      <w:bookmarkStart w:id="1539" w:name="_Toc56691509"/>
      <w:bookmarkStart w:id="1540" w:name="_Toc56698773"/>
      <w:bookmarkStart w:id="1541" w:name="_Toc89034993"/>
      <w:bookmarkStart w:id="1542" w:name="_Toc89064791"/>
      <w:bookmarkStart w:id="1543" w:name="_Toc89180092"/>
      <w:bookmarkStart w:id="1544" w:name="_Toc97071769"/>
      <w:bookmarkStart w:id="1545" w:name="_Toc120051171"/>
      <w:bookmarkStart w:id="1546" w:name="_Toc199238153"/>
      <w:r w:rsidRPr="003B2883">
        <w:t>6</w:t>
      </w:r>
      <w:r w:rsidRPr="003B2883">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BEA5E19" w14:textId="77777777" w:rsidR="00602AC0" w:rsidRPr="003B2883" w:rsidRDefault="00602AC0" w:rsidP="00602AC0">
      <w:pPr>
        <w:pStyle w:val="Heading2"/>
      </w:pPr>
      <w:bookmarkStart w:id="1547" w:name="_Toc25156258"/>
      <w:bookmarkStart w:id="1548" w:name="_Toc34124558"/>
      <w:bookmarkStart w:id="1549" w:name="_Toc43207672"/>
      <w:bookmarkStart w:id="1550" w:name="_Toc49857152"/>
      <w:bookmarkStart w:id="1551" w:name="_Toc56676987"/>
      <w:bookmarkStart w:id="1552" w:name="_Toc56691510"/>
      <w:bookmarkStart w:id="1553" w:name="_Toc56698774"/>
      <w:bookmarkStart w:id="1554" w:name="_Toc89034994"/>
      <w:bookmarkStart w:id="1555" w:name="_Toc89064792"/>
      <w:bookmarkStart w:id="1556" w:name="_Toc89180093"/>
      <w:bookmarkStart w:id="1557" w:name="_Toc97071770"/>
      <w:bookmarkStart w:id="1558" w:name="_Toc120051172"/>
      <w:bookmarkStart w:id="1559" w:name="_Toc199238154"/>
      <w:r w:rsidRPr="003B2883">
        <w:t>6.1</w:t>
      </w:r>
      <w:r w:rsidRPr="003B2883">
        <w:tab/>
        <w:t>Namf_Communication Service API</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D5B56DD" w14:textId="77777777" w:rsidR="00F54B39" w:rsidRPr="00F54B39" w:rsidRDefault="00F54B39" w:rsidP="00163413">
      <w:pPr>
        <w:pStyle w:val="Heading3"/>
        <w:rPr>
          <w:rFonts w:eastAsia="SimSun"/>
          <w:lang w:eastAsia="en-US"/>
        </w:rPr>
      </w:pPr>
      <w:bookmarkStart w:id="1560" w:name="_Toc25156259"/>
      <w:bookmarkStart w:id="1561" w:name="_Toc34124559"/>
      <w:bookmarkStart w:id="1562" w:name="_Toc43207673"/>
      <w:bookmarkStart w:id="1563" w:name="_Toc49857153"/>
      <w:bookmarkStart w:id="1564" w:name="_Toc56676988"/>
      <w:bookmarkStart w:id="1565" w:name="_Toc56691511"/>
      <w:bookmarkStart w:id="1566" w:name="_Toc56698775"/>
      <w:bookmarkStart w:id="1567" w:name="_Toc97071771"/>
      <w:bookmarkStart w:id="1568" w:name="_Toc120051173"/>
      <w:bookmarkStart w:id="1569" w:name="_Toc25156260"/>
      <w:bookmarkStart w:id="1570" w:name="_Toc34124560"/>
      <w:bookmarkStart w:id="1571" w:name="_Toc43207674"/>
      <w:bookmarkStart w:id="1572" w:name="_Toc49857154"/>
      <w:bookmarkStart w:id="1573" w:name="_Toc56676989"/>
      <w:bookmarkStart w:id="1574" w:name="_Toc56691512"/>
      <w:bookmarkStart w:id="1575" w:name="_Toc56698776"/>
      <w:bookmarkStart w:id="1576" w:name="_Toc89034996"/>
      <w:bookmarkStart w:id="1577" w:name="_Toc89064794"/>
      <w:bookmarkStart w:id="1578" w:name="_Toc199238155"/>
      <w:r w:rsidRPr="00163413">
        <w:rPr>
          <w:rFonts w:eastAsia="SimSun"/>
        </w:rPr>
        <w:t>6.1.1</w:t>
      </w:r>
      <w:r w:rsidRPr="00163413">
        <w:rPr>
          <w:rFonts w:eastAsia="SimSun"/>
        </w:rPr>
        <w:tab/>
        <w:t>API URI</w:t>
      </w:r>
      <w:bookmarkEnd w:id="1560"/>
      <w:bookmarkEnd w:id="1561"/>
      <w:bookmarkEnd w:id="1562"/>
      <w:bookmarkEnd w:id="1563"/>
      <w:bookmarkEnd w:id="1564"/>
      <w:bookmarkEnd w:id="1565"/>
      <w:bookmarkEnd w:id="1566"/>
      <w:bookmarkEnd w:id="1567"/>
      <w:bookmarkEnd w:id="1568"/>
      <w:bookmarkEnd w:id="1578"/>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lastRenderedPageBreak/>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9" w:name="_PERM_MCCTEMPBM_CRPT03410054___2"/>
      <w:r w:rsidRPr="00F54B39">
        <w:rPr>
          <w:rFonts w:eastAsia="SimSun"/>
          <w:b/>
          <w:noProof/>
          <w:lang w:eastAsia="en-US"/>
        </w:rPr>
        <w:t>{apiRoot}/&lt;apiName&gt;/&lt;apiVersion&gt;/&lt;apiSpecificResourceUriPart&gt;</w:t>
      </w:r>
    </w:p>
    <w:bookmarkEnd w:id="1579"/>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0" w:name="_Toc89180094"/>
      <w:bookmarkStart w:id="1581" w:name="_Toc97071772"/>
      <w:bookmarkStart w:id="1582" w:name="_Toc120051174"/>
      <w:bookmarkStart w:id="1583" w:name="_Toc199238156"/>
      <w:r w:rsidRPr="003B2883">
        <w:t>6.1.2</w:t>
      </w:r>
      <w:r w:rsidRPr="003B2883">
        <w:tab/>
        <w:t>Usage of HTTP</w:t>
      </w:r>
      <w:bookmarkEnd w:id="1569"/>
      <w:bookmarkEnd w:id="1570"/>
      <w:bookmarkEnd w:id="1571"/>
      <w:bookmarkEnd w:id="1572"/>
      <w:bookmarkEnd w:id="1573"/>
      <w:bookmarkEnd w:id="1574"/>
      <w:bookmarkEnd w:id="1575"/>
      <w:bookmarkEnd w:id="1576"/>
      <w:bookmarkEnd w:id="1577"/>
      <w:bookmarkEnd w:id="1580"/>
      <w:bookmarkEnd w:id="1581"/>
      <w:bookmarkEnd w:id="1582"/>
      <w:bookmarkEnd w:id="1583"/>
    </w:p>
    <w:p w14:paraId="18DC53DC" w14:textId="77777777" w:rsidR="00F54B39" w:rsidRPr="00F54B39" w:rsidRDefault="00F54B39" w:rsidP="00163413">
      <w:pPr>
        <w:pStyle w:val="Heading4"/>
        <w:rPr>
          <w:rFonts w:eastAsia="SimSun"/>
          <w:lang w:eastAsia="en-US"/>
        </w:rPr>
      </w:pPr>
      <w:bookmarkStart w:id="1584" w:name="_Toc25156261"/>
      <w:bookmarkStart w:id="1585" w:name="_Toc34124561"/>
      <w:bookmarkStart w:id="1586" w:name="_Toc43207675"/>
      <w:bookmarkStart w:id="1587" w:name="_Toc49857155"/>
      <w:bookmarkStart w:id="1588" w:name="_Toc56676990"/>
      <w:bookmarkStart w:id="1589" w:name="_Toc56691513"/>
      <w:bookmarkStart w:id="1590" w:name="_Toc56698777"/>
      <w:bookmarkStart w:id="1591" w:name="_Toc97071773"/>
      <w:bookmarkStart w:id="1592" w:name="_Toc120051175"/>
      <w:bookmarkStart w:id="1593" w:name="_Toc25156262"/>
      <w:bookmarkStart w:id="1594" w:name="_Toc34124562"/>
      <w:bookmarkStart w:id="1595" w:name="_Toc43207676"/>
      <w:bookmarkStart w:id="1596" w:name="_Toc49857156"/>
      <w:bookmarkStart w:id="1597" w:name="_Toc56676991"/>
      <w:bookmarkStart w:id="1598" w:name="_Toc56691514"/>
      <w:bookmarkStart w:id="1599" w:name="_Toc56698778"/>
      <w:bookmarkStart w:id="1600" w:name="_Toc89034998"/>
      <w:bookmarkStart w:id="1601" w:name="_Toc89064796"/>
      <w:bookmarkStart w:id="1602" w:name="_Toc199238157"/>
      <w:r w:rsidRPr="00163413">
        <w:rPr>
          <w:rFonts w:eastAsia="SimSun"/>
        </w:rPr>
        <w:t>6.1.2.1</w:t>
      </w:r>
      <w:r w:rsidRPr="00163413">
        <w:rPr>
          <w:rFonts w:eastAsia="SimSun"/>
        </w:rPr>
        <w:tab/>
        <w:t>General</w:t>
      </w:r>
      <w:bookmarkEnd w:id="1584"/>
      <w:bookmarkEnd w:id="1585"/>
      <w:bookmarkEnd w:id="1586"/>
      <w:bookmarkEnd w:id="1587"/>
      <w:bookmarkEnd w:id="1588"/>
      <w:bookmarkEnd w:id="1589"/>
      <w:bookmarkEnd w:id="1590"/>
      <w:bookmarkEnd w:id="1591"/>
      <w:bookmarkEnd w:id="1592"/>
      <w:bookmarkEnd w:id="1602"/>
    </w:p>
    <w:p w14:paraId="5789EEF2" w14:textId="2E604A7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3" w:name="_Toc89180095"/>
      <w:bookmarkStart w:id="1604" w:name="_Toc97071774"/>
      <w:bookmarkStart w:id="1605" w:name="_Toc120051176"/>
      <w:bookmarkStart w:id="1606" w:name="_Toc199238158"/>
      <w:r w:rsidRPr="003B2883">
        <w:t>6.1.2.2</w:t>
      </w:r>
      <w:r w:rsidRPr="003B2883">
        <w:tab/>
        <w:t>HTTP standard headers</w:t>
      </w:r>
      <w:bookmarkEnd w:id="1593"/>
      <w:bookmarkEnd w:id="1594"/>
      <w:bookmarkEnd w:id="1595"/>
      <w:bookmarkEnd w:id="1596"/>
      <w:bookmarkEnd w:id="1597"/>
      <w:bookmarkEnd w:id="1598"/>
      <w:bookmarkEnd w:id="1599"/>
      <w:bookmarkEnd w:id="1600"/>
      <w:bookmarkEnd w:id="1601"/>
      <w:bookmarkEnd w:id="1603"/>
      <w:bookmarkEnd w:id="1604"/>
      <w:bookmarkEnd w:id="1605"/>
      <w:bookmarkEnd w:id="1606"/>
    </w:p>
    <w:p w14:paraId="66C66BF9" w14:textId="77777777" w:rsidR="00602AC0" w:rsidRPr="003B2883" w:rsidRDefault="00602AC0" w:rsidP="00602AC0">
      <w:pPr>
        <w:pStyle w:val="Heading5"/>
        <w:rPr>
          <w:lang w:eastAsia="zh-CN"/>
        </w:rPr>
      </w:pPr>
      <w:bookmarkStart w:id="1607" w:name="_Toc25156263"/>
      <w:bookmarkStart w:id="1608" w:name="_Toc34124563"/>
      <w:bookmarkStart w:id="1609" w:name="_Toc43207677"/>
      <w:bookmarkStart w:id="1610" w:name="_Toc49857157"/>
      <w:bookmarkStart w:id="1611" w:name="_Toc56676992"/>
      <w:bookmarkStart w:id="1612" w:name="_Toc56691515"/>
      <w:bookmarkStart w:id="1613" w:name="_Toc56698779"/>
      <w:bookmarkStart w:id="1614" w:name="_Toc89034999"/>
      <w:bookmarkStart w:id="1615" w:name="_Toc89064797"/>
      <w:bookmarkStart w:id="1616" w:name="_Toc89180096"/>
      <w:bookmarkStart w:id="1617" w:name="_Toc97071775"/>
      <w:bookmarkStart w:id="1618" w:name="_Toc120051177"/>
      <w:bookmarkStart w:id="1619" w:name="_Toc199238159"/>
      <w:r w:rsidRPr="003B2883">
        <w:t>6.1.2.2.1</w:t>
      </w:r>
      <w:r w:rsidRPr="003B2883">
        <w:rPr>
          <w:lang w:eastAsia="zh-CN"/>
        </w:rPr>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20" w:name="_Toc25156264"/>
      <w:bookmarkStart w:id="1621" w:name="_Toc34124564"/>
      <w:bookmarkStart w:id="1622" w:name="_Toc43207678"/>
      <w:bookmarkStart w:id="1623" w:name="_Toc49857158"/>
      <w:bookmarkStart w:id="1624" w:name="_Toc56676993"/>
      <w:bookmarkStart w:id="1625" w:name="_Toc56691516"/>
      <w:bookmarkStart w:id="1626" w:name="_Toc56698780"/>
      <w:bookmarkStart w:id="1627" w:name="_Toc89035000"/>
      <w:bookmarkStart w:id="1628" w:name="_Toc89064798"/>
      <w:bookmarkStart w:id="1629" w:name="_Toc89180097"/>
      <w:bookmarkStart w:id="1630" w:name="_Toc97071776"/>
      <w:bookmarkStart w:id="1631" w:name="_Toc120051178"/>
      <w:bookmarkStart w:id="1632" w:name="_Toc199238160"/>
      <w:r w:rsidRPr="003B2883">
        <w:t>6.1.2.2.2</w:t>
      </w:r>
      <w:r w:rsidRPr="003B2883">
        <w:tab/>
        <w:t>Content type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6E9D3B4" w14:textId="77777777" w:rsidR="00602AC0" w:rsidRPr="003B2883" w:rsidRDefault="00602AC0" w:rsidP="00602AC0">
      <w:r w:rsidRPr="003B2883">
        <w:t>The following content types shall be supported:</w:t>
      </w:r>
    </w:p>
    <w:p w14:paraId="436B6B8B" w14:textId="4CDBFDA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576C208D"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lastRenderedPageBreak/>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3" w:name="_Toc25156265"/>
      <w:bookmarkStart w:id="1634" w:name="_Toc34124565"/>
      <w:bookmarkStart w:id="1635" w:name="_Toc43207679"/>
      <w:bookmarkStart w:id="1636" w:name="_Toc49857159"/>
      <w:bookmarkStart w:id="1637" w:name="_Toc56676994"/>
      <w:bookmarkStart w:id="1638" w:name="_Toc56691517"/>
      <w:bookmarkStart w:id="1639" w:name="_Toc56698781"/>
      <w:bookmarkStart w:id="1640" w:name="_Toc89035001"/>
      <w:bookmarkStart w:id="1641" w:name="_Toc89064799"/>
      <w:bookmarkStart w:id="1642" w:name="_Toc89180098"/>
      <w:bookmarkStart w:id="1643" w:name="_Toc97071777"/>
      <w:bookmarkStart w:id="1644" w:name="_Toc120051179"/>
      <w:bookmarkStart w:id="1645" w:name="_Toc199238161"/>
      <w:r w:rsidRPr="003B2883">
        <w:t>6.1.2.3</w:t>
      </w:r>
      <w:r w:rsidRPr="003B2883">
        <w:tab/>
        <w:t>HTTP custom headers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3D699B7" w14:textId="77777777" w:rsidR="00602AC0" w:rsidRPr="003B2883" w:rsidRDefault="00602AC0" w:rsidP="00602AC0">
      <w:pPr>
        <w:pStyle w:val="Heading5"/>
        <w:rPr>
          <w:lang w:eastAsia="zh-CN"/>
        </w:rPr>
      </w:pPr>
      <w:bookmarkStart w:id="1646" w:name="_Toc25156266"/>
      <w:bookmarkStart w:id="1647" w:name="_Toc34124566"/>
      <w:bookmarkStart w:id="1648" w:name="_Toc43207680"/>
      <w:bookmarkStart w:id="1649" w:name="_Toc49857160"/>
      <w:bookmarkStart w:id="1650" w:name="_Toc56676995"/>
      <w:bookmarkStart w:id="1651" w:name="_Toc56691518"/>
      <w:bookmarkStart w:id="1652" w:name="_Toc56698782"/>
      <w:bookmarkStart w:id="1653" w:name="_Toc89035002"/>
      <w:bookmarkStart w:id="1654" w:name="_Toc89064800"/>
      <w:bookmarkStart w:id="1655" w:name="_Toc89180099"/>
      <w:bookmarkStart w:id="1656" w:name="_Toc97071778"/>
      <w:bookmarkStart w:id="1657" w:name="_Toc120051180"/>
      <w:bookmarkStart w:id="1658" w:name="_Toc199238162"/>
      <w:r w:rsidRPr="003B2883">
        <w:t>6.1.2.3.1</w:t>
      </w:r>
      <w:r w:rsidRPr="003B2883">
        <w:rPr>
          <w:lang w:eastAsia="zh-CN"/>
        </w:rPr>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AD3B3D5" w14:textId="1BC05E9D"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9" w:name="_Toc25156267"/>
      <w:bookmarkStart w:id="1660" w:name="_Toc34124567"/>
      <w:bookmarkStart w:id="1661" w:name="_Toc43207681"/>
      <w:bookmarkStart w:id="1662" w:name="_Toc49857161"/>
      <w:bookmarkStart w:id="1663" w:name="_Toc56676996"/>
      <w:bookmarkStart w:id="1664" w:name="_Toc56691519"/>
      <w:bookmarkStart w:id="1665" w:name="_Toc56698783"/>
      <w:bookmarkStart w:id="1666" w:name="_Toc89035003"/>
      <w:bookmarkStart w:id="1667" w:name="_Toc89064801"/>
      <w:bookmarkStart w:id="1668" w:name="_Toc89180100"/>
      <w:bookmarkStart w:id="1669" w:name="_Toc97071779"/>
      <w:bookmarkStart w:id="1670" w:name="_Toc120051181"/>
      <w:bookmarkStart w:id="1671" w:name="_Toc199238163"/>
      <w:r w:rsidRPr="003B2883">
        <w:t>6.1.2.4</w:t>
      </w:r>
      <w:r w:rsidRPr="003B2883">
        <w:tab/>
        <w:t>HTTP multipart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2" w:name="_Toc25156268"/>
      <w:bookmarkStart w:id="1673" w:name="_Toc34124568"/>
      <w:bookmarkStart w:id="1674" w:name="_Toc43207682"/>
      <w:bookmarkStart w:id="1675" w:name="_Toc49857162"/>
      <w:bookmarkStart w:id="1676" w:name="_Toc56676997"/>
      <w:bookmarkStart w:id="1677" w:name="_Toc56691520"/>
      <w:bookmarkStart w:id="1678" w:name="_Toc56698784"/>
      <w:bookmarkStart w:id="1679" w:name="_Toc89035004"/>
      <w:bookmarkStart w:id="1680" w:name="_Toc89064802"/>
      <w:bookmarkStart w:id="1681" w:name="_Toc89180101"/>
      <w:bookmarkStart w:id="1682" w:name="_Toc97071780"/>
      <w:bookmarkStart w:id="1683" w:name="_Toc120051182"/>
      <w:bookmarkStart w:id="1684" w:name="_Toc199238164"/>
      <w:r w:rsidRPr="003B2883">
        <w:lastRenderedPageBreak/>
        <w:t>6.1.3</w:t>
      </w:r>
      <w:r w:rsidRPr="003B2883">
        <w:tab/>
        <w:t>Resources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7037947" w14:textId="77777777" w:rsidR="00602AC0" w:rsidRPr="003B2883" w:rsidRDefault="00602AC0" w:rsidP="00602AC0">
      <w:pPr>
        <w:pStyle w:val="Heading4"/>
      </w:pPr>
      <w:bookmarkStart w:id="1685" w:name="_Toc25156269"/>
      <w:bookmarkStart w:id="1686" w:name="_Toc34124569"/>
      <w:bookmarkStart w:id="1687" w:name="_Toc43207683"/>
      <w:bookmarkStart w:id="1688" w:name="_Toc49857163"/>
      <w:bookmarkStart w:id="1689" w:name="_Toc56676998"/>
      <w:bookmarkStart w:id="1690" w:name="_Toc56691521"/>
      <w:bookmarkStart w:id="1691" w:name="_Toc56698785"/>
      <w:bookmarkStart w:id="1692" w:name="_Toc89035005"/>
      <w:bookmarkStart w:id="1693" w:name="_Toc89064803"/>
      <w:bookmarkStart w:id="1694" w:name="_Toc89180102"/>
      <w:bookmarkStart w:id="1695" w:name="_Toc97071781"/>
      <w:bookmarkStart w:id="1696" w:name="_Toc120051183"/>
      <w:bookmarkStart w:id="1697" w:name="_Toc199238165"/>
      <w:r w:rsidRPr="003B2883">
        <w:t>6.1.3.1</w:t>
      </w:r>
      <w:r w:rsidRPr="003B2883">
        <w:tab/>
        <w:t>Overview</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85DAE6" w14:textId="4DF4CE4D" w:rsidR="00FC3AF7" w:rsidRPr="003B2883" w:rsidRDefault="00C37BA8" w:rsidP="00602AC0">
      <w:pPr>
        <w:pStyle w:val="TH"/>
      </w:pPr>
      <w:r w:rsidRPr="003B2883">
        <w:object w:dxaOrig="11895" w:dyaOrig="10306" w14:anchorId="42AFB5A2">
          <v:shape id="_x0000_i1070" type="#_x0000_t75" style="width:468pt;height:402pt" o:ole="">
            <v:imagedata r:id="rId98" o:title="" croptop="3108f" cropbottom="1331f" cropright="3485f"/>
          </v:shape>
          <o:OLEObject Type="Embed" ProgID="Visio.Drawing.15" ShapeID="_x0000_i1070" DrawAspect="Content" ObjectID="_1809857881"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8" w:name="_Toc25156270"/>
      <w:bookmarkStart w:id="1699" w:name="_Toc34124570"/>
      <w:bookmarkStart w:id="1700" w:name="_Toc43207684"/>
      <w:bookmarkStart w:id="1701" w:name="_Toc49857164"/>
      <w:bookmarkStart w:id="1702" w:name="_Toc56676999"/>
      <w:bookmarkStart w:id="1703" w:name="_Toc56691522"/>
      <w:bookmarkStart w:id="1704" w:name="_Toc56698786"/>
      <w:bookmarkStart w:id="1705" w:name="_Toc89035006"/>
      <w:bookmarkStart w:id="1706" w:name="_Toc89064804"/>
      <w:bookmarkStart w:id="1707" w:name="_Toc89180103"/>
      <w:bookmarkStart w:id="1708" w:name="_Toc97071782"/>
      <w:bookmarkStart w:id="1709" w:name="_Toc120051184"/>
      <w:bookmarkStart w:id="1710" w:name="_Toc199238166"/>
      <w:r w:rsidRPr="003B2883">
        <w:t>6.1.3.2</w:t>
      </w:r>
      <w:r w:rsidRPr="003B2883">
        <w:tab/>
        <w:t xml:space="preserve">Resource: Individual </w:t>
      </w:r>
      <w:r w:rsidRPr="003B2883">
        <w:rPr>
          <w:rFonts w:hint="eastAsia"/>
          <w:lang w:eastAsia="zh-CN"/>
        </w:rPr>
        <w:t>ueContext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EF84726" w14:textId="77777777" w:rsidR="00602AC0" w:rsidRPr="003B2883" w:rsidRDefault="00602AC0" w:rsidP="00602AC0">
      <w:pPr>
        <w:pStyle w:val="Heading5"/>
      </w:pPr>
      <w:bookmarkStart w:id="1711" w:name="_Toc25156271"/>
      <w:bookmarkStart w:id="1712" w:name="_Toc34124571"/>
      <w:bookmarkStart w:id="1713" w:name="_Toc43207685"/>
      <w:bookmarkStart w:id="1714" w:name="_Toc49857165"/>
      <w:bookmarkStart w:id="1715" w:name="_Toc56677000"/>
      <w:bookmarkStart w:id="1716" w:name="_Toc56691523"/>
      <w:bookmarkStart w:id="1717" w:name="_Toc56698787"/>
      <w:bookmarkStart w:id="1718" w:name="_Toc89035007"/>
      <w:bookmarkStart w:id="1719" w:name="_Toc89064805"/>
      <w:bookmarkStart w:id="1720" w:name="_Toc89180104"/>
      <w:bookmarkStart w:id="1721" w:name="_Toc97071783"/>
      <w:bookmarkStart w:id="1722" w:name="_Toc120051185"/>
      <w:bookmarkStart w:id="1723" w:name="_Toc199238167"/>
      <w:r w:rsidRPr="003B2883">
        <w:t>6.1.3.2.1</w:t>
      </w:r>
      <w:r w:rsidRPr="003B2883">
        <w:tab/>
        <w:t>Description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4" w:name="_Toc25156272"/>
      <w:bookmarkStart w:id="1725" w:name="_Toc34124572"/>
      <w:bookmarkStart w:id="1726" w:name="_Toc43207686"/>
      <w:bookmarkStart w:id="1727" w:name="_Toc49857166"/>
      <w:bookmarkStart w:id="1728" w:name="_Toc56677001"/>
      <w:bookmarkStart w:id="1729" w:name="_Toc56691524"/>
      <w:bookmarkStart w:id="1730" w:name="_Toc56698788"/>
      <w:bookmarkStart w:id="1731" w:name="_Toc89035008"/>
      <w:bookmarkStart w:id="1732" w:name="_Toc89064806"/>
      <w:bookmarkStart w:id="1733" w:name="_Toc89180105"/>
      <w:bookmarkStart w:id="1734" w:name="_Toc97071784"/>
      <w:bookmarkStart w:id="1735" w:name="_Toc120051186"/>
      <w:bookmarkStart w:id="1736" w:name="_Toc199238168"/>
      <w:r w:rsidRPr="003B2883">
        <w:lastRenderedPageBreak/>
        <w:t>6.1.3.2.2</w:t>
      </w:r>
      <w:r w:rsidRPr="003B2883">
        <w:tab/>
        <w:t>Resource Definition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52D96C3"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82380AF" w:rsidR="00BE6325" w:rsidRPr="003B2883" w:rsidRDefault="00BE6325" w:rsidP="001D4998">
            <w:pPr>
              <w:pStyle w:val="TAL"/>
            </w:pPr>
            <w:r w:rsidRPr="003B2883">
              <w:t xml:space="preserve">Or 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13E9FC56" w14:textId="184BCE22" w:rsidR="00BE6325" w:rsidRPr="003B2883" w:rsidRDefault="00BE6325" w:rsidP="001D4998">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7" w:name="_Toc25156273"/>
      <w:bookmarkStart w:id="1738" w:name="_Toc34124573"/>
      <w:bookmarkStart w:id="1739" w:name="_Toc43207687"/>
      <w:bookmarkStart w:id="1740" w:name="_Toc49857167"/>
      <w:bookmarkStart w:id="1741" w:name="_Toc56677002"/>
      <w:bookmarkStart w:id="1742" w:name="_Toc56691525"/>
      <w:bookmarkStart w:id="1743" w:name="_Toc56698789"/>
      <w:bookmarkStart w:id="1744" w:name="_Toc89035009"/>
      <w:bookmarkStart w:id="1745" w:name="_Toc89064807"/>
      <w:bookmarkStart w:id="1746" w:name="_Toc89180106"/>
      <w:bookmarkStart w:id="1747" w:name="_Toc97071785"/>
      <w:bookmarkStart w:id="1748" w:name="_Toc120051187"/>
      <w:bookmarkStart w:id="1749" w:name="_Toc199238169"/>
      <w:r w:rsidRPr="003B2883">
        <w:t>6.1.3.2.3</w:t>
      </w:r>
      <w:r w:rsidRPr="003B2883">
        <w:tab/>
        <w:t>Resource Standard Methods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2A95A92" w14:textId="77777777" w:rsidR="00602AC0" w:rsidRPr="003B2883" w:rsidRDefault="00602AC0" w:rsidP="00876DA9">
      <w:pPr>
        <w:pStyle w:val="Heading6"/>
        <w:rPr>
          <w:lang w:eastAsia="zh-CN"/>
        </w:rPr>
      </w:pPr>
      <w:bookmarkStart w:id="1750" w:name="_Toc25156274"/>
      <w:bookmarkStart w:id="1751" w:name="_Toc34124574"/>
      <w:bookmarkStart w:id="1752" w:name="_Toc43207688"/>
      <w:bookmarkStart w:id="1753" w:name="_Toc49857168"/>
      <w:bookmarkStart w:id="1754" w:name="_Toc56677003"/>
      <w:bookmarkStart w:id="1755" w:name="_Toc56691526"/>
      <w:bookmarkStart w:id="1756" w:name="_Toc56698790"/>
      <w:bookmarkStart w:id="1757" w:name="_Toc89035010"/>
      <w:bookmarkStart w:id="1758" w:name="_Toc89064808"/>
      <w:bookmarkStart w:id="1759" w:name="_Toc89180107"/>
      <w:bookmarkStart w:id="1760" w:name="_Toc97071786"/>
      <w:bookmarkStart w:id="1761" w:name="_Toc120051188"/>
      <w:bookmarkStart w:id="1762" w:name="_Toc199238170"/>
      <w:r w:rsidRPr="003B2883">
        <w:t>6.1.3.</w:t>
      </w:r>
      <w:r w:rsidRPr="003B2883">
        <w:rPr>
          <w:rFonts w:hint="eastAsia"/>
          <w:lang w:eastAsia="zh-CN"/>
        </w:rPr>
        <w:t>2</w:t>
      </w:r>
      <w:r w:rsidRPr="003B2883">
        <w:t>.3.1</w:t>
      </w:r>
      <w:r w:rsidRPr="003B2883">
        <w:tab/>
      </w:r>
      <w:r w:rsidRPr="003B2883">
        <w:rPr>
          <w:rFonts w:hint="eastAsia"/>
          <w:lang w:eastAsia="zh-CN"/>
        </w:rPr>
        <w:t>PUT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3" w:name="_PERM_MCCTEMPBM_CRPT03410060___2"/>
            <w:r w:rsidRPr="003B2883">
              <w:t>-</w:t>
            </w:r>
            <w:r w:rsidRPr="003B2883">
              <w:tab/>
              <w:t>HANDOVER_FAILURE</w:t>
            </w:r>
            <w:bookmarkEnd w:id="1763"/>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59C5454D"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4" w:name="_Toc25156275"/>
      <w:bookmarkStart w:id="1765" w:name="_Toc34124575"/>
      <w:bookmarkStart w:id="1766" w:name="_Toc43207689"/>
      <w:bookmarkStart w:id="1767" w:name="_Toc49857169"/>
      <w:bookmarkStart w:id="1768" w:name="_Toc56677004"/>
      <w:bookmarkStart w:id="1769" w:name="_Toc56691527"/>
      <w:bookmarkStart w:id="1770" w:name="_Toc56698791"/>
      <w:bookmarkStart w:id="1771" w:name="_Toc89035011"/>
      <w:bookmarkStart w:id="1772" w:name="_Toc89064809"/>
      <w:bookmarkStart w:id="1773" w:name="_Toc89180108"/>
      <w:bookmarkStart w:id="1774" w:name="_Toc97071787"/>
      <w:bookmarkStart w:id="1775" w:name="_Toc120051189"/>
      <w:bookmarkStart w:id="1776" w:name="_Toc199238171"/>
      <w:r w:rsidRPr="003B2883">
        <w:t>6.1.3.2.4</w:t>
      </w:r>
      <w:r w:rsidRPr="003B2883">
        <w:tab/>
        <w:t>Resource Custom Operations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3537918" w14:textId="77777777" w:rsidR="00602AC0" w:rsidRPr="003B2883" w:rsidRDefault="00602AC0" w:rsidP="00876DA9">
      <w:pPr>
        <w:pStyle w:val="Heading6"/>
      </w:pPr>
      <w:bookmarkStart w:id="1777" w:name="_Toc25156276"/>
      <w:bookmarkStart w:id="1778" w:name="_Toc34124576"/>
      <w:bookmarkStart w:id="1779" w:name="_Toc43207690"/>
      <w:bookmarkStart w:id="1780" w:name="_Toc49857170"/>
      <w:bookmarkStart w:id="1781" w:name="_Toc56677005"/>
      <w:bookmarkStart w:id="1782" w:name="_Toc56691528"/>
      <w:bookmarkStart w:id="1783" w:name="_Toc56698792"/>
      <w:bookmarkStart w:id="1784" w:name="_Toc89035012"/>
      <w:bookmarkStart w:id="1785" w:name="_Toc89064810"/>
      <w:bookmarkStart w:id="1786" w:name="_Toc89180109"/>
      <w:bookmarkStart w:id="1787" w:name="_Toc97071788"/>
      <w:bookmarkStart w:id="1788" w:name="_Toc120051190"/>
      <w:bookmarkStart w:id="1789" w:name="_Toc199238172"/>
      <w:r w:rsidRPr="003B2883">
        <w:t>6.1.3.2.4.1</w:t>
      </w:r>
      <w:r w:rsidRPr="003B2883">
        <w:tab/>
        <w:t>Overview</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0" w:name="_Toc25156277"/>
      <w:bookmarkStart w:id="1791" w:name="_Toc34124577"/>
      <w:bookmarkStart w:id="1792" w:name="_Toc43207691"/>
      <w:bookmarkStart w:id="1793" w:name="_Toc49857171"/>
      <w:bookmarkStart w:id="1794" w:name="_Toc56677006"/>
      <w:bookmarkStart w:id="1795" w:name="_Toc56691529"/>
      <w:bookmarkStart w:id="1796" w:name="_Toc56698793"/>
      <w:bookmarkStart w:id="1797" w:name="_Toc89035013"/>
      <w:bookmarkStart w:id="1798" w:name="_Toc89064811"/>
      <w:bookmarkStart w:id="1799" w:name="_Toc89180110"/>
      <w:bookmarkStart w:id="1800" w:name="_Toc97071789"/>
      <w:bookmarkStart w:id="1801" w:name="_Toc120051191"/>
      <w:bookmarkStart w:id="1802" w:name="_Toc199238173"/>
      <w:r w:rsidRPr="003B2883">
        <w:t>6.1.3.2.4.2</w:t>
      </w:r>
      <w:r w:rsidRPr="003B2883">
        <w:tab/>
        <w:t xml:space="preserve">Operation: </w:t>
      </w:r>
      <w:r w:rsidRPr="003B2883">
        <w:rPr>
          <w:rFonts w:hint="eastAsia"/>
          <w:lang w:eastAsia="zh-CN"/>
        </w:rPr>
        <w:t>release</w:t>
      </w:r>
      <w:bookmarkEnd w:id="1790"/>
      <w:r>
        <w:rPr>
          <w:lang w:eastAsia="zh-CN"/>
        </w:rPr>
        <w:t xml:space="preserve"> </w:t>
      </w:r>
      <w:r w:rsidRPr="003B2883">
        <w:rPr>
          <w:rFonts w:hint="eastAsia"/>
          <w:lang w:eastAsia="zh-CN"/>
        </w:rPr>
        <w:t>(POST)</w:t>
      </w:r>
      <w:bookmarkEnd w:id="1791"/>
      <w:bookmarkEnd w:id="1792"/>
      <w:bookmarkEnd w:id="1793"/>
      <w:bookmarkEnd w:id="1794"/>
      <w:bookmarkEnd w:id="1795"/>
      <w:bookmarkEnd w:id="1796"/>
      <w:bookmarkEnd w:id="1797"/>
      <w:bookmarkEnd w:id="1798"/>
      <w:bookmarkEnd w:id="1799"/>
      <w:bookmarkEnd w:id="1800"/>
      <w:bookmarkEnd w:id="1801"/>
      <w:bookmarkEnd w:id="1802"/>
    </w:p>
    <w:p w14:paraId="3034AB77" w14:textId="77777777" w:rsidR="00602AC0" w:rsidRPr="003B2883" w:rsidRDefault="00602AC0" w:rsidP="00876DA9">
      <w:pPr>
        <w:pStyle w:val="Heading7"/>
      </w:pPr>
      <w:bookmarkStart w:id="1803" w:name="_Toc43207692"/>
      <w:bookmarkStart w:id="1804" w:name="_Toc89035014"/>
      <w:bookmarkStart w:id="1805" w:name="_Toc89064812"/>
      <w:bookmarkStart w:id="1806" w:name="_Toc89180111"/>
      <w:bookmarkStart w:id="1807" w:name="_Toc97071790"/>
      <w:bookmarkStart w:id="1808" w:name="_Toc120051192"/>
      <w:bookmarkStart w:id="1809" w:name="_Toc199238174"/>
      <w:r w:rsidRPr="003B2883">
        <w:t>6.1.3.2.4.2.1</w:t>
      </w:r>
      <w:r w:rsidRPr="003B2883">
        <w:tab/>
        <w:t>Description</w:t>
      </w:r>
      <w:bookmarkEnd w:id="1803"/>
      <w:bookmarkEnd w:id="1804"/>
      <w:bookmarkEnd w:id="1805"/>
      <w:bookmarkEnd w:id="1806"/>
      <w:bookmarkEnd w:id="1807"/>
      <w:bookmarkEnd w:id="1808"/>
      <w:bookmarkEnd w:id="180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0" w:name="_Toc43207693"/>
      <w:bookmarkStart w:id="1811" w:name="_Toc89035015"/>
      <w:bookmarkStart w:id="1812" w:name="_Toc89064813"/>
      <w:bookmarkStart w:id="1813" w:name="_Toc89180112"/>
      <w:bookmarkStart w:id="1814" w:name="_Toc97071791"/>
      <w:bookmarkStart w:id="1815" w:name="_Toc120051193"/>
      <w:bookmarkStart w:id="1816" w:name="_Toc199238175"/>
      <w:r w:rsidRPr="003B2883">
        <w:t>6.1.3.2.4.2.2</w:t>
      </w:r>
      <w:r w:rsidRPr="003B2883">
        <w:tab/>
        <w:t>Operation Definition</w:t>
      </w:r>
      <w:bookmarkEnd w:id="1810"/>
      <w:bookmarkEnd w:id="1811"/>
      <w:bookmarkEnd w:id="1812"/>
      <w:bookmarkEnd w:id="1813"/>
      <w:bookmarkEnd w:id="1814"/>
      <w:bookmarkEnd w:id="1815"/>
      <w:bookmarkEnd w:id="1816"/>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7"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7"/>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8" w:name="_PERM_MCCTEMPBM_CRPT03410062___2"/>
            <w:r w:rsidRPr="003B2883">
              <w:t>- CONTEXT_NOT_FOUND</w:t>
            </w:r>
          </w:p>
          <w:p w14:paraId="0B612874" w14:textId="77777777" w:rsidR="00602AC0" w:rsidRPr="003B2883" w:rsidRDefault="00602AC0" w:rsidP="001D4998">
            <w:pPr>
              <w:pStyle w:val="TAL"/>
              <w:ind w:left="284"/>
            </w:pPr>
          </w:p>
          <w:bookmarkEnd w:id="1818"/>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6FC678EA"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19" w:name="_Toc25156278"/>
      <w:bookmarkStart w:id="1820" w:name="_Toc34124578"/>
      <w:bookmarkStart w:id="1821" w:name="_Toc43207694"/>
      <w:bookmarkStart w:id="1822" w:name="_Toc49857172"/>
      <w:bookmarkStart w:id="1823" w:name="_Toc56677007"/>
      <w:bookmarkStart w:id="1824" w:name="_Toc56691530"/>
      <w:bookmarkStart w:id="1825" w:name="_Toc56698794"/>
      <w:bookmarkStart w:id="1826" w:name="_Toc89035016"/>
      <w:bookmarkStart w:id="1827" w:name="_Toc89064814"/>
      <w:bookmarkStart w:id="1828" w:name="_Toc89180113"/>
      <w:bookmarkStart w:id="1829" w:name="_Toc97071792"/>
      <w:bookmarkStart w:id="1830" w:name="_Toc120051194"/>
      <w:bookmarkStart w:id="1831" w:name="_Toc199238176"/>
      <w:r w:rsidRPr="003B2883">
        <w:t>6.1.3.2.4.3</w:t>
      </w:r>
      <w:r w:rsidRPr="003B2883">
        <w:tab/>
        <w:t xml:space="preserve">Operation: </w:t>
      </w:r>
      <w:r w:rsidRPr="003B2883">
        <w:rPr>
          <w:lang w:eastAsia="zh-CN"/>
        </w:rPr>
        <w:t>assign-ebi</w:t>
      </w:r>
      <w:bookmarkEnd w:id="1819"/>
      <w:r>
        <w:rPr>
          <w:lang w:eastAsia="zh-CN"/>
        </w:rPr>
        <w:t xml:space="preserve"> </w:t>
      </w:r>
      <w:r w:rsidRPr="003B2883">
        <w:rPr>
          <w:rFonts w:hint="eastAsia"/>
          <w:lang w:eastAsia="zh-CN"/>
        </w:rPr>
        <w:t>(POST)</w:t>
      </w:r>
      <w:bookmarkEnd w:id="1820"/>
      <w:bookmarkEnd w:id="1821"/>
      <w:bookmarkEnd w:id="1822"/>
      <w:bookmarkEnd w:id="1823"/>
      <w:bookmarkEnd w:id="1824"/>
      <w:bookmarkEnd w:id="1825"/>
      <w:bookmarkEnd w:id="1826"/>
      <w:bookmarkEnd w:id="1827"/>
      <w:bookmarkEnd w:id="1828"/>
      <w:bookmarkEnd w:id="1829"/>
      <w:bookmarkEnd w:id="1830"/>
      <w:bookmarkEnd w:id="1831"/>
    </w:p>
    <w:p w14:paraId="13B892D1" w14:textId="77777777" w:rsidR="00602AC0" w:rsidRPr="003B2883" w:rsidRDefault="00602AC0" w:rsidP="00876DA9">
      <w:pPr>
        <w:pStyle w:val="Heading7"/>
      </w:pPr>
      <w:bookmarkStart w:id="1832" w:name="_Toc43207695"/>
      <w:bookmarkStart w:id="1833" w:name="_Toc89035017"/>
      <w:bookmarkStart w:id="1834" w:name="_Toc89064815"/>
      <w:bookmarkStart w:id="1835" w:name="_Toc89180114"/>
      <w:bookmarkStart w:id="1836" w:name="_Toc97071793"/>
      <w:bookmarkStart w:id="1837" w:name="_Toc120051195"/>
      <w:bookmarkStart w:id="1838" w:name="_Toc199238177"/>
      <w:r w:rsidRPr="003B2883">
        <w:t>6.1.3.2.4.3.1</w:t>
      </w:r>
      <w:r w:rsidRPr="003B2883">
        <w:tab/>
        <w:t>Description</w:t>
      </w:r>
      <w:bookmarkEnd w:id="1832"/>
      <w:bookmarkEnd w:id="1833"/>
      <w:bookmarkEnd w:id="1834"/>
      <w:bookmarkEnd w:id="1835"/>
      <w:bookmarkEnd w:id="1836"/>
      <w:bookmarkEnd w:id="1837"/>
      <w:bookmarkEnd w:id="1838"/>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39" w:name="_Toc43207696"/>
      <w:bookmarkStart w:id="1840" w:name="_Toc89035018"/>
      <w:bookmarkStart w:id="1841" w:name="_Toc89064816"/>
      <w:bookmarkStart w:id="1842" w:name="_Toc89180115"/>
      <w:bookmarkStart w:id="1843" w:name="_Toc97071794"/>
      <w:bookmarkStart w:id="1844" w:name="_Toc120051196"/>
      <w:bookmarkStart w:id="1845" w:name="_Toc199238178"/>
      <w:r w:rsidRPr="003B2883">
        <w:t>6.1.3.2.4.3.2</w:t>
      </w:r>
      <w:r w:rsidRPr="003B2883">
        <w:tab/>
        <w:t>Operation Definition</w:t>
      </w:r>
      <w:bookmarkEnd w:id="1839"/>
      <w:bookmarkEnd w:id="1840"/>
      <w:bookmarkEnd w:id="1841"/>
      <w:bookmarkEnd w:id="1842"/>
      <w:bookmarkEnd w:id="1843"/>
      <w:bookmarkEnd w:id="1844"/>
      <w:bookmarkEnd w:id="1845"/>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6"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1675856" w:rsidR="00602AC0" w:rsidRPr="003B2883" w:rsidRDefault="00602AC0" w:rsidP="001D4998">
            <w:pPr>
              <w:pStyle w:val="B1"/>
              <w:rPr>
                <w:rFonts w:ascii="Arial" w:hAnsi="Arial"/>
                <w:sz w:val="18"/>
              </w:rPr>
            </w:pPr>
            <w:bookmarkStart w:id="1847" w:name="_PERM_MCCTEMPBM_CRPT03410064___7"/>
            <w:bookmarkEnd w:id="1846"/>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.11.1.4.1 of 3GPP TS 23.502 [3].</w:t>
            </w:r>
          </w:p>
          <w:p w14:paraId="15A76B34" w14:textId="1F532385" w:rsidR="00602AC0" w:rsidRDefault="00602AC0" w:rsidP="001D4998">
            <w:pPr>
              <w:pStyle w:val="B1"/>
              <w:rPr>
                <w:rFonts w:ascii="Arial" w:hAnsi="Arial"/>
                <w:sz w:val="18"/>
              </w:rPr>
            </w:pPr>
            <w:bookmarkStart w:id="1848" w:name="_PERM_MCCTEMPBM_CRPT03410065___7"/>
            <w:bookmarkEnd w:id="1847"/>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.17.2.3.1 of 3GPP TS 23.501 [2].</w:t>
            </w:r>
            <w:bookmarkEnd w:id="1848"/>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49"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49"/>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35BD88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0" w:name="_Toc25156279"/>
      <w:bookmarkStart w:id="1851" w:name="_Toc34124579"/>
      <w:bookmarkStart w:id="1852" w:name="_Toc43207697"/>
      <w:bookmarkStart w:id="1853" w:name="_Toc49857173"/>
      <w:bookmarkStart w:id="1854" w:name="_Toc56677008"/>
      <w:bookmarkStart w:id="1855" w:name="_Toc56691531"/>
      <w:bookmarkStart w:id="1856" w:name="_Toc56698795"/>
      <w:bookmarkStart w:id="1857" w:name="_Toc89035019"/>
      <w:bookmarkStart w:id="1858" w:name="_Toc89064817"/>
      <w:bookmarkStart w:id="1859" w:name="_Toc89180116"/>
      <w:bookmarkStart w:id="1860" w:name="_Toc97071795"/>
      <w:bookmarkStart w:id="1861" w:name="_Toc120051197"/>
      <w:bookmarkStart w:id="1862" w:name="_Toc199238179"/>
      <w:r w:rsidRPr="003B2883">
        <w:t>6.1.3.2.4.4</w:t>
      </w:r>
      <w:r w:rsidRPr="003B2883">
        <w:tab/>
        <w:t xml:space="preserve">Operation: </w:t>
      </w:r>
      <w:r w:rsidRPr="003B2883">
        <w:rPr>
          <w:lang w:eastAsia="zh-CN"/>
        </w:rPr>
        <w:t>transfer</w:t>
      </w:r>
      <w:bookmarkEnd w:id="1850"/>
      <w:r>
        <w:rPr>
          <w:lang w:eastAsia="zh-CN"/>
        </w:rPr>
        <w:t xml:space="preserve"> </w:t>
      </w:r>
      <w:r w:rsidRPr="003B2883">
        <w:rPr>
          <w:rFonts w:hint="eastAsia"/>
          <w:lang w:eastAsia="zh-CN"/>
        </w:rPr>
        <w:t>(POST)</w:t>
      </w:r>
      <w:bookmarkEnd w:id="1851"/>
      <w:bookmarkEnd w:id="1852"/>
      <w:bookmarkEnd w:id="1853"/>
      <w:bookmarkEnd w:id="1854"/>
      <w:bookmarkEnd w:id="1855"/>
      <w:bookmarkEnd w:id="1856"/>
      <w:bookmarkEnd w:id="1857"/>
      <w:bookmarkEnd w:id="1858"/>
      <w:bookmarkEnd w:id="1859"/>
      <w:bookmarkEnd w:id="1860"/>
      <w:bookmarkEnd w:id="1861"/>
      <w:bookmarkEnd w:id="1862"/>
    </w:p>
    <w:p w14:paraId="0FDC60DD" w14:textId="77777777" w:rsidR="00602AC0" w:rsidRPr="003B2883" w:rsidRDefault="00602AC0" w:rsidP="00876DA9">
      <w:pPr>
        <w:pStyle w:val="Heading7"/>
      </w:pPr>
      <w:bookmarkStart w:id="1863" w:name="_Toc43207698"/>
      <w:bookmarkStart w:id="1864" w:name="_Toc89035020"/>
      <w:bookmarkStart w:id="1865" w:name="_Toc89064818"/>
      <w:bookmarkStart w:id="1866" w:name="_Toc89180117"/>
      <w:bookmarkStart w:id="1867" w:name="_Toc97071796"/>
      <w:bookmarkStart w:id="1868" w:name="_Toc120051198"/>
      <w:bookmarkStart w:id="1869" w:name="_Toc199238180"/>
      <w:r w:rsidRPr="003B2883">
        <w:t>6.1.3.2.4.4.1</w:t>
      </w:r>
      <w:r w:rsidRPr="003B2883">
        <w:tab/>
        <w:t>Description</w:t>
      </w:r>
      <w:bookmarkEnd w:id="1863"/>
      <w:bookmarkEnd w:id="1864"/>
      <w:bookmarkEnd w:id="1865"/>
      <w:bookmarkEnd w:id="1866"/>
      <w:bookmarkEnd w:id="1867"/>
      <w:bookmarkEnd w:id="1868"/>
      <w:bookmarkEnd w:id="1869"/>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0" w:name="_Toc43207699"/>
      <w:bookmarkStart w:id="1871" w:name="_Toc89035021"/>
      <w:bookmarkStart w:id="1872" w:name="_Toc89064819"/>
      <w:bookmarkStart w:id="1873" w:name="_Toc89180118"/>
      <w:bookmarkStart w:id="1874" w:name="_Toc97071797"/>
      <w:bookmarkStart w:id="1875" w:name="_Toc120051199"/>
      <w:bookmarkStart w:id="1876" w:name="_Toc199238181"/>
      <w:r w:rsidRPr="003B2883">
        <w:t>6.1.3.2.4.4.2</w:t>
      </w:r>
      <w:r w:rsidRPr="003B2883">
        <w:tab/>
        <w:t>Operation Definition</w:t>
      </w:r>
      <w:bookmarkEnd w:id="1870"/>
      <w:bookmarkEnd w:id="1871"/>
      <w:bookmarkEnd w:id="1872"/>
      <w:bookmarkEnd w:id="1873"/>
      <w:bookmarkEnd w:id="1874"/>
      <w:bookmarkEnd w:id="1875"/>
      <w:bookmarkEnd w:id="1876"/>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7" w:name="_PERM_MCCTEMPBM_CRPT03410067___7"/>
            <w:r w:rsidRPr="003B2883">
              <w:rPr>
                <w:rFonts w:ascii="Arial" w:hAnsi="Arial" w:cs="Arial"/>
                <w:sz w:val="18"/>
              </w:rPr>
              <w:t>-</w:t>
            </w:r>
            <w:r w:rsidRPr="003B2883">
              <w:rPr>
                <w:rFonts w:ascii="Arial" w:hAnsi="Arial" w:cs="Arial"/>
                <w:sz w:val="18"/>
              </w:rPr>
              <w:tab/>
              <w:t>INTEGRITY_CHECK_FAIL.</w:t>
            </w:r>
          </w:p>
          <w:bookmarkEnd w:id="1877"/>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8" w:name="_PERM_MCCTEMPBM_CRPT03410068___7"/>
            <w:r w:rsidRPr="003B2883">
              <w:rPr>
                <w:rFonts w:ascii="Arial" w:hAnsi="Arial" w:cs="Arial"/>
                <w:sz w:val="18"/>
              </w:rPr>
              <w:t>-</w:t>
            </w:r>
            <w:r w:rsidRPr="003B2883">
              <w:rPr>
                <w:rFonts w:ascii="Arial" w:hAnsi="Arial" w:cs="Arial"/>
                <w:sz w:val="18"/>
              </w:rPr>
              <w:tab/>
              <w:t>CONTEXT_NOT_FOUND</w:t>
            </w:r>
          </w:p>
          <w:bookmarkEnd w:id="1878"/>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2FFE399C"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79" w:name="_Toc25156280"/>
      <w:bookmarkStart w:id="1880" w:name="_Toc34124580"/>
      <w:bookmarkStart w:id="1881" w:name="_Toc43207700"/>
      <w:bookmarkStart w:id="1882" w:name="_Toc49857174"/>
      <w:bookmarkStart w:id="1883" w:name="_Toc56677009"/>
      <w:bookmarkStart w:id="1884" w:name="_Toc56691532"/>
      <w:bookmarkStart w:id="1885" w:name="_Toc56698796"/>
      <w:bookmarkStart w:id="1886" w:name="_Toc89035022"/>
      <w:bookmarkStart w:id="1887" w:name="_Toc89064820"/>
      <w:bookmarkStart w:id="1888" w:name="_Toc89180119"/>
      <w:bookmarkStart w:id="1889" w:name="_Toc97071798"/>
      <w:bookmarkStart w:id="1890" w:name="_Toc120051200"/>
      <w:bookmarkStart w:id="1891" w:name="_Toc199238182"/>
      <w:r w:rsidRPr="003B2883">
        <w:t>6.1.3.2.4.5</w:t>
      </w:r>
      <w:r w:rsidRPr="003B2883">
        <w:tab/>
        <w:t xml:space="preserve">Operation: </w:t>
      </w:r>
      <w:r w:rsidRPr="003B2883">
        <w:rPr>
          <w:lang w:eastAsia="zh-CN"/>
        </w:rPr>
        <w:t>transfer-update</w:t>
      </w:r>
      <w:bookmarkEnd w:id="1879"/>
      <w:r>
        <w:rPr>
          <w:lang w:eastAsia="zh-CN"/>
        </w:rPr>
        <w:t xml:space="preserve"> </w:t>
      </w:r>
      <w:r w:rsidRPr="003B2883">
        <w:rPr>
          <w:rFonts w:hint="eastAsia"/>
          <w:lang w:eastAsia="zh-CN"/>
        </w:rPr>
        <w:t>(POST)</w:t>
      </w:r>
      <w:bookmarkEnd w:id="1880"/>
      <w:bookmarkEnd w:id="1881"/>
      <w:bookmarkEnd w:id="1882"/>
      <w:bookmarkEnd w:id="1883"/>
      <w:bookmarkEnd w:id="1884"/>
      <w:bookmarkEnd w:id="1885"/>
      <w:bookmarkEnd w:id="1886"/>
      <w:bookmarkEnd w:id="1887"/>
      <w:bookmarkEnd w:id="1888"/>
      <w:bookmarkEnd w:id="1889"/>
      <w:bookmarkEnd w:id="1890"/>
      <w:bookmarkEnd w:id="1891"/>
    </w:p>
    <w:p w14:paraId="5F566E9F" w14:textId="77777777" w:rsidR="00602AC0" w:rsidRPr="003B2883" w:rsidRDefault="00602AC0" w:rsidP="00876DA9">
      <w:pPr>
        <w:pStyle w:val="Heading7"/>
      </w:pPr>
      <w:bookmarkStart w:id="1892" w:name="_Toc43207701"/>
      <w:bookmarkStart w:id="1893" w:name="_Toc89035023"/>
      <w:bookmarkStart w:id="1894" w:name="_Toc89064821"/>
      <w:bookmarkStart w:id="1895" w:name="_Toc89180120"/>
      <w:bookmarkStart w:id="1896" w:name="_Toc97071799"/>
      <w:bookmarkStart w:id="1897" w:name="_Toc120051201"/>
      <w:bookmarkStart w:id="1898" w:name="_Toc199238183"/>
      <w:r w:rsidRPr="003B2883">
        <w:t>6.1.3.2.4.5.1</w:t>
      </w:r>
      <w:r w:rsidRPr="003B2883">
        <w:tab/>
        <w:t>Description</w:t>
      </w:r>
      <w:bookmarkEnd w:id="1892"/>
      <w:bookmarkEnd w:id="1893"/>
      <w:bookmarkEnd w:id="1894"/>
      <w:bookmarkEnd w:id="1895"/>
      <w:bookmarkEnd w:id="1896"/>
      <w:bookmarkEnd w:id="1897"/>
      <w:bookmarkEnd w:id="1898"/>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899" w:name="_Toc43207702"/>
      <w:bookmarkStart w:id="1900" w:name="_Toc89035024"/>
      <w:bookmarkStart w:id="1901" w:name="_Toc89064822"/>
      <w:bookmarkStart w:id="1902" w:name="_Toc89180121"/>
      <w:bookmarkStart w:id="1903" w:name="_Toc97071800"/>
      <w:bookmarkStart w:id="1904" w:name="_Toc120051202"/>
      <w:bookmarkStart w:id="1905" w:name="_Toc199238184"/>
      <w:r w:rsidRPr="003B2883">
        <w:lastRenderedPageBreak/>
        <w:t>6.1.3.2.4.5.2</w:t>
      </w:r>
      <w:r w:rsidRPr="003B2883">
        <w:tab/>
        <w:t>Operation Definition</w:t>
      </w:r>
      <w:bookmarkEnd w:id="1899"/>
      <w:bookmarkEnd w:id="1900"/>
      <w:bookmarkEnd w:id="1901"/>
      <w:bookmarkEnd w:id="1902"/>
      <w:bookmarkEnd w:id="1903"/>
      <w:bookmarkEnd w:id="1904"/>
      <w:bookmarkEnd w:id="190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6" w:name="_PERM_MCCTEMPBM_CRPT03410069___7"/>
            <w:r w:rsidRPr="003B2883">
              <w:t>-</w:t>
            </w:r>
            <w:r w:rsidRPr="003B2883">
              <w:tab/>
            </w:r>
            <w:r w:rsidRPr="003B2883">
              <w:rPr>
                <w:rFonts w:ascii="Arial" w:hAnsi="Arial"/>
                <w:sz w:val="18"/>
              </w:rPr>
              <w:t>CONTEXT_NOT_FOUND</w:t>
            </w:r>
            <w:bookmarkEnd w:id="190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5DC0D796"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7" w:name="_Toc56677010"/>
      <w:bookmarkStart w:id="1908" w:name="_Toc56691533"/>
      <w:bookmarkStart w:id="1909" w:name="_Toc56698797"/>
      <w:bookmarkStart w:id="1910" w:name="_Toc89035025"/>
      <w:bookmarkStart w:id="1911" w:name="_Toc89064823"/>
      <w:bookmarkStart w:id="1912" w:name="_Toc89180122"/>
      <w:bookmarkStart w:id="1913" w:name="_Toc97071801"/>
      <w:bookmarkStart w:id="1914" w:name="_Toc120051203"/>
      <w:bookmarkStart w:id="1915" w:name="_Toc199238185"/>
      <w:r w:rsidRPr="003B2883">
        <w:lastRenderedPageBreak/>
        <w:t>6.1.3.2.4.</w:t>
      </w:r>
      <w:r>
        <w:t>6</w:t>
      </w:r>
      <w:r w:rsidRPr="003B2883">
        <w:tab/>
        <w:t xml:space="preserve">Operation: </w:t>
      </w:r>
      <w:r>
        <w:t>relocate</w:t>
      </w:r>
      <w:r>
        <w:rPr>
          <w:lang w:eastAsia="zh-CN"/>
        </w:rPr>
        <w:t xml:space="preserve"> </w:t>
      </w:r>
      <w:r w:rsidRPr="003B2883">
        <w:rPr>
          <w:rFonts w:hint="eastAsia"/>
          <w:lang w:eastAsia="zh-CN"/>
        </w:rPr>
        <w:t>(POST)</w:t>
      </w:r>
      <w:bookmarkEnd w:id="1907"/>
      <w:bookmarkEnd w:id="1908"/>
      <w:bookmarkEnd w:id="1909"/>
      <w:bookmarkEnd w:id="1910"/>
      <w:bookmarkEnd w:id="1911"/>
      <w:bookmarkEnd w:id="1912"/>
      <w:bookmarkEnd w:id="1913"/>
      <w:bookmarkEnd w:id="1914"/>
      <w:bookmarkEnd w:id="1915"/>
    </w:p>
    <w:p w14:paraId="6FA21331" w14:textId="77777777" w:rsidR="00E334F7" w:rsidRPr="003B2883" w:rsidRDefault="00E334F7" w:rsidP="00876DA9">
      <w:pPr>
        <w:pStyle w:val="Heading7"/>
      </w:pPr>
      <w:bookmarkStart w:id="1916" w:name="_Toc45030448"/>
      <w:bookmarkStart w:id="1917" w:name="_Toc89035026"/>
      <w:bookmarkStart w:id="1918" w:name="_Toc89064824"/>
      <w:bookmarkStart w:id="1919" w:name="_Toc89180123"/>
      <w:bookmarkStart w:id="1920" w:name="_Toc97071802"/>
      <w:bookmarkStart w:id="1921" w:name="_Toc120051204"/>
      <w:bookmarkStart w:id="1922" w:name="_Toc199238186"/>
      <w:r w:rsidRPr="003B2883">
        <w:t>6.1.3.2.4.</w:t>
      </w:r>
      <w:r>
        <w:t>6</w:t>
      </w:r>
      <w:r w:rsidRPr="003B2883">
        <w:t>.1</w:t>
      </w:r>
      <w:r w:rsidRPr="003B2883">
        <w:tab/>
        <w:t>Description</w:t>
      </w:r>
      <w:bookmarkEnd w:id="1916"/>
      <w:bookmarkEnd w:id="1917"/>
      <w:bookmarkEnd w:id="1918"/>
      <w:bookmarkEnd w:id="1919"/>
      <w:bookmarkEnd w:id="1920"/>
      <w:bookmarkEnd w:id="1921"/>
      <w:bookmarkEnd w:id="1922"/>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3" w:name="_Toc45030449"/>
      <w:bookmarkStart w:id="1924" w:name="_Toc89035027"/>
      <w:bookmarkStart w:id="1925" w:name="_Toc89064825"/>
      <w:bookmarkStart w:id="1926" w:name="_Toc89180124"/>
      <w:bookmarkStart w:id="1927" w:name="_Toc97071803"/>
      <w:bookmarkStart w:id="1928" w:name="_Toc120051205"/>
      <w:bookmarkStart w:id="1929" w:name="_Toc199238187"/>
      <w:r w:rsidRPr="003B2883">
        <w:t>6.1.3.2.4.</w:t>
      </w:r>
      <w:r>
        <w:t>6</w:t>
      </w:r>
      <w:r w:rsidRPr="003B2883">
        <w:t>.2</w:t>
      </w:r>
      <w:r w:rsidRPr="003B2883">
        <w:tab/>
        <w:t>Operation Definition</w:t>
      </w:r>
      <w:bookmarkEnd w:id="1923"/>
      <w:bookmarkEnd w:id="1924"/>
      <w:bookmarkEnd w:id="1925"/>
      <w:bookmarkEnd w:id="1926"/>
      <w:bookmarkEnd w:id="1927"/>
      <w:bookmarkEnd w:id="1928"/>
      <w:bookmarkEnd w:id="1929"/>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4329029E"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lastRenderedPageBreak/>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0" w:name="_Toc89035028"/>
      <w:bookmarkStart w:id="1931" w:name="_Toc89064826"/>
      <w:bookmarkStart w:id="1932" w:name="_Toc89180125"/>
      <w:bookmarkStart w:id="1933" w:name="_Toc97071804"/>
      <w:bookmarkStart w:id="1934" w:name="_Toc120051206"/>
      <w:bookmarkStart w:id="1935" w:name="_Toc199238188"/>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0"/>
      <w:bookmarkEnd w:id="1931"/>
      <w:bookmarkEnd w:id="1932"/>
      <w:bookmarkEnd w:id="1933"/>
      <w:bookmarkEnd w:id="1934"/>
      <w:bookmarkEnd w:id="1935"/>
    </w:p>
    <w:p w14:paraId="6E75ED43" w14:textId="77777777" w:rsidR="006E2902" w:rsidRPr="003B2883" w:rsidRDefault="006E2902" w:rsidP="00876DA9">
      <w:pPr>
        <w:pStyle w:val="Heading7"/>
      </w:pPr>
      <w:bookmarkStart w:id="1936" w:name="_Toc89035029"/>
      <w:bookmarkStart w:id="1937" w:name="_Toc89064827"/>
      <w:bookmarkStart w:id="1938" w:name="_Toc89180126"/>
      <w:bookmarkStart w:id="1939" w:name="_Toc97071805"/>
      <w:bookmarkStart w:id="1940" w:name="_Toc120051207"/>
      <w:bookmarkStart w:id="1941" w:name="_Toc199238189"/>
      <w:r w:rsidRPr="003B2883">
        <w:t>6.1.3.2.4.</w:t>
      </w:r>
      <w:r>
        <w:t>7</w:t>
      </w:r>
      <w:r w:rsidRPr="003B2883">
        <w:t>.1</w:t>
      </w:r>
      <w:r w:rsidRPr="003B2883">
        <w:tab/>
        <w:t>Description</w:t>
      </w:r>
      <w:bookmarkEnd w:id="1936"/>
      <w:bookmarkEnd w:id="1937"/>
      <w:bookmarkEnd w:id="1938"/>
      <w:bookmarkEnd w:id="1939"/>
      <w:bookmarkEnd w:id="1940"/>
      <w:bookmarkEnd w:id="1941"/>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2" w:name="_Toc89035030"/>
      <w:bookmarkStart w:id="1943" w:name="_Toc89064828"/>
      <w:bookmarkStart w:id="1944" w:name="_Toc89180127"/>
      <w:bookmarkStart w:id="1945" w:name="_Toc97071806"/>
      <w:bookmarkStart w:id="1946" w:name="_Toc120051208"/>
      <w:bookmarkStart w:id="1947" w:name="_Toc199238190"/>
      <w:r w:rsidRPr="003B2883">
        <w:t>6.1.3.2.4.</w:t>
      </w:r>
      <w:r>
        <w:t>7</w:t>
      </w:r>
      <w:r w:rsidRPr="003B2883">
        <w:t>.2</w:t>
      </w:r>
      <w:r w:rsidRPr="003B2883">
        <w:tab/>
        <w:t>Operation Definition</w:t>
      </w:r>
      <w:bookmarkEnd w:id="1942"/>
      <w:bookmarkEnd w:id="1943"/>
      <w:bookmarkEnd w:id="1944"/>
      <w:bookmarkEnd w:id="1945"/>
      <w:bookmarkEnd w:id="1946"/>
      <w:bookmarkEnd w:id="1947"/>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8"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8"/>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49" w:name="_PERM_MCCTEMPBM_CRPT03410071___2"/>
            <w:r w:rsidRPr="003B2883">
              <w:t>- CONTEXT_NOT_FOUND</w:t>
            </w:r>
          </w:p>
          <w:p w14:paraId="45C2F7DC" w14:textId="77777777" w:rsidR="006E2902" w:rsidRPr="003B2883" w:rsidRDefault="006E2902" w:rsidP="00DF3727">
            <w:pPr>
              <w:pStyle w:val="TAL"/>
              <w:ind w:left="284"/>
            </w:pPr>
          </w:p>
          <w:bookmarkEnd w:id="1949"/>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737FC7E"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lastRenderedPageBreak/>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0" w:name="_Toc25156281"/>
      <w:bookmarkStart w:id="1951" w:name="_Toc34124581"/>
      <w:bookmarkStart w:id="1952" w:name="_Toc43207703"/>
      <w:bookmarkStart w:id="1953" w:name="_Toc49857175"/>
      <w:bookmarkStart w:id="1954" w:name="_Toc56677011"/>
      <w:bookmarkStart w:id="1955" w:name="_Toc56691534"/>
      <w:bookmarkStart w:id="1956" w:name="_Toc56698798"/>
      <w:bookmarkStart w:id="1957" w:name="_Toc89035031"/>
      <w:bookmarkStart w:id="1958" w:name="_Toc89064829"/>
      <w:bookmarkStart w:id="1959" w:name="_Toc89180128"/>
      <w:bookmarkStart w:id="1960" w:name="_Toc97071807"/>
      <w:bookmarkStart w:id="1961" w:name="_Toc120051209"/>
      <w:bookmarkStart w:id="1962" w:name="_Toc199238191"/>
      <w:r w:rsidRPr="003B2883">
        <w:t>6.1.3.3</w:t>
      </w:r>
      <w:r w:rsidRPr="003B2883">
        <w:tab/>
        <w:t>Resource: N1N2 Subscriptions Collection for Individual UE Contexts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448A493" w14:textId="77777777" w:rsidR="00602AC0" w:rsidRPr="003B2883" w:rsidRDefault="00602AC0" w:rsidP="00602AC0">
      <w:pPr>
        <w:pStyle w:val="Heading5"/>
      </w:pPr>
      <w:bookmarkStart w:id="1963" w:name="_Toc25156282"/>
      <w:bookmarkStart w:id="1964" w:name="_Toc34124582"/>
      <w:bookmarkStart w:id="1965" w:name="_Toc43207704"/>
      <w:bookmarkStart w:id="1966" w:name="_Toc49857176"/>
      <w:bookmarkStart w:id="1967" w:name="_Toc56677012"/>
      <w:bookmarkStart w:id="1968" w:name="_Toc56691535"/>
      <w:bookmarkStart w:id="1969" w:name="_Toc56698799"/>
      <w:bookmarkStart w:id="1970" w:name="_Toc89035032"/>
      <w:bookmarkStart w:id="1971" w:name="_Toc89064830"/>
      <w:bookmarkStart w:id="1972" w:name="_Toc89180129"/>
      <w:bookmarkStart w:id="1973" w:name="_Toc97071808"/>
      <w:bookmarkStart w:id="1974" w:name="_Toc120051210"/>
      <w:bookmarkStart w:id="1975" w:name="_Toc199238192"/>
      <w:r w:rsidRPr="003B2883">
        <w:t>6.1.3.3.1</w:t>
      </w:r>
      <w:r w:rsidRPr="003B2883">
        <w:tab/>
        <w:t>Description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76" w:name="_Toc25156283"/>
      <w:bookmarkStart w:id="1977" w:name="_Toc34124583"/>
      <w:bookmarkStart w:id="1978" w:name="_Toc43207705"/>
      <w:bookmarkStart w:id="1979" w:name="_Toc49857177"/>
      <w:bookmarkStart w:id="1980" w:name="_Toc56677013"/>
      <w:bookmarkStart w:id="1981" w:name="_Toc56691536"/>
      <w:bookmarkStart w:id="1982" w:name="_Toc56698800"/>
      <w:bookmarkStart w:id="1983" w:name="_Toc89035033"/>
      <w:bookmarkStart w:id="1984" w:name="_Toc89064831"/>
      <w:bookmarkStart w:id="1985" w:name="_Toc89180130"/>
      <w:bookmarkStart w:id="1986" w:name="_Toc97071809"/>
      <w:bookmarkStart w:id="1987" w:name="_Toc120051211"/>
      <w:bookmarkStart w:id="1988" w:name="_Toc199238193"/>
      <w:r w:rsidRPr="003B2883">
        <w:t>6.1.3.3.2</w:t>
      </w:r>
      <w:r w:rsidRPr="003B2883">
        <w:tab/>
        <w:t>Resource Definition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8DB3292"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ED7C1C2" w14:textId="6BAB164B"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1989" w:name="_Toc34124584"/>
      <w:bookmarkStart w:id="1990" w:name="_Toc43207706"/>
      <w:bookmarkStart w:id="1991" w:name="_Toc49857178"/>
      <w:bookmarkStart w:id="1992" w:name="_Toc56677014"/>
      <w:bookmarkStart w:id="1993" w:name="_Toc56691537"/>
      <w:bookmarkStart w:id="1994" w:name="_Toc56698801"/>
      <w:bookmarkStart w:id="1995" w:name="_Toc89035034"/>
      <w:bookmarkStart w:id="1996" w:name="_Toc89064832"/>
      <w:bookmarkStart w:id="1997" w:name="_Toc89180131"/>
      <w:bookmarkStart w:id="1998" w:name="_Toc97071810"/>
      <w:bookmarkStart w:id="1999" w:name="_Toc120051212"/>
      <w:bookmarkStart w:id="2000" w:name="_Toc199238194"/>
      <w:r w:rsidRPr="00333BC8">
        <w:rPr>
          <w:rFonts w:cs="Arial"/>
        </w:rPr>
        <w:lastRenderedPageBreak/>
        <w:t>6.1.3.3.3</w:t>
      </w:r>
      <w:r w:rsidRPr="00333BC8">
        <w:rPr>
          <w:rFonts w:cs="Arial"/>
        </w:rPr>
        <w:tab/>
        <w:t>Resource Standard Methods</w:t>
      </w:r>
      <w:bookmarkEnd w:id="1989"/>
      <w:bookmarkEnd w:id="1990"/>
      <w:bookmarkEnd w:id="1991"/>
      <w:bookmarkEnd w:id="1992"/>
      <w:bookmarkEnd w:id="1993"/>
      <w:bookmarkEnd w:id="1994"/>
      <w:bookmarkEnd w:id="1995"/>
      <w:bookmarkEnd w:id="1996"/>
      <w:bookmarkEnd w:id="1997"/>
      <w:bookmarkEnd w:id="1998"/>
      <w:bookmarkEnd w:id="1999"/>
      <w:bookmarkEnd w:id="2000"/>
    </w:p>
    <w:p w14:paraId="6141712D" w14:textId="77777777" w:rsidR="00602AC0" w:rsidRPr="003B2883" w:rsidRDefault="00602AC0" w:rsidP="00876DA9">
      <w:pPr>
        <w:pStyle w:val="Heading6"/>
      </w:pPr>
      <w:bookmarkStart w:id="2001" w:name="_Toc25156284"/>
      <w:bookmarkStart w:id="2002" w:name="_Toc34124585"/>
      <w:bookmarkStart w:id="2003" w:name="_Toc43207707"/>
      <w:bookmarkStart w:id="2004" w:name="_Toc49857179"/>
      <w:bookmarkStart w:id="2005" w:name="_Toc56677015"/>
      <w:bookmarkStart w:id="2006" w:name="_Toc56691538"/>
      <w:bookmarkStart w:id="2007" w:name="_Toc56698802"/>
      <w:bookmarkStart w:id="2008" w:name="_Toc89035035"/>
      <w:bookmarkStart w:id="2009" w:name="_Toc89064833"/>
      <w:bookmarkStart w:id="2010" w:name="_Toc89180132"/>
      <w:bookmarkStart w:id="2011" w:name="_Toc97071811"/>
      <w:bookmarkStart w:id="2012" w:name="_Toc120051213"/>
      <w:bookmarkStart w:id="2013" w:name="_Toc199238195"/>
      <w:r w:rsidRPr="003B2883">
        <w:t>6.1.3.3.3.1</w:t>
      </w:r>
      <w:r w:rsidRPr="003B2883">
        <w:tab/>
        <w:t>POST</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833F702" w14:textId="1B315356"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lastRenderedPageBreak/>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4" w:name="_Toc25156285"/>
      <w:bookmarkStart w:id="2015" w:name="_Toc34124586"/>
      <w:bookmarkStart w:id="2016" w:name="_Toc43207708"/>
      <w:bookmarkStart w:id="2017" w:name="_Toc49857180"/>
      <w:bookmarkStart w:id="2018" w:name="_Toc56677016"/>
      <w:bookmarkStart w:id="2019" w:name="_Toc56691539"/>
      <w:bookmarkStart w:id="2020" w:name="_Toc56698803"/>
      <w:bookmarkStart w:id="2021" w:name="_Toc89035036"/>
      <w:bookmarkStart w:id="2022" w:name="_Toc89064834"/>
      <w:bookmarkStart w:id="2023" w:name="_Toc89180133"/>
      <w:bookmarkStart w:id="2024" w:name="_Toc97071812"/>
      <w:bookmarkStart w:id="2025" w:name="_Toc120051214"/>
      <w:bookmarkStart w:id="2026" w:name="_Toc199238196"/>
      <w:r w:rsidRPr="003B2883">
        <w:t>6.1.3.3.4</w:t>
      </w:r>
      <w:r w:rsidRPr="003B2883">
        <w:tab/>
        <w:t>Resource Custom Operations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7" w:name="_Toc25156286"/>
      <w:bookmarkStart w:id="2028" w:name="_Toc34124587"/>
      <w:bookmarkStart w:id="2029" w:name="_Toc43207709"/>
      <w:bookmarkStart w:id="2030" w:name="_Toc49857181"/>
      <w:bookmarkStart w:id="2031" w:name="_Toc56677017"/>
      <w:bookmarkStart w:id="2032" w:name="_Toc56691540"/>
      <w:bookmarkStart w:id="2033" w:name="_Toc56698804"/>
      <w:bookmarkStart w:id="2034" w:name="_Toc89035037"/>
      <w:bookmarkStart w:id="2035" w:name="_Toc89064835"/>
      <w:bookmarkStart w:id="2036" w:name="_Toc89180134"/>
      <w:bookmarkStart w:id="2037" w:name="_Toc97071813"/>
      <w:bookmarkStart w:id="2038" w:name="_Toc120051215"/>
      <w:bookmarkStart w:id="2039" w:name="_Toc199238197"/>
      <w:r w:rsidRPr="003B2883">
        <w:t>6.1.3.4</w:t>
      </w:r>
      <w:r w:rsidRPr="003B2883">
        <w:tab/>
        <w:t>Resource: N1N2 Individual Subscription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6478A07D" w14:textId="77777777" w:rsidR="00602AC0" w:rsidRPr="003B2883" w:rsidRDefault="00602AC0" w:rsidP="00602AC0">
      <w:pPr>
        <w:pStyle w:val="Heading5"/>
      </w:pPr>
      <w:bookmarkStart w:id="2040" w:name="_Toc25156287"/>
      <w:bookmarkStart w:id="2041" w:name="_Toc34124588"/>
      <w:bookmarkStart w:id="2042" w:name="_Toc43207710"/>
      <w:bookmarkStart w:id="2043" w:name="_Toc49857182"/>
      <w:bookmarkStart w:id="2044" w:name="_Toc56677018"/>
      <w:bookmarkStart w:id="2045" w:name="_Toc56691541"/>
      <w:bookmarkStart w:id="2046" w:name="_Toc56698805"/>
      <w:bookmarkStart w:id="2047" w:name="_Toc89035038"/>
      <w:bookmarkStart w:id="2048" w:name="_Toc89064836"/>
      <w:bookmarkStart w:id="2049" w:name="_Toc89180135"/>
      <w:bookmarkStart w:id="2050" w:name="_Toc97071814"/>
      <w:bookmarkStart w:id="2051" w:name="_Toc120051216"/>
      <w:bookmarkStart w:id="2052" w:name="_Toc199238198"/>
      <w:r w:rsidRPr="003B2883">
        <w:t>6.1.3.4.1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3" w:name="_Toc25156288"/>
      <w:bookmarkStart w:id="2054" w:name="_Toc34124589"/>
      <w:bookmarkStart w:id="2055" w:name="_Toc43207711"/>
      <w:bookmarkStart w:id="2056" w:name="_Toc49857183"/>
      <w:bookmarkStart w:id="2057" w:name="_Toc56677019"/>
      <w:bookmarkStart w:id="2058" w:name="_Toc56691542"/>
      <w:bookmarkStart w:id="2059" w:name="_Toc56698806"/>
      <w:bookmarkStart w:id="2060" w:name="_Toc89035039"/>
      <w:bookmarkStart w:id="2061" w:name="_Toc89064837"/>
      <w:bookmarkStart w:id="2062" w:name="_Toc89180136"/>
      <w:bookmarkStart w:id="2063" w:name="_Toc97071815"/>
      <w:bookmarkStart w:id="2064" w:name="_Toc120051217"/>
      <w:bookmarkStart w:id="2065" w:name="_Toc199238199"/>
      <w:r w:rsidRPr="003B2883">
        <w:t>6.1.3.4.2</w:t>
      </w:r>
      <w:r w:rsidRPr="003B2883">
        <w:tab/>
        <w:t>Resource Definition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B926E00"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F6C91E7" w14:textId="6D2F3656"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66" w:name="_Toc34124590"/>
      <w:bookmarkStart w:id="2067" w:name="_Toc43207712"/>
      <w:bookmarkStart w:id="2068" w:name="_Toc49857184"/>
      <w:bookmarkStart w:id="2069" w:name="_Toc56677020"/>
      <w:bookmarkStart w:id="2070" w:name="_Toc56691543"/>
      <w:bookmarkStart w:id="2071" w:name="_Toc56698807"/>
      <w:bookmarkStart w:id="2072" w:name="_Toc89035040"/>
      <w:bookmarkStart w:id="2073" w:name="_Toc89064838"/>
      <w:bookmarkStart w:id="2074" w:name="_Toc89180137"/>
      <w:bookmarkStart w:id="2075" w:name="_Toc97071816"/>
      <w:bookmarkStart w:id="2076" w:name="_Toc120051218"/>
      <w:bookmarkStart w:id="2077" w:name="_Toc199238200"/>
      <w:r w:rsidRPr="00333BC8">
        <w:rPr>
          <w:rFonts w:cs="Arial"/>
        </w:rPr>
        <w:t>6.1.3.4.3</w:t>
      </w:r>
      <w:r w:rsidRPr="00333BC8">
        <w:rPr>
          <w:rFonts w:cs="Arial"/>
        </w:rPr>
        <w:tab/>
        <w:t>Resource Standard Methods</w:t>
      </w:r>
      <w:bookmarkEnd w:id="2066"/>
      <w:bookmarkEnd w:id="2067"/>
      <w:bookmarkEnd w:id="2068"/>
      <w:bookmarkEnd w:id="2069"/>
      <w:bookmarkEnd w:id="2070"/>
      <w:bookmarkEnd w:id="2071"/>
      <w:bookmarkEnd w:id="2072"/>
      <w:bookmarkEnd w:id="2073"/>
      <w:bookmarkEnd w:id="2074"/>
      <w:bookmarkEnd w:id="2075"/>
      <w:bookmarkEnd w:id="2076"/>
      <w:bookmarkEnd w:id="2077"/>
    </w:p>
    <w:p w14:paraId="008D1777" w14:textId="77777777" w:rsidR="00602AC0" w:rsidRPr="003B2883" w:rsidRDefault="00602AC0" w:rsidP="00876DA9">
      <w:pPr>
        <w:pStyle w:val="Heading6"/>
      </w:pPr>
      <w:bookmarkStart w:id="2078" w:name="_Toc25156289"/>
      <w:bookmarkStart w:id="2079" w:name="_Toc34124591"/>
      <w:bookmarkStart w:id="2080" w:name="_Toc43207713"/>
      <w:bookmarkStart w:id="2081" w:name="_Toc49857185"/>
      <w:bookmarkStart w:id="2082" w:name="_Toc56677021"/>
      <w:bookmarkStart w:id="2083" w:name="_Toc56691544"/>
      <w:bookmarkStart w:id="2084" w:name="_Toc56698808"/>
      <w:bookmarkStart w:id="2085" w:name="_Toc89035041"/>
      <w:bookmarkStart w:id="2086" w:name="_Toc89064839"/>
      <w:bookmarkStart w:id="2087" w:name="_Toc89180138"/>
      <w:bookmarkStart w:id="2088" w:name="_Toc97071817"/>
      <w:bookmarkStart w:id="2089" w:name="_Toc120051219"/>
      <w:bookmarkStart w:id="2090" w:name="_Toc199238201"/>
      <w:r w:rsidRPr="003B2883">
        <w:t>6.1.3.4.3.1</w:t>
      </w:r>
      <w:r w:rsidRPr="003B2883">
        <w:tab/>
        <w:t>DELETE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lastRenderedPageBreak/>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03744B" w14:textId="03A7AAC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1" w:name="_Toc25156290"/>
      <w:bookmarkStart w:id="2092" w:name="_Toc34124592"/>
      <w:bookmarkStart w:id="2093" w:name="_Toc43207714"/>
      <w:bookmarkStart w:id="2094" w:name="_Toc49857186"/>
      <w:bookmarkStart w:id="2095" w:name="_Toc56677022"/>
      <w:bookmarkStart w:id="2096" w:name="_Toc56691545"/>
      <w:bookmarkStart w:id="2097" w:name="_Toc56698809"/>
      <w:bookmarkStart w:id="2098" w:name="_Toc89035042"/>
      <w:bookmarkStart w:id="2099" w:name="_Toc89064840"/>
      <w:bookmarkStart w:id="2100" w:name="_Toc89180139"/>
      <w:bookmarkStart w:id="2101" w:name="_Toc97071818"/>
      <w:bookmarkStart w:id="2102" w:name="_Toc120051220"/>
      <w:bookmarkStart w:id="2103" w:name="_Toc199238202"/>
      <w:r w:rsidRPr="003B2883">
        <w:t>6.1.3.4.4</w:t>
      </w:r>
      <w:r w:rsidRPr="003B2883">
        <w:tab/>
        <w:t>Resource Custom Operations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4" w:name="_Toc25156291"/>
      <w:bookmarkStart w:id="2105" w:name="_Toc34124593"/>
      <w:bookmarkStart w:id="2106" w:name="_Toc43207715"/>
      <w:bookmarkStart w:id="2107" w:name="_Toc49857187"/>
      <w:bookmarkStart w:id="2108" w:name="_Toc56677023"/>
      <w:bookmarkStart w:id="2109" w:name="_Toc56691546"/>
      <w:bookmarkStart w:id="2110" w:name="_Toc56698810"/>
      <w:bookmarkStart w:id="2111" w:name="_Toc89035043"/>
      <w:bookmarkStart w:id="2112" w:name="_Toc89064841"/>
      <w:bookmarkStart w:id="2113" w:name="_Toc89180140"/>
      <w:bookmarkStart w:id="2114" w:name="_Toc97071819"/>
      <w:bookmarkStart w:id="2115" w:name="_Toc120051221"/>
      <w:bookmarkStart w:id="2116" w:name="_Toc199238203"/>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1FAE390" w14:textId="77777777" w:rsidR="00602AC0" w:rsidRPr="003B2883" w:rsidRDefault="00602AC0" w:rsidP="00602AC0">
      <w:pPr>
        <w:pStyle w:val="Heading5"/>
      </w:pPr>
      <w:bookmarkStart w:id="2117" w:name="_Toc25156292"/>
      <w:bookmarkStart w:id="2118" w:name="_Toc34124594"/>
      <w:bookmarkStart w:id="2119" w:name="_Toc43207716"/>
      <w:bookmarkStart w:id="2120" w:name="_Toc49857188"/>
      <w:bookmarkStart w:id="2121" w:name="_Toc56677024"/>
      <w:bookmarkStart w:id="2122" w:name="_Toc56691547"/>
      <w:bookmarkStart w:id="2123" w:name="_Toc56698811"/>
      <w:bookmarkStart w:id="2124" w:name="_Toc89035044"/>
      <w:bookmarkStart w:id="2125" w:name="_Toc89064842"/>
      <w:bookmarkStart w:id="2126" w:name="_Toc89180141"/>
      <w:bookmarkStart w:id="2127" w:name="_Toc97071820"/>
      <w:bookmarkStart w:id="2128" w:name="_Toc120051222"/>
      <w:bookmarkStart w:id="2129" w:name="_Toc199238204"/>
      <w:r w:rsidRPr="003B2883">
        <w:t>6.1.3.5.1</w:t>
      </w:r>
      <w:r w:rsidRPr="003B2883">
        <w:tab/>
        <w:t>Description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0" w:name="_Toc25156293"/>
      <w:bookmarkStart w:id="2131" w:name="_Toc34124595"/>
      <w:bookmarkStart w:id="2132" w:name="_Toc43207717"/>
      <w:bookmarkStart w:id="2133" w:name="_Toc49857189"/>
      <w:bookmarkStart w:id="2134" w:name="_Toc56677025"/>
      <w:bookmarkStart w:id="2135" w:name="_Toc56691548"/>
      <w:bookmarkStart w:id="2136" w:name="_Toc56698812"/>
      <w:bookmarkStart w:id="2137" w:name="_Toc89035045"/>
      <w:bookmarkStart w:id="2138" w:name="_Toc89064843"/>
      <w:bookmarkStart w:id="2139" w:name="_Toc89180142"/>
      <w:bookmarkStart w:id="2140" w:name="_Toc97071821"/>
      <w:bookmarkStart w:id="2141" w:name="_Toc120051223"/>
      <w:bookmarkStart w:id="2142" w:name="_Toc199238205"/>
      <w:r w:rsidRPr="003B2883">
        <w:t>6.1.3.5.2</w:t>
      </w:r>
      <w:r w:rsidRPr="003B2883">
        <w:tab/>
        <w:t>Resource Definition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16C3E82E" w:rsidR="00730976" w:rsidRPr="003B2883" w:rsidRDefault="00730976" w:rsidP="00730976">
            <w:pPr>
              <w:pStyle w:val="TAL"/>
            </w:pPr>
            <w:r w:rsidRPr="003B2883">
              <w:t xml:space="preserve">Represents the Subscription Permanent Identifier (see 3GPP TS 23.501 [2] </w:t>
            </w:r>
            <w:r w:rsidR="002F66A0">
              <w:t>clause </w:t>
            </w:r>
            <w:r w:rsidR="002F66A0" w:rsidRPr="003B2883">
              <w:t>5</w:t>
            </w:r>
            <w:r w:rsidRPr="003B2883">
              <w:t>.9.2)</w:t>
            </w:r>
            <w:r w:rsidRPr="003B2883">
              <w:br/>
            </w:r>
            <w:r w:rsidRPr="003B2883">
              <w:tab/>
              <w:t xml:space="preserve">pattern: </w:t>
            </w:r>
            <w:r>
              <w:t>see pattern of type Supi in 3GPP TS 29.571 [6]</w:t>
            </w:r>
          </w:p>
          <w:p w14:paraId="74F6E217" w14:textId="309CFDDE" w:rsidR="00730976" w:rsidRPr="003B2883" w:rsidRDefault="00730976" w:rsidP="00730976">
            <w:pPr>
              <w:pStyle w:val="TAL"/>
            </w:pPr>
            <w:r w:rsidRPr="003B2883">
              <w:t xml:space="preserve">Or represents the Permanent Equipment Identifier (see 3GPP TS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FA36B79" w:rsidR="00730976" w:rsidRPr="003B2883" w:rsidRDefault="00730976" w:rsidP="00730976">
            <w:pPr>
              <w:pStyle w:val="TAL"/>
            </w:pPr>
            <w:r w:rsidRPr="003B2883">
              <w:t xml:space="preserve">Or represents the LCS Correlation ID (see 3GPP TS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272B233E" w14:textId="11504B76" w:rsidR="0081072E" w:rsidRPr="003B2883" w:rsidRDefault="005B1C25" w:rsidP="0081072E">
      <w:r w:rsidRPr="00163413">
        <w:t>When the ueContextId is composed by UE's SUPI</w:t>
      </w:r>
      <w:r>
        <w:t xml:space="preserve"> or</w:t>
      </w:r>
      <w:r w:rsidRPr="00163413">
        <w:t xml:space="preserve"> </w:t>
      </w:r>
      <w:r>
        <w:t xml:space="preserve">UE's </w:t>
      </w:r>
      <w:r w:rsidRPr="00163413">
        <w:t>PEI</w:t>
      </w:r>
      <w:r w:rsidR="0081072E">
        <w:t xml:space="preserve">, </w:t>
      </w:r>
      <w:r w:rsidR="0081072E"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Default="0081072E" w:rsidP="00602AC0">
      <w:r w:rsidRPr="003B2883">
        <w:t xml:space="preserve">For other cases, </w:t>
      </w:r>
      <w:r w:rsidRPr="003B2883">
        <w:rPr>
          <w:lang w:eastAsia="zh-CN"/>
        </w:rPr>
        <w:t xml:space="preserve">UE's </w:t>
      </w:r>
      <w:r w:rsidRPr="003B2883">
        <w:t>SUPI shall be used.</w:t>
      </w:r>
    </w:p>
    <w:p w14:paraId="5B4C0444" w14:textId="77777777" w:rsidR="00E354FC" w:rsidRPr="003B2883" w:rsidRDefault="00E354FC" w:rsidP="00E354FC">
      <w:r>
        <w:t>The ueContextId composed by LCS Correlation ID may be used for transferring LCS related UE-Specific N1 and/or N2 messages, when the LCS Correlation ID was provided by the AMF to the LMF in a previous location request.</w:t>
      </w:r>
    </w:p>
    <w:p w14:paraId="2037014C" w14:textId="77777777" w:rsidR="001F4A88" w:rsidRPr="003B2883" w:rsidRDefault="001F4A88" w:rsidP="00602AC0"/>
    <w:p w14:paraId="35DD850D" w14:textId="77777777" w:rsidR="00602AC0" w:rsidRPr="003B2883" w:rsidRDefault="00602AC0" w:rsidP="00602AC0">
      <w:pPr>
        <w:pStyle w:val="Heading5"/>
      </w:pPr>
      <w:bookmarkStart w:id="2143" w:name="_Toc25156294"/>
      <w:bookmarkStart w:id="2144" w:name="_Toc34124596"/>
      <w:bookmarkStart w:id="2145" w:name="_Toc43207718"/>
      <w:bookmarkStart w:id="2146" w:name="_Toc49857190"/>
      <w:bookmarkStart w:id="2147" w:name="_Toc56677026"/>
      <w:bookmarkStart w:id="2148" w:name="_Toc56691549"/>
      <w:bookmarkStart w:id="2149" w:name="_Toc56698813"/>
      <w:bookmarkStart w:id="2150" w:name="_Toc89035046"/>
      <w:bookmarkStart w:id="2151" w:name="_Toc89064844"/>
      <w:bookmarkStart w:id="2152" w:name="_Toc89180143"/>
      <w:bookmarkStart w:id="2153" w:name="_Toc97071822"/>
      <w:bookmarkStart w:id="2154" w:name="_Toc120051224"/>
      <w:bookmarkStart w:id="2155" w:name="_Toc199238206"/>
      <w:r w:rsidRPr="003B2883">
        <w:t>6.1.3.5.3</w:t>
      </w:r>
      <w:r w:rsidRPr="003B2883">
        <w:tab/>
        <w:t>Resource Standard Methods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E461DA4" w14:textId="77777777" w:rsidR="00602AC0" w:rsidRPr="003B2883" w:rsidRDefault="00602AC0" w:rsidP="00876DA9">
      <w:pPr>
        <w:pStyle w:val="Heading6"/>
        <w:rPr>
          <w:lang w:eastAsia="zh-CN"/>
        </w:rPr>
      </w:pPr>
      <w:bookmarkStart w:id="2156" w:name="_Toc25156295"/>
      <w:bookmarkStart w:id="2157" w:name="_Toc34124597"/>
      <w:bookmarkStart w:id="2158" w:name="_Toc43207719"/>
      <w:bookmarkStart w:id="2159" w:name="_Toc49857191"/>
      <w:bookmarkStart w:id="2160" w:name="_Toc56677027"/>
      <w:bookmarkStart w:id="2161" w:name="_Toc56691550"/>
      <w:bookmarkStart w:id="2162" w:name="_Toc56698814"/>
      <w:bookmarkStart w:id="2163" w:name="_Toc89035047"/>
      <w:bookmarkStart w:id="2164" w:name="_Toc89064845"/>
      <w:bookmarkStart w:id="2165" w:name="_Toc89180144"/>
      <w:bookmarkStart w:id="2166" w:name="_Toc97071823"/>
      <w:bookmarkStart w:id="2167" w:name="_Toc120051225"/>
      <w:bookmarkStart w:id="2168" w:name="_Toc199238207"/>
      <w:r w:rsidRPr="003B2883">
        <w:t>6.1.3.5.3.1</w:t>
      </w:r>
      <w:r w:rsidRPr="003B2883">
        <w:tab/>
      </w:r>
      <w:r w:rsidRPr="003B2883">
        <w:rPr>
          <w:rFonts w:hint="eastAsia"/>
          <w:lang w:eastAsia="zh-CN"/>
        </w:rPr>
        <w:t>POST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lastRenderedPageBreak/>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69"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69"/>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0"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0"/>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1"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24BAAD88"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.2.3.3 of 3GPP TS 23.502 [3]);</w:t>
            </w:r>
          </w:p>
          <w:p w14:paraId="392CE42A" w14:textId="10CD60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.9.1.2.1 and 4.9.1.3.1 of 3GPP TS 23.502 [3]).</w:t>
            </w:r>
          </w:p>
          <w:p w14:paraId="2E8CE075" w14:textId="6FCD2E2A"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PDU Session Resource Setup Request Transfer IE due to an on-going Service Request procedure for the same PDU session (see clause 4.2.3.2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58E627D"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2F66A0"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6C067110" w14:textId="23538093" w:rsidR="00414425" w:rsidRDefault="00414425" w:rsidP="001D4998">
            <w:pPr>
              <w:pStyle w:val="TAL"/>
              <w:ind w:left="301" w:hanging="301"/>
            </w:pPr>
            <w:r>
              <w:t>-</w:t>
            </w:r>
            <w:r>
              <w:tab/>
            </w:r>
            <w:r w:rsidR="00672132">
              <w:rPr>
                <w:lang w:eastAsia="zh-CN"/>
              </w:rPr>
              <w:t xml:space="preserve">MAX_LCS_UPP_CONN_REACHED, if LCS-UPP connection already exists between the UE and one LMF and the </w:t>
            </w:r>
            <w:r w:rsidR="00672132">
              <w:t>request is to transfer "</w:t>
            </w:r>
            <w:r w:rsidR="00672132">
              <w:rPr>
                <w:lang w:eastAsia="zh-CN"/>
              </w:rPr>
              <w:t>UPP-CM</w:t>
            </w:r>
            <w:r w:rsidR="00672132" w:rsidRPr="003B2883">
              <w:rPr>
                <w:lang w:eastAsia="zh-CN"/>
              </w:rPr>
              <w:t>"</w:t>
            </w:r>
            <w:r w:rsidR="00672132">
              <w:rPr>
                <w:lang w:eastAsia="zh-CN"/>
              </w:rPr>
              <w:t xml:space="preserve"> N1 message </w:t>
            </w:r>
            <w:r w:rsidR="00672132">
              <w:t>to the UE from another LMF (see clause 5.2.2.3.1.2).</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2" w:name="_PERM_MCCTEMPBM_CRPT03410079___2" w:colFirst="4" w:colLast="4"/>
            <w:bookmarkEnd w:id="2171"/>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2"/>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1222B72" w:rsidR="00FA5FFC" w:rsidRDefault="00FA5FFC" w:rsidP="008B40A8">
            <w:pPr>
              <w:pStyle w:val="TAN"/>
            </w:pPr>
            <w:r>
              <w:lastRenderedPageBreak/>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3" w:name="_Toc25156296"/>
      <w:bookmarkStart w:id="2174" w:name="_Toc34124598"/>
      <w:bookmarkStart w:id="2175" w:name="_Toc43207720"/>
      <w:bookmarkStart w:id="2176" w:name="_Toc49857192"/>
      <w:bookmarkStart w:id="2177" w:name="_Toc56677028"/>
      <w:bookmarkStart w:id="2178" w:name="_Toc56691551"/>
      <w:bookmarkStart w:id="2179" w:name="_Toc56698815"/>
      <w:bookmarkStart w:id="2180" w:name="_Toc89035048"/>
      <w:bookmarkStart w:id="2181" w:name="_Toc89064846"/>
      <w:bookmarkStart w:id="2182" w:name="_Toc89180145"/>
      <w:bookmarkStart w:id="2183" w:name="_Toc97071824"/>
      <w:bookmarkStart w:id="2184" w:name="_Toc120051226"/>
      <w:bookmarkStart w:id="2185" w:name="_Toc199238208"/>
      <w:r w:rsidRPr="003B2883">
        <w:t>6.1.3.6</w:t>
      </w:r>
      <w:r w:rsidRPr="003B2883">
        <w:tab/>
        <w:t>Resource: subscriptions</w:t>
      </w:r>
      <w:r w:rsidRPr="003B2883">
        <w:rPr>
          <w:rFonts w:hint="eastAsia"/>
          <w:lang w:eastAsia="zh-CN"/>
        </w:rPr>
        <w:t xml:space="preserve"> collection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49F7D433" w14:textId="77777777" w:rsidR="00602AC0" w:rsidRPr="003B2883" w:rsidRDefault="00602AC0" w:rsidP="00602AC0">
      <w:pPr>
        <w:pStyle w:val="Heading5"/>
      </w:pPr>
      <w:bookmarkStart w:id="2186" w:name="_Toc25156297"/>
      <w:bookmarkStart w:id="2187" w:name="_Toc34124599"/>
      <w:bookmarkStart w:id="2188" w:name="_Toc43207721"/>
      <w:bookmarkStart w:id="2189" w:name="_Toc49857193"/>
      <w:bookmarkStart w:id="2190" w:name="_Toc56677029"/>
      <w:bookmarkStart w:id="2191" w:name="_Toc56691552"/>
      <w:bookmarkStart w:id="2192" w:name="_Toc56698816"/>
      <w:bookmarkStart w:id="2193" w:name="_Toc89035049"/>
      <w:bookmarkStart w:id="2194" w:name="_Toc89064847"/>
      <w:bookmarkStart w:id="2195" w:name="_Toc89180146"/>
      <w:bookmarkStart w:id="2196" w:name="_Toc97071825"/>
      <w:bookmarkStart w:id="2197" w:name="_Toc120051227"/>
      <w:bookmarkStart w:id="2198" w:name="_Toc199238209"/>
      <w:r w:rsidRPr="003B2883">
        <w:t>6.1.3.6.1</w:t>
      </w:r>
      <w:r w:rsidRPr="003B2883">
        <w:tab/>
        <w:t>Description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199" w:name="_Toc25156298"/>
      <w:bookmarkStart w:id="2200" w:name="_Toc34124600"/>
      <w:bookmarkStart w:id="2201" w:name="_Toc43207722"/>
      <w:bookmarkStart w:id="2202" w:name="_Toc49857194"/>
      <w:bookmarkStart w:id="2203" w:name="_Toc56677030"/>
      <w:bookmarkStart w:id="2204" w:name="_Toc56691553"/>
      <w:bookmarkStart w:id="2205" w:name="_Toc56698817"/>
      <w:bookmarkStart w:id="2206" w:name="_Toc89035050"/>
      <w:bookmarkStart w:id="2207" w:name="_Toc89064848"/>
      <w:bookmarkStart w:id="2208" w:name="_Toc89180147"/>
      <w:bookmarkStart w:id="2209" w:name="_Toc97071826"/>
      <w:bookmarkStart w:id="2210" w:name="_Toc120051228"/>
      <w:bookmarkStart w:id="2211" w:name="_Toc199238210"/>
      <w:r w:rsidRPr="003B2883">
        <w:t>6.1.3.6.2</w:t>
      </w:r>
      <w:r w:rsidRPr="003B2883">
        <w:tab/>
        <w:t>Resource Definition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2" w:name="_Toc25156299"/>
      <w:bookmarkStart w:id="2213" w:name="_Toc34124601"/>
      <w:bookmarkStart w:id="2214" w:name="_Toc43207723"/>
      <w:bookmarkStart w:id="2215" w:name="_Toc49857195"/>
      <w:bookmarkStart w:id="2216" w:name="_Toc56677031"/>
      <w:bookmarkStart w:id="2217" w:name="_Toc56691554"/>
      <w:bookmarkStart w:id="2218" w:name="_Toc56698818"/>
      <w:bookmarkStart w:id="2219" w:name="_Toc89035051"/>
      <w:bookmarkStart w:id="2220" w:name="_Toc89064849"/>
      <w:bookmarkStart w:id="2221" w:name="_Toc89180148"/>
      <w:bookmarkStart w:id="2222" w:name="_Toc97071827"/>
      <w:bookmarkStart w:id="2223" w:name="_Toc120051229"/>
      <w:bookmarkStart w:id="2224" w:name="_Toc199238211"/>
      <w:r w:rsidRPr="003B2883">
        <w:lastRenderedPageBreak/>
        <w:t>6.1.3.6.3</w:t>
      </w:r>
      <w:r w:rsidRPr="003B2883">
        <w:tab/>
        <w:t>Resource Standard Methods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614191" w14:textId="77777777" w:rsidR="00602AC0" w:rsidRPr="003B2883" w:rsidRDefault="00602AC0" w:rsidP="00876DA9">
      <w:pPr>
        <w:pStyle w:val="Heading6"/>
        <w:rPr>
          <w:lang w:eastAsia="zh-CN"/>
        </w:rPr>
      </w:pPr>
      <w:bookmarkStart w:id="2225" w:name="_Toc25156300"/>
      <w:bookmarkStart w:id="2226" w:name="_Toc34124602"/>
      <w:bookmarkStart w:id="2227" w:name="_Toc43207724"/>
      <w:bookmarkStart w:id="2228" w:name="_Toc49857196"/>
      <w:bookmarkStart w:id="2229" w:name="_Toc56677032"/>
      <w:bookmarkStart w:id="2230" w:name="_Toc56691555"/>
      <w:bookmarkStart w:id="2231" w:name="_Toc56698819"/>
      <w:bookmarkStart w:id="2232" w:name="_Toc89035052"/>
      <w:bookmarkStart w:id="2233" w:name="_Toc89064850"/>
      <w:bookmarkStart w:id="2234" w:name="_Toc89180149"/>
      <w:bookmarkStart w:id="2235" w:name="_Toc97071828"/>
      <w:bookmarkStart w:id="2236" w:name="_Toc120051230"/>
      <w:bookmarkStart w:id="2237" w:name="_Toc199238212"/>
      <w:r w:rsidRPr="003B2883">
        <w:t>6.1.3.6.3.1</w:t>
      </w:r>
      <w:r w:rsidRPr="003B2883">
        <w:tab/>
      </w:r>
      <w:r w:rsidRPr="003B2883">
        <w:rPr>
          <w:rFonts w:hint="eastAsia"/>
          <w:lang w:eastAsia="zh-CN"/>
        </w:rPr>
        <w:t>POST</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8" w:name="_PERM_MCCTEMPBM_CRPT03410081___2"/>
            <w:r w:rsidRPr="003B2883">
              <w:t>- UNSPECIFIED</w:t>
            </w:r>
          </w:p>
          <w:bookmarkEnd w:id="2238"/>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2B5DF00D"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lastRenderedPageBreak/>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39" w:name="_Toc25156301"/>
      <w:bookmarkStart w:id="2240" w:name="_Toc34124603"/>
      <w:bookmarkStart w:id="2241" w:name="_Toc43207725"/>
      <w:bookmarkStart w:id="2242" w:name="_Toc49857197"/>
      <w:bookmarkStart w:id="2243" w:name="_Toc56677033"/>
      <w:bookmarkStart w:id="2244" w:name="_Toc56691556"/>
      <w:bookmarkStart w:id="2245" w:name="_Toc56698820"/>
      <w:bookmarkStart w:id="2246" w:name="_Toc89035053"/>
      <w:bookmarkStart w:id="2247" w:name="_Toc89064851"/>
      <w:bookmarkStart w:id="2248" w:name="_Toc89180150"/>
      <w:bookmarkStart w:id="2249" w:name="_Toc97071829"/>
      <w:bookmarkStart w:id="2250" w:name="_Toc120051231"/>
      <w:bookmarkStart w:id="2251" w:name="_Toc199238213"/>
      <w:r w:rsidRPr="003B2883">
        <w:t>6.1.3.7</w:t>
      </w:r>
      <w:r w:rsidRPr="003B2883">
        <w:tab/>
        <w:t xml:space="preserve">Resource: </w:t>
      </w:r>
      <w:r w:rsidRPr="003B2883">
        <w:rPr>
          <w:rFonts w:hint="eastAsia"/>
          <w:lang w:eastAsia="zh-CN"/>
        </w:rPr>
        <w:t>individual subscription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44B849C" w14:textId="77777777" w:rsidR="00602AC0" w:rsidRPr="003B2883" w:rsidRDefault="00602AC0" w:rsidP="00602AC0">
      <w:pPr>
        <w:pStyle w:val="Heading5"/>
      </w:pPr>
      <w:bookmarkStart w:id="2252" w:name="_Toc25156302"/>
      <w:bookmarkStart w:id="2253" w:name="_Toc34124604"/>
      <w:bookmarkStart w:id="2254" w:name="_Toc43207726"/>
      <w:bookmarkStart w:id="2255" w:name="_Toc49857198"/>
      <w:bookmarkStart w:id="2256" w:name="_Toc56677034"/>
      <w:bookmarkStart w:id="2257" w:name="_Toc56691557"/>
      <w:bookmarkStart w:id="2258" w:name="_Toc56698821"/>
      <w:bookmarkStart w:id="2259" w:name="_Toc89035054"/>
      <w:bookmarkStart w:id="2260" w:name="_Toc89064852"/>
      <w:bookmarkStart w:id="2261" w:name="_Toc89180151"/>
      <w:bookmarkStart w:id="2262" w:name="_Toc97071830"/>
      <w:bookmarkStart w:id="2263" w:name="_Toc120051232"/>
      <w:bookmarkStart w:id="2264" w:name="_Toc199238214"/>
      <w:r w:rsidRPr="003B2883">
        <w:t>6.1.3.7.1</w:t>
      </w:r>
      <w:r w:rsidRPr="003B2883">
        <w:tab/>
        <w:t>Description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5" w:name="_Toc25156303"/>
      <w:bookmarkStart w:id="2266" w:name="_Toc34124605"/>
      <w:bookmarkStart w:id="2267" w:name="_Toc43207727"/>
      <w:bookmarkStart w:id="2268" w:name="_Toc49857199"/>
      <w:bookmarkStart w:id="2269" w:name="_Toc56677035"/>
      <w:bookmarkStart w:id="2270" w:name="_Toc56691558"/>
      <w:bookmarkStart w:id="2271" w:name="_Toc56698822"/>
      <w:bookmarkStart w:id="2272" w:name="_Toc89035055"/>
      <w:bookmarkStart w:id="2273" w:name="_Toc89064853"/>
      <w:bookmarkStart w:id="2274" w:name="_Toc89180152"/>
      <w:bookmarkStart w:id="2275" w:name="_Toc97071831"/>
      <w:bookmarkStart w:id="2276" w:name="_Toc120051233"/>
      <w:bookmarkStart w:id="2277" w:name="_Toc199238215"/>
      <w:r w:rsidRPr="003B2883">
        <w:t>6.1.3.7.2</w:t>
      </w:r>
      <w:r w:rsidRPr="003B2883">
        <w:tab/>
        <w:t>Resource Definition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8" w:name="_Toc25156304"/>
      <w:bookmarkStart w:id="2279" w:name="_Toc34124606"/>
      <w:bookmarkStart w:id="2280" w:name="_Toc43207728"/>
      <w:bookmarkStart w:id="2281" w:name="_Toc49857200"/>
      <w:bookmarkStart w:id="2282" w:name="_Toc56677036"/>
      <w:bookmarkStart w:id="2283" w:name="_Toc56691559"/>
      <w:bookmarkStart w:id="2284" w:name="_Toc56698823"/>
      <w:bookmarkStart w:id="2285" w:name="_Toc89035056"/>
      <w:bookmarkStart w:id="2286" w:name="_Toc89064854"/>
      <w:bookmarkStart w:id="2287" w:name="_Toc89180153"/>
      <w:bookmarkStart w:id="2288" w:name="_Toc97071832"/>
      <w:bookmarkStart w:id="2289" w:name="_Toc120051234"/>
      <w:bookmarkStart w:id="2290" w:name="_Toc199238216"/>
      <w:r w:rsidRPr="003B2883">
        <w:t>6.1.3.7.3</w:t>
      </w:r>
      <w:r w:rsidRPr="003B2883">
        <w:tab/>
        <w:t>Resource Standard Methods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FF9AA94" w14:textId="77777777" w:rsidR="00602AC0" w:rsidRPr="003B2883" w:rsidRDefault="00602AC0" w:rsidP="00876DA9">
      <w:pPr>
        <w:pStyle w:val="Heading6"/>
        <w:rPr>
          <w:lang w:eastAsia="zh-CN"/>
        </w:rPr>
      </w:pPr>
      <w:bookmarkStart w:id="2291" w:name="_Toc25156305"/>
      <w:bookmarkStart w:id="2292" w:name="_Toc34124607"/>
      <w:bookmarkStart w:id="2293" w:name="_Toc43207729"/>
      <w:bookmarkStart w:id="2294" w:name="_Toc49857201"/>
      <w:bookmarkStart w:id="2295" w:name="_Toc56677037"/>
      <w:bookmarkStart w:id="2296" w:name="_Toc56691560"/>
      <w:bookmarkStart w:id="2297" w:name="_Toc56698824"/>
      <w:bookmarkStart w:id="2298" w:name="_Toc89035057"/>
      <w:bookmarkStart w:id="2299" w:name="_Toc89064855"/>
      <w:bookmarkStart w:id="2300" w:name="_Toc89180154"/>
      <w:bookmarkStart w:id="2301" w:name="_Toc97071833"/>
      <w:bookmarkStart w:id="2302" w:name="_Toc120051235"/>
      <w:bookmarkStart w:id="2303" w:name="_Toc199238217"/>
      <w:r w:rsidRPr="003B2883">
        <w:t>6.1.3.7.3.1</w:t>
      </w:r>
      <w:r w:rsidRPr="003B2883">
        <w:tab/>
      </w:r>
      <w:r w:rsidRPr="003B2883">
        <w:rPr>
          <w:rFonts w:hint="eastAsia"/>
          <w:lang w:eastAsia="zh-CN"/>
        </w:rPr>
        <w:t>DELETE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lastRenderedPageBreak/>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4" w:name="_PERM_MCCTEMPBM_CRPT03410083___7"/>
            <w:r w:rsidRPr="003B2883">
              <w:t>-</w:t>
            </w:r>
            <w:r w:rsidRPr="003B2883">
              <w:tab/>
            </w:r>
            <w:r w:rsidRPr="003B2883">
              <w:rPr>
                <w:rFonts w:ascii="Arial" w:hAnsi="Arial"/>
                <w:sz w:val="18"/>
              </w:rPr>
              <w:t>SUBSCRIPTION_NOT_FOUND</w:t>
            </w:r>
            <w:bookmarkEnd w:id="2304"/>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FC02A11"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5" w:name="_Toc25156306"/>
      <w:bookmarkStart w:id="2306" w:name="_Toc34124608"/>
      <w:bookmarkStart w:id="2307" w:name="_Toc43207730"/>
      <w:bookmarkStart w:id="2308" w:name="_Toc49857202"/>
      <w:bookmarkStart w:id="2309" w:name="_Toc56677038"/>
      <w:bookmarkStart w:id="2310" w:name="_Toc56691561"/>
      <w:bookmarkStart w:id="2311" w:name="_Toc56698825"/>
      <w:bookmarkStart w:id="2312" w:name="_Toc89035058"/>
      <w:bookmarkStart w:id="2313" w:name="_Toc89064856"/>
      <w:bookmarkStart w:id="2314" w:name="_Toc89180155"/>
      <w:bookmarkStart w:id="2315" w:name="_Toc97071834"/>
      <w:bookmarkStart w:id="2316" w:name="_Toc120051236"/>
      <w:bookmarkStart w:id="2317" w:name="_Toc199238218"/>
      <w:r w:rsidRPr="003B2883">
        <w:t>6.1.3.7.3.2</w:t>
      </w:r>
      <w:r w:rsidRPr="003B2883">
        <w:tab/>
      </w:r>
      <w:r w:rsidRPr="003B2883">
        <w:rPr>
          <w:lang w:eastAsia="zh-CN"/>
        </w:rPr>
        <w:t>PUT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lastRenderedPageBreak/>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4E88EAEC"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8" w:name="_Toc25156307"/>
      <w:bookmarkStart w:id="2319" w:name="_Toc34124609"/>
      <w:bookmarkStart w:id="2320" w:name="_Toc43207731"/>
      <w:bookmarkStart w:id="2321" w:name="_Toc49857203"/>
      <w:bookmarkStart w:id="2322" w:name="_Toc56677039"/>
      <w:bookmarkStart w:id="2323" w:name="_Toc56691562"/>
      <w:bookmarkStart w:id="2324" w:name="_Toc56698826"/>
      <w:bookmarkStart w:id="2325" w:name="_Toc89035059"/>
      <w:bookmarkStart w:id="2326" w:name="_Toc89064857"/>
      <w:bookmarkStart w:id="2327" w:name="_Toc89180156"/>
      <w:bookmarkStart w:id="2328" w:name="_Toc97071835"/>
      <w:bookmarkStart w:id="2329" w:name="_Toc120051237"/>
      <w:bookmarkStart w:id="2330" w:name="_Toc199238219"/>
      <w:r w:rsidRPr="003B2883">
        <w:lastRenderedPageBreak/>
        <w:t>6.1.3.8</w:t>
      </w:r>
      <w:r w:rsidRPr="003B2883">
        <w:tab/>
        <w:t>Resource: Non UE N2</w:t>
      </w:r>
      <w:r>
        <w:t xml:space="preserve"> </w:t>
      </w:r>
      <w:r w:rsidRPr="003B2883">
        <w:t>Messages Collection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E5630C8" w14:textId="77777777" w:rsidR="00602AC0" w:rsidRPr="003B2883" w:rsidRDefault="00602AC0" w:rsidP="00602AC0">
      <w:pPr>
        <w:pStyle w:val="Heading5"/>
      </w:pPr>
      <w:bookmarkStart w:id="2331" w:name="_Toc25156308"/>
      <w:bookmarkStart w:id="2332" w:name="_Toc34124610"/>
      <w:bookmarkStart w:id="2333" w:name="_Toc43207732"/>
      <w:bookmarkStart w:id="2334" w:name="_Toc49857204"/>
      <w:bookmarkStart w:id="2335" w:name="_Toc56677040"/>
      <w:bookmarkStart w:id="2336" w:name="_Toc56691563"/>
      <w:bookmarkStart w:id="2337" w:name="_Toc56698827"/>
      <w:bookmarkStart w:id="2338" w:name="_Toc89035060"/>
      <w:bookmarkStart w:id="2339" w:name="_Toc89064858"/>
      <w:bookmarkStart w:id="2340" w:name="_Toc89180157"/>
      <w:bookmarkStart w:id="2341" w:name="_Toc97071836"/>
      <w:bookmarkStart w:id="2342" w:name="_Toc120051238"/>
      <w:bookmarkStart w:id="2343" w:name="_Toc199238220"/>
      <w:r w:rsidRPr="003B2883">
        <w:t>6.1.3.8.1</w:t>
      </w:r>
      <w:r w:rsidRPr="003B2883">
        <w:tab/>
        <w:t>Description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4" w:name="_Toc25156309"/>
      <w:bookmarkStart w:id="2345" w:name="_Toc34124611"/>
      <w:bookmarkStart w:id="2346" w:name="_Toc43207733"/>
      <w:bookmarkStart w:id="2347" w:name="_Toc49857205"/>
      <w:bookmarkStart w:id="2348" w:name="_Toc56677041"/>
      <w:bookmarkStart w:id="2349" w:name="_Toc56691564"/>
      <w:bookmarkStart w:id="2350" w:name="_Toc56698828"/>
      <w:bookmarkStart w:id="2351" w:name="_Toc89035061"/>
      <w:bookmarkStart w:id="2352" w:name="_Toc89064859"/>
      <w:bookmarkStart w:id="2353" w:name="_Toc89180158"/>
      <w:bookmarkStart w:id="2354" w:name="_Toc97071837"/>
      <w:bookmarkStart w:id="2355" w:name="_Toc120051239"/>
      <w:bookmarkStart w:id="2356" w:name="_Toc199238221"/>
      <w:r w:rsidRPr="003B2883">
        <w:t>6.1.3.8.2</w:t>
      </w:r>
      <w:r w:rsidRPr="003B2883">
        <w:tab/>
        <w:t>Resource Definition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7" w:name="_Toc25156310"/>
      <w:bookmarkStart w:id="2358" w:name="_Toc34124612"/>
      <w:bookmarkStart w:id="2359" w:name="_Toc43207734"/>
      <w:bookmarkStart w:id="2360" w:name="_Toc49857206"/>
      <w:bookmarkStart w:id="2361" w:name="_Toc56677042"/>
      <w:bookmarkStart w:id="2362" w:name="_Toc56691565"/>
      <w:bookmarkStart w:id="2363" w:name="_Toc56698829"/>
      <w:bookmarkStart w:id="2364" w:name="_Toc89035062"/>
      <w:bookmarkStart w:id="2365" w:name="_Toc89064860"/>
      <w:bookmarkStart w:id="2366" w:name="_Toc89180159"/>
      <w:bookmarkStart w:id="2367" w:name="_Toc97071838"/>
      <w:bookmarkStart w:id="2368" w:name="_Toc120051240"/>
      <w:bookmarkStart w:id="2369" w:name="_Toc199238222"/>
      <w:r w:rsidRPr="003B2883">
        <w:t>6.1.3.8.3</w:t>
      </w:r>
      <w:r w:rsidRPr="003B2883">
        <w:tab/>
        <w:t>Resource Standard Methods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0" w:name="_Toc25156311"/>
      <w:bookmarkStart w:id="2371" w:name="_Toc34124613"/>
      <w:bookmarkStart w:id="2372" w:name="_Toc43207735"/>
      <w:bookmarkStart w:id="2373" w:name="_Toc49857207"/>
      <w:bookmarkStart w:id="2374" w:name="_Toc56677043"/>
      <w:bookmarkStart w:id="2375" w:name="_Toc56691566"/>
      <w:bookmarkStart w:id="2376" w:name="_Toc56698830"/>
      <w:bookmarkStart w:id="2377" w:name="_Toc89035063"/>
      <w:bookmarkStart w:id="2378" w:name="_Toc89064861"/>
      <w:bookmarkStart w:id="2379" w:name="_Toc89180160"/>
      <w:bookmarkStart w:id="2380" w:name="_Toc97071839"/>
      <w:bookmarkStart w:id="2381" w:name="_Toc120051241"/>
      <w:bookmarkStart w:id="2382" w:name="_Toc199238223"/>
      <w:r w:rsidRPr="003B2883">
        <w:t>6.1.3.8.4</w:t>
      </w:r>
      <w:r w:rsidRPr="003B2883">
        <w:tab/>
        <w:t>Resource Custom Operations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15DF66D7" w14:textId="77777777" w:rsidR="00602AC0" w:rsidRPr="003B2883" w:rsidRDefault="00602AC0" w:rsidP="00876DA9">
      <w:pPr>
        <w:pStyle w:val="Heading6"/>
      </w:pPr>
      <w:bookmarkStart w:id="2383" w:name="_Toc25156312"/>
      <w:bookmarkStart w:id="2384" w:name="_Toc34124614"/>
      <w:bookmarkStart w:id="2385" w:name="_Toc43207736"/>
      <w:bookmarkStart w:id="2386" w:name="_Toc49857208"/>
      <w:bookmarkStart w:id="2387" w:name="_Toc56677044"/>
      <w:bookmarkStart w:id="2388" w:name="_Toc56691567"/>
      <w:bookmarkStart w:id="2389" w:name="_Toc56698831"/>
      <w:bookmarkStart w:id="2390" w:name="_Toc89035064"/>
      <w:bookmarkStart w:id="2391" w:name="_Toc89064862"/>
      <w:bookmarkStart w:id="2392" w:name="_Toc89180161"/>
      <w:bookmarkStart w:id="2393" w:name="_Toc97071840"/>
      <w:bookmarkStart w:id="2394" w:name="_Toc120051242"/>
      <w:bookmarkStart w:id="2395" w:name="_Toc199238224"/>
      <w:r w:rsidRPr="003B2883">
        <w:t>6.1.3.8.4.1</w:t>
      </w:r>
      <w:r w:rsidRPr="003B2883">
        <w:tab/>
        <w:t>Overview</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6" w:name="_Toc25156313"/>
      <w:bookmarkStart w:id="2397" w:name="_Toc34124615"/>
      <w:bookmarkStart w:id="2398" w:name="_Toc43207737"/>
      <w:bookmarkStart w:id="2399" w:name="_Toc49857209"/>
      <w:bookmarkStart w:id="2400" w:name="_Toc56677045"/>
      <w:bookmarkStart w:id="2401" w:name="_Toc56691568"/>
      <w:bookmarkStart w:id="2402" w:name="_Toc56698832"/>
      <w:bookmarkStart w:id="2403" w:name="_Toc89035065"/>
      <w:bookmarkStart w:id="2404" w:name="_Toc89064863"/>
      <w:bookmarkStart w:id="2405" w:name="_Toc89180162"/>
      <w:bookmarkStart w:id="2406" w:name="_Toc97071841"/>
      <w:bookmarkStart w:id="2407" w:name="_Toc120051243"/>
      <w:bookmarkStart w:id="2408" w:name="_Toc199238225"/>
      <w:r w:rsidRPr="003B2883">
        <w:t>6.1.3.8.4.2</w:t>
      </w:r>
      <w:r w:rsidRPr="003B2883">
        <w:tab/>
        <w:t xml:space="preserve">Operation: </w:t>
      </w:r>
      <w:r w:rsidRPr="003B2883">
        <w:rPr>
          <w:lang w:eastAsia="zh-CN"/>
        </w:rPr>
        <w:t>transfer</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63B53A" w14:textId="77777777" w:rsidR="00602AC0" w:rsidRPr="003B2883" w:rsidRDefault="00602AC0" w:rsidP="00876DA9">
      <w:pPr>
        <w:pStyle w:val="Heading7"/>
      </w:pPr>
      <w:bookmarkStart w:id="2409" w:name="_Toc43207738"/>
      <w:bookmarkStart w:id="2410" w:name="_Toc89035066"/>
      <w:bookmarkStart w:id="2411" w:name="_Toc89064864"/>
      <w:bookmarkStart w:id="2412" w:name="_Toc89180163"/>
      <w:bookmarkStart w:id="2413" w:name="_Toc97071842"/>
      <w:bookmarkStart w:id="2414" w:name="_Toc120051244"/>
      <w:bookmarkStart w:id="2415" w:name="_Toc199238226"/>
      <w:r w:rsidRPr="003B2883">
        <w:t>6.1.3.8.4.2.1</w:t>
      </w:r>
      <w:r w:rsidRPr="003B2883">
        <w:tab/>
        <w:t>Description</w:t>
      </w:r>
      <w:bookmarkEnd w:id="2409"/>
      <w:bookmarkEnd w:id="2410"/>
      <w:bookmarkEnd w:id="2411"/>
      <w:bookmarkEnd w:id="2412"/>
      <w:bookmarkEnd w:id="2413"/>
      <w:bookmarkEnd w:id="2414"/>
      <w:bookmarkEnd w:id="2415"/>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6" w:name="_Toc43207739"/>
      <w:bookmarkStart w:id="2417" w:name="_Toc89035067"/>
      <w:bookmarkStart w:id="2418" w:name="_Toc89064865"/>
      <w:bookmarkStart w:id="2419" w:name="_Toc89180164"/>
      <w:bookmarkStart w:id="2420" w:name="_Toc97071843"/>
      <w:bookmarkStart w:id="2421" w:name="_Toc120051245"/>
      <w:bookmarkStart w:id="2422" w:name="_Toc199238227"/>
      <w:r w:rsidRPr="003B2883">
        <w:t>6.1.3.8.4.2.2</w:t>
      </w:r>
      <w:r w:rsidRPr="003B2883">
        <w:tab/>
        <w:t>Operation Definition</w:t>
      </w:r>
      <w:bookmarkEnd w:id="2416"/>
      <w:bookmarkEnd w:id="2417"/>
      <w:bookmarkEnd w:id="2418"/>
      <w:bookmarkEnd w:id="2419"/>
      <w:bookmarkEnd w:id="2420"/>
      <w:bookmarkEnd w:id="2421"/>
      <w:bookmarkEnd w:id="2422"/>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3" w:name="_PERM_MCCTEMPBM_CRPT03410085___2"/>
            <w:r w:rsidRPr="003B2883">
              <w:t>- UNSPECIFIED</w:t>
            </w:r>
          </w:p>
          <w:bookmarkEnd w:id="2423"/>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4" w:name="_PERM_MCCTEMPBM_CRPT03410086___2"/>
            <w:r w:rsidRPr="003B2883">
              <w:t>- CONTEXT_NOT_FOUND</w:t>
            </w:r>
          </w:p>
          <w:bookmarkEnd w:id="2424"/>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A69155" w14:textId="0A69073D"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5" w:name="_Toc25156314"/>
      <w:bookmarkStart w:id="2426" w:name="_Toc34124616"/>
      <w:bookmarkStart w:id="2427" w:name="_Toc43207740"/>
      <w:bookmarkStart w:id="2428" w:name="_Toc49857210"/>
      <w:bookmarkStart w:id="2429" w:name="_Toc56677046"/>
      <w:bookmarkStart w:id="2430" w:name="_Toc56691569"/>
      <w:bookmarkStart w:id="2431" w:name="_Toc56698833"/>
      <w:bookmarkStart w:id="2432" w:name="_Toc89035068"/>
      <w:bookmarkStart w:id="2433" w:name="_Toc89064866"/>
      <w:bookmarkStart w:id="2434" w:name="_Toc89180165"/>
      <w:bookmarkStart w:id="2435" w:name="_Toc97071844"/>
      <w:bookmarkStart w:id="2436" w:name="_Toc120051246"/>
      <w:bookmarkStart w:id="2437" w:name="_Toc199238228"/>
      <w:r w:rsidRPr="003B2883">
        <w:lastRenderedPageBreak/>
        <w:t>6.1.3.9</w:t>
      </w:r>
      <w:r w:rsidRPr="003B2883">
        <w:tab/>
        <w:t>Resource: Non UE N2</w:t>
      </w:r>
      <w:r>
        <w:t xml:space="preserve"> </w:t>
      </w:r>
      <w:r w:rsidRPr="003B2883">
        <w:t>Messages Subscriptions Collection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88BF597" w14:textId="77777777" w:rsidR="00602AC0" w:rsidRPr="003B2883" w:rsidRDefault="00602AC0" w:rsidP="00602AC0">
      <w:pPr>
        <w:pStyle w:val="Heading5"/>
      </w:pPr>
      <w:bookmarkStart w:id="2438" w:name="_Toc25156315"/>
      <w:bookmarkStart w:id="2439" w:name="_Toc34124617"/>
      <w:bookmarkStart w:id="2440" w:name="_Toc43207741"/>
      <w:bookmarkStart w:id="2441" w:name="_Toc49857211"/>
      <w:bookmarkStart w:id="2442" w:name="_Toc56677047"/>
      <w:bookmarkStart w:id="2443" w:name="_Toc56691570"/>
      <w:bookmarkStart w:id="2444" w:name="_Toc56698834"/>
      <w:bookmarkStart w:id="2445" w:name="_Toc89035069"/>
      <w:bookmarkStart w:id="2446" w:name="_Toc89064867"/>
      <w:bookmarkStart w:id="2447" w:name="_Toc89180166"/>
      <w:bookmarkStart w:id="2448" w:name="_Toc97071845"/>
      <w:bookmarkStart w:id="2449" w:name="_Toc120051247"/>
      <w:bookmarkStart w:id="2450" w:name="_Toc199238229"/>
      <w:r w:rsidRPr="003B2883">
        <w:t>6.1.3.9.1</w:t>
      </w:r>
      <w:r w:rsidRPr="003B2883">
        <w:tab/>
        <w:t>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1" w:name="_Toc25156316"/>
      <w:bookmarkStart w:id="2452" w:name="_Toc34124618"/>
      <w:bookmarkStart w:id="2453" w:name="_Toc43207742"/>
      <w:bookmarkStart w:id="2454" w:name="_Toc49857212"/>
      <w:bookmarkStart w:id="2455" w:name="_Toc56677048"/>
      <w:bookmarkStart w:id="2456" w:name="_Toc56691571"/>
      <w:bookmarkStart w:id="2457" w:name="_Toc56698835"/>
      <w:bookmarkStart w:id="2458" w:name="_Toc89035070"/>
      <w:bookmarkStart w:id="2459" w:name="_Toc89064868"/>
      <w:bookmarkStart w:id="2460" w:name="_Toc89180167"/>
      <w:bookmarkStart w:id="2461" w:name="_Toc97071846"/>
      <w:bookmarkStart w:id="2462" w:name="_Toc120051248"/>
      <w:bookmarkStart w:id="2463" w:name="_Toc199238230"/>
      <w:r w:rsidRPr="003B2883">
        <w:t>6.1.3.9.2</w:t>
      </w:r>
      <w:r w:rsidRPr="003B2883">
        <w:tab/>
        <w:t>Resource Definition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4" w:name="_Toc25156317"/>
      <w:bookmarkStart w:id="2465" w:name="_Toc34124619"/>
      <w:bookmarkStart w:id="2466" w:name="_Toc43207743"/>
      <w:bookmarkStart w:id="2467" w:name="_Toc49857213"/>
      <w:bookmarkStart w:id="2468" w:name="_Toc56677049"/>
      <w:bookmarkStart w:id="2469" w:name="_Toc56691572"/>
      <w:bookmarkStart w:id="2470" w:name="_Toc56698836"/>
      <w:bookmarkStart w:id="2471" w:name="_Toc89035071"/>
      <w:bookmarkStart w:id="2472" w:name="_Toc89064869"/>
      <w:bookmarkStart w:id="2473" w:name="_Toc89180168"/>
      <w:bookmarkStart w:id="2474" w:name="_Toc97071847"/>
      <w:bookmarkStart w:id="2475" w:name="_Toc120051249"/>
      <w:bookmarkStart w:id="2476" w:name="_Toc199238231"/>
      <w:r w:rsidRPr="003B2883">
        <w:t>6.1.3.9.3</w:t>
      </w:r>
      <w:r w:rsidRPr="003B2883">
        <w:tab/>
        <w:t>Resource Standard Methods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1C7EC806" w14:textId="77777777" w:rsidR="00602AC0" w:rsidRPr="003B2883" w:rsidRDefault="00602AC0" w:rsidP="00876DA9">
      <w:pPr>
        <w:pStyle w:val="Heading6"/>
      </w:pPr>
      <w:bookmarkStart w:id="2477" w:name="_Toc25156318"/>
      <w:bookmarkStart w:id="2478" w:name="_Toc34124620"/>
      <w:bookmarkStart w:id="2479" w:name="_Toc43207744"/>
      <w:bookmarkStart w:id="2480" w:name="_Toc49857214"/>
      <w:bookmarkStart w:id="2481" w:name="_Toc56677050"/>
      <w:bookmarkStart w:id="2482" w:name="_Toc56691573"/>
      <w:bookmarkStart w:id="2483" w:name="_Toc56698837"/>
      <w:bookmarkStart w:id="2484" w:name="_Toc89035072"/>
      <w:bookmarkStart w:id="2485" w:name="_Toc89064870"/>
      <w:bookmarkStart w:id="2486" w:name="_Toc89180169"/>
      <w:bookmarkStart w:id="2487" w:name="_Toc97071848"/>
      <w:bookmarkStart w:id="2488" w:name="_Toc120051250"/>
      <w:bookmarkStart w:id="2489" w:name="_Toc199238232"/>
      <w:r w:rsidRPr="003B2883">
        <w:t>6.1.3.9.3.1</w:t>
      </w:r>
      <w:r w:rsidRPr="003B2883">
        <w:tab/>
        <w:t>POST</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3D9F4FC" w14:textId="5FA81FE2"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0" w:name="_Toc25156319"/>
      <w:bookmarkStart w:id="2491" w:name="_Toc34124621"/>
      <w:bookmarkStart w:id="2492" w:name="_Toc43207745"/>
      <w:bookmarkStart w:id="2493" w:name="_Toc49857215"/>
      <w:bookmarkStart w:id="2494" w:name="_Toc56677051"/>
      <w:bookmarkStart w:id="2495" w:name="_Toc56691574"/>
      <w:bookmarkStart w:id="2496" w:name="_Toc56698838"/>
      <w:bookmarkStart w:id="2497" w:name="_Toc89035073"/>
      <w:bookmarkStart w:id="2498" w:name="_Toc89064871"/>
      <w:bookmarkStart w:id="2499" w:name="_Toc89180170"/>
      <w:bookmarkStart w:id="2500" w:name="_Toc97071849"/>
      <w:bookmarkStart w:id="2501" w:name="_Toc120051251"/>
      <w:bookmarkStart w:id="2502" w:name="_Toc199238233"/>
      <w:r w:rsidRPr="003B2883">
        <w:t>6.1.3.9.4</w:t>
      </w:r>
      <w:r w:rsidRPr="003B2883">
        <w:tab/>
        <w:t>Resource Custom Operations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3" w:name="_Toc25156320"/>
      <w:bookmarkStart w:id="2504" w:name="_Toc34124622"/>
      <w:bookmarkStart w:id="2505" w:name="_Toc43207746"/>
      <w:bookmarkStart w:id="2506" w:name="_Toc49857216"/>
      <w:bookmarkStart w:id="2507" w:name="_Toc56677052"/>
      <w:bookmarkStart w:id="2508" w:name="_Toc56691575"/>
      <w:bookmarkStart w:id="2509" w:name="_Toc56698839"/>
      <w:bookmarkStart w:id="2510" w:name="_Toc89035074"/>
      <w:bookmarkStart w:id="2511" w:name="_Toc89064872"/>
      <w:bookmarkStart w:id="2512" w:name="_Toc89180171"/>
      <w:bookmarkStart w:id="2513" w:name="_Toc97071850"/>
      <w:bookmarkStart w:id="2514" w:name="_Toc120051252"/>
      <w:bookmarkStart w:id="2515" w:name="_Toc199238234"/>
      <w:r w:rsidRPr="003B2883">
        <w:lastRenderedPageBreak/>
        <w:t>6.1.3.10</w:t>
      </w:r>
      <w:r w:rsidRPr="003B2883">
        <w:tab/>
        <w:t>Resource: Non UE N2 Message Notification Individual Subscription</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E19AF7F" w14:textId="77777777" w:rsidR="00602AC0" w:rsidRPr="003B2883" w:rsidRDefault="00602AC0" w:rsidP="00602AC0">
      <w:pPr>
        <w:pStyle w:val="Heading5"/>
      </w:pPr>
      <w:bookmarkStart w:id="2516" w:name="_Toc25156321"/>
      <w:bookmarkStart w:id="2517" w:name="_Toc34124623"/>
      <w:bookmarkStart w:id="2518" w:name="_Toc43207747"/>
      <w:bookmarkStart w:id="2519" w:name="_Toc49857217"/>
      <w:bookmarkStart w:id="2520" w:name="_Toc56677053"/>
      <w:bookmarkStart w:id="2521" w:name="_Toc56691576"/>
      <w:bookmarkStart w:id="2522" w:name="_Toc56698840"/>
      <w:bookmarkStart w:id="2523" w:name="_Toc89035075"/>
      <w:bookmarkStart w:id="2524" w:name="_Toc89064873"/>
      <w:bookmarkStart w:id="2525" w:name="_Toc89180172"/>
      <w:bookmarkStart w:id="2526" w:name="_Toc97071851"/>
      <w:bookmarkStart w:id="2527" w:name="_Toc120051253"/>
      <w:bookmarkStart w:id="2528" w:name="_Toc199238235"/>
      <w:r w:rsidRPr="003B2883">
        <w:t>6.1.3.10.1</w:t>
      </w:r>
      <w:r w:rsidRPr="003B2883">
        <w:tab/>
        <w:t>Description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29" w:name="_Toc25156322"/>
      <w:bookmarkStart w:id="2530" w:name="_Toc34124624"/>
      <w:bookmarkStart w:id="2531" w:name="_Toc43207748"/>
      <w:bookmarkStart w:id="2532" w:name="_Toc49857218"/>
      <w:bookmarkStart w:id="2533" w:name="_Toc56677054"/>
      <w:bookmarkStart w:id="2534" w:name="_Toc56691577"/>
      <w:bookmarkStart w:id="2535" w:name="_Toc56698841"/>
      <w:bookmarkStart w:id="2536" w:name="_Toc89035076"/>
      <w:bookmarkStart w:id="2537" w:name="_Toc89064874"/>
      <w:bookmarkStart w:id="2538" w:name="_Toc89180173"/>
      <w:bookmarkStart w:id="2539" w:name="_Toc97071852"/>
      <w:bookmarkStart w:id="2540" w:name="_Toc120051254"/>
      <w:bookmarkStart w:id="2541" w:name="_Toc199238236"/>
      <w:r w:rsidRPr="003B2883">
        <w:t>6.1.3.10.2</w:t>
      </w:r>
      <w:r w:rsidRPr="003B2883">
        <w:tab/>
        <w:t>Resource Definition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2" w:name="_Toc25156323"/>
      <w:bookmarkStart w:id="2543" w:name="_Toc34124625"/>
      <w:bookmarkStart w:id="2544" w:name="_Toc43207749"/>
      <w:bookmarkStart w:id="2545" w:name="_Toc49857219"/>
      <w:bookmarkStart w:id="2546" w:name="_Toc56677055"/>
      <w:bookmarkStart w:id="2547" w:name="_Toc56691578"/>
      <w:bookmarkStart w:id="2548" w:name="_Toc56698842"/>
      <w:bookmarkStart w:id="2549" w:name="_Toc89035077"/>
      <w:bookmarkStart w:id="2550" w:name="_Toc89064875"/>
      <w:bookmarkStart w:id="2551" w:name="_Toc89180174"/>
      <w:bookmarkStart w:id="2552" w:name="_Toc97071853"/>
      <w:bookmarkStart w:id="2553" w:name="_Toc120051255"/>
      <w:bookmarkStart w:id="2554" w:name="_Toc199238237"/>
      <w:r w:rsidRPr="003B2883">
        <w:t>6.1.3.10.3</w:t>
      </w:r>
      <w:r w:rsidRPr="003B2883">
        <w:tab/>
        <w:t>Resource Standard Methods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07372CF" w14:textId="77777777" w:rsidR="00602AC0" w:rsidRPr="003B2883" w:rsidRDefault="00602AC0" w:rsidP="00876DA9">
      <w:pPr>
        <w:pStyle w:val="Heading6"/>
      </w:pPr>
      <w:bookmarkStart w:id="2555" w:name="_Toc25156324"/>
      <w:bookmarkStart w:id="2556" w:name="_Toc34124626"/>
      <w:bookmarkStart w:id="2557" w:name="_Toc43207750"/>
      <w:bookmarkStart w:id="2558" w:name="_Toc49857220"/>
      <w:bookmarkStart w:id="2559" w:name="_Toc56677056"/>
      <w:bookmarkStart w:id="2560" w:name="_Toc56691579"/>
      <w:bookmarkStart w:id="2561" w:name="_Toc56698843"/>
      <w:bookmarkStart w:id="2562" w:name="_Toc89035078"/>
      <w:bookmarkStart w:id="2563" w:name="_Toc89064876"/>
      <w:bookmarkStart w:id="2564" w:name="_Toc89180175"/>
      <w:bookmarkStart w:id="2565" w:name="_Toc97071854"/>
      <w:bookmarkStart w:id="2566" w:name="_Toc120051256"/>
      <w:bookmarkStart w:id="2567" w:name="_Toc199238238"/>
      <w:r w:rsidRPr="003B2883">
        <w:t>6.1.3.10.3.1</w:t>
      </w:r>
      <w:r w:rsidRPr="003B2883">
        <w:tab/>
        <w:t>DELETE</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12A3CD9" w14:textId="0222B581"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8" w:name="_Toc25156325"/>
      <w:bookmarkStart w:id="2569" w:name="_Toc34124627"/>
      <w:bookmarkStart w:id="2570" w:name="_Toc43207751"/>
      <w:bookmarkStart w:id="2571" w:name="_Toc49857221"/>
      <w:bookmarkStart w:id="2572" w:name="_Toc56677057"/>
      <w:bookmarkStart w:id="2573" w:name="_Toc56691580"/>
      <w:bookmarkStart w:id="2574" w:name="_Toc56698844"/>
      <w:bookmarkStart w:id="2575" w:name="_Toc89035079"/>
      <w:bookmarkStart w:id="2576" w:name="_Toc89064877"/>
      <w:bookmarkStart w:id="2577" w:name="_Toc89180176"/>
      <w:bookmarkStart w:id="2578" w:name="_Toc97071855"/>
      <w:bookmarkStart w:id="2579" w:name="_Toc120051257"/>
      <w:bookmarkStart w:id="2580" w:name="_Toc199238239"/>
      <w:r w:rsidRPr="003B2883">
        <w:t>6.1.3.10.4</w:t>
      </w:r>
      <w:r w:rsidRPr="003B2883">
        <w:tab/>
        <w:t>Resource Custom Operations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1" w:name="_Toc25156326"/>
      <w:bookmarkStart w:id="2582" w:name="_Toc34124628"/>
      <w:bookmarkStart w:id="2583" w:name="_Toc43207752"/>
      <w:bookmarkStart w:id="2584" w:name="_Toc49857222"/>
      <w:bookmarkStart w:id="2585" w:name="_Toc56677058"/>
      <w:bookmarkStart w:id="2586" w:name="_Toc56691581"/>
      <w:bookmarkStart w:id="2587" w:name="_Toc56698845"/>
      <w:bookmarkStart w:id="2588" w:name="_Toc89035080"/>
      <w:bookmarkStart w:id="2589" w:name="_Toc89064878"/>
      <w:bookmarkStart w:id="2590" w:name="_Toc89180177"/>
      <w:bookmarkStart w:id="2591" w:name="_Toc97071856"/>
      <w:bookmarkStart w:id="2592" w:name="_Toc120051258"/>
      <w:bookmarkStart w:id="2593" w:name="_Toc199238240"/>
      <w:r w:rsidRPr="003B2883">
        <w:t>6.1.4</w:t>
      </w:r>
      <w:r w:rsidRPr="003B2883">
        <w:tab/>
        <w:t>Custom Operations without associated resources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4" w:name="_Toc25156327"/>
      <w:bookmarkStart w:id="2595" w:name="_Toc34124629"/>
      <w:bookmarkStart w:id="2596" w:name="_Toc43207753"/>
      <w:bookmarkStart w:id="2597" w:name="_Toc49857223"/>
      <w:bookmarkStart w:id="2598" w:name="_Toc56677059"/>
      <w:bookmarkStart w:id="2599" w:name="_Toc56691582"/>
      <w:bookmarkStart w:id="2600" w:name="_Toc56698846"/>
      <w:bookmarkStart w:id="2601" w:name="_Toc89035081"/>
      <w:bookmarkStart w:id="2602" w:name="_Toc89064879"/>
      <w:bookmarkStart w:id="2603" w:name="_Toc89180178"/>
      <w:bookmarkStart w:id="2604" w:name="_Toc97071857"/>
      <w:bookmarkStart w:id="2605" w:name="_Toc120051259"/>
      <w:bookmarkStart w:id="2606" w:name="_Toc199238241"/>
      <w:r w:rsidRPr="003B2883">
        <w:t>6.1.5</w:t>
      </w:r>
      <w:r w:rsidRPr="003B2883">
        <w:tab/>
        <w:t>Notifications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C106C7F" w14:textId="77777777" w:rsidR="00602AC0" w:rsidRPr="003B2883" w:rsidRDefault="00602AC0" w:rsidP="00602AC0">
      <w:pPr>
        <w:pStyle w:val="Heading4"/>
      </w:pPr>
      <w:bookmarkStart w:id="2607" w:name="_Toc25156328"/>
      <w:bookmarkStart w:id="2608" w:name="_Toc34124630"/>
      <w:bookmarkStart w:id="2609" w:name="_Toc43207754"/>
      <w:bookmarkStart w:id="2610" w:name="_Toc49857224"/>
      <w:bookmarkStart w:id="2611" w:name="_Toc56677060"/>
      <w:bookmarkStart w:id="2612" w:name="_Toc56691583"/>
      <w:bookmarkStart w:id="2613" w:name="_Toc56698847"/>
      <w:bookmarkStart w:id="2614" w:name="_Toc89035082"/>
      <w:bookmarkStart w:id="2615" w:name="_Toc89064880"/>
      <w:bookmarkStart w:id="2616" w:name="_Toc89180179"/>
      <w:bookmarkStart w:id="2617" w:name="_Toc97071858"/>
      <w:bookmarkStart w:id="2618" w:name="_Toc120051260"/>
      <w:bookmarkStart w:id="2619" w:name="_Toc199238242"/>
      <w:r w:rsidRPr="003B2883">
        <w:t>6.1.5.1</w:t>
      </w:r>
      <w:r w:rsidRPr="003B2883">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0" w:name="_Toc25156329"/>
      <w:bookmarkStart w:id="2621" w:name="_Toc34124631"/>
      <w:bookmarkStart w:id="2622" w:name="_Toc43207755"/>
      <w:bookmarkStart w:id="2623" w:name="_Toc49857225"/>
      <w:bookmarkStart w:id="2624" w:name="_Toc56677061"/>
      <w:bookmarkStart w:id="2625" w:name="_Toc56691584"/>
      <w:bookmarkStart w:id="2626" w:name="_Toc56698848"/>
      <w:bookmarkStart w:id="2627" w:name="_Toc89035083"/>
      <w:bookmarkStart w:id="2628" w:name="_Toc89064881"/>
      <w:bookmarkStart w:id="2629" w:name="_Toc89180180"/>
      <w:bookmarkStart w:id="2630" w:name="_Toc97071859"/>
      <w:bookmarkStart w:id="2631" w:name="_Toc120051261"/>
      <w:bookmarkStart w:id="2632" w:name="_Toc199238243"/>
      <w:r w:rsidRPr="003B2883">
        <w:t>6.1.5.2</w:t>
      </w:r>
      <w:r w:rsidRPr="003B2883">
        <w:tab/>
        <w:t>AMF Status Change Notification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C8F9274" w14:textId="77777777" w:rsidR="00602AC0" w:rsidRPr="003B2883" w:rsidRDefault="00602AC0" w:rsidP="00602AC0">
      <w:pPr>
        <w:pStyle w:val="Heading5"/>
      </w:pPr>
      <w:bookmarkStart w:id="2633" w:name="_Toc25156330"/>
      <w:bookmarkStart w:id="2634" w:name="_Toc34124632"/>
      <w:bookmarkStart w:id="2635" w:name="_Toc43207756"/>
      <w:bookmarkStart w:id="2636" w:name="_Toc49857226"/>
      <w:bookmarkStart w:id="2637" w:name="_Toc56677062"/>
      <w:bookmarkStart w:id="2638" w:name="_Toc56691585"/>
      <w:bookmarkStart w:id="2639" w:name="_Toc56698849"/>
      <w:bookmarkStart w:id="2640" w:name="_Toc89035084"/>
      <w:bookmarkStart w:id="2641" w:name="_Toc89064882"/>
      <w:bookmarkStart w:id="2642" w:name="_Toc89180181"/>
      <w:bookmarkStart w:id="2643" w:name="_Toc97071860"/>
      <w:bookmarkStart w:id="2644" w:name="_Toc120051262"/>
      <w:bookmarkStart w:id="2645" w:name="_Toc199238244"/>
      <w:r w:rsidRPr="003B2883">
        <w:t>6.1.5.</w:t>
      </w:r>
      <w:r w:rsidRPr="003B2883">
        <w:rPr>
          <w:lang w:eastAsia="zh-CN"/>
        </w:rPr>
        <w:t>2</w:t>
      </w:r>
      <w:r w:rsidRPr="003B2883">
        <w:t>.1</w:t>
      </w:r>
      <w:r w:rsidRPr="003B2883">
        <w:tab/>
        <w:t>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6" w:name="_Toc25156331"/>
      <w:bookmarkStart w:id="2647" w:name="_Toc34124633"/>
      <w:bookmarkStart w:id="2648" w:name="_Toc43207757"/>
      <w:bookmarkStart w:id="2649" w:name="_Toc49857227"/>
      <w:bookmarkStart w:id="2650" w:name="_Toc56677063"/>
      <w:bookmarkStart w:id="2651" w:name="_Toc56691586"/>
      <w:bookmarkStart w:id="2652" w:name="_Toc56698850"/>
      <w:bookmarkStart w:id="2653" w:name="_Toc89035085"/>
      <w:bookmarkStart w:id="2654" w:name="_Toc89064883"/>
      <w:bookmarkStart w:id="2655" w:name="_Toc89180182"/>
      <w:bookmarkStart w:id="2656" w:name="_Toc97071861"/>
      <w:bookmarkStart w:id="2657" w:name="_Toc120051263"/>
      <w:bookmarkStart w:id="2658" w:name="_Toc199238245"/>
      <w:r w:rsidRPr="003B2883">
        <w:t>6.1.5.</w:t>
      </w:r>
      <w:r w:rsidRPr="003B2883">
        <w:rPr>
          <w:lang w:eastAsia="zh-CN"/>
        </w:rPr>
        <w:t>2</w:t>
      </w:r>
      <w:r w:rsidRPr="003B2883">
        <w:t>.2</w:t>
      </w:r>
      <w:r w:rsidRPr="003B2883">
        <w:tab/>
        <w:t>Notification Definition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59" w:name="_Toc25156332"/>
      <w:bookmarkStart w:id="2660" w:name="_Toc34124634"/>
      <w:bookmarkStart w:id="2661" w:name="_Toc43207758"/>
      <w:bookmarkStart w:id="2662" w:name="_Toc49857228"/>
      <w:bookmarkStart w:id="2663" w:name="_Toc56677064"/>
      <w:bookmarkStart w:id="2664" w:name="_Toc56691587"/>
      <w:bookmarkStart w:id="2665" w:name="_Toc56698851"/>
      <w:bookmarkStart w:id="2666" w:name="_Toc89035086"/>
      <w:bookmarkStart w:id="2667" w:name="_Toc89064884"/>
      <w:bookmarkStart w:id="2668" w:name="_Toc89180183"/>
      <w:bookmarkStart w:id="2669" w:name="_Toc97071862"/>
      <w:bookmarkStart w:id="2670" w:name="_Toc120051264"/>
      <w:bookmarkStart w:id="2671" w:name="_Toc199238246"/>
      <w:r w:rsidRPr="003B2883">
        <w:t>6.1.5.</w:t>
      </w:r>
      <w:r w:rsidRPr="003B2883">
        <w:rPr>
          <w:lang w:eastAsia="zh-CN"/>
        </w:rPr>
        <w:t>2</w:t>
      </w:r>
      <w:r w:rsidRPr="003B2883">
        <w:t>.3</w:t>
      </w:r>
      <w:r w:rsidRPr="003B2883">
        <w:tab/>
        <w:t>Notification Standard Methods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1F551E9" w14:textId="77777777" w:rsidR="00602AC0" w:rsidRPr="003B2883" w:rsidRDefault="00602AC0" w:rsidP="00876DA9">
      <w:pPr>
        <w:pStyle w:val="Heading6"/>
        <w:rPr>
          <w:lang w:eastAsia="zh-CN"/>
        </w:rPr>
      </w:pPr>
      <w:bookmarkStart w:id="2672" w:name="_Toc25156333"/>
      <w:bookmarkStart w:id="2673" w:name="_Toc34124635"/>
      <w:bookmarkStart w:id="2674" w:name="_Toc43207759"/>
      <w:bookmarkStart w:id="2675" w:name="_Toc49857229"/>
      <w:bookmarkStart w:id="2676" w:name="_Toc56677065"/>
      <w:bookmarkStart w:id="2677" w:name="_Toc56691588"/>
      <w:bookmarkStart w:id="2678" w:name="_Toc56698852"/>
      <w:bookmarkStart w:id="2679" w:name="_Toc89035087"/>
      <w:bookmarkStart w:id="2680" w:name="_Toc89064885"/>
      <w:bookmarkStart w:id="2681" w:name="_Toc89180184"/>
      <w:bookmarkStart w:id="2682" w:name="_Toc97071863"/>
      <w:bookmarkStart w:id="2683" w:name="_Toc120051265"/>
      <w:bookmarkStart w:id="2684" w:name="_Toc199238247"/>
      <w:r w:rsidRPr="003B2883">
        <w:t>6.1.5.</w:t>
      </w:r>
      <w:r w:rsidRPr="003B2883">
        <w:rPr>
          <w:lang w:eastAsia="zh-CN"/>
        </w:rPr>
        <w:t>2</w:t>
      </w:r>
      <w:r w:rsidRPr="003B2883">
        <w:t>.3.1</w:t>
      </w:r>
      <w:r w:rsidRPr="003B2883">
        <w:tab/>
      </w:r>
      <w:r w:rsidRPr="003B2883">
        <w:rPr>
          <w:rFonts w:hint="eastAsia"/>
          <w:lang w:eastAsia="zh-CN"/>
        </w:rPr>
        <w:t>POST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5" w:name="_PERM_MCCTEMPBM_CRPT03410089___2"/>
            <w:r w:rsidRPr="003B2883">
              <w:rPr>
                <w:rFonts w:ascii="Arial" w:hAnsi="Arial"/>
                <w:sz w:val="18"/>
              </w:rPr>
              <w:t>-</w:t>
            </w:r>
            <w:r w:rsidRPr="003B2883">
              <w:tab/>
            </w:r>
            <w:r w:rsidRPr="003B2883">
              <w:rPr>
                <w:rFonts w:ascii="Arial" w:hAnsi="Arial"/>
                <w:sz w:val="18"/>
              </w:rPr>
              <w:t>CONTEXT_NOT_FOUND</w:t>
            </w:r>
          </w:p>
          <w:bookmarkEnd w:id="2685"/>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6696E5DB"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6" w:name="_Toc25156334"/>
      <w:bookmarkStart w:id="2687" w:name="_Toc34124636"/>
      <w:bookmarkStart w:id="2688" w:name="_Toc43207760"/>
      <w:bookmarkStart w:id="2689" w:name="_Toc49857230"/>
      <w:bookmarkStart w:id="2690" w:name="_Toc56677066"/>
      <w:bookmarkStart w:id="2691" w:name="_Toc56691589"/>
      <w:bookmarkStart w:id="2692" w:name="_Toc56698853"/>
      <w:bookmarkStart w:id="2693" w:name="_Toc89035088"/>
      <w:bookmarkStart w:id="2694" w:name="_Toc89064886"/>
      <w:bookmarkStart w:id="2695" w:name="_Toc89180185"/>
      <w:bookmarkStart w:id="2696" w:name="_Toc97071864"/>
      <w:bookmarkStart w:id="2697" w:name="_Toc120051266"/>
      <w:bookmarkStart w:id="2698" w:name="_Toc199238248"/>
      <w:r w:rsidRPr="003B2883">
        <w:t>6.1.5.3</w:t>
      </w:r>
      <w:r w:rsidRPr="003B2883">
        <w:tab/>
        <w:t>Non UE N2 Information Notification</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8A344AE" w14:textId="77777777" w:rsidR="00602AC0" w:rsidRPr="003B2883" w:rsidRDefault="00602AC0" w:rsidP="00602AC0">
      <w:pPr>
        <w:pStyle w:val="Heading5"/>
      </w:pPr>
      <w:bookmarkStart w:id="2699" w:name="_Toc25156335"/>
      <w:bookmarkStart w:id="2700" w:name="_Toc34124637"/>
      <w:bookmarkStart w:id="2701" w:name="_Toc43207761"/>
      <w:bookmarkStart w:id="2702" w:name="_Toc49857231"/>
      <w:bookmarkStart w:id="2703" w:name="_Toc56677067"/>
      <w:bookmarkStart w:id="2704" w:name="_Toc56691590"/>
      <w:bookmarkStart w:id="2705" w:name="_Toc56698854"/>
      <w:bookmarkStart w:id="2706" w:name="_Toc89035089"/>
      <w:bookmarkStart w:id="2707" w:name="_Toc89064887"/>
      <w:bookmarkStart w:id="2708" w:name="_Toc89180186"/>
      <w:bookmarkStart w:id="2709" w:name="_Toc97071865"/>
      <w:bookmarkStart w:id="2710" w:name="_Toc120051267"/>
      <w:bookmarkStart w:id="2711" w:name="_Toc199238249"/>
      <w:r w:rsidRPr="003B2883">
        <w:t>6.1.5.</w:t>
      </w:r>
      <w:r w:rsidRPr="003B2883">
        <w:rPr>
          <w:lang w:eastAsia="zh-CN"/>
        </w:rPr>
        <w:t>3</w:t>
      </w:r>
      <w:r w:rsidRPr="003B2883">
        <w:t>.1</w:t>
      </w:r>
      <w:r w:rsidRPr="003B2883">
        <w:tab/>
        <w:t>Description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2" w:name="_Toc25156336"/>
      <w:bookmarkStart w:id="2713" w:name="_Toc34124638"/>
      <w:bookmarkStart w:id="2714" w:name="_Toc43207762"/>
      <w:bookmarkStart w:id="2715" w:name="_Toc49857232"/>
      <w:bookmarkStart w:id="2716" w:name="_Toc56677068"/>
      <w:bookmarkStart w:id="2717" w:name="_Toc56691591"/>
      <w:bookmarkStart w:id="2718" w:name="_Toc56698855"/>
      <w:bookmarkStart w:id="2719" w:name="_Toc89035090"/>
      <w:bookmarkStart w:id="2720" w:name="_Toc89064888"/>
      <w:bookmarkStart w:id="2721" w:name="_Toc89180187"/>
      <w:bookmarkStart w:id="2722" w:name="_Toc97071866"/>
      <w:bookmarkStart w:id="2723" w:name="_Toc120051268"/>
      <w:bookmarkStart w:id="2724" w:name="_Toc199238250"/>
      <w:r w:rsidRPr="003B2883">
        <w:t>6.1.5.</w:t>
      </w:r>
      <w:r w:rsidRPr="003B2883">
        <w:rPr>
          <w:lang w:eastAsia="zh-CN"/>
        </w:rPr>
        <w:t>3</w:t>
      </w:r>
      <w:r w:rsidRPr="003B2883">
        <w:t>.2</w:t>
      </w:r>
      <w:r w:rsidRPr="003B2883">
        <w:tab/>
        <w:t>Notification Definition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5" w:name="_Toc25156337"/>
      <w:bookmarkStart w:id="2726" w:name="_Toc34124639"/>
      <w:bookmarkStart w:id="2727" w:name="_Toc43207763"/>
      <w:bookmarkStart w:id="2728" w:name="_Toc49857233"/>
      <w:bookmarkStart w:id="2729" w:name="_Toc56677069"/>
      <w:bookmarkStart w:id="2730" w:name="_Toc56691592"/>
      <w:bookmarkStart w:id="2731" w:name="_Toc56698856"/>
      <w:bookmarkStart w:id="2732" w:name="_Toc89035091"/>
      <w:bookmarkStart w:id="2733" w:name="_Toc89064889"/>
      <w:bookmarkStart w:id="2734" w:name="_Toc89180188"/>
      <w:bookmarkStart w:id="2735" w:name="_Toc97071867"/>
      <w:bookmarkStart w:id="2736" w:name="_Toc120051269"/>
      <w:bookmarkStart w:id="2737" w:name="_Toc199238251"/>
      <w:r w:rsidRPr="003B2883">
        <w:t>6.1.5.</w:t>
      </w:r>
      <w:r w:rsidRPr="003B2883">
        <w:rPr>
          <w:lang w:eastAsia="zh-CN"/>
        </w:rPr>
        <w:t>3</w:t>
      </w:r>
      <w:r w:rsidRPr="003B2883">
        <w:t>.3</w:t>
      </w:r>
      <w:r w:rsidRPr="003B2883">
        <w:tab/>
        <w:t>Notification Standard Methods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47DAB79" w14:textId="77777777" w:rsidR="00602AC0" w:rsidRPr="003B2883" w:rsidRDefault="00602AC0" w:rsidP="00876DA9">
      <w:pPr>
        <w:pStyle w:val="Heading6"/>
        <w:rPr>
          <w:lang w:eastAsia="zh-CN"/>
        </w:rPr>
      </w:pPr>
      <w:bookmarkStart w:id="2738" w:name="_Toc25156338"/>
      <w:bookmarkStart w:id="2739" w:name="_Toc34124640"/>
      <w:bookmarkStart w:id="2740" w:name="_Toc43207764"/>
      <w:bookmarkStart w:id="2741" w:name="_Toc49857234"/>
      <w:bookmarkStart w:id="2742" w:name="_Toc56677070"/>
      <w:bookmarkStart w:id="2743" w:name="_Toc56691593"/>
      <w:bookmarkStart w:id="2744" w:name="_Toc56698857"/>
      <w:bookmarkStart w:id="2745" w:name="_Toc89035092"/>
      <w:bookmarkStart w:id="2746" w:name="_Toc89064890"/>
      <w:bookmarkStart w:id="2747" w:name="_Toc89180189"/>
      <w:bookmarkStart w:id="2748" w:name="_Toc97071868"/>
      <w:bookmarkStart w:id="2749" w:name="_Toc120051270"/>
      <w:bookmarkStart w:id="2750" w:name="_Toc199238252"/>
      <w:r w:rsidRPr="003B2883">
        <w:t>6.1.5.</w:t>
      </w:r>
      <w:r w:rsidRPr="003B2883">
        <w:rPr>
          <w:lang w:eastAsia="zh-CN"/>
        </w:rPr>
        <w:t>3</w:t>
      </w:r>
      <w:r w:rsidRPr="003B2883">
        <w:t>.3.1</w:t>
      </w:r>
      <w:r w:rsidRPr="003B2883">
        <w:tab/>
      </w:r>
      <w:r w:rsidRPr="003B2883">
        <w:rPr>
          <w:rFonts w:hint="eastAsia"/>
          <w:lang w:eastAsia="zh-CN"/>
        </w:rPr>
        <w:t>POST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2039896B"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1" w:name="_Toc25156339"/>
      <w:bookmarkStart w:id="2752" w:name="_Toc34124641"/>
      <w:bookmarkStart w:id="2753" w:name="_Toc43207765"/>
      <w:bookmarkStart w:id="2754" w:name="_Toc49857235"/>
      <w:bookmarkStart w:id="2755" w:name="_Toc56677071"/>
      <w:bookmarkStart w:id="2756" w:name="_Toc56691594"/>
      <w:bookmarkStart w:id="2757" w:name="_Toc56698858"/>
      <w:bookmarkStart w:id="2758" w:name="_Toc89035093"/>
      <w:bookmarkStart w:id="2759" w:name="_Toc89064891"/>
      <w:bookmarkStart w:id="2760" w:name="_Toc89180190"/>
      <w:bookmarkStart w:id="2761" w:name="_Toc97071869"/>
      <w:bookmarkStart w:id="2762" w:name="_Toc120051271"/>
      <w:bookmarkStart w:id="2763" w:name="_Toc199238253"/>
      <w:r w:rsidRPr="003B2883">
        <w:lastRenderedPageBreak/>
        <w:t>6.1.5.4</w:t>
      </w:r>
      <w:r w:rsidRPr="003B2883">
        <w:tab/>
        <w:t>N1 Message Notification</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894D865" w14:textId="77777777" w:rsidR="00602AC0" w:rsidRPr="003B2883" w:rsidRDefault="00602AC0" w:rsidP="00602AC0">
      <w:pPr>
        <w:pStyle w:val="Heading5"/>
      </w:pPr>
      <w:bookmarkStart w:id="2764" w:name="_Toc25156340"/>
      <w:bookmarkStart w:id="2765" w:name="_Toc34124642"/>
      <w:bookmarkStart w:id="2766" w:name="_Toc43207766"/>
      <w:bookmarkStart w:id="2767" w:name="_Toc49857236"/>
      <w:bookmarkStart w:id="2768" w:name="_Toc56677072"/>
      <w:bookmarkStart w:id="2769" w:name="_Toc56691595"/>
      <w:bookmarkStart w:id="2770" w:name="_Toc56698859"/>
      <w:bookmarkStart w:id="2771" w:name="_Toc89035094"/>
      <w:bookmarkStart w:id="2772" w:name="_Toc89064892"/>
      <w:bookmarkStart w:id="2773" w:name="_Toc89180191"/>
      <w:bookmarkStart w:id="2774" w:name="_Toc97071870"/>
      <w:bookmarkStart w:id="2775" w:name="_Toc120051272"/>
      <w:bookmarkStart w:id="2776" w:name="_Toc199238254"/>
      <w:r w:rsidRPr="003B2883">
        <w:t>6.1.5.4.1</w:t>
      </w:r>
      <w:r w:rsidRPr="003B2883">
        <w:tab/>
        <w:t>Description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7" w:name="_Toc25156341"/>
      <w:bookmarkStart w:id="2778" w:name="_Toc34124643"/>
      <w:bookmarkStart w:id="2779" w:name="_Toc43207767"/>
      <w:bookmarkStart w:id="2780" w:name="_Toc49857237"/>
      <w:bookmarkStart w:id="2781" w:name="_Toc56677073"/>
      <w:bookmarkStart w:id="2782" w:name="_Toc56691596"/>
      <w:bookmarkStart w:id="2783" w:name="_Toc56698860"/>
      <w:bookmarkStart w:id="2784" w:name="_Toc89035095"/>
      <w:bookmarkStart w:id="2785" w:name="_Toc89064893"/>
      <w:bookmarkStart w:id="2786" w:name="_Toc89180192"/>
      <w:bookmarkStart w:id="2787" w:name="_Toc97071871"/>
      <w:bookmarkStart w:id="2788" w:name="_Toc120051273"/>
      <w:bookmarkStart w:id="2789" w:name="_Toc199238255"/>
      <w:r w:rsidRPr="003B2883">
        <w:t>6.1.5.4.2</w:t>
      </w:r>
      <w:r w:rsidRPr="003B2883">
        <w:tab/>
        <w:t>Notification Definition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0" w:name="_Toc25156342"/>
      <w:bookmarkStart w:id="2791" w:name="_Toc34124644"/>
      <w:bookmarkStart w:id="2792" w:name="_Toc43207768"/>
      <w:bookmarkStart w:id="2793" w:name="_Toc49857238"/>
      <w:bookmarkStart w:id="2794" w:name="_Toc56677074"/>
      <w:bookmarkStart w:id="2795" w:name="_Toc56691597"/>
      <w:bookmarkStart w:id="2796" w:name="_Toc56698861"/>
      <w:bookmarkStart w:id="2797" w:name="_Toc89035096"/>
      <w:bookmarkStart w:id="2798" w:name="_Toc89064894"/>
      <w:bookmarkStart w:id="2799" w:name="_Toc89180193"/>
      <w:bookmarkStart w:id="2800" w:name="_Toc97071872"/>
      <w:bookmarkStart w:id="2801" w:name="_Toc120051274"/>
      <w:bookmarkStart w:id="2802" w:name="_Toc199238256"/>
      <w:r w:rsidRPr="003B2883">
        <w:t>6.1.5.4.3</w:t>
      </w:r>
      <w:r w:rsidRPr="003B2883">
        <w:tab/>
        <w:t>Notification Standard Methods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2CCA3EA4" w14:textId="77777777" w:rsidR="00602AC0" w:rsidRPr="003B2883" w:rsidRDefault="00602AC0" w:rsidP="00876DA9">
      <w:pPr>
        <w:pStyle w:val="Heading6"/>
        <w:rPr>
          <w:lang w:eastAsia="zh-CN"/>
        </w:rPr>
      </w:pPr>
      <w:bookmarkStart w:id="2803" w:name="_Toc25156343"/>
      <w:bookmarkStart w:id="2804" w:name="_Toc34124645"/>
      <w:bookmarkStart w:id="2805" w:name="_Toc43207769"/>
      <w:bookmarkStart w:id="2806" w:name="_Toc49857239"/>
      <w:bookmarkStart w:id="2807" w:name="_Toc56677075"/>
      <w:bookmarkStart w:id="2808" w:name="_Toc56691598"/>
      <w:bookmarkStart w:id="2809" w:name="_Toc56698862"/>
      <w:bookmarkStart w:id="2810" w:name="_Toc89035097"/>
      <w:bookmarkStart w:id="2811" w:name="_Toc89064895"/>
      <w:bookmarkStart w:id="2812" w:name="_Toc89180194"/>
      <w:bookmarkStart w:id="2813" w:name="_Toc97071873"/>
      <w:bookmarkStart w:id="2814" w:name="_Toc120051275"/>
      <w:bookmarkStart w:id="2815" w:name="_Toc199238257"/>
      <w:r w:rsidRPr="003B2883">
        <w:t>6.1.5.4.3.1</w:t>
      </w:r>
      <w:r w:rsidRPr="003B2883">
        <w:tab/>
      </w:r>
      <w:r w:rsidRPr="003B2883">
        <w:rPr>
          <w:rFonts w:hint="eastAsia"/>
          <w:lang w:eastAsia="zh-CN"/>
        </w:rPr>
        <w:t>POST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58519B2F"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lastRenderedPageBreak/>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6" w:name="_Toc25156344"/>
      <w:bookmarkStart w:id="2817" w:name="_Toc34124646"/>
      <w:bookmarkStart w:id="2818" w:name="_Toc43207770"/>
      <w:bookmarkStart w:id="2819" w:name="_Toc49857240"/>
      <w:bookmarkStart w:id="2820" w:name="_Toc56677076"/>
      <w:bookmarkStart w:id="2821" w:name="_Toc56691599"/>
      <w:bookmarkStart w:id="2822" w:name="_Toc56698863"/>
      <w:bookmarkStart w:id="2823" w:name="_Toc89035098"/>
      <w:bookmarkStart w:id="2824" w:name="_Toc89064896"/>
      <w:bookmarkStart w:id="2825" w:name="_Toc89180195"/>
      <w:bookmarkStart w:id="2826" w:name="_Toc97071874"/>
      <w:bookmarkStart w:id="2827" w:name="_Toc120051276"/>
      <w:bookmarkStart w:id="2828" w:name="_Toc199238258"/>
      <w:r w:rsidRPr="003B2883">
        <w:t>6.1.5.5</w:t>
      </w:r>
      <w:r w:rsidRPr="003B2883">
        <w:tab/>
        <w:t>UE Specific N2 Information Notification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085FD19" w14:textId="77777777" w:rsidR="00602AC0" w:rsidRPr="003B2883" w:rsidRDefault="00602AC0" w:rsidP="00602AC0">
      <w:pPr>
        <w:pStyle w:val="Heading5"/>
      </w:pPr>
      <w:bookmarkStart w:id="2829" w:name="_Toc25156345"/>
      <w:bookmarkStart w:id="2830" w:name="_Toc34124647"/>
      <w:bookmarkStart w:id="2831" w:name="_Toc43207771"/>
      <w:bookmarkStart w:id="2832" w:name="_Toc49857241"/>
      <w:bookmarkStart w:id="2833" w:name="_Toc56677077"/>
      <w:bookmarkStart w:id="2834" w:name="_Toc56691600"/>
      <w:bookmarkStart w:id="2835" w:name="_Toc56698864"/>
      <w:bookmarkStart w:id="2836" w:name="_Toc89035099"/>
      <w:bookmarkStart w:id="2837" w:name="_Toc89064897"/>
      <w:bookmarkStart w:id="2838" w:name="_Toc89180196"/>
      <w:bookmarkStart w:id="2839" w:name="_Toc97071875"/>
      <w:bookmarkStart w:id="2840" w:name="_Toc120051277"/>
      <w:bookmarkStart w:id="2841" w:name="_Toc199238259"/>
      <w:r w:rsidRPr="003B2883">
        <w:t>6.1.5.5.1</w:t>
      </w:r>
      <w:r w:rsidRPr="003B2883">
        <w:tab/>
        <w:t>Description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2" w:name="_Toc25156346"/>
      <w:bookmarkStart w:id="2843" w:name="_Toc34124648"/>
      <w:bookmarkStart w:id="2844" w:name="_Toc43207772"/>
      <w:bookmarkStart w:id="2845" w:name="_Toc49857242"/>
      <w:bookmarkStart w:id="2846" w:name="_Toc56677078"/>
      <w:bookmarkStart w:id="2847" w:name="_Toc56691601"/>
      <w:bookmarkStart w:id="2848" w:name="_Toc56698865"/>
      <w:bookmarkStart w:id="2849" w:name="_Toc89035100"/>
      <w:bookmarkStart w:id="2850" w:name="_Toc89064898"/>
      <w:bookmarkStart w:id="2851" w:name="_Toc89180197"/>
      <w:bookmarkStart w:id="2852" w:name="_Toc97071876"/>
      <w:bookmarkStart w:id="2853" w:name="_Toc120051278"/>
      <w:bookmarkStart w:id="2854" w:name="_Toc199238260"/>
      <w:r w:rsidRPr="003B2883">
        <w:t>6.1.5.5.2</w:t>
      </w:r>
      <w:r w:rsidRPr="003B2883">
        <w:tab/>
        <w:t>Notification Definition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5" w:name="_Toc25156347"/>
      <w:bookmarkStart w:id="2856" w:name="_Toc34124649"/>
      <w:bookmarkStart w:id="2857" w:name="_Toc43207773"/>
      <w:bookmarkStart w:id="2858" w:name="_Toc49857243"/>
      <w:bookmarkStart w:id="2859" w:name="_Toc56677079"/>
      <w:bookmarkStart w:id="2860" w:name="_Toc56691602"/>
      <w:bookmarkStart w:id="2861" w:name="_Toc56698866"/>
      <w:bookmarkStart w:id="2862" w:name="_Toc89035101"/>
      <w:bookmarkStart w:id="2863" w:name="_Toc89064899"/>
      <w:bookmarkStart w:id="2864" w:name="_Toc89180198"/>
      <w:bookmarkStart w:id="2865" w:name="_Toc97071877"/>
      <w:bookmarkStart w:id="2866" w:name="_Toc120051279"/>
      <w:bookmarkStart w:id="2867" w:name="_Toc199238261"/>
      <w:r w:rsidRPr="003B2883">
        <w:t>6.1.5.5.3</w:t>
      </w:r>
      <w:r w:rsidRPr="003B2883">
        <w:tab/>
        <w:t>Notification Standard Methods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F5DFFD1" w14:textId="77777777" w:rsidR="00602AC0" w:rsidRPr="003B2883" w:rsidRDefault="00602AC0" w:rsidP="00876DA9">
      <w:pPr>
        <w:pStyle w:val="Heading6"/>
        <w:rPr>
          <w:lang w:eastAsia="zh-CN"/>
        </w:rPr>
      </w:pPr>
      <w:bookmarkStart w:id="2868" w:name="_Toc25156348"/>
      <w:bookmarkStart w:id="2869" w:name="_Toc34124650"/>
      <w:bookmarkStart w:id="2870" w:name="_Toc43207774"/>
      <w:bookmarkStart w:id="2871" w:name="_Toc49857244"/>
      <w:bookmarkStart w:id="2872" w:name="_Toc56677080"/>
      <w:bookmarkStart w:id="2873" w:name="_Toc56691603"/>
      <w:bookmarkStart w:id="2874" w:name="_Toc56698867"/>
      <w:bookmarkStart w:id="2875" w:name="_Toc89035102"/>
      <w:bookmarkStart w:id="2876" w:name="_Toc89064900"/>
      <w:bookmarkStart w:id="2877" w:name="_Toc89180199"/>
      <w:bookmarkStart w:id="2878" w:name="_Toc97071878"/>
      <w:bookmarkStart w:id="2879" w:name="_Toc120051280"/>
      <w:bookmarkStart w:id="2880" w:name="_Toc199238262"/>
      <w:r w:rsidRPr="003B2883">
        <w:t>6.1.5.5.3.1</w:t>
      </w:r>
      <w:r w:rsidRPr="003B2883">
        <w:tab/>
      </w:r>
      <w:r w:rsidRPr="003B2883">
        <w:rPr>
          <w:rFonts w:hint="eastAsia"/>
          <w:lang w:eastAsia="zh-CN"/>
        </w:rPr>
        <w:t>POST</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lastRenderedPageBreak/>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0F36717A"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1" w:name="_Toc25156349"/>
      <w:bookmarkStart w:id="2882" w:name="_Toc34124651"/>
      <w:bookmarkStart w:id="2883" w:name="_Toc43207775"/>
      <w:bookmarkStart w:id="2884" w:name="_Toc49857245"/>
      <w:bookmarkStart w:id="2885" w:name="_Toc56677081"/>
      <w:bookmarkStart w:id="2886" w:name="_Toc56691604"/>
      <w:bookmarkStart w:id="2887" w:name="_Toc56698868"/>
      <w:bookmarkStart w:id="2888" w:name="_Toc89035103"/>
      <w:bookmarkStart w:id="2889" w:name="_Toc89064901"/>
      <w:bookmarkStart w:id="2890" w:name="_Toc89180200"/>
      <w:bookmarkStart w:id="2891" w:name="_Toc97071879"/>
      <w:bookmarkStart w:id="2892" w:name="_Toc120051281"/>
      <w:bookmarkStart w:id="2893" w:name="_Toc199238263"/>
      <w:r w:rsidRPr="003B2883">
        <w:t>6.1.5.6</w:t>
      </w:r>
      <w:r w:rsidRPr="003B2883">
        <w:tab/>
        <w:t>N1N2 Transfer Failure Notification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907AC18" w14:textId="77777777" w:rsidR="00602AC0" w:rsidRPr="003B2883" w:rsidRDefault="00602AC0" w:rsidP="00602AC0">
      <w:pPr>
        <w:pStyle w:val="Heading5"/>
      </w:pPr>
      <w:bookmarkStart w:id="2894" w:name="_Toc25156350"/>
      <w:bookmarkStart w:id="2895" w:name="_Toc34124652"/>
      <w:bookmarkStart w:id="2896" w:name="_Toc43207776"/>
      <w:bookmarkStart w:id="2897" w:name="_Toc49857246"/>
      <w:bookmarkStart w:id="2898" w:name="_Toc56677082"/>
      <w:bookmarkStart w:id="2899" w:name="_Toc56691605"/>
      <w:bookmarkStart w:id="2900" w:name="_Toc56698869"/>
      <w:bookmarkStart w:id="2901" w:name="_Toc89035104"/>
      <w:bookmarkStart w:id="2902" w:name="_Toc89064902"/>
      <w:bookmarkStart w:id="2903" w:name="_Toc89180201"/>
      <w:bookmarkStart w:id="2904" w:name="_Toc97071880"/>
      <w:bookmarkStart w:id="2905" w:name="_Toc120051282"/>
      <w:bookmarkStart w:id="2906" w:name="_Toc199238264"/>
      <w:r w:rsidRPr="003B2883">
        <w:t>6.1.5.6.1</w:t>
      </w:r>
      <w:r w:rsidRPr="003B2883">
        <w:tab/>
        <w:t>Description</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7" w:name="_Toc25156351"/>
      <w:bookmarkStart w:id="2908" w:name="_Toc34124653"/>
      <w:bookmarkStart w:id="2909" w:name="_Toc43207777"/>
      <w:bookmarkStart w:id="2910" w:name="_Toc49857247"/>
      <w:bookmarkStart w:id="2911" w:name="_Toc56677083"/>
      <w:bookmarkStart w:id="2912" w:name="_Toc56691606"/>
      <w:bookmarkStart w:id="2913" w:name="_Toc56698870"/>
      <w:bookmarkStart w:id="2914" w:name="_Toc89035105"/>
      <w:bookmarkStart w:id="2915" w:name="_Toc89064903"/>
      <w:bookmarkStart w:id="2916" w:name="_Toc89180202"/>
      <w:bookmarkStart w:id="2917" w:name="_Toc97071881"/>
      <w:bookmarkStart w:id="2918" w:name="_Toc120051283"/>
      <w:bookmarkStart w:id="2919" w:name="_Toc199238265"/>
      <w:r w:rsidRPr="003B2883">
        <w:t>6.1.5.6.2</w:t>
      </w:r>
      <w:r w:rsidRPr="003B2883">
        <w:tab/>
        <w:t>Notification Definition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0" w:name="_Toc25156352"/>
      <w:bookmarkStart w:id="2921" w:name="_Toc34124654"/>
      <w:bookmarkStart w:id="2922" w:name="_Toc43207778"/>
      <w:bookmarkStart w:id="2923" w:name="_Toc49857248"/>
      <w:bookmarkStart w:id="2924" w:name="_Toc56677084"/>
      <w:bookmarkStart w:id="2925" w:name="_Toc56691607"/>
      <w:bookmarkStart w:id="2926" w:name="_Toc56698871"/>
      <w:bookmarkStart w:id="2927" w:name="_Toc89035106"/>
      <w:bookmarkStart w:id="2928" w:name="_Toc89064904"/>
      <w:bookmarkStart w:id="2929" w:name="_Toc89180203"/>
      <w:bookmarkStart w:id="2930" w:name="_Toc97071882"/>
      <w:bookmarkStart w:id="2931" w:name="_Toc120051284"/>
      <w:bookmarkStart w:id="2932" w:name="_Toc199238266"/>
      <w:r w:rsidRPr="003B2883">
        <w:lastRenderedPageBreak/>
        <w:t>6.1.5.6.3</w:t>
      </w:r>
      <w:r w:rsidRPr="003B2883">
        <w:tab/>
        <w:t>Notification Standard Methods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1BC1EA6A" w14:textId="77777777" w:rsidR="00602AC0" w:rsidRPr="003B2883" w:rsidRDefault="00602AC0" w:rsidP="00876DA9">
      <w:pPr>
        <w:pStyle w:val="Heading6"/>
        <w:rPr>
          <w:lang w:eastAsia="zh-CN"/>
        </w:rPr>
      </w:pPr>
      <w:bookmarkStart w:id="2933" w:name="_Toc25156353"/>
      <w:bookmarkStart w:id="2934" w:name="_Toc34124655"/>
      <w:bookmarkStart w:id="2935" w:name="_Toc43207779"/>
      <w:bookmarkStart w:id="2936" w:name="_Toc49857249"/>
      <w:bookmarkStart w:id="2937" w:name="_Toc56677085"/>
      <w:bookmarkStart w:id="2938" w:name="_Toc56691608"/>
      <w:bookmarkStart w:id="2939" w:name="_Toc56698872"/>
      <w:bookmarkStart w:id="2940" w:name="_Toc89035107"/>
      <w:bookmarkStart w:id="2941" w:name="_Toc89064905"/>
      <w:bookmarkStart w:id="2942" w:name="_Toc89180204"/>
      <w:bookmarkStart w:id="2943" w:name="_Toc97071883"/>
      <w:bookmarkStart w:id="2944" w:name="_Toc120051285"/>
      <w:bookmarkStart w:id="2945" w:name="_Toc199238267"/>
      <w:r w:rsidRPr="003B2883">
        <w:t>6.1.5.6.3.1</w:t>
      </w:r>
      <w:r w:rsidRPr="003B2883">
        <w:tab/>
      </w:r>
      <w:r w:rsidRPr="003B2883">
        <w:rPr>
          <w:rFonts w:hint="eastAsia"/>
          <w:lang w:eastAsia="zh-CN"/>
        </w:rPr>
        <w:t>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6"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6"/>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51E27AC"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lastRenderedPageBreak/>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7" w:name="_Toc25156354"/>
      <w:bookmarkStart w:id="2948" w:name="_Toc34124656"/>
      <w:bookmarkStart w:id="2949" w:name="_Toc43207780"/>
      <w:bookmarkStart w:id="2950" w:name="_Toc49857250"/>
      <w:bookmarkStart w:id="2951" w:name="_Toc56677086"/>
      <w:bookmarkStart w:id="2952" w:name="_Toc56691609"/>
      <w:bookmarkStart w:id="2953" w:name="_Toc56698873"/>
      <w:bookmarkStart w:id="2954" w:name="_Toc89035108"/>
      <w:bookmarkStart w:id="2955" w:name="_Toc89064906"/>
      <w:bookmarkStart w:id="2956" w:name="_Toc89180205"/>
      <w:bookmarkStart w:id="2957" w:name="_Toc97071884"/>
      <w:bookmarkStart w:id="2958" w:name="_Toc120051286"/>
      <w:bookmarkStart w:id="2959" w:name="_Toc199238268"/>
      <w:r w:rsidRPr="003B2883">
        <w:t>6.1.5.7</w:t>
      </w:r>
      <w:r w:rsidRPr="003B2883">
        <w:tab/>
        <w:t>Void</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2219507" w14:textId="77777777" w:rsidR="00602AC0" w:rsidRPr="003B2883" w:rsidRDefault="00602AC0" w:rsidP="00602AC0"/>
    <w:p w14:paraId="2D5EEDE8" w14:textId="77777777" w:rsidR="00602AC0" w:rsidRPr="003B2883" w:rsidRDefault="00602AC0" w:rsidP="00602AC0">
      <w:pPr>
        <w:pStyle w:val="Heading3"/>
      </w:pPr>
      <w:bookmarkStart w:id="2960" w:name="_Toc25156355"/>
      <w:bookmarkStart w:id="2961" w:name="_Toc34124657"/>
      <w:bookmarkStart w:id="2962" w:name="_Toc43207781"/>
      <w:bookmarkStart w:id="2963" w:name="_Toc49857251"/>
      <w:bookmarkStart w:id="2964" w:name="_Toc56677087"/>
      <w:bookmarkStart w:id="2965" w:name="_Toc56691610"/>
      <w:bookmarkStart w:id="2966" w:name="_Toc56698874"/>
      <w:bookmarkStart w:id="2967" w:name="_Toc89035109"/>
      <w:bookmarkStart w:id="2968" w:name="_Toc89064907"/>
      <w:bookmarkStart w:id="2969" w:name="_Toc89180206"/>
      <w:bookmarkStart w:id="2970" w:name="_Toc97071885"/>
      <w:bookmarkStart w:id="2971" w:name="_Toc120051287"/>
      <w:bookmarkStart w:id="2972" w:name="_Toc199238269"/>
      <w:r w:rsidRPr="003B2883">
        <w:t>6.1.6</w:t>
      </w:r>
      <w:r w:rsidRPr="003B2883">
        <w:tab/>
        <w:t>Data Model</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DD9B83F" w14:textId="77777777" w:rsidR="00602AC0" w:rsidRPr="003B2883" w:rsidRDefault="00602AC0" w:rsidP="00602AC0">
      <w:pPr>
        <w:pStyle w:val="Heading4"/>
      </w:pPr>
      <w:bookmarkStart w:id="2973" w:name="_Toc25156356"/>
      <w:bookmarkStart w:id="2974" w:name="_Toc34124658"/>
      <w:bookmarkStart w:id="2975" w:name="_Toc43207782"/>
      <w:bookmarkStart w:id="2976" w:name="_Toc49857252"/>
      <w:bookmarkStart w:id="2977" w:name="_Toc56677088"/>
      <w:bookmarkStart w:id="2978" w:name="_Toc56691611"/>
      <w:bookmarkStart w:id="2979" w:name="_Toc56698875"/>
      <w:bookmarkStart w:id="2980" w:name="_Toc89035110"/>
      <w:bookmarkStart w:id="2981" w:name="_Toc89064908"/>
      <w:bookmarkStart w:id="2982" w:name="_Toc89180207"/>
      <w:bookmarkStart w:id="2983" w:name="_Toc97071886"/>
      <w:bookmarkStart w:id="2984" w:name="_Toc120051288"/>
      <w:bookmarkStart w:id="2985" w:name="_Toc199238270"/>
      <w:r w:rsidRPr="003B2883">
        <w:t>6.1.6.1</w:t>
      </w:r>
      <w:r w:rsidRPr="003B2883">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1E034E" w:rsidRPr="003B2883" w14:paraId="703CC94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A29E1D" w14:textId="051EE955" w:rsidR="001E034E" w:rsidRDefault="001E034E" w:rsidP="001E034E">
            <w:pPr>
              <w:pStyle w:val="TAL"/>
            </w:pPr>
            <w:r>
              <w:rPr>
                <w:lang w:eastAsia="zh-CN"/>
              </w:rPr>
              <w:t>SliceD</w:t>
            </w:r>
            <w:r w:rsidRPr="00AF1186">
              <w:rPr>
                <w:lang w:eastAsia="zh-CN"/>
              </w:rPr>
              <w:t>eregInact</w:t>
            </w:r>
            <w:r>
              <w:rPr>
                <w:lang w:eastAsia="zh-CN"/>
              </w:rPr>
              <w:t>Config</w:t>
            </w:r>
          </w:p>
        </w:tc>
        <w:tc>
          <w:tcPr>
            <w:tcW w:w="1138" w:type="dxa"/>
            <w:tcBorders>
              <w:top w:val="single" w:sz="4" w:space="0" w:color="auto"/>
              <w:left w:val="single" w:sz="4" w:space="0" w:color="auto"/>
              <w:bottom w:val="single" w:sz="4" w:space="0" w:color="auto"/>
              <w:right w:val="single" w:sz="4" w:space="0" w:color="auto"/>
            </w:tcBorders>
          </w:tcPr>
          <w:p w14:paraId="3A98990D" w14:textId="034C6011" w:rsidR="001E034E" w:rsidRDefault="001E034E" w:rsidP="001E034E">
            <w:pPr>
              <w:pStyle w:val="TAL"/>
              <w:rPr>
                <w:lang w:eastAsia="zh-CN"/>
              </w:rPr>
            </w:pPr>
            <w:r>
              <w:rPr>
                <w:lang w:eastAsia="zh-CN"/>
              </w:rPr>
              <w:t>6.1.6.2.88</w:t>
            </w:r>
          </w:p>
        </w:tc>
        <w:tc>
          <w:tcPr>
            <w:tcW w:w="4039" w:type="dxa"/>
            <w:tcBorders>
              <w:top w:val="single" w:sz="4" w:space="0" w:color="auto"/>
              <w:left w:val="single" w:sz="4" w:space="0" w:color="auto"/>
              <w:bottom w:val="single" w:sz="4" w:space="0" w:color="auto"/>
              <w:right w:val="single" w:sz="4" w:space="0" w:color="auto"/>
            </w:tcBorders>
          </w:tcPr>
          <w:p w14:paraId="0B344B63" w14:textId="69338ADD" w:rsidR="001E034E" w:rsidRPr="003B2883" w:rsidRDefault="001E034E" w:rsidP="001E034E">
            <w:pPr>
              <w:pStyle w:val="TAL"/>
              <w:rPr>
                <w:rFonts w:cs="Arial"/>
                <w:szCs w:val="18"/>
              </w:rPr>
            </w:pPr>
            <w:r>
              <w:rPr>
                <w:rFonts w:cs="Arial"/>
                <w:szCs w:val="18"/>
              </w:rPr>
              <w:t>Deregistration inactivity configuration</w:t>
            </w:r>
          </w:p>
        </w:tc>
      </w:tr>
      <w:tr w:rsidR="001E034E"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1E034E" w:rsidRPr="003B2883" w:rsidRDefault="001E034E" w:rsidP="001E034E">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1E034E" w:rsidRPr="003B2883" w:rsidRDefault="001E034E" w:rsidP="001E034E">
            <w:pPr>
              <w:pStyle w:val="TAL"/>
              <w:rPr>
                <w:rFonts w:cs="Arial"/>
                <w:szCs w:val="18"/>
              </w:rPr>
            </w:pPr>
            <w:r w:rsidRPr="003B2883">
              <w:rPr>
                <w:rFonts w:cs="Arial"/>
                <w:szCs w:val="18"/>
              </w:rPr>
              <w:t>EPS Bearer Identifier</w:t>
            </w:r>
          </w:p>
        </w:tc>
      </w:tr>
      <w:tr w:rsidR="001E034E"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1E034E" w:rsidRPr="003B2883" w:rsidDel="00C64A7B" w:rsidRDefault="001E034E" w:rsidP="001E034E">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1E034E" w:rsidRPr="003B2883" w:rsidDel="00C64A7B" w:rsidRDefault="001E034E" w:rsidP="001E034E">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1E034E" w:rsidRPr="003B2883" w:rsidDel="00C64A7B" w:rsidRDefault="001E034E" w:rsidP="001E034E">
            <w:pPr>
              <w:pStyle w:val="TAL"/>
            </w:pPr>
            <w:r w:rsidRPr="003B2883">
              <w:rPr>
                <w:rFonts w:cs="Arial" w:hint="eastAsia"/>
                <w:szCs w:val="18"/>
              </w:rPr>
              <w:t>Paging Policy Indicator</w:t>
            </w:r>
          </w:p>
        </w:tc>
      </w:tr>
      <w:tr w:rsidR="001E034E"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1E034E" w:rsidRPr="003B2883" w:rsidRDefault="001E034E" w:rsidP="001E034E">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1E034E" w:rsidRPr="003B2883" w:rsidRDefault="001E034E" w:rsidP="001E034E">
            <w:pPr>
              <w:pStyle w:val="TAL"/>
              <w:rPr>
                <w:rFonts w:cs="Arial"/>
                <w:szCs w:val="18"/>
              </w:rPr>
            </w:pPr>
            <w:r w:rsidRPr="003B2883">
              <w:t>Represents a NAS COUNT</w:t>
            </w:r>
          </w:p>
        </w:tc>
      </w:tr>
      <w:tr w:rsidR="001E034E"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1E034E" w:rsidRPr="003B2883" w:rsidRDefault="001E034E" w:rsidP="001E034E">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1E034E" w:rsidRPr="003B2883" w:rsidRDefault="001E034E" w:rsidP="001E034E">
            <w:pPr>
              <w:pStyle w:val="TAL"/>
              <w:rPr>
                <w:rFonts w:cs="Arial"/>
                <w:szCs w:val="18"/>
              </w:rPr>
            </w:pPr>
            <w:r w:rsidRPr="003B2883">
              <w:t>Represents a 5GMM capability</w:t>
            </w:r>
          </w:p>
        </w:tc>
      </w:tr>
      <w:tr w:rsidR="001E034E"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1E034E" w:rsidRPr="003B2883" w:rsidRDefault="001E034E" w:rsidP="001E034E">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1E034E" w:rsidRPr="003B2883" w:rsidRDefault="001E034E" w:rsidP="001E034E">
            <w:pPr>
              <w:pStyle w:val="TAL"/>
              <w:rPr>
                <w:rFonts w:cs="Arial"/>
                <w:szCs w:val="18"/>
              </w:rPr>
            </w:pPr>
            <w:r w:rsidRPr="003B2883">
              <w:t>Represents a UE Security Capability</w:t>
            </w:r>
          </w:p>
        </w:tc>
      </w:tr>
      <w:tr w:rsidR="001E034E"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1E034E" w:rsidRPr="003B2883" w:rsidRDefault="001E034E" w:rsidP="001E034E">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1E034E" w:rsidRPr="003B2883" w:rsidRDefault="001E034E" w:rsidP="001E034E">
            <w:pPr>
              <w:pStyle w:val="TAL"/>
              <w:rPr>
                <w:rFonts w:cs="Arial"/>
                <w:szCs w:val="18"/>
              </w:rPr>
            </w:pPr>
            <w:r w:rsidRPr="003B2883">
              <w:t>Represents a S1 UE Network Capability</w:t>
            </w:r>
          </w:p>
        </w:tc>
      </w:tr>
      <w:tr w:rsidR="001E034E"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1E034E" w:rsidRPr="003B2883" w:rsidRDefault="001E034E" w:rsidP="001E034E">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1E034E" w:rsidRPr="003B2883" w:rsidRDefault="001E034E" w:rsidP="001E034E">
            <w:pPr>
              <w:pStyle w:val="TAL"/>
              <w:rPr>
                <w:rFonts w:cs="Arial"/>
                <w:szCs w:val="18"/>
              </w:rPr>
            </w:pPr>
            <w:r w:rsidRPr="003B2883">
              <w:t>Indicates the UE DRX Parameters</w:t>
            </w:r>
          </w:p>
        </w:tc>
      </w:tr>
      <w:tr w:rsidR="001E034E"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1E034E" w:rsidRPr="003B2883" w:rsidRDefault="001E034E" w:rsidP="001E034E">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1E034E" w:rsidRPr="003B2883" w:rsidRDefault="001E034E" w:rsidP="001E034E">
            <w:pPr>
              <w:pStyle w:val="TAL"/>
              <w:rPr>
                <w:rFonts w:cs="Arial"/>
                <w:szCs w:val="18"/>
              </w:rPr>
            </w:pPr>
            <w:r w:rsidRPr="003B2883">
              <w:rPr>
                <w:rFonts w:cs="Arial"/>
                <w:szCs w:val="18"/>
              </w:rPr>
              <w:t>Represents the OMC Identifier</w:t>
            </w:r>
          </w:p>
        </w:tc>
      </w:tr>
      <w:tr w:rsidR="001E034E"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1E034E" w:rsidRPr="003B2883" w:rsidRDefault="001E034E" w:rsidP="001E034E">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1E034E" w:rsidRPr="003B2883" w:rsidRDefault="001E034E" w:rsidP="001E034E">
            <w:pPr>
              <w:pStyle w:val="TAL"/>
              <w:rPr>
                <w:rFonts w:cs="Arial"/>
                <w:szCs w:val="18"/>
              </w:rPr>
            </w:pPr>
            <w:r>
              <w:rPr>
                <w:rFonts w:cs="Arial"/>
                <w:szCs w:val="18"/>
                <w:lang w:val="en-US" w:eastAsia="zh-CN"/>
              </w:rPr>
              <w:t>Indicates the MS Classmark 2 of a 5G SRVCC UE</w:t>
            </w:r>
          </w:p>
        </w:tc>
      </w:tr>
      <w:tr w:rsidR="001E034E"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1E034E" w:rsidRPr="003B2883" w:rsidRDefault="001E034E" w:rsidP="001E034E">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1E034E" w:rsidRPr="003B2883" w:rsidRDefault="001E034E" w:rsidP="001E034E">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1E034E"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1E034E" w:rsidRPr="003B2883" w:rsidRDefault="001E034E" w:rsidP="001E034E">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1E034E" w:rsidRPr="003B2883" w:rsidRDefault="001E034E" w:rsidP="001E034E">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1E034E" w:rsidRPr="003B2883" w:rsidRDefault="001E034E" w:rsidP="001E034E">
            <w:pPr>
              <w:pStyle w:val="TAL"/>
            </w:pPr>
            <w:r w:rsidRPr="003B2883">
              <w:t>Enumeration</w:t>
            </w:r>
            <w:r>
              <w:t xml:space="preserve"> for AMF status</w:t>
            </w:r>
          </w:p>
        </w:tc>
      </w:tr>
      <w:tr w:rsidR="001E034E"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1E034E" w:rsidRPr="003B2883" w:rsidRDefault="001E034E" w:rsidP="001E034E">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1E034E" w:rsidRPr="003B2883" w:rsidRDefault="001E034E" w:rsidP="001E034E">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1E034E" w:rsidRPr="003B2883" w:rsidRDefault="001E034E" w:rsidP="001E034E">
            <w:pPr>
              <w:pStyle w:val="TAL"/>
            </w:pPr>
            <w:r w:rsidRPr="003B2883">
              <w:t>Enumeration</w:t>
            </w:r>
            <w:r>
              <w:t xml:space="preserve"> for N2 Information Class</w:t>
            </w:r>
          </w:p>
        </w:tc>
      </w:tr>
      <w:tr w:rsidR="001E034E"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1E034E" w:rsidRPr="003B2883" w:rsidRDefault="001E034E" w:rsidP="001E034E">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1E034E" w:rsidRPr="003B2883" w:rsidRDefault="001E034E" w:rsidP="001E034E">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1E034E" w:rsidRPr="003B2883" w:rsidRDefault="001E034E" w:rsidP="001E034E">
            <w:pPr>
              <w:pStyle w:val="TAL"/>
            </w:pPr>
            <w:r w:rsidRPr="003B2883">
              <w:t>Enumeration</w:t>
            </w:r>
            <w:r>
              <w:t xml:space="preserve"> for N1 Message Class</w:t>
            </w:r>
          </w:p>
        </w:tc>
      </w:tr>
      <w:tr w:rsidR="001E034E"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1E034E" w:rsidRPr="003B2883" w:rsidRDefault="001E034E" w:rsidP="001E034E">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1E034E" w:rsidRPr="003B2883" w:rsidRDefault="001E034E" w:rsidP="001E034E">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1E034E" w:rsidRPr="003B2883" w:rsidRDefault="001E034E" w:rsidP="001E034E">
            <w:pPr>
              <w:pStyle w:val="TAL"/>
            </w:pPr>
            <w:r w:rsidRPr="003B2883">
              <w:t>Enumeration</w:t>
            </w:r>
            <w:r>
              <w:t xml:space="preserve"> for N1N2Message Transfer Cause</w:t>
            </w:r>
          </w:p>
        </w:tc>
      </w:tr>
      <w:tr w:rsidR="001E034E"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1E034E" w:rsidRPr="003B2883" w:rsidRDefault="001E034E" w:rsidP="001E034E">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1E034E" w:rsidRPr="003B2883" w:rsidRDefault="001E034E" w:rsidP="001E034E">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1E034E" w:rsidRPr="003B2883" w:rsidRDefault="001E034E" w:rsidP="001E034E">
            <w:pPr>
              <w:pStyle w:val="TAL"/>
            </w:pPr>
            <w:r w:rsidRPr="003B2883">
              <w:rPr>
                <w:rFonts w:cs="Arial"/>
                <w:szCs w:val="18"/>
              </w:rPr>
              <w:t>Describes the status of an individual ueContext resource in UE Context Transfer procedures</w:t>
            </w:r>
          </w:p>
        </w:tc>
      </w:tr>
      <w:tr w:rsidR="001E034E"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1E034E" w:rsidRPr="003B2883" w:rsidRDefault="001E034E" w:rsidP="001E034E">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1E034E" w:rsidRPr="003B2883" w:rsidRDefault="001E034E" w:rsidP="001E034E">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1E034E" w:rsidRPr="003B2883" w:rsidRDefault="001E034E" w:rsidP="001E034E">
            <w:pPr>
              <w:pStyle w:val="TAL"/>
              <w:rPr>
                <w:rFonts w:cs="Arial"/>
                <w:szCs w:val="18"/>
              </w:rPr>
            </w:pPr>
            <w:r w:rsidRPr="003B2883">
              <w:rPr>
                <w:rFonts w:cs="Arial"/>
                <w:szCs w:val="18"/>
              </w:rPr>
              <w:t>Describes the result of N2 information transfer by AMF to the AN.</w:t>
            </w:r>
          </w:p>
        </w:tc>
      </w:tr>
      <w:tr w:rsidR="001E034E"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1E034E" w:rsidRPr="003B2883" w:rsidRDefault="001E034E" w:rsidP="001E034E">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1E034E" w:rsidRPr="003B2883" w:rsidRDefault="001E034E" w:rsidP="001E034E">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1E034E" w:rsidRPr="003B2883" w:rsidRDefault="001E034E" w:rsidP="001E034E">
            <w:pPr>
              <w:pStyle w:val="TAL"/>
              <w:rPr>
                <w:rFonts w:cs="Arial"/>
                <w:szCs w:val="18"/>
              </w:rPr>
            </w:pPr>
            <w:r w:rsidRPr="003B2883">
              <w:rPr>
                <w:rFonts w:cs="Arial"/>
                <w:szCs w:val="18"/>
              </w:rPr>
              <w:t>Indicates the supported Ciphering Algorithm</w:t>
            </w:r>
          </w:p>
        </w:tc>
      </w:tr>
      <w:tr w:rsidR="001E034E"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1E034E" w:rsidRPr="003B2883" w:rsidRDefault="001E034E" w:rsidP="001E034E">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1E034E" w:rsidRPr="003B2883" w:rsidRDefault="001E034E" w:rsidP="001E034E">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1E034E" w:rsidRPr="003B2883" w:rsidRDefault="001E034E" w:rsidP="001E034E">
            <w:pPr>
              <w:pStyle w:val="TAL"/>
              <w:rPr>
                <w:rFonts w:cs="Arial"/>
                <w:szCs w:val="18"/>
              </w:rPr>
            </w:pPr>
            <w:r w:rsidRPr="003B2883">
              <w:rPr>
                <w:rFonts w:cs="Arial"/>
                <w:szCs w:val="18"/>
              </w:rPr>
              <w:t>Indicates the supported Integrity Algorithm</w:t>
            </w:r>
          </w:p>
        </w:tc>
      </w:tr>
      <w:tr w:rsidR="001E034E"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1E034E" w:rsidRPr="003B2883" w:rsidRDefault="001E034E" w:rsidP="001E034E">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1E034E" w:rsidRPr="003B2883" w:rsidRDefault="001E034E" w:rsidP="001E034E">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1E034E" w:rsidRPr="003B2883" w:rsidRDefault="001E034E" w:rsidP="001E034E">
            <w:pPr>
              <w:pStyle w:val="TAL"/>
              <w:rPr>
                <w:rFonts w:cs="Arial"/>
                <w:szCs w:val="18"/>
              </w:rPr>
            </w:pPr>
            <w:r w:rsidRPr="003B2883">
              <w:rPr>
                <w:rFonts w:cs="Arial"/>
                <w:szCs w:val="18"/>
              </w:rPr>
              <w:t>Indicates the supported SMS delivery of a UE.</w:t>
            </w:r>
          </w:p>
        </w:tc>
      </w:tr>
      <w:tr w:rsidR="001E034E"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1E034E" w:rsidRPr="003B2883" w:rsidRDefault="001E034E" w:rsidP="001E034E">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1E034E" w:rsidRPr="003B2883" w:rsidRDefault="001E034E" w:rsidP="001E034E">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1E034E" w:rsidRPr="003B2883" w:rsidRDefault="001E034E" w:rsidP="001E034E">
            <w:pPr>
              <w:pStyle w:val="TAL"/>
              <w:rPr>
                <w:rFonts w:cs="Arial"/>
                <w:szCs w:val="18"/>
              </w:rPr>
            </w:pPr>
            <w:r w:rsidRPr="003B2883">
              <w:rPr>
                <w:rFonts w:cs="Arial" w:hint="eastAsia"/>
                <w:szCs w:val="18"/>
              </w:rPr>
              <w:t>Indicates the security context type.</w:t>
            </w:r>
          </w:p>
        </w:tc>
      </w:tr>
      <w:tr w:rsidR="001E034E"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1E034E" w:rsidRPr="003B2883" w:rsidRDefault="001E034E" w:rsidP="001E034E">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1E034E" w:rsidRPr="003B2883" w:rsidRDefault="001E034E" w:rsidP="001E034E">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1E034E" w:rsidRPr="003B2883" w:rsidRDefault="001E034E" w:rsidP="001E034E">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1E034E"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1E034E" w:rsidRPr="003B2883" w:rsidRDefault="001E034E" w:rsidP="001E034E">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1E034E" w:rsidRPr="003B2883" w:rsidRDefault="001E034E" w:rsidP="001E034E">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1E034E" w:rsidRPr="003B2883" w:rsidRDefault="001E034E" w:rsidP="001E034E">
            <w:pPr>
              <w:pStyle w:val="TAL"/>
              <w:rPr>
                <w:rFonts w:cs="Arial"/>
                <w:szCs w:val="18"/>
              </w:rPr>
            </w:pPr>
            <w:r w:rsidRPr="003B2883">
              <w:rPr>
                <w:rFonts w:cs="Arial"/>
                <w:szCs w:val="18"/>
              </w:rPr>
              <w:t>Indicates UE Context Transfer Reason</w:t>
            </w:r>
          </w:p>
        </w:tc>
      </w:tr>
      <w:tr w:rsidR="001E034E"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1E034E" w:rsidRPr="003B2883" w:rsidRDefault="001E034E" w:rsidP="001E034E">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1E034E" w:rsidRPr="003B2883" w:rsidRDefault="001E034E" w:rsidP="001E034E">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1E034E" w:rsidRPr="003B2883" w:rsidRDefault="001E034E" w:rsidP="001E034E">
            <w:pPr>
              <w:pStyle w:val="TAL"/>
              <w:rPr>
                <w:rFonts w:cs="Arial"/>
                <w:szCs w:val="18"/>
              </w:rPr>
            </w:pPr>
            <w:r w:rsidRPr="003B2883">
              <w:rPr>
                <w:rFonts w:cs="Arial"/>
                <w:szCs w:val="18"/>
              </w:rPr>
              <w:t>Policy Request Triggers</w:t>
            </w:r>
          </w:p>
        </w:tc>
      </w:tr>
      <w:tr w:rsidR="001E034E"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1E034E" w:rsidRPr="003B2883" w:rsidRDefault="001E034E" w:rsidP="001E034E">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1E034E" w:rsidRPr="003B2883" w:rsidRDefault="001E034E" w:rsidP="001E034E">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1E034E" w:rsidRPr="003B2883" w:rsidRDefault="001E034E" w:rsidP="001E034E">
            <w:pPr>
              <w:pStyle w:val="TAL"/>
              <w:rPr>
                <w:rFonts w:cs="Arial"/>
                <w:szCs w:val="18"/>
              </w:rPr>
            </w:pPr>
            <w:r w:rsidRPr="003B2883">
              <w:rPr>
                <w:rFonts w:cs="Arial"/>
                <w:szCs w:val="18"/>
              </w:rPr>
              <w:t>Indicates the RAT type for the transfer of N2 information</w:t>
            </w:r>
          </w:p>
        </w:tc>
      </w:tr>
      <w:tr w:rsidR="001E034E"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1E034E" w:rsidRPr="003B2883" w:rsidRDefault="001E034E" w:rsidP="001E034E">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1E034E" w:rsidRPr="003B2883" w:rsidRDefault="001E034E" w:rsidP="001E034E">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1E034E" w:rsidRPr="003B2883" w:rsidRDefault="001E034E" w:rsidP="001E034E">
            <w:pPr>
              <w:pStyle w:val="TAL"/>
              <w:rPr>
                <w:rFonts w:cs="Arial"/>
                <w:szCs w:val="18"/>
              </w:rPr>
            </w:pPr>
            <w:r w:rsidRPr="003B2883">
              <w:rPr>
                <w:rFonts w:cs="Arial"/>
                <w:szCs w:val="18"/>
              </w:rPr>
              <w:t>Indicates the supported NGAP IE types</w:t>
            </w:r>
          </w:p>
        </w:tc>
      </w:tr>
      <w:tr w:rsidR="001E034E"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1E034E" w:rsidRPr="003B2883" w:rsidRDefault="001E034E" w:rsidP="001E034E">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1E034E" w:rsidRPr="003B2883" w:rsidRDefault="001E034E" w:rsidP="001E034E">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1E034E" w:rsidRPr="003B2883" w:rsidRDefault="001E034E" w:rsidP="001E034E">
            <w:pPr>
              <w:pStyle w:val="TAL"/>
              <w:rPr>
                <w:rFonts w:cs="Arial"/>
                <w:szCs w:val="18"/>
              </w:rPr>
            </w:pPr>
            <w:r w:rsidRPr="003B2883">
              <w:rPr>
                <w:rFonts w:cs="Arial"/>
                <w:szCs w:val="18"/>
              </w:rPr>
              <w:t>N2 Information Notify Reason</w:t>
            </w:r>
          </w:p>
        </w:tc>
      </w:tr>
      <w:tr w:rsidR="001E034E"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1E034E" w:rsidRPr="003B2883" w:rsidRDefault="001E034E" w:rsidP="001E034E">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1E034E" w:rsidRPr="003B2883" w:rsidRDefault="001E034E" w:rsidP="001E034E">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1E034E" w:rsidRPr="003B2883" w:rsidRDefault="001E034E" w:rsidP="001E034E">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1E034E"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1E034E" w:rsidRPr="003B2883" w:rsidRDefault="001E034E" w:rsidP="001E034E">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1E034E" w:rsidRPr="003B2883" w:rsidRDefault="001E034E" w:rsidP="001E034E">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1E034E" w:rsidRPr="003B2883" w:rsidRDefault="001E034E" w:rsidP="001E034E">
            <w:pPr>
              <w:pStyle w:val="TAL"/>
              <w:rPr>
                <w:rFonts w:cs="Arial"/>
                <w:szCs w:val="18"/>
                <w:lang w:eastAsia="zh-CN"/>
              </w:rPr>
            </w:pPr>
            <w:r>
              <w:rPr>
                <w:rFonts w:cs="Arial"/>
                <w:szCs w:val="18"/>
              </w:rPr>
              <w:t>SBI Binding Level</w:t>
            </w:r>
          </w:p>
        </w:tc>
      </w:tr>
      <w:tr w:rsidR="001E034E"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1E034E" w:rsidRDefault="001E034E" w:rsidP="001E034E">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1E034E" w:rsidRDefault="001E034E" w:rsidP="001E034E">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1E034E" w:rsidRDefault="001E034E" w:rsidP="001E034E">
            <w:pPr>
              <w:pStyle w:val="TAL"/>
              <w:rPr>
                <w:rFonts w:cs="Arial"/>
                <w:szCs w:val="18"/>
              </w:rPr>
            </w:pPr>
            <w:r>
              <w:rPr>
                <w:rFonts w:cs="Arial"/>
                <w:szCs w:val="18"/>
              </w:rPr>
              <w:t>Indicates the supported EPS NAS Ciphering Algorithm</w:t>
            </w:r>
          </w:p>
        </w:tc>
      </w:tr>
      <w:tr w:rsidR="001E034E"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1E034E" w:rsidRDefault="001E034E" w:rsidP="001E034E">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1E034E" w:rsidRDefault="001E034E" w:rsidP="001E034E">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1E034E" w:rsidRDefault="001E034E" w:rsidP="001E034E">
            <w:pPr>
              <w:pStyle w:val="TAL"/>
              <w:rPr>
                <w:rFonts w:cs="Arial"/>
                <w:szCs w:val="18"/>
              </w:rPr>
            </w:pPr>
            <w:r>
              <w:rPr>
                <w:rFonts w:cs="Arial"/>
                <w:szCs w:val="18"/>
              </w:rPr>
              <w:t>Indicates the supported EPS NAS Integrity Algorithm</w:t>
            </w:r>
          </w:p>
        </w:tc>
      </w:tr>
      <w:tr w:rsidR="001E034E"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1E034E" w:rsidRDefault="001E034E" w:rsidP="001E034E">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1E034E" w:rsidRDefault="001E034E" w:rsidP="001E034E">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1E034E" w:rsidRDefault="001E034E" w:rsidP="001E034E">
            <w:pPr>
              <w:pStyle w:val="TAL"/>
              <w:rPr>
                <w:rFonts w:cs="Arial"/>
                <w:szCs w:val="18"/>
              </w:rPr>
            </w:pPr>
            <w:r>
              <w:rPr>
                <w:rFonts w:cs="Arial"/>
                <w:szCs w:val="18"/>
              </w:rPr>
              <w:t xml:space="preserve">Indicates  the </w:t>
            </w:r>
            <w:r>
              <w:rPr>
                <w:rFonts w:cs="Arial"/>
                <w:lang w:eastAsia="zh-CN"/>
              </w:rPr>
              <w:t>Periodic Communication Indicator</w:t>
            </w:r>
          </w:p>
        </w:tc>
      </w:tr>
      <w:tr w:rsidR="001E034E"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1E034E" w:rsidRDefault="001E034E" w:rsidP="001E034E">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1E034E" w:rsidRDefault="001E034E" w:rsidP="001E034E">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1E034E" w:rsidRDefault="001E034E" w:rsidP="001E034E">
            <w:pPr>
              <w:pStyle w:val="TAL"/>
              <w:rPr>
                <w:rFonts w:cs="Arial"/>
                <w:szCs w:val="18"/>
              </w:rPr>
            </w:pPr>
            <w:r>
              <w:rPr>
                <w:rFonts w:cs="Arial"/>
                <w:szCs w:val="18"/>
              </w:rPr>
              <w:t>Indicates UUAA-MM status</w:t>
            </w:r>
          </w:p>
        </w:tc>
      </w:tr>
      <w:tr w:rsidR="001E034E"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1E034E" w:rsidRDefault="001E034E" w:rsidP="001E034E">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1E034E" w:rsidRDefault="001E034E" w:rsidP="001E034E">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1E034E" w:rsidRDefault="001E034E" w:rsidP="001E034E">
            <w:pPr>
              <w:pStyle w:val="TAL"/>
              <w:rPr>
                <w:rFonts w:cs="Arial"/>
                <w:szCs w:val="18"/>
              </w:rPr>
            </w:pPr>
            <w:r>
              <w:rPr>
                <w:rFonts w:cs="Arial"/>
                <w:szCs w:val="18"/>
              </w:rPr>
              <w:t>The cause for triggering the release</w:t>
            </w:r>
          </w:p>
        </w:tc>
      </w:tr>
      <w:tr w:rsidR="001E034E"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1E034E" w:rsidRDefault="001E034E" w:rsidP="001E034E">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1E034E" w:rsidRDefault="001E034E" w:rsidP="001E034E">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1E034E" w:rsidRDefault="001E034E" w:rsidP="001E034E">
            <w:pPr>
              <w:pStyle w:val="TAL"/>
              <w:rPr>
                <w:rFonts w:cs="Arial"/>
                <w:szCs w:val="18"/>
              </w:rPr>
            </w:pPr>
            <w:r>
              <w:rPr>
                <w:rFonts w:cs="Arial"/>
                <w:szCs w:val="18"/>
              </w:rPr>
              <w:t>Information related to a NG-RAN failure</w:t>
            </w:r>
          </w:p>
        </w:tc>
      </w:tr>
      <w:tr w:rsidR="001E034E"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1E034E" w:rsidRPr="002E2FAE" w:rsidRDefault="001E034E" w:rsidP="001E034E">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1E034E" w:rsidRDefault="001E034E" w:rsidP="001E034E">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1E034E" w:rsidRDefault="001E034E" w:rsidP="001E034E">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721231FA" w:rsidR="00602AC0" w:rsidRPr="003B2883" w:rsidRDefault="00602AC0" w:rsidP="00602AC0">
      <w:r w:rsidRPr="003B2883">
        <w:t>Table 6.1.6.1-2 specifies data types re-used by the Namf</w:t>
      </w:r>
      <w:r w:rsidR="003355F1">
        <w:t>_Communication</w:t>
      </w:r>
      <w:r w:rsidRPr="003B2883">
        <w:t xml:space="preserve"> service based interface protocol from other specifications</w:t>
      </w:r>
      <w:r w:rsidR="002334C4">
        <w:t xml:space="preserve"> </w:t>
      </w:r>
      <w:r w:rsidR="002334C4">
        <w:t>and from other service APIs in current specification</w:t>
      </w:r>
      <w:r w:rsidRPr="003B2883">
        <w:t>,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lastRenderedPageBreak/>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360A0FA"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0D18F55"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6" w:name="_Hlk135894853"/>
            <w:r w:rsidRPr="00971314">
              <w:rPr>
                <w:noProof/>
              </w:rPr>
              <w:t>PartiallyAllowedSnssai</w:t>
            </w:r>
            <w:bookmarkEnd w:id="2986"/>
          </w:p>
        </w:tc>
        <w:tc>
          <w:tcPr>
            <w:tcW w:w="2109" w:type="dxa"/>
            <w:tcBorders>
              <w:top w:val="single" w:sz="4" w:space="0" w:color="auto"/>
              <w:left w:val="single" w:sz="4" w:space="0" w:color="auto"/>
              <w:bottom w:val="single" w:sz="4" w:space="0" w:color="auto"/>
              <w:right w:val="single" w:sz="4" w:space="0" w:color="auto"/>
            </w:tcBorders>
          </w:tcPr>
          <w:p w14:paraId="1B38648C" w14:textId="582C633E" w:rsidR="000620E4" w:rsidRPr="004F41A0" w:rsidRDefault="000620E4" w:rsidP="000620E4">
            <w:pPr>
              <w:pStyle w:val="TAL"/>
            </w:pPr>
            <w:r w:rsidRPr="006A453F">
              <w:t xml:space="preserve">3GPP </w:t>
            </w:r>
            <w:r w:rsidR="002F66A0" w:rsidRPr="006A453F">
              <w:t>TS</w:t>
            </w:r>
            <w:r w:rsidR="002F66A0">
              <w:t> </w:t>
            </w:r>
            <w:r w:rsidR="002F66A0" w:rsidRPr="006A453F">
              <w:t>2</w:t>
            </w:r>
            <w:r w:rsidRPr="006A453F">
              <w:t>9.571</w:t>
            </w:r>
            <w:r w:rsidR="002F66A0">
              <w:t> </w:t>
            </w:r>
            <w:r w:rsidR="002F66A0" w:rsidRPr="006A453F">
              <w:t>[</w:t>
            </w:r>
            <w:r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r w:rsidR="00CA30AC" w:rsidRPr="00E45F29" w14:paraId="1A7DCBA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BB99365" w14:textId="13F850B1" w:rsidR="00CA30AC" w:rsidRPr="00E30083" w:rsidRDefault="00CA30AC" w:rsidP="00CA30AC">
            <w:pPr>
              <w:pStyle w:val="TAL"/>
            </w:pPr>
            <w:r>
              <w:t>PduSessionPriority</w:t>
            </w:r>
          </w:p>
        </w:tc>
        <w:tc>
          <w:tcPr>
            <w:tcW w:w="2109" w:type="dxa"/>
            <w:tcBorders>
              <w:top w:val="single" w:sz="4" w:space="0" w:color="auto"/>
              <w:left w:val="single" w:sz="4" w:space="0" w:color="auto"/>
              <w:bottom w:val="single" w:sz="4" w:space="0" w:color="auto"/>
              <w:right w:val="single" w:sz="4" w:space="0" w:color="auto"/>
            </w:tcBorders>
          </w:tcPr>
          <w:p w14:paraId="79587369" w14:textId="383C41D6" w:rsidR="00CA30AC" w:rsidRDefault="00CA30AC" w:rsidP="00CA30AC">
            <w:pPr>
              <w:pStyle w:val="TAL"/>
            </w:pPr>
            <w:r>
              <w:t>3GPP TS 29.502 [16]</w:t>
            </w:r>
          </w:p>
        </w:tc>
        <w:tc>
          <w:tcPr>
            <w:tcW w:w="3613" w:type="dxa"/>
            <w:tcBorders>
              <w:top w:val="single" w:sz="4" w:space="0" w:color="auto"/>
              <w:left w:val="single" w:sz="4" w:space="0" w:color="auto"/>
              <w:bottom w:val="single" w:sz="4" w:space="0" w:color="auto"/>
              <w:right w:val="single" w:sz="4" w:space="0" w:color="auto"/>
            </w:tcBorders>
          </w:tcPr>
          <w:p w14:paraId="51508EA9" w14:textId="7AB676AC" w:rsidR="00CA30AC" w:rsidRDefault="00CA30AC" w:rsidP="00CA30AC">
            <w:pPr>
              <w:pStyle w:val="TAL"/>
            </w:pPr>
            <w:r>
              <w:t>PDU Session Priority</w:t>
            </w:r>
          </w:p>
        </w:tc>
      </w:tr>
      <w:tr w:rsidR="006224BB" w:rsidRPr="00E45F29" w14:paraId="1A1F4F9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83A0D9A" w14:textId="47EE058A" w:rsidR="006224BB" w:rsidRDefault="006224BB" w:rsidP="006224BB">
            <w:pPr>
              <w:pStyle w:val="TAL"/>
            </w:pPr>
            <w:r w:rsidRPr="003B2883">
              <w:t>AmfEventSubscription</w:t>
            </w:r>
          </w:p>
        </w:tc>
        <w:tc>
          <w:tcPr>
            <w:tcW w:w="2109" w:type="dxa"/>
            <w:tcBorders>
              <w:top w:val="single" w:sz="4" w:space="0" w:color="auto"/>
              <w:left w:val="single" w:sz="4" w:space="0" w:color="auto"/>
              <w:bottom w:val="single" w:sz="4" w:space="0" w:color="auto"/>
              <w:right w:val="single" w:sz="4" w:space="0" w:color="auto"/>
            </w:tcBorders>
          </w:tcPr>
          <w:p w14:paraId="2628A6DC" w14:textId="11576ABC" w:rsidR="006224BB" w:rsidRDefault="006224BB" w:rsidP="006224BB">
            <w:pPr>
              <w:pStyle w:val="TAL"/>
            </w:pPr>
            <w:r>
              <w:t xml:space="preserve">Clause </w:t>
            </w:r>
            <w:r w:rsidRPr="003B2883">
              <w:t>6.2.6.2.2</w:t>
            </w:r>
          </w:p>
        </w:tc>
        <w:tc>
          <w:tcPr>
            <w:tcW w:w="3613" w:type="dxa"/>
            <w:tcBorders>
              <w:top w:val="single" w:sz="4" w:space="0" w:color="auto"/>
              <w:left w:val="single" w:sz="4" w:space="0" w:color="auto"/>
              <w:bottom w:val="single" w:sz="4" w:space="0" w:color="auto"/>
              <w:right w:val="single" w:sz="4" w:space="0" w:color="auto"/>
            </w:tcBorders>
          </w:tcPr>
          <w:p w14:paraId="00961E91" w14:textId="61A65B7A" w:rsidR="006224BB" w:rsidRDefault="006224BB" w:rsidP="006224BB">
            <w:pPr>
              <w:pStyle w:val="TAL"/>
            </w:pPr>
            <w:r w:rsidRPr="003B2883">
              <w:rPr>
                <w:rFonts w:cs="Arial"/>
                <w:szCs w:val="18"/>
              </w:rPr>
              <w:t>Represents an individual event subscription resource on AMF</w:t>
            </w:r>
          </w:p>
        </w:tc>
      </w:tr>
      <w:tr w:rsidR="006224BB" w:rsidRPr="00E45F29" w14:paraId="5F83F0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3F6B27B" w14:textId="46104577" w:rsidR="006224BB" w:rsidRDefault="006224BB" w:rsidP="006224BB">
            <w:pPr>
              <w:pStyle w:val="TAL"/>
            </w:pPr>
            <w:r w:rsidRPr="00A50F9A">
              <w:t>UeAccessBehaviorReportItem</w:t>
            </w:r>
          </w:p>
        </w:tc>
        <w:tc>
          <w:tcPr>
            <w:tcW w:w="2109" w:type="dxa"/>
            <w:tcBorders>
              <w:top w:val="single" w:sz="4" w:space="0" w:color="auto"/>
              <w:left w:val="single" w:sz="4" w:space="0" w:color="auto"/>
              <w:bottom w:val="single" w:sz="4" w:space="0" w:color="auto"/>
              <w:right w:val="single" w:sz="4" w:space="0" w:color="auto"/>
            </w:tcBorders>
          </w:tcPr>
          <w:p w14:paraId="3A29EF74" w14:textId="7945C084" w:rsidR="006224BB" w:rsidRDefault="006224BB" w:rsidP="006224BB">
            <w:pPr>
              <w:pStyle w:val="TAL"/>
            </w:pPr>
            <w:r>
              <w:rPr>
                <w:lang/>
              </w:rPr>
              <w:t>Clause 6.2.6.2.29</w:t>
            </w:r>
          </w:p>
        </w:tc>
        <w:tc>
          <w:tcPr>
            <w:tcW w:w="3613" w:type="dxa"/>
            <w:tcBorders>
              <w:top w:val="single" w:sz="4" w:space="0" w:color="auto"/>
              <w:left w:val="single" w:sz="4" w:space="0" w:color="auto"/>
              <w:bottom w:val="single" w:sz="4" w:space="0" w:color="auto"/>
              <w:right w:val="single" w:sz="4" w:space="0" w:color="auto"/>
            </w:tcBorders>
          </w:tcPr>
          <w:p w14:paraId="75D3F5A7" w14:textId="03F78370" w:rsidR="006224BB" w:rsidRDefault="006224BB" w:rsidP="006224BB">
            <w:pPr>
              <w:pStyle w:val="TAL"/>
            </w:pPr>
            <w:r>
              <w:rPr>
                <w:noProof/>
              </w:rPr>
              <w:t>Report Item for UE Access Behavior Trends event.</w:t>
            </w:r>
          </w:p>
        </w:tc>
      </w:tr>
      <w:tr w:rsidR="006224BB" w:rsidRPr="00E45F29" w14:paraId="5C691C5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EDC391" w14:textId="497A205A" w:rsidR="006224BB" w:rsidRDefault="006224BB" w:rsidP="006224BB">
            <w:pPr>
              <w:pStyle w:val="TAL"/>
            </w:pPr>
            <w:r>
              <w:rPr>
                <w:noProof/>
              </w:rPr>
              <w:t>UeLocationTrendsReportItem</w:t>
            </w:r>
          </w:p>
        </w:tc>
        <w:tc>
          <w:tcPr>
            <w:tcW w:w="2109" w:type="dxa"/>
            <w:tcBorders>
              <w:top w:val="single" w:sz="4" w:space="0" w:color="auto"/>
              <w:left w:val="single" w:sz="4" w:space="0" w:color="auto"/>
              <w:bottom w:val="single" w:sz="4" w:space="0" w:color="auto"/>
              <w:right w:val="single" w:sz="4" w:space="0" w:color="auto"/>
            </w:tcBorders>
          </w:tcPr>
          <w:p w14:paraId="4A747B66" w14:textId="6D37ED2A" w:rsidR="006224BB" w:rsidRDefault="006224BB" w:rsidP="006224BB">
            <w:pPr>
              <w:pStyle w:val="TAL"/>
            </w:pPr>
            <w:r>
              <w:rPr>
                <w:lang/>
              </w:rPr>
              <w:t>Clause 6.2.6.2.30</w:t>
            </w:r>
          </w:p>
        </w:tc>
        <w:tc>
          <w:tcPr>
            <w:tcW w:w="3613" w:type="dxa"/>
            <w:tcBorders>
              <w:top w:val="single" w:sz="4" w:space="0" w:color="auto"/>
              <w:left w:val="single" w:sz="4" w:space="0" w:color="auto"/>
              <w:bottom w:val="single" w:sz="4" w:space="0" w:color="auto"/>
              <w:right w:val="single" w:sz="4" w:space="0" w:color="auto"/>
            </w:tcBorders>
          </w:tcPr>
          <w:p w14:paraId="71AEDD35" w14:textId="1592679C" w:rsidR="006224BB" w:rsidRDefault="006224BB" w:rsidP="006224BB">
            <w:pPr>
              <w:pStyle w:val="TAL"/>
            </w:pPr>
            <w:r>
              <w:rPr>
                <w:noProof/>
              </w:rPr>
              <w:t>Report Item for UE Location Trends event.</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7" w:name="_Toc25156357"/>
      <w:bookmarkStart w:id="2988" w:name="_Toc34124659"/>
      <w:bookmarkStart w:id="2989" w:name="_Toc43207783"/>
      <w:bookmarkStart w:id="2990" w:name="_Toc49857253"/>
      <w:bookmarkStart w:id="2991" w:name="_Toc56677089"/>
      <w:bookmarkStart w:id="2992" w:name="_Toc56691612"/>
      <w:bookmarkStart w:id="2993" w:name="_Toc56698876"/>
      <w:bookmarkStart w:id="2994" w:name="_Toc89035111"/>
      <w:bookmarkStart w:id="2995" w:name="_Toc89064909"/>
      <w:bookmarkStart w:id="2996" w:name="_Toc89180208"/>
      <w:bookmarkStart w:id="2997" w:name="_Toc97071887"/>
      <w:bookmarkStart w:id="2998" w:name="_Toc120051289"/>
      <w:bookmarkStart w:id="2999" w:name="_Toc199238271"/>
      <w:r w:rsidRPr="003B2883">
        <w:rPr>
          <w:lang w:val="en-US"/>
        </w:rPr>
        <w:t>6.1.6.2</w:t>
      </w:r>
      <w:r w:rsidRPr="003B2883">
        <w:rPr>
          <w:lang w:val="en-US"/>
        </w:rPr>
        <w:tab/>
        <w:t>Structured data types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D385C31" w14:textId="77777777" w:rsidR="00602AC0" w:rsidRPr="003B2883" w:rsidRDefault="00602AC0" w:rsidP="00602AC0">
      <w:pPr>
        <w:pStyle w:val="Heading5"/>
      </w:pPr>
      <w:bookmarkStart w:id="3000" w:name="_Toc25156358"/>
      <w:bookmarkStart w:id="3001" w:name="_Toc34124660"/>
      <w:bookmarkStart w:id="3002" w:name="_Toc43207784"/>
      <w:bookmarkStart w:id="3003" w:name="_Toc49857254"/>
      <w:bookmarkStart w:id="3004" w:name="_Toc56677090"/>
      <w:bookmarkStart w:id="3005" w:name="_Toc56691613"/>
      <w:bookmarkStart w:id="3006" w:name="_Toc56698877"/>
      <w:bookmarkStart w:id="3007" w:name="_Toc89035112"/>
      <w:bookmarkStart w:id="3008" w:name="_Toc89064910"/>
      <w:bookmarkStart w:id="3009" w:name="_Toc89180209"/>
      <w:bookmarkStart w:id="3010" w:name="_Toc97071888"/>
      <w:bookmarkStart w:id="3011" w:name="_Toc120051290"/>
      <w:bookmarkStart w:id="3012" w:name="_Toc199238272"/>
      <w:r w:rsidRPr="003B2883">
        <w:t>6.1.6.2.1</w:t>
      </w:r>
      <w:r w:rsidRPr="003B2883">
        <w:tab/>
        <w:t>Introduction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3" w:name="_Toc25156359"/>
      <w:bookmarkStart w:id="3014" w:name="_Toc34124661"/>
      <w:bookmarkStart w:id="3015" w:name="_Toc43207785"/>
      <w:bookmarkStart w:id="3016" w:name="_Toc49857255"/>
      <w:bookmarkStart w:id="3017" w:name="_Toc56677091"/>
      <w:bookmarkStart w:id="3018" w:name="_Toc56691614"/>
      <w:bookmarkStart w:id="3019" w:name="_Toc56698878"/>
      <w:bookmarkStart w:id="3020" w:name="_Toc89035113"/>
      <w:bookmarkStart w:id="3021" w:name="_Toc89064911"/>
      <w:bookmarkStart w:id="3022" w:name="_Toc89180210"/>
      <w:bookmarkStart w:id="3023" w:name="_Toc97071889"/>
      <w:bookmarkStart w:id="3024" w:name="_Toc120051291"/>
      <w:bookmarkStart w:id="3025" w:name="_Toc199238273"/>
      <w:r w:rsidRPr="003B2883">
        <w:lastRenderedPageBreak/>
        <w:t>6.1.6.2.2</w:t>
      </w:r>
      <w:r w:rsidRPr="003B2883">
        <w:tab/>
        <w:t xml:space="preserve">Type: </w:t>
      </w:r>
      <w:r w:rsidRPr="003B2883">
        <w:rPr>
          <w:rFonts w:hint="eastAsia"/>
          <w:lang w:eastAsia="zh-CN"/>
        </w:rPr>
        <w:t>SubscriptionData</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6" w:name="_Toc25156360"/>
      <w:bookmarkStart w:id="3027" w:name="_Toc34124662"/>
      <w:bookmarkStart w:id="3028" w:name="_Toc43207786"/>
      <w:bookmarkStart w:id="3029" w:name="_Toc49857256"/>
      <w:bookmarkStart w:id="3030" w:name="_Toc56677092"/>
      <w:bookmarkStart w:id="3031" w:name="_Toc56691615"/>
      <w:bookmarkStart w:id="3032" w:name="_Toc56698879"/>
      <w:bookmarkStart w:id="3033" w:name="_Toc89035114"/>
      <w:bookmarkStart w:id="3034" w:name="_Toc89064912"/>
      <w:bookmarkStart w:id="3035" w:name="_Toc89180211"/>
      <w:bookmarkStart w:id="3036" w:name="_Toc97071890"/>
      <w:bookmarkStart w:id="3037" w:name="_Toc120051292"/>
      <w:bookmarkStart w:id="3038" w:name="_Toc199238274"/>
      <w:r w:rsidRPr="003B2883">
        <w:t>6.1.6.2.3</w:t>
      </w:r>
      <w:r w:rsidRPr="003B2883">
        <w:tab/>
        <w:t xml:space="preserve">Type: </w:t>
      </w:r>
      <w:r w:rsidRPr="003B2883">
        <w:rPr>
          <w:rFonts w:hint="eastAsia"/>
          <w:lang w:eastAsia="zh-CN"/>
        </w:rPr>
        <w:t>AmfStatusChangeNotification</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39" w:name="_Toc25156361"/>
      <w:bookmarkStart w:id="3040" w:name="_Toc34124663"/>
      <w:bookmarkStart w:id="3041" w:name="_Toc43207787"/>
      <w:bookmarkStart w:id="3042" w:name="_Toc49857257"/>
      <w:bookmarkStart w:id="3043" w:name="_Toc56677093"/>
      <w:bookmarkStart w:id="3044" w:name="_Toc56691616"/>
      <w:bookmarkStart w:id="3045" w:name="_Toc56698880"/>
      <w:bookmarkStart w:id="3046" w:name="_Toc89035115"/>
      <w:bookmarkStart w:id="3047" w:name="_Toc89064913"/>
      <w:bookmarkStart w:id="3048" w:name="_Toc89180212"/>
      <w:bookmarkStart w:id="3049" w:name="_Toc97071891"/>
      <w:bookmarkStart w:id="3050" w:name="_Toc120051293"/>
      <w:bookmarkStart w:id="3051" w:name="_Toc199238275"/>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2" w:name="_Toc25156362"/>
      <w:bookmarkStart w:id="3053" w:name="_Toc34124664"/>
      <w:bookmarkStart w:id="3054" w:name="_Toc43207788"/>
      <w:bookmarkStart w:id="3055" w:name="_Toc49857258"/>
      <w:bookmarkStart w:id="3056" w:name="_Toc56677094"/>
      <w:bookmarkStart w:id="3057" w:name="_Toc56691617"/>
      <w:bookmarkStart w:id="3058" w:name="_Toc56698881"/>
      <w:bookmarkStart w:id="3059" w:name="_Toc89035116"/>
      <w:bookmarkStart w:id="3060" w:name="_Toc89064914"/>
      <w:bookmarkStart w:id="3061" w:name="_Toc89180213"/>
      <w:bookmarkStart w:id="3062" w:name="_Toc97071892"/>
      <w:bookmarkStart w:id="3063" w:name="_Toc120051294"/>
      <w:bookmarkStart w:id="3064" w:name="_Toc199238276"/>
      <w:r w:rsidRPr="003B2883">
        <w:lastRenderedPageBreak/>
        <w:t>6.1.6.2.5</w:t>
      </w:r>
      <w:r w:rsidRPr="003B2883">
        <w:tab/>
        <w:t xml:space="preserve">Type: </w:t>
      </w:r>
      <w:r w:rsidRPr="003B2883">
        <w:rPr>
          <w:lang w:eastAsia="zh-CN"/>
        </w:rPr>
        <w:t>AssignEbiData</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07ED489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5" w:name="_Toc25156363"/>
      <w:bookmarkStart w:id="3066" w:name="_Toc34124665"/>
      <w:bookmarkStart w:id="3067" w:name="_Toc43207789"/>
      <w:bookmarkStart w:id="3068" w:name="_Toc49857259"/>
      <w:bookmarkStart w:id="3069" w:name="_Toc56677095"/>
      <w:bookmarkStart w:id="3070" w:name="_Toc56691618"/>
      <w:bookmarkStart w:id="3071" w:name="_Toc56698882"/>
      <w:bookmarkStart w:id="3072" w:name="_Toc89035117"/>
      <w:bookmarkStart w:id="3073" w:name="_Toc89064915"/>
      <w:bookmarkStart w:id="3074" w:name="_Toc89180214"/>
      <w:bookmarkStart w:id="3075" w:name="_Toc97071893"/>
      <w:bookmarkStart w:id="3076" w:name="_Toc120051295"/>
      <w:bookmarkStart w:id="3077" w:name="_Toc199238277"/>
      <w:r w:rsidRPr="003B2883">
        <w:t>6.1.6.2.6</w:t>
      </w:r>
      <w:r w:rsidRPr="003B2883">
        <w:tab/>
        <w:t xml:space="preserve">Type: </w:t>
      </w:r>
      <w:r w:rsidRPr="003B2883">
        <w:rPr>
          <w:lang w:eastAsia="zh-CN"/>
        </w:rPr>
        <w:t>AssignedEbiData</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8" w:name="_Toc25156364"/>
      <w:bookmarkStart w:id="3079" w:name="_Toc34124666"/>
      <w:bookmarkStart w:id="3080" w:name="_Toc43207790"/>
      <w:bookmarkStart w:id="3081" w:name="_Toc49857260"/>
      <w:bookmarkStart w:id="3082" w:name="_Toc56677096"/>
      <w:bookmarkStart w:id="3083" w:name="_Toc56691619"/>
      <w:bookmarkStart w:id="3084" w:name="_Toc56698883"/>
      <w:bookmarkStart w:id="3085" w:name="_Toc89035118"/>
      <w:bookmarkStart w:id="3086" w:name="_Toc89064916"/>
      <w:bookmarkStart w:id="3087" w:name="_Toc89180215"/>
      <w:bookmarkStart w:id="3088" w:name="_Toc97071894"/>
      <w:bookmarkStart w:id="3089" w:name="_Toc120051296"/>
      <w:bookmarkStart w:id="3090" w:name="_Toc199238278"/>
      <w:r w:rsidRPr="003B2883">
        <w:lastRenderedPageBreak/>
        <w:t>6.1.6.2.7</w:t>
      </w:r>
      <w:r w:rsidRPr="003B2883">
        <w:tab/>
        <w:t xml:space="preserve">Type: </w:t>
      </w:r>
      <w:r w:rsidRPr="003B2883">
        <w:rPr>
          <w:lang w:eastAsia="zh-CN"/>
        </w:rPr>
        <w:t>AssignEbiFailed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1" w:name="_Toc25156365"/>
      <w:bookmarkStart w:id="3092" w:name="_Toc34124667"/>
      <w:bookmarkStart w:id="3093" w:name="_Toc43207791"/>
      <w:bookmarkStart w:id="3094" w:name="_Toc49857261"/>
      <w:bookmarkStart w:id="3095" w:name="_Toc56677097"/>
      <w:bookmarkStart w:id="3096" w:name="_Toc56691620"/>
      <w:bookmarkStart w:id="3097" w:name="_Toc56698884"/>
      <w:bookmarkStart w:id="3098" w:name="_Toc89035119"/>
      <w:bookmarkStart w:id="3099" w:name="_Toc89064917"/>
      <w:bookmarkStart w:id="3100" w:name="_Toc89180216"/>
      <w:bookmarkStart w:id="3101" w:name="_Toc97071895"/>
      <w:bookmarkStart w:id="3102" w:name="_Toc120051297"/>
      <w:bookmarkStart w:id="3103" w:name="_Toc199238279"/>
      <w:r w:rsidRPr="003B2883">
        <w:t>6.1.6.2.8</w:t>
      </w:r>
      <w:r w:rsidRPr="003B2883">
        <w:tab/>
        <w:t xml:space="preserve">Type: </w:t>
      </w:r>
      <w:r w:rsidRPr="003B2883">
        <w:rPr>
          <w:lang w:eastAsia="zh-CN"/>
        </w:rPr>
        <w:t>UEContextRelease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4"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4"/>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5" w:name="_Toc25156366"/>
      <w:bookmarkStart w:id="3106" w:name="_Toc34124668"/>
      <w:bookmarkStart w:id="3107" w:name="_Toc43207792"/>
      <w:bookmarkStart w:id="3108" w:name="_Toc49857262"/>
      <w:bookmarkStart w:id="3109" w:name="_Toc56677098"/>
      <w:bookmarkStart w:id="3110" w:name="_Toc56691621"/>
      <w:bookmarkStart w:id="3111" w:name="_Toc56698885"/>
      <w:bookmarkStart w:id="3112" w:name="_Toc89035120"/>
      <w:bookmarkStart w:id="3113" w:name="_Toc89064918"/>
      <w:bookmarkStart w:id="3114" w:name="_Toc89180217"/>
      <w:bookmarkStart w:id="3115" w:name="_Toc97071896"/>
      <w:bookmarkStart w:id="3116" w:name="_Toc120051298"/>
      <w:bookmarkStart w:id="3117" w:name="_Toc199238280"/>
      <w:r w:rsidRPr="003B2883">
        <w:t>6.1.6.2.9</w:t>
      </w:r>
      <w:r w:rsidRPr="003B2883">
        <w:tab/>
        <w:t>Type: N2InformationTransferReqData</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8" w:name="_Toc25156367"/>
      <w:bookmarkStart w:id="3119" w:name="_Toc34124669"/>
      <w:bookmarkStart w:id="3120" w:name="_Toc43207793"/>
      <w:bookmarkStart w:id="3121" w:name="_Toc49857263"/>
      <w:bookmarkStart w:id="3122" w:name="_Toc56677099"/>
      <w:bookmarkStart w:id="3123" w:name="_Toc56691622"/>
      <w:bookmarkStart w:id="3124" w:name="_Toc56698886"/>
      <w:bookmarkStart w:id="3125" w:name="_Toc89035121"/>
      <w:bookmarkStart w:id="3126" w:name="_Toc89064919"/>
      <w:bookmarkStart w:id="3127" w:name="_Toc89180218"/>
      <w:bookmarkStart w:id="3128" w:name="_Toc97071897"/>
      <w:bookmarkStart w:id="3129" w:name="_Toc120051299"/>
      <w:bookmarkStart w:id="3130" w:name="_Toc199238281"/>
      <w:r w:rsidRPr="003B2883">
        <w:lastRenderedPageBreak/>
        <w:t>6.1.6.2.10</w:t>
      </w:r>
      <w:r w:rsidRPr="003B2883">
        <w:tab/>
        <w:t>Type: NonUeN2InfoSubscriptionCreateData</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1" w:name="_Toc25156368"/>
      <w:bookmarkStart w:id="3132" w:name="_Toc34124670"/>
      <w:bookmarkStart w:id="3133" w:name="_Toc43207794"/>
      <w:bookmarkStart w:id="3134" w:name="_Toc49857264"/>
      <w:bookmarkStart w:id="3135" w:name="_Toc56677100"/>
      <w:bookmarkStart w:id="3136" w:name="_Toc56691623"/>
      <w:bookmarkStart w:id="3137" w:name="_Toc56698887"/>
      <w:bookmarkStart w:id="3138" w:name="_Toc89035122"/>
      <w:bookmarkStart w:id="3139" w:name="_Toc89064920"/>
      <w:bookmarkStart w:id="3140" w:name="_Toc89180219"/>
      <w:bookmarkStart w:id="3141" w:name="_Toc97071898"/>
      <w:bookmarkStart w:id="3142" w:name="_Toc120051300"/>
      <w:bookmarkStart w:id="3143" w:name="_Toc199238282"/>
      <w:r w:rsidRPr="003B2883">
        <w:lastRenderedPageBreak/>
        <w:t>6.1.6.2.11</w:t>
      </w:r>
      <w:r w:rsidRPr="003B2883">
        <w:tab/>
        <w:t>Type: NonUeN2InfoSubscriptionCreatedData</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4" w:name="_Toc25156369"/>
      <w:bookmarkStart w:id="3145" w:name="_Toc34124671"/>
      <w:bookmarkStart w:id="3146" w:name="_Toc43207795"/>
      <w:bookmarkStart w:id="3147" w:name="_Toc49857265"/>
      <w:bookmarkStart w:id="3148" w:name="_Toc56677101"/>
      <w:bookmarkStart w:id="3149" w:name="_Toc56691624"/>
      <w:bookmarkStart w:id="3150" w:name="_Toc56698888"/>
      <w:bookmarkStart w:id="3151" w:name="_Toc89035123"/>
      <w:bookmarkStart w:id="3152" w:name="_Toc89064921"/>
      <w:bookmarkStart w:id="3153" w:name="_Toc89180220"/>
      <w:bookmarkStart w:id="3154" w:name="_Toc97071899"/>
      <w:bookmarkStart w:id="3155" w:name="_Toc120051301"/>
      <w:bookmarkStart w:id="3156" w:name="_Toc199238283"/>
      <w:r w:rsidRPr="003B2883">
        <w:t>6.1.6.2.12</w:t>
      </w:r>
      <w:r w:rsidRPr="003B2883">
        <w:tab/>
        <w:t>Type: UeN1N2InfoSubscriptionCreateData</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B32A41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7" w:name="_Toc25156370"/>
      <w:bookmarkStart w:id="3158" w:name="_Toc34124672"/>
      <w:bookmarkStart w:id="3159" w:name="_Toc43207796"/>
      <w:bookmarkStart w:id="3160" w:name="_Toc49857266"/>
      <w:bookmarkStart w:id="3161" w:name="_Toc56677102"/>
      <w:bookmarkStart w:id="3162" w:name="_Toc56691625"/>
      <w:bookmarkStart w:id="3163" w:name="_Toc56698889"/>
      <w:bookmarkStart w:id="3164" w:name="_Toc89035124"/>
      <w:bookmarkStart w:id="3165" w:name="_Toc89064922"/>
      <w:bookmarkStart w:id="3166" w:name="_Toc89180221"/>
      <w:bookmarkStart w:id="3167" w:name="_Toc97071900"/>
      <w:bookmarkStart w:id="3168" w:name="_Toc120051302"/>
      <w:bookmarkStart w:id="3169" w:name="_Toc199238284"/>
      <w:r w:rsidRPr="003B2883">
        <w:t>6.1.6.2.13</w:t>
      </w:r>
      <w:r w:rsidRPr="003B2883">
        <w:tab/>
        <w:t>Type: UeN1N2InfoSubscriptionCreatedData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0" w:name="_Toc25156371"/>
      <w:bookmarkStart w:id="3171" w:name="_Toc34124673"/>
      <w:bookmarkStart w:id="3172" w:name="_Toc43207797"/>
      <w:bookmarkStart w:id="3173" w:name="_Toc49857267"/>
      <w:bookmarkStart w:id="3174" w:name="_Toc56677103"/>
      <w:bookmarkStart w:id="3175" w:name="_Toc56691626"/>
      <w:bookmarkStart w:id="3176" w:name="_Toc56698890"/>
      <w:bookmarkStart w:id="3177" w:name="_Toc89035125"/>
      <w:bookmarkStart w:id="3178" w:name="_Toc89064923"/>
      <w:bookmarkStart w:id="3179" w:name="_Toc89180222"/>
      <w:bookmarkStart w:id="3180" w:name="_Toc97071901"/>
      <w:bookmarkStart w:id="3181" w:name="_Toc120051303"/>
      <w:bookmarkStart w:id="3182" w:name="_Toc199238285"/>
      <w:r w:rsidRPr="003B2883">
        <w:lastRenderedPageBreak/>
        <w:t>6.1.6.2.14</w:t>
      </w:r>
      <w:r w:rsidRPr="003B2883">
        <w:tab/>
        <w:t xml:space="preserve">Type: </w:t>
      </w:r>
      <w:r w:rsidRPr="003B2883">
        <w:rPr>
          <w:lang w:eastAsia="zh-CN"/>
        </w:rPr>
        <w:t>N2InformationNotification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7D72C7D"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3"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3"/>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77777777"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4" w:name="_Toc25156372"/>
      <w:bookmarkStart w:id="3185" w:name="_Toc34124674"/>
      <w:bookmarkStart w:id="3186" w:name="_Toc43207798"/>
      <w:bookmarkStart w:id="3187" w:name="_Toc49857268"/>
      <w:bookmarkStart w:id="3188" w:name="_Toc56677104"/>
      <w:bookmarkStart w:id="3189" w:name="_Toc56691627"/>
      <w:bookmarkStart w:id="3190" w:name="_Toc56698891"/>
      <w:bookmarkStart w:id="3191" w:name="_Toc89035126"/>
      <w:bookmarkStart w:id="3192" w:name="_Toc89064924"/>
      <w:bookmarkStart w:id="3193" w:name="_Toc89180223"/>
      <w:bookmarkStart w:id="3194" w:name="_Toc97071902"/>
      <w:bookmarkStart w:id="3195" w:name="_Toc120051304"/>
      <w:bookmarkStart w:id="3196" w:name="_Toc199238286"/>
      <w:r w:rsidRPr="003B2883">
        <w:lastRenderedPageBreak/>
        <w:t>6.1.6.2.15</w:t>
      </w:r>
      <w:r w:rsidRPr="003B2883">
        <w:tab/>
        <w:t xml:space="preserve">Type: </w:t>
      </w:r>
      <w:r w:rsidRPr="003B2883">
        <w:rPr>
          <w:lang w:val="en-US"/>
        </w:rPr>
        <w:t>N2InfoContainer</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7" w:name="_Toc25156373"/>
      <w:bookmarkStart w:id="3198" w:name="_Toc34124675"/>
      <w:bookmarkStart w:id="3199" w:name="_Toc43207799"/>
      <w:bookmarkStart w:id="3200" w:name="_Toc49857269"/>
      <w:bookmarkStart w:id="3201" w:name="_Toc56677105"/>
      <w:bookmarkStart w:id="3202" w:name="_Toc56691628"/>
      <w:bookmarkStart w:id="3203" w:name="_Toc56698892"/>
      <w:bookmarkStart w:id="3204" w:name="_Toc89035127"/>
      <w:bookmarkStart w:id="3205" w:name="_Toc89064925"/>
      <w:bookmarkStart w:id="3206" w:name="_Toc89180224"/>
      <w:bookmarkStart w:id="3207" w:name="_Toc97071903"/>
      <w:bookmarkStart w:id="3208" w:name="_Toc120051305"/>
      <w:bookmarkStart w:id="3209" w:name="_Toc199238287"/>
      <w:r w:rsidRPr="003B2883">
        <w:lastRenderedPageBreak/>
        <w:t>6.1.6.2.16</w:t>
      </w:r>
      <w:r w:rsidRPr="003B2883">
        <w:tab/>
        <w:t>Type: N1MessageNotification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lastRenderedPageBreak/>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09B2C1A9"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w:t>
            </w:r>
            <w:r w:rsidR="00D813C2">
              <w:rPr>
                <w:rFonts w:cs="Arial"/>
                <w:szCs w:val="18"/>
                <w:lang w:eastAsia="zh-CN"/>
              </w:rPr>
              <w:t>,</w:t>
            </w:r>
            <w:r w:rsidR="00520374">
              <w:rPr>
                <w:rFonts w:cs="Arial"/>
                <w:szCs w:val="18"/>
                <w:lang w:eastAsia="zh-CN"/>
              </w:rPr>
              <w:t xml:space="preserve"> PRU procedures</w:t>
            </w:r>
            <w:r w:rsidR="00D813C2">
              <w:rPr>
                <w:rFonts w:cs="Arial"/>
                <w:szCs w:val="18"/>
                <w:lang w:eastAsia="zh-CN"/>
              </w:rPr>
              <w:t xml:space="preserve"> or UPP-CM procedures</w:t>
            </w:r>
            <w:r w:rsidRPr="003B2883">
              <w:rPr>
                <w:rFonts w:cs="Arial"/>
                <w:szCs w:val="18"/>
                <w:lang w:eastAsia="zh-CN"/>
              </w:rPr>
              <w:t>,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06BAFF4" w:rsidR="00B1509C" w:rsidRDefault="008312CC" w:rsidP="00B1509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4E4A056C" w:rsidR="00B1509C" w:rsidRDefault="002C75AD" w:rsidP="00B1509C">
            <w:pPr>
              <w:pStyle w:val="TAL"/>
              <w:rPr>
                <w:rFonts w:cs="Arial"/>
                <w:szCs w:val="18"/>
              </w:rPr>
            </w:pPr>
            <w:r>
              <w:rPr>
                <w:rFonts w:cs="Arial"/>
                <w:szCs w:val="18"/>
              </w:rPr>
              <w:t>Contains</w:t>
            </w:r>
            <w:r w:rsidR="00B1509C">
              <w:rPr>
                <w:rFonts w:cs="Arial"/>
                <w:szCs w:val="18"/>
              </w:rPr>
              <w:t xml:space="preserve"> the SUPI of the </w:t>
            </w:r>
            <w:r>
              <w:rPr>
                <w:rFonts w:cs="Arial"/>
                <w:szCs w:val="18"/>
              </w:rPr>
              <w:t xml:space="preserve">UE or </w:t>
            </w:r>
            <w:r w:rsidR="00B1509C">
              <w:rPr>
                <w:rFonts w:cs="Arial"/>
                <w:szCs w:val="18"/>
              </w:rPr>
              <w:t>PRU.</w:t>
            </w:r>
          </w:p>
          <w:p w14:paraId="3CB9B900" w14:textId="77777777" w:rsidR="008312CC" w:rsidRDefault="008312CC" w:rsidP="00B1509C">
            <w:pPr>
              <w:pStyle w:val="TAL"/>
              <w:rPr>
                <w:rFonts w:cs="Arial"/>
                <w:szCs w:val="18"/>
              </w:rPr>
            </w:pPr>
          </w:p>
          <w:p w14:paraId="367304E3" w14:textId="77777777" w:rsidR="008312CC" w:rsidRDefault="008312CC" w:rsidP="008312CC">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p w14:paraId="2994BE5B" w14:textId="77777777" w:rsidR="008312CC" w:rsidRDefault="008312CC" w:rsidP="00B1509C">
            <w:pPr>
              <w:pStyle w:val="TAL"/>
              <w:rPr>
                <w:rFonts w:cs="Arial"/>
                <w:szCs w:val="18"/>
              </w:rPr>
            </w:pPr>
          </w:p>
          <w:p w14:paraId="24260243" w14:textId="2CD0CEF3"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lastRenderedPageBreak/>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0" w:name="_Toc25156374"/>
      <w:bookmarkStart w:id="3211" w:name="_Toc34124676"/>
      <w:bookmarkStart w:id="3212" w:name="_Toc43207800"/>
      <w:bookmarkStart w:id="3213" w:name="_Toc49857270"/>
      <w:bookmarkStart w:id="3214" w:name="_Toc56677106"/>
      <w:bookmarkStart w:id="3215" w:name="_Toc56691629"/>
      <w:bookmarkStart w:id="3216" w:name="_Toc56698893"/>
      <w:bookmarkStart w:id="3217" w:name="_Toc89035128"/>
      <w:bookmarkStart w:id="3218" w:name="_Toc89064926"/>
      <w:bookmarkStart w:id="3219" w:name="_Toc89180225"/>
      <w:bookmarkStart w:id="3220" w:name="_Toc97071904"/>
      <w:bookmarkStart w:id="3221" w:name="_Toc120051306"/>
      <w:bookmarkStart w:id="3222" w:name="_Toc199238288"/>
      <w:r w:rsidRPr="003B2883">
        <w:t>6.1.6.2.17</w:t>
      </w:r>
      <w:r w:rsidRPr="003B2883">
        <w:tab/>
        <w:t xml:space="preserve">Type: </w:t>
      </w:r>
      <w:r w:rsidRPr="003B2883">
        <w:rPr>
          <w:lang w:eastAsia="zh-CN"/>
        </w:rPr>
        <w:t>N1MessageContainer</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5742E40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36BAEFF4" w:rsidR="00602AC0" w:rsidRPr="003B2883" w:rsidRDefault="00602AC0" w:rsidP="001D4998">
            <w:pPr>
              <w:pStyle w:val="TAL"/>
            </w:pPr>
            <w:r w:rsidRPr="003B2883">
              <w:t>This IE shall be present when the n1MessageClass IE is set to "LPP"</w:t>
            </w:r>
            <w:r w:rsidR="00EF6BE3">
              <w:t>,</w:t>
            </w:r>
            <w:r>
              <w:t xml:space="preserve"> </w:t>
            </w:r>
            <w:r w:rsidR="00857117">
              <w:t>or</w:t>
            </w:r>
            <w:r>
              <w:rPr>
                <w:rFonts w:hint="eastAsia"/>
                <w:lang w:eastAsia="zh-CN"/>
              </w:rPr>
              <w:t xml:space="preserve">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3" w:name="_Toc25156375"/>
      <w:bookmarkStart w:id="3224" w:name="_Toc34124677"/>
      <w:bookmarkStart w:id="3225" w:name="_Toc43207801"/>
      <w:bookmarkStart w:id="3226" w:name="_Toc49857271"/>
      <w:bookmarkStart w:id="3227" w:name="_Toc56677107"/>
      <w:bookmarkStart w:id="3228" w:name="_Toc56691630"/>
      <w:bookmarkStart w:id="3229" w:name="_Toc56698894"/>
      <w:bookmarkStart w:id="3230" w:name="_Toc89035129"/>
      <w:bookmarkStart w:id="3231" w:name="_Toc89064927"/>
      <w:bookmarkStart w:id="3232" w:name="_Toc89180226"/>
      <w:bookmarkStart w:id="3233" w:name="_Toc97071905"/>
      <w:bookmarkStart w:id="3234" w:name="_Toc120051307"/>
      <w:bookmarkStart w:id="3235" w:name="_Toc199238289"/>
      <w:r w:rsidRPr="003B2883">
        <w:lastRenderedPageBreak/>
        <w:t>6.1.6.2.18</w:t>
      </w:r>
      <w:r w:rsidRPr="003B2883">
        <w:tab/>
        <w:t xml:space="preserve">Type: </w:t>
      </w:r>
      <w:r w:rsidRPr="003B2883">
        <w:rPr>
          <w:lang w:eastAsia="zh-CN"/>
        </w:rPr>
        <w:t>N1N2MessageTransferReqData</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6"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0211ADA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6"/>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C2CFB3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7"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4BA00BA8"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rsidR="006E06B0">
              <w:t xml:space="preserve"> </w:t>
            </w:r>
            <w:r w:rsidR="008E2FEB">
              <w:t>or UPP-CM (</w:t>
            </w:r>
            <w:r w:rsidR="008E2FEB" w:rsidRPr="009D5AE0">
              <w:t>see clause </w:t>
            </w:r>
            <w:r w:rsidR="008E2FEB">
              <w:rPr>
                <w:rFonts w:hint="eastAsia"/>
                <w:lang w:eastAsia="zh-CN"/>
              </w:rPr>
              <w:t>6.</w:t>
            </w:r>
            <w:r w:rsidR="008E2FEB">
              <w:rPr>
                <w:lang w:eastAsia="zh-CN"/>
              </w:rPr>
              <w:t>18</w:t>
            </w:r>
            <w:r w:rsidR="008E2FEB" w:rsidRPr="009D5AE0">
              <w:t xml:space="preserve"> of 3GPP TS 23.</w:t>
            </w:r>
            <w:r w:rsidR="008E2FEB">
              <w:rPr>
                <w:rFonts w:hint="eastAsia"/>
                <w:lang w:eastAsia="zh-CN"/>
              </w:rPr>
              <w:t>273</w:t>
            </w:r>
            <w:r w:rsidR="008E2FEB" w:rsidRPr="009D5AE0">
              <w:t> [</w:t>
            </w:r>
            <w:r w:rsidR="008E2FEB">
              <w:t>42</w:t>
            </w:r>
            <w:r w:rsidR="008E2FEB" w:rsidRPr="009D5AE0">
              <w:t>]</w:t>
            </w:r>
            <w:r w:rsidR="008E2FEB">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7"/>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1116293C"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1FBEF23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8"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8"/>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6466C7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1C9D8B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39"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39"/>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D46AB93"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C4381F"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CA30AC" w:rsidRPr="003B2883" w14:paraId="0B5BD6C5"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AFCE5C4" w14:textId="2BCDA36C" w:rsidR="00CA30AC" w:rsidRDefault="00CA30AC" w:rsidP="00CA30AC">
            <w:pPr>
              <w:pStyle w:val="TAL"/>
              <w:rPr>
                <w:lang w:eastAsia="zh-CN"/>
              </w:rPr>
            </w:pPr>
            <w:r>
              <w:rPr>
                <w:lang w:eastAsia="zh-CN"/>
              </w:rPr>
              <w:lastRenderedPageBreak/>
              <w:t>pduSessionPrio</w:t>
            </w:r>
          </w:p>
        </w:tc>
        <w:tc>
          <w:tcPr>
            <w:tcW w:w="1843" w:type="dxa"/>
            <w:tcBorders>
              <w:top w:val="single" w:sz="4" w:space="0" w:color="auto"/>
              <w:left w:val="single" w:sz="4" w:space="0" w:color="auto"/>
              <w:bottom w:val="single" w:sz="4" w:space="0" w:color="auto"/>
              <w:right w:val="single" w:sz="4" w:space="0" w:color="auto"/>
            </w:tcBorders>
          </w:tcPr>
          <w:p w14:paraId="33078804" w14:textId="0B034399" w:rsidR="00CA30AC" w:rsidRDefault="00CA30AC" w:rsidP="00CA30AC">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2F9C5F0" w14:textId="17450480"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032B62C8" w14:textId="4DCA53A7" w:rsidR="00CA30AC" w:rsidRDefault="00CA30AC" w:rsidP="00CA30AC">
            <w:pPr>
              <w:pStyle w:val="TAL"/>
              <w:rPr>
                <w:lang w:eastAsia="zh-CN"/>
              </w:rPr>
            </w:pPr>
            <w:r>
              <w:rPr>
                <w:szCs w:val="18"/>
                <w:lang w:eastAsia="fr-FR"/>
              </w:rPr>
              <w:t>0..1</w:t>
            </w:r>
          </w:p>
        </w:tc>
        <w:tc>
          <w:tcPr>
            <w:tcW w:w="2977" w:type="dxa"/>
            <w:tcBorders>
              <w:top w:val="single" w:sz="4" w:space="0" w:color="auto"/>
              <w:left w:val="single" w:sz="4" w:space="0" w:color="auto"/>
              <w:bottom w:val="single" w:sz="4" w:space="0" w:color="auto"/>
              <w:right w:val="single" w:sz="4" w:space="0" w:color="auto"/>
            </w:tcBorders>
          </w:tcPr>
          <w:p w14:paraId="65F80D80" w14:textId="77777777" w:rsidR="00CA30AC" w:rsidRDefault="00CA30AC" w:rsidP="00CA30AC">
            <w:pPr>
              <w:pStyle w:val="TAL"/>
              <w:rPr>
                <w:szCs w:val="18"/>
              </w:rPr>
            </w:pPr>
            <w:r>
              <w:rPr>
                <w:szCs w:val="18"/>
              </w:rPr>
              <w:t xml:space="preserve">This IE shall be included by the SMF if the priority of the PDU session is to be changed. See also </w:t>
            </w:r>
            <w:r>
              <w:rPr>
                <w:lang w:val="en-US"/>
              </w:rPr>
              <w:t>clauses 5.22.2 and 5.22.3 of 3GPP TS 23.501 [2].</w:t>
            </w:r>
          </w:p>
          <w:p w14:paraId="782ACD8D" w14:textId="77777777" w:rsidR="00CA30AC" w:rsidRDefault="00CA30AC" w:rsidP="00CA30AC">
            <w:pPr>
              <w:pStyle w:val="TAL"/>
              <w:rPr>
                <w:szCs w:val="18"/>
              </w:rPr>
            </w:pPr>
          </w:p>
          <w:p w14:paraId="327936EC" w14:textId="1D1C8333" w:rsidR="00CA30AC" w:rsidRDefault="00CA30AC" w:rsidP="00CA30AC">
            <w:pPr>
              <w:pStyle w:val="TAL"/>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6F3CD247" w14:textId="77777777" w:rsidR="00CA30AC" w:rsidRDefault="00CA30AC" w:rsidP="00CA30AC">
            <w:pPr>
              <w:pStyle w:val="TAL"/>
              <w:rPr>
                <w:rFonts w:cs="Arial"/>
                <w:szCs w:val="18"/>
              </w:rPr>
            </w:pPr>
          </w:p>
        </w:tc>
      </w:tr>
      <w:tr w:rsidR="00CA30AC"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CA30AC" w:rsidRDefault="00CA30AC" w:rsidP="00CA30AC">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CA30AC" w:rsidRDefault="00CA30AC" w:rsidP="00CA30AC">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CA30AC" w:rsidRPr="003B2883" w:rsidRDefault="00CA30AC" w:rsidP="00CA30AC">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0" w:name="_Toc25156376"/>
      <w:bookmarkStart w:id="3241" w:name="_Toc34124678"/>
      <w:bookmarkStart w:id="3242" w:name="_Toc43207802"/>
      <w:bookmarkStart w:id="3243" w:name="_Toc49857272"/>
      <w:bookmarkStart w:id="3244" w:name="_Toc56677108"/>
      <w:bookmarkStart w:id="3245" w:name="_Toc56691631"/>
      <w:bookmarkStart w:id="3246" w:name="_Toc56698895"/>
      <w:bookmarkStart w:id="3247" w:name="_Toc89035130"/>
      <w:bookmarkStart w:id="3248" w:name="_Toc89064928"/>
      <w:bookmarkStart w:id="3249" w:name="_Toc89180227"/>
      <w:bookmarkStart w:id="3250" w:name="_Toc97071906"/>
      <w:bookmarkStart w:id="3251" w:name="_Toc120051308"/>
      <w:bookmarkStart w:id="3252" w:name="_Toc199238290"/>
      <w:r w:rsidRPr="003B2883">
        <w:t>6.1.6.2.19</w:t>
      </w:r>
      <w:r w:rsidRPr="003B2883">
        <w:tab/>
        <w:t>Type: N1N2MessageTransferRspData</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3" w:name="_Toc25156377"/>
      <w:bookmarkStart w:id="3254" w:name="_Toc34124679"/>
      <w:bookmarkStart w:id="3255" w:name="_Toc43207803"/>
      <w:bookmarkStart w:id="3256" w:name="_Toc49857273"/>
      <w:bookmarkStart w:id="3257" w:name="_Toc56677109"/>
      <w:bookmarkStart w:id="3258" w:name="_Toc56691632"/>
      <w:bookmarkStart w:id="3259" w:name="_Toc56698896"/>
      <w:bookmarkStart w:id="3260" w:name="_Toc89035131"/>
      <w:bookmarkStart w:id="3261" w:name="_Toc89064929"/>
      <w:bookmarkStart w:id="3262" w:name="_Toc89180228"/>
      <w:bookmarkStart w:id="3263" w:name="_Toc97071907"/>
      <w:bookmarkStart w:id="3264" w:name="_Toc120051309"/>
      <w:bookmarkStart w:id="3265" w:name="_Toc199238291"/>
      <w:r w:rsidRPr="003B2883">
        <w:rPr>
          <w:lang w:val="en-US"/>
        </w:rPr>
        <w:lastRenderedPageBreak/>
        <w:t>6.1.6.2.20</w:t>
      </w:r>
      <w:r w:rsidRPr="003B2883">
        <w:rPr>
          <w:lang w:val="en-US"/>
        </w:rPr>
        <w:tab/>
        <w:t xml:space="preserve">Type: </w:t>
      </w:r>
      <w:r w:rsidRPr="003B2883">
        <w:t>RegistrationContextContainer</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6"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6"/>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7" w:name="_PERM_MCCTEMPBM_CRPT03410123___2"/>
            <w:r w:rsidRPr="003B2883">
              <w:rPr>
                <w:lang w:eastAsia="zh-CN"/>
              </w:rPr>
              <w:t xml:space="preserve">- true: </w:t>
            </w:r>
            <w:r>
              <w:t>5G-AN is an IAB Node</w:t>
            </w:r>
            <w:r w:rsidRPr="003B2883">
              <w:rPr>
                <w:lang w:eastAsia="zh-CN"/>
              </w:rPr>
              <w:t>.</w:t>
            </w:r>
          </w:p>
          <w:bookmarkEnd w:id="3267"/>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lastRenderedPageBreak/>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8"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8"/>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69" w:name="_Toc25156378"/>
      <w:bookmarkStart w:id="3270" w:name="_Toc34124680"/>
      <w:bookmarkStart w:id="3271" w:name="_Toc43207804"/>
      <w:bookmarkStart w:id="3272" w:name="_Toc49857274"/>
      <w:bookmarkStart w:id="3273" w:name="_Toc56677110"/>
      <w:bookmarkStart w:id="3274" w:name="_Toc56691633"/>
      <w:bookmarkStart w:id="3275" w:name="_Toc56698897"/>
      <w:bookmarkStart w:id="3276" w:name="_Toc89035132"/>
      <w:bookmarkStart w:id="3277" w:name="_Toc89064930"/>
      <w:bookmarkStart w:id="3278" w:name="_Toc89180229"/>
      <w:bookmarkStart w:id="3279" w:name="_Toc97071908"/>
      <w:bookmarkStart w:id="3280" w:name="_Toc120051310"/>
      <w:bookmarkStart w:id="3281" w:name="_Toc199238292"/>
      <w:r w:rsidRPr="003B2883">
        <w:t>6.1.6.2.21</w:t>
      </w:r>
      <w:r w:rsidRPr="003B2883">
        <w:tab/>
        <w:t xml:space="preserve">Type: </w:t>
      </w:r>
      <w:r w:rsidRPr="003B2883">
        <w:rPr>
          <w:lang w:eastAsia="zh-CN"/>
        </w:rPr>
        <w:t>AreaOfValidity</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2" w:name="_Toc25156379"/>
      <w:bookmarkStart w:id="3283" w:name="_Toc34124681"/>
      <w:bookmarkStart w:id="3284" w:name="_Toc43207805"/>
      <w:bookmarkStart w:id="3285" w:name="_Toc49857275"/>
      <w:bookmarkStart w:id="3286" w:name="_Toc56677111"/>
      <w:bookmarkStart w:id="3287" w:name="_Toc56691634"/>
      <w:bookmarkStart w:id="3288" w:name="_Toc56698898"/>
      <w:bookmarkStart w:id="3289" w:name="_Toc89035133"/>
      <w:bookmarkStart w:id="3290" w:name="_Toc89064931"/>
      <w:bookmarkStart w:id="3291" w:name="_Toc89180230"/>
      <w:bookmarkStart w:id="3292" w:name="_Toc97071909"/>
      <w:bookmarkStart w:id="3293" w:name="_Toc120051311"/>
      <w:bookmarkStart w:id="3294" w:name="_Toc199238293"/>
      <w:r w:rsidRPr="003B2883">
        <w:t>6.1.6.2.22</w:t>
      </w:r>
      <w:r w:rsidRPr="003B2883">
        <w:tab/>
        <w:t>Void</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5" w:name="_Toc25156380"/>
      <w:bookmarkStart w:id="3296" w:name="_Toc34124682"/>
      <w:bookmarkStart w:id="3297" w:name="_Toc43207806"/>
      <w:bookmarkStart w:id="3298" w:name="_Toc49857276"/>
      <w:bookmarkStart w:id="3299" w:name="_Toc56677112"/>
      <w:bookmarkStart w:id="3300" w:name="_Toc56691635"/>
      <w:bookmarkStart w:id="3301" w:name="_Toc56698899"/>
      <w:bookmarkStart w:id="3302" w:name="_Toc89035134"/>
      <w:bookmarkStart w:id="3303" w:name="_Toc89064932"/>
      <w:bookmarkStart w:id="3304" w:name="_Toc89180231"/>
      <w:bookmarkStart w:id="3305" w:name="_Toc97071910"/>
      <w:bookmarkStart w:id="3306" w:name="_Toc120051312"/>
      <w:bookmarkStart w:id="3307" w:name="_Toc199238294"/>
      <w:r w:rsidRPr="003B2883">
        <w:t>6.1.6.2.23</w:t>
      </w:r>
      <w:r w:rsidRPr="003B2883">
        <w:tab/>
        <w:t xml:space="preserve">Type: </w:t>
      </w:r>
      <w:r w:rsidRPr="003B2883">
        <w:rPr>
          <w:lang w:eastAsia="zh-CN"/>
        </w:rPr>
        <w:t>UeContextTransferReqData</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8" w:name="_Toc25156381"/>
      <w:bookmarkStart w:id="3309" w:name="_Toc34124683"/>
      <w:bookmarkStart w:id="3310" w:name="_Toc43207807"/>
      <w:bookmarkStart w:id="3311" w:name="_Toc49857277"/>
      <w:bookmarkStart w:id="3312" w:name="_Toc56677113"/>
      <w:bookmarkStart w:id="3313" w:name="_Toc56691636"/>
      <w:bookmarkStart w:id="3314" w:name="_Toc56698900"/>
      <w:bookmarkStart w:id="3315" w:name="_Toc89035135"/>
      <w:bookmarkStart w:id="3316" w:name="_Toc89064933"/>
      <w:bookmarkStart w:id="3317" w:name="_Toc89180232"/>
      <w:bookmarkStart w:id="3318" w:name="_Toc97071911"/>
      <w:bookmarkStart w:id="3319" w:name="_Toc120051313"/>
      <w:bookmarkStart w:id="3320" w:name="_Toc199238295"/>
      <w:r w:rsidRPr="003B2883">
        <w:lastRenderedPageBreak/>
        <w:t>6.1.6.2.24</w:t>
      </w:r>
      <w:r w:rsidRPr="003B2883">
        <w:tab/>
        <w:t xml:space="preserve">Type: </w:t>
      </w:r>
      <w:r w:rsidRPr="003B2883">
        <w:rPr>
          <w:lang w:eastAsia="zh-CN"/>
        </w:rPr>
        <w:t>UeContextTransferRspData</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16AA28B3"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12C4C7AD"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18D8E2FD"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1" w:name="_Toc25156382"/>
      <w:bookmarkStart w:id="3322" w:name="_Toc34124684"/>
      <w:bookmarkStart w:id="3323" w:name="_Toc43207808"/>
      <w:bookmarkStart w:id="3324" w:name="_Toc49857278"/>
      <w:bookmarkStart w:id="3325" w:name="_Toc56677114"/>
      <w:bookmarkStart w:id="3326" w:name="_Toc56691637"/>
      <w:bookmarkStart w:id="3327" w:name="_Toc56698901"/>
      <w:bookmarkStart w:id="3328" w:name="_Toc89035136"/>
      <w:bookmarkStart w:id="3329" w:name="_Toc89064934"/>
      <w:bookmarkStart w:id="3330" w:name="_Toc89180233"/>
      <w:bookmarkStart w:id="3331" w:name="_Toc97071912"/>
      <w:bookmarkStart w:id="3332" w:name="_Toc120051314"/>
      <w:bookmarkStart w:id="3333" w:name="_Toc199238296"/>
      <w:r w:rsidRPr="003B2883">
        <w:lastRenderedPageBreak/>
        <w:t>6.1.6.2.25</w:t>
      </w:r>
      <w:r w:rsidRPr="003B2883">
        <w:tab/>
        <w:t xml:space="preserve">Type: </w:t>
      </w:r>
      <w:r w:rsidRPr="003B2883">
        <w:rPr>
          <w:lang w:eastAsia="zh-CN"/>
        </w:rPr>
        <w:t>UeContext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2F872049"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2F66A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0D7E258C"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E0F3D2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9B4A0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0E23E04B" w14:textId="77777777" w:rsidR="00F44EDA" w:rsidRDefault="00F44EDA" w:rsidP="00F44EDA">
            <w:pPr>
              <w:pStyle w:val="TAL"/>
              <w:rPr>
                <w:rFonts w:cs="Arial"/>
                <w:szCs w:val="18"/>
                <w:lang w:eastAsia="zh-CN"/>
              </w:rPr>
            </w:pPr>
          </w:p>
          <w:p w14:paraId="4AD67C39" w14:textId="373068B3" w:rsidR="00F95C24" w:rsidRDefault="00F95C24" w:rsidP="00F44EDA">
            <w:pPr>
              <w:pStyle w:val="TAL"/>
              <w:rPr>
                <w:rFonts w:cs="Arial"/>
                <w:szCs w:val="18"/>
                <w:lang w:eastAsia="zh-CN"/>
              </w:rPr>
            </w:pPr>
            <w:r w:rsidRPr="00F95C24">
              <w:rPr>
                <w:rFonts w:cs="Arial"/>
                <w:szCs w:val="18"/>
                <w:lang w:eastAsia="zh-CN"/>
              </w:rPr>
              <w:t>The UE access behavior trends report and/or UE location trends report may be included, if the NF service consumer is subscribed to the UE_ACCESS_BEHAVIOR_TRENDS event and/or UE_LOCATION_TRENDS event respectively. This information is required for calculating the statistical data of trends.</w:t>
            </w:r>
          </w:p>
          <w:p w14:paraId="731F7AB4" w14:textId="561701A5" w:rsidR="00F95C24" w:rsidRPr="003B2883" w:rsidRDefault="00F95C24"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lastRenderedPageBreak/>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24FBD9A9"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3A4A25A4"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7DB6CB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5D2CBE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482DC56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lastRenderedPageBreak/>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77777777"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t>3GPP TS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6933FAA"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5AA16B4E"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lastRenderedPageBreak/>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4"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4"/>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lastRenderedPageBreak/>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5"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36" w:name="_PERM_MCCTEMPBM_CRPT03410131___7" w:colFirst="4" w:colLast="4"/>
            <w:bookmarkEnd w:id="3335"/>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36"/>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lastRenderedPageBreak/>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lastRenderedPageBreak/>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02E13AB7"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3GPP </w:t>
            </w:r>
            <w:r w:rsidR="002F66A0">
              <w:rPr>
                <w:lang w:eastAsia="zh-CN"/>
              </w:rPr>
              <w:t>TS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lastRenderedPageBreak/>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7" w:name="_Toc25156383"/>
      <w:bookmarkStart w:id="3338" w:name="_Toc34124685"/>
      <w:bookmarkStart w:id="3339" w:name="_Toc43207809"/>
      <w:bookmarkStart w:id="3340" w:name="_Toc49857279"/>
      <w:bookmarkStart w:id="3341" w:name="_Toc56677115"/>
      <w:bookmarkStart w:id="3342" w:name="_Toc56691638"/>
      <w:bookmarkStart w:id="3343" w:name="_Toc56698902"/>
      <w:bookmarkStart w:id="3344" w:name="_Toc89035137"/>
      <w:bookmarkStart w:id="3345" w:name="_Toc89064935"/>
      <w:bookmarkStart w:id="3346" w:name="_Toc89180234"/>
      <w:bookmarkStart w:id="3347" w:name="_Toc97071913"/>
      <w:bookmarkStart w:id="3348" w:name="_Toc120051315"/>
      <w:bookmarkStart w:id="3349" w:name="_Toc199238297"/>
      <w:r w:rsidRPr="003B2883">
        <w:lastRenderedPageBreak/>
        <w:t>6.1.6.2.26</w:t>
      </w:r>
      <w:r w:rsidRPr="003B2883">
        <w:tab/>
        <w:t>Type: N2Sm</w:t>
      </w:r>
      <w:r w:rsidRPr="003B2883">
        <w:rPr>
          <w:lang w:val="en-US"/>
        </w:rPr>
        <w:t>Information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B88D0CF"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0" w:name="_Toc25156384"/>
      <w:bookmarkStart w:id="3351" w:name="_Toc34124686"/>
      <w:bookmarkStart w:id="3352" w:name="_Toc43207810"/>
      <w:bookmarkStart w:id="3353" w:name="_Toc49857280"/>
      <w:bookmarkStart w:id="3354" w:name="_Toc56677116"/>
      <w:bookmarkStart w:id="3355" w:name="_Toc56691639"/>
      <w:bookmarkStart w:id="3356" w:name="_Toc56698903"/>
      <w:bookmarkStart w:id="3357" w:name="_Toc89035138"/>
      <w:bookmarkStart w:id="3358" w:name="_Toc89064936"/>
      <w:bookmarkStart w:id="3359" w:name="_Toc89180235"/>
      <w:bookmarkStart w:id="3360" w:name="_Toc97071914"/>
      <w:bookmarkStart w:id="3361" w:name="_Toc120051316"/>
      <w:bookmarkStart w:id="3362" w:name="_Toc199238298"/>
      <w:r w:rsidRPr="003B2883">
        <w:lastRenderedPageBreak/>
        <w:t>6.1.6.2.27</w:t>
      </w:r>
      <w:r w:rsidRPr="003B2883">
        <w:tab/>
        <w:t>Type: N2</w:t>
      </w:r>
      <w:r w:rsidRPr="003B2883">
        <w:rPr>
          <w:lang w:val="en-US"/>
        </w:rPr>
        <w:t>InfoContent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363"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6906C3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3"/>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4" w:name="_Toc25156385"/>
      <w:bookmarkStart w:id="3365" w:name="_Toc34124687"/>
      <w:bookmarkStart w:id="3366" w:name="_Toc43207811"/>
      <w:bookmarkStart w:id="3367" w:name="_Toc49857281"/>
      <w:bookmarkStart w:id="3368" w:name="_Toc56677117"/>
      <w:bookmarkStart w:id="3369" w:name="_Toc56691640"/>
      <w:bookmarkStart w:id="3370" w:name="_Toc56698904"/>
      <w:bookmarkStart w:id="3371" w:name="_Toc89035139"/>
      <w:bookmarkStart w:id="3372" w:name="_Toc89064937"/>
      <w:bookmarkStart w:id="3373" w:name="_Toc89180236"/>
      <w:bookmarkStart w:id="3374" w:name="_Toc97071915"/>
      <w:bookmarkStart w:id="3375" w:name="_Toc120051317"/>
      <w:bookmarkStart w:id="3376" w:name="_Toc199238299"/>
      <w:r w:rsidRPr="003B2883">
        <w:t>6.1.6.2.28</w:t>
      </w:r>
      <w:r w:rsidRPr="003B2883">
        <w:tab/>
        <w:t>Type: NrppaInformation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7" w:name="_Toc25156386"/>
      <w:bookmarkStart w:id="3378" w:name="_Toc34124688"/>
      <w:bookmarkStart w:id="3379" w:name="_Toc43207812"/>
      <w:bookmarkStart w:id="3380" w:name="_Toc49857282"/>
      <w:bookmarkStart w:id="3381" w:name="_Toc56677118"/>
      <w:bookmarkStart w:id="3382" w:name="_Toc56691641"/>
      <w:bookmarkStart w:id="3383" w:name="_Toc56698905"/>
      <w:bookmarkStart w:id="3384" w:name="_Toc89035140"/>
      <w:bookmarkStart w:id="3385" w:name="_Toc89064938"/>
      <w:bookmarkStart w:id="3386" w:name="_Toc89180237"/>
      <w:bookmarkStart w:id="3387" w:name="_Toc97071916"/>
      <w:bookmarkStart w:id="3388" w:name="_Toc120051318"/>
      <w:bookmarkStart w:id="3389" w:name="_Toc199238300"/>
      <w:r w:rsidRPr="003B2883">
        <w:lastRenderedPageBreak/>
        <w:t>6.1.6.2.29</w:t>
      </w:r>
      <w:r w:rsidRPr="003B2883">
        <w:tab/>
        <w:t>Type: PwsInformation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0"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0"/>
          <w:p w14:paraId="4688A2C6" w14:textId="77777777" w:rsidR="00357CF6" w:rsidRPr="003B2883" w:rsidRDefault="00357CF6" w:rsidP="00357CF6">
            <w:pPr>
              <w:pStyle w:val="TAL"/>
            </w:pPr>
            <w:r w:rsidRPr="003B2883">
              <w:t>The N2 information received from the RAN corresponds to</w:t>
            </w:r>
          </w:p>
          <w:p w14:paraId="02D9702F" w14:textId="235273C1"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lastRenderedPageBreak/>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1" w:name="_Toc25156387"/>
      <w:bookmarkStart w:id="3392" w:name="_Toc34124689"/>
      <w:bookmarkStart w:id="3393" w:name="_Toc43207813"/>
      <w:bookmarkStart w:id="3394" w:name="_Toc49857283"/>
      <w:bookmarkStart w:id="3395" w:name="_Toc56677119"/>
      <w:bookmarkStart w:id="3396" w:name="_Toc56691642"/>
      <w:bookmarkStart w:id="3397" w:name="_Toc56698906"/>
      <w:bookmarkStart w:id="3398" w:name="_Toc89035141"/>
      <w:bookmarkStart w:id="3399" w:name="_Toc89064939"/>
      <w:bookmarkStart w:id="3400" w:name="_Toc89180238"/>
      <w:bookmarkStart w:id="3401" w:name="_Toc97071917"/>
      <w:bookmarkStart w:id="3402" w:name="_Toc120051319"/>
      <w:bookmarkStart w:id="3403" w:name="_Toc199238301"/>
      <w:r w:rsidRPr="003B2883">
        <w:t>6.1.6.2.30</w:t>
      </w:r>
      <w:r w:rsidRPr="003B2883">
        <w:tab/>
        <w:t xml:space="preserve">Type: </w:t>
      </w:r>
      <w:r w:rsidRPr="003B2883">
        <w:rPr>
          <w:lang w:eastAsia="zh-CN"/>
        </w:rPr>
        <w:t>N1N2MsgTxfrFailureNotification</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4" w:name="_Toc25156388"/>
      <w:bookmarkStart w:id="3405" w:name="_Toc34124690"/>
      <w:bookmarkStart w:id="3406" w:name="_Toc43207814"/>
      <w:bookmarkStart w:id="3407" w:name="_Toc49857284"/>
      <w:bookmarkStart w:id="3408" w:name="_Toc56677120"/>
      <w:bookmarkStart w:id="3409" w:name="_Toc56691643"/>
      <w:bookmarkStart w:id="3410" w:name="_Toc56698907"/>
      <w:bookmarkStart w:id="3411" w:name="_Toc89035142"/>
      <w:bookmarkStart w:id="3412" w:name="_Toc89064940"/>
      <w:bookmarkStart w:id="3413" w:name="_Toc89180239"/>
      <w:bookmarkStart w:id="3414" w:name="_Toc97071918"/>
      <w:bookmarkStart w:id="3415" w:name="_Toc120051320"/>
      <w:bookmarkStart w:id="3416" w:name="_Toc199238302"/>
      <w:r w:rsidRPr="003B2883">
        <w:t>6.1.6.2.31</w:t>
      </w:r>
      <w:r w:rsidRPr="003B2883">
        <w:tab/>
        <w:t>Type: N1N2MessageTransferError</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7" w:name="_Toc25156389"/>
      <w:bookmarkStart w:id="3418" w:name="_Toc34124691"/>
      <w:bookmarkStart w:id="3419" w:name="_Toc43207815"/>
      <w:bookmarkStart w:id="3420" w:name="_Toc49857285"/>
      <w:bookmarkStart w:id="3421" w:name="_Toc56677121"/>
      <w:bookmarkStart w:id="3422" w:name="_Toc56691644"/>
      <w:bookmarkStart w:id="3423" w:name="_Toc56698908"/>
      <w:bookmarkStart w:id="3424" w:name="_Toc89035143"/>
      <w:bookmarkStart w:id="3425" w:name="_Toc89064941"/>
      <w:bookmarkStart w:id="3426" w:name="_Toc89180240"/>
      <w:bookmarkStart w:id="3427" w:name="_Toc97071919"/>
      <w:bookmarkStart w:id="3428" w:name="_Toc120051321"/>
      <w:bookmarkStart w:id="3429" w:name="_Toc199238303"/>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0" w:name="_Toc25156390"/>
      <w:bookmarkStart w:id="3431" w:name="_Toc34124692"/>
      <w:bookmarkStart w:id="3432" w:name="_Toc43207816"/>
      <w:bookmarkStart w:id="3433" w:name="_Toc49857286"/>
      <w:bookmarkStart w:id="3434" w:name="_Toc56677122"/>
      <w:bookmarkStart w:id="3435" w:name="_Toc56691645"/>
      <w:bookmarkStart w:id="3436" w:name="_Toc56698909"/>
      <w:bookmarkStart w:id="3437" w:name="_Toc89035144"/>
      <w:bookmarkStart w:id="3438" w:name="_Toc89064942"/>
      <w:bookmarkStart w:id="3439" w:name="_Toc89180241"/>
      <w:bookmarkStart w:id="3440" w:name="_Toc97071920"/>
      <w:bookmarkStart w:id="3441" w:name="_Toc120051322"/>
      <w:bookmarkStart w:id="3442" w:name="_Toc199238304"/>
      <w:r w:rsidRPr="003B2883">
        <w:t>6.1.6.2.33</w:t>
      </w:r>
      <w:r w:rsidRPr="003B2883">
        <w:tab/>
        <w:t>Type: N2InformationTransferRspData</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3" w:name="_Toc25156391"/>
      <w:bookmarkStart w:id="3444" w:name="_Toc34124693"/>
      <w:bookmarkStart w:id="3445" w:name="_Toc43207817"/>
      <w:bookmarkStart w:id="3446" w:name="_Toc49857287"/>
      <w:bookmarkStart w:id="3447" w:name="_Toc56677123"/>
      <w:bookmarkStart w:id="3448" w:name="_Toc56691646"/>
      <w:bookmarkStart w:id="3449" w:name="_Toc56698910"/>
      <w:bookmarkStart w:id="3450" w:name="_Toc89035145"/>
      <w:bookmarkStart w:id="3451" w:name="_Toc89064943"/>
      <w:bookmarkStart w:id="3452" w:name="_Toc89180242"/>
      <w:bookmarkStart w:id="3453" w:name="_Toc97071921"/>
      <w:bookmarkStart w:id="3454" w:name="_Toc120051323"/>
      <w:bookmarkStart w:id="3455" w:name="_Toc199238305"/>
      <w:r w:rsidRPr="003B2883">
        <w:lastRenderedPageBreak/>
        <w:t>6.1.6.2.34</w:t>
      </w:r>
      <w:r w:rsidRPr="003B2883">
        <w:tab/>
        <w:t xml:space="preserve">Type: </w:t>
      </w:r>
      <w:r w:rsidRPr="003B2883">
        <w:rPr>
          <w:lang w:eastAsia="zh-CN"/>
        </w:rPr>
        <w:t>MmContext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5FF426B" w14:textId="77777777" w:rsidR="00E553FC"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p w14:paraId="1C8B7B6D" w14:textId="5E9C12FF" w:rsidR="0088714A" w:rsidRPr="003B2883" w:rsidRDefault="0088714A" w:rsidP="00BF16EC">
            <w:pPr>
              <w:pStyle w:val="TAL"/>
              <w:rPr>
                <w:rFonts w:cs="Arial"/>
                <w:szCs w:val="18"/>
                <w:lang w:eastAsia="zh-CN"/>
              </w:rPr>
            </w:pPr>
            <w:r>
              <w:rPr>
                <w:rFonts w:cs="Arial"/>
                <w:szCs w:val="18"/>
                <w:lang w:eastAsia="zh-CN"/>
              </w:rPr>
              <w:t>(NOTE 2)</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6" w:name="_Hlk134474251"/>
            <w:r>
              <w:rPr>
                <w:lang w:eastAsia="zh-CN"/>
              </w:rPr>
              <w:t>partiallyAllowedNssai</w:t>
            </w:r>
            <w:bookmarkEnd w:id="3456"/>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7"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2E8614A7" w14:textId="77777777" w:rsidR="00EE6BB7" w:rsidRDefault="00EE6BB7" w:rsidP="00EE6BB7">
            <w:pPr>
              <w:pStyle w:val="TAL"/>
            </w:pPr>
            <w:r>
              <w:t>See 3GPP TS 23.502 [3] clause 4.2.2.2.2.</w:t>
            </w:r>
            <w:bookmarkEnd w:id="3457"/>
          </w:p>
          <w:p w14:paraId="158AA03C" w14:textId="7EC665F2" w:rsidR="0088714A" w:rsidRDefault="0088714A" w:rsidP="00EE6BB7">
            <w:pPr>
              <w:pStyle w:val="TAL"/>
              <w:rPr>
                <w:rFonts w:cs="Arial"/>
                <w:szCs w:val="18"/>
                <w:lang w:eastAsia="zh-CN"/>
              </w:rPr>
            </w:pPr>
            <w:r>
              <w:t>(NOTE 2)</w:t>
            </w:r>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6FDB589"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lastRenderedPageBreak/>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60DE8365"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6AB7B2BC"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3F9864DF"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3A97873B"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6141CA39"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2F66A0">
              <w:rPr>
                <w:lang w:val="en-US" w:eastAsia="zh-CN"/>
              </w:rPr>
              <w:t>clause </w:t>
            </w:r>
            <w:r w:rsidR="002F66A0" w:rsidRPr="009E0DE1">
              <w:t>5</w:t>
            </w:r>
            <w:r w:rsidRPr="009E0DE1">
              <w:t>.15.5.2.1</w:t>
            </w:r>
            <w:r>
              <w:t xml:space="preserve"> and </w:t>
            </w:r>
            <w:r w:rsidRPr="003B2883">
              <w:t>3GPP TS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lastRenderedPageBreak/>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2BE9DE31" w:rsidR="00E23167" w:rsidRDefault="00D17BB3" w:rsidP="00E2316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EE0A9F"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EE0A9F" w:rsidRPr="00AF1186" w:rsidRDefault="00EE0A9F" w:rsidP="00EE0A9F">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EE0A9F" w:rsidRDefault="00EE0A9F" w:rsidP="00EE0A9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EE0A9F" w:rsidRPr="00AF1186" w:rsidRDefault="00EE0A9F" w:rsidP="00EE0A9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EE0A9F" w:rsidRPr="00AF1186" w:rsidRDefault="00EE0A9F" w:rsidP="00EE0A9F">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1E1B24A3" w:rsidR="00EE0A9F" w:rsidRDefault="00EE0A9F" w:rsidP="00EE0A9F">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clause </w:t>
            </w:r>
            <w:r w:rsidRPr="001B7C50">
              <w:t>5.16.3.2</w:t>
            </w:r>
            <w:r>
              <w:t xml:space="preserve"> </w:t>
            </w:r>
            <w:r>
              <w:rPr>
                <w:lang w:eastAsia="zh-CN"/>
              </w:rPr>
              <w:t>of 3GPP TS 23.501 [2]</w:t>
            </w:r>
            <w:r w:rsidRPr="00A00448">
              <w:rPr>
                <w:lang w:eastAsia="zh-CN"/>
              </w:rPr>
              <w:t>.</w:t>
            </w:r>
          </w:p>
          <w:p w14:paraId="043AB167" w14:textId="77777777" w:rsidR="00EE0A9F" w:rsidRDefault="00EE0A9F" w:rsidP="00EE0A9F">
            <w:pPr>
              <w:pStyle w:val="TAL"/>
              <w:rPr>
                <w:lang w:eastAsia="zh-CN"/>
              </w:rPr>
            </w:pPr>
          </w:p>
          <w:p w14:paraId="5AB46614" w14:textId="77777777" w:rsidR="00EE0A9F" w:rsidRDefault="00EE0A9F" w:rsidP="00EE0A9F">
            <w:pPr>
              <w:pStyle w:val="TAL"/>
              <w:rPr>
                <w:lang w:eastAsia="zh-CN"/>
              </w:rPr>
            </w:pPr>
            <w:r>
              <w:rPr>
                <w:lang w:eastAsia="zh-CN"/>
              </w:rPr>
              <w:t>When present, this IE shall be set as follows:</w:t>
            </w:r>
          </w:p>
          <w:p w14:paraId="55BCE6CE" w14:textId="77777777" w:rsidR="00EE0A9F" w:rsidRDefault="00EE0A9F" w:rsidP="00EE0A9F">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EE0A9F" w:rsidRPr="00AF1186" w:rsidRDefault="00EE0A9F" w:rsidP="00EE0A9F">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EE0A9F" w:rsidRPr="00AF1186" w:rsidRDefault="00EE0A9F" w:rsidP="00EE0A9F">
            <w:pPr>
              <w:pStyle w:val="TAL"/>
              <w:rPr>
                <w:lang w:eastAsia="zh-CN"/>
              </w:rPr>
            </w:pPr>
          </w:p>
        </w:tc>
      </w:tr>
      <w:tr w:rsidR="00EE0A9F"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140979D4" w14:textId="77777777" w:rsidR="00EE0A9F" w:rsidRDefault="00EE0A9F" w:rsidP="00EE0A9F">
            <w:pPr>
              <w:pStyle w:val="TAN"/>
            </w:pPr>
            <w:r w:rsidRPr="003B2883">
              <w:t>NOTE</w:t>
            </w:r>
            <w:r>
              <w:t> 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w:t>
            </w:r>
            <w:r>
              <w:t> </w:t>
            </w:r>
            <w:r w:rsidRPr="00FC5A0B">
              <w:t>5.2.3.2 of 3GPP</w:t>
            </w:r>
            <w:r>
              <w:t> </w:t>
            </w:r>
            <w:r w:rsidRPr="00FC5A0B">
              <w:t>TS</w:t>
            </w:r>
            <w:r>
              <w:t> </w:t>
            </w:r>
            <w:r w:rsidRPr="00FC5A0B">
              <w:t>23.502</w:t>
            </w:r>
            <w:r>
              <w:t> </w:t>
            </w:r>
            <w:r w:rsidRPr="00FC5A0B">
              <w:t>[3], and provides this UE Radio Capability ID to the target AMF during any subsequent inter-AMF mobility.</w:t>
            </w:r>
          </w:p>
          <w:p w14:paraId="42BD7C35" w14:textId="39AB7781" w:rsidR="006B1285" w:rsidRPr="003B2883" w:rsidRDefault="006B1285" w:rsidP="00EE0A9F">
            <w:pPr>
              <w:pStyle w:val="TAN"/>
              <w:rPr>
                <w:rFonts w:cs="Arial"/>
                <w:szCs w:val="18"/>
                <w:lang w:eastAsia="zh-CN"/>
              </w:rPr>
            </w:pPr>
            <w:r>
              <w:t>NOTE 2:</w:t>
            </w:r>
            <w:r>
              <w:tab/>
            </w:r>
            <w:r w:rsidR="00F35885">
              <w:rPr>
                <w:rFonts w:hint="eastAsia"/>
                <w:lang w:eastAsia="zh-CN"/>
              </w:rPr>
              <w:t>T</w:t>
            </w:r>
            <w:r w:rsidR="00F35885">
              <w:rPr>
                <w:lang w:eastAsia="zh-CN"/>
              </w:rPr>
              <w:t xml:space="preserve">he source AMF shall send the partially allowed S-NSSAIs in the </w:t>
            </w:r>
            <w:r w:rsidR="00F35885" w:rsidRPr="003B2883">
              <w:rPr>
                <w:lang w:eastAsia="zh-CN"/>
              </w:rPr>
              <w:t>allowedNssai</w:t>
            </w:r>
            <w:r w:rsidR="00F35885">
              <w:rPr>
                <w:lang w:eastAsia="zh-CN"/>
              </w:rPr>
              <w:t xml:space="preserve"> IE, if the target AMF does not support the</w:t>
            </w:r>
            <w:r w:rsidR="00F35885" w:rsidRPr="001A5D93">
              <w:t xml:space="preserve"> </w:t>
            </w:r>
            <w:r w:rsidR="00F35885" w:rsidRPr="005545BA">
              <w:t>PAR</w:t>
            </w:r>
            <w:r w:rsidR="00F35885">
              <w:t>-</w:t>
            </w:r>
            <w:r w:rsidR="00F35885" w:rsidRPr="005545BA">
              <w:t>NS</w:t>
            </w:r>
            <w:r w:rsidR="00F35885">
              <w:rPr>
                <w:lang w:eastAsia="zh-CN"/>
              </w:rPr>
              <w:t xml:space="preserve"> feature.</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0A9F" w:rsidRPr="003B2883" w:rsidRDefault="00EE0A9F" w:rsidP="00EE0A9F">
            <w:pPr>
              <w:pStyle w:val="TAN"/>
            </w:pPr>
          </w:p>
        </w:tc>
      </w:tr>
    </w:tbl>
    <w:p w14:paraId="54A2C174" w14:textId="77777777" w:rsidR="00602AC0" w:rsidRDefault="00602AC0" w:rsidP="00602AC0"/>
    <w:p w14:paraId="0D76EBDF" w14:textId="3E2894F2" w:rsidR="00746299" w:rsidRPr="003B2883" w:rsidRDefault="00346266" w:rsidP="007E2EC2">
      <w:pPr>
        <w:pStyle w:val="EditorsNote"/>
      </w:pPr>
      <w:r w:rsidRPr="00346266">
        <w:t>Editor's note: It is FFS whether and how to address a partially allowed S-NSSAI upon inter-AMF mobility in a same PLMN when the source AMF would support partially allowed S-NSSAIs but the target AMF would not, e.g. whether the Source AMF should in such a case send the partially allowed S-NSSAI in the allowedNssai IE.</w:t>
      </w:r>
    </w:p>
    <w:p w14:paraId="02E46486" w14:textId="77777777" w:rsidR="00602AC0" w:rsidRPr="003B2883" w:rsidRDefault="00602AC0" w:rsidP="00602AC0">
      <w:pPr>
        <w:pStyle w:val="Heading5"/>
        <w:rPr>
          <w:lang w:eastAsia="zh-CN"/>
        </w:rPr>
      </w:pPr>
      <w:bookmarkStart w:id="3458" w:name="_Toc25156392"/>
      <w:bookmarkStart w:id="3459" w:name="_Toc34124694"/>
      <w:bookmarkStart w:id="3460" w:name="_Toc43207818"/>
      <w:bookmarkStart w:id="3461" w:name="_Toc49857288"/>
      <w:bookmarkStart w:id="3462" w:name="_Toc56677124"/>
      <w:bookmarkStart w:id="3463" w:name="_Toc56691647"/>
      <w:bookmarkStart w:id="3464" w:name="_Toc56698911"/>
      <w:bookmarkStart w:id="3465" w:name="_Toc89035146"/>
      <w:bookmarkStart w:id="3466" w:name="_Toc89064944"/>
      <w:bookmarkStart w:id="3467" w:name="_Toc89180243"/>
      <w:bookmarkStart w:id="3468" w:name="_Toc97071922"/>
      <w:bookmarkStart w:id="3469" w:name="_Toc120051324"/>
      <w:bookmarkStart w:id="3470" w:name="_Toc199238306"/>
      <w:r w:rsidRPr="003B2883">
        <w:lastRenderedPageBreak/>
        <w:t>6.1.6.2.35</w:t>
      </w:r>
      <w:r w:rsidRPr="003B2883">
        <w:tab/>
        <w:t xml:space="preserve">Type: </w:t>
      </w:r>
      <w:r w:rsidRPr="003B2883">
        <w:rPr>
          <w:lang w:eastAsia="zh-CN"/>
        </w:rPr>
        <w:t>SeafData</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356403E5"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F8AA40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E22B43D"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1" w:name="_Toc25156393"/>
      <w:bookmarkStart w:id="3472" w:name="_Toc34124695"/>
      <w:bookmarkStart w:id="3473" w:name="_Toc43207819"/>
      <w:bookmarkStart w:id="3474" w:name="_Toc49857289"/>
      <w:bookmarkStart w:id="3475" w:name="_Toc56677125"/>
      <w:bookmarkStart w:id="3476" w:name="_Toc56691648"/>
      <w:bookmarkStart w:id="3477" w:name="_Toc56698912"/>
      <w:bookmarkStart w:id="3478" w:name="_Toc89035147"/>
      <w:bookmarkStart w:id="3479" w:name="_Toc89064945"/>
      <w:bookmarkStart w:id="3480" w:name="_Toc89180244"/>
      <w:bookmarkStart w:id="3481" w:name="_Toc97071923"/>
      <w:bookmarkStart w:id="3482" w:name="_Toc120051325"/>
      <w:bookmarkStart w:id="3483" w:name="_Toc199238307"/>
      <w:r w:rsidRPr="003B2883">
        <w:t>6.1.6.2.36</w:t>
      </w:r>
      <w:r w:rsidRPr="003B2883">
        <w:tab/>
        <w:t>Type: Nas</w:t>
      </w:r>
      <w:r w:rsidRPr="003B2883">
        <w:rPr>
          <w:lang w:eastAsia="zh-CN"/>
        </w:rPr>
        <w:t>SecurityMode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4" w:name="_Toc25156394"/>
      <w:bookmarkStart w:id="3485" w:name="_Toc34124696"/>
      <w:bookmarkStart w:id="3486" w:name="_Toc43207820"/>
      <w:bookmarkStart w:id="3487" w:name="_Toc49857290"/>
      <w:bookmarkStart w:id="3488" w:name="_Toc56677126"/>
      <w:bookmarkStart w:id="3489" w:name="_Toc56691649"/>
      <w:bookmarkStart w:id="3490" w:name="_Toc56698913"/>
      <w:bookmarkStart w:id="3491" w:name="_Toc89035148"/>
      <w:bookmarkStart w:id="3492" w:name="_Toc89064946"/>
      <w:bookmarkStart w:id="3493" w:name="_Toc89180245"/>
      <w:bookmarkStart w:id="3494" w:name="_Toc97071924"/>
      <w:bookmarkStart w:id="3495" w:name="_Toc120051326"/>
      <w:bookmarkStart w:id="3496" w:name="_Toc199238308"/>
      <w:r w:rsidRPr="003B2883">
        <w:lastRenderedPageBreak/>
        <w:t>6.1.6.2.37</w:t>
      </w:r>
      <w:r w:rsidRPr="003B2883">
        <w:tab/>
        <w:t xml:space="preserve">Type: </w:t>
      </w:r>
      <w:r w:rsidRPr="003B2883">
        <w:rPr>
          <w:lang w:eastAsia="zh-CN"/>
        </w:rPr>
        <w:t>PduSessionContext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lastRenderedPageBreak/>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lastRenderedPageBreak/>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497"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7"/>
          <w:p w14:paraId="14040744" w14:textId="11392EA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40078415" w:rsidR="00C742FD" w:rsidRDefault="00C742FD" w:rsidP="00C742FD">
            <w:pPr>
              <w:pStyle w:val="TAL"/>
            </w:pPr>
            <w:r w:rsidRPr="00690A26">
              <w:t>If included, this IE s</w:t>
            </w:r>
            <w:r>
              <w:t xml:space="preserve">hall contain the API URI of the NFManagement Service (see </w:t>
            </w:r>
            <w:r w:rsidR="002F66A0">
              <w:t>clause 6</w:t>
            </w:r>
            <w:r>
              <w:t>.1.1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2BF49A8C"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233467F" w:rsidR="00C742FD" w:rsidRDefault="00C742FD" w:rsidP="00C742FD">
            <w:pPr>
              <w:pStyle w:val="TAL"/>
            </w:pPr>
            <w:r w:rsidRPr="00690A26">
              <w:t>If included, this IE s</w:t>
            </w:r>
            <w:r>
              <w:t xml:space="preserve">hall contain the API URI of the NFDiscovery Service (see </w:t>
            </w:r>
            <w:r w:rsidR="002F66A0">
              <w:t>clause 6</w:t>
            </w:r>
            <w:r>
              <w:t>.2.1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24899A9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lastRenderedPageBreak/>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36BBAFA" w:rsidR="00C742FD" w:rsidRDefault="00C742FD" w:rsidP="00C742FD">
            <w:pPr>
              <w:pStyle w:val="TAL"/>
            </w:pPr>
            <w:r w:rsidRPr="00690A26">
              <w:t>If included, this IE shall contain the API URI of the</w:t>
            </w:r>
            <w:r>
              <w:t xml:space="preserve"> Access Token Service (see </w:t>
            </w:r>
            <w:r w:rsidR="002F66A0">
              <w:t>clause 6</w:t>
            </w:r>
            <w:r>
              <w:t>.3.2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39965F44"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A30AC" w:rsidRPr="003B2883" w14:paraId="592D47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C7C9C6" w14:textId="0C20414F" w:rsidR="00CA30AC" w:rsidRDefault="00CA30AC" w:rsidP="00CA30AC">
            <w:pPr>
              <w:pStyle w:val="TAL"/>
              <w:rPr>
                <w:lang w:eastAsia="zh-CN"/>
              </w:rPr>
            </w:pPr>
            <w:r>
              <w:rPr>
                <w:lang w:eastAsia="zh-CN"/>
              </w:rPr>
              <w:t>pduSessionPrio</w:t>
            </w:r>
          </w:p>
        </w:tc>
        <w:tc>
          <w:tcPr>
            <w:tcW w:w="1559" w:type="dxa"/>
            <w:tcBorders>
              <w:top w:val="single" w:sz="4" w:space="0" w:color="auto"/>
              <w:left w:val="single" w:sz="4" w:space="0" w:color="auto"/>
              <w:bottom w:val="single" w:sz="4" w:space="0" w:color="auto"/>
              <w:right w:val="single" w:sz="4" w:space="0" w:color="auto"/>
            </w:tcBorders>
          </w:tcPr>
          <w:p w14:paraId="17949D81" w14:textId="4C762E5E" w:rsidR="00CA30AC" w:rsidRDefault="00CA30AC" w:rsidP="00CA30AC">
            <w:pPr>
              <w:pStyle w:val="TAL"/>
              <w:rPr>
                <w:lang w:eastAsia="zh-CN"/>
              </w:rPr>
            </w:pPr>
            <w:r>
              <w:rPr>
                <w:lang w:val="en-US"/>
              </w:rPr>
              <w:t>PduSessionPriority</w:t>
            </w:r>
          </w:p>
        </w:tc>
        <w:tc>
          <w:tcPr>
            <w:tcW w:w="567" w:type="dxa"/>
            <w:tcBorders>
              <w:top w:val="single" w:sz="4" w:space="0" w:color="auto"/>
              <w:left w:val="single" w:sz="4" w:space="0" w:color="auto"/>
              <w:bottom w:val="single" w:sz="4" w:space="0" w:color="auto"/>
              <w:right w:val="single" w:sz="4" w:space="0" w:color="auto"/>
            </w:tcBorders>
          </w:tcPr>
          <w:p w14:paraId="3B6B18FB" w14:textId="6CDDAE9A"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6AA3B17" w14:textId="0F803DB6" w:rsidR="00CA30AC" w:rsidRDefault="00CA30AC" w:rsidP="00CA30AC">
            <w:pPr>
              <w:pStyle w:val="TAL"/>
              <w:rPr>
                <w:lang w:eastAsia="zh-CN"/>
              </w:rPr>
            </w:pPr>
            <w:r>
              <w:rPr>
                <w:szCs w:val="18"/>
                <w:lang w:eastAsia="fr-FR"/>
              </w:rPr>
              <w:t>0..1</w:t>
            </w:r>
          </w:p>
        </w:tc>
        <w:tc>
          <w:tcPr>
            <w:tcW w:w="3261" w:type="dxa"/>
            <w:tcBorders>
              <w:top w:val="single" w:sz="4" w:space="0" w:color="auto"/>
              <w:left w:val="single" w:sz="4" w:space="0" w:color="auto"/>
              <w:bottom w:val="single" w:sz="4" w:space="0" w:color="auto"/>
              <w:right w:val="single" w:sz="4" w:space="0" w:color="auto"/>
            </w:tcBorders>
          </w:tcPr>
          <w:p w14:paraId="45CC3B05" w14:textId="77777777" w:rsidR="00CA30AC" w:rsidRDefault="00CA30AC" w:rsidP="00CA30AC">
            <w:pPr>
              <w:pStyle w:val="TAL"/>
              <w:rPr>
                <w:szCs w:val="18"/>
              </w:rPr>
            </w:pPr>
            <w:r>
              <w:rPr>
                <w:szCs w:val="18"/>
              </w:rPr>
              <w:t>This IE shall be present if available.</w:t>
            </w:r>
          </w:p>
          <w:p w14:paraId="470108BB" w14:textId="77777777" w:rsidR="00CA30AC" w:rsidRDefault="00CA30AC" w:rsidP="00CA30AC">
            <w:pPr>
              <w:pStyle w:val="TAL"/>
              <w:rPr>
                <w:szCs w:val="18"/>
              </w:rPr>
            </w:pPr>
            <w:r w:rsidDel="007C5BB5">
              <w:rPr>
                <w:szCs w:val="18"/>
              </w:rPr>
              <w:t xml:space="preserve"> </w:t>
            </w:r>
          </w:p>
          <w:p w14:paraId="1BA99608" w14:textId="0DB8C694" w:rsidR="00CA30AC" w:rsidRDefault="00CA30AC" w:rsidP="00CA30AC">
            <w:pPr>
              <w:pStyle w:val="TAL"/>
              <w:rPr>
                <w:rFonts w:cs="Arial"/>
                <w:szCs w:val="18"/>
              </w:rPr>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53ED7EFB" w14:textId="77777777" w:rsidR="00CA30AC" w:rsidRDefault="00CA30AC" w:rsidP="00CA30AC">
            <w:pPr>
              <w:pStyle w:val="TAL"/>
            </w:pPr>
          </w:p>
        </w:tc>
      </w:tr>
      <w:tr w:rsidR="00CA30AC"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9E589F8" w:rsidR="00CA30AC" w:rsidRDefault="00CA30AC" w:rsidP="00CA30AC">
            <w:pPr>
              <w:pStyle w:val="TAN"/>
            </w:pPr>
            <w:r w:rsidRPr="00DF6384">
              <w:t>NOTE</w:t>
            </w:r>
            <w:r>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w:t>
            </w:r>
            <w:r>
              <w:t> </w:t>
            </w:r>
            <w:r w:rsidRPr="00DF6384">
              <w:t>29.502</w:t>
            </w:r>
            <w:r>
              <w:t> </w:t>
            </w:r>
            <w:r w:rsidRPr="00DF6384">
              <w:t>[16].</w:t>
            </w:r>
          </w:p>
          <w:p w14:paraId="59416DC3" w14:textId="0A8B13D3" w:rsidR="00CA30AC" w:rsidRDefault="00CA30AC" w:rsidP="00CA30AC">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8" w:name="_Toc25156395"/>
      <w:bookmarkStart w:id="3499" w:name="_Toc34124697"/>
      <w:bookmarkStart w:id="3500" w:name="_Toc43207821"/>
      <w:bookmarkStart w:id="3501" w:name="_Toc49857291"/>
      <w:bookmarkStart w:id="3502" w:name="_Toc56677127"/>
      <w:bookmarkStart w:id="3503" w:name="_Toc56691650"/>
      <w:bookmarkStart w:id="3504" w:name="_Toc56698914"/>
      <w:bookmarkStart w:id="3505" w:name="_Toc89035149"/>
      <w:bookmarkStart w:id="3506" w:name="_Toc89064947"/>
      <w:bookmarkStart w:id="3507" w:name="_Toc89180246"/>
      <w:bookmarkStart w:id="3508" w:name="_Toc97071925"/>
      <w:bookmarkStart w:id="3509" w:name="_Toc120051327"/>
      <w:bookmarkStart w:id="3510" w:name="_Toc199238309"/>
      <w:r w:rsidRPr="003B2883">
        <w:t>6.1.6.2.38</w:t>
      </w:r>
      <w:r w:rsidRPr="003B2883">
        <w:tab/>
        <w:t>Type: NssaiMapping</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1" w:name="_Toc25156396"/>
      <w:bookmarkStart w:id="3512" w:name="_Toc34124698"/>
      <w:bookmarkStart w:id="3513" w:name="_Toc43207822"/>
      <w:bookmarkStart w:id="3514" w:name="_Toc49857292"/>
      <w:bookmarkStart w:id="3515" w:name="_Toc56677128"/>
      <w:bookmarkStart w:id="3516" w:name="_Toc56691651"/>
      <w:bookmarkStart w:id="3517" w:name="_Toc56698915"/>
      <w:bookmarkStart w:id="3518" w:name="_Toc89035150"/>
      <w:bookmarkStart w:id="3519" w:name="_Toc89064948"/>
      <w:bookmarkStart w:id="3520" w:name="_Toc89180247"/>
      <w:bookmarkStart w:id="3521" w:name="_Toc97071926"/>
      <w:bookmarkStart w:id="3522" w:name="_Toc120051328"/>
      <w:bookmarkStart w:id="3523" w:name="_Toc199238310"/>
      <w:r w:rsidRPr="003B2883">
        <w:lastRenderedPageBreak/>
        <w:t>6.1.6.2.39</w:t>
      </w:r>
      <w:r w:rsidRPr="003B2883">
        <w:tab/>
        <w:t xml:space="preserve">Type: </w:t>
      </w:r>
      <w:r w:rsidRPr="003B2883">
        <w:rPr>
          <w:lang w:eastAsia="zh-CN"/>
        </w:rPr>
        <w:t>UeRegStatusUpdateReqData</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4" w:name="_Toc25156397"/>
      <w:bookmarkStart w:id="3525" w:name="_Toc34124699"/>
      <w:bookmarkStart w:id="3526" w:name="_Toc43207823"/>
      <w:bookmarkStart w:id="3527" w:name="_Toc49857293"/>
      <w:bookmarkStart w:id="3528" w:name="_Toc56677129"/>
      <w:bookmarkStart w:id="3529" w:name="_Toc56691652"/>
      <w:bookmarkStart w:id="3530" w:name="_Toc56698916"/>
      <w:bookmarkStart w:id="3531" w:name="_Toc89035151"/>
      <w:bookmarkStart w:id="3532" w:name="_Toc89064949"/>
      <w:bookmarkStart w:id="3533" w:name="_Toc89180248"/>
      <w:bookmarkStart w:id="3534" w:name="_Toc97071927"/>
      <w:bookmarkStart w:id="3535" w:name="_Toc120051329"/>
      <w:bookmarkStart w:id="3536" w:name="_Toc199238311"/>
      <w:r w:rsidRPr="003B2883">
        <w:t>6.1.6.2.40</w:t>
      </w:r>
      <w:r w:rsidRPr="003B2883">
        <w:tab/>
        <w:t xml:space="preserve">Type: </w:t>
      </w:r>
      <w:r w:rsidRPr="003B2883">
        <w:rPr>
          <w:lang w:eastAsia="zh-CN"/>
        </w:rPr>
        <w:t>AssignEbiError</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7" w:name="_Toc25156398"/>
      <w:bookmarkStart w:id="3538" w:name="_Toc34124700"/>
      <w:bookmarkStart w:id="3539" w:name="_Toc43207824"/>
      <w:bookmarkStart w:id="3540" w:name="_Toc49857294"/>
      <w:bookmarkStart w:id="3541" w:name="_Toc56677130"/>
      <w:bookmarkStart w:id="3542" w:name="_Toc56691653"/>
      <w:bookmarkStart w:id="3543" w:name="_Toc56698917"/>
      <w:bookmarkStart w:id="3544" w:name="_Toc89035152"/>
      <w:bookmarkStart w:id="3545" w:name="_Toc89064950"/>
      <w:bookmarkStart w:id="3546" w:name="_Toc89180249"/>
      <w:bookmarkStart w:id="3547" w:name="_Toc97071928"/>
      <w:bookmarkStart w:id="3548" w:name="_Toc120051330"/>
      <w:bookmarkStart w:id="3549" w:name="_Toc199238312"/>
      <w:r w:rsidRPr="003B2883">
        <w:lastRenderedPageBreak/>
        <w:t>6.1.6.2.41</w:t>
      </w:r>
      <w:r w:rsidRPr="003B2883">
        <w:tab/>
        <w:t xml:space="preserve">Type: </w:t>
      </w:r>
      <w:r w:rsidRPr="003B2883">
        <w:rPr>
          <w:lang w:eastAsia="zh-CN"/>
        </w:rPr>
        <w:t>UeContextCreateData</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66B0ADA4"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0" w:name="_Toc25156399"/>
      <w:bookmarkStart w:id="3551" w:name="_Toc34124701"/>
      <w:bookmarkStart w:id="3552" w:name="_Toc43207825"/>
      <w:bookmarkStart w:id="3553" w:name="_Toc49857295"/>
      <w:bookmarkStart w:id="3554" w:name="_Toc56677131"/>
      <w:bookmarkStart w:id="3555" w:name="_Toc56691654"/>
      <w:bookmarkStart w:id="3556" w:name="_Toc56698918"/>
      <w:bookmarkStart w:id="3557" w:name="_Toc89035153"/>
      <w:bookmarkStart w:id="3558" w:name="_Toc89064951"/>
      <w:bookmarkStart w:id="3559" w:name="_Toc89180250"/>
      <w:bookmarkStart w:id="3560" w:name="_Toc97071929"/>
      <w:bookmarkStart w:id="3561" w:name="_Toc120051331"/>
      <w:bookmarkStart w:id="3562" w:name="_Toc199238313"/>
      <w:r w:rsidRPr="003B2883">
        <w:lastRenderedPageBreak/>
        <w:t>6.1.6.2.42</w:t>
      </w:r>
      <w:r w:rsidRPr="003B2883">
        <w:tab/>
        <w:t xml:space="preserve">Type: </w:t>
      </w:r>
      <w:r w:rsidRPr="003B2883">
        <w:rPr>
          <w:lang w:eastAsia="zh-CN"/>
        </w:rPr>
        <w:t>UeContextCreatedData</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3" w:name="_Toc25156400"/>
      <w:bookmarkStart w:id="3564" w:name="_Toc34124702"/>
      <w:bookmarkStart w:id="3565" w:name="_Toc43207826"/>
      <w:bookmarkStart w:id="3566" w:name="_Toc49857296"/>
      <w:bookmarkStart w:id="3567" w:name="_Toc56677132"/>
      <w:bookmarkStart w:id="3568" w:name="_Toc56691655"/>
      <w:bookmarkStart w:id="3569" w:name="_Toc56698919"/>
      <w:bookmarkStart w:id="3570" w:name="_Toc89035154"/>
      <w:bookmarkStart w:id="3571" w:name="_Toc89064952"/>
      <w:bookmarkStart w:id="3572" w:name="_Toc89180251"/>
      <w:bookmarkStart w:id="3573" w:name="_Toc97071930"/>
      <w:bookmarkStart w:id="3574" w:name="_Toc120051332"/>
      <w:bookmarkStart w:id="3575" w:name="_Toc199238314"/>
      <w:r w:rsidRPr="003B2883">
        <w:t>6.1.6.2.43</w:t>
      </w:r>
      <w:r w:rsidRPr="003B2883">
        <w:tab/>
        <w:t xml:space="preserve">Type: </w:t>
      </w:r>
      <w:r w:rsidRPr="003B2883">
        <w:rPr>
          <w:lang w:eastAsia="zh-CN"/>
        </w:rPr>
        <w:t>UeContextCreateError</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6" w:name="_Toc25156401"/>
      <w:bookmarkStart w:id="3577" w:name="_Toc34124703"/>
      <w:bookmarkStart w:id="3578" w:name="_Toc43207827"/>
      <w:bookmarkStart w:id="3579" w:name="_Toc49857297"/>
      <w:bookmarkStart w:id="3580" w:name="_Toc56677133"/>
      <w:bookmarkStart w:id="3581" w:name="_Toc56691656"/>
      <w:bookmarkStart w:id="3582" w:name="_Toc56698920"/>
      <w:bookmarkStart w:id="3583" w:name="_Toc89035155"/>
      <w:bookmarkStart w:id="3584" w:name="_Toc89064953"/>
      <w:bookmarkStart w:id="3585" w:name="_Toc89180252"/>
      <w:bookmarkStart w:id="3586" w:name="_Toc97071931"/>
      <w:bookmarkStart w:id="3587" w:name="_Toc120051333"/>
      <w:bookmarkStart w:id="3588" w:name="_Toc199238315"/>
      <w:r w:rsidRPr="003B2883">
        <w:lastRenderedPageBreak/>
        <w:t>6.1.6.2.44</w:t>
      </w:r>
      <w:r w:rsidRPr="003B2883">
        <w:tab/>
        <w:t>Type: NgRanTargetId</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89" w:name="_Toc25156402"/>
      <w:bookmarkStart w:id="3590" w:name="_Toc34124704"/>
      <w:bookmarkStart w:id="3591" w:name="_Toc43207828"/>
      <w:bookmarkStart w:id="3592" w:name="_Toc49857298"/>
      <w:bookmarkStart w:id="3593" w:name="_Toc56677134"/>
      <w:bookmarkStart w:id="3594" w:name="_Toc56691657"/>
      <w:bookmarkStart w:id="3595" w:name="_Toc56698921"/>
      <w:bookmarkStart w:id="3596" w:name="_Toc89035156"/>
      <w:bookmarkStart w:id="3597" w:name="_Toc89064954"/>
      <w:bookmarkStart w:id="3598" w:name="_Toc89180253"/>
      <w:bookmarkStart w:id="3599" w:name="_Toc97071932"/>
      <w:bookmarkStart w:id="3600" w:name="_Toc120051334"/>
      <w:bookmarkStart w:id="3601" w:name="_Toc199238316"/>
      <w:r w:rsidRPr="003B2883">
        <w:t>6.1.6.2.45</w:t>
      </w:r>
      <w:r w:rsidRPr="003B2883">
        <w:tab/>
        <w:t>Type: N2InformationTransferError</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2" w:name="_Toc25156403"/>
      <w:bookmarkStart w:id="3603" w:name="_Toc34124705"/>
      <w:bookmarkStart w:id="3604" w:name="_Toc43207829"/>
      <w:bookmarkStart w:id="3605" w:name="_Toc49857299"/>
      <w:bookmarkStart w:id="3606" w:name="_Toc56677135"/>
      <w:bookmarkStart w:id="3607" w:name="_Toc56691658"/>
      <w:bookmarkStart w:id="3608" w:name="_Toc56698922"/>
      <w:bookmarkStart w:id="3609" w:name="_Toc89035157"/>
      <w:bookmarkStart w:id="3610" w:name="_Toc89064955"/>
      <w:bookmarkStart w:id="3611" w:name="_Toc89180254"/>
      <w:bookmarkStart w:id="3612" w:name="_Toc97071933"/>
      <w:bookmarkStart w:id="3613" w:name="_Toc120051335"/>
      <w:bookmarkStart w:id="3614" w:name="_Toc199238317"/>
      <w:r w:rsidRPr="003B2883">
        <w:rPr>
          <w:lang w:val="en-US"/>
        </w:rPr>
        <w:t>6.1.6.2.46</w:t>
      </w:r>
      <w:r w:rsidRPr="003B2883">
        <w:rPr>
          <w:lang w:val="en-US"/>
        </w:rPr>
        <w:tab/>
        <w:t>Type: PWSResponseData</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4CC3A667"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5" w:name="_Toc25156404"/>
      <w:bookmarkStart w:id="3616" w:name="_Toc34124706"/>
      <w:bookmarkStart w:id="3617" w:name="_Toc43207830"/>
      <w:bookmarkStart w:id="3618" w:name="_Toc49857300"/>
      <w:bookmarkStart w:id="3619" w:name="_Toc56677136"/>
      <w:bookmarkStart w:id="3620" w:name="_Toc56691659"/>
      <w:bookmarkStart w:id="3621" w:name="_Toc56698923"/>
      <w:bookmarkStart w:id="3622" w:name="_Toc89035158"/>
      <w:bookmarkStart w:id="3623" w:name="_Toc89064956"/>
      <w:bookmarkStart w:id="3624" w:name="_Toc89180255"/>
      <w:bookmarkStart w:id="3625" w:name="_Toc97071934"/>
      <w:bookmarkStart w:id="3626" w:name="_Toc120051336"/>
      <w:bookmarkStart w:id="3627" w:name="_Toc199238318"/>
      <w:r w:rsidRPr="003B2883">
        <w:rPr>
          <w:lang w:val="en-US"/>
        </w:rPr>
        <w:lastRenderedPageBreak/>
        <w:t>6.1.6.2.47</w:t>
      </w:r>
      <w:r w:rsidRPr="003B2883">
        <w:rPr>
          <w:lang w:val="en-US"/>
        </w:rPr>
        <w:tab/>
        <w:t>Type: PWSErrorData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8" w:name="_Toc25156405"/>
      <w:bookmarkStart w:id="3629" w:name="_Toc34124707"/>
      <w:bookmarkStart w:id="3630" w:name="_Toc43207831"/>
      <w:bookmarkStart w:id="3631" w:name="_Toc49857301"/>
      <w:bookmarkStart w:id="3632" w:name="_Toc56677137"/>
      <w:bookmarkStart w:id="3633" w:name="_Toc56691660"/>
      <w:bookmarkStart w:id="3634" w:name="_Toc56698924"/>
      <w:bookmarkStart w:id="3635" w:name="_Toc89035159"/>
      <w:bookmarkStart w:id="3636" w:name="_Toc89064957"/>
      <w:bookmarkStart w:id="3637" w:name="_Toc89180256"/>
      <w:bookmarkStart w:id="3638" w:name="_Toc97071935"/>
      <w:bookmarkStart w:id="3639" w:name="_Toc120051337"/>
      <w:bookmarkStart w:id="3640" w:name="_Toc199238319"/>
      <w:r w:rsidRPr="003B2883">
        <w:t>6.1.6.2.48</w:t>
      </w:r>
      <w:r w:rsidRPr="003B2883">
        <w:tab/>
        <w:t>Void</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1" w:name="_Toc25156406"/>
      <w:bookmarkStart w:id="3642" w:name="_Toc34124708"/>
      <w:bookmarkStart w:id="3643" w:name="_Toc43207832"/>
      <w:bookmarkStart w:id="3644" w:name="_Toc49857302"/>
      <w:bookmarkStart w:id="3645" w:name="_Toc56677138"/>
      <w:bookmarkStart w:id="3646" w:name="_Toc56691661"/>
      <w:bookmarkStart w:id="3647" w:name="_Toc56698925"/>
      <w:bookmarkStart w:id="3648" w:name="_Toc89035160"/>
      <w:bookmarkStart w:id="3649" w:name="_Toc89064958"/>
      <w:bookmarkStart w:id="3650" w:name="_Toc89180257"/>
      <w:bookmarkStart w:id="3651" w:name="_Toc97071936"/>
      <w:bookmarkStart w:id="3652" w:name="_Toc120051338"/>
      <w:bookmarkStart w:id="3653" w:name="_Toc199238320"/>
      <w:r w:rsidRPr="003B2883">
        <w:t>6.1.6.2.49</w:t>
      </w:r>
      <w:r w:rsidRPr="003B2883">
        <w:tab/>
        <w:t xml:space="preserve">Type: </w:t>
      </w:r>
      <w:r w:rsidRPr="003B2883">
        <w:rPr>
          <w:lang w:eastAsia="zh-CN"/>
        </w:rPr>
        <w:t>NgKsi</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4" w:name="_Toc25156407"/>
      <w:bookmarkStart w:id="3655" w:name="_Toc34124709"/>
      <w:bookmarkStart w:id="3656" w:name="_Toc43207833"/>
      <w:bookmarkStart w:id="3657" w:name="_Toc49857303"/>
      <w:bookmarkStart w:id="3658" w:name="_Toc56677139"/>
      <w:bookmarkStart w:id="3659" w:name="_Toc56691662"/>
      <w:bookmarkStart w:id="3660" w:name="_Toc56698926"/>
      <w:bookmarkStart w:id="3661" w:name="_Toc89035161"/>
      <w:bookmarkStart w:id="3662" w:name="_Toc89064959"/>
      <w:bookmarkStart w:id="3663" w:name="_Toc89180258"/>
      <w:bookmarkStart w:id="3664" w:name="_Toc97071937"/>
      <w:bookmarkStart w:id="3665" w:name="_Toc120051339"/>
      <w:bookmarkStart w:id="3666" w:name="_Toc199238321"/>
      <w:r w:rsidRPr="003B2883">
        <w:t>6.1.6.2.50</w:t>
      </w:r>
      <w:r w:rsidRPr="003B2883">
        <w:tab/>
        <w:t xml:space="preserve">Type: </w:t>
      </w:r>
      <w:r w:rsidRPr="003B2883">
        <w:rPr>
          <w:lang w:eastAsia="zh-CN"/>
        </w:rPr>
        <w:t>KeyAmf</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7" w:name="_Toc25156408"/>
      <w:bookmarkStart w:id="3668" w:name="_Toc34124710"/>
      <w:bookmarkStart w:id="3669" w:name="_Toc43207834"/>
      <w:bookmarkStart w:id="3670" w:name="_Toc49857304"/>
      <w:bookmarkStart w:id="3671" w:name="_Toc56677140"/>
      <w:bookmarkStart w:id="3672" w:name="_Toc56691663"/>
      <w:bookmarkStart w:id="3673" w:name="_Toc56698927"/>
      <w:bookmarkStart w:id="3674" w:name="_Toc89035162"/>
      <w:bookmarkStart w:id="3675" w:name="_Toc89064960"/>
      <w:bookmarkStart w:id="3676" w:name="_Toc89180259"/>
      <w:bookmarkStart w:id="3677" w:name="_Toc97071938"/>
      <w:bookmarkStart w:id="3678" w:name="_Toc120051340"/>
      <w:bookmarkStart w:id="3679" w:name="_Toc199238322"/>
      <w:r w:rsidRPr="003B2883">
        <w:t>6.1.6.2.51</w:t>
      </w:r>
      <w:r w:rsidRPr="003B2883">
        <w:tab/>
        <w:t xml:space="preserve">Type: </w:t>
      </w:r>
      <w:r w:rsidRPr="003B2883">
        <w:rPr>
          <w:lang w:eastAsia="zh-CN"/>
        </w:rPr>
        <w:t>ExpectedUeBehavior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0" w:name="_Toc25156409"/>
      <w:bookmarkStart w:id="3681" w:name="_Toc34124711"/>
      <w:bookmarkStart w:id="3682" w:name="_Toc43207835"/>
      <w:bookmarkStart w:id="3683" w:name="_Toc49857305"/>
      <w:bookmarkStart w:id="3684" w:name="_Toc56677141"/>
      <w:bookmarkStart w:id="3685" w:name="_Toc56691664"/>
      <w:bookmarkStart w:id="3686" w:name="_Toc56698928"/>
      <w:bookmarkStart w:id="3687" w:name="_Toc89035163"/>
      <w:bookmarkStart w:id="3688" w:name="_Toc89064961"/>
      <w:bookmarkStart w:id="3689" w:name="_Toc89180260"/>
      <w:bookmarkStart w:id="3690" w:name="_Toc97071939"/>
      <w:bookmarkStart w:id="3691" w:name="_Toc120051341"/>
      <w:bookmarkStart w:id="3692" w:name="_Toc199238323"/>
      <w:r w:rsidRPr="003B2883">
        <w:lastRenderedPageBreak/>
        <w:t>6.1.6.2.52</w:t>
      </w:r>
      <w:r w:rsidRPr="003B2883">
        <w:tab/>
        <w:t xml:space="preserve">Type: </w:t>
      </w:r>
      <w:r w:rsidRPr="003B2883">
        <w:rPr>
          <w:lang w:eastAsia="zh-CN"/>
        </w:rPr>
        <w:t>UeRegStatusUpdateRspData</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3" w:name="_Toc25156410"/>
      <w:bookmarkStart w:id="3694" w:name="_Toc34124712"/>
      <w:bookmarkStart w:id="3695" w:name="_Toc43207836"/>
      <w:bookmarkStart w:id="3696" w:name="_Toc49857306"/>
      <w:bookmarkStart w:id="3697" w:name="_Toc56677142"/>
      <w:bookmarkStart w:id="3698" w:name="_Toc56691665"/>
      <w:bookmarkStart w:id="3699" w:name="_Toc56698929"/>
      <w:bookmarkStart w:id="3700" w:name="_Toc89035164"/>
      <w:bookmarkStart w:id="3701" w:name="_Toc89064962"/>
      <w:bookmarkStart w:id="3702" w:name="_Toc89180261"/>
      <w:bookmarkStart w:id="3703" w:name="_Toc97071940"/>
      <w:bookmarkStart w:id="3704" w:name="_Toc120051342"/>
      <w:bookmarkStart w:id="3705" w:name="_Toc199238324"/>
      <w:r w:rsidRPr="003B2883">
        <w:t>6.1.6.2.53</w:t>
      </w:r>
      <w:r w:rsidRPr="003B2883">
        <w:tab/>
        <w:t>Type: N2Ran</w:t>
      </w:r>
      <w:r w:rsidRPr="003B2883">
        <w:rPr>
          <w:lang w:val="en-US"/>
        </w:rPr>
        <w:t>Information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6" w:name="_Toc25156411"/>
      <w:bookmarkStart w:id="3707" w:name="_Toc34124713"/>
      <w:bookmarkStart w:id="3708" w:name="_Toc43207837"/>
      <w:bookmarkStart w:id="3709" w:name="_Toc49857307"/>
      <w:bookmarkStart w:id="3710" w:name="_Toc56677143"/>
      <w:bookmarkStart w:id="3711" w:name="_Toc56691666"/>
      <w:bookmarkStart w:id="3712" w:name="_Toc56698930"/>
      <w:bookmarkStart w:id="3713" w:name="_Toc89035165"/>
      <w:bookmarkStart w:id="3714" w:name="_Toc89064963"/>
      <w:bookmarkStart w:id="3715" w:name="_Toc89180262"/>
      <w:bookmarkStart w:id="3716" w:name="_Toc97071941"/>
      <w:bookmarkStart w:id="3717" w:name="_Toc120051343"/>
      <w:bookmarkStart w:id="3718" w:name="_Toc199238325"/>
      <w:r w:rsidRPr="003B2883">
        <w:t>6.1.6.2.54</w:t>
      </w:r>
      <w:r w:rsidRPr="003B2883">
        <w:tab/>
        <w:t xml:space="preserve">Type: </w:t>
      </w:r>
      <w:r w:rsidRPr="003B2883">
        <w:rPr>
          <w:lang w:eastAsia="zh-CN"/>
        </w:rPr>
        <w:t>N2InfoNotificationRspData</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19" w:name="_Toc25156412"/>
      <w:bookmarkStart w:id="3720" w:name="_Toc34124714"/>
      <w:bookmarkStart w:id="3721" w:name="_Toc43207838"/>
      <w:bookmarkStart w:id="3722" w:name="_Toc49857308"/>
      <w:bookmarkStart w:id="3723" w:name="_Toc56677144"/>
      <w:bookmarkStart w:id="3724" w:name="_Toc56691667"/>
      <w:bookmarkStart w:id="3725" w:name="_Toc56698931"/>
      <w:bookmarkStart w:id="3726" w:name="_Toc89035166"/>
      <w:bookmarkStart w:id="3727" w:name="_Toc89064964"/>
      <w:bookmarkStart w:id="3728" w:name="_Toc89180263"/>
      <w:bookmarkStart w:id="3729" w:name="_Toc97071942"/>
      <w:bookmarkStart w:id="3730" w:name="_Toc120051344"/>
      <w:bookmarkStart w:id="3731" w:name="_Toc199238326"/>
      <w:r w:rsidRPr="003B2883">
        <w:t>6.1.6.2.</w:t>
      </w:r>
      <w:r>
        <w:t>55</w:t>
      </w:r>
      <w:r w:rsidRPr="003B2883">
        <w:tab/>
        <w:t xml:space="preserve">Type: </w:t>
      </w:r>
      <w:r>
        <w:rPr>
          <w:lang w:eastAsia="zh-CN"/>
        </w:rPr>
        <w:t>SmallDataRateStatusInfo</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2" w:name="_Toc34124715"/>
      <w:bookmarkStart w:id="3733" w:name="_Toc43207839"/>
      <w:bookmarkStart w:id="3734" w:name="_Toc49857309"/>
      <w:bookmarkStart w:id="3735" w:name="_Toc56677145"/>
      <w:bookmarkStart w:id="3736" w:name="_Toc56691668"/>
      <w:bookmarkStart w:id="3737" w:name="_Toc56698932"/>
      <w:bookmarkStart w:id="3738" w:name="_Toc89035167"/>
      <w:bookmarkStart w:id="3739" w:name="_Toc89064965"/>
      <w:bookmarkStart w:id="3740" w:name="_Toc89180264"/>
      <w:bookmarkStart w:id="3741" w:name="_Toc97071943"/>
      <w:bookmarkStart w:id="3742" w:name="_Toc120051345"/>
      <w:bookmarkStart w:id="3743" w:name="_Toc199238327"/>
      <w:r w:rsidRPr="003B2883">
        <w:lastRenderedPageBreak/>
        <w:t>6.1.6.2.</w:t>
      </w:r>
      <w:r>
        <w:t>56</w:t>
      </w:r>
      <w:r w:rsidRPr="003B2883">
        <w:tab/>
        <w:t xml:space="preserve">Type: </w:t>
      </w:r>
      <w:r>
        <w:rPr>
          <w:lang w:eastAsia="zh-CN"/>
        </w:rPr>
        <w:t>SmfChangeInfo</w:t>
      </w:r>
      <w:bookmarkEnd w:id="3732"/>
      <w:bookmarkEnd w:id="3733"/>
      <w:bookmarkEnd w:id="3734"/>
      <w:bookmarkEnd w:id="3735"/>
      <w:bookmarkEnd w:id="3736"/>
      <w:bookmarkEnd w:id="3737"/>
      <w:bookmarkEnd w:id="3738"/>
      <w:bookmarkEnd w:id="3739"/>
      <w:bookmarkEnd w:id="3740"/>
      <w:bookmarkEnd w:id="3741"/>
      <w:bookmarkEnd w:id="3742"/>
      <w:bookmarkEnd w:id="374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4" w:name="_Toc20137457"/>
      <w:bookmarkStart w:id="3745" w:name="_Toc34124716"/>
      <w:bookmarkStart w:id="3746" w:name="_Toc43207840"/>
      <w:bookmarkStart w:id="3747" w:name="_Toc49857310"/>
      <w:bookmarkStart w:id="3748" w:name="_Toc56677146"/>
      <w:bookmarkStart w:id="3749" w:name="_Toc56691669"/>
      <w:bookmarkStart w:id="3750" w:name="_Toc56698933"/>
      <w:bookmarkStart w:id="3751" w:name="_Toc89035168"/>
      <w:bookmarkStart w:id="3752" w:name="_Toc89064966"/>
      <w:bookmarkStart w:id="3753" w:name="_Toc89180265"/>
      <w:bookmarkStart w:id="3754" w:name="_Toc97071944"/>
      <w:bookmarkStart w:id="3755" w:name="_Toc120051346"/>
      <w:bookmarkStart w:id="3756" w:name="_Toc199238328"/>
      <w:r w:rsidRPr="003B2883">
        <w:t>6.1.6.2.</w:t>
      </w:r>
      <w:r>
        <w:t>57</w:t>
      </w:r>
      <w:r w:rsidRPr="003B2883">
        <w:tab/>
        <w:t xml:space="preserve">Type: </w:t>
      </w:r>
      <w:bookmarkEnd w:id="3744"/>
      <w:r>
        <w:rPr>
          <w:lang w:eastAsia="zh-CN"/>
        </w:rPr>
        <w:t>V2xContext</w:t>
      </w:r>
      <w:bookmarkEnd w:id="3745"/>
      <w:bookmarkEnd w:id="3746"/>
      <w:bookmarkEnd w:id="3747"/>
      <w:bookmarkEnd w:id="3748"/>
      <w:bookmarkEnd w:id="3749"/>
      <w:bookmarkEnd w:id="3750"/>
      <w:bookmarkEnd w:id="3751"/>
      <w:bookmarkEnd w:id="3752"/>
      <w:bookmarkEnd w:id="3753"/>
      <w:bookmarkEnd w:id="3754"/>
      <w:bookmarkEnd w:id="3755"/>
      <w:bookmarkEnd w:id="3756"/>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7" w:name="_Toc43207841"/>
      <w:bookmarkStart w:id="3758" w:name="_Toc49857311"/>
      <w:bookmarkStart w:id="3759" w:name="_Toc56677147"/>
      <w:bookmarkStart w:id="3760" w:name="_Toc56691670"/>
      <w:bookmarkStart w:id="3761" w:name="_Toc56698934"/>
      <w:bookmarkStart w:id="3762" w:name="_Toc89035169"/>
      <w:bookmarkStart w:id="3763" w:name="_Toc89064967"/>
      <w:bookmarkStart w:id="3764" w:name="_Toc89180266"/>
      <w:bookmarkStart w:id="3765" w:name="_Toc97071945"/>
      <w:bookmarkStart w:id="3766" w:name="_Toc120051347"/>
      <w:bookmarkStart w:id="3767" w:name="_Toc199238329"/>
      <w:r w:rsidRPr="003B2883">
        <w:lastRenderedPageBreak/>
        <w:t>6.1.6.2.</w:t>
      </w:r>
      <w:r>
        <w:t>58</w:t>
      </w:r>
      <w:r w:rsidRPr="003B2883">
        <w:tab/>
        <w:t xml:space="preserve">Type: </w:t>
      </w:r>
      <w:r>
        <w:t>I</w:t>
      </w:r>
      <w:r w:rsidRPr="006C1437">
        <w:t>mmediate</w:t>
      </w:r>
      <w:r>
        <w:t>MdtConf</w:t>
      </w:r>
      <w:bookmarkEnd w:id="3757"/>
      <w:bookmarkEnd w:id="3758"/>
      <w:bookmarkEnd w:id="3759"/>
      <w:bookmarkEnd w:id="3760"/>
      <w:bookmarkEnd w:id="3761"/>
      <w:bookmarkEnd w:id="3762"/>
      <w:bookmarkEnd w:id="3763"/>
      <w:bookmarkEnd w:id="3764"/>
      <w:bookmarkEnd w:id="3765"/>
      <w:bookmarkEnd w:id="3766"/>
      <w:bookmarkEnd w:id="3767"/>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68" w:name="_Toc43207842"/>
      <w:bookmarkStart w:id="3769" w:name="_Toc49857312"/>
      <w:bookmarkStart w:id="3770" w:name="_Toc56677148"/>
      <w:bookmarkStart w:id="3771" w:name="_Toc56691671"/>
      <w:bookmarkStart w:id="3772" w:name="_Toc56698935"/>
      <w:bookmarkStart w:id="3773" w:name="_Toc89035170"/>
      <w:bookmarkStart w:id="3774" w:name="_Toc89064968"/>
      <w:bookmarkStart w:id="3775" w:name="_Toc89180267"/>
      <w:bookmarkStart w:id="3776" w:name="_Toc97071946"/>
      <w:bookmarkStart w:id="3777" w:name="_Toc120051348"/>
      <w:bookmarkStart w:id="3778" w:name="_Toc199238330"/>
      <w:r w:rsidRPr="003B2883">
        <w:t>6.1.6.2.</w:t>
      </w:r>
      <w:r>
        <w:t>59</w:t>
      </w:r>
      <w:r w:rsidRPr="003B2883">
        <w:tab/>
        <w:t xml:space="preserve">Type: </w:t>
      </w:r>
      <w:r>
        <w:rPr>
          <w:lang w:val="en-US" w:eastAsia="zh-CN"/>
        </w:rPr>
        <w:t>V2x</w:t>
      </w:r>
      <w:r>
        <w:rPr>
          <w:lang w:eastAsia="zh-CN"/>
        </w:rPr>
        <w:t>Information</w:t>
      </w:r>
      <w:bookmarkEnd w:id="3768"/>
      <w:bookmarkEnd w:id="3769"/>
      <w:bookmarkEnd w:id="3770"/>
      <w:bookmarkEnd w:id="3771"/>
      <w:bookmarkEnd w:id="3772"/>
      <w:bookmarkEnd w:id="3773"/>
      <w:bookmarkEnd w:id="3774"/>
      <w:bookmarkEnd w:id="3775"/>
      <w:bookmarkEnd w:id="3776"/>
      <w:bookmarkEnd w:id="3777"/>
      <w:bookmarkEnd w:id="3778"/>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6F81D52B"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79" w:name="_Toc43208395"/>
      <w:bookmarkStart w:id="3780" w:name="_Toc43118222"/>
      <w:bookmarkStart w:id="3781" w:name="_Toc25157160"/>
      <w:bookmarkStart w:id="3782" w:name="_Toc49857313"/>
      <w:bookmarkStart w:id="3783" w:name="_Toc56677149"/>
      <w:bookmarkStart w:id="3784" w:name="_Toc56691672"/>
      <w:bookmarkStart w:id="3785" w:name="_Toc56698936"/>
      <w:bookmarkStart w:id="3786" w:name="_Toc89035171"/>
      <w:bookmarkStart w:id="3787" w:name="_Toc89064969"/>
      <w:bookmarkStart w:id="3788" w:name="_Toc89180268"/>
      <w:bookmarkStart w:id="3789" w:name="_Toc97071947"/>
      <w:bookmarkStart w:id="3790" w:name="_Toc120051349"/>
      <w:bookmarkStart w:id="3791" w:name="_Toc199238331"/>
      <w:r>
        <w:t>6.1.6.2.60</w:t>
      </w:r>
      <w:r>
        <w:tab/>
        <w:t>Type: EpsNas</w:t>
      </w:r>
      <w:r>
        <w:rPr>
          <w:lang w:eastAsia="zh-CN"/>
        </w:rPr>
        <w:t>SecurityMode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2" w:name="_Toc56677150"/>
      <w:bookmarkStart w:id="3793" w:name="_Toc56691673"/>
      <w:bookmarkStart w:id="3794" w:name="_Toc56698937"/>
      <w:bookmarkStart w:id="3795" w:name="_Toc89035172"/>
      <w:bookmarkStart w:id="3796" w:name="_Toc89064970"/>
      <w:bookmarkStart w:id="3797" w:name="_Toc89180269"/>
      <w:bookmarkStart w:id="3798" w:name="_Toc97071948"/>
      <w:bookmarkStart w:id="3799" w:name="_Toc120051350"/>
      <w:bookmarkStart w:id="3800" w:name="_Toc45030572"/>
      <w:bookmarkStart w:id="3801" w:name="_Toc199238332"/>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2"/>
      <w:bookmarkEnd w:id="3793"/>
      <w:bookmarkEnd w:id="3794"/>
      <w:bookmarkEnd w:id="3795"/>
      <w:bookmarkEnd w:id="3796"/>
      <w:bookmarkEnd w:id="3797"/>
      <w:bookmarkEnd w:id="3798"/>
      <w:bookmarkEnd w:id="3799"/>
      <w:bookmarkEnd w:id="3801"/>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98F672F"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03E45A0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2F66A0"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6A851739"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2" w:name="_Toc56677151"/>
      <w:bookmarkStart w:id="3803" w:name="_Toc56691674"/>
      <w:bookmarkStart w:id="3804" w:name="_Toc56698938"/>
      <w:bookmarkStart w:id="3805" w:name="_Toc89035173"/>
      <w:bookmarkStart w:id="3806" w:name="_Toc89064971"/>
      <w:bookmarkStart w:id="3807" w:name="_Toc89180270"/>
      <w:bookmarkStart w:id="3808" w:name="_Toc97071949"/>
      <w:bookmarkStart w:id="3809" w:name="_Toc120051351"/>
      <w:bookmarkStart w:id="3810" w:name="_Toc199238333"/>
      <w:bookmarkEnd w:id="3800"/>
      <w:r w:rsidRPr="003B2883">
        <w:t>6.1.6.2.</w:t>
      </w:r>
      <w:r>
        <w:t>62</w:t>
      </w:r>
      <w:r w:rsidRPr="003B2883">
        <w:tab/>
        <w:t xml:space="preserve">Type: </w:t>
      </w:r>
      <w:r w:rsidRPr="003B2883">
        <w:rPr>
          <w:lang w:eastAsia="zh-CN"/>
        </w:rPr>
        <w:t>UeContext</w:t>
      </w:r>
      <w:r>
        <w:t>Relocate</w:t>
      </w:r>
      <w:r w:rsidRPr="003B2883">
        <w:rPr>
          <w:lang w:eastAsia="zh-CN"/>
        </w:rPr>
        <w:t>dData</w:t>
      </w:r>
      <w:bookmarkEnd w:id="3802"/>
      <w:bookmarkEnd w:id="3803"/>
      <w:bookmarkEnd w:id="3804"/>
      <w:bookmarkEnd w:id="3805"/>
      <w:bookmarkEnd w:id="3806"/>
      <w:bookmarkEnd w:id="3807"/>
      <w:bookmarkEnd w:id="3808"/>
      <w:bookmarkEnd w:id="3809"/>
      <w:bookmarkEnd w:id="3810"/>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1" w:name="_Toc56677152"/>
      <w:bookmarkStart w:id="3812" w:name="_Toc56691675"/>
      <w:bookmarkStart w:id="3813" w:name="_Toc56698939"/>
      <w:bookmarkStart w:id="3814" w:name="_Toc89035174"/>
      <w:bookmarkStart w:id="3815" w:name="_Toc89064972"/>
      <w:bookmarkStart w:id="3816" w:name="_Toc89180271"/>
      <w:bookmarkStart w:id="3817" w:name="_Toc97071950"/>
      <w:bookmarkStart w:id="3818" w:name="_Toc120051352"/>
      <w:bookmarkStart w:id="3819" w:name="_Toc199238334"/>
      <w:r w:rsidRPr="003B2883">
        <w:t>6.1.6.2.</w:t>
      </w:r>
      <w:r>
        <w:t>63</w:t>
      </w:r>
      <w:r w:rsidRPr="003B2883">
        <w:tab/>
      </w:r>
      <w:r w:rsidR="00B27749">
        <w:t>Void</w:t>
      </w:r>
      <w:bookmarkEnd w:id="3811"/>
      <w:bookmarkEnd w:id="3812"/>
      <w:bookmarkEnd w:id="3813"/>
      <w:bookmarkEnd w:id="3814"/>
      <w:bookmarkEnd w:id="3815"/>
      <w:bookmarkEnd w:id="3816"/>
      <w:bookmarkEnd w:id="3817"/>
      <w:bookmarkEnd w:id="3818"/>
      <w:bookmarkEnd w:id="3819"/>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0" w:name="_Toc56677153"/>
      <w:bookmarkStart w:id="3821" w:name="_Toc56691676"/>
      <w:bookmarkStart w:id="3822" w:name="_Toc56698940"/>
      <w:bookmarkStart w:id="3823" w:name="_Toc89035175"/>
      <w:bookmarkStart w:id="3824" w:name="_Toc89064973"/>
      <w:bookmarkStart w:id="3825" w:name="_Toc89180272"/>
      <w:bookmarkStart w:id="3826" w:name="_Toc97071951"/>
      <w:bookmarkStart w:id="3827" w:name="_Toc120051353"/>
      <w:bookmarkStart w:id="3828" w:name="_Toc199238335"/>
      <w:r w:rsidRPr="00B3056F">
        <w:lastRenderedPageBreak/>
        <w:t>6.1.6.2.</w:t>
      </w:r>
      <w:bookmarkStart w:id="3829" w:name="_Toc27585278"/>
      <w:bookmarkStart w:id="3830" w:name="_Toc36457244"/>
      <w:r>
        <w:rPr>
          <w:lang w:eastAsia="zh-CN"/>
        </w:rPr>
        <w:t>64</w:t>
      </w:r>
      <w:r w:rsidRPr="00B3056F">
        <w:tab/>
        <w:t>Type: EcRestrictionData</w:t>
      </w:r>
      <w:bookmarkStart w:id="3831" w:name="_Toc45028138"/>
      <w:bookmarkStart w:id="3832" w:name="_Toc45028973"/>
      <w:bookmarkEnd w:id="3829"/>
      <w:bookmarkEnd w:id="3830"/>
      <w:r>
        <w:t>Wb</w:t>
      </w:r>
      <w:bookmarkEnd w:id="3820"/>
      <w:bookmarkEnd w:id="3821"/>
      <w:bookmarkEnd w:id="3822"/>
      <w:bookmarkEnd w:id="3823"/>
      <w:bookmarkEnd w:id="3824"/>
      <w:bookmarkEnd w:id="3825"/>
      <w:bookmarkEnd w:id="3826"/>
      <w:bookmarkEnd w:id="3827"/>
      <w:bookmarkEnd w:id="3828"/>
      <w:bookmarkEnd w:id="3831"/>
      <w:bookmarkEnd w:id="3832"/>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3" w:name="_Toc89035176"/>
      <w:bookmarkStart w:id="3834" w:name="_Toc89064974"/>
      <w:bookmarkStart w:id="3835" w:name="_Toc89180273"/>
      <w:bookmarkStart w:id="3836" w:name="_Toc97071952"/>
      <w:bookmarkStart w:id="3837" w:name="_Toc120051354"/>
      <w:bookmarkStart w:id="3838" w:name="OLE_LINK1"/>
      <w:bookmarkStart w:id="3839" w:name="_Toc199238336"/>
      <w:r w:rsidRPr="00B3056F">
        <w:t>6.1.6.2.</w:t>
      </w:r>
      <w:r>
        <w:rPr>
          <w:lang w:eastAsia="zh-CN"/>
        </w:rPr>
        <w:t>65</w:t>
      </w:r>
      <w:r w:rsidRPr="003B2883">
        <w:tab/>
        <w:t xml:space="preserve">Type: </w:t>
      </w:r>
      <w:r>
        <w:t>Ext</w:t>
      </w:r>
      <w:r w:rsidRPr="003B2883">
        <w:t>AmfEventSubscription</w:t>
      </w:r>
      <w:bookmarkEnd w:id="3833"/>
      <w:bookmarkEnd w:id="3834"/>
      <w:bookmarkEnd w:id="3835"/>
      <w:bookmarkEnd w:id="3836"/>
      <w:bookmarkEnd w:id="3837"/>
      <w:bookmarkEnd w:id="3839"/>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40" w:name="_Toc89035177"/>
      <w:bookmarkStart w:id="3841" w:name="_Toc89064975"/>
      <w:bookmarkStart w:id="3842" w:name="_Toc89180274"/>
      <w:bookmarkStart w:id="3843" w:name="_Toc97071953"/>
      <w:bookmarkStart w:id="3844" w:name="_Toc120051355"/>
      <w:bookmarkStart w:id="3845" w:name="_Toc199238337"/>
      <w:r w:rsidRPr="00B3056F">
        <w:lastRenderedPageBreak/>
        <w:t>6.1.6.2.</w:t>
      </w:r>
      <w:r>
        <w:rPr>
          <w:lang w:eastAsia="zh-CN"/>
        </w:rPr>
        <w:t>66</w:t>
      </w:r>
      <w:r w:rsidRPr="003B2883">
        <w:tab/>
        <w:t>Type: AmfEventSubscription</w:t>
      </w:r>
      <w:r>
        <w:t>AddInfo</w:t>
      </w:r>
      <w:bookmarkEnd w:id="3840"/>
      <w:bookmarkEnd w:id="3841"/>
      <w:bookmarkEnd w:id="3842"/>
      <w:bookmarkEnd w:id="3843"/>
      <w:bookmarkEnd w:id="3844"/>
      <w:bookmarkEnd w:id="3845"/>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45FDBDDD" w:rsidR="00524F24" w:rsidRDefault="00524F24" w:rsidP="00524F24">
            <w:pPr>
              <w:pStyle w:val="TAL"/>
              <w:rPr>
                <w:rFonts w:cs="Arial"/>
                <w:szCs w:val="18"/>
              </w:rPr>
            </w:pPr>
            <w:r>
              <w:rPr>
                <w:rFonts w:cs="Arial"/>
                <w:szCs w:val="18"/>
              </w:rPr>
              <w:t>(NOTE</w:t>
            </w:r>
            <w:r w:rsidR="004749B5">
              <w:rPr>
                <w:rFonts w:cs="Arial"/>
                <w:szCs w:val="18"/>
              </w:rPr>
              <w:t> 1</w:t>
            </w:r>
            <w:r>
              <w:rPr>
                <w:rFonts w:cs="Arial"/>
                <w:szCs w:val="18"/>
              </w:rPr>
              <w:t xml:space="preserve">)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6"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6"/>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345941" w:rsidRPr="003B2883" w14:paraId="50E419A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048D6B9" w14:textId="28208ACB" w:rsidR="00345941" w:rsidRPr="00A320DC" w:rsidRDefault="00345941" w:rsidP="00345941">
            <w:pPr>
              <w:pStyle w:val="TAL"/>
            </w:pPr>
            <w:r>
              <w:t>ueAccessBehaviorTrends</w:t>
            </w:r>
          </w:p>
        </w:tc>
        <w:tc>
          <w:tcPr>
            <w:tcW w:w="1559" w:type="dxa"/>
            <w:tcBorders>
              <w:top w:val="single" w:sz="4" w:space="0" w:color="auto"/>
              <w:left w:val="single" w:sz="4" w:space="0" w:color="auto"/>
              <w:bottom w:val="single" w:sz="4" w:space="0" w:color="auto"/>
              <w:right w:val="single" w:sz="4" w:space="0" w:color="auto"/>
            </w:tcBorders>
          </w:tcPr>
          <w:p w14:paraId="1562638E" w14:textId="03794619" w:rsidR="00345941" w:rsidRPr="00A320DC" w:rsidRDefault="00345941" w:rsidP="00345941">
            <w:pPr>
              <w:pStyle w:val="TAL"/>
            </w:pPr>
            <w:r>
              <w:t>array(</w:t>
            </w:r>
            <w:r>
              <w:rPr>
                <w:noProof/>
              </w:rPr>
              <w:t>UeAccessBehaviorReportItem</w:t>
            </w:r>
            <w:r>
              <w:t>)</w:t>
            </w:r>
          </w:p>
        </w:tc>
        <w:tc>
          <w:tcPr>
            <w:tcW w:w="425" w:type="dxa"/>
            <w:tcBorders>
              <w:top w:val="single" w:sz="4" w:space="0" w:color="auto"/>
              <w:left w:val="single" w:sz="4" w:space="0" w:color="auto"/>
              <w:bottom w:val="single" w:sz="4" w:space="0" w:color="auto"/>
              <w:right w:val="single" w:sz="4" w:space="0" w:color="auto"/>
            </w:tcBorders>
          </w:tcPr>
          <w:p w14:paraId="7A920B16" w14:textId="5E82D0F9" w:rsidR="00345941" w:rsidRPr="00A320DC" w:rsidRDefault="00345941" w:rsidP="00345941">
            <w:pPr>
              <w:pStyle w:val="TAC"/>
            </w:pPr>
            <w:r>
              <w:rPr>
                <w:lang w:val="en-SE"/>
              </w:rPr>
              <w:t>O</w:t>
            </w:r>
          </w:p>
        </w:tc>
        <w:tc>
          <w:tcPr>
            <w:tcW w:w="1134" w:type="dxa"/>
            <w:tcBorders>
              <w:top w:val="single" w:sz="4" w:space="0" w:color="auto"/>
              <w:left w:val="single" w:sz="4" w:space="0" w:color="auto"/>
              <w:bottom w:val="single" w:sz="4" w:space="0" w:color="auto"/>
              <w:right w:val="single" w:sz="4" w:space="0" w:color="auto"/>
            </w:tcBorders>
          </w:tcPr>
          <w:p w14:paraId="4FC0364A" w14:textId="5B97BA85"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DB66E4" w14:textId="77777777" w:rsidR="00345941" w:rsidRDefault="00345941" w:rsidP="00345941">
            <w:pPr>
              <w:pStyle w:val="TAL"/>
              <w:rPr>
                <w:lang w:eastAsia="zh-CN"/>
              </w:rPr>
            </w:pPr>
            <w:r w:rsidRPr="00607E8F">
              <w:t>When present, this</w:t>
            </w:r>
            <w:r>
              <w:rPr>
                <w:lang w:eastAsia="zh-CN"/>
              </w:rPr>
              <w:t xml:space="preserve"> IE shall contain the UE access behavior trend information collected and calculated by the AMF. </w:t>
            </w:r>
          </w:p>
          <w:p w14:paraId="0A072C39" w14:textId="77777777" w:rsidR="00345941" w:rsidRDefault="00345941" w:rsidP="00345941">
            <w:pPr>
              <w:pStyle w:val="TAL"/>
              <w:rPr>
                <w:lang w:eastAsia="zh-CN"/>
              </w:rPr>
            </w:pPr>
          </w:p>
          <w:p w14:paraId="1BEF92EC" w14:textId="50382FB1" w:rsidR="00345941" w:rsidRPr="00A320DC" w:rsidRDefault="00345941" w:rsidP="00345941">
            <w:pPr>
              <w:pStyle w:val="TAL"/>
            </w:pPr>
            <w:r>
              <w:rPr>
                <w:lang w:eastAsia="zh-CN"/>
              </w:rPr>
              <w:t xml:space="preserve">This IE may be present when there is a subscription for the event </w:t>
            </w:r>
            <w:r>
              <w:t>"UE_ACCESS_BEHAVIOR_TRENDS"</w:t>
            </w:r>
            <w:r>
              <w:rPr>
                <w:lang w:eastAsia="zh-CN"/>
              </w:rPr>
              <w:t xml:space="preserve"> </w:t>
            </w:r>
            <w:r>
              <w:rPr>
                <w:lang/>
              </w:rPr>
              <w:t xml:space="preserve">and </w:t>
            </w:r>
            <w:r w:rsidRPr="003B2883">
              <w:t xml:space="preserve">the event subscription is transferred from source AMF to </w:t>
            </w:r>
            <w:r>
              <w:t xml:space="preserve">a </w:t>
            </w:r>
            <w:r w:rsidRPr="003B2883">
              <w:t>target AMF</w:t>
            </w:r>
            <w:r>
              <w:rPr>
                <w:lang/>
              </w:rPr>
              <w:t xml:space="preserve"> and at least one occurrence of the event is already available in the source AMF</w:t>
            </w:r>
            <w:r>
              <w:t>.</w:t>
            </w:r>
          </w:p>
        </w:tc>
      </w:tr>
      <w:tr w:rsidR="00345941" w:rsidRPr="003B2883" w14:paraId="622C5EBA"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E9B5293" w14:textId="168A80DB" w:rsidR="00345941" w:rsidRPr="00A320DC" w:rsidRDefault="00345941" w:rsidP="00345941">
            <w:pPr>
              <w:pStyle w:val="TAL"/>
            </w:pPr>
            <w:r>
              <w:lastRenderedPageBreak/>
              <w:t>ueLocationTrends</w:t>
            </w:r>
          </w:p>
        </w:tc>
        <w:tc>
          <w:tcPr>
            <w:tcW w:w="1559" w:type="dxa"/>
            <w:tcBorders>
              <w:top w:val="single" w:sz="4" w:space="0" w:color="auto"/>
              <w:left w:val="single" w:sz="4" w:space="0" w:color="auto"/>
              <w:bottom w:val="single" w:sz="4" w:space="0" w:color="auto"/>
              <w:right w:val="single" w:sz="4" w:space="0" w:color="auto"/>
            </w:tcBorders>
          </w:tcPr>
          <w:p w14:paraId="47BB8B19" w14:textId="5A7E0615" w:rsidR="00345941" w:rsidRPr="00A320DC" w:rsidRDefault="00345941" w:rsidP="00345941">
            <w:pPr>
              <w:pStyle w:val="TAL"/>
            </w:pPr>
            <w:r>
              <w:t>array(</w:t>
            </w:r>
            <w:r>
              <w:rPr>
                <w:noProof/>
              </w:rPr>
              <w:t>UeLocationTrendsReportItem</w:t>
            </w:r>
            <w:r>
              <w:t>)</w:t>
            </w:r>
          </w:p>
        </w:tc>
        <w:tc>
          <w:tcPr>
            <w:tcW w:w="425" w:type="dxa"/>
            <w:tcBorders>
              <w:top w:val="single" w:sz="4" w:space="0" w:color="auto"/>
              <w:left w:val="single" w:sz="4" w:space="0" w:color="auto"/>
              <w:bottom w:val="single" w:sz="4" w:space="0" w:color="auto"/>
              <w:right w:val="single" w:sz="4" w:space="0" w:color="auto"/>
            </w:tcBorders>
          </w:tcPr>
          <w:p w14:paraId="00D429AF" w14:textId="2FBC3A22" w:rsidR="00345941" w:rsidRPr="00A320DC" w:rsidRDefault="00345941" w:rsidP="00345941">
            <w:pPr>
              <w:pStyle w:val="TAC"/>
            </w:pPr>
            <w:r>
              <w:rPr>
                <w:lang w:val="en-SE"/>
              </w:rPr>
              <w:t>O</w:t>
            </w:r>
          </w:p>
        </w:tc>
        <w:tc>
          <w:tcPr>
            <w:tcW w:w="1134" w:type="dxa"/>
            <w:tcBorders>
              <w:top w:val="single" w:sz="4" w:space="0" w:color="auto"/>
              <w:left w:val="single" w:sz="4" w:space="0" w:color="auto"/>
              <w:bottom w:val="single" w:sz="4" w:space="0" w:color="auto"/>
              <w:right w:val="single" w:sz="4" w:space="0" w:color="auto"/>
            </w:tcBorders>
          </w:tcPr>
          <w:p w14:paraId="664FCBC1" w14:textId="630EF068"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F29BF9D" w14:textId="77777777" w:rsidR="00345941" w:rsidRDefault="00345941" w:rsidP="00345941">
            <w:pPr>
              <w:pStyle w:val="TAL"/>
              <w:rPr>
                <w:lang w:eastAsia="zh-CN"/>
              </w:rPr>
            </w:pPr>
            <w:r w:rsidRPr="00607E8F">
              <w:t>When present, this</w:t>
            </w:r>
            <w:r>
              <w:rPr>
                <w:lang w:eastAsia="zh-CN"/>
              </w:rPr>
              <w:t xml:space="preserve"> IE shall contain the UE location trend information collected and calculated by the AMF.</w:t>
            </w:r>
          </w:p>
          <w:p w14:paraId="0FA8D137" w14:textId="77777777" w:rsidR="00345941" w:rsidRDefault="00345941" w:rsidP="00345941">
            <w:pPr>
              <w:pStyle w:val="TAL"/>
              <w:rPr>
                <w:lang w:eastAsia="zh-CN"/>
              </w:rPr>
            </w:pPr>
          </w:p>
          <w:p w14:paraId="1E489943" w14:textId="5A6EE307" w:rsidR="00345941" w:rsidRPr="00A320DC" w:rsidRDefault="00345941" w:rsidP="00345941">
            <w:pPr>
              <w:pStyle w:val="TAL"/>
            </w:pPr>
            <w:r>
              <w:rPr>
                <w:lang w:eastAsia="zh-CN"/>
              </w:rPr>
              <w:t xml:space="preserve">This IE may be present when there is a subscription for the event </w:t>
            </w:r>
            <w:r>
              <w:t>"UE_LOCATION_TRENDS"</w:t>
            </w:r>
            <w:r>
              <w:rPr>
                <w:lang/>
              </w:rPr>
              <w:t xml:space="preserve"> and </w:t>
            </w:r>
            <w:r w:rsidRPr="003B2883">
              <w:t xml:space="preserve">the event subscription is transferred from source AMF to </w:t>
            </w:r>
            <w:r>
              <w:t xml:space="preserve">a </w:t>
            </w:r>
            <w:r w:rsidRPr="003B2883">
              <w:t>target AMF</w:t>
            </w:r>
            <w:r>
              <w:rPr>
                <w:lang/>
              </w:rPr>
              <w:t xml:space="preserve"> and at least one occurrence of the event is already available in the source AMF.</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38"/>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7" w:name="_Toc89035178"/>
      <w:bookmarkStart w:id="3848" w:name="_Toc89064976"/>
      <w:bookmarkStart w:id="3849" w:name="_Toc89180275"/>
      <w:bookmarkStart w:id="3850" w:name="_Toc97071954"/>
      <w:bookmarkStart w:id="3851" w:name="_Toc120051356"/>
      <w:bookmarkStart w:id="3852" w:name="_Toc199238338"/>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7"/>
      <w:bookmarkEnd w:id="3848"/>
      <w:bookmarkEnd w:id="3849"/>
      <w:bookmarkEnd w:id="3850"/>
      <w:bookmarkEnd w:id="3851"/>
      <w:bookmarkEnd w:id="3852"/>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3" w:name="_Toc89035179"/>
      <w:bookmarkStart w:id="3854" w:name="_Toc89064977"/>
      <w:bookmarkStart w:id="3855" w:name="_Toc89180276"/>
      <w:bookmarkStart w:id="3856" w:name="_Toc97071955"/>
      <w:bookmarkStart w:id="3857" w:name="_Toc120051357"/>
      <w:bookmarkStart w:id="3858" w:name="_Toc199238339"/>
      <w:r>
        <w:t>6.1.6.2.68</w:t>
      </w:r>
      <w:r w:rsidRPr="003B2883">
        <w:tab/>
        <w:t xml:space="preserve">Type: </w:t>
      </w:r>
      <w:r>
        <w:t>UeDifferentiationInfo</w:t>
      </w:r>
      <w:bookmarkEnd w:id="3853"/>
      <w:bookmarkEnd w:id="3854"/>
      <w:bookmarkEnd w:id="3855"/>
      <w:bookmarkEnd w:id="3856"/>
      <w:bookmarkEnd w:id="3857"/>
      <w:bookmarkEnd w:id="3858"/>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59" w:name="_Toc56696401"/>
      <w:bookmarkStart w:id="3860" w:name="_Toc67683559"/>
      <w:bookmarkStart w:id="3861" w:name="_Toc89035180"/>
      <w:bookmarkStart w:id="3862" w:name="_Toc89064978"/>
      <w:bookmarkStart w:id="3863" w:name="_Toc89180277"/>
      <w:bookmarkStart w:id="3864" w:name="_Toc97071956"/>
      <w:bookmarkStart w:id="3865" w:name="_Toc120051358"/>
      <w:bookmarkStart w:id="3866" w:name="_Toc199238340"/>
      <w:r w:rsidRPr="00B3056F">
        <w:lastRenderedPageBreak/>
        <w:t>6.1.6.2.</w:t>
      </w:r>
      <w:r>
        <w:rPr>
          <w:lang w:eastAsia="zh-CN"/>
        </w:rPr>
        <w:t>69</w:t>
      </w:r>
      <w:r w:rsidRPr="00B3056F">
        <w:tab/>
        <w:t>Type:</w:t>
      </w:r>
      <w:bookmarkEnd w:id="3859"/>
      <w:bookmarkEnd w:id="3860"/>
      <w:r w:rsidRPr="00F046A8">
        <w:rPr>
          <w:szCs w:val="22"/>
          <w:lang w:val="en-US" w:eastAsia="zh-CN"/>
        </w:rPr>
        <w:t xml:space="preserve"> </w:t>
      </w:r>
      <w:r>
        <w:rPr>
          <w:szCs w:val="22"/>
          <w:lang w:val="en-US" w:eastAsia="zh-CN"/>
        </w:rPr>
        <w:t>CeModeBInd</w:t>
      </w:r>
      <w:bookmarkEnd w:id="3861"/>
      <w:bookmarkEnd w:id="3862"/>
      <w:bookmarkEnd w:id="3863"/>
      <w:bookmarkEnd w:id="3864"/>
      <w:bookmarkEnd w:id="3865"/>
      <w:bookmarkEnd w:id="386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7"/>
    </w:tbl>
    <w:p w14:paraId="2ECA7E58" w14:textId="6EBF04A1" w:rsidR="00B6596B" w:rsidRPr="008B2FDB" w:rsidRDefault="00B6596B" w:rsidP="008B2FDB"/>
    <w:p w14:paraId="2E4B9666" w14:textId="27F77088" w:rsidR="00B6596B" w:rsidRPr="00B3056F" w:rsidRDefault="00B6596B" w:rsidP="00B6596B">
      <w:pPr>
        <w:pStyle w:val="Heading5"/>
      </w:pPr>
      <w:bookmarkStart w:id="3868" w:name="_Toc89035181"/>
      <w:bookmarkStart w:id="3869" w:name="_Toc89064979"/>
      <w:bookmarkStart w:id="3870" w:name="_Toc89180278"/>
      <w:bookmarkStart w:id="3871" w:name="_Toc97071957"/>
      <w:bookmarkStart w:id="3872" w:name="_Toc120051359"/>
      <w:bookmarkStart w:id="3873" w:name="_Toc199238341"/>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8"/>
      <w:bookmarkEnd w:id="3869"/>
      <w:bookmarkEnd w:id="3870"/>
      <w:bookmarkEnd w:id="3871"/>
      <w:bookmarkEnd w:id="3872"/>
      <w:bookmarkEnd w:id="3873"/>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4"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4"/>
    </w:tbl>
    <w:p w14:paraId="312182A2" w14:textId="2B72684F" w:rsidR="00B6596B" w:rsidRPr="008B2FDB" w:rsidRDefault="00B6596B" w:rsidP="008B2FDB"/>
    <w:p w14:paraId="5EACDA89" w14:textId="58D4A365" w:rsidR="00B6596B" w:rsidRPr="00B3056F" w:rsidRDefault="00B6596B" w:rsidP="00B6596B">
      <w:pPr>
        <w:pStyle w:val="Heading5"/>
      </w:pPr>
      <w:bookmarkStart w:id="3875" w:name="_Toc89035182"/>
      <w:bookmarkStart w:id="3876" w:name="_Toc89064980"/>
      <w:bookmarkStart w:id="3877" w:name="_Toc89180279"/>
      <w:bookmarkStart w:id="3878" w:name="_Toc97071958"/>
      <w:bookmarkStart w:id="3879" w:name="_Toc120051360"/>
      <w:bookmarkStart w:id="3880" w:name="_Toc199238342"/>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5"/>
      <w:bookmarkEnd w:id="3876"/>
      <w:bookmarkEnd w:id="3877"/>
      <w:bookmarkEnd w:id="3878"/>
      <w:bookmarkEnd w:id="3879"/>
      <w:bookmarkEnd w:id="3880"/>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1" w:name="_Toc89035183"/>
      <w:bookmarkStart w:id="3882" w:name="_Toc89064981"/>
      <w:bookmarkStart w:id="3883" w:name="_Toc89180280"/>
      <w:bookmarkStart w:id="3884" w:name="_Toc97071959"/>
      <w:bookmarkStart w:id="3885" w:name="_Toc120051361"/>
      <w:bookmarkStart w:id="3886" w:name="_Toc199238343"/>
      <w:r>
        <w:lastRenderedPageBreak/>
        <w:t>6.1.6.2.72</w:t>
      </w:r>
      <w:r>
        <w:tab/>
        <w:t xml:space="preserve">Type: </w:t>
      </w:r>
      <w:r w:rsidRPr="002E36DD">
        <w:rPr>
          <w:lang w:eastAsia="zh-CN"/>
        </w:rPr>
        <w:t>Prose</w:t>
      </w:r>
      <w:r>
        <w:rPr>
          <w:lang w:eastAsia="zh-CN"/>
        </w:rPr>
        <w:t>Context</w:t>
      </w:r>
      <w:bookmarkEnd w:id="3881"/>
      <w:bookmarkEnd w:id="3882"/>
      <w:bookmarkEnd w:id="3883"/>
      <w:bookmarkEnd w:id="3884"/>
      <w:bookmarkEnd w:id="3885"/>
      <w:bookmarkEnd w:id="3886"/>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7" w:name="_Toc89035184"/>
      <w:bookmarkStart w:id="3888" w:name="_Toc89064982"/>
      <w:bookmarkStart w:id="3889" w:name="_Toc89180281"/>
      <w:bookmarkStart w:id="3890" w:name="_Toc97071960"/>
      <w:bookmarkStart w:id="3891" w:name="_Toc120051362"/>
      <w:bookmarkStart w:id="3892" w:name="_Toc199238344"/>
      <w:r w:rsidRPr="003B2883">
        <w:t>6.</w:t>
      </w:r>
      <w:r>
        <w:t>1</w:t>
      </w:r>
      <w:r w:rsidRPr="003B2883">
        <w:t>.6.2.</w:t>
      </w:r>
      <w:r>
        <w:t>73</w:t>
      </w:r>
      <w:r w:rsidRPr="003B2883">
        <w:tab/>
        <w:t xml:space="preserve">Type: </w:t>
      </w:r>
      <w:r>
        <w:rPr>
          <w:lang w:eastAsia="zh-CN"/>
        </w:rPr>
        <w:t>AnalyticsSubscription</w:t>
      </w:r>
      <w:bookmarkEnd w:id="3887"/>
      <w:bookmarkEnd w:id="3888"/>
      <w:bookmarkEnd w:id="3889"/>
      <w:bookmarkEnd w:id="3890"/>
      <w:bookmarkEnd w:id="3891"/>
      <w:bookmarkEnd w:id="3892"/>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3" w:name="_Toc89035185"/>
      <w:bookmarkStart w:id="3894" w:name="_Toc89064983"/>
      <w:bookmarkStart w:id="3895" w:name="_Toc89180282"/>
      <w:bookmarkStart w:id="3896" w:name="_Toc97071961"/>
      <w:bookmarkStart w:id="3897" w:name="_Toc120051363"/>
      <w:bookmarkStart w:id="3898" w:name="_Toc199238345"/>
      <w:r w:rsidRPr="003B2883">
        <w:lastRenderedPageBreak/>
        <w:t>6.</w:t>
      </w:r>
      <w:r>
        <w:t>1</w:t>
      </w:r>
      <w:r w:rsidRPr="003B2883">
        <w:t>.6.2.</w:t>
      </w:r>
      <w:r>
        <w:t>74</w:t>
      </w:r>
      <w:r w:rsidRPr="003B2883">
        <w:tab/>
        <w:t xml:space="preserve">Type: </w:t>
      </w:r>
      <w:r>
        <w:rPr>
          <w:noProof/>
          <w:lang w:eastAsia="zh-CN"/>
        </w:rPr>
        <w:t>NwdafSubscription</w:t>
      </w:r>
      <w:bookmarkEnd w:id="3893"/>
      <w:bookmarkEnd w:id="3894"/>
      <w:bookmarkEnd w:id="3895"/>
      <w:bookmarkEnd w:id="3896"/>
      <w:bookmarkEnd w:id="3897"/>
      <w:bookmarkEnd w:id="3898"/>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899" w:name="_Toc89035186"/>
      <w:bookmarkStart w:id="3900" w:name="_Toc89064984"/>
      <w:bookmarkStart w:id="3901" w:name="_Toc89180283"/>
      <w:bookmarkStart w:id="3902" w:name="_Toc97071962"/>
      <w:bookmarkStart w:id="3903" w:name="_Toc120051364"/>
      <w:bookmarkStart w:id="3904" w:name="_Toc199238346"/>
      <w:r>
        <w:t>6.1.6.2.75</w:t>
      </w:r>
      <w:r>
        <w:tab/>
        <w:t>Type: UpdpSubscriptionData</w:t>
      </w:r>
      <w:bookmarkEnd w:id="3899"/>
      <w:bookmarkEnd w:id="3900"/>
      <w:bookmarkEnd w:id="3901"/>
      <w:bookmarkEnd w:id="3902"/>
      <w:bookmarkEnd w:id="3903"/>
      <w:bookmarkEnd w:id="3904"/>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5" w:name="_Toc89035187"/>
      <w:bookmarkStart w:id="3906" w:name="_Toc89064985"/>
      <w:bookmarkStart w:id="3907" w:name="_Toc89180284"/>
      <w:bookmarkStart w:id="3908" w:name="_Toc97071963"/>
      <w:bookmarkStart w:id="3909" w:name="_Toc120051365"/>
      <w:bookmarkStart w:id="3910" w:name="_Toc199238347"/>
      <w:r w:rsidRPr="003B2883">
        <w:t>6.1.6.2.</w:t>
      </w:r>
      <w:r>
        <w:t>76</w:t>
      </w:r>
      <w:r w:rsidRPr="003B2883">
        <w:tab/>
        <w:t xml:space="preserve">Type: </w:t>
      </w:r>
      <w:r>
        <w:rPr>
          <w:lang w:val="en-US" w:eastAsia="zh-CN"/>
        </w:rPr>
        <w:t>ProSe</w:t>
      </w:r>
      <w:r>
        <w:rPr>
          <w:lang w:eastAsia="zh-CN"/>
        </w:rPr>
        <w:t>Information</w:t>
      </w:r>
      <w:bookmarkEnd w:id="3905"/>
      <w:bookmarkEnd w:id="3906"/>
      <w:bookmarkEnd w:id="3907"/>
      <w:bookmarkEnd w:id="3908"/>
      <w:bookmarkEnd w:id="3909"/>
      <w:bookmarkEnd w:id="3910"/>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1" w:name="_Toc120051366"/>
      <w:bookmarkStart w:id="3912" w:name="_Toc199238348"/>
      <w:r>
        <w:t>6.1.6.2.77</w:t>
      </w:r>
      <w:r>
        <w:tab/>
        <w:t>Type: ReleaseSessionInfo</w:t>
      </w:r>
      <w:bookmarkEnd w:id="3911"/>
      <w:bookmarkEnd w:id="3912"/>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3" w:name="_Toc120051367"/>
      <w:bookmarkStart w:id="3914" w:name="_Toc199238349"/>
      <w:r w:rsidRPr="00B3056F">
        <w:lastRenderedPageBreak/>
        <w:t>6.1.6.2.</w:t>
      </w:r>
      <w:r>
        <w:t>78</w:t>
      </w:r>
      <w:r w:rsidRPr="003B2883">
        <w:tab/>
        <w:t xml:space="preserve">Type: </w:t>
      </w:r>
      <w:r>
        <w:t>AreaOfInterestEventState</w:t>
      </w:r>
      <w:bookmarkEnd w:id="3913"/>
      <w:bookmarkEnd w:id="3914"/>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5" w:name="_Toc199238350"/>
      <w:r w:rsidRPr="003B2883">
        <w:t>6.1.6.2.</w:t>
      </w:r>
      <w:r>
        <w:t>79</w:t>
      </w:r>
      <w:r w:rsidRPr="003B2883">
        <w:tab/>
        <w:t xml:space="preserve">Type: </w:t>
      </w:r>
      <w:r>
        <w:t>Tss</w:t>
      </w:r>
      <w:r w:rsidRPr="003B2883">
        <w:t>Information</w:t>
      </w:r>
      <w:bookmarkEnd w:id="3915"/>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6" w:name="_Toc199238351"/>
      <w:r w:rsidRPr="003B2883">
        <w:lastRenderedPageBreak/>
        <w:t>6.1.6.2.</w:t>
      </w:r>
      <w:r>
        <w:t>80</w:t>
      </w:r>
      <w:r w:rsidRPr="003B2883">
        <w:tab/>
        <w:t xml:space="preserve">Type: </w:t>
      </w:r>
      <w:r>
        <w:t>AmPolicyInfoContainer</w:t>
      </w:r>
      <w:bookmarkEnd w:id="3916"/>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17" w:name="_Toc199238352"/>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17"/>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8" w:name="_Toc199238353"/>
      <w:r w:rsidRPr="00193B31">
        <w:t>6.1.6.2.</w:t>
      </w:r>
      <w:r w:rsidR="00E613E1" w:rsidRPr="00193B31">
        <w:t>82</w:t>
      </w:r>
      <w:r w:rsidRPr="00622DB1">
        <w:tab/>
        <w:t xml:space="preserve">Type: </w:t>
      </w:r>
      <w:r w:rsidRPr="00622DB1">
        <w:rPr>
          <w:lang w:eastAsia="zh-CN"/>
        </w:rPr>
        <w:t>A2xContext</w:t>
      </w:r>
      <w:bookmarkEnd w:id="3918"/>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19" w:name="_Toc199238354"/>
      <w:r w:rsidRPr="00622DB1">
        <w:t>6.1.6.2.</w:t>
      </w:r>
      <w:r>
        <w:t>83</w:t>
      </w:r>
      <w:r w:rsidRPr="00622DB1">
        <w:tab/>
        <w:t xml:space="preserve">Type: </w:t>
      </w:r>
      <w:r w:rsidRPr="00622DB1">
        <w:rPr>
          <w:lang w:val="en-US" w:eastAsia="zh-CN"/>
        </w:rPr>
        <w:t>A2x</w:t>
      </w:r>
      <w:r w:rsidRPr="00622DB1">
        <w:rPr>
          <w:lang w:eastAsia="zh-CN"/>
        </w:rPr>
        <w:t>Information</w:t>
      </w:r>
      <w:bookmarkEnd w:id="3919"/>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20" w:name="_Toc199238355"/>
      <w:r>
        <w:lastRenderedPageBreak/>
        <w:t>6.1.6.2.84</w:t>
      </w:r>
      <w:r>
        <w:tab/>
        <w:t xml:space="preserve">Type: </w:t>
      </w:r>
      <w:r w:rsidR="00394564">
        <w:rPr>
          <w:lang w:eastAsia="zh-CN"/>
        </w:rPr>
        <w:t>L</w:t>
      </w:r>
      <w:r>
        <w:rPr>
          <w:lang w:eastAsia="zh-CN"/>
        </w:rPr>
        <w:t>csUpContext</w:t>
      </w:r>
      <w:bookmarkEnd w:id="3920"/>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1" w:name="_Toc199238356"/>
      <w:r w:rsidRPr="003B2883">
        <w:t>6.1.6.2.</w:t>
      </w:r>
      <w:r>
        <w:t>85</w:t>
      </w:r>
      <w:r w:rsidRPr="003B2883">
        <w:tab/>
        <w:t xml:space="preserve">Type: </w:t>
      </w:r>
      <w:r w:rsidRPr="00AF1186">
        <w:rPr>
          <w:lang w:eastAsia="zh-CN"/>
        </w:rPr>
        <w:t>DeregInactTimerInfo</w:t>
      </w:r>
      <w:bookmarkEnd w:id="3921"/>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2" w:name="_Toc151489979"/>
      <w:bookmarkStart w:id="3923" w:name="_Toc199238357"/>
      <w:r w:rsidRPr="003B2883">
        <w:t>6.1.6.2.</w:t>
      </w:r>
      <w:r>
        <w:t>86</w:t>
      </w:r>
      <w:r w:rsidRPr="003B2883">
        <w:tab/>
        <w:t xml:space="preserve">Type: </w:t>
      </w:r>
      <w:bookmarkEnd w:id="3922"/>
      <w:r>
        <w:t>TssRspPerNgran</w:t>
      </w:r>
      <w:bookmarkEnd w:id="3923"/>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4" w:name="_Toc199238358"/>
      <w:r w:rsidRPr="003B2883">
        <w:t>6.1.6.2.</w:t>
      </w:r>
      <w:r>
        <w:t>87</w:t>
      </w:r>
      <w:r w:rsidRPr="003B2883">
        <w:tab/>
        <w:t xml:space="preserve">Type: </w:t>
      </w:r>
      <w:r>
        <w:t>SliceReplacement</w:t>
      </w:r>
      <w:r w:rsidRPr="003B2883">
        <w:t>Mapping</w:t>
      </w:r>
      <w:bookmarkEnd w:id="3924"/>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Default="002C331E" w:rsidP="00876DA9"/>
    <w:p w14:paraId="35A480E4" w14:textId="70FFDF8F" w:rsidR="00C709D7" w:rsidRPr="003B2883" w:rsidRDefault="00C709D7" w:rsidP="00C709D7">
      <w:pPr>
        <w:pStyle w:val="Heading5"/>
        <w:rPr>
          <w:lang w:eastAsia="zh-CN"/>
        </w:rPr>
      </w:pPr>
      <w:bookmarkStart w:id="3925" w:name="_Toc199238359"/>
      <w:r w:rsidRPr="003B2883">
        <w:t>6.1.6.2.</w:t>
      </w:r>
      <w:r>
        <w:t>88</w:t>
      </w:r>
      <w:r w:rsidRPr="003B2883">
        <w:tab/>
        <w:t xml:space="preserve">Type: </w:t>
      </w:r>
      <w:r>
        <w:t>Slice</w:t>
      </w:r>
      <w:r>
        <w:rPr>
          <w:lang w:eastAsia="zh-CN"/>
        </w:rPr>
        <w:t>D</w:t>
      </w:r>
      <w:r w:rsidRPr="00AF1186">
        <w:rPr>
          <w:lang w:eastAsia="zh-CN"/>
        </w:rPr>
        <w:t>eregInact</w:t>
      </w:r>
      <w:r>
        <w:rPr>
          <w:lang w:eastAsia="zh-CN"/>
        </w:rPr>
        <w:t>Config</w:t>
      </w:r>
      <w:bookmarkEnd w:id="3925"/>
    </w:p>
    <w:p w14:paraId="02F1862B" w14:textId="2864D546" w:rsidR="00C709D7" w:rsidRPr="003B2883" w:rsidRDefault="00C709D7" w:rsidP="00C709D7">
      <w:pPr>
        <w:pStyle w:val="TH"/>
      </w:pPr>
      <w:r w:rsidRPr="003B2883">
        <w:rPr>
          <w:noProof/>
        </w:rPr>
        <w:t>Table </w:t>
      </w:r>
      <w:r w:rsidRPr="003B2883">
        <w:t>6.1.6.2.</w:t>
      </w:r>
      <w:r>
        <w:t>88</w:t>
      </w:r>
      <w:r w:rsidRPr="003B2883">
        <w:t xml:space="preserve">-1: </w:t>
      </w:r>
      <w:r w:rsidRPr="003B2883">
        <w:rPr>
          <w:noProof/>
        </w:rPr>
        <w:t xml:space="preserve">Definition of type </w:t>
      </w:r>
      <w:r>
        <w:rPr>
          <w:noProof/>
        </w:rPr>
        <w:t>Slice</w:t>
      </w:r>
      <w:r>
        <w:rPr>
          <w:lang w:eastAsia="zh-CN"/>
        </w:rPr>
        <w:t>D</w:t>
      </w:r>
      <w:r w:rsidRPr="00AF1186">
        <w:rPr>
          <w:lang w:eastAsia="zh-CN"/>
        </w:rPr>
        <w:t>eregInact</w:t>
      </w:r>
      <w:r>
        <w:rPr>
          <w:lang w:eastAsia="zh-CN"/>
        </w:rPr>
        <w:t>Config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C709D7" w:rsidRPr="003B2883" w14:paraId="563BE42E" w14:textId="77777777" w:rsidTr="00FF33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4E336" w14:textId="77777777" w:rsidR="00C709D7" w:rsidRPr="003B2883" w:rsidRDefault="00C709D7" w:rsidP="00FF3360">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47D3BF3" w14:textId="77777777" w:rsidR="00C709D7" w:rsidRPr="003B2883" w:rsidRDefault="00C709D7" w:rsidP="00FF336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71C5FD" w14:textId="77777777" w:rsidR="00C709D7" w:rsidRPr="003B2883" w:rsidRDefault="00C709D7" w:rsidP="00FF3360">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C55AF8" w14:textId="77777777" w:rsidR="00C709D7" w:rsidRPr="003B2883" w:rsidRDefault="00C709D7" w:rsidP="00FF3360">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643FB0B0" w14:textId="77777777" w:rsidR="00C709D7" w:rsidRPr="003B2883" w:rsidRDefault="00C709D7" w:rsidP="00FF3360">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A6A2C8C" w14:textId="77777777" w:rsidR="00C709D7" w:rsidRPr="003B2883" w:rsidRDefault="00C709D7" w:rsidP="00FF3360">
            <w:pPr>
              <w:pStyle w:val="TAH"/>
              <w:rPr>
                <w:rFonts w:cs="Arial"/>
                <w:szCs w:val="18"/>
              </w:rPr>
            </w:pPr>
            <w:r w:rsidRPr="005545BA">
              <w:rPr>
                <w:rFonts w:cs="Arial"/>
                <w:szCs w:val="18"/>
              </w:rPr>
              <w:t>Applicability</w:t>
            </w:r>
          </w:p>
        </w:tc>
      </w:tr>
      <w:tr w:rsidR="00C709D7" w:rsidRPr="003B2883" w14:paraId="6669DD19" w14:textId="77777777" w:rsidTr="00FF3360">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2AD9326" w14:textId="77777777" w:rsidR="00C709D7" w:rsidRDefault="00C709D7" w:rsidP="00FF3360">
            <w:pPr>
              <w:pStyle w:val="TAL"/>
              <w:rPr>
                <w:lang w:eastAsia="zh-CN"/>
              </w:rPr>
            </w:pPr>
            <w:r>
              <w:rPr>
                <w:lang w:eastAsia="zh-CN"/>
              </w:rPr>
              <w:t>d</w:t>
            </w:r>
            <w:r w:rsidRPr="000F0BA0">
              <w:rPr>
                <w:lang w:eastAsia="zh-CN"/>
              </w:rPr>
              <w:t>eregInactTimer</w:t>
            </w:r>
          </w:p>
        </w:tc>
        <w:tc>
          <w:tcPr>
            <w:tcW w:w="1418" w:type="dxa"/>
            <w:tcBorders>
              <w:top w:val="single" w:sz="4" w:space="0" w:color="auto"/>
              <w:left w:val="single" w:sz="4" w:space="0" w:color="auto"/>
              <w:bottom w:val="single" w:sz="4" w:space="0" w:color="auto"/>
              <w:right w:val="single" w:sz="4" w:space="0" w:color="auto"/>
            </w:tcBorders>
          </w:tcPr>
          <w:p w14:paraId="67F2FBDC" w14:textId="77777777" w:rsidR="00C709D7" w:rsidRDefault="00C709D7" w:rsidP="00FF3360">
            <w:pPr>
              <w:pStyle w:val="TAL"/>
              <w:rPr>
                <w:lang w:eastAsia="zh-CN"/>
              </w:rPr>
            </w:pPr>
            <w:r w:rsidRPr="000F0BA0">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FB505B4" w14:textId="77777777" w:rsidR="00C709D7" w:rsidDel="00382CDF" w:rsidRDefault="00C709D7" w:rsidP="00FF3360">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A8C1FB" w14:textId="77777777" w:rsidR="00C709D7" w:rsidRPr="00B06F7A" w:rsidRDefault="00C709D7" w:rsidP="00FF3360">
            <w:pPr>
              <w:pStyle w:val="TAL"/>
            </w:pPr>
            <w:r w:rsidRPr="000F0BA0">
              <w:t>0..1</w:t>
            </w:r>
          </w:p>
        </w:tc>
        <w:tc>
          <w:tcPr>
            <w:tcW w:w="4176" w:type="dxa"/>
            <w:tcBorders>
              <w:top w:val="single" w:sz="4" w:space="0" w:color="auto"/>
              <w:left w:val="single" w:sz="4" w:space="0" w:color="auto"/>
              <w:bottom w:val="single" w:sz="4" w:space="0" w:color="auto"/>
              <w:right w:val="single" w:sz="4" w:space="0" w:color="auto"/>
            </w:tcBorders>
          </w:tcPr>
          <w:p w14:paraId="7B2669C3" w14:textId="77777777" w:rsidR="00C709D7" w:rsidRDefault="00C709D7" w:rsidP="00FF3360">
            <w:pPr>
              <w:pStyle w:val="TAL"/>
              <w:rPr>
                <w:rFonts w:cs="Arial"/>
                <w:szCs w:val="18"/>
                <w:lang w:eastAsia="zh-CN"/>
              </w:rPr>
            </w:pPr>
            <w:r w:rsidRPr="00CE6158">
              <w:rPr>
                <w:rFonts w:cs="Arial"/>
                <w:szCs w:val="18"/>
                <w:lang w:eastAsia="zh-CN"/>
              </w:rPr>
              <w:t>This</w:t>
            </w:r>
            <w:r>
              <w:rPr>
                <w:rFonts w:cs="Arial"/>
                <w:szCs w:val="18"/>
                <w:lang w:eastAsia="zh-CN"/>
              </w:rPr>
              <w:t xml:space="preserve"> IE shall indicate</w:t>
            </w:r>
            <w:r w:rsidRPr="000F0BA0">
              <w:rPr>
                <w:rFonts w:cs="Arial"/>
                <w:szCs w:val="18"/>
                <w:lang w:eastAsia="zh-CN"/>
              </w:rPr>
              <w:t xml:space="preserve"> the </w:t>
            </w:r>
            <w:r>
              <w:rPr>
                <w:rFonts w:cs="Arial"/>
                <w:szCs w:val="18"/>
                <w:lang w:eastAsia="zh-CN"/>
              </w:rPr>
              <w:t xml:space="preserve">value of the </w:t>
            </w:r>
            <w:r w:rsidRPr="000F0BA0">
              <w:rPr>
                <w:rFonts w:cs="Arial"/>
                <w:szCs w:val="18"/>
                <w:lang w:eastAsia="zh-CN"/>
              </w:rPr>
              <w:t xml:space="preserve">slice </w:t>
            </w:r>
            <w:r w:rsidRPr="000F0BA0">
              <w:t xml:space="preserve">deregistration inactivity timer for </w:t>
            </w:r>
            <w:r>
              <w:t>a</w:t>
            </w:r>
            <w:r w:rsidRPr="000F0BA0">
              <w:t xml:space="preserve"> </w:t>
            </w:r>
            <w:r>
              <w:rPr>
                <w:rFonts w:cs="Arial"/>
                <w:szCs w:val="18"/>
                <w:lang w:eastAsia="zh-CN"/>
              </w:rPr>
              <w:t>certain S-NSSAI, received from the PCF</w:t>
            </w:r>
            <w:r w:rsidRPr="000F0BA0">
              <w:rPr>
                <w:rFonts w:cs="Arial"/>
                <w:szCs w:val="18"/>
                <w:lang w:eastAsia="zh-CN"/>
              </w:rPr>
              <w:t>.</w:t>
            </w:r>
            <w:r>
              <w:rPr>
                <w:rFonts w:cs="Arial"/>
                <w:szCs w:val="18"/>
                <w:lang w:eastAsia="zh-CN"/>
              </w:rPr>
              <w:t xml:space="preserve"> </w:t>
            </w:r>
          </w:p>
          <w:p w14:paraId="0BB444CB" w14:textId="77777777" w:rsidR="00C709D7" w:rsidRDefault="00C709D7" w:rsidP="00FF3360">
            <w:pPr>
              <w:pStyle w:val="TAL"/>
            </w:pPr>
            <w:r>
              <w:t>This IE shall be present if received from the PCF.</w:t>
            </w:r>
          </w:p>
        </w:tc>
        <w:tc>
          <w:tcPr>
            <w:tcW w:w="1207" w:type="dxa"/>
            <w:tcBorders>
              <w:top w:val="single" w:sz="4" w:space="0" w:color="auto"/>
              <w:left w:val="single" w:sz="4" w:space="0" w:color="auto"/>
              <w:bottom w:val="single" w:sz="4" w:space="0" w:color="auto"/>
              <w:right w:val="single" w:sz="4" w:space="0" w:color="auto"/>
            </w:tcBorders>
          </w:tcPr>
          <w:p w14:paraId="1DBFE967" w14:textId="77777777" w:rsidR="00C709D7" w:rsidRPr="003B2883" w:rsidRDefault="00C709D7" w:rsidP="00FF3360">
            <w:pPr>
              <w:pStyle w:val="TAL"/>
              <w:rPr>
                <w:rFonts w:cs="Arial"/>
                <w:szCs w:val="18"/>
                <w:lang w:eastAsia="zh-CN"/>
              </w:rPr>
            </w:pPr>
          </w:p>
        </w:tc>
      </w:tr>
    </w:tbl>
    <w:p w14:paraId="78644B69" w14:textId="77777777" w:rsidR="00C709D7" w:rsidRPr="000E2885" w:rsidRDefault="00C709D7" w:rsidP="00876DA9"/>
    <w:p w14:paraId="10D5C1E9" w14:textId="77777777" w:rsidR="00602AC0" w:rsidRPr="003B2883" w:rsidRDefault="00602AC0" w:rsidP="00602AC0">
      <w:pPr>
        <w:pStyle w:val="Heading4"/>
        <w:rPr>
          <w:lang w:val="en-US"/>
        </w:rPr>
      </w:pPr>
      <w:bookmarkStart w:id="3926" w:name="_Toc25156413"/>
      <w:bookmarkStart w:id="3927" w:name="_Toc34124717"/>
      <w:bookmarkStart w:id="3928" w:name="_Toc43207843"/>
      <w:bookmarkStart w:id="3929" w:name="_Toc49857314"/>
      <w:bookmarkStart w:id="3930" w:name="_Toc56677154"/>
      <w:bookmarkStart w:id="3931" w:name="_Toc56691677"/>
      <w:bookmarkStart w:id="3932" w:name="_Toc56698941"/>
      <w:bookmarkStart w:id="3933" w:name="_Toc89035188"/>
      <w:bookmarkStart w:id="3934" w:name="_Toc89064986"/>
      <w:bookmarkStart w:id="3935" w:name="_Toc89180285"/>
      <w:bookmarkStart w:id="3936" w:name="_Toc97071964"/>
      <w:bookmarkStart w:id="3937" w:name="_Toc120051368"/>
      <w:bookmarkStart w:id="3938" w:name="_Toc199238360"/>
      <w:r w:rsidRPr="003B2883">
        <w:rPr>
          <w:lang w:val="en-US"/>
        </w:rPr>
        <w:lastRenderedPageBreak/>
        <w:t>6.1.6.3</w:t>
      </w:r>
      <w:r w:rsidRPr="003B2883">
        <w:rPr>
          <w:lang w:val="en-US"/>
        </w:rPr>
        <w:tab/>
        <w:t>Simple data types and enumerations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37CB3D9" w14:textId="77777777" w:rsidR="00602AC0" w:rsidRPr="003B2883" w:rsidRDefault="00602AC0" w:rsidP="00602AC0">
      <w:pPr>
        <w:pStyle w:val="Heading5"/>
      </w:pPr>
      <w:bookmarkStart w:id="3939" w:name="_Toc25156414"/>
      <w:bookmarkStart w:id="3940" w:name="_Toc34124718"/>
      <w:bookmarkStart w:id="3941" w:name="_Toc43207844"/>
      <w:bookmarkStart w:id="3942" w:name="_Toc49857315"/>
      <w:bookmarkStart w:id="3943" w:name="_Toc56677155"/>
      <w:bookmarkStart w:id="3944" w:name="_Toc56691678"/>
      <w:bookmarkStart w:id="3945" w:name="_Toc56698942"/>
      <w:bookmarkStart w:id="3946" w:name="_Toc89035189"/>
      <w:bookmarkStart w:id="3947" w:name="_Toc89064987"/>
      <w:bookmarkStart w:id="3948" w:name="_Toc89180286"/>
      <w:bookmarkStart w:id="3949" w:name="_Toc97071965"/>
      <w:bookmarkStart w:id="3950" w:name="_Toc120051369"/>
      <w:bookmarkStart w:id="3951" w:name="_Toc199238361"/>
      <w:r w:rsidRPr="003B2883">
        <w:t>6.1.6.3.1</w:t>
      </w:r>
      <w:r w:rsidRPr="003B2883">
        <w:tab/>
        <w:t>Introduction</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2" w:name="_Toc25156415"/>
      <w:bookmarkStart w:id="3953" w:name="_Toc34124719"/>
      <w:bookmarkStart w:id="3954" w:name="_Toc43207845"/>
      <w:bookmarkStart w:id="3955" w:name="_Toc49857316"/>
      <w:bookmarkStart w:id="3956" w:name="_Toc56677156"/>
      <w:bookmarkStart w:id="3957" w:name="_Toc56691679"/>
      <w:bookmarkStart w:id="3958" w:name="_Toc56698943"/>
      <w:bookmarkStart w:id="3959" w:name="_Toc89035190"/>
      <w:bookmarkStart w:id="3960" w:name="_Toc89064988"/>
      <w:bookmarkStart w:id="3961" w:name="_Toc89180287"/>
      <w:bookmarkStart w:id="3962" w:name="_Toc97071966"/>
      <w:bookmarkStart w:id="3963" w:name="_Toc120051370"/>
      <w:bookmarkStart w:id="3964" w:name="_Toc199238362"/>
      <w:r w:rsidRPr="003B2883">
        <w:t>6.1.6.3.2</w:t>
      </w:r>
      <w:r w:rsidRPr="003B2883">
        <w:tab/>
        <w:t>Simple data types</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5" w:name="_Toc25156416"/>
      <w:bookmarkStart w:id="3966" w:name="_Toc34124720"/>
      <w:bookmarkStart w:id="3967" w:name="_Toc43207846"/>
      <w:bookmarkStart w:id="3968" w:name="_Toc49857317"/>
      <w:bookmarkStart w:id="3969" w:name="_Toc56677157"/>
      <w:bookmarkStart w:id="3970" w:name="_Toc56691680"/>
      <w:bookmarkStart w:id="3971" w:name="_Toc56698944"/>
      <w:bookmarkStart w:id="3972" w:name="_Toc89035191"/>
      <w:bookmarkStart w:id="3973" w:name="_Toc89064989"/>
      <w:bookmarkStart w:id="3974" w:name="_Toc89180288"/>
      <w:bookmarkStart w:id="3975" w:name="_Toc97071967"/>
      <w:bookmarkStart w:id="3976" w:name="_Toc120051371"/>
      <w:bookmarkStart w:id="3977" w:name="_Toc199238363"/>
      <w:r w:rsidRPr="003B2883">
        <w:lastRenderedPageBreak/>
        <w:t>6.1.6.3.3</w:t>
      </w:r>
      <w:r w:rsidRPr="003B2883">
        <w:tab/>
        <w:t xml:space="preserve">Enumeration: </w:t>
      </w:r>
      <w:r w:rsidRPr="003B2883">
        <w:rPr>
          <w:rFonts w:hint="eastAsia"/>
          <w:lang w:eastAsia="zh-CN"/>
        </w:rPr>
        <w:t>StatusChange</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8" w:name="_Toc25156417"/>
      <w:bookmarkStart w:id="3979" w:name="_Toc34124721"/>
      <w:bookmarkStart w:id="3980" w:name="_Toc43207847"/>
      <w:bookmarkStart w:id="3981" w:name="_Toc49857318"/>
      <w:bookmarkStart w:id="3982" w:name="_Toc56677158"/>
      <w:bookmarkStart w:id="3983" w:name="_Toc56691681"/>
      <w:bookmarkStart w:id="3984" w:name="_Toc56698945"/>
      <w:bookmarkStart w:id="3985" w:name="_Toc89035192"/>
      <w:bookmarkStart w:id="3986" w:name="_Toc89064990"/>
      <w:bookmarkStart w:id="3987" w:name="_Toc89180289"/>
      <w:bookmarkStart w:id="3988" w:name="_Toc97071968"/>
      <w:bookmarkStart w:id="3989" w:name="_Toc120051372"/>
      <w:bookmarkStart w:id="3990" w:name="_Toc199238364"/>
      <w:r w:rsidRPr="003B2883">
        <w:t>6.1.6.3.4</w:t>
      </w:r>
      <w:r w:rsidRPr="003B2883">
        <w:tab/>
        <w:t>Enumeration: N2InformationClass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41E7639"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3991" w:name="_Toc25156418"/>
      <w:bookmarkStart w:id="3992" w:name="_Toc34124722"/>
      <w:bookmarkStart w:id="3993" w:name="_Toc43207848"/>
      <w:bookmarkStart w:id="3994" w:name="_Toc49857319"/>
      <w:bookmarkStart w:id="3995" w:name="_Toc56677159"/>
      <w:bookmarkStart w:id="3996" w:name="_Toc56691682"/>
      <w:bookmarkStart w:id="3997" w:name="_Toc56698946"/>
      <w:bookmarkStart w:id="3998" w:name="_Toc89035193"/>
      <w:bookmarkStart w:id="3999" w:name="_Toc89064991"/>
      <w:bookmarkStart w:id="4000" w:name="_Toc89180290"/>
      <w:bookmarkStart w:id="4001" w:name="_Toc97071969"/>
      <w:bookmarkStart w:id="4002" w:name="_Toc120051373"/>
      <w:bookmarkStart w:id="4003" w:name="_Toc199238365"/>
      <w:r w:rsidRPr="003B2883">
        <w:t>6.1.6.3.5</w:t>
      </w:r>
      <w:r w:rsidRPr="003B2883">
        <w:tab/>
        <w:t>Enumeration: N1MessageClass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04" w:name="_Toc25156419"/>
      <w:bookmarkStart w:id="4005" w:name="_Toc34124723"/>
      <w:bookmarkStart w:id="4006" w:name="_Toc43207849"/>
      <w:bookmarkStart w:id="4007" w:name="_Toc49857320"/>
      <w:bookmarkStart w:id="4008" w:name="_Toc56677160"/>
      <w:bookmarkStart w:id="4009" w:name="_Toc56691683"/>
      <w:bookmarkStart w:id="4010" w:name="_Toc56698947"/>
      <w:bookmarkStart w:id="4011" w:name="_Toc89035194"/>
      <w:bookmarkStart w:id="4012" w:name="_Toc89064992"/>
      <w:bookmarkStart w:id="4013" w:name="_Toc89180291"/>
      <w:bookmarkStart w:id="4014" w:name="_Toc97071970"/>
      <w:bookmarkStart w:id="4015" w:name="_Toc120051374"/>
      <w:bookmarkStart w:id="4016" w:name="_Toc199238366"/>
      <w:r w:rsidRPr="003B2883">
        <w:lastRenderedPageBreak/>
        <w:t>6.1.6.3.6</w:t>
      </w:r>
      <w:r w:rsidRPr="003B2883">
        <w:tab/>
        <w:t xml:space="preserve">Enumeration: </w:t>
      </w:r>
      <w:r w:rsidRPr="003B2883">
        <w:rPr>
          <w:lang w:eastAsia="zh-CN"/>
        </w:rPr>
        <w:t>N1N2MessageTransferCause</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ADC8E72"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7" w:name="_Toc25156420"/>
      <w:bookmarkStart w:id="4018" w:name="_Toc34124724"/>
      <w:bookmarkStart w:id="4019" w:name="_Toc43207850"/>
      <w:bookmarkStart w:id="4020" w:name="_Toc49857321"/>
      <w:bookmarkStart w:id="4021" w:name="_Toc56677161"/>
      <w:bookmarkStart w:id="4022" w:name="_Toc56691684"/>
      <w:bookmarkStart w:id="4023" w:name="_Toc56698948"/>
      <w:bookmarkStart w:id="4024" w:name="_Toc89035195"/>
      <w:bookmarkStart w:id="4025" w:name="_Toc89064993"/>
      <w:bookmarkStart w:id="4026" w:name="_Toc89180292"/>
      <w:bookmarkStart w:id="4027" w:name="_Toc97071971"/>
      <w:bookmarkStart w:id="4028" w:name="_Toc120051375"/>
      <w:bookmarkStart w:id="4029" w:name="_Toc199238367"/>
      <w:r w:rsidRPr="003B2883">
        <w:lastRenderedPageBreak/>
        <w:t>6.1.6.3.7</w:t>
      </w:r>
      <w:r w:rsidRPr="003B2883">
        <w:tab/>
        <w:t>Enumeration: UeContextTransfer</w:t>
      </w:r>
      <w:r w:rsidRPr="003B2883">
        <w:rPr>
          <w:rFonts w:hint="eastAsia"/>
          <w:lang w:eastAsia="zh-CN"/>
        </w:rPr>
        <w:t>Status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30" w:name="_Toc25156421"/>
      <w:bookmarkStart w:id="4031" w:name="_Toc34124725"/>
      <w:bookmarkStart w:id="4032" w:name="_Toc43207851"/>
      <w:bookmarkStart w:id="4033" w:name="_Toc49857322"/>
      <w:bookmarkStart w:id="4034" w:name="_Toc56677162"/>
      <w:bookmarkStart w:id="4035" w:name="_Toc56691685"/>
      <w:bookmarkStart w:id="4036" w:name="_Toc56698949"/>
      <w:bookmarkStart w:id="4037" w:name="_Toc89035196"/>
      <w:bookmarkStart w:id="4038" w:name="_Toc89064994"/>
      <w:bookmarkStart w:id="4039" w:name="_Toc89180293"/>
      <w:bookmarkStart w:id="4040" w:name="_Toc97071972"/>
      <w:bookmarkStart w:id="4041" w:name="_Toc120051376"/>
      <w:bookmarkStart w:id="4042" w:name="_Toc199238368"/>
      <w:r w:rsidRPr="003B2883">
        <w:t>6.1.6.3.8</w:t>
      </w:r>
      <w:r w:rsidRPr="003B2883">
        <w:tab/>
        <w:t xml:space="preserve">Enumeration: </w:t>
      </w:r>
      <w:r w:rsidRPr="003B2883">
        <w:rPr>
          <w:lang w:eastAsia="zh-CN"/>
        </w:rPr>
        <w:t>N2InformationTransferResult</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43" w:name="_Toc25156422"/>
      <w:bookmarkStart w:id="4044" w:name="_Toc34124726"/>
      <w:bookmarkStart w:id="4045" w:name="_Toc43207852"/>
      <w:bookmarkStart w:id="4046" w:name="_Toc49857323"/>
      <w:bookmarkStart w:id="4047" w:name="_Toc56677163"/>
      <w:bookmarkStart w:id="4048" w:name="_Toc56691686"/>
      <w:bookmarkStart w:id="4049" w:name="_Toc56698950"/>
      <w:bookmarkStart w:id="4050" w:name="_Toc89035197"/>
      <w:bookmarkStart w:id="4051" w:name="_Toc89064995"/>
      <w:bookmarkStart w:id="4052" w:name="_Toc89180294"/>
      <w:bookmarkStart w:id="4053" w:name="_Toc97071973"/>
      <w:bookmarkStart w:id="4054" w:name="_Toc120051377"/>
      <w:bookmarkStart w:id="4055" w:name="_Toc199238369"/>
      <w:r w:rsidRPr="003B2883">
        <w:t>6.1.6.3.9</w:t>
      </w:r>
      <w:r w:rsidRPr="003B2883">
        <w:tab/>
        <w:t>Enumeration: Ciphering</w:t>
      </w:r>
      <w:r w:rsidRPr="003B2883">
        <w:rPr>
          <w:lang w:eastAsia="zh-CN"/>
        </w:rPr>
        <w:t>Algorithm</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56" w:name="_Toc25156423"/>
      <w:bookmarkStart w:id="4057" w:name="_Toc34124727"/>
      <w:bookmarkStart w:id="4058" w:name="_Toc43207853"/>
      <w:bookmarkStart w:id="4059" w:name="_Toc49857324"/>
      <w:bookmarkStart w:id="4060" w:name="_Toc56677164"/>
      <w:bookmarkStart w:id="4061" w:name="_Toc56691687"/>
      <w:bookmarkStart w:id="4062" w:name="_Toc56698951"/>
      <w:bookmarkStart w:id="4063" w:name="_Toc89035198"/>
      <w:bookmarkStart w:id="4064" w:name="_Toc89064996"/>
      <w:bookmarkStart w:id="4065" w:name="_Toc89180295"/>
      <w:bookmarkStart w:id="4066" w:name="_Toc97071974"/>
      <w:bookmarkStart w:id="4067" w:name="_Toc120051378"/>
      <w:bookmarkStart w:id="4068" w:name="_Toc199238370"/>
      <w:r w:rsidRPr="003B2883">
        <w:t>6.1.6.3.10</w:t>
      </w:r>
      <w:r w:rsidRPr="003B2883">
        <w:tab/>
        <w:t xml:space="preserve">Enumeration: </w:t>
      </w:r>
      <w:r w:rsidRPr="003B2883">
        <w:rPr>
          <w:lang w:eastAsia="zh-CN"/>
        </w:rPr>
        <w:t>IntegrityAlgorithm</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69" w:name="_Toc25156424"/>
      <w:bookmarkStart w:id="4070" w:name="_Toc34124728"/>
      <w:bookmarkStart w:id="4071" w:name="_Toc43207854"/>
      <w:bookmarkStart w:id="4072" w:name="_Toc49857325"/>
      <w:bookmarkStart w:id="4073" w:name="_Toc56677165"/>
      <w:bookmarkStart w:id="4074" w:name="_Toc56691688"/>
      <w:bookmarkStart w:id="4075" w:name="_Toc56698952"/>
      <w:bookmarkStart w:id="4076" w:name="_Toc89035199"/>
      <w:bookmarkStart w:id="4077" w:name="_Toc89064997"/>
      <w:bookmarkStart w:id="4078" w:name="_Toc89180296"/>
      <w:bookmarkStart w:id="4079" w:name="_Toc97071975"/>
      <w:bookmarkStart w:id="4080" w:name="_Toc120051379"/>
      <w:bookmarkStart w:id="4081" w:name="_Toc199238371"/>
      <w:r w:rsidRPr="003B2883">
        <w:t>6.1.6.3.11</w:t>
      </w:r>
      <w:r w:rsidRPr="003B2883">
        <w:tab/>
        <w:t>Enumeration: SmsSupport</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82" w:name="_Toc25156425"/>
      <w:bookmarkStart w:id="4083" w:name="_Toc34124729"/>
      <w:bookmarkStart w:id="4084" w:name="_Toc43207855"/>
      <w:bookmarkStart w:id="4085" w:name="_Toc49857326"/>
      <w:bookmarkStart w:id="4086" w:name="_Toc56677166"/>
      <w:bookmarkStart w:id="4087" w:name="_Toc56691689"/>
      <w:bookmarkStart w:id="4088" w:name="_Toc56698953"/>
      <w:bookmarkStart w:id="4089" w:name="_Toc89035200"/>
      <w:bookmarkStart w:id="4090" w:name="_Toc89064998"/>
      <w:bookmarkStart w:id="4091" w:name="_Toc89180297"/>
      <w:bookmarkStart w:id="4092" w:name="_Toc97071976"/>
      <w:bookmarkStart w:id="4093" w:name="_Toc120051380"/>
      <w:bookmarkStart w:id="4094" w:name="_Toc199238372"/>
      <w:r w:rsidRPr="003B2883">
        <w:lastRenderedPageBreak/>
        <w:t>6.1.6.3.12</w:t>
      </w:r>
      <w:r w:rsidRPr="003B2883">
        <w:tab/>
      </w:r>
      <w:r>
        <w:rPr>
          <w:rFonts w:cs="Arial"/>
        </w:rPr>
        <w:t xml:space="preserve">Enumeration: </w:t>
      </w:r>
      <w:r w:rsidRPr="003B2883">
        <w:t>ScType</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95" w:name="_Toc25156426"/>
      <w:bookmarkStart w:id="4096" w:name="_Toc34124730"/>
      <w:bookmarkStart w:id="4097" w:name="_Toc43207856"/>
      <w:bookmarkStart w:id="4098" w:name="_Toc49857327"/>
      <w:bookmarkStart w:id="4099" w:name="_Toc56677167"/>
      <w:bookmarkStart w:id="4100" w:name="_Toc56691690"/>
      <w:bookmarkStart w:id="4101" w:name="_Toc56698954"/>
      <w:bookmarkStart w:id="4102" w:name="_Toc89035201"/>
      <w:bookmarkStart w:id="4103" w:name="_Toc89064999"/>
      <w:bookmarkStart w:id="4104" w:name="_Toc89180298"/>
      <w:bookmarkStart w:id="4105" w:name="_Toc97071977"/>
      <w:bookmarkStart w:id="4106" w:name="_Toc120051381"/>
      <w:bookmarkStart w:id="4107" w:name="_Toc199238373"/>
      <w:r w:rsidRPr="003B2883">
        <w:t>6.1.6.3.13</w:t>
      </w:r>
      <w:r w:rsidRPr="003B2883">
        <w:tab/>
      </w:r>
      <w:r>
        <w:rPr>
          <w:rFonts w:cs="Arial"/>
        </w:rPr>
        <w:t xml:space="preserve">Enumeration: </w:t>
      </w:r>
      <w:r w:rsidRPr="003B2883">
        <w:t>KeyAmfType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8" w:name="_Toc25156427"/>
      <w:bookmarkStart w:id="4109" w:name="_Toc34124731"/>
      <w:bookmarkStart w:id="4110" w:name="_Toc43207857"/>
      <w:bookmarkStart w:id="4111" w:name="_Toc49857328"/>
      <w:bookmarkStart w:id="4112" w:name="_Toc56677168"/>
      <w:bookmarkStart w:id="4113" w:name="_Toc56691691"/>
      <w:bookmarkStart w:id="4114" w:name="_Toc56698955"/>
      <w:bookmarkStart w:id="4115" w:name="_Toc89035202"/>
      <w:bookmarkStart w:id="4116" w:name="_Toc89065000"/>
      <w:bookmarkStart w:id="4117" w:name="_Toc89180299"/>
      <w:bookmarkStart w:id="4118" w:name="_Toc97071978"/>
      <w:bookmarkStart w:id="4119" w:name="_Toc120051382"/>
      <w:bookmarkStart w:id="4120" w:name="_Toc199238374"/>
      <w:r w:rsidRPr="003B2883">
        <w:t>6.1.6.3.14</w:t>
      </w:r>
      <w:r w:rsidRPr="003B2883">
        <w:tab/>
        <w:t>Enumeration: TransferReason</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21" w:name="_Toc25156428"/>
      <w:bookmarkStart w:id="4122" w:name="_Toc34124732"/>
      <w:bookmarkStart w:id="4123" w:name="_Toc43207858"/>
      <w:bookmarkStart w:id="4124" w:name="_Toc49857329"/>
      <w:bookmarkStart w:id="4125" w:name="_Toc56677169"/>
      <w:bookmarkStart w:id="4126" w:name="_Toc56691692"/>
      <w:bookmarkStart w:id="4127" w:name="_Toc56698956"/>
      <w:bookmarkStart w:id="4128" w:name="_Toc89035203"/>
      <w:bookmarkStart w:id="4129" w:name="_Toc89065001"/>
      <w:bookmarkStart w:id="4130" w:name="_Toc89180300"/>
      <w:bookmarkStart w:id="4131" w:name="_Toc97071979"/>
      <w:bookmarkStart w:id="4132" w:name="_Toc120051383"/>
      <w:bookmarkStart w:id="4133" w:name="_Toc199238375"/>
      <w:r w:rsidRPr="003B2883">
        <w:t>6.1.6.3.15</w:t>
      </w:r>
      <w:r w:rsidRPr="003B2883">
        <w:tab/>
        <w:t xml:space="preserve">Enumeration: </w:t>
      </w:r>
      <w:r w:rsidRPr="003B2883">
        <w:rPr>
          <w:noProof/>
        </w:rPr>
        <w:t>PolicyReqTrigger</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34" w:name="_Toc25156429"/>
      <w:bookmarkStart w:id="4135" w:name="_Toc34124733"/>
      <w:bookmarkStart w:id="4136" w:name="_Toc43207859"/>
      <w:bookmarkStart w:id="4137" w:name="_Toc49857330"/>
      <w:bookmarkStart w:id="4138" w:name="_Toc56677170"/>
      <w:bookmarkStart w:id="4139" w:name="_Toc56691693"/>
      <w:bookmarkStart w:id="4140" w:name="_Toc56698957"/>
      <w:bookmarkStart w:id="4141" w:name="_Toc89035204"/>
      <w:bookmarkStart w:id="4142" w:name="_Toc89065002"/>
      <w:bookmarkStart w:id="4143" w:name="_Toc89180301"/>
      <w:bookmarkStart w:id="4144" w:name="_Toc97071980"/>
      <w:bookmarkStart w:id="4145" w:name="_Toc120051384"/>
      <w:bookmarkStart w:id="4146" w:name="_Toc199238376"/>
      <w:r w:rsidRPr="003B2883">
        <w:lastRenderedPageBreak/>
        <w:t>6.1.6.3.16</w:t>
      </w:r>
      <w:r w:rsidRPr="003B2883">
        <w:tab/>
        <w:t>Enumeration: RatSelector</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4BECB8E6"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47" w:name="_Toc25156430"/>
      <w:bookmarkStart w:id="4148" w:name="_Toc34124734"/>
      <w:bookmarkStart w:id="4149" w:name="_Toc43207860"/>
      <w:bookmarkStart w:id="4150" w:name="_Toc49857331"/>
      <w:bookmarkStart w:id="4151" w:name="_Toc56677171"/>
      <w:bookmarkStart w:id="4152" w:name="_Toc56691694"/>
      <w:bookmarkStart w:id="4153" w:name="_Toc56698958"/>
      <w:bookmarkStart w:id="4154" w:name="_Toc89035205"/>
      <w:bookmarkStart w:id="4155" w:name="_Toc89065003"/>
      <w:bookmarkStart w:id="4156" w:name="_Toc89180302"/>
      <w:bookmarkStart w:id="4157" w:name="_Toc97071981"/>
      <w:bookmarkStart w:id="4158" w:name="_Toc120051385"/>
      <w:bookmarkStart w:id="4159" w:name="_Toc199238377"/>
      <w:r w:rsidRPr="003B2883">
        <w:t>6.1.6.3.17</w:t>
      </w:r>
      <w:r w:rsidRPr="003B2883">
        <w:tab/>
        <w:t>Enumeration: NgapIeType</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60" w:name="_Toc25156431"/>
      <w:bookmarkStart w:id="4161" w:name="_Toc34124735"/>
      <w:bookmarkStart w:id="4162" w:name="_Toc43207861"/>
      <w:bookmarkStart w:id="4163" w:name="_Toc49857332"/>
      <w:bookmarkStart w:id="4164" w:name="_Toc56677172"/>
      <w:bookmarkStart w:id="4165" w:name="_Toc56691695"/>
      <w:bookmarkStart w:id="4166" w:name="_Toc56698959"/>
      <w:bookmarkStart w:id="4167" w:name="_Toc89035206"/>
      <w:bookmarkStart w:id="4168" w:name="_Toc89065004"/>
      <w:bookmarkStart w:id="4169" w:name="_Toc89180303"/>
      <w:bookmarkStart w:id="4170" w:name="_Toc97071982"/>
      <w:bookmarkStart w:id="4171" w:name="_Toc120051386"/>
      <w:bookmarkStart w:id="4172" w:name="_Toc199238378"/>
      <w:r w:rsidRPr="003B2883">
        <w:t>6.1.6.3.18</w:t>
      </w:r>
      <w:r w:rsidRPr="003B2883">
        <w:tab/>
        <w:t>Enumeration: N2InfoNotifyReason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73" w:name="_Toc25156432"/>
      <w:bookmarkStart w:id="4174" w:name="_Toc34124736"/>
      <w:bookmarkStart w:id="4175" w:name="_Toc43207862"/>
      <w:bookmarkStart w:id="4176" w:name="_Toc49857333"/>
      <w:bookmarkStart w:id="4177" w:name="_Toc56677173"/>
      <w:bookmarkStart w:id="4178" w:name="_Toc56691696"/>
      <w:bookmarkStart w:id="4179" w:name="_Toc56698960"/>
      <w:bookmarkStart w:id="4180" w:name="_Toc89035207"/>
      <w:bookmarkStart w:id="4181" w:name="_Toc89065005"/>
      <w:bookmarkStart w:id="4182" w:name="_Toc89180304"/>
      <w:bookmarkStart w:id="4183" w:name="_Toc97071983"/>
      <w:bookmarkStart w:id="4184" w:name="_Toc120051387"/>
      <w:bookmarkStart w:id="4185" w:name="_Toc199238379"/>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86" w:name="_Toc11343213"/>
      <w:bookmarkStart w:id="4187" w:name="_Toc18495025"/>
      <w:bookmarkStart w:id="4188" w:name="_Toc25156433"/>
      <w:bookmarkStart w:id="4189" w:name="_Toc34124737"/>
      <w:bookmarkStart w:id="4190" w:name="_Toc43207863"/>
      <w:bookmarkStart w:id="4191" w:name="_Toc49857334"/>
      <w:bookmarkStart w:id="4192" w:name="_Toc56677174"/>
      <w:bookmarkStart w:id="4193" w:name="_Toc56691697"/>
      <w:bookmarkStart w:id="4194" w:name="_Toc56698961"/>
      <w:bookmarkStart w:id="4195" w:name="_Toc89035208"/>
      <w:bookmarkStart w:id="4196" w:name="_Toc89065006"/>
      <w:bookmarkStart w:id="4197" w:name="_Toc89180305"/>
      <w:bookmarkStart w:id="4198" w:name="_Toc97071984"/>
      <w:bookmarkStart w:id="4199" w:name="_Toc120051388"/>
      <w:bookmarkStart w:id="4200" w:name="_Toc199238380"/>
      <w:r w:rsidRPr="003B2883">
        <w:lastRenderedPageBreak/>
        <w:t>6.1.6.3.</w:t>
      </w:r>
      <w:r>
        <w:t>20</w:t>
      </w:r>
      <w:r w:rsidRPr="003B2883">
        <w:tab/>
        <w:t xml:space="preserve">Enumeration: </w:t>
      </w:r>
      <w:bookmarkEnd w:id="4186"/>
      <w:bookmarkEnd w:id="4187"/>
      <w:r>
        <w:rPr>
          <w:lang w:val="en-US" w:eastAsia="zh-CN"/>
        </w:rPr>
        <w:t>SbiBindingLevel</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01" w:name="_Toc43208423"/>
      <w:bookmarkStart w:id="4202" w:name="_Toc43118250"/>
      <w:bookmarkStart w:id="4203" w:name="_Toc25157188"/>
      <w:bookmarkStart w:id="4204" w:name="_Toc49857335"/>
      <w:bookmarkStart w:id="4205" w:name="_Toc56677175"/>
      <w:bookmarkStart w:id="4206" w:name="_Toc56691698"/>
      <w:bookmarkStart w:id="4207" w:name="_Toc56698962"/>
      <w:bookmarkStart w:id="4208" w:name="_Toc89035209"/>
      <w:bookmarkStart w:id="4209" w:name="_Toc89065007"/>
      <w:bookmarkStart w:id="4210" w:name="_Toc89180306"/>
      <w:bookmarkStart w:id="4211" w:name="_Toc97071985"/>
      <w:bookmarkStart w:id="4212" w:name="_Toc120051389"/>
      <w:bookmarkStart w:id="4213" w:name="_Toc199238381"/>
      <w:r>
        <w:t>6.1.6.3.21</w:t>
      </w:r>
      <w:r>
        <w:tab/>
        <w:t>Enumeration: EpsNasCiphering</w:t>
      </w:r>
      <w:r>
        <w:rPr>
          <w:lang w:eastAsia="zh-CN"/>
        </w:rPr>
        <w:t>Algorithm</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14" w:name="_Toc43208424"/>
      <w:bookmarkStart w:id="4215" w:name="_Toc43118251"/>
      <w:bookmarkStart w:id="4216" w:name="_Toc25157189"/>
      <w:bookmarkStart w:id="4217" w:name="_Toc49857336"/>
      <w:bookmarkStart w:id="4218" w:name="_Toc56677176"/>
      <w:bookmarkStart w:id="4219" w:name="_Toc56691699"/>
      <w:bookmarkStart w:id="4220" w:name="_Toc56698963"/>
      <w:bookmarkStart w:id="4221" w:name="_Toc89035210"/>
      <w:bookmarkStart w:id="4222" w:name="_Toc89065008"/>
      <w:bookmarkStart w:id="4223" w:name="_Toc89180307"/>
      <w:bookmarkStart w:id="4224" w:name="_Toc97071986"/>
      <w:bookmarkStart w:id="4225" w:name="_Toc120051390"/>
      <w:bookmarkStart w:id="4226" w:name="_Toc199238382"/>
      <w:r>
        <w:t>6.1.6.3.22</w:t>
      </w:r>
      <w:r>
        <w:tab/>
        <w:t>Enumeration: EpsNas</w:t>
      </w:r>
      <w:r>
        <w:rPr>
          <w:lang w:eastAsia="zh-CN"/>
        </w:rPr>
        <w:t>IntegrityAlgorithm</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7" w:name="_Toc56696424"/>
      <w:bookmarkStart w:id="4228" w:name="_Toc58604232"/>
      <w:bookmarkStart w:id="4229" w:name="_Toc89035211"/>
      <w:bookmarkStart w:id="4230" w:name="_Toc89065009"/>
      <w:bookmarkStart w:id="4231" w:name="_Toc89180308"/>
      <w:bookmarkStart w:id="4232" w:name="_Toc97071987"/>
      <w:bookmarkStart w:id="4233" w:name="_Toc120051391"/>
      <w:bookmarkStart w:id="4234" w:name="_Toc199238383"/>
      <w:r>
        <w:t>6.1.6.3.23</w:t>
      </w:r>
      <w:r>
        <w:tab/>
        <w:t xml:space="preserve">Enumeration: </w:t>
      </w:r>
      <w:bookmarkEnd w:id="4227"/>
      <w:bookmarkEnd w:id="4228"/>
      <w:r w:rsidRPr="00A230A4">
        <w:rPr>
          <w:rFonts w:cs="Arial"/>
          <w:lang w:eastAsia="zh-CN"/>
        </w:rPr>
        <w:t>PeriodicCommunic</w:t>
      </w:r>
      <w:r>
        <w:rPr>
          <w:rFonts w:cs="Arial"/>
          <w:lang w:eastAsia="zh-CN"/>
        </w:rPr>
        <w:t>ation</w:t>
      </w:r>
      <w:r w:rsidRPr="00A230A4">
        <w:rPr>
          <w:rFonts w:cs="Arial"/>
          <w:lang w:eastAsia="zh-CN"/>
        </w:rPr>
        <w:t>Indicator</w:t>
      </w:r>
      <w:bookmarkEnd w:id="4229"/>
      <w:bookmarkEnd w:id="4230"/>
      <w:bookmarkEnd w:id="4231"/>
      <w:bookmarkEnd w:id="4232"/>
      <w:bookmarkEnd w:id="4233"/>
      <w:bookmarkEnd w:id="4234"/>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35" w:name="_Toc89035212"/>
      <w:bookmarkStart w:id="4236" w:name="_Toc89065010"/>
      <w:bookmarkStart w:id="4237" w:name="_Toc89180309"/>
      <w:bookmarkStart w:id="4238" w:name="_Toc97071988"/>
      <w:bookmarkStart w:id="4239" w:name="_Toc120051392"/>
      <w:bookmarkStart w:id="4240" w:name="_Toc199238384"/>
      <w:r>
        <w:t>6.1.6.3.24</w:t>
      </w:r>
      <w:r>
        <w:tab/>
        <w:t xml:space="preserve">Enumeration: </w:t>
      </w:r>
      <w:r>
        <w:rPr>
          <w:lang w:eastAsia="zh-CN"/>
        </w:rPr>
        <w:t>UuaaMmStatus</w:t>
      </w:r>
      <w:bookmarkEnd w:id="4235"/>
      <w:bookmarkEnd w:id="4236"/>
      <w:bookmarkEnd w:id="4237"/>
      <w:bookmarkEnd w:id="4238"/>
      <w:bookmarkEnd w:id="4239"/>
      <w:bookmarkEnd w:id="4240"/>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41" w:name="_Toc120051393"/>
      <w:bookmarkStart w:id="4242" w:name="_Toc199238385"/>
      <w:r>
        <w:lastRenderedPageBreak/>
        <w:t>6.1.6.3.25</w:t>
      </w:r>
      <w:r w:rsidRPr="003B2883">
        <w:tab/>
        <w:t xml:space="preserve">Enumeration: </w:t>
      </w:r>
      <w:r>
        <w:rPr>
          <w:lang w:eastAsia="zh-CN"/>
        </w:rPr>
        <w:t>ReleaseCause</w:t>
      </w:r>
      <w:bookmarkEnd w:id="4241"/>
      <w:bookmarkEnd w:id="4242"/>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43" w:name="_Toc151490370"/>
      <w:bookmarkStart w:id="4244" w:name="_Toc199238386"/>
      <w:r>
        <w:t>6.1.6.3.26</w:t>
      </w:r>
      <w:r>
        <w:tab/>
        <w:t>Enumeration: NgranFailureInfo</w:t>
      </w:r>
      <w:bookmarkEnd w:id="4243"/>
      <w:bookmarkEnd w:id="4244"/>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45" w:name="_Toc199238387"/>
      <w:r w:rsidRPr="003B2883">
        <w:t>6.</w:t>
      </w:r>
      <w:r>
        <w:t>1</w:t>
      </w:r>
      <w:r w:rsidRPr="003B2883">
        <w:t>.6.3.</w:t>
      </w:r>
      <w:r>
        <w:t>27</w:t>
      </w:r>
      <w:r w:rsidRPr="003B2883">
        <w:tab/>
        <w:t xml:space="preserve">Enumeration: </w:t>
      </w:r>
      <w:r>
        <w:rPr>
          <w:rFonts w:cs="Arial"/>
        </w:rPr>
        <w:t>XrDeviceWith2Rx</w:t>
      </w:r>
      <w:bookmarkEnd w:id="4245"/>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46" w:name="_Toc25156434"/>
      <w:bookmarkStart w:id="4247" w:name="_Toc34124738"/>
      <w:bookmarkStart w:id="4248" w:name="_Toc43207864"/>
      <w:bookmarkStart w:id="4249" w:name="_Toc49857337"/>
      <w:bookmarkStart w:id="4250" w:name="_Toc56677177"/>
      <w:bookmarkStart w:id="4251" w:name="_Toc56691700"/>
      <w:bookmarkStart w:id="4252" w:name="_Toc56698964"/>
      <w:bookmarkStart w:id="4253" w:name="_Toc89035213"/>
      <w:bookmarkStart w:id="4254" w:name="_Toc89065011"/>
      <w:bookmarkStart w:id="4255" w:name="_Toc89180310"/>
      <w:bookmarkStart w:id="4256" w:name="_Toc97071989"/>
      <w:bookmarkStart w:id="4257" w:name="_Toc120051394"/>
      <w:bookmarkStart w:id="4258" w:name="_Toc199238388"/>
      <w:r w:rsidRPr="003B2883">
        <w:t>6.1.6.4</w:t>
      </w:r>
      <w:r w:rsidRPr="003B2883">
        <w:tab/>
        <w:t>Binary data</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6601D037" w14:textId="77777777" w:rsidR="00602AC0" w:rsidRPr="003B2883" w:rsidRDefault="00602AC0" w:rsidP="00602AC0">
      <w:pPr>
        <w:pStyle w:val="Heading5"/>
        <w:rPr>
          <w:lang w:val="en-US"/>
        </w:rPr>
      </w:pPr>
      <w:bookmarkStart w:id="4259" w:name="_Toc25156435"/>
      <w:bookmarkStart w:id="4260" w:name="_Toc34124739"/>
      <w:bookmarkStart w:id="4261" w:name="_Toc43207865"/>
      <w:bookmarkStart w:id="4262" w:name="_Toc49857338"/>
      <w:bookmarkStart w:id="4263" w:name="_Toc56677178"/>
      <w:bookmarkStart w:id="4264" w:name="_Toc56691701"/>
      <w:bookmarkStart w:id="4265" w:name="_Toc56698965"/>
      <w:bookmarkStart w:id="4266" w:name="_Toc89035214"/>
      <w:bookmarkStart w:id="4267" w:name="_Toc89065012"/>
      <w:bookmarkStart w:id="4268" w:name="_Toc89180311"/>
      <w:bookmarkStart w:id="4269" w:name="_Toc97071990"/>
      <w:bookmarkStart w:id="4270" w:name="_Toc120051395"/>
      <w:bookmarkStart w:id="4271" w:name="_Toc199238389"/>
      <w:r w:rsidRPr="003B2883">
        <w:rPr>
          <w:lang w:val="en-US"/>
        </w:rPr>
        <w:t>6.1.6.4.1</w:t>
      </w:r>
      <w:r w:rsidRPr="003B2883">
        <w:rPr>
          <w:lang w:val="en-US"/>
        </w:rPr>
        <w:tab/>
        <w:t>Introduction</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72" w:name="_Toc43207866"/>
      <w:bookmarkStart w:id="4273" w:name="_Toc25156436"/>
      <w:bookmarkStart w:id="4274" w:name="_Toc34124740"/>
      <w:bookmarkStart w:id="4275" w:name="_Toc49857339"/>
      <w:bookmarkStart w:id="4276" w:name="_Toc56677179"/>
      <w:bookmarkStart w:id="4277" w:name="_Toc56691702"/>
      <w:bookmarkStart w:id="4278" w:name="_Toc56698966"/>
      <w:bookmarkStart w:id="4279" w:name="_Toc89035215"/>
      <w:bookmarkStart w:id="4280" w:name="_Toc89065013"/>
      <w:bookmarkStart w:id="4281" w:name="_Toc89180312"/>
      <w:bookmarkStart w:id="4282" w:name="_Toc97071991"/>
      <w:bookmarkStart w:id="4283" w:name="_Toc120051396"/>
      <w:bookmarkStart w:id="4284" w:name="_Toc199238390"/>
      <w:r w:rsidRPr="003B2883">
        <w:rPr>
          <w:lang w:val="en-US"/>
        </w:rPr>
        <w:lastRenderedPageBreak/>
        <w:t>6.1.6.4.2</w:t>
      </w:r>
      <w:r w:rsidRPr="003B2883">
        <w:rPr>
          <w:lang w:val="en-US"/>
        </w:rPr>
        <w:tab/>
        <w:t>N1 Message</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1B64CB95"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3GPP TS </w:t>
      </w:r>
      <w:r w:rsidRPr="003B2883">
        <w:t>23.502</w:t>
      </w:r>
      <w:r>
        <w:t> </w:t>
      </w:r>
      <w:r w:rsidRPr="003B2883">
        <w:t>[3]);</w:t>
      </w:r>
    </w:p>
    <w:p w14:paraId="6C4017BF" w14:textId="1E66CB04"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3GPP TS </w:t>
      </w:r>
      <w:r w:rsidRPr="003B2883">
        <w:t>23.502</w:t>
      </w:r>
      <w:r>
        <w:t> </w:t>
      </w:r>
      <w:r w:rsidRPr="003B2883">
        <w:t>[3]).</w:t>
      </w:r>
    </w:p>
    <w:p w14:paraId="71DBD8DE" w14:textId="131DCC25" w:rsidR="00602AC0" w:rsidRPr="003B2883" w:rsidRDefault="00602AC0" w:rsidP="00602AC0">
      <w:pPr>
        <w:pStyle w:val="B2"/>
      </w:pPr>
      <w:r>
        <w:t>-</w:t>
      </w:r>
      <w:r>
        <w:tab/>
      </w:r>
      <w:r>
        <w:rPr>
          <w:lang w:eastAsia="zh-CN"/>
        </w:rPr>
        <w:t>PDU Session Establishment Accept (see</w:t>
      </w:r>
      <w:r w:rsidRPr="007018E9">
        <w:t xml:space="preserve"> </w:t>
      </w:r>
      <w:r w:rsidR="002F66A0">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95F7C2"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5D68A06C"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3GPP TS </w:t>
      </w:r>
      <w:r w:rsidRPr="003B2883">
        <w:t>24.501</w:t>
      </w:r>
      <w:r>
        <w:t> </w:t>
      </w:r>
      <w:r w:rsidRPr="003B2883">
        <w:t xml:space="preserve">[11], during registration procedures (see </w:t>
      </w:r>
      <w:r w:rsidR="002F66A0">
        <w:t>clause </w:t>
      </w:r>
      <w:r w:rsidR="002F66A0"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5001768"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3GPP </w:t>
      </w:r>
      <w:r w:rsidR="002F66A0"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85" w:name="_Toc43207867"/>
      <w:bookmarkStart w:id="4286" w:name="_Toc25156437"/>
      <w:bookmarkStart w:id="4287" w:name="_Toc34124741"/>
      <w:bookmarkStart w:id="4288" w:name="_Toc49857340"/>
      <w:bookmarkStart w:id="4289" w:name="_Toc56677180"/>
      <w:bookmarkStart w:id="4290" w:name="_Toc56691703"/>
      <w:bookmarkStart w:id="4291" w:name="_Toc56698967"/>
      <w:bookmarkStart w:id="4292" w:name="_Toc89035216"/>
      <w:bookmarkStart w:id="4293" w:name="_Toc89065014"/>
      <w:bookmarkStart w:id="4294" w:name="_Toc89180313"/>
      <w:bookmarkStart w:id="4295" w:name="_Toc97071992"/>
      <w:bookmarkStart w:id="4296" w:name="_Toc120051397"/>
      <w:bookmarkStart w:id="4297" w:name="_Toc199238391"/>
      <w:r w:rsidRPr="003B2883">
        <w:rPr>
          <w:lang w:val="en-US"/>
        </w:rPr>
        <w:lastRenderedPageBreak/>
        <w:t>6.1.6.4.3</w:t>
      </w:r>
      <w:r w:rsidRPr="003B2883">
        <w:rPr>
          <w:lang w:val="en-US"/>
        </w:rPr>
        <w:tab/>
        <w:t>N2 Information</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17D03BA9" w14:textId="77777777" w:rsidR="00602AC0" w:rsidRPr="003B2883" w:rsidRDefault="00602AC0" w:rsidP="00876DA9">
      <w:pPr>
        <w:pStyle w:val="Heading6"/>
      </w:pPr>
      <w:bookmarkStart w:id="4298" w:name="_Toc25156438"/>
      <w:bookmarkStart w:id="4299" w:name="_Toc34124742"/>
      <w:bookmarkStart w:id="4300" w:name="_Toc43207868"/>
      <w:bookmarkStart w:id="4301" w:name="_Toc49857341"/>
      <w:bookmarkStart w:id="4302" w:name="_Toc56677181"/>
      <w:bookmarkStart w:id="4303" w:name="_Toc56691704"/>
      <w:bookmarkStart w:id="4304" w:name="_Toc56698968"/>
      <w:bookmarkStart w:id="4305" w:name="_Toc89035217"/>
      <w:bookmarkStart w:id="4306" w:name="_Toc89065015"/>
      <w:bookmarkStart w:id="4307" w:name="_Toc89180314"/>
      <w:bookmarkStart w:id="4308" w:name="_Toc97071993"/>
      <w:bookmarkStart w:id="4309" w:name="_Toc120051398"/>
      <w:bookmarkStart w:id="4310" w:name="_Toc199238392"/>
      <w:r w:rsidRPr="003B2883">
        <w:t>6.1.6.4.3.1</w:t>
      </w:r>
      <w:r w:rsidRPr="003B2883">
        <w:tab/>
        <w:t>Introduction</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2A8D7772" w14:textId="6D29A8F4"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11" w:name="_Toc25156439"/>
      <w:bookmarkStart w:id="4312" w:name="_Toc34124743"/>
      <w:bookmarkStart w:id="4313" w:name="_Toc43207869"/>
      <w:bookmarkStart w:id="4314" w:name="_Toc49857342"/>
      <w:bookmarkStart w:id="4315" w:name="_Toc56677182"/>
      <w:bookmarkStart w:id="4316" w:name="_Toc56691705"/>
      <w:bookmarkStart w:id="4317" w:name="_Toc56698969"/>
      <w:bookmarkStart w:id="4318" w:name="_Toc89035218"/>
      <w:bookmarkStart w:id="4319" w:name="_Toc89065016"/>
      <w:bookmarkStart w:id="4320" w:name="_Toc89180315"/>
      <w:bookmarkStart w:id="4321" w:name="_Toc97071994"/>
      <w:bookmarkStart w:id="4322" w:name="_Toc120051399"/>
      <w:bookmarkStart w:id="4323" w:name="_Toc199238393"/>
      <w:r w:rsidRPr="003B2883">
        <w:t>6.1.6.4.3.2</w:t>
      </w:r>
      <w:r w:rsidRPr="003B2883">
        <w:tab/>
        <w:t>NGAP IEs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lastRenderedPageBreak/>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lastRenderedPageBreak/>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24" w:name="_Toc25156440"/>
      <w:bookmarkStart w:id="4325" w:name="_Toc34124744"/>
      <w:bookmarkStart w:id="4326" w:name="_Toc43207870"/>
      <w:bookmarkStart w:id="4327" w:name="_Toc49857343"/>
      <w:bookmarkStart w:id="4328" w:name="_Toc56677183"/>
      <w:bookmarkStart w:id="4329" w:name="_Toc56691706"/>
      <w:bookmarkStart w:id="4330" w:name="_Toc56698970"/>
      <w:bookmarkStart w:id="4331" w:name="_Toc89035219"/>
      <w:bookmarkStart w:id="4332" w:name="_Toc89065017"/>
      <w:bookmarkStart w:id="4333" w:name="_Toc89180316"/>
      <w:bookmarkStart w:id="4334" w:name="_Toc97071995"/>
      <w:bookmarkStart w:id="4335" w:name="_Toc120051400"/>
      <w:bookmarkStart w:id="4336" w:name="_Toc199238394"/>
      <w:r w:rsidRPr="003B2883">
        <w:t>6.1.6.4.3.3</w:t>
      </w:r>
      <w:r w:rsidRPr="003B2883">
        <w:tab/>
        <w:t>NGAP Messages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6A8A8294" w14:textId="5E48B85B"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3GPP 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6AF70C2" w:rsidR="00A02432" w:rsidRPr="003B2883" w:rsidRDefault="00A02432" w:rsidP="00602AC0">
      <w:pPr>
        <w:rPr>
          <w:lang w:val="en-US"/>
        </w:rPr>
      </w:pPr>
      <w:r>
        <w:rPr>
          <w:lang w:val="en-US"/>
        </w:rPr>
        <w:t>For N2 information class PWS-BCAL, N2 Information shall encode one of the NGAP Messages specified in 3GPP 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F6E25A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7B5A5F1A" w:rsidR="00F86DD8" w:rsidRPr="003B2883" w:rsidRDefault="00F86DD8" w:rsidP="00602AC0">
      <w:r>
        <w:rPr>
          <w:lang w:val="en-US"/>
        </w:rPr>
        <w:t>For N2 information class PWS-RF, N2 Information shall encode one of the NGAP Messages specified in 3GPP 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37" w:name="_Toc25156441"/>
      <w:bookmarkStart w:id="4338" w:name="_Toc34124745"/>
      <w:bookmarkStart w:id="4339" w:name="_Toc43207871"/>
      <w:bookmarkStart w:id="4340" w:name="_Toc49857344"/>
      <w:bookmarkStart w:id="4341" w:name="_Toc56677184"/>
      <w:bookmarkStart w:id="4342" w:name="_Toc56691707"/>
      <w:bookmarkStart w:id="4343" w:name="_Toc56698971"/>
      <w:bookmarkStart w:id="4344" w:name="_Toc89035220"/>
      <w:bookmarkStart w:id="4345" w:name="_Toc89065018"/>
      <w:bookmarkStart w:id="4346" w:name="_Toc89180317"/>
      <w:bookmarkStart w:id="4347" w:name="_Toc97071996"/>
      <w:bookmarkStart w:id="4348" w:name="_Toc120051401"/>
      <w:bookmarkStart w:id="4349" w:name="_Toc199238395"/>
      <w:r w:rsidRPr="003B2883">
        <w:rPr>
          <w:lang w:val="en-US"/>
        </w:rPr>
        <w:t>6.1.6.4.</w:t>
      </w:r>
      <w:r>
        <w:rPr>
          <w:lang w:val="en-US"/>
        </w:rPr>
        <w:t>4</w:t>
      </w:r>
      <w:r w:rsidRPr="003B2883">
        <w:rPr>
          <w:lang w:val="en-US"/>
        </w:rPr>
        <w:tab/>
      </w:r>
      <w:r>
        <w:rPr>
          <w:lang w:val="en-US"/>
        </w:rPr>
        <w:t>Mobile Terminated Data</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50" w:name="_Toc56696427"/>
      <w:bookmarkStart w:id="4351" w:name="_Toc58604235"/>
      <w:bookmarkStart w:id="4352" w:name="_Toc89035221"/>
      <w:bookmarkStart w:id="4353" w:name="_Toc89065019"/>
      <w:bookmarkStart w:id="4354" w:name="_Toc89180318"/>
      <w:bookmarkStart w:id="4355" w:name="_Toc97071997"/>
      <w:bookmarkStart w:id="4356" w:name="_Toc120051402"/>
      <w:bookmarkStart w:id="4357" w:name="_Toc199238396"/>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50"/>
      <w:bookmarkEnd w:id="4351"/>
      <w:bookmarkEnd w:id="4352"/>
      <w:bookmarkEnd w:id="4353"/>
      <w:bookmarkEnd w:id="4354"/>
      <w:bookmarkEnd w:id="4355"/>
      <w:bookmarkEnd w:id="4356"/>
      <w:bookmarkEnd w:id="4357"/>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585D1C3B"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3GPP TS </w:t>
      </w:r>
      <w:r w:rsidRPr="003B2883">
        <w:t>23.502</w:t>
      </w:r>
      <w:r>
        <w:t> </w:t>
      </w:r>
      <w:r w:rsidRPr="003B2883">
        <w:t>[3]);</w:t>
      </w:r>
    </w:p>
    <w:p w14:paraId="5A6B3674" w14:textId="568437A5" w:rsidR="006E2902" w:rsidRPr="003B2883" w:rsidRDefault="006E2902" w:rsidP="006E2902">
      <w:pPr>
        <w:pStyle w:val="B2"/>
      </w:pPr>
      <w:r w:rsidRPr="003B2883">
        <w:rPr>
          <w:lang w:val="en-US"/>
        </w:rPr>
        <w:lastRenderedPageBreak/>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58" w:name="_Toc25156442"/>
      <w:bookmarkStart w:id="4359" w:name="_Toc34124746"/>
      <w:bookmarkStart w:id="4360" w:name="_Toc43207872"/>
      <w:bookmarkStart w:id="4361" w:name="_Toc49857345"/>
      <w:bookmarkStart w:id="4362" w:name="_Toc56677185"/>
      <w:bookmarkStart w:id="4363" w:name="_Toc56691708"/>
      <w:bookmarkStart w:id="4364" w:name="_Toc56698972"/>
      <w:bookmarkStart w:id="4365" w:name="_Toc89035222"/>
      <w:bookmarkStart w:id="4366" w:name="_Toc89065020"/>
      <w:bookmarkStart w:id="4367" w:name="_Toc89180319"/>
      <w:bookmarkStart w:id="4368" w:name="_Toc97071998"/>
      <w:bookmarkStart w:id="4369" w:name="_Toc120051403"/>
      <w:bookmarkStart w:id="4370" w:name="_Toc199238397"/>
      <w:r w:rsidRPr="003B2883">
        <w:t>6.1.7</w:t>
      </w:r>
      <w:r w:rsidRPr="003B2883">
        <w:tab/>
        <w:t>Error Handling</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13EF2CAC" w14:textId="77777777" w:rsidR="00602AC0" w:rsidRPr="003B2883" w:rsidRDefault="00602AC0" w:rsidP="00602AC0">
      <w:pPr>
        <w:pStyle w:val="Heading4"/>
      </w:pPr>
      <w:bookmarkStart w:id="4371" w:name="_Toc25156443"/>
      <w:bookmarkStart w:id="4372" w:name="_Toc34124747"/>
      <w:bookmarkStart w:id="4373" w:name="_Toc43207873"/>
      <w:bookmarkStart w:id="4374" w:name="_Toc49857346"/>
      <w:bookmarkStart w:id="4375" w:name="_Toc56677186"/>
      <w:bookmarkStart w:id="4376" w:name="_Toc56691709"/>
      <w:bookmarkStart w:id="4377" w:name="_Toc56698973"/>
      <w:bookmarkStart w:id="4378" w:name="_Toc89035223"/>
      <w:bookmarkStart w:id="4379" w:name="_Toc89065021"/>
      <w:bookmarkStart w:id="4380" w:name="_Toc89180320"/>
      <w:bookmarkStart w:id="4381" w:name="_Toc97071999"/>
      <w:bookmarkStart w:id="4382" w:name="_Toc120051404"/>
      <w:bookmarkStart w:id="4383" w:name="_Toc199238398"/>
      <w:r w:rsidRPr="003B2883">
        <w:t>6.1.7.1</w:t>
      </w:r>
      <w:r w:rsidRPr="003B2883">
        <w:tab/>
        <w:t>General</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84" w:name="_Toc25156444"/>
      <w:bookmarkStart w:id="4385" w:name="_Toc34124748"/>
      <w:bookmarkStart w:id="4386" w:name="_Toc43207874"/>
      <w:bookmarkStart w:id="4387" w:name="_Toc49857347"/>
      <w:bookmarkStart w:id="4388" w:name="_Toc56677187"/>
      <w:bookmarkStart w:id="4389" w:name="_Toc56691710"/>
      <w:bookmarkStart w:id="4390" w:name="_Toc56698974"/>
      <w:bookmarkStart w:id="4391" w:name="_Toc89035224"/>
      <w:bookmarkStart w:id="4392" w:name="_Toc89065022"/>
      <w:bookmarkStart w:id="4393" w:name="_Toc89180321"/>
      <w:bookmarkStart w:id="4394" w:name="_Toc97072000"/>
      <w:bookmarkStart w:id="4395" w:name="_Toc120051405"/>
      <w:bookmarkStart w:id="4396" w:name="_Toc199238399"/>
      <w:r w:rsidRPr="003B2883">
        <w:t>6.1.7.2</w:t>
      </w:r>
      <w:r w:rsidRPr="003B2883">
        <w:tab/>
        <w:t>Protocol Errors</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5C08CE87" w14:textId="10338855"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97" w:name="_Toc25156445"/>
      <w:bookmarkStart w:id="4398" w:name="_Toc34124749"/>
      <w:bookmarkStart w:id="4399" w:name="_Toc43207875"/>
      <w:bookmarkStart w:id="4400" w:name="_Toc49857348"/>
      <w:bookmarkStart w:id="4401" w:name="_Toc56677188"/>
      <w:bookmarkStart w:id="4402" w:name="_Toc56691711"/>
      <w:bookmarkStart w:id="4403" w:name="_Toc56698975"/>
      <w:bookmarkStart w:id="4404" w:name="_Toc89035225"/>
      <w:bookmarkStart w:id="4405" w:name="_Toc89065023"/>
      <w:bookmarkStart w:id="4406" w:name="_Toc89180322"/>
      <w:bookmarkStart w:id="4407" w:name="_Toc97072001"/>
      <w:bookmarkStart w:id="4408" w:name="_Toc120051406"/>
      <w:bookmarkStart w:id="4409" w:name="_Toc199238400"/>
      <w:r w:rsidRPr="003B2883">
        <w:t>6.1.7.3</w:t>
      </w:r>
      <w:r w:rsidRPr="003B2883">
        <w:tab/>
        <w:t>Application Errors</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37BFFA85"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lastRenderedPageBreak/>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A64D03" w:rsidRDefault="00A64D03" w:rsidP="00A64D03">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5F25F3" w:rsidRPr="003B2883" w14:paraId="76F16E6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5393316" w14:textId="211311C0" w:rsidR="005F25F3" w:rsidRPr="000A001E" w:rsidRDefault="005F25F3" w:rsidP="005F25F3">
            <w:pPr>
              <w:pStyle w:val="TAL"/>
              <w:rPr>
                <w:lang w:eastAsia="zh-CN"/>
              </w:rPr>
            </w:pPr>
            <w:r>
              <w:rPr>
                <w:lang w:eastAsia="zh-CN"/>
              </w:rPr>
              <w:t>MAX_LCS_UPP_CONN_REACHED</w:t>
            </w:r>
          </w:p>
        </w:tc>
        <w:tc>
          <w:tcPr>
            <w:tcW w:w="500" w:type="pct"/>
            <w:tcBorders>
              <w:top w:val="single" w:sz="4" w:space="0" w:color="auto"/>
              <w:left w:val="single" w:sz="4" w:space="0" w:color="auto"/>
              <w:bottom w:val="single" w:sz="4" w:space="0" w:color="auto"/>
              <w:right w:val="single" w:sz="4" w:space="0" w:color="auto"/>
            </w:tcBorders>
          </w:tcPr>
          <w:p w14:paraId="5E69CF99" w14:textId="739CC4DE" w:rsidR="005F25F3" w:rsidRDefault="005F25F3" w:rsidP="005F25F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60397BD9" w14:textId="77777777" w:rsidR="005F25F3" w:rsidRDefault="005F25F3" w:rsidP="005F25F3">
            <w:pPr>
              <w:pStyle w:val="TAL"/>
            </w:pPr>
            <w:r>
              <w:t>The request from a new LMF to transfer "</w:t>
            </w:r>
            <w:r>
              <w:rPr>
                <w:lang w:eastAsia="zh-CN"/>
              </w:rPr>
              <w:t>UPP-CM</w:t>
            </w:r>
            <w:r w:rsidRPr="003B2883">
              <w:rPr>
                <w:lang w:eastAsia="zh-CN"/>
              </w:rPr>
              <w:t>"</w:t>
            </w:r>
            <w:r>
              <w:rPr>
                <w:lang w:eastAsia="zh-CN"/>
              </w:rPr>
              <w:t xml:space="preserve"> N1 message </w:t>
            </w:r>
            <w:r>
              <w:t>to the UE is rejected due to the maximum number of LCS-UPP connection of the UE has been reached.</w:t>
            </w:r>
          </w:p>
          <w:p w14:paraId="1C4DFD0C" w14:textId="77777777" w:rsidR="005F25F3" w:rsidRDefault="005F25F3" w:rsidP="005F25F3">
            <w:pPr>
              <w:pStyle w:val="TAL"/>
            </w:pP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10" w:name="_Toc25156446"/>
      <w:bookmarkStart w:id="4411" w:name="_Toc34124750"/>
      <w:bookmarkStart w:id="4412" w:name="_Toc43207876"/>
      <w:bookmarkStart w:id="4413" w:name="_Toc49857349"/>
      <w:bookmarkStart w:id="4414" w:name="_Toc56677189"/>
      <w:bookmarkStart w:id="4415" w:name="_Toc56691712"/>
      <w:bookmarkStart w:id="4416" w:name="_Toc56698976"/>
      <w:bookmarkStart w:id="4417" w:name="_Toc89035226"/>
      <w:bookmarkStart w:id="4418" w:name="_Toc89065024"/>
      <w:bookmarkStart w:id="4419" w:name="_Toc89180323"/>
      <w:bookmarkStart w:id="4420" w:name="_Toc97072002"/>
      <w:bookmarkStart w:id="4421" w:name="_Toc120051407"/>
      <w:bookmarkStart w:id="4422" w:name="_Toc199238401"/>
      <w:r w:rsidRPr="003B2883">
        <w:t>6.1.8</w:t>
      </w:r>
      <w:r w:rsidRPr="003B2883">
        <w:tab/>
        <w:t>Feature Negotiation</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6E971DA9" w14:textId="06E750A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2E9401E8"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7AE2D25"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2D699FC6"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3GPP TS 23.501 [2] and in </w:t>
            </w:r>
            <w:r w:rsidR="002F66A0">
              <w:t>clause </w:t>
            </w:r>
            <w:r w:rsidR="002F66A0"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604ED3D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147AD6" w:rsidR="00602AC0" w:rsidRDefault="00602AC0" w:rsidP="001D4998">
            <w:pPr>
              <w:pStyle w:val="TAL"/>
            </w:pPr>
            <w:r>
              <w:t xml:space="preserve">Support of this feature implies the support of all the CIoT features specified in </w:t>
            </w:r>
            <w:r w:rsidR="002F66A0">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23"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23"/>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24" w:name="_Toc25156447"/>
      <w:bookmarkStart w:id="4425" w:name="_Toc34124751"/>
      <w:bookmarkStart w:id="4426" w:name="_Toc43207877"/>
      <w:bookmarkStart w:id="4427" w:name="_Toc49857350"/>
      <w:bookmarkStart w:id="4428" w:name="_Toc56677190"/>
      <w:bookmarkStart w:id="4429" w:name="_Toc56691713"/>
      <w:bookmarkStart w:id="4430" w:name="_Toc56698977"/>
      <w:bookmarkStart w:id="4431" w:name="_Toc89035227"/>
      <w:bookmarkStart w:id="4432" w:name="_Toc89065025"/>
      <w:bookmarkStart w:id="4433" w:name="_Toc89180324"/>
      <w:bookmarkStart w:id="4434" w:name="_Toc97072003"/>
      <w:bookmarkStart w:id="4435" w:name="_Toc120051408"/>
      <w:bookmarkStart w:id="4436" w:name="_Toc199238402"/>
      <w:r w:rsidRPr="003B2883">
        <w:rPr>
          <w:lang w:val="en-US"/>
        </w:rPr>
        <w:lastRenderedPageBreak/>
        <w:t>6.1.9</w:t>
      </w:r>
      <w:r w:rsidRPr="003B2883">
        <w:rPr>
          <w:lang w:val="en-US"/>
        </w:rPr>
        <w:tab/>
        <w:t>Security</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7B2585BB"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37"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37"/>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38" w:name="_Toc56677191"/>
      <w:bookmarkStart w:id="4439" w:name="_Toc56691714"/>
      <w:bookmarkStart w:id="4440" w:name="_Toc56698978"/>
      <w:bookmarkStart w:id="4441" w:name="_Toc89035228"/>
      <w:bookmarkStart w:id="4442" w:name="_Toc89065026"/>
      <w:bookmarkStart w:id="4443" w:name="_Toc89180325"/>
      <w:bookmarkStart w:id="4444" w:name="_Toc97072004"/>
      <w:bookmarkStart w:id="4445" w:name="_Toc120051409"/>
      <w:bookmarkStart w:id="4446" w:name="_Toc199238403"/>
      <w:r w:rsidRPr="003B2883">
        <w:t>6.1.</w:t>
      </w:r>
      <w:r>
        <w:t>10</w:t>
      </w:r>
      <w:r w:rsidRPr="003B2883">
        <w:tab/>
      </w:r>
      <w:r>
        <w:t>HTTP redirection</w:t>
      </w:r>
      <w:bookmarkEnd w:id="4438"/>
      <w:bookmarkEnd w:id="4439"/>
      <w:bookmarkEnd w:id="4440"/>
      <w:bookmarkEnd w:id="4441"/>
      <w:bookmarkEnd w:id="4442"/>
      <w:bookmarkEnd w:id="4443"/>
      <w:bookmarkEnd w:id="4444"/>
      <w:bookmarkEnd w:id="4445"/>
      <w:bookmarkEnd w:id="4446"/>
    </w:p>
    <w:p w14:paraId="3A6C7F99" w14:textId="6AA7361C"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.1.8.</w:t>
      </w:r>
    </w:p>
    <w:p w14:paraId="079EA465" w14:textId="77777777" w:rsidR="00E644D7" w:rsidRDefault="00E644D7" w:rsidP="00D5694C"/>
    <w:p w14:paraId="6F67E519" w14:textId="3A87A841"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47" w:name="_Toc25156448"/>
      <w:bookmarkStart w:id="4448" w:name="_Toc34124752"/>
      <w:bookmarkStart w:id="4449" w:name="_Toc43207878"/>
      <w:bookmarkStart w:id="4450" w:name="_Toc49857351"/>
      <w:bookmarkStart w:id="4451" w:name="_Toc56677192"/>
      <w:bookmarkStart w:id="4452" w:name="_Toc56691715"/>
      <w:bookmarkStart w:id="4453" w:name="_Toc56698979"/>
      <w:bookmarkStart w:id="4454" w:name="_Toc89035229"/>
      <w:bookmarkStart w:id="4455" w:name="_Toc89065027"/>
      <w:bookmarkStart w:id="4456" w:name="_Toc89180326"/>
      <w:bookmarkStart w:id="4457" w:name="_Toc97072005"/>
      <w:bookmarkStart w:id="4458" w:name="_Toc120051410"/>
      <w:bookmarkStart w:id="4459" w:name="_Toc199238404"/>
      <w:r w:rsidRPr="003B2883">
        <w:lastRenderedPageBreak/>
        <w:t>6.2</w:t>
      </w:r>
      <w:r w:rsidRPr="003B2883">
        <w:tab/>
        <w:t>Namf_EventExposure Service API</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1EA9B382" w14:textId="77777777" w:rsidR="00602AC0" w:rsidRPr="003B2883" w:rsidRDefault="00602AC0" w:rsidP="00602AC0">
      <w:pPr>
        <w:pStyle w:val="Heading3"/>
      </w:pPr>
      <w:bookmarkStart w:id="4460" w:name="_Toc25156449"/>
      <w:bookmarkStart w:id="4461" w:name="_Toc34124753"/>
      <w:bookmarkStart w:id="4462" w:name="_Toc43207879"/>
      <w:bookmarkStart w:id="4463" w:name="_Toc49857352"/>
      <w:bookmarkStart w:id="4464" w:name="_Toc56677193"/>
      <w:bookmarkStart w:id="4465" w:name="_Toc56691716"/>
      <w:bookmarkStart w:id="4466" w:name="_Toc56698980"/>
      <w:bookmarkStart w:id="4467" w:name="_Toc89035230"/>
      <w:bookmarkStart w:id="4468" w:name="_Toc89065028"/>
      <w:bookmarkStart w:id="4469" w:name="_Toc89180327"/>
      <w:bookmarkStart w:id="4470" w:name="_Toc97072006"/>
      <w:bookmarkStart w:id="4471" w:name="_Toc120051411"/>
      <w:bookmarkStart w:id="4472" w:name="_Toc199238405"/>
      <w:r w:rsidRPr="003B2883">
        <w:t>6.2.1</w:t>
      </w:r>
      <w:r w:rsidRPr="003B2883">
        <w:tab/>
        <w:t>API URI</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73" w:name="_Toc25156450"/>
      <w:bookmarkStart w:id="4474" w:name="_Toc34124754"/>
      <w:bookmarkStart w:id="4475" w:name="_Toc43207880"/>
      <w:bookmarkStart w:id="4476" w:name="_Toc49857353"/>
      <w:bookmarkStart w:id="4477" w:name="_Toc56677194"/>
      <w:bookmarkStart w:id="4478" w:name="_Toc56691717"/>
      <w:bookmarkStart w:id="4479" w:name="_Toc56698981"/>
      <w:bookmarkStart w:id="4480" w:name="_Toc89035231"/>
      <w:bookmarkStart w:id="4481" w:name="_Toc89065029"/>
      <w:bookmarkStart w:id="4482" w:name="_Toc89180328"/>
      <w:bookmarkStart w:id="4483" w:name="_Toc97072007"/>
      <w:bookmarkStart w:id="4484" w:name="_Toc120051412"/>
      <w:bookmarkStart w:id="4485" w:name="_Toc199238406"/>
      <w:r w:rsidRPr="003B2883">
        <w:t>6.2.2</w:t>
      </w:r>
      <w:r w:rsidRPr="003B2883">
        <w:tab/>
        <w:t>Usage of HTTP</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2D3B120" w14:textId="77777777" w:rsidR="00602AC0" w:rsidRPr="003B2883" w:rsidRDefault="00602AC0" w:rsidP="00602AC0">
      <w:pPr>
        <w:pStyle w:val="Heading4"/>
      </w:pPr>
      <w:bookmarkStart w:id="4486" w:name="_Toc25156451"/>
      <w:bookmarkStart w:id="4487" w:name="_Toc34124755"/>
      <w:bookmarkStart w:id="4488" w:name="_Toc43207881"/>
      <w:bookmarkStart w:id="4489" w:name="_Toc49857354"/>
      <w:bookmarkStart w:id="4490" w:name="_Toc56677195"/>
      <w:bookmarkStart w:id="4491" w:name="_Toc56691718"/>
      <w:bookmarkStart w:id="4492" w:name="_Toc56698982"/>
      <w:bookmarkStart w:id="4493" w:name="_Toc89035232"/>
      <w:bookmarkStart w:id="4494" w:name="_Toc89065030"/>
      <w:bookmarkStart w:id="4495" w:name="_Toc89180329"/>
      <w:bookmarkStart w:id="4496" w:name="_Toc97072008"/>
      <w:bookmarkStart w:id="4497" w:name="_Toc120051413"/>
      <w:bookmarkStart w:id="4498" w:name="_Toc199238407"/>
      <w:r w:rsidRPr="003B2883">
        <w:t>6.2.2.1</w:t>
      </w:r>
      <w:r w:rsidRPr="003B2883">
        <w:tab/>
        <w:t>General</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5E3EDA30" w14:textId="61D98DC0"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499" w:name="_Toc25156452"/>
      <w:bookmarkStart w:id="4500" w:name="_Toc34124756"/>
      <w:bookmarkStart w:id="4501" w:name="_Toc43207882"/>
      <w:bookmarkStart w:id="4502" w:name="_Toc49857355"/>
      <w:bookmarkStart w:id="4503" w:name="_Toc56677196"/>
      <w:bookmarkStart w:id="4504" w:name="_Toc56691719"/>
      <w:bookmarkStart w:id="4505" w:name="_Toc56698983"/>
      <w:bookmarkStart w:id="4506" w:name="_Toc89035233"/>
      <w:bookmarkStart w:id="4507" w:name="_Toc89065031"/>
      <w:bookmarkStart w:id="4508" w:name="_Toc89180330"/>
      <w:bookmarkStart w:id="4509" w:name="_Toc97072009"/>
      <w:bookmarkStart w:id="4510" w:name="_Toc120051414"/>
      <w:bookmarkStart w:id="4511" w:name="_Toc199238408"/>
      <w:r w:rsidRPr="003B2883">
        <w:t>6.2.2.2</w:t>
      </w:r>
      <w:r w:rsidRPr="003B2883">
        <w:tab/>
        <w:t>HTTP standard headers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34158F4C" w14:textId="77777777" w:rsidR="00602AC0" w:rsidRPr="003B2883" w:rsidRDefault="00602AC0" w:rsidP="00602AC0">
      <w:pPr>
        <w:pStyle w:val="Heading5"/>
        <w:rPr>
          <w:lang w:eastAsia="zh-CN"/>
        </w:rPr>
      </w:pPr>
      <w:bookmarkStart w:id="4512" w:name="_Toc25156453"/>
      <w:bookmarkStart w:id="4513" w:name="_Toc34124757"/>
      <w:bookmarkStart w:id="4514" w:name="_Toc43207883"/>
      <w:bookmarkStart w:id="4515" w:name="_Toc49857356"/>
      <w:bookmarkStart w:id="4516" w:name="_Toc56677197"/>
      <w:bookmarkStart w:id="4517" w:name="_Toc56691720"/>
      <w:bookmarkStart w:id="4518" w:name="_Toc56698984"/>
      <w:bookmarkStart w:id="4519" w:name="_Toc89035234"/>
      <w:bookmarkStart w:id="4520" w:name="_Toc89065032"/>
      <w:bookmarkStart w:id="4521" w:name="_Toc89180331"/>
      <w:bookmarkStart w:id="4522" w:name="_Toc97072010"/>
      <w:bookmarkStart w:id="4523" w:name="_Toc120051415"/>
      <w:bookmarkStart w:id="4524" w:name="_Toc199238409"/>
      <w:r w:rsidRPr="003B2883">
        <w:t>6.2.2.2.1</w:t>
      </w:r>
      <w:r w:rsidRPr="003B2883">
        <w:rPr>
          <w:lang w:eastAsia="zh-CN"/>
        </w:rPr>
        <w:tab/>
        <w:t>General</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25" w:name="_Toc25156454"/>
      <w:bookmarkStart w:id="4526" w:name="_Toc34124758"/>
      <w:bookmarkStart w:id="4527" w:name="_Toc43207884"/>
      <w:bookmarkStart w:id="4528" w:name="_Toc49857357"/>
      <w:bookmarkStart w:id="4529" w:name="_Toc56677198"/>
      <w:bookmarkStart w:id="4530" w:name="_Toc56691721"/>
      <w:bookmarkStart w:id="4531" w:name="_Toc56698985"/>
      <w:bookmarkStart w:id="4532" w:name="_Toc89035235"/>
      <w:bookmarkStart w:id="4533" w:name="_Toc89065033"/>
      <w:bookmarkStart w:id="4534" w:name="_Toc89180332"/>
      <w:bookmarkStart w:id="4535" w:name="_Toc97072011"/>
      <w:bookmarkStart w:id="4536" w:name="_Toc120051416"/>
      <w:bookmarkStart w:id="4537" w:name="_Toc199238410"/>
      <w:r w:rsidRPr="003B2883">
        <w:t>6.2.2.2.2</w:t>
      </w:r>
      <w:r w:rsidRPr="003B2883">
        <w:tab/>
        <w:t>Content type</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252E6474"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lastRenderedPageBreak/>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38" w:name="_Toc25156455"/>
      <w:bookmarkStart w:id="4539" w:name="_Toc34124759"/>
      <w:bookmarkStart w:id="4540" w:name="_Toc43207885"/>
      <w:bookmarkStart w:id="4541" w:name="_Toc49857358"/>
      <w:bookmarkStart w:id="4542" w:name="_Toc56677199"/>
      <w:bookmarkStart w:id="4543" w:name="_Toc56691722"/>
      <w:bookmarkStart w:id="4544" w:name="_Toc56698986"/>
      <w:bookmarkStart w:id="4545" w:name="_Toc89035236"/>
      <w:bookmarkStart w:id="4546" w:name="_Toc89065034"/>
      <w:bookmarkStart w:id="4547" w:name="_Toc89180333"/>
      <w:bookmarkStart w:id="4548" w:name="_Toc97072012"/>
      <w:bookmarkStart w:id="4549" w:name="_Toc120051417"/>
      <w:bookmarkStart w:id="4550" w:name="_Toc199238411"/>
      <w:r w:rsidRPr="003B2883">
        <w:t>6.2.2.3</w:t>
      </w:r>
      <w:r w:rsidRPr="003B2883">
        <w:tab/>
        <w:t>HTTP custom headers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4E0B639D" w14:textId="77777777" w:rsidR="00602AC0" w:rsidRPr="003B2883" w:rsidRDefault="00602AC0" w:rsidP="00602AC0">
      <w:pPr>
        <w:pStyle w:val="Heading5"/>
        <w:rPr>
          <w:lang w:eastAsia="zh-CN"/>
        </w:rPr>
      </w:pPr>
      <w:bookmarkStart w:id="4551" w:name="_Toc25156456"/>
      <w:bookmarkStart w:id="4552" w:name="_Toc34124760"/>
      <w:bookmarkStart w:id="4553" w:name="_Toc43207886"/>
      <w:bookmarkStart w:id="4554" w:name="_Toc49857359"/>
      <w:bookmarkStart w:id="4555" w:name="_Toc56677200"/>
      <w:bookmarkStart w:id="4556" w:name="_Toc56691723"/>
      <w:bookmarkStart w:id="4557" w:name="_Toc56698987"/>
      <w:bookmarkStart w:id="4558" w:name="_Toc89035237"/>
      <w:bookmarkStart w:id="4559" w:name="_Toc89065035"/>
      <w:bookmarkStart w:id="4560" w:name="_Toc89180334"/>
      <w:bookmarkStart w:id="4561" w:name="_Toc97072013"/>
      <w:bookmarkStart w:id="4562" w:name="_Toc120051418"/>
      <w:bookmarkStart w:id="4563" w:name="_Toc199238412"/>
      <w:r w:rsidRPr="003B2883">
        <w:t>6.2.2.3.1</w:t>
      </w:r>
      <w:r w:rsidRPr="003B2883">
        <w:rPr>
          <w:lang w:eastAsia="zh-CN"/>
        </w:rPr>
        <w:tab/>
        <w:t>General</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25F966C9" w14:textId="56A985FE"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64" w:name="_Toc25156457"/>
      <w:bookmarkStart w:id="4565" w:name="_Toc34124761"/>
      <w:bookmarkStart w:id="4566" w:name="_Toc43207887"/>
      <w:bookmarkStart w:id="4567" w:name="_Toc49857360"/>
      <w:bookmarkStart w:id="4568" w:name="_Toc56677201"/>
      <w:bookmarkStart w:id="4569" w:name="_Toc56691724"/>
      <w:bookmarkStart w:id="4570" w:name="_Toc56698988"/>
      <w:bookmarkStart w:id="4571" w:name="_Toc89035238"/>
      <w:bookmarkStart w:id="4572" w:name="_Toc89065036"/>
      <w:bookmarkStart w:id="4573" w:name="_Toc89180335"/>
      <w:bookmarkStart w:id="4574" w:name="_Toc97072014"/>
      <w:bookmarkStart w:id="4575" w:name="_Toc120051419"/>
      <w:bookmarkStart w:id="4576" w:name="_Toc199238413"/>
      <w:r w:rsidRPr="003B2883">
        <w:t>6.2.3</w:t>
      </w:r>
      <w:r w:rsidRPr="003B2883">
        <w:tab/>
        <w:t>Resources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5573BFD" w14:textId="77777777" w:rsidR="00602AC0" w:rsidRPr="003B2883" w:rsidRDefault="00602AC0" w:rsidP="00602AC0">
      <w:pPr>
        <w:pStyle w:val="Heading4"/>
      </w:pPr>
      <w:bookmarkStart w:id="4577" w:name="_Toc25156458"/>
      <w:bookmarkStart w:id="4578" w:name="_Toc34124762"/>
      <w:bookmarkStart w:id="4579" w:name="_Toc43207888"/>
      <w:bookmarkStart w:id="4580" w:name="_Toc49857361"/>
      <w:bookmarkStart w:id="4581" w:name="_Toc56677202"/>
      <w:bookmarkStart w:id="4582" w:name="_Toc56691725"/>
      <w:bookmarkStart w:id="4583" w:name="_Toc56698989"/>
      <w:bookmarkStart w:id="4584" w:name="_Toc89035239"/>
      <w:bookmarkStart w:id="4585" w:name="_Toc89065037"/>
      <w:bookmarkStart w:id="4586" w:name="_Toc89180336"/>
      <w:bookmarkStart w:id="4587" w:name="_Toc97072015"/>
      <w:bookmarkStart w:id="4588" w:name="_Toc120051420"/>
      <w:bookmarkStart w:id="4589" w:name="_Toc199238414"/>
      <w:r w:rsidRPr="003B2883">
        <w:t>6.2.3.1</w:t>
      </w:r>
      <w:r w:rsidRPr="003B2883">
        <w:tab/>
        <w:t>Overview</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EA54B53" w14:textId="5C32C30C" w:rsidR="00602AC0" w:rsidRPr="003B2883" w:rsidRDefault="00E644D7" w:rsidP="00602AC0">
      <w:pPr>
        <w:pStyle w:val="TH"/>
      </w:pPr>
      <w:r w:rsidRPr="003B2883">
        <w:object w:dxaOrig="5189" w:dyaOrig="2443" w14:anchorId="018066E8">
          <v:shape id="_x0000_i1071" type="#_x0000_t75" style="width:343.4pt;height:138.75pt" o:ole="">
            <v:imagedata r:id="rId100" o:title="" croptop="6331f" cropbottom="13173f" cropright="13105f"/>
          </v:shape>
          <o:OLEObject Type="Embed" ProgID="Visio.Drawing.15" ShapeID="_x0000_i1071" DrawAspect="Content" ObjectID="_1809857882"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590" w:name="_Toc25156459"/>
      <w:bookmarkStart w:id="4591" w:name="_Toc34124763"/>
      <w:bookmarkStart w:id="4592" w:name="_Toc43207889"/>
      <w:bookmarkStart w:id="4593" w:name="_Toc49857362"/>
      <w:bookmarkStart w:id="4594" w:name="_Toc56677203"/>
      <w:bookmarkStart w:id="4595" w:name="_Toc56691726"/>
      <w:bookmarkStart w:id="4596" w:name="_Toc56698990"/>
      <w:bookmarkStart w:id="4597" w:name="_Toc89035240"/>
      <w:bookmarkStart w:id="4598" w:name="_Toc89065038"/>
      <w:bookmarkStart w:id="4599" w:name="_Toc89180337"/>
      <w:bookmarkStart w:id="4600" w:name="_Toc97072016"/>
      <w:bookmarkStart w:id="4601" w:name="_Toc120051421"/>
      <w:bookmarkStart w:id="4602" w:name="_Toc199238415"/>
      <w:r w:rsidRPr="003B2883">
        <w:t>6.2.3.2</w:t>
      </w:r>
      <w:r w:rsidRPr="003B2883">
        <w:tab/>
        <w:t>Resource: Subscriptions collection</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47686FAA" w14:textId="77777777" w:rsidR="00602AC0" w:rsidRPr="003B2883" w:rsidRDefault="00602AC0" w:rsidP="00602AC0">
      <w:pPr>
        <w:pStyle w:val="Heading5"/>
      </w:pPr>
      <w:bookmarkStart w:id="4603" w:name="_Toc25156460"/>
      <w:bookmarkStart w:id="4604" w:name="_Toc34124764"/>
      <w:bookmarkStart w:id="4605" w:name="_Toc43207890"/>
      <w:bookmarkStart w:id="4606" w:name="_Toc49857363"/>
      <w:bookmarkStart w:id="4607" w:name="_Toc56677204"/>
      <w:bookmarkStart w:id="4608" w:name="_Toc56691727"/>
      <w:bookmarkStart w:id="4609" w:name="_Toc56698991"/>
      <w:bookmarkStart w:id="4610" w:name="_Toc89035241"/>
      <w:bookmarkStart w:id="4611" w:name="_Toc89065039"/>
      <w:bookmarkStart w:id="4612" w:name="_Toc89180338"/>
      <w:bookmarkStart w:id="4613" w:name="_Toc97072017"/>
      <w:bookmarkStart w:id="4614" w:name="_Toc120051422"/>
      <w:bookmarkStart w:id="4615" w:name="_Toc199238416"/>
      <w:r w:rsidRPr="003B2883">
        <w:t>6.2.3.2.1</w:t>
      </w:r>
      <w:r w:rsidRPr="003B2883">
        <w:tab/>
        <w:t>Description</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16" w:name="_Toc25156461"/>
      <w:bookmarkStart w:id="4617" w:name="_Toc34124765"/>
      <w:bookmarkStart w:id="4618" w:name="_Toc43207891"/>
      <w:bookmarkStart w:id="4619" w:name="_Toc49857364"/>
      <w:bookmarkStart w:id="4620" w:name="_Toc56677205"/>
      <w:bookmarkStart w:id="4621" w:name="_Toc56691728"/>
      <w:bookmarkStart w:id="4622" w:name="_Toc56698992"/>
      <w:bookmarkStart w:id="4623" w:name="_Toc89035242"/>
      <w:bookmarkStart w:id="4624" w:name="_Toc89065040"/>
      <w:bookmarkStart w:id="4625" w:name="_Toc89180339"/>
      <w:bookmarkStart w:id="4626" w:name="_Toc97072018"/>
      <w:bookmarkStart w:id="4627" w:name="_Toc120051423"/>
      <w:bookmarkStart w:id="4628" w:name="_Toc199238417"/>
      <w:r w:rsidRPr="003B2883">
        <w:t>6.2.3.2.2</w:t>
      </w:r>
      <w:r w:rsidRPr="003B2883">
        <w:tab/>
        <w:t>Resource Definition</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29" w:name="_Toc25156462"/>
      <w:bookmarkStart w:id="4630" w:name="_Toc34124766"/>
      <w:bookmarkStart w:id="4631" w:name="_Toc43207892"/>
      <w:bookmarkStart w:id="4632" w:name="_Toc49857365"/>
      <w:bookmarkStart w:id="4633" w:name="_Toc56677206"/>
      <w:bookmarkStart w:id="4634" w:name="_Toc56691729"/>
      <w:bookmarkStart w:id="4635" w:name="_Toc56698993"/>
      <w:bookmarkStart w:id="4636" w:name="_Toc89035243"/>
      <w:bookmarkStart w:id="4637" w:name="_Toc89065041"/>
      <w:bookmarkStart w:id="4638" w:name="_Toc89180340"/>
      <w:bookmarkStart w:id="4639" w:name="_Toc97072019"/>
      <w:bookmarkStart w:id="4640" w:name="_Toc120051424"/>
      <w:bookmarkStart w:id="4641" w:name="_Toc199238418"/>
      <w:r w:rsidRPr="003B2883">
        <w:t>6.2.3.2.3</w:t>
      </w:r>
      <w:r w:rsidRPr="003B2883">
        <w:tab/>
        <w:t>Resource Standard Methods</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1DF8CFC5" w14:textId="77777777" w:rsidR="00602AC0" w:rsidRPr="003B2883" w:rsidRDefault="00602AC0" w:rsidP="00876DA9">
      <w:pPr>
        <w:pStyle w:val="Heading6"/>
      </w:pPr>
      <w:bookmarkStart w:id="4642" w:name="_Toc25156463"/>
      <w:bookmarkStart w:id="4643" w:name="_Toc34124767"/>
      <w:bookmarkStart w:id="4644" w:name="_Toc43207893"/>
      <w:bookmarkStart w:id="4645" w:name="_Toc49857366"/>
      <w:bookmarkStart w:id="4646" w:name="_Toc56677207"/>
      <w:bookmarkStart w:id="4647" w:name="_Toc56691730"/>
      <w:bookmarkStart w:id="4648" w:name="_Toc56698994"/>
      <w:bookmarkStart w:id="4649" w:name="_Toc89035244"/>
      <w:bookmarkStart w:id="4650" w:name="_Toc89065042"/>
      <w:bookmarkStart w:id="4651" w:name="_Toc89180341"/>
      <w:bookmarkStart w:id="4652" w:name="_Toc97072020"/>
      <w:bookmarkStart w:id="4653" w:name="_Toc120051425"/>
      <w:bookmarkStart w:id="4654" w:name="_Toc199238419"/>
      <w:r w:rsidRPr="003B2883">
        <w:t>6.2.3.2.3.1</w:t>
      </w:r>
      <w:r w:rsidRPr="003B2883">
        <w:tab/>
        <w:t>POST</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55" w:name="_PERM_MCCTEMPBM_CRPT03410203___2"/>
            <w:r w:rsidRPr="003B2883">
              <w:t>-</w:t>
            </w:r>
            <w:r w:rsidRPr="003B2883">
              <w:tab/>
              <w:t>UE_NOT_SERVED_BY_AMF</w:t>
            </w:r>
            <w:bookmarkEnd w:id="4655"/>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6683CE5F"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lastRenderedPageBreak/>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56" w:name="_Toc25156464"/>
      <w:bookmarkStart w:id="4657" w:name="_Toc34124768"/>
      <w:bookmarkStart w:id="4658" w:name="_Toc43207894"/>
      <w:bookmarkStart w:id="4659" w:name="_Toc49857367"/>
      <w:bookmarkStart w:id="4660" w:name="_Toc56677208"/>
      <w:bookmarkStart w:id="4661" w:name="_Toc56691731"/>
      <w:bookmarkStart w:id="4662" w:name="_Toc56698995"/>
      <w:bookmarkStart w:id="4663" w:name="_Toc89035245"/>
      <w:bookmarkStart w:id="4664" w:name="_Toc89065043"/>
      <w:bookmarkStart w:id="4665" w:name="_Toc89180342"/>
      <w:bookmarkStart w:id="4666" w:name="_Toc97072021"/>
      <w:bookmarkStart w:id="4667" w:name="_Toc120051426"/>
      <w:bookmarkStart w:id="4668" w:name="_Toc199238420"/>
      <w:r w:rsidRPr="003B2883">
        <w:t>6.2.3.2.4</w:t>
      </w:r>
      <w:r w:rsidRPr="003B2883">
        <w:tab/>
        <w:t>Resource Custom Operations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69" w:name="_Toc25156465"/>
      <w:bookmarkStart w:id="4670" w:name="_Toc34124769"/>
      <w:bookmarkStart w:id="4671" w:name="_Toc43207895"/>
      <w:bookmarkStart w:id="4672" w:name="_Toc49857368"/>
      <w:bookmarkStart w:id="4673" w:name="_Toc56677209"/>
      <w:bookmarkStart w:id="4674" w:name="_Toc56691732"/>
      <w:bookmarkStart w:id="4675" w:name="_Toc56698996"/>
      <w:bookmarkStart w:id="4676" w:name="_Toc89035246"/>
      <w:bookmarkStart w:id="4677" w:name="_Toc89065044"/>
      <w:bookmarkStart w:id="4678" w:name="_Toc89180343"/>
      <w:bookmarkStart w:id="4679" w:name="_Toc97072022"/>
      <w:bookmarkStart w:id="4680" w:name="_Toc120051427"/>
      <w:bookmarkStart w:id="4681" w:name="_Toc199238421"/>
      <w:r w:rsidRPr="003B2883">
        <w:t>6.2.3.3</w:t>
      </w:r>
      <w:r w:rsidRPr="003B2883">
        <w:tab/>
        <w:t>Resource:  Individual subscription</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0EE162BC" w14:textId="77777777" w:rsidR="00602AC0" w:rsidRPr="003B2883" w:rsidRDefault="00602AC0" w:rsidP="00602AC0">
      <w:pPr>
        <w:pStyle w:val="Heading5"/>
      </w:pPr>
      <w:bookmarkStart w:id="4682" w:name="_Toc25156466"/>
      <w:bookmarkStart w:id="4683" w:name="_Toc34124770"/>
      <w:bookmarkStart w:id="4684" w:name="_Toc43207896"/>
      <w:bookmarkStart w:id="4685" w:name="_Toc49857369"/>
      <w:bookmarkStart w:id="4686" w:name="_Toc56677210"/>
      <w:bookmarkStart w:id="4687" w:name="_Toc56691733"/>
      <w:bookmarkStart w:id="4688" w:name="_Toc56698997"/>
      <w:bookmarkStart w:id="4689" w:name="_Toc89035247"/>
      <w:bookmarkStart w:id="4690" w:name="_Toc89065045"/>
      <w:bookmarkStart w:id="4691" w:name="_Toc89180344"/>
      <w:bookmarkStart w:id="4692" w:name="_Toc97072023"/>
      <w:bookmarkStart w:id="4693" w:name="_Toc120051428"/>
      <w:bookmarkStart w:id="4694" w:name="_Toc199238422"/>
      <w:r w:rsidRPr="003B2883">
        <w:t>6.2.3.3.1</w:t>
      </w:r>
      <w:r w:rsidRPr="003B2883">
        <w:tab/>
        <w:t>Description</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95" w:name="_Toc25156467"/>
      <w:bookmarkStart w:id="4696" w:name="_Toc34124771"/>
      <w:bookmarkStart w:id="4697" w:name="_Toc43207897"/>
      <w:bookmarkStart w:id="4698" w:name="_Toc49857370"/>
      <w:bookmarkStart w:id="4699" w:name="_Toc56677211"/>
      <w:bookmarkStart w:id="4700" w:name="_Toc56691734"/>
      <w:bookmarkStart w:id="4701" w:name="_Toc56698998"/>
      <w:bookmarkStart w:id="4702" w:name="_Toc89035248"/>
      <w:bookmarkStart w:id="4703" w:name="_Toc89065046"/>
      <w:bookmarkStart w:id="4704" w:name="_Toc89180345"/>
      <w:bookmarkStart w:id="4705" w:name="_Toc97072024"/>
      <w:bookmarkStart w:id="4706" w:name="_Toc120051429"/>
      <w:bookmarkStart w:id="4707" w:name="_Toc199238423"/>
      <w:r w:rsidRPr="003B2883">
        <w:t>6.2.3.3.2</w:t>
      </w:r>
      <w:r w:rsidRPr="003B2883">
        <w:tab/>
        <w:t>Resource Definition</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08" w:name="_Toc25156468"/>
      <w:bookmarkStart w:id="4709" w:name="_Toc34124772"/>
      <w:bookmarkStart w:id="4710" w:name="_Toc43207898"/>
      <w:bookmarkStart w:id="4711" w:name="_Toc49857371"/>
      <w:bookmarkStart w:id="4712" w:name="_Toc56677212"/>
      <w:bookmarkStart w:id="4713" w:name="_Toc56691735"/>
      <w:bookmarkStart w:id="4714" w:name="_Toc56698999"/>
      <w:bookmarkStart w:id="4715" w:name="_Toc89035249"/>
      <w:bookmarkStart w:id="4716" w:name="_Toc89065047"/>
      <w:bookmarkStart w:id="4717" w:name="_Toc89180346"/>
      <w:bookmarkStart w:id="4718" w:name="_Toc97072025"/>
      <w:bookmarkStart w:id="4719" w:name="_Toc120051430"/>
      <w:bookmarkStart w:id="4720" w:name="_Toc199238424"/>
      <w:r w:rsidRPr="003B2883">
        <w:lastRenderedPageBreak/>
        <w:t>6.2.3.3.3</w:t>
      </w:r>
      <w:r w:rsidRPr="003B2883">
        <w:tab/>
        <w:t>Resource Standard Methods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151C7858" w14:textId="77777777" w:rsidR="00602AC0" w:rsidRPr="003B2883" w:rsidRDefault="00602AC0" w:rsidP="00876DA9">
      <w:pPr>
        <w:pStyle w:val="Heading6"/>
      </w:pPr>
      <w:bookmarkStart w:id="4721" w:name="_Toc25156469"/>
      <w:bookmarkStart w:id="4722" w:name="_Toc34124773"/>
      <w:bookmarkStart w:id="4723" w:name="_Toc43207899"/>
      <w:bookmarkStart w:id="4724" w:name="_Toc49857372"/>
      <w:bookmarkStart w:id="4725" w:name="_Toc56677213"/>
      <w:bookmarkStart w:id="4726" w:name="_Toc56691736"/>
      <w:bookmarkStart w:id="4727" w:name="_Toc56699000"/>
      <w:bookmarkStart w:id="4728" w:name="_Toc89035250"/>
      <w:bookmarkStart w:id="4729" w:name="_Toc89065048"/>
      <w:bookmarkStart w:id="4730" w:name="_Toc89180347"/>
      <w:bookmarkStart w:id="4731" w:name="_Toc97072026"/>
      <w:bookmarkStart w:id="4732" w:name="_Toc120051431"/>
      <w:bookmarkStart w:id="4733" w:name="_Toc199238425"/>
      <w:r w:rsidRPr="003B2883">
        <w:t>6.2.3.3.3.1</w:t>
      </w:r>
      <w:r w:rsidRPr="003B2883">
        <w:tab/>
        <w:t>PATCH</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34" w:name="_PERM_MCCTEMPBM_CRPT03410206___2"/>
            <w:r w:rsidRPr="003B2883">
              <w:t>-</w:t>
            </w:r>
            <w:r w:rsidRPr="003B2883">
              <w:tab/>
              <w:t>SUBSCRIPTION_NOT_FOUND</w:t>
            </w:r>
            <w:bookmarkEnd w:id="4734"/>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387C4EB0"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600600" w:rsidRPr="003B2883" w:rsidRDefault="00600600" w:rsidP="00600600">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lastRenderedPageBreak/>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35" w:name="_Toc25156470"/>
      <w:bookmarkStart w:id="4736" w:name="_Toc34124774"/>
      <w:bookmarkStart w:id="4737" w:name="_Toc43207900"/>
      <w:bookmarkStart w:id="4738" w:name="_Toc49857373"/>
      <w:bookmarkStart w:id="4739" w:name="_Toc56677214"/>
      <w:bookmarkStart w:id="4740" w:name="_Toc56691737"/>
      <w:bookmarkStart w:id="4741" w:name="_Toc56699001"/>
      <w:bookmarkStart w:id="4742" w:name="_Toc89035251"/>
      <w:bookmarkStart w:id="4743" w:name="_Toc89065049"/>
      <w:bookmarkStart w:id="4744" w:name="_Toc89180348"/>
      <w:bookmarkStart w:id="4745" w:name="_Toc97072027"/>
      <w:bookmarkStart w:id="4746" w:name="_Toc120051432"/>
      <w:bookmarkStart w:id="4747" w:name="_Toc199238426"/>
      <w:r w:rsidRPr="003B2883">
        <w:t>6.2.3.3.3.2</w:t>
      </w:r>
      <w:r w:rsidRPr="003B2883">
        <w:tab/>
        <w:t>DELETE</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48" w:name="_PERM_MCCTEMPBM_CRPT03410207___2"/>
            <w:r w:rsidRPr="003B2883">
              <w:t>-</w:t>
            </w:r>
            <w:r w:rsidRPr="003B2883">
              <w:tab/>
              <w:t>SUBSCRIPTION_NOT_FOUND.</w:t>
            </w:r>
            <w:bookmarkEnd w:id="4748"/>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A9BBB3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lastRenderedPageBreak/>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49" w:name="_Toc25156471"/>
      <w:bookmarkStart w:id="4750" w:name="_Toc34124775"/>
      <w:bookmarkStart w:id="4751" w:name="_Toc43207901"/>
      <w:bookmarkStart w:id="4752" w:name="_Toc49857374"/>
      <w:bookmarkStart w:id="4753" w:name="_Toc56677215"/>
      <w:bookmarkStart w:id="4754" w:name="_Toc56691738"/>
      <w:bookmarkStart w:id="4755" w:name="_Toc56699002"/>
      <w:bookmarkStart w:id="4756" w:name="_Toc89035252"/>
      <w:bookmarkStart w:id="4757" w:name="_Toc89065050"/>
      <w:bookmarkStart w:id="4758" w:name="_Toc89180349"/>
      <w:bookmarkStart w:id="4759" w:name="_Toc97072028"/>
      <w:bookmarkStart w:id="4760" w:name="_Toc120051433"/>
      <w:bookmarkStart w:id="4761" w:name="_Toc199238427"/>
      <w:r w:rsidRPr="003B2883">
        <w:t>6.2.3.3.4</w:t>
      </w:r>
      <w:r w:rsidRPr="003B2883">
        <w:tab/>
        <w:t>Resource Custom Operations</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62" w:name="_Toc25156472"/>
      <w:bookmarkStart w:id="4763" w:name="_Toc34124776"/>
      <w:bookmarkStart w:id="4764" w:name="_Toc43207902"/>
      <w:bookmarkStart w:id="4765" w:name="_Toc49857375"/>
      <w:bookmarkStart w:id="4766" w:name="_Toc56677216"/>
      <w:bookmarkStart w:id="4767" w:name="_Toc56691739"/>
      <w:bookmarkStart w:id="4768" w:name="_Toc56699003"/>
      <w:bookmarkStart w:id="4769" w:name="_Toc89035253"/>
      <w:bookmarkStart w:id="4770" w:name="_Toc89065051"/>
      <w:bookmarkStart w:id="4771" w:name="_Toc89180350"/>
      <w:bookmarkStart w:id="4772" w:name="_Toc97072029"/>
      <w:bookmarkStart w:id="4773" w:name="_Toc120051434"/>
      <w:bookmarkStart w:id="4774" w:name="_Toc199238428"/>
      <w:r w:rsidRPr="003B2883">
        <w:t>6.2.4</w:t>
      </w:r>
      <w:r w:rsidRPr="003B2883">
        <w:tab/>
        <w:t>Custom Operations without associated resources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75" w:name="_Toc25156473"/>
      <w:bookmarkStart w:id="4776" w:name="_Toc34124777"/>
      <w:bookmarkStart w:id="4777" w:name="_Toc43207903"/>
      <w:bookmarkStart w:id="4778" w:name="_Toc49857376"/>
      <w:bookmarkStart w:id="4779" w:name="_Toc56677217"/>
      <w:bookmarkStart w:id="4780" w:name="_Toc56691740"/>
      <w:bookmarkStart w:id="4781" w:name="_Toc56699004"/>
      <w:bookmarkStart w:id="4782" w:name="_Toc89035254"/>
      <w:bookmarkStart w:id="4783" w:name="_Toc89065052"/>
      <w:bookmarkStart w:id="4784" w:name="_Toc89180351"/>
      <w:bookmarkStart w:id="4785" w:name="_Toc97072030"/>
      <w:bookmarkStart w:id="4786" w:name="_Toc120051435"/>
      <w:bookmarkStart w:id="4787" w:name="_Toc199238429"/>
      <w:r w:rsidRPr="003B2883">
        <w:t>6.2.5</w:t>
      </w:r>
      <w:r w:rsidRPr="003B2883">
        <w:tab/>
        <w:t>Notifications</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3D13C223" w14:textId="51C31865" w:rsidR="00602AC0" w:rsidRDefault="00602AC0" w:rsidP="00602AC0">
      <w:pPr>
        <w:pStyle w:val="Heading4"/>
      </w:pPr>
      <w:bookmarkStart w:id="4788" w:name="_Toc25156474"/>
      <w:bookmarkStart w:id="4789" w:name="_Toc34124778"/>
      <w:bookmarkStart w:id="4790" w:name="_Toc43207904"/>
      <w:bookmarkStart w:id="4791" w:name="_Toc49857377"/>
      <w:bookmarkStart w:id="4792" w:name="_Toc56677218"/>
      <w:bookmarkStart w:id="4793" w:name="_Toc56691741"/>
      <w:bookmarkStart w:id="4794" w:name="_Toc56699005"/>
      <w:bookmarkStart w:id="4795" w:name="_Toc89035255"/>
      <w:bookmarkStart w:id="4796" w:name="_Toc89065053"/>
      <w:bookmarkStart w:id="4797" w:name="_Toc89180352"/>
      <w:bookmarkStart w:id="4798" w:name="_Toc97072031"/>
      <w:bookmarkStart w:id="4799" w:name="_Toc120051436"/>
      <w:bookmarkStart w:id="4800" w:name="_Toc199238430"/>
      <w:r w:rsidRPr="003B2883">
        <w:t>6.2.5.1</w:t>
      </w:r>
      <w:r w:rsidRPr="003B2883">
        <w:tab/>
      </w:r>
      <w:r w:rsidR="00996D96">
        <w:t>Void</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01" w:name="_Toc25156475"/>
      <w:bookmarkStart w:id="4802" w:name="_Toc34124779"/>
      <w:bookmarkStart w:id="4803" w:name="_Toc43207905"/>
      <w:bookmarkStart w:id="4804" w:name="_Toc49857378"/>
      <w:bookmarkStart w:id="4805" w:name="_Toc56677219"/>
      <w:bookmarkStart w:id="4806" w:name="_Toc56691742"/>
      <w:bookmarkStart w:id="4807" w:name="_Toc56699006"/>
      <w:bookmarkStart w:id="4808" w:name="_Toc89035256"/>
      <w:bookmarkStart w:id="4809" w:name="_Toc89065054"/>
      <w:bookmarkStart w:id="4810" w:name="_Toc89180353"/>
      <w:bookmarkStart w:id="4811" w:name="_Toc97072032"/>
      <w:bookmarkStart w:id="4812" w:name="_Toc120051437"/>
      <w:bookmarkStart w:id="4813" w:name="_Toc199238431"/>
      <w:r w:rsidRPr="003B2883">
        <w:t>6.2.5.2</w:t>
      </w:r>
      <w:r w:rsidRPr="003B2883">
        <w:tab/>
        <w:t>AMF Event Notification</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14" w:name="_Toc25156476"/>
      <w:bookmarkStart w:id="4815" w:name="_Toc34124780"/>
      <w:bookmarkStart w:id="4816" w:name="_Toc43207906"/>
      <w:bookmarkStart w:id="4817" w:name="_Toc49857379"/>
      <w:bookmarkStart w:id="4818" w:name="_Toc56677220"/>
      <w:bookmarkStart w:id="4819" w:name="_Toc56691743"/>
      <w:bookmarkStart w:id="4820" w:name="_Toc56699007"/>
      <w:bookmarkStart w:id="4821" w:name="_Toc89035257"/>
      <w:bookmarkStart w:id="4822" w:name="_Toc89065055"/>
      <w:bookmarkStart w:id="4823" w:name="_Toc89180354"/>
      <w:bookmarkStart w:id="4824" w:name="_Toc97072033"/>
      <w:bookmarkStart w:id="4825" w:name="_Toc120051438"/>
      <w:bookmarkStart w:id="4826" w:name="_Toc199238432"/>
      <w:r w:rsidRPr="003B2883">
        <w:t>6.2.5.2.1</w:t>
      </w:r>
      <w:r w:rsidRPr="003B2883">
        <w:tab/>
        <w:t>Notification Definition</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lastRenderedPageBreak/>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27" w:name="_Toc25156477"/>
      <w:bookmarkStart w:id="4828" w:name="_Toc34124781"/>
      <w:bookmarkStart w:id="4829" w:name="_Toc43207907"/>
      <w:bookmarkStart w:id="4830" w:name="_Toc49857380"/>
      <w:bookmarkStart w:id="4831" w:name="_Toc56677221"/>
      <w:bookmarkStart w:id="4832" w:name="_Toc56691744"/>
      <w:bookmarkStart w:id="4833" w:name="_Toc56699008"/>
      <w:bookmarkStart w:id="4834" w:name="_Toc89035258"/>
      <w:bookmarkStart w:id="4835" w:name="_Toc89065056"/>
      <w:bookmarkStart w:id="4836" w:name="_Toc89180355"/>
      <w:bookmarkStart w:id="4837" w:name="_Toc97072034"/>
      <w:bookmarkStart w:id="4838" w:name="_Toc120051439"/>
      <w:bookmarkStart w:id="4839" w:name="_Toc199238433"/>
      <w:r w:rsidRPr="003B2883">
        <w:t>6.2.5.2.3</w:t>
      </w:r>
      <w:r w:rsidRPr="003B2883">
        <w:tab/>
        <w:t>Notification Standard Methods</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5EB85E4F" w14:textId="77777777" w:rsidR="00602AC0" w:rsidRPr="003B2883" w:rsidRDefault="00602AC0" w:rsidP="00876DA9">
      <w:pPr>
        <w:pStyle w:val="Heading6"/>
      </w:pPr>
      <w:bookmarkStart w:id="4840" w:name="_Toc25156478"/>
      <w:bookmarkStart w:id="4841" w:name="_Toc34124782"/>
      <w:bookmarkStart w:id="4842" w:name="_Toc43207908"/>
      <w:bookmarkStart w:id="4843" w:name="_Toc49857381"/>
      <w:bookmarkStart w:id="4844" w:name="_Toc56677222"/>
      <w:bookmarkStart w:id="4845" w:name="_Toc56691745"/>
      <w:bookmarkStart w:id="4846" w:name="_Toc56699009"/>
      <w:bookmarkStart w:id="4847" w:name="_Toc89035259"/>
      <w:bookmarkStart w:id="4848" w:name="_Toc89065057"/>
      <w:bookmarkStart w:id="4849" w:name="_Toc89180356"/>
      <w:bookmarkStart w:id="4850" w:name="_Toc97072035"/>
      <w:bookmarkStart w:id="4851" w:name="_Toc120051440"/>
      <w:bookmarkStart w:id="4852" w:name="_Toc199238434"/>
      <w:r w:rsidRPr="003B2883">
        <w:t>6.2.5.2.3.1</w:t>
      </w:r>
      <w:r w:rsidRPr="003B2883">
        <w:tab/>
        <w:t>POST</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6702E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53" w:name="_Toc25156479"/>
      <w:bookmarkStart w:id="4854" w:name="_Toc34124783"/>
      <w:bookmarkStart w:id="4855" w:name="_Toc43207909"/>
      <w:bookmarkStart w:id="4856" w:name="_Toc49857382"/>
      <w:bookmarkStart w:id="4857" w:name="_Toc56677223"/>
      <w:bookmarkStart w:id="4858" w:name="_Toc56691746"/>
      <w:bookmarkStart w:id="4859" w:name="_Toc56699010"/>
      <w:bookmarkStart w:id="4860" w:name="_Toc89035260"/>
      <w:bookmarkStart w:id="4861" w:name="_Toc89065058"/>
      <w:bookmarkStart w:id="4862" w:name="_Toc89180357"/>
      <w:bookmarkStart w:id="4863" w:name="_Toc97072036"/>
      <w:bookmarkStart w:id="4864" w:name="_Toc120051441"/>
      <w:bookmarkStart w:id="4865" w:name="_Toc199238435"/>
      <w:r w:rsidRPr="003B2883">
        <w:lastRenderedPageBreak/>
        <w:t>6.2.6</w:t>
      </w:r>
      <w:r w:rsidRPr="003B2883">
        <w:tab/>
        <w:t>Data Model</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40D9C0E9" w14:textId="77777777" w:rsidR="00602AC0" w:rsidRPr="003B2883" w:rsidRDefault="00602AC0" w:rsidP="00602AC0">
      <w:pPr>
        <w:pStyle w:val="Heading4"/>
      </w:pPr>
      <w:bookmarkStart w:id="4866" w:name="_Toc25156480"/>
      <w:bookmarkStart w:id="4867" w:name="_Toc34124784"/>
      <w:bookmarkStart w:id="4868" w:name="_Toc43207910"/>
      <w:bookmarkStart w:id="4869" w:name="_Toc49857383"/>
      <w:bookmarkStart w:id="4870" w:name="_Toc56677224"/>
      <w:bookmarkStart w:id="4871" w:name="_Toc56691747"/>
      <w:bookmarkStart w:id="4872" w:name="_Toc56699011"/>
      <w:bookmarkStart w:id="4873" w:name="_Toc89035261"/>
      <w:bookmarkStart w:id="4874" w:name="_Toc89065059"/>
      <w:bookmarkStart w:id="4875" w:name="_Toc89180358"/>
      <w:bookmarkStart w:id="4876" w:name="_Toc97072037"/>
      <w:bookmarkStart w:id="4877" w:name="_Toc120051442"/>
      <w:bookmarkStart w:id="4878" w:name="_Toc199238436"/>
      <w:r w:rsidRPr="003B2883">
        <w:t>6.2.6.1</w:t>
      </w:r>
      <w:r w:rsidRPr="003B2883">
        <w:tab/>
        <w:t>General</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r w:rsidR="00474EF0" w:rsidRPr="003B2883" w14:paraId="0CF7C1A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5003DC2" w14:textId="0C54E973" w:rsidR="00474EF0" w:rsidRDefault="00474EF0" w:rsidP="00474EF0">
            <w:pPr>
              <w:pStyle w:val="TAL"/>
            </w:pPr>
            <w:r>
              <w:rPr>
                <w:lang w:eastAsia="zh-CN"/>
              </w:rPr>
              <w:t>Float</w:t>
            </w:r>
          </w:p>
        </w:tc>
        <w:tc>
          <w:tcPr>
            <w:tcW w:w="2214" w:type="dxa"/>
            <w:tcBorders>
              <w:top w:val="single" w:sz="4" w:space="0" w:color="auto"/>
              <w:left w:val="single" w:sz="4" w:space="0" w:color="auto"/>
              <w:bottom w:val="single" w:sz="4" w:space="0" w:color="auto"/>
              <w:right w:val="single" w:sz="4" w:space="0" w:color="auto"/>
            </w:tcBorders>
          </w:tcPr>
          <w:p w14:paraId="754DFE9C" w14:textId="308C9AA0" w:rsidR="00474EF0" w:rsidRPr="003B2883" w:rsidRDefault="00474EF0" w:rsidP="00474EF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C2D9D48" w14:textId="1D14A84B" w:rsidR="00474EF0" w:rsidRDefault="00474EF0" w:rsidP="00474EF0">
            <w:pPr>
              <w:pStyle w:val="TAL"/>
            </w:pPr>
            <w:r w:rsidRPr="001D2CEF">
              <w:t>Number with format "float"</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79" w:name="_Toc25156481"/>
      <w:bookmarkStart w:id="4880" w:name="_Toc34124785"/>
      <w:bookmarkStart w:id="4881" w:name="_Toc43207911"/>
      <w:bookmarkStart w:id="4882" w:name="_Toc49857384"/>
      <w:bookmarkStart w:id="4883" w:name="_Toc56677225"/>
      <w:bookmarkStart w:id="4884" w:name="_Toc56691748"/>
      <w:bookmarkStart w:id="4885" w:name="_Toc56699012"/>
      <w:bookmarkStart w:id="4886" w:name="_Toc89035262"/>
      <w:bookmarkStart w:id="4887" w:name="_Toc89065060"/>
      <w:bookmarkStart w:id="4888" w:name="_Toc89180359"/>
      <w:bookmarkStart w:id="4889" w:name="_Toc97072038"/>
      <w:bookmarkStart w:id="4890" w:name="_Toc120051443"/>
      <w:bookmarkStart w:id="4891" w:name="_Toc199238437"/>
      <w:r w:rsidRPr="003B2883">
        <w:rPr>
          <w:lang w:val="en-US"/>
        </w:rPr>
        <w:t>6.2.6.2</w:t>
      </w:r>
      <w:r w:rsidRPr="003B2883">
        <w:rPr>
          <w:lang w:val="en-US"/>
        </w:rPr>
        <w:tab/>
        <w:t>Structured data types</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0BA4267E" w14:textId="77777777" w:rsidR="00602AC0" w:rsidRPr="003B2883" w:rsidRDefault="00602AC0" w:rsidP="00602AC0">
      <w:pPr>
        <w:pStyle w:val="Heading5"/>
      </w:pPr>
      <w:bookmarkStart w:id="4892" w:name="_Toc25156482"/>
      <w:bookmarkStart w:id="4893" w:name="_Toc34124786"/>
      <w:bookmarkStart w:id="4894" w:name="_Toc43207912"/>
      <w:bookmarkStart w:id="4895" w:name="_Toc49857385"/>
      <w:bookmarkStart w:id="4896" w:name="_Toc56677226"/>
      <w:bookmarkStart w:id="4897" w:name="_Toc56691749"/>
      <w:bookmarkStart w:id="4898" w:name="_Toc56699013"/>
      <w:bookmarkStart w:id="4899" w:name="_Toc89035263"/>
      <w:bookmarkStart w:id="4900" w:name="_Toc89065061"/>
      <w:bookmarkStart w:id="4901" w:name="_Toc89180360"/>
      <w:bookmarkStart w:id="4902" w:name="_Toc97072039"/>
      <w:bookmarkStart w:id="4903" w:name="_Toc120051444"/>
      <w:bookmarkStart w:id="4904" w:name="_Toc199238438"/>
      <w:r w:rsidRPr="003B2883">
        <w:t>6.2.6.2.1</w:t>
      </w:r>
      <w:r w:rsidRPr="003B2883">
        <w:tab/>
        <w:t>Introduction</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05" w:name="_Toc25156483"/>
      <w:bookmarkStart w:id="4906" w:name="_Toc34124787"/>
      <w:bookmarkStart w:id="4907" w:name="_Toc43207913"/>
      <w:bookmarkStart w:id="4908" w:name="_Toc49857386"/>
      <w:bookmarkStart w:id="4909" w:name="_Toc56677227"/>
      <w:bookmarkStart w:id="4910" w:name="_Toc56691750"/>
      <w:bookmarkStart w:id="4911" w:name="_Toc56699014"/>
      <w:bookmarkStart w:id="4912" w:name="_Toc89035264"/>
      <w:bookmarkStart w:id="4913" w:name="_Toc89065062"/>
      <w:bookmarkStart w:id="4914" w:name="_Toc89180361"/>
      <w:bookmarkStart w:id="4915" w:name="_Toc97072040"/>
      <w:bookmarkStart w:id="4916" w:name="_Toc120051445"/>
      <w:bookmarkStart w:id="4917" w:name="_Toc199238439"/>
      <w:r w:rsidRPr="003B2883">
        <w:lastRenderedPageBreak/>
        <w:t>6.2.6.2.2</w:t>
      </w:r>
      <w:r w:rsidRPr="003B2883">
        <w:tab/>
        <w:t>Type: AmfEventSubscription</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77777777" w:rsidR="00B5684E" w:rsidRDefault="00EE68E3" w:rsidP="001D4998">
            <w:pPr>
              <w:pStyle w:val="TAL"/>
            </w:pPr>
            <w:r w:rsidRPr="003B2883">
              <w:t>Subscription</w:t>
            </w:r>
            <w:r w:rsidRPr="003B2883">
              <w:rPr>
                <w:noProof/>
              </w:rPr>
              <w:t xml:space="preserve"> Permanent Identifier</w:t>
            </w:r>
            <w:r w:rsidRPr="003B2883">
              <w:t xml:space="preserve"> </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77777777" w:rsidR="00B5684E" w:rsidRDefault="009B7E56" w:rsidP="009B7E56">
            <w:pPr>
              <w:pStyle w:val="TAL"/>
              <w:rPr>
                <w:rFonts w:cs="Arial"/>
                <w:szCs w:val="18"/>
              </w:rPr>
            </w:pPr>
            <w:r w:rsidRPr="003B2883">
              <w:rPr>
                <w:rFonts w:cs="Arial"/>
                <w:szCs w:val="18"/>
              </w:rPr>
              <w:t xml:space="preserve">Permanent Equipment Identifier </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18" w:name="_Toc25156484"/>
      <w:bookmarkStart w:id="4919" w:name="_Toc34124788"/>
      <w:bookmarkStart w:id="4920" w:name="_Toc43207914"/>
      <w:bookmarkStart w:id="4921" w:name="_Toc49857387"/>
      <w:bookmarkStart w:id="4922" w:name="_Toc56677228"/>
      <w:bookmarkStart w:id="4923" w:name="_Toc56691751"/>
      <w:bookmarkStart w:id="4924" w:name="_Toc56699015"/>
      <w:bookmarkStart w:id="4925" w:name="_Toc89035265"/>
      <w:bookmarkStart w:id="4926" w:name="_Toc89065063"/>
      <w:bookmarkStart w:id="4927" w:name="_Toc89180362"/>
      <w:bookmarkStart w:id="4928" w:name="_Toc97072041"/>
      <w:bookmarkStart w:id="4929" w:name="_Toc120051446"/>
      <w:bookmarkStart w:id="4930" w:name="_Toc199238440"/>
      <w:r w:rsidRPr="003B2883">
        <w:lastRenderedPageBreak/>
        <w:t>6.2.6.2.3</w:t>
      </w:r>
      <w:r w:rsidRPr="003B2883">
        <w:tab/>
        <w:t>Type: AmfEvent</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31"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31"/>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5C92D578" w:rsidR="00F27EB5" w:rsidRDefault="00F27EB5" w:rsidP="003F0E21">
            <w:pPr>
              <w:pStyle w:val="TAL"/>
            </w:pPr>
            <w:r>
              <w:t xml:space="preserve">If the subscription of REACHABILITY_REPORT is for "UE Reachability Status Change", the AMF shall report </w:t>
            </w:r>
            <w:r w:rsidR="00923F5E">
              <w:t xml:space="preserve">the </w:t>
            </w:r>
            <w:r>
              <w:t xml:space="preserve">current reachability state </w:t>
            </w:r>
            <w:r w:rsidR="00E56C76">
              <w:t xml:space="preserve">(regardless of whether the immediateFlag is set or not) </w:t>
            </w:r>
            <w:r>
              <w:t>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2BF931EA" w:rsidR="00F27EB5" w:rsidRDefault="00F27EB5" w:rsidP="003F0E21">
            <w:pPr>
              <w:pStyle w:val="TAL"/>
            </w:pPr>
            <w:r>
              <w:t xml:space="preserve">If the subscription of REACHABILITY_REPORT is for "UE Reachable for DL Traffic", the AMF shall report the "REACHABLE" state, </w:t>
            </w:r>
            <w:r w:rsidR="00946E6E">
              <w:t>immediately if UE is reachable at the time of the subscription to the event, otherwise</w:t>
            </w:r>
            <w:r w:rsidR="00946E6E" w:rsidRPr="003B6D67">
              <w:t xml:space="preserv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lastRenderedPageBreak/>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32"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32"/>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33"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33"/>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lastRenderedPageBreak/>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lastRenderedPageBreak/>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lastRenderedPageBreak/>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34" w:name="_Toc25156485"/>
      <w:bookmarkStart w:id="4935" w:name="_Toc34124789"/>
      <w:bookmarkStart w:id="4936" w:name="_Toc43207915"/>
      <w:bookmarkStart w:id="4937" w:name="_Toc49857388"/>
      <w:bookmarkStart w:id="4938" w:name="_Toc56677229"/>
      <w:bookmarkStart w:id="4939" w:name="_Toc56691752"/>
      <w:bookmarkStart w:id="4940" w:name="_Toc56699016"/>
      <w:bookmarkStart w:id="4941" w:name="_Toc89035266"/>
      <w:bookmarkStart w:id="4942" w:name="_Toc89065064"/>
      <w:bookmarkStart w:id="4943" w:name="_Toc89180363"/>
      <w:bookmarkStart w:id="4944" w:name="_Toc97072042"/>
      <w:bookmarkStart w:id="4945" w:name="_Toc120051447"/>
      <w:bookmarkStart w:id="4946" w:name="_Toc199238441"/>
      <w:r w:rsidRPr="003B2883">
        <w:lastRenderedPageBreak/>
        <w:t>6.2.6.2.4</w:t>
      </w:r>
      <w:r w:rsidRPr="003B2883">
        <w:tab/>
        <w:t>Type: AmfEventNotification</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47" w:name="_Toc25156486"/>
      <w:bookmarkStart w:id="4948" w:name="_Toc34124790"/>
      <w:bookmarkStart w:id="4949" w:name="_Toc43207916"/>
      <w:bookmarkStart w:id="4950" w:name="_Toc49857389"/>
      <w:bookmarkStart w:id="4951" w:name="_Toc56677230"/>
      <w:bookmarkStart w:id="4952" w:name="_Toc56691753"/>
      <w:bookmarkStart w:id="4953" w:name="_Toc56699017"/>
      <w:bookmarkStart w:id="4954" w:name="_Toc89035267"/>
      <w:bookmarkStart w:id="4955" w:name="_Toc89065065"/>
      <w:bookmarkStart w:id="4956" w:name="_Toc89180364"/>
      <w:bookmarkStart w:id="4957" w:name="_Toc97072043"/>
      <w:bookmarkStart w:id="4958" w:name="_Toc120051448"/>
      <w:bookmarkStart w:id="4959" w:name="_Toc199238442"/>
      <w:r w:rsidRPr="003B2883">
        <w:lastRenderedPageBreak/>
        <w:t>6.2.6.2.5</w:t>
      </w:r>
      <w:r w:rsidRPr="003B2883">
        <w:tab/>
        <w:t>Type: AmfEventReport</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60"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60"/>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lastRenderedPageBreak/>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lastRenderedPageBreak/>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6C901665"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r w:rsidR="00F16753">
              <w:t xml:space="preserve"> or </w:t>
            </w:r>
            <w:r w:rsidR="00F16753">
              <w:rPr>
                <w:lang w:eastAsia="ko-KR"/>
              </w:rPr>
              <w:t>known to the AMF as specified in clause </w:t>
            </w:r>
            <w:r w:rsidR="00F16753">
              <w:t xml:space="preserve">5.4.13.3 </w:t>
            </w:r>
            <w:r w:rsidR="00F16753">
              <w:rPr>
                <w:lang w:eastAsia="ko-KR"/>
              </w:rPr>
              <w:t>of 3GPP TS 23.501 [2]</w:t>
            </w:r>
            <w:r>
              <w:t>.</w:t>
            </w:r>
          </w:p>
          <w:p w14:paraId="3BAF5665" w14:textId="77777777" w:rsidR="00B95C2B" w:rsidRDefault="00B95C2B" w:rsidP="00B95C2B">
            <w:pPr>
              <w:pStyle w:val="TAL"/>
            </w:pPr>
          </w:p>
          <w:p w14:paraId="32AC38A6" w14:textId="37BD0057" w:rsidR="00B95C2B" w:rsidRDefault="00B95C2B" w:rsidP="00B95C2B">
            <w:pPr>
              <w:pStyle w:val="TAL"/>
            </w:pPr>
            <w:r>
              <w:t xml:space="preserve">When present, it contains the </w:t>
            </w:r>
            <w:r>
              <w:rPr>
                <w:lang w:eastAsia="ko-KR"/>
              </w:rPr>
              <w:t>Unavailability Period Duration reported by the UE</w:t>
            </w:r>
            <w:r w:rsidR="00165408">
              <w:rPr>
                <w:lang w:eastAsia="ko-KR"/>
              </w:rPr>
              <w:t xml:space="preserve"> or known to the AMF as specified in clause 5.4.1.4 of 3GPP TS 23.501 [2]</w:t>
            </w:r>
            <w:r>
              <w:rPr>
                <w:lang w:eastAsia="ko-KR"/>
              </w:rPr>
              <w:t xml:space="preserv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61" w:name="_Toc25156487"/>
      <w:bookmarkStart w:id="4962" w:name="_Toc34124791"/>
      <w:bookmarkStart w:id="4963" w:name="_Toc43207917"/>
      <w:bookmarkStart w:id="4964" w:name="_Toc49857390"/>
      <w:bookmarkStart w:id="4965" w:name="_Toc56677231"/>
      <w:bookmarkStart w:id="4966" w:name="_Toc56691754"/>
      <w:bookmarkStart w:id="4967" w:name="_Toc56699018"/>
      <w:bookmarkStart w:id="4968" w:name="_Toc89035268"/>
      <w:bookmarkStart w:id="4969" w:name="_Toc89065066"/>
      <w:bookmarkStart w:id="4970" w:name="_Toc89180365"/>
      <w:bookmarkStart w:id="4971" w:name="_Toc97072044"/>
      <w:bookmarkStart w:id="4972" w:name="_Toc120051449"/>
      <w:bookmarkStart w:id="4973" w:name="_Toc199238443"/>
      <w:r w:rsidRPr="003B2883">
        <w:lastRenderedPageBreak/>
        <w:t>6.2.6.2.6</w:t>
      </w:r>
      <w:r w:rsidRPr="003B2883">
        <w:tab/>
        <w:t>Type: AmfEventMode</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74"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74"/>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75" w:name="_Toc25156488"/>
      <w:bookmarkStart w:id="4976" w:name="_Toc34124792"/>
      <w:bookmarkStart w:id="4977" w:name="_Toc43207918"/>
      <w:bookmarkStart w:id="4978" w:name="_Toc49857391"/>
      <w:bookmarkStart w:id="4979" w:name="_Toc56677232"/>
      <w:bookmarkStart w:id="4980" w:name="_Toc56691755"/>
      <w:bookmarkStart w:id="4981" w:name="_Toc56699019"/>
      <w:bookmarkStart w:id="4982" w:name="_Toc89035269"/>
      <w:bookmarkStart w:id="4983" w:name="_Toc89065067"/>
      <w:bookmarkStart w:id="4984" w:name="_Toc89180366"/>
      <w:bookmarkStart w:id="4985" w:name="_Toc97072045"/>
      <w:bookmarkStart w:id="4986" w:name="_Toc120051450"/>
      <w:bookmarkStart w:id="4987" w:name="_Toc199238444"/>
      <w:r w:rsidRPr="003B2883">
        <w:t>6.2.6.2.7</w:t>
      </w:r>
      <w:r w:rsidRPr="003B2883">
        <w:tab/>
        <w:t>Type: AmfEventState</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88" w:name="_Toc25156489"/>
      <w:bookmarkStart w:id="4989" w:name="_Toc34124793"/>
      <w:bookmarkStart w:id="4990" w:name="_Toc43207919"/>
      <w:bookmarkStart w:id="4991" w:name="_Toc49857392"/>
      <w:bookmarkStart w:id="4992" w:name="_Toc56677233"/>
      <w:bookmarkStart w:id="4993" w:name="_Toc56691756"/>
      <w:bookmarkStart w:id="4994" w:name="_Toc56699020"/>
      <w:bookmarkStart w:id="4995" w:name="_Toc89035270"/>
      <w:bookmarkStart w:id="4996" w:name="_Toc89065068"/>
      <w:bookmarkStart w:id="4997" w:name="_Toc89180367"/>
      <w:bookmarkStart w:id="4998" w:name="_Toc97072046"/>
      <w:bookmarkStart w:id="4999" w:name="_Toc120051451"/>
      <w:bookmarkStart w:id="5000" w:name="_Toc199238445"/>
      <w:r w:rsidRPr="003B2883">
        <w:lastRenderedPageBreak/>
        <w:t>6.2.6.2.8</w:t>
      </w:r>
      <w:r w:rsidRPr="003B2883">
        <w:tab/>
        <w:t>Type: RmInfo</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01" w:name="_Toc25156490"/>
      <w:bookmarkStart w:id="5002" w:name="_Toc34124794"/>
      <w:bookmarkStart w:id="5003" w:name="_Toc43207920"/>
      <w:bookmarkStart w:id="5004" w:name="_Toc49857393"/>
      <w:bookmarkStart w:id="5005" w:name="_Toc56677234"/>
      <w:bookmarkStart w:id="5006" w:name="_Toc56691757"/>
      <w:bookmarkStart w:id="5007" w:name="_Toc56699021"/>
      <w:bookmarkStart w:id="5008" w:name="_Toc89035271"/>
      <w:bookmarkStart w:id="5009" w:name="_Toc89065069"/>
      <w:bookmarkStart w:id="5010" w:name="_Toc89180368"/>
      <w:bookmarkStart w:id="5011" w:name="_Toc97072047"/>
      <w:bookmarkStart w:id="5012" w:name="_Toc120051452"/>
      <w:bookmarkStart w:id="5013" w:name="_Toc199238446"/>
      <w:r w:rsidRPr="003B2883">
        <w:t>6.2.6.2.9</w:t>
      </w:r>
      <w:r w:rsidRPr="003B2883">
        <w:tab/>
        <w:t>Type: CmInfo</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14" w:name="_Toc25156491"/>
      <w:bookmarkStart w:id="5015" w:name="_Toc34124795"/>
      <w:bookmarkStart w:id="5016" w:name="_Toc43207921"/>
      <w:bookmarkStart w:id="5017" w:name="_Toc49857394"/>
      <w:bookmarkStart w:id="5018" w:name="_Toc56677235"/>
      <w:bookmarkStart w:id="5019" w:name="_Toc56691758"/>
      <w:bookmarkStart w:id="5020" w:name="_Toc56699022"/>
      <w:bookmarkStart w:id="5021" w:name="_Toc89035272"/>
      <w:bookmarkStart w:id="5022" w:name="_Toc89065070"/>
      <w:bookmarkStart w:id="5023" w:name="_Toc89180369"/>
      <w:bookmarkStart w:id="5024" w:name="_Toc97072048"/>
      <w:bookmarkStart w:id="5025" w:name="_Toc120051453"/>
      <w:bookmarkStart w:id="5026" w:name="_Toc199238447"/>
      <w:r w:rsidRPr="003B2883">
        <w:t>6.2.6.2.10</w:t>
      </w:r>
      <w:r w:rsidRPr="003B2883">
        <w:tab/>
        <w:t>Void</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761E34C6" w14:textId="77777777" w:rsidR="00602AC0" w:rsidRPr="003B2883" w:rsidRDefault="00602AC0" w:rsidP="00602AC0"/>
    <w:p w14:paraId="7FDB81BE" w14:textId="77777777" w:rsidR="00602AC0" w:rsidRPr="003B2883" w:rsidRDefault="00602AC0" w:rsidP="00602AC0">
      <w:pPr>
        <w:pStyle w:val="Heading5"/>
      </w:pPr>
      <w:bookmarkStart w:id="5027" w:name="_Toc25156492"/>
      <w:bookmarkStart w:id="5028" w:name="_Toc34124796"/>
      <w:bookmarkStart w:id="5029" w:name="_Toc43207922"/>
      <w:bookmarkStart w:id="5030" w:name="_Toc49857395"/>
      <w:bookmarkStart w:id="5031" w:name="_Toc56677236"/>
      <w:bookmarkStart w:id="5032" w:name="_Toc56691759"/>
      <w:bookmarkStart w:id="5033" w:name="_Toc56699023"/>
      <w:bookmarkStart w:id="5034" w:name="_Toc89035273"/>
      <w:bookmarkStart w:id="5035" w:name="_Toc89065071"/>
      <w:bookmarkStart w:id="5036" w:name="_Toc89180370"/>
      <w:bookmarkStart w:id="5037" w:name="_Toc97072049"/>
      <w:bookmarkStart w:id="5038" w:name="_Toc120051454"/>
      <w:bookmarkStart w:id="5039" w:name="_Toc199238448"/>
      <w:r w:rsidRPr="003B2883">
        <w:t>6.2.6.2.11</w:t>
      </w:r>
      <w:r w:rsidRPr="003B2883">
        <w:tab/>
        <w:t>Type: CommunicationFailure</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40" w:name="_Toc25156493"/>
      <w:bookmarkStart w:id="5041" w:name="_Toc34124797"/>
      <w:bookmarkStart w:id="5042" w:name="_Toc43207923"/>
      <w:bookmarkStart w:id="5043" w:name="_Toc49857396"/>
      <w:bookmarkStart w:id="5044" w:name="_Toc56677237"/>
      <w:bookmarkStart w:id="5045" w:name="_Toc56691760"/>
      <w:bookmarkStart w:id="5046" w:name="_Toc56699024"/>
      <w:bookmarkStart w:id="5047" w:name="_Toc89035274"/>
      <w:bookmarkStart w:id="5048" w:name="_Toc89065072"/>
      <w:bookmarkStart w:id="5049" w:name="_Toc89180371"/>
      <w:bookmarkStart w:id="5050" w:name="_Toc97072050"/>
      <w:bookmarkStart w:id="5051" w:name="_Toc120051455"/>
      <w:bookmarkStart w:id="5052" w:name="_Toc199238449"/>
      <w:r w:rsidRPr="003B2883">
        <w:t>6.2.6.2.12</w:t>
      </w:r>
      <w:r w:rsidRPr="003B2883">
        <w:tab/>
        <w:t xml:space="preserve">Type: </w:t>
      </w:r>
      <w:r w:rsidRPr="003B2883">
        <w:rPr>
          <w:lang w:eastAsia="zh-CN"/>
        </w:rPr>
        <w:t>AmfCreateEventSubscription</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F9BE001"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53" w:name="_Toc25156494"/>
      <w:bookmarkStart w:id="5054" w:name="_Toc34124798"/>
      <w:bookmarkStart w:id="5055" w:name="_Toc43207924"/>
      <w:bookmarkStart w:id="5056" w:name="_Toc49857397"/>
      <w:bookmarkStart w:id="5057" w:name="_Toc56677238"/>
      <w:bookmarkStart w:id="5058" w:name="_Toc56691761"/>
      <w:bookmarkStart w:id="5059" w:name="_Toc56699025"/>
      <w:bookmarkStart w:id="5060" w:name="_Toc89035275"/>
      <w:bookmarkStart w:id="5061" w:name="_Toc89065073"/>
      <w:bookmarkStart w:id="5062" w:name="_Toc89180372"/>
      <w:bookmarkStart w:id="5063" w:name="_Toc97072051"/>
      <w:bookmarkStart w:id="5064" w:name="_Toc120051456"/>
      <w:bookmarkStart w:id="5065" w:name="_Toc199238450"/>
      <w:r w:rsidRPr="003B2883">
        <w:lastRenderedPageBreak/>
        <w:t>6.2.6.2.13</w:t>
      </w:r>
      <w:r w:rsidRPr="003B2883">
        <w:tab/>
        <w:t xml:space="preserve">Type: </w:t>
      </w:r>
      <w:r w:rsidRPr="003B2883">
        <w:rPr>
          <w:lang w:eastAsia="zh-CN"/>
        </w:rPr>
        <w:t>AmfCreatedEventSubscription</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66" w:name="_Toc25156495"/>
      <w:bookmarkStart w:id="5067" w:name="_Toc34124799"/>
      <w:bookmarkStart w:id="5068" w:name="_Toc43207925"/>
      <w:bookmarkStart w:id="5069" w:name="_Toc49857398"/>
      <w:bookmarkStart w:id="5070" w:name="_Toc56677239"/>
      <w:bookmarkStart w:id="5071" w:name="_Toc56691762"/>
      <w:bookmarkStart w:id="5072" w:name="_Toc56699026"/>
      <w:bookmarkStart w:id="5073" w:name="_Toc89035276"/>
      <w:bookmarkStart w:id="5074" w:name="_Toc89065074"/>
      <w:bookmarkStart w:id="5075" w:name="_Toc89180373"/>
      <w:bookmarkStart w:id="5076" w:name="_Toc97072052"/>
      <w:bookmarkStart w:id="5077" w:name="_Toc120051457"/>
      <w:bookmarkStart w:id="5078" w:name="_Toc199238451"/>
      <w:r w:rsidRPr="003B2883">
        <w:lastRenderedPageBreak/>
        <w:t>6.2.6.2.14</w:t>
      </w:r>
      <w:r w:rsidRPr="003B2883">
        <w:tab/>
        <w:t xml:space="preserve">Type: </w:t>
      </w:r>
      <w:r w:rsidRPr="003B2883">
        <w:rPr>
          <w:lang w:eastAsia="zh-CN"/>
        </w:rPr>
        <w:t>AmfUpdateEventSubscriptionItem</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79"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79"/>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lastRenderedPageBreak/>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lastRenderedPageBreak/>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80" w:name="_Toc25156496"/>
      <w:bookmarkStart w:id="5081" w:name="_Toc34124800"/>
      <w:bookmarkStart w:id="5082" w:name="_Toc43207926"/>
      <w:bookmarkStart w:id="5083" w:name="_Toc49857399"/>
      <w:bookmarkStart w:id="5084" w:name="_Toc56677240"/>
      <w:bookmarkStart w:id="5085" w:name="_Toc56691763"/>
      <w:bookmarkStart w:id="5086" w:name="_Toc56699027"/>
      <w:bookmarkStart w:id="5087" w:name="_Toc89035277"/>
      <w:bookmarkStart w:id="5088" w:name="_Toc89065075"/>
      <w:bookmarkStart w:id="5089" w:name="_Toc89180374"/>
      <w:bookmarkStart w:id="5090" w:name="_Toc97072053"/>
      <w:bookmarkStart w:id="5091" w:name="_Toc120051458"/>
      <w:bookmarkStart w:id="5092" w:name="_Toc199238452"/>
      <w:r w:rsidRPr="003B2883">
        <w:t>6.2.6.2.15</w:t>
      </w:r>
      <w:r w:rsidRPr="003B2883">
        <w:tab/>
        <w:t xml:space="preserve">Type: </w:t>
      </w:r>
      <w:r w:rsidRPr="003B2883">
        <w:rPr>
          <w:lang w:eastAsia="zh-CN"/>
        </w:rPr>
        <w:t>AmfUpdatedEventSubscription</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93" w:name="_Toc25156497"/>
      <w:bookmarkStart w:id="5094" w:name="_Toc34124801"/>
      <w:bookmarkStart w:id="5095" w:name="_Toc43207927"/>
      <w:bookmarkStart w:id="5096" w:name="_Toc49857400"/>
      <w:bookmarkStart w:id="5097" w:name="_Toc56677241"/>
      <w:bookmarkStart w:id="5098" w:name="_Toc56691764"/>
      <w:bookmarkStart w:id="5099" w:name="_Toc56699028"/>
      <w:bookmarkStart w:id="5100" w:name="_Toc89035278"/>
      <w:bookmarkStart w:id="5101" w:name="_Toc89065076"/>
      <w:bookmarkStart w:id="5102" w:name="_Toc89180375"/>
      <w:bookmarkStart w:id="5103" w:name="_Toc97072054"/>
      <w:bookmarkStart w:id="5104" w:name="_Toc120051459"/>
      <w:bookmarkStart w:id="5105" w:name="_Toc199238453"/>
      <w:r w:rsidRPr="003B2883">
        <w:lastRenderedPageBreak/>
        <w:t>6.2.6.2.16</w:t>
      </w:r>
      <w:r w:rsidRPr="003B2883">
        <w:tab/>
        <w:t xml:space="preserve">Type: </w:t>
      </w:r>
      <w:r w:rsidRPr="003B2883">
        <w:rPr>
          <w:lang w:eastAsia="zh-CN"/>
        </w:rPr>
        <w:t>AmfEventArea</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5A545C64"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Pr="003B2883">
              <w:t>3GPP TS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06" w:name="_Toc25156498"/>
      <w:bookmarkStart w:id="5107" w:name="_Toc34124802"/>
      <w:bookmarkStart w:id="5108" w:name="_Toc43207928"/>
      <w:bookmarkStart w:id="5109" w:name="_Toc49857401"/>
      <w:bookmarkStart w:id="5110" w:name="_Toc56677242"/>
      <w:bookmarkStart w:id="5111" w:name="_Toc56691765"/>
      <w:bookmarkStart w:id="5112" w:name="_Toc56699029"/>
      <w:bookmarkStart w:id="5113" w:name="_Toc89035279"/>
      <w:bookmarkStart w:id="5114" w:name="_Toc89065077"/>
      <w:bookmarkStart w:id="5115" w:name="_Toc89180376"/>
      <w:bookmarkStart w:id="5116" w:name="_Toc97072055"/>
      <w:bookmarkStart w:id="5117" w:name="_Toc120051460"/>
      <w:bookmarkStart w:id="5118" w:name="_Toc199238454"/>
      <w:r w:rsidRPr="003B2883">
        <w:t>6.2.6.2.17</w:t>
      </w:r>
      <w:r w:rsidRPr="003B2883">
        <w:tab/>
        <w:t xml:space="preserve">Type: </w:t>
      </w:r>
      <w:r w:rsidRPr="003B2883">
        <w:rPr>
          <w:lang w:eastAsia="zh-CN"/>
        </w:rPr>
        <w:t>LadnInfo</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19" w:name="_Toc25156499"/>
      <w:bookmarkStart w:id="5120" w:name="_Toc34124803"/>
      <w:bookmarkStart w:id="5121" w:name="_Toc43207929"/>
      <w:bookmarkStart w:id="5122" w:name="_Toc49857402"/>
      <w:bookmarkStart w:id="5123" w:name="_Toc56677243"/>
      <w:bookmarkStart w:id="5124" w:name="_Toc56691766"/>
      <w:bookmarkStart w:id="5125" w:name="_Toc56699030"/>
      <w:bookmarkStart w:id="5126" w:name="_Toc89035280"/>
      <w:bookmarkStart w:id="5127" w:name="_Toc89065078"/>
      <w:bookmarkStart w:id="5128" w:name="_Toc89180377"/>
      <w:bookmarkStart w:id="5129" w:name="_Toc97072056"/>
      <w:bookmarkStart w:id="5130" w:name="_Toc120051461"/>
      <w:bookmarkStart w:id="5131" w:name="_Toc199238455"/>
      <w:r w:rsidRPr="003B2883">
        <w:lastRenderedPageBreak/>
        <w:t>6.2.6.2.18</w:t>
      </w:r>
      <w:r w:rsidRPr="003B2883">
        <w:tab/>
        <w:t xml:space="preserve">Type: </w:t>
      </w:r>
      <w:r w:rsidRPr="003B2883">
        <w:rPr>
          <w:lang w:eastAsia="zh-CN"/>
        </w:rPr>
        <w:t>AmfUpdateEventOptionItem</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32" w:name="_Toc25156500"/>
      <w:bookmarkStart w:id="5133" w:name="_Toc34124804"/>
      <w:bookmarkStart w:id="5134" w:name="_Toc43207930"/>
      <w:bookmarkStart w:id="5135" w:name="_Toc49857403"/>
      <w:bookmarkStart w:id="5136" w:name="_Toc56677244"/>
      <w:bookmarkStart w:id="5137" w:name="_Toc56691767"/>
      <w:bookmarkStart w:id="5138" w:name="_Toc56699031"/>
      <w:bookmarkStart w:id="5139" w:name="_Toc89035281"/>
      <w:bookmarkStart w:id="5140" w:name="_Toc89065079"/>
      <w:bookmarkStart w:id="5141" w:name="_Toc89180378"/>
      <w:bookmarkStart w:id="5142" w:name="_Toc97072057"/>
      <w:bookmarkStart w:id="5143" w:name="_Toc120051462"/>
      <w:bookmarkStart w:id="5144" w:name="_Toc199238456"/>
      <w:r w:rsidRPr="003B2883">
        <w:t>6.2.6.2.</w:t>
      </w:r>
      <w:r>
        <w:t>19</w:t>
      </w:r>
      <w:r w:rsidRPr="003B2883">
        <w:tab/>
        <w:t xml:space="preserve">Type: </w:t>
      </w:r>
      <w:r>
        <w:t>5GsUserStateInfo</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45" w:name="_Toc34124805"/>
      <w:bookmarkStart w:id="5146" w:name="_Toc43207931"/>
      <w:bookmarkStart w:id="5147" w:name="_Toc49857404"/>
      <w:bookmarkStart w:id="5148" w:name="_Toc56677245"/>
      <w:bookmarkStart w:id="5149" w:name="_Toc56691768"/>
      <w:bookmarkStart w:id="5150" w:name="_Toc56699032"/>
      <w:bookmarkStart w:id="5151" w:name="_Toc89035282"/>
      <w:bookmarkStart w:id="5152" w:name="_Toc89065080"/>
      <w:bookmarkStart w:id="5153" w:name="_Toc89180379"/>
      <w:bookmarkStart w:id="5154" w:name="_Toc97072058"/>
      <w:bookmarkStart w:id="5155" w:name="_Toc120051463"/>
      <w:bookmarkStart w:id="5156" w:name="_Toc199238457"/>
      <w:r w:rsidRPr="003B2883">
        <w:lastRenderedPageBreak/>
        <w:t>6.2.6.2.</w:t>
      </w:r>
      <w:r>
        <w:t>20</w:t>
      </w:r>
      <w:r w:rsidRPr="003B2883">
        <w:tab/>
        <w:t xml:space="preserve">Type: </w:t>
      </w:r>
      <w:r>
        <w:t>Traffic</w:t>
      </w:r>
      <w:r w:rsidRPr="00492D24">
        <w:t>Descriptor</w:t>
      </w:r>
      <w:bookmarkEnd w:id="5145"/>
      <w:bookmarkEnd w:id="5146"/>
      <w:bookmarkEnd w:id="5147"/>
      <w:bookmarkEnd w:id="5148"/>
      <w:bookmarkEnd w:id="5149"/>
      <w:bookmarkEnd w:id="5150"/>
      <w:bookmarkEnd w:id="5151"/>
      <w:bookmarkEnd w:id="5152"/>
      <w:bookmarkEnd w:id="5153"/>
      <w:bookmarkEnd w:id="5154"/>
      <w:bookmarkEnd w:id="5155"/>
      <w:bookmarkEnd w:id="5156"/>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57" w:name="_Toc43207932"/>
      <w:bookmarkStart w:id="5158" w:name="_Toc49857405"/>
      <w:bookmarkStart w:id="5159" w:name="_Toc56677246"/>
      <w:bookmarkStart w:id="5160" w:name="_Toc56691769"/>
      <w:bookmarkStart w:id="5161" w:name="_Toc56699033"/>
      <w:bookmarkStart w:id="5162" w:name="_Toc89035283"/>
      <w:bookmarkStart w:id="5163" w:name="_Toc89065081"/>
      <w:bookmarkStart w:id="5164" w:name="_Toc89180380"/>
      <w:bookmarkStart w:id="5165" w:name="_Toc97072059"/>
      <w:bookmarkStart w:id="5166" w:name="_Toc120051464"/>
      <w:bookmarkStart w:id="5167" w:name="_Toc199238458"/>
      <w:r w:rsidRPr="003B2883">
        <w:t>6.2.6.2.</w:t>
      </w:r>
      <w:r>
        <w:t>21</w:t>
      </w:r>
      <w:r w:rsidRPr="003B2883">
        <w:tab/>
        <w:t xml:space="preserve">Type: </w:t>
      </w:r>
      <w:r>
        <w:t>UEIdExt</w:t>
      </w:r>
      <w:bookmarkEnd w:id="5157"/>
      <w:bookmarkEnd w:id="5158"/>
      <w:bookmarkEnd w:id="5159"/>
      <w:bookmarkEnd w:id="5160"/>
      <w:bookmarkEnd w:id="5161"/>
      <w:bookmarkEnd w:id="5162"/>
      <w:bookmarkEnd w:id="5163"/>
      <w:bookmarkEnd w:id="5164"/>
      <w:bookmarkEnd w:id="5165"/>
      <w:bookmarkEnd w:id="5166"/>
      <w:bookmarkEnd w:id="5167"/>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68" w:name="_Toc56677247"/>
      <w:bookmarkStart w:id="5169" w:name="_Toc56691770"/>
      <w:bookmarkStart w:id="5170" w:name="_Toc56699034"/>
      <w:bookmarkStart w:id="5171" w:name="_Toc89035284"/>
      <w:bookmarkStart w:id="5172" w:name="_Toc89065082"/>
      <w:bookmarkStart w:id="5173" w:name="_Toc89180381"/>
      <w:bookmarkStart w:id="5174" w:name="_Toc97072060"/>
      <w:bookmarkStart w:id="5175" w:name="_Toc120051465"/>
      <w:bookmarkStart w:id="5176" w:name="_Toc199238459"/>
      <w:r w:rsidRPr="003B2883">
        <w:t>6.2.6.2.</w:t>
      </w:r>
      <w:r>
        <w:t>22</w:t>
      </w:r>
      <w:r w:rsidRPr="003B2883">
        <w:tab/>
        <w:t>Type: Amf</w:t>
      </w:r>
      <w:r>
        <w:t>EventSubsSyncInfo</w:t>
      </w:r>
      <w:bookmarkEnd w:id="5168"/>
      <w:bookmarkEnd w:id="5169"/>
      <w:bookmarkEnd w:id="5170"/>
      <w:bookmarkEnd w:id="5171"/>
      <w:bookmarkEnd w:id="5172"/>
      <w:bookmarkEnd w:id="5173"/>
      <w:bookmarkEnd w:id="5174"/>
      <w:bookmarkEnd w:id="5175"/>
      <w:bookmarkEnd w:id="5176"/>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77" w:name="_Toc56677248"/>
      <w:bookmarkStart w:id="5178" w:name="_Toc56691771"/>
      <w:bookmarkStart w:id="5179" w:name="_Toc56699035"/>
      <w:bookmarkStart w:id="5180" w:name="_Toc89035285"/>
      <w:bookmarkStart w:id="5181" w:name="_Toc89065083"/>
      <w:bookmarkStart w:id="5182" w:name="_Toc89180382"/>
      <w:bookmarkStart w:id="5183" w:name="_Toc97072061"/>
      <w:bookmarkStart w:id="5184" w:name="_Toc120051466"/>
      <w:bookmarkStart w:id="5185" w:name="_Toc199238460"/>
      <w:r w:rsidRPr="003B2883">
        <w:lastRenderedPageBreak/>
        <w:t>6.2.6.2.</w:t>
      </w:r>
      <w:r>
        <w:t>23</w:t>
      </w:r>
      <w:r w:rsidRPr="003B2883">
        <w:tab/>
        <w:t>Type: Amf</w:t>
      </w:r>
      <w:r>
        <w:t>EventSubscriptionInfo</w:t>
      </w:r>
      <w:bookmarkEnd w:id="5177"/>
      <w:bookmarkEnd w:id="5178"/>
      <w:bookmarkEnd w:id="5179"/>
      <w:bookmarkEnd w:id="5180"/>
      <w:bookmarkEnd w:id="5181"/>
      <w:bookmarkEnd w:id="5182"/>
      <w:bookmarkEnd w:id="5183"/>
      <w:bookmarkEnd w:id="5184"/>
      <w:bookmarkEnd w:id="5185"/>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86" w:name="_Toc89035286"/>
      <w:bookmarkStart w:id="5187" w:name="_Toc89065084"/>
      <w:bookmarkStart w:id="5188" w:name="_Toc89180383"/>
      <w:bookmarkStart w:id="5189" w:name="_Toc97072062"/>
      <w:bookmarkStart w:id="5190" w:name="_Toc120051467"/>
      <w:bookmarkStart w:id="5191" w:name="_Toc199238461"/>
      <w:r w:rsidRPr="003B2883">
        <w:t>6.2.6.2.</w:t>
      </w:r>
      <w:r w:rsidR="00A11B56">
        <w:t>24</w:t>
      </w:r>
      <w:r w:rsidRPr="003B2883">
        <w:tab/>
        <w:t xml:space="preserve">Type: </w:t>
      </w:r>
      <w:r>
        <w:rPr>
          <w:rFonts w:hint="eastAsia"/>
          <w:lang w:eastAsia="zh-CN"/>
        </w:rPr>
        <w:t>T</w:t>
      </w:r>
      <w:r>
        <w:rPr>
          <w:lang w:eastAsia="zh-CN"/>
        </w:rPr>
        <w:t>argetArea</w:t>
      </w:r>
      <w:bookmarkEnd w:id="5186"/>
      <w:bookmarkEnd w:id="5187"/>
      <w:bookmarkEnd w:id="5188"/>
      <w:bookmarkEnd w:id="5189"/>
      <w:bookmarkEnd w:id="5190"/>
      <w:bookmarkEnd w:id="5191"/>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92" w:name="_Toc89035287"/>
      <w:bookmarkStart w:id="5193" w:name="_Toc89065085"/>
      <w:bookmarkStart w:id="5194" w:name="_Toc89180384"/>
      <w:bookmarkStart w:id="5195" w:name="_Toc97072063"/>
      <w:bookmarkStart w:id="5196" w:name="_Toc120051468"/>
      <w:bookmarkStart w:id="5197" w:name="_Toc199238462"/>
      <w:r w:rsidRPr="003B2883">
        <w:t>6.2.6.2.</w:t>
      </w:r>
      <w:r>
        <w:t>25</w:t>
      </w:r>
      <w:r w:rsidRPr="003B2883">
        <w:tab/>
        <w:t xml:space="preserve">Type: </w:t>
      </w:r>
      <w:r>
        <w:rPr>
          <w:lang w:eastAsia="zh-CN"/>
        </w:rPr>
        <w:t>SnssaiTaiMapping</w:t>
      </w:r>
      <w:bookmarkEnd w:id="5192"/>
      <w:bookmarkEnd w:id="5193"/>
      <w:bookmarkEnd w:id="5194"/>
      <w:bookmarkEnd w:id="5195"/>
      <w:bookmarkEnd w:id="5196"/>
      <w:bookmarkEnd w:id="5197"/>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198" w:name="_Toc89035288"/>
      <w:bookmarkStart w:id="5199" w:name="_Toc89065086"/>
      <w:bookmarkStart w:id="5200" w:name="_Toc89180385"/>
      <w:bookmarkStart w:id="5201" w:name="_Toc97072064"/>
      <w:bookmarkStart w:id="5202" w:name="_Toc120051469"/>
      <w:bookmarkStart w:id="5203" w:name="_Toc199238463"/>
      <w:r w:rsidRPr="003B2883">
        <w:lastRenderedPageBreak/>
        <w:t>6.2.6.2.</w:t>
      </w:r>
      <w:r w:rsidR="00B755A2">
        <w:t>26</w:t>
      </w:r>
      <w:r w:rsidRPr="003B2883">
        <w:tab/>
        <w:t xml:space="preserve">Type: </w:t>
      </w:r>
      <w:r w:rsidR="005C72E1">
        <w:t>Supported</w:t>
      </w:r>
      <w:r w:rsidRPr="00E30083">
        <w:rPr>
          <w:rFonts w:hint="eastAsia"/>
          <w:lang w:eastAsia="zh-CN"/>
        </w:rPr>
        <w:t>Snssai</w:t>
      </w:r>
      <w:bookmarkEnd w:id="5198"/>
      <w:bookmarkEnd w:id="5199"/>
      <w:bookmarkEnd w:id="5200"/>
      <w:bookmarkEnd w:id="5201"/>
      <w:bookmarkEnd w:id="5202"/>
      <w:bookmarkEnd w:id="5203"/>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04" w:name="_Toc89035289"/>
      <w:bookmarkStart w:id="5205" w:name="_Toc89065087"/>
      <w:bookmarkStart w:id="5206" w:name="_Toc89180386"/>
      <w:bookmarkStart w:id="5207" w:name="_Toc97072065"/>
      <w:bookmarkStart w:id="5208" w:name="_Toc120051470"/>
      <w:bookmarkStart w:id="5209" w:name="_Toc199238464"/>
      <w:r w:rsidRPr="003B2883">
        <w:t>6.2.6.2.</w:t>
      </w:r>
      <w:r>
        <w:t>27</w:t>
      </w:r>
      <w:r w:rsidRPr="003B2883">
        <w:tab/>
        <w:t xml:space="preserve">Type: </w:t>
      </w:r>
      <w:r w:rsidRPr="00467DFF">
        <w:rPr>
          <w:lang w:eastAsia="zh-CN"/>
        </w:rPr>
        <w:t>UeInArea</w:t>
      </w:r>
      <w:r>
        <w:t>Filter</w:t>
      </w:r>
      <w:bookmarkEnd w:id="5204"/>
      <w:bookmarkEnd w:id="5205"/>
      <w:bookmarkEnd w:id="5206"/>
      <w:bookmarkEnd w:id="5207"/>
      <w:bookmarkEnd w:id="5208"/>
      <w:bookmarkEnd w:id="5209"/>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10" w:name="_Toc89035290"/>
      <w:bookmarkStart w:id="5211" w:name="_Toc89065088"/>
      <w:bookmarkStart w:id="5212" w:name="_Toc89180387"/>
      <w:bookmarkStart w:id="5213" w:name="_Toc97072066"/>
      <w:bookmarkStart w:id="5214" w:name="_Toc120051471"/>
      <w:bookmarkStart w:id="5215" w:name="_Toc199238465"/>
      <w:r w:rsidRPr="003B2883">
        <w:lastRenderedPageBreak/>
        <w:t>6.2.6.2.</w:t>
      </w:r>
      <w:r>
        <w:t>28</w:t>
      </w:r>
      <w:r w:rsidRPr="003B2883">
        <w:tab/>
        <w:t xml:space="preserve">Type: </w:t>
      </w:r>
      <w:r>
        <w:t>IdleStatusIndication</w:t>
      </w:r>
      <w:bookmarkEnd w:id="5210"/>
      <w:bookmarkEnd w:id="5211"/>
      <w:bookmarkEnd w:id="5212"/>
      <w:bookmarkEnd w:id="5213"/>
      <w:bookmarkEnd w:id="5214"/>
      <w:bookmarkEnd w:id="5215"/>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02E5190" w14:textId="77777777" w:rsidR="000A4679" w:rsidRDefault="00FF46A1" w:rsidP="00B36090">
            <w:pPr>
              <w:pStyle w:val="TAL"/>
              <w:rPr>
                <w:noProof/>
              </w:rPr>
            </w:pPr>
            <w:r>
              <w:rPr>
                <w:noProof/>
              </w:rPr>
              <w:t xml:space="preserve">Indicates the currently assigned periodic registration time which may be the </w:t>
            </w:r>
            <w:r w:rsidR="000A4679">
              <w:rPr>
                <w:noProof/>
              </w:rPr>
              <w:t>Subscribed periodic registration time</w:t>
            </w:r>
            <w:r w:rsidR="007C7BBB">
              <w:rPr>
                <w:noProof/>
              </w:rPr>
              <w:t xml:space="preserve"> or a value overridden/assigned by local policy</w:t>
            </w:r>
            <w:r w:rsidR="000A4679">
              <w:rPr>
                <w:noProof/>
              </w:rPr>
              <w:t>.</w:t>
            </w:r>
          </w:p>
          <w:p w14:paraId="4F7FFF29" w14:textId="1AC2ED2B" w:rsidR="00C22CCB" w:rsidRDefault="00C22CCB" w:rsidP="00B36090">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16" w:name="_Toc97072067"/>
      <w:bookmarkStart w:id="5217" w:name="_Toc120051472"/>
      <w:bookmarkStart w:id="5218" w:name="_Toc199238466"/>
      <w:r w:rsidRPr="003B2883">
        <w:lastRenderedPageBreak/>
        <w:t>6.2.6.2.</w:t>
      </w:r>
      <w:r>
        <w:t>29</w:t>
      </w:r>
      <w:r w:rsidRPr="003B2883">
        <w:tab/>
        <w:t xml:space="preserve">Type: </w:t>
      </w:r>
      <w:r>
        <w:rPr>
          <w:noProof/>
        </w:rPr>
        <w:t>UeAccessBehaviorReportItem</w:t>
      </w:r>
      <w:bookmarkEnd w:id="5216"/>
      <w:bookmarkEnd w:id="5217"/>
      <w:bookmarkEnd w:id="5218"/>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A6776A" w:rsidRPr="003B2883" w14:paraId="5F85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6AE3CF5" w14:textId="59C6E2D9" w:rsidR="00A6776A" w:rsidRDefault="00A6776A" w:rsidP="00A6776A">
            <w:pPr>
              <w:pStyle w:val="TAL"/>
            </w:pPr>
            <w:r>
              <w:t>spacing</w:t>
            </w:r>
            <w:r>
              <w:rPr>
                <w:lang/>
              </w:rPr>
              <w:t>Var</w:t>
            </w:r>
          </w:p>
        </w:tc>
        <w:tc>
          <w:tcPr>
            <w:tcW w:w="1276" w:type="dxa"/>
            <w:tcBorders>
              <w:top w:val="single" w:sz="4" w:space="0" w:color="auto"/>
              <w:left w:val="single" w:sz="4" w:space="0" w:color="auto"/>
              <w:bottom w:val="single" w:sz="4" w:space="0" w:color="auto"/>
              <w:right w:val="single" w:sz="4" w:space="0" w:color="auto"/>
            </w:tcBorders>
          </w:tcPr>
          <w:p w14:paraId="6565440A" w14:textId="3DF97D04" w:rsidR="00A6776A" w:rsidRDefault="00A6776A" w:rsidP="00A6776A">
            <w:pPr>
              <w:pStyle w:val="TAL"/>
            </w:pPr>
            <w:r>
              <w:rPr>
                <w:lang/>
              </w:rPr>
              <w:t>Float</w:t>
            </w:r>
          </w:p>
        </w:tc>
        <w:tc>
          <w:tcPr>
            <w:tcW w:w="567" w:type="dxa"/>
            <w:tcBorders>
              <w:top w:val="single" w:sz="4" w:space="0" w:color="auto"/>
              <w:left w:val="single" w:sz="4" w:space="0" w:color="auto"/>
              <w:bottom w:val="single" w:sz="4" w:space="0" w:color="auto"/>
              <w:right w:val="single" w:sz="4" w:space="0" w:color="auto"/>
            </w:tcBorders>
          </w:tcPr>
          <w:p w14:paraId="78F026F2" w14:textId="273DE8A8" w:rsidR="00A6776A" w:rsidRDefault="00A6776A" w:rsidP="00A6776A">
            <w:pPr>
              <w:pStyle w:val="TAC"/>
            </w:pPr>
            <w:r>
              <w:rPr>
                <w:lang/>
              </w:rPr>
              <w:t>C</w:t>
            </w:r>
          </w:p>
        </w:tc>
        <w:tc>
          <w:tcPr>
            <w:tcW w:w="1134" w:type="dxa"/>
            <w:tcBorders>
              <w:top w:val="single" w:sz="4" w:space="0" w:color="auto"/>
              <w:left w:val="single" w:sz="4" w:space="0" w:color="auto"/>
              <w:bottom w:val="single" w:sz="4" w:space="0" w:color="auto"/>
              <w:right w:val="single" w:sz="4" w:space="0" w:color="auto"/>
            </w:tcBorders>
          </w:tcPr>
          <w:p w14:paraId="301300A9" w14:textId="0D134595" w:rsidR="00A6776A" w:rsidRDefault="00A6776A" w:rsidP="00A6776A">
            <w:pPr>
              <w:pStyle w:val="TAL"/>
            </w:pPr>
            <w:r>
              <w:rPr>
                <w:lang/>
              </w:rPr>
              <w:t>0..</w:t>
            </w:r>
            <w:r>
              <w:t>1</w:t>
            </w:r>
          </w:p>
        </w:tc>
        <w:tc>
          <w:tcPr>
            <w:tcW w:w="3827" w:type="dxa"/>
            <w:tcBorders>
              <w:top w:val="single" w:sz="4" w:space="0" w:color="auto"/>
              <w:left w:val="single" w:sz="4" w:space="0" w:color="auto"/>
              <w:bottom w:val="single" w:sz="4" w:space="0" w:color="auto"/>
              <w:right w:val="single" w:sz="4" w:space="0" w:color="auto"/>
            </w:tcBorders>
          </w:tcPr>
          <w:p w14:paraId="376122B9" w14:textId="77777777" w:rsidR="00A6776A" w:rsidRDefault="00A6776A" w:rsidP="00A6776A">
            <w:pPr>
              <w:pStyle w:val="TAL"/>
            </w:pPr>
            <w:r>
              <w:t xml:space="preserve">Indicates the </w:t>
            </w:r>
            <w:r>
              <w:rPr>
                <w:lang/>
              </w:rPr>
              <w:t>variance</w:t>
            </w:r>
            <w:r>
              <w:t xml:space="preserve"> of the time interval separating two consecutive occurrences of the state transition as indicated by the </w:t>
            </w:r>
            <w:r w:rsidRPr="00DC5177">
              <w:t>stateTransitionType</w:t>
            </w:r>
            <w:r w:rsidDel="005B2238">
              <w:t xml:space="preserve"> </w:t>
            </w:r>
            <w:r>
              <w:t>IE.</w:t>
            </w:r>
          </w:p>
          <w:p w14:paraId="247DD286" w14:textId="77777777" w:rsidR="00A6776A" w:rsidRDefault="00A6776A" w:rsidP="00A6776A">
            <w:pPr>
              <w:pStyle w:val="TAL"/>
            </w:pPr>
          </w:p>
          <w:p w14:paraId="640D18DA" w14:textId="0A0224D1" w:rsidR="00A6776A" w:rsidRDefault="00A6776A" w:rsidP="00A6776A">
            <w:pPr>
              <w:pStyle w:val="TAL"/>
            </w:pPr>
            <w:r w:rsidRPr="0092570C">
              <w:rPr>
                <w:lang/>
              </w:rPr>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657F4BA5" w14:textId="77777777" w:rsidR="00A6776A" w:rsidRPr="003B2883" w:rsidRDefault="00A6776A" w:rsidP="00A6776A">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r w:rsidR="00BA6345" w:rsidRPr="003B2883" w14:paraId="42C21569"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27AB2DF0" w14:textId="2C5D4F65" w:rsidR="00BA6345" w:rsidRDefault="00BA6345" w:rsidP="00BA6345">
            <w:pPr>
              <w:pStyle w:val="TAL"/>
            </w:pPr>
            <w:r>
              <w:t>duration</w:t>
            </w:r>
            <w:r>
              <w:rPr>
                <w:lang/>
              </w:rPr>
              <w:t>Var</w:t>
            </w:r>
          </w:p>
        </w:tc>
        <w:tc>
          <w:tcPr>
            <w:tcW w:w="1276" w:type="dxa"/>
            <w:tcBorders>
              <w:top w:val="single" w:sz="4" w:space="0" w:color="auto"/>
              <w:left w:val="single" w:sz="4" w:space="0" w:color="auto"/>
              <w:bottom w:val="single" w:sz="4" w:space="0" w:color="auto"/>
              <w:right w:val="single" w:sz="4" w:space="0" w:color="auto"/>
            </w:tcBorders>
          </w:tcPr>
          <w:p w14:paraId="6D0E1305" w14:textId="12BBA63E" w:rsidR="00BA6345" w:rsidRDefault="00BA6345" w:rsidP="00BA6345">
            <w:pPr>
              <w:pStyle w:val="TAL"/>
            </w:pPr>
            <w:r>
              <w:rPr>
                <w:lang/>
              </w:rPr>
              <w:t>Float</w:t>
            </w:r>
          </w:p>
        </w:tc>
        <w:tc>
          <w:tcPr>
            <w:tcW w:w="567" w:type="dxa"/>
            <w:tcBorders>
              <w:top w:val="single" w:sz="4" w:space="0" w:color="auto"/>
              <w:left w:val="single" w:sz="4" w:space="0" w:color="auto"/>
              <w:bottom w:val="single" w:sz="4" w:space="0" w:color="auto"/>
              <w:right w:val="single" w:sz="4" w:space="0" w:color="auto"/>
            </w:tcBorders>
          </w:tcPr>
          <w:p w14:paraId="4FFCA7EB" w14:textId="43E5561D" w:rsidR="00BA6345" w:rsidRDefault="00BA6345" w:rsidP="00BA6345">
            <w:pPr>
              <w:pStyle w:val="TAC"/>
            </w:pPr>
            <w:r>
              <w:rPr>
                <w:lang/>
              </w:rPr>
              <w:t>C</w:t>
            </w:r>
          </w:p>
        </w:tc>
        <w:tc>
          <w:tcPr>
            <w:tcW w:w="1134" w:type="dxa"/>
            <w:tcBorders>
              <w:top w:val="single" w:sz="4" w:space="0" w:color="auto"/>
              <w:left w:val="single" w:sz="4" w:space="0" w:color="auto"/>
              <w:bottom w:val="single" w:sz="4" w:space="0" w:color="auto"/>
              <w:right w:val="single" w:sz="4" w:space="0" w:color="auto"/>
            </w:tcBorders>
          </w:tcPr>
          <w:p w14:paraId="2AC2BB03" w14:textId="50257C36" w:rsidR="00BA6345" w:rsidRDefault="00BA6345" w:rsidP="00BA6345">
            <w:pPr>
              <w:pStyle w:val="TAL"/>
            </w:pPr>
            <w:r>
              <w:rPr>
                <w:lang/>
              </w:rPr>
              <w:t>0..</w:t>
            </w:r>
            <w:r>
              <w:t>1</w:t>
            </w:r>
          </w:p>
        </w:tc>
        <w:tc>
          <w:tcPr>
            <w:tcW w:w="3827" w:type="dxa"/>
            <w:tcBorders>
              <w:top w:val="single" w:sz="4" w:space="0" w:color="auto"/>
              <w:left w:val="single" w:sz="4" w:space="0" w:color="auto"/>
              <w:bottom w:val="single" w:sz="4" w:space="0" w:color="auto"/>
              <w:right w:val="single" w:sz="4" w:space="0" w:color="auto"/>
            </w:tcBorders>
          </w:tcPr>
          <w:p w14:paraId="491B101D" w14:textId="77777777" w:rsidR="00BA6345" w:rsidRDefault="00BA6345" w:rsidP="00BA6345">
            <w:pPr>
              <w:pStyle w:val="TAL"/>
            </w:pPr>
            <w:r>
              <w:t>Indicate</w:t>
            </w:r>
            <w:r>
              <w:rPr>
                <w:lang/>
              </w:rPr>
              <w:t>s</w:t>
            </w:r>
            <w:r>
              <w:t xml:space="preserve"> the </w:t>
            </w:r>
            <w:r>
              <w:rPr>
                <w:lang/>
              </w:rPr>
              <w:t>variance</w:t>
            </w:r>
            <w:r>
              <w:t xml:space="preserve"> of duration in the resulting state as indicated by </w:t>
            </w:r>
            <w:r w:rsidRPr="00DC5177">
              <w:t>stateTransitionType</w:t>
            </w:r>
            <w:r w:rsidDel="005B2238">
              <w:t xml:space="preserve"> </w:t>
            </w:r>
            <w:r>
              <w:t>IE.</w:t>
            </w:r>
          </w:p>
          <w:p w14:paraId="2E4602FA" w14:textId="77777777" w:rsidR="00BA6345" w:rsidRDefault="00BA6345" w:rsidP="00BA6345">
            <w:pPr>
              <w:pStyle w:val="TAL"/>
            </w:pPr>
          </w:p>
          <w:p w14:paraId="0B8D375D" w14:textId="4EECED83" w:rsidR="00BA6345" w:rsidRDefault="00BA6345" w:rsidP="00BA6345">
            <w:pPr>
              <w:pStyle w:val="TAL"/>
            </w:pPr>
            <w:r w:rsidRPr="0092570C">
              <w:rPr>
                <w:lang/>
              </w:rPr>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43919306" w14:textId="77777777" w:rsidR="00BA6345" w:rsidRPr="003B2883" w:rsidRDefault="00BA6345" w:rsidP="00BA6345">
            <w:pPr>
              <w:pStyle w:val="TAL"/>
              <w:rPr>
                <w:noProof/>
              </w:rPr>
            </w:pPr>
          </w:p>
        </w:tc>
      </w:tr>
      <w:tr w:rsidR="00BA6345" w:rsidRPr="003B2883" w14:paraId="5D0C504B"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1A15A67A" w14:textId="7260995F" w:rsidR="00BA6345" w:rsidRDefault="00BA6345" w:rsidP="00BA6345">
            <w:pPr>
              <w:pStyle w:val="TAL"/>
            </w:pPr>
            <w:r>
              <w:rPr>
                <w:lang/>
              </w:rPr>
              <w:t>occurrences</w:t>
            </w:r>
          </w:p>
        </w:tc>
        <w:tc>
          <w:tcPr>
            <w:tcW w:w="1276" w:type="dxa"/>
            <w:tcBorders>
              <w:top w:val="single" w:sz="4" w:space="0" w:color="auto"/>
              <w:left w:val="single" w:sz="4" w:space="0" w:color="auto"/>
              <w:bottom w:val="single" w:sz="4" w:space="0" w:color="auto"/>
              <w:right w:val="single" w:sz="4" w:space="0" w:color="auto"/>
            </w:tcBorders>
          </w:tcPr>
          <w:p w14:paraId="4BA05F13" w14:textId="7EE8C918" w:rsidR="00BA6345" w:rsidRDefault="00BA6345" w:rsidP="00BA6345">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26C440D" w14:textId="43779A06" w:rsidR="00BA6345" w:rsidRDefault="00BA6345" w:rsidP="00BA6345">
            <w:pPr>
              <w:pStyle w:val="TAC"/>
            </w:pPr>
            <w:r>
              <w:rPr>
                <w:lang w:val="en-SE"/>
              </w:rPr>
              <w:t>C</w:t>
            </w:r>
          </w:p>
        </w:tc>
        <w:tc>
          <w:tcPr>
            <w:tcW w:w="1134" w:type="dxa"/>
            <w:tcBorders>
              <w:top w:val="single" w:sz="4" w:space="0" w:color="auto"/>
              <w:left w:val="single" w:sz="4" w:space="0" w:color="auto"/>
              <w:bottom w:val="single" w:sz="4" w:space="0" w:color="auto"/>
              <w:right w:val="single" w:sz="4" w:space="0" w:color="auto"/>
            </w:tcBorders>
          </w:tcPr>
          <w:p w14:paraId="6E7B92FE" w14:textId="5E5CBF34" w:rsidR="00BA6345" w:rsidRDefault="00BA6345" w:rsidP="00BA6345">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72024BB" w14:textId="77777777" w:rsidR="00BA6345" w:rsidRPr="00343F21" w:rsidRDefault="00BA6345" w:rsidP="00BA6345">
            <w:pPr>
              <w:pStyle w:val="TAL"/>
              <w:rPr>
                <w:lang w:val="en-SE"/>
              </w:rPr>
            </w:pPr>
            <w:r>
              <w:rPr>
                <w:lang/>
              </w:rPr>
              <w:t xml:space="preserve">Represents the number of occurrences of the state transition of type </w:t>
            </w:r>
            <w:r w:rsidRPr="00DC5177">
              <w:t>stateTransitionType</w:t>
            </w:r>
            <w:r>
              <w:rPr>
                <w:lang/>
              </w:rPr>
              <w:t xml:space="preserve"> in the current reporting interval.</w:t>
            </w:r>
            <w:r>
              <w:rPr>
                <w:lang w:val="en-SE"/>
              </w:rPr>
              <w:t xml:space="preserve"> </w:t>
            </w:r>
            <w:r>
              <w:rPr>
                <w:rFonts w:cs="Arial"/>
                <w:szCs w:val="18"/>
                <w:lang w:eastAsia="zh-CN"/>
              </w:rPr>
              <w:t>This information is required for calculating</w:t>
            </w:r>
            <w:r>
              <w:rPr>
                <w:rFonts w:cs="Arial"/>
                <w:szCs w:val="18"/>
                <w:lang w:val="en-SE" w:eastAsia="zh-CN"/>
              </w:rPr>
              <w:t xml:space="preserve"> spacing, spacingVar, duration and durationVar after handover to a target AMF</w:t>
            </w:r>
            <w:r>
              <w:rPr>
                <w:rFonts w:cs="Arial"/>
                <w:szCs w:val="18"/>
                <w:lang w:eastAsia="zh-CN"/>
              </w:rPr>
              <w:t>.</w:t>
            </w:r>
          </w:p>
          <w:p w14:paraId="172DD08F" w14:textId="77777777" w:rsidR="00BA6345" w:rsidRDefault="00BA6345" w:rsidP="00BA6345">
            <w:pPr>
              <w:pStyle w:val="TAL"/>
              <w:rPr>
                <w:lang/>
              </w:rPr>
            </w:pPr>
          </w:p>
          <w:p w14:paraId="15C3062C" w14:textId="53A6C162" w:rsidR="00BA6345" w:rsidRDefault="00BA6345" w:rsidP="00BA6345">
            <w:pPr>
              <w:pStyle w:val="TAL"/>
            </w:pPr>
            <w:r w:rsidRPr="0092570C">
              <w:rPr>
                <w:lang/>
              </w:rPr>
              <w:t>An implementation complying with this version of the specification shall include this IE</w:t>
            </w:r>
            <w:r>
              <w:rPr>
                <w:lang/>
              </w:rPr>
              <w:t xml:space="preserve"> if </w:t>
            </w:r>
            <w:r w:rsidRPr="003B2883">
              <w:t xml:space="preserve">the event subscription is transferred from source AMF to </w:t>
            </w:r>
            <w:r>
              <w:t xml:space="preserve">a </w:t>
            </w:r>
            <w:r w:rsidRPr="003B2883">
              <w:t>target AMF</w:t>
            </w:r>
            <w:r>
              <w:rPr>
                <w:lang/>
              </w:rPr>
              <w:t xml:space="preserve"> and at least one occurrence of the event is already available in the source AMF.</w:t>
            </w:r>
            <w:r>
              <w:rPr>
                <w:lang w:val="en-SE"/>
              </w:rPr>
              <w:t xml:space="preserve"> </w:t>
            </w:r>
          </w:p>
        </w:tc>
        <w:tc>
          <w:tcPr>
            <w:tcW w:w="1418" w:type="dxa"/>
            <w:tcBorders>
              <w:top w:val="single" w:sz="4" w:space="0" w:color="auto"/>
              <w:left w:val="single" w:sz="4" w:space="0" w:color="auto"/>
              <w:bottom w:val="single" w:sz="4" w:space="0" w:color="auto"/>
              <w:right w:val="single" w:sz="4" w:space="0" w:color="auto"/>
            </w:tcBorders>
          </w:tcPr>
          <w:p w14:paraId="75D08F09" w14:textId="77777777" w:rsidR="00BA6345" w:rsidRPr="003B2883" w:rsidRDefault="00BA6345" w:rsidP="00BA6345">
            <w:pPr>
              <w:pStyle w:val="TAL"/>
              <w:rPr>
                <w:noProof/>
              </w:rPr>
            </w:pPr>
          </w:p>
        </w:tc>
      </w:tr>
      <w:tr w:rsidR="0064630E" w:rsidRPr="003B2883" w14:paraId="0A9683B2"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AF41D11" w14:textId="0F3E61D7" w:rsidR="0064630E" w:rsidRDefault="0064630E" w:rsidP="0064630E">
            <w:pPr>
              <w:pStyle w:val="TAL"/>
              <w:rPr>
                <w:lang/>
              </w:rPr>
            </w:pPr>
            <w:r>
              <w:t>timestamp</w:t>
            </w:r>
          </w:p>
        </w:tc>
        <w:tc>
          <w:tcPr>
            <w:tcW w:w="1276" w:type="dxa"/>
            <w:tcBorders>
              <w:top w:val="single" w:sz="4" w:space="0" w:color="auto"/>
              <w:left w:val="single" w:sz="4" w:space="0" w:color="auto"/>
              <w:bottom w:val="single" w:sz="4" w:space="0" w:color="auto"/>
              <w:right w:val="single" w:sz="4" w:space="0" w:color="auto"/>
            </w:tcBorders>
          </w:tcPr>
          <w:p w14:paraId="020C1D53" w14:textId="673C2A74" w:rsidR="0064630E" w:rsidRPr="003B2883" w:rsidRDefault="0064630E" w:rsidP="0064630E">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5CDAE47" w14:textId="0A358A92" w:rsidR="0064630E" w:rsidRDefault="0064630E" w:rsidP="0064630E">
            <w:pPr>
              <w:pStyle w:val="TAC"/>
              <w:rPr>
                <w:lang w:val="en-SE"/>
              </w:rPr>
            </w:pPr>
            <w:r>
              <w:rPr>
                <w:lang/>
              </w:rPr>
              <w:t>C</w:t>
            </w:r>
          </w:p>
        </w:tc>
        <w:tc>
          <w:tcPr>
            <w:tcW w:w="1134" w:type="dxa"/>
            <w:tcBorders>
              <w:top w:val="single" w:sz="4" w:space="0" w:color="auto"/>
              <w:left w:val="single" w:sz="4" w:space="0" w:color="auto"/>
              <w:bottom w:val="single" w:sz="4" w:space="0" w:color="auto"/>
              <w:right w:val="single" w:sz="4" w:space="0" w:color="auto"/>
            </w:tcBorders>
          </w:tcPr>
          <w:p w14:paraId="5EA3AB51" w14:textId="4311C221" w:rsidR="0064630E" w:rsidRPr="003B2883" w:rsidRDefault="0064630E" w:rsidP="0064630E">
            <w:pPr>
              <w:pStyle w:val="TAL"/>
            </w:pPr>
            <w:r>
              <w:rPr>
                <w:lang w:val="en-SE"/>
              </w:rPr>
              <w:t>0..</w:t>
            </w:r>
            <w:r>
              <w:t>1</w:t>
            </w:r>
          </w:p>
        </w:tc>
        <w:tc>
          <w:tcPr>
            <w:tcW w:w="3827" w:type="dxa"/>
            <w:tcBorders>
              <w:top w:val="single" w:sz="4" w:space="0" w:color="auto"/>
              <w:left w:val="single" w:sz="4" w:space="0" w:color="auto"/>
              <w:bottom w:val="single" w:sz="4" w:space="0" w:color="auto"/>
              <w:right w:val="single" w:sz="4" w:space="0" w:color="auto"/>
            </w:tcBorders>
          </w:tcPr>
          <w:p w14:paraId="1B514395" w14:textId="77777777" w:rsidR="0064630E" w:rsidRPr="00343F21" w:rsidRDefault="0064630E" w:rsidP="0064630E">
            <w:pPr>
              <w:pStyle w:val="TAL"/>
              <w:rPr>
                <w:lang w:val="en-SE"/>
              </w:rPr>
            </w:pPr>
            <w:r>
              <w:t xml:space="preserve">Indicates the date and time of </w:t>
            </w:r>
            <w:r>
              <w:rPr>
                <w:lang/>
              </w:rPr>
              <w:t>the</w:t>
            </w:r>
            <w:r>
              <w:t xml:space="preserve"> last occurrences of the</w:t>
            </w:r>
            <w:r>
              <w:rPr>
                <w:lang/>
              </w:rPr>
              <w:t xml:space="preserve"> indicated </w:t>
            </w:r>
            <w:r>
              <w:t>state transition.</w:t>
            </w:r>
            <w:r>
              <w:rPr>
                <w:lang w:val="en-SE"/>
              </w:rPr>
              <w:t xml:space="preserve"> </w:t>
            </w:r>
            <w:r>
              <w:rPr>
                <w:rFonts w:cs="Arial"/>
                <w:szCs w:val="18"/>
                <w:lang w:eastAsia="zh-CN"/>
              </w:rPr>
              <w:t>This information is required for calculating</w:t>
            </w:r>
            <w:r>
              <w:rPr>
                <w:rFonts w:cs="Arial"/>
                <w:szCs w:val="18"/>
                <w:lang w:val="en-SE" w:eastAsia="zh-CN"/>
              </w:rPr>
              <w:t xml:space="preserve"> spacing, spacingVar, duration and durationVar after handover to a target AMF</w:t>
            </w:r>
            <w:r>
              <w:rPr>
                <w:rFonts w:cs="Arial"/>
                <w:szCs w:val="18"/>
                <w:lang w:eastAsia="zh-CN"/>
              </w:rPr>
              <w:t>.</w:t>
            </w:r>
          </w:p>
          <w:p w14:paraId="179A6B92" w14:textId="77777777" w:rsidR="0064630E" w:rsidRDefault="0064630E" w:rsidP="0064630E">
            <w:pPr>
              <w:pStyle w:val="TAL"/>
            </w:pPr>
          </w:p>
          <w:p w14:paraId="47F024E2" w14:textId="1A1D7B9C" w:rsidR="0064630E" w:rsidRDefault="0064630E" w:rsidP="0064630E">
            <w:pPr>
              <w:pStyle w:val="TAL"/>
              <w:rPr>
                <w:lang/>
              </w:rPr>
            </w:pPr>
            <w:r w:rsidRPr="0092570C">
              <w:rPr>
                <w:lang/>
              </w:rPr>
              <w:t>An implementation complying with this version of the specification shall include this IE.</w:t>
            </w:r>
            <w:r>
              <w:rPr>
                <w:lang w:val="en-SE"/>
              </w:rPr>
              <w:t xml:space="preserve"> </w:t>
            </w:r>
          </w:p>
        </w:tc>
        <w:tc>
          <w:tcPr>
            <w:tcW w:w="1418" w:type="dxa"/>
            <w:tcBorders>
              <w:top w:val="single" w:sz="4" w:space="0" w:color="auto"/>
              <w:left w:val="single" w:sz="4" w:space="0" w:color="auto"/>
              <w:bottom w:val="single" w:sz="4" w:space="0" w:color="auto"/>
              <w:right w:val="single" w:sz="4" w:space="0" w:color="auto"/>
            </w:tcBorders>
          </w:tcPr>
          <w:p w14:paraId="62C3BF80" w14:textId="77777777" w:rsidR="0064630E" w:rsidRPr="003B2883" w:rsidRDefault="0064630E" w:rsidP="0064630E">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19" w:name="_Toc97072068"/>
      <w:bookmarkStart w:id="5220" w:name="_Toc120051473"/>
      <w:bookmarkStart w:id="5221" w:name="_Toc199238467"/>
      <w:r w:rsidRPr="003B2883">
        <w:lastRenderedPageBreak/>
        <w:t>6.2.6.2.</w:t>
      </w:r>
      <w:r>
        <w:t>30</w:t>
      </w:r>
      <w:r w:rsidRPr="003B2883">
        <w:tab/>
        <w:t xml:space="preserve">Type: </w:t>
      </w:r>
      <w:r>
        <w:rPr>
          <w:noProof/>
        </w:rPr>
        <w:t>UeLocationTrendsReportItem</w:t>
      </w:r>
      <w:bookmarkEnd w:id="5219"/>
      <w:bookmarkEnd w:id="5220"/>
      <w:bookmarkEnd w:id="5221"/>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262D88" w:rsidRPr="003B2883" w14:paraId="157F630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F813453" w14:textId="58013190" w:rsidR="00262D88" w:rsidRDefault="00262D88" w:rsidP="00262D88">
            <w:pPr>
              <w:pStyle w:val="TAL"/>
            </w:pPr>
            <w:r>
              <w:t>spacing</w:t>
            </w:r>
            <w:r>
              <w:rPr>
                <w:lang/>
              </w:rPr>
              <w:t>Var</w:t>
            </w:r>
          </w:p>
        </w:tc>
        <w:tc>
          <w:tcPr>
            <w:tcW w:w="1276" w:type="dxa"/>
            <w:tcBorders>
              <w:top w:val="single" w:sz="4" w:space="0" w:color="auto"/>
              <w:left w:val="single" w:sz="4" w:space="0" w:color="auto"/>
              <w:bottom w:val="single" w:sz="4" w:space="0" w:color="auto"/>
              <w:right w:val="single" w:sz="4" w:space="0" w:color="auto"/>
            </w:tcBorders>
          </w:tcPr>
          <w:p w14:paraId="0AC122E8" w14:textId="40D74DBC" w:rsidR="00262D88" w:rsidRDefault="00262D88" w:rsidP="00262D88">
            <w:pPr>
              <w:pStyle w:val="TAL"/>
            </w:pPr>
            <w:r>
              <w:rPr>
                <w:lang/>
              </w:rPr>
              <w:t>Float</w:t>
            </w:r>
          </w:p>
        </w:tc>
        <w:tc>
          <w:tcPr>
            <w:tcW w:w="567" w:type="dxa"/>
            <w:tcBorders>
              <w:top w:val="single" w:sz="4" w:space="0" w:color="auto"/>
              <w:left w:val="single" w:sz="4" w:space="0" w:color="auto"/>
              <w:bottom w:val="single" w:sz="4" w:space="0" w:color="auto"/>
              <w:right w:val="single" w:sz="4" w:space="0" w:color="auto"/>
            </w:tcBorders>
          </w:tcPr>
          <w:p w14:paraId="2E64CE16" w14:textId="1ECDF8C5" w:rsidR="00262D88" w:rsidRDefault="00262D88" w:rsidP="00262D88">
            <w:pPr>
              <w:pStyle w:val="TAC"/>
            </w:pPr>
            <w:r>
              <w:rPr>
                <w:lang/>
              </w:rPr>
              <w:t>C</w:t>
            </w:r>
          </w:p>
        </w:tc>
        <w:tc>
          <w:tcPr>
            <w:tcW w:w="1134" w:type="dxa"/>
            <w:tcBorders>
              <w:top w:val="single" w:sz="4" w:space="0" w:color="auto"/>
              <w:left w:val="single" w:sz="4" w:space="0" w:color="auto"/>
              <w:bottom w:val="single" w:sz="4" w:space="0" w:color="auto"/>
              <w:right w:val="single" w:sz="4" w:space="0" w:color="auto"/>
            </w:tcBorders>
          </w:tcPr>
          <w:p w14:paraId="6C42F77C" w14:textId="5ECD5E61" w:rsidR="00262D88" w:rsidRDefault="00262D88" w:rsidP="00262D88">
            <w:pPr>
              <w:pStyle w:val="TAL"/>
            </w:pPr>
            <w:r>
              <w:rPr>
                <w:lang/>
              </w:rPr>
              <w:t>0..</w:t>
            </w:r>
            <w:r>
              <w:t>1</w:t>
            </w:r>
          </w:p>
        </w:tc>
        <w:tc>
          <w:tcPr>
            <w:tcW w:w="3827" w:type="dxa"/>
            <w:tcBorders>
              <w:top w:val="single" w:sz="4" w:space="0" w:color="auto"/>
              <w:left w:val="single" w:sz="4" w:space="0" w:color="auto"/>
              <w:bottom w:val="single" w:sz="4" w:space="0" w:color="auto"/>
              <w:right w:val="single" w:sz="4" w:space="0" w:color="auto"/>
            </w:tcBorders>
          </w:tcPr>
          <w:p w14:paraId="07AA8DA7" w14:textId="77777777" w:rsidR="00262D88" w:rsidRDefault="00262D88" w:rsidP="00262D88">
            <w:pPr>
              <w:pStyle w:val="TAL"/>
            </w:pPr>
            <w:r>
              <w:t xml:space="preserve">Indicates the </w:t>
            </w:r>
            <w:r>
              <w:rPr>
                <w:lang/>
              </w:rPr>
              <w:t>variance</w:t>
            </w:r>
            <w:r>
              <w:t xml:space="preserve"> of the time interval separating two consecutive arrivals at the indicated location.</w:t>
            </w:r>
          </w:p>
          <w:p w14:paraId="3508EE0D" w14:textId="77777777" w:rsidR="00262D88" w:rsidRDefault="00262D88" w:rsidP="00262D88">
            <w:pPr>
              <w:pStyle w:val="TAL"/>
            </w:pPr>
          </w:p>
          <w:p w14:paraId="601D338D" w14:textId="32A12CE9" w:rsidR="00262D88" w:rsidRDefault="00262D88" w:rsidP="00262D88">
            <w:pPr>
              <w:pStyle w:val="TAL"/>
            </w:pPr>
            <w:r w:rsidRPr="0092570C">
              <w:rPr>
                <w:lang/>
              </w:rPr>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5B4F8A74" w14:textId="77777777" w:rsidR="00262D88" w:rsidRPr="003B2883" w:rsidRDefault="00262D88" w:rsidP="00262D88">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E8738D" w:rsidRPr="003B2883" w14:paraId="2D90F85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A5DD2EF" w14:textId="1B7D518D" w:rsidR="00E8738D" w:rsidRDefault="00E8738D" w:rsidP="00E8738D">
            <w:pPr>
              <w:pStyle w:val="TAL"/>
            </w:pPr>
            <w:r>
              <w:t>duration</w:t>
            </w:r>
            <w:r>
              <w:rPr>
                <w:lang/>
              </w:rPr>
              <w:t>Var</w:t>
            </w:r>
          </w:p>
        </w:tc>
        <w:tc>
          <w:tcPr>
            <w:tcW w:w="1276" w:type="dxa"/>
            <w:tcBorders>
              <w:top w:val="single" w:sz="4" w:space="0" w:color="auto"/>
              <w:left w:val="single" w:sz="4" w:space="0" w:color="auto"/>
              <w:bottom w:val="single" w:sz="4" w:space="0" w:color="auto"/>
              <w:right w:val="single" w:sz="4" w:space="0" w:color="auto"/>
            </w:tcBorders>
          </w:tcPr>
          <w:p w14:paraId="3C71F304" w14:textId="31AE479E" w:rsidR="00E8738D" w:rsidRDefault="00E8738D" w:rsidP="00E8738D">
            <w:pPr>
              <w:pStyle w:val="TAL"/>
            </w:pPr>
            <w:r>
              <w:rPr>
                <w:lang/>
              </w:rPr>
              <w:t>Float</w:t>
            </w:r>
          </w:p>
        </w:tc>
        <w:tc>
          <w:tcPr>
            <w:tcW w:w="567" w:type="dxa"/>
            <w:tcBorders>
              <w:top w:val="single" w:sz="4" w:space="0" w:color="auto"/>
              <w:left w:val="single" w:sz="4" w:space="0" w:color="auto"/>
              <w:bottom w:val="single" w:sz="4" w:space="0" w:color="auto"/>
              <w:right w:val="single" w:sz="4" w:space="0" w:color="auto"/>
            </w:tcBorders>
          </w:tcPr>
          <w:p w14:paraId="7A84B246" w14:textId="05FE577C" w:rsidR="00E8738D" w:rsidRDefault="00E8738D" w:rsidP="00E8738D">
            <w:pPr>
              <w:pStyle w:val="TAC"/>
            </w:pPr>
            <w:r>
              <w:rPr>
                <w:lang/>
              </w:rPr>
              <w:t>C</w:t>
            </w:r>
          </w:p>
        </w:tc>
        <w:tc>
          <w:tcPr>
            <w:tcW w:w="1134" w:type="dxa"/>
            <w:tcBorders>
              <w:top w:val="single" w:sz="4" w:space="0" w:color="auto"/>
              <w:left w:val="single" w:sz="4" w:space="0" w:color="auto"/>
              <w:bottom w:val="single" w:sz="4" w:space="0" w:color="auto"/>
              <w:right w:val="single" w:sz="4" w:space="0" w:color="auto"/>
            </w:tcBorders>
          </w:tcPr>
          <w:p w14:paraId="4FB80EC1" w14:textId="096EF6C8" w:rsidR="00E8738D" w:rsidRDefault="00E8738D" w:rsidP="00E8738D">
            <w:pPr>
              <w:pStyle w:val="TAL"/>
            </w:pPr>
            <w:r>
              <w:rPr>
                <w:lang/>
              </w:rPr>
              <w:t>0..</w:t>
            </w:r>
            <w:r>
              <w:t>1</w:t>
            </w:r>
          </w:p>
        </w:tc>
        <w:tc>
          <w:tcPr>
            <w:tcW w:w="3827" w:type="dxa"/>
            <w:tcBorders>
              <w:top w:val="single" w:sz="4" w:space="0" w:color="auto"/>
              <w:left w:val="single" w:sz="4" w:space="0" w:color="auto"/>
              <w:bottom w:val="single" w:sz="4" w:space="0" w:color="auto"/>
              <w:right w:val="single" w:sz="4" w:space="0" w:color="auto"/>
            </w:tcBorders>
          </w:tcPr>
          <w:p w14:paraId="00FE1C1E" w14:textId="77777777" w:rsidR="00E8738D" w:rsidRDefault="00E8738D" w:rsidP="00E8738D">
            <w:pPr>
              <w:pStyle w:val="TAL"/>
            </w:pPr>
            <w:r>
              <w:t>Indicate</w:t>
            </w:r>
            <w:r>
              <w:rPr>
                <w:lang/>
              </w:rPr>
              <w:t>s</w:t>
            </w:r>
            <w:r>
              <w:t xml:space="preserve"> the </w:t>
            </w:r>
            <w:r>
              <w:rPr>
                <w:lang/>
              </w:rPr>
              <w:t>variances</w:t>
            </w:r>
            <w:r>
              <w:t xml:space="preserve"> of duration of stay in the indicated location.</w:t>
            </w:r>
          </w:p>
          <w:p w14:paraId="2F896CFD" w14:textId="77777777" w:rsidR="00E8738D" w:rsidRDefault="00E8738D" w:rsidP="00E8738D">
            <w:pPr>
              <w:pStyle w:val="TAL"/>
            </w:pPr>
          </w:p>
          <w:p w14:paraId="0663AA39" w14:textId="77777777" w:rsidR="00E8738D" w:rsidRDefault="00E8738D" w:rsidP="00E8738D">
            <w:pPr>
              <w:pStyle w:val="TAL"/>
              <w:rPr>
                <w:lang w:val="sv-SE"/>
              </w:rPr>
            </w:pPr>
            <w:r w:rsidRPr="0092570C">
              <w:rPr>
                <w:lang/>
              </w:rPr>
              <w:t>An implementation complying with this version of the specification shall include this IE.</w:t>
            </w:r>
          </w:p>
          <w:p w14:paraId="631AEE88" w14:textId="4626E154" w:rsidR="00E8738D" w:rsidRPr="00994677" w:rsidRDefault="00E8738D" w:rsidP="00E8738D">
            <w:pPr>
              <w:pStyle w:val="TAL"/>
              <w:rPr>
                <w:lang w:val="sv-SE"/>
              </w:rPr>
            </w:pPr>
          </w:p>
        </w:tc>
        <w:tc>
          <w:tcPr>
            <w:tcW w:w="1418" w:type="dxa"/>
            <w:tcBorders>
              <w:top w:val="single" w:sz="4" w:space="0" w:color="auto"/>
              <w:left w:val="single" w:sz="4" w:space="0" w:color="auto"/>
              <w:bottom w:val="single" w:sz="4" w:space="0" w:color="auto"/>
              <w:right w:val="single" w:sz="4" w:space="0" w:color="auto"/>
            </w:tcBorders>
          </w:tcPr>
          <w:p w14:paraId="1B3DD13E" w14:textId="77777777" w:rsidR="00E8738D" w:rsidRPr="003B2883" w:rsidRDefault="00E8738D" w:rsidP="00E8738D">
            <w:pPr>
              <w:pStyle w:val="TAL"/>
              <w:rPr>
                <w:noProof/>
              </w:rPr>
            </w:pPr>
          </w:p>
        </w:tc>
      </w:tr>
      <w:tr w:rsidR="00E8738D" w:rsidRPr="003B2883" w14:paraId="21CFE8F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9A30C12" w14:textId="5C9F3A6E" w:rsidR="00E8738D" w:rsidRDefault="00E8738D" w:rsidP="00E8738D">
            <w:pPr>
              <w:pStyle w:val="TAL"/>
            </w:pPr>
            <w:r>
              <w:rPr>
                <w:lang/>
              </w:rPr>
              <w:t>occurrences</w:t>
            </w:r>
          </w:p>
        </w:tc>
        <w:tc>
          <w:tcPr>
            <w:tcW w:w="1276" w:type="dxa"/>
            <w:tcBorders>
              <w:top w:val="single" w:sz="4" w:space="0" w:color="auto"/>
              <w:left w:val="single" w:sz="4" w:space="0" w:color="auto"/>
              <w:bottom w:val="single" w:sz="4" w:space="0" w:color="auto"/>
              <w:right w:val="single" w:sz="4" w:space="0" w:color="auto"/>
            </w:tcBorders>
          </w:tcPr>
          <w:p w14:paraId="4F12B5CD" w14:textId="63916720" w:rsidR="00E8738D" w:rsidRDefault="00E8738D" w:rsidP="00E8738D">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1BD55A35" w14:textId="5C2E164F" w:rsidR="00E8738D" w:rsidRDefault="00E8738D" w:rsidP="00E8738D">
            <w:pPr>
              <w:pStyle w:val="TAC"/>
            </w:pPr>
            <w:r>
              <w:rPr>
                <w:lang w:val="en-SE"/>
              </w:rPr>
              <w:t>C</w:t>
            </w:r>
          </w:p>
        </w:tc>
        <w:tc>
          <w:tcPr>
            <w:tcW w:w="1134" w:type="dxa"/>
            <w:tcBorders>
              <w:top w:val="single" w:sz="4" w:space="0" w:color="auto"/>
              <w:left w:val="single" w:sz="4" w:space="0" w:color="auto"/>
              <w:bottom w:val="single" w:sz="4" w:space="0" w:color="auto"/>
              <w:right w:val="single" w:sz="4" w:space="0" w:color="auto"/>
            </w:tcBorders>
          </w:tcPr>
          <w:p w14:paraId="62F269D6" w14:textId="6F1AACD0" w:rsidR="00E8738D" w:rsidRDefault="00E8738D" w:rsidP="00E8738D">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D6498C7" w14:textId="77777777" w:rsidR="00E8738D" w:rsidRPr="00D66623" w:rsidRDefault="00E8738D" w:rsidP="00E8738D">
            <w:pPr>
              <w:pStyle w:val="TAL"/>
              <w:rPr>
                <w:lang w:val="en-SE"/>
              </w:rPr>
            </w:pPr>
            <w:r>
              <w:rPr>
                <w:lang/>
              </w:rPr>
              <w:t xml:space="preserve">Represents the number of </w:t>
            </w:r>
            <w:r>
              <w:t>arrivals at the indicated location</w:t>
            </w:r>
            <w:r>
              <w:rPr>
                <w:lang/>
              </w:rPr>
              <w:t xml:space="preserve"> in the current reporting interval.</w:t>
            </w:r>
            <w:r>
              <w:rPr>
                <w:lang w:val="en-SE"/>
              </w:rPr>
              <w:t xml:space="preserve"> </w:t>
            </w:r>
            <w:r>
              <w:rPr>
                <w:rFonts w:cs="Arial"/>
                <w:szCs w:val="18"/>
                <w:lang w:eastAsia="zh-CN"/>
              </w:rPr>
              <w:t>This information is required for calculating</w:t>
            </w:r>
            <w:r>
              <w:rPr>
                <w:rFonts w:cs="Arial"/>
                <w:szCs w:val="18"/>
                <w:lang w:val="en-SE" w:eastAsia="zh-CN"/>
              </w:rPr>
              <w:t xml:space="preserve"> spacing, spacingVar, duration and durationVar after handover to a target AMF</w:t>
            </w:r>
            <w:r>
              <w:rPr>
                <w:rFonts w:cs="Arial"/>
                <w:szCs w:val="18"/>
                <w:lang w:eastAsia="zh-CN"/>
              </w:rPr>
              <w:t>.</w:t>
            </w:r>
          </w:p>
          <w:p w14:paraId="4745F5D1" w14:textId="77777777" w:rsidR="00E8738D" w:rsidRDefault="00E8738D" w:rsidP="00E8738D">
            <w:pPr>
              <w:pStyle w:val="TAL"/>
              <w:rPr>
                <w:lang/>
              </w:rPr>
            </w:pPr>
          </w:p>
          <w:p w14:paraId="4BBDA018" w14:textId="77777777" w:rsidR="00E8738D" w:rsidRDefault="00E8738D" w:rsidP="00E8738D">
            <w:pPr>
              <w:pStyle w:val="TAL"/>
              <w:rPr>
                <w:lang w:val="en-SE"/>
              </w:rPr>
            </w:pPr>
            <w:r w:rsidRPr="0092570C">
              <w:rPr>
                <w:lang/>
              </w:rPr>
              <w:t>An implementation complying with this version of the specification shall include this IE</w:t>
            </w:r>
            <w:r>
              <w:rPr>
                <w:lang/>
              </w:rPr>
              <w:t xml:space="preserve"> if </w:t>
            </w:r>
            <w:r w:rsidRPr="003B2883">
              <w:t xml:space="preserve">the event subscription is transferred from source AMF to </w:t>
            </w:r>
            <w:r>
              <w:t xml:space="preserve">a </w:t>
            </w:r>
            <w:r w:rsidRPr="003B2883">
              <w:t>target AMF</w:t>
            </w:r>
            <w:r>
              <w:rPr>
                <w:lang/>
              </w:rPr>
              <w:t xml:space="preserve"> and at least one occurrence of the event is already available in the source AMF.</w:t>
            </w:r>
            <w:r>
              <w:rPr>
                <w:lang w:val="en-SE"/>
              </w:rPr>
              <w:t xml:space="preserve"> </w:t>
            </w:r>
          </w:p>
          <w:p w14:paraId="08D314A2" w14:textId="61F41F93" w:rsidR="00E8738D"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24CB2ED2" w14:textId="77777777" w:rsidR="00E8738D" w:rsidRPr="003B2883" w:rsidRDefault="00E8738D" w:rsidP="00E8738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22" w:name="_Toc97072069"/>
      <w:bookmarkStart w:id="5223" w:name="_Toc120051474"/>
      <w:bookmarkStart w:id="5224" w:name="_Toc199238468"/>
      <w:r w:rsidRPr="003B2883">
        <w:lastRenderedPageBreak/>
        <w:t>6.2.6.2.</w:t>
      </w:r>
      <w:r>
        <w:t>31</w:t>
      </w:r>
      <w:r w:rsidRPr="003B2883">
        <w:tab/>
        <w:t xml:space="preserve">Type: </w:t>
      </w:r>
      <w:r>
        <w:t>DispersionArea</w:t>
      </w:r>
      <w:bookmarkEnd w:id="5222"/>
      <w:bookmarkEnd w:id="5223"/>
      <w:bookmarkEnd w:id="5224"/>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25" w:name="_Toc97072070"/>
      <w:bookmarkStart w:id="5226" w:name="_Toc120051475"/>
      <w:bookmarkStart w:id="5227" w:name="_Toc199238469"/>
      <w:r w:rsidRPr="003B2883">
        <w:t>6.2.6.2.</w:t>
      </w:r>
      <w:r>
        <w:t>32</w:t>
      </w:r>
      <w:r w:rsidRPr="003B2883">
        <w:tab/>
        <w:t xml:space="preserve">Type: </w:t>
      </w:r>
      <w:r>
        <w:t>MmTransactionLocationReportItem</w:t>
      </w:r>
      <w:bookmarkEnd w:id="5225"/>
      <w:bookmarkEnd w:id="5226"/>
      <w:bookmarkEnd w:id="5227"/>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28" w:name="_Toc97072071"/>
      <w:bookmarkStart w:id="5229" w:name="_Toc120051476"/>
      <w:bookmarkStart w:id="5230" w:name="_Toc199238470"/>
      <w:r w:rsidRPr="003B2883">
        <w:lastRenderedPageBreak/>
        <w:t>6.2.6.2.</w:t>
      </w:r>
      <w:r>
        <w:t>33</w:t>
      </w:r>
      <w:r w:rsidRPr="003B2883">
        <w:tab/>
        <w:t xml:space="preserve">Type: </w:t>
      </w:r>
      <w:r>
        <w:t>MmTransactionSliceReportItem</w:t>
      </w:r>
      <w:bookmarkEnd w:id="5228"/>
      <w:bookmarkEnd w:id="5229"/>
      <w:bookmarkEnd w:id="5230"/>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31" w:name="_Toc153870038"/>
      <w:bookmarkStart w:id="5232" w:name="_Toc199238471"/>
      <w:r w:rsidRPr="003B2883">
        <w:t>6.2.6.2.</w:t>
      </w:r>
      <w:r>
        <w:t>34</w:t>
      </w:r>
      <w:r w:rsidRPr="003B2883">
        <w:tab/>
        <w:t xml:space="preserve">Type: </w:t>
      </w:r>
      <w:bookmarkEnd w:id="5231"/>
      <w:r>
        <w:rPr>
          <w:lang w:eastAsia="zh-CN"/>
        </w:rPr>
        <w:t>SliceAreaRestrictionInfo</w:t>
      </w:r>
      <w:bookmarkEnd w:id="5232"/>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77777777" w:rsidR="00620A61" w:rsidRPr="003B2883" w:rsidRDefault="00620A61" w:rsidP="00343B5C">
            <w:pPr>
              <w:pStyle w:val="TAL"/>
              <w:rPr>
                <w:lang w:eastAsia="zh-CN"/>
              </w:rPr>
            </w:pPr>
            <w:r w:rsidRPr="005A0063">
              <w:t>See clauses</w:t>
            </w:r>
            <w:r>
              <w:t> </w:t>
            </w:r>
            <w:r w:rsidRPr="005A0063">
              <w:t>5.15.17 and 5.15.18 of 3GPP</w:t>
            </w:r>
            <w:r>
              <w:t> </w:t>
            </w:r>
            <w:r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33" w:name="_Toc25156501"/>
      <w:bookmarkStart w:id="5234" w:name="_Toc34124806"/>
      <w:bookmarkStart w:id="5235" w:name="_Toc43207933"/>
      <w:bookmarkStart w:id="5236" w:name="_Toc49857406"/>
      <w:bookmarkStart w:id="5237" w:name="_Toc56677249"/>
      <w:bookmarkStart w:id="5238" w:name="_Toc56691772"/>
      <w:bookmarkStart w:id="5239" w:name="_Toc56699036"/>
      <w:bookmarkStart w:id="5240" w:name="_Toc89035291"/>
      <w:bookmarkStart w:id="5241" w:name="_Toc89065089"/>
      <w:bookmarkStart w:id="5242" w:name="_Toc89180388"/>
      <w:bookmarkStart w:id="5243" w:name="_Toc97072072"/>
      <w:bookmarkStart w:id="5244" w:name="_Toc120051477"/>
      <w:bookmarkStart w:id="5245" w:name="_Toc199238472"/>
      <w:r w:rsidRPr="003B2883">
        <w:rPr>
          <w:lang w:val="en-US"/>
        </w:rPr>
        <w:t>6.2.6.3</w:t>
      </w:r>
      <w:r w:rsidRPr="003B2883">
        <w:rPr>
          <w:lang w:val="en-US"/>
        </w:rPr>
        <w:tab/>
        <w:t>Simple data types and enumerations</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7EFDAAEF" w14:textId="77777777" w:rsidR="00602AC0" w:rsidRPr="003B2883" w:rsidRDefault="00602AC0" w:rsidP="00602AC0">
      <w:pPr>
        <w:pStyle w:val="Heading5"/>
      </w:pPr>
      <w:bookmarkStart w:id="5246" w:name="_Toc25156502"/>
      <w:bookmarkStart w:id="5247" w:name="_Toc34124807"/>
      <w:bookmarkStart w:id="5248" w:name="_Toc43207934"/>
      <w:bookmarkStart w:id="5249" w:name="_Toc49857407"/>
      <w:bookmarkStart w:id="5250" w:name="_Toc56677250"/>
      <w:bookmarkStart w:id="5251" w:name="_Toc56691773"/>
      <w:bookmarkStart w:id="5252" w:name="_Toc56699037"/>
      <w:bookmarkStart w:id="5253" w:name="_Toc89035292"/>
      <w:bookmarkStart w:id="5254" w:name="_Toc89065090"/>
      <w:bookmarkStart w:id="5255" w:name="_Toc89180389"/>
      <w:bookmarkStart w:id="5256" w:name="_Toc97072073"/>
      <w:bookmarkStart w:id="5257" w:name="_Toc120051478"/>
      <w:bookmarkStart w:id="5258" w:name="_Toc199238473"/>
      <w:r w:rsidRPr="003B2883">
        <w:t>6.2.6.3.1</w:t>
      </w:r>
      <w:r w:rsidRPr="003B2883">
        <w:tab/>
        <w:t>Introduction</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59" w:name="_Toc25156503"/>
      <w:bookmarkStart w:id="5260" w:name="_Toc34124808"/>
      <w:bookmarkStart w:id="5261" w:name="_Toc43207935"/>
      <w:bookmarkStart w:id="5262" w:name="_Toc49857408"/>
      <w:bookmarkStart w:id="5263" w:name="_Toc56677251"/>
      <w:bookmarkStart w:id="5264" w:name="_Toc56691774"/>
      <w:bookmarkStart w:id="5265" w:name="_Toc56699038"/>
      <w:bookmarkStart w:id="5266" w:name="_Toc89035293"/>
      <w:bookmarkStart w:id="5267" w:name="_Toc89065091"/>
      <w:bookmarkStart w:id="5268" w:name="_Toc89180390"/>
      <w:bookmarkStart w:id="5269" w:name="_Toc97072074"/>
      <w:bookmarkStart w:id="5270" w:name="_Toc120051479"/>
      <w:bookmarkStart w:id="5271" w:name="_Toc199238474"/>
      <w:r w:rsidRPr="003B2883">
        <w:t>6.2.6.3.2</w:t>
      </w:r>
      <w:r w:rsidRPr="003B2883">
        <w:tab/>
        <w:t>Simple data types</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72" w:name="_Toc25156504"/>
      <w:bookmarkStart w:id="5273" w:name="_Toc34124809"/>
      <w:bookmarkStart w:id="5274" w:name="_Toc43207936"/>
      <w:bookmarkStart w:id="5275" w:name="_Toc49857409"/>
      <w:bookmarkStart w:id="5276" w:name="_Toc56677252"/>
      <w:bookmarkStart w:id="5277" w:name="_Toc56691775"/>
      <w:bookmarkStart w:id="5278" w:name="_Toc56699039"/>
      <w:bookmarkStart w:id="5279" w:name="_Toc89035294"/>
      <w:bookmarkStart w:id="5280" w:name="_Toc89065092"/>
      <w:bookmarkStart w:id="5281" w:name="_Toc89180391"/>
      <w:bookmarkStart w:id="5282" w:name="_Toc97072075"/>
      <w:bookmarkStart w:id="5283" w:name="_Toc120051480"/>
      <w:bookmarkStart w:id="5284" w:name="_Toc199238475"/>
      <w:r w:rsidRPr="003B2883">
        <w:lastRenderedPageBreak/>
        <w:t>6.2.6.3.3</w:t>
      </w:r>
      <w:r w:rsidRPr="003B2883">
        <w:tab/>
        <w:t>Enumeration: AmfEventType</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lastRenderedPageBreak/>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85" w:name="_Toc25156505"/>
      <w:bookmarkStart w:id="5286" w:name="_Toc34124810"/>
      <w:bookmarkStart w:id="5287" w:name="_Toc43207937"/>
      <w:bookmarkStart w:id="5288" w:name="_Toc49857410"/>
      <w:bookmarkStart w:id="5289" w:name="_Toc56677253"/>
      <w:bookmarkStart w:id="5290" w:name="_Toc56691776"/>
      <w:bookmarkStart w:id="5291" w:name="_Toc56699040"/>
      <w:bookmarkStart w:id="5292" w:name="_Toc89035295"/>
      <w:bookmarkStart w:id="5293" w:name="_Toc89065093"/>
      <w:bookmarkStart w:id="5294" w:name="_Toc89180392"/>
      <w:bookmarkStart w:id="5295" w:name="_Toc97072076"/>
      <w:bookmarkStart w:id="5296" w:name="_Toc120051481"/>
      <w:bookmarkStart w:id="5297" w:name="_Toc199238476"/>
      <w:r w:rsidRPr="003B2883">
        <w:t>6.2.6.3.4</w:t>
      </w:r>
      <w:r w:rsidRPr="003B2883">
        <w:tab/>
        <w:t>Enumeration: AmfEventTrigger</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298" w:name="_Toc25156506"/>
      <w:bookmarkStart w:id="5299" w:name="_Toc34124811"/>
      <w:bookmarkStart w:id="5300" w:name="_Toc43207938"/>
      <w:bookmarkStart w:id="5301" w:name="_Toc49857411"/>
      <w:bookmarkStart w:id="5302" w:name="_Toc56677254"/>
      <w:bookmarkStart w:id="5303" w:name="_Toc56691777"/>
      <w:bookmarkStart w:id="5304" w:name="_Toc56699041"/>
      <w:bookmarkStart w:id="5305" w:name="_Toc89035296"/>
      <w:bookmarkStart w:id="5306" w:name="_Toc89065094"/>
      <w:bookmarkStart w:id="5307" w:name="_Toc89180393"/>
      <w:bookmarkStart w:id="5308" w:name="_Toc97072077"/>
      <w:bookmarkStart w:id="5309" w:name="_Toc120051482"/>
      <w:bookmarkStart w:id="5310" w:name="_Toc199238477"/>
      <w:r w:rsidRPr="003B2883">
        <w:lastRenderedPageBreak/>
        <w:t>6.2.6.3.5</w:t>
      </w:r>
      <w:r w:rsidRPr="003B2883">
        <w:tab/>
        <w:t>Enumeration: LocationFilter</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11" w:name="_Toc25156507"/>
      <w:bookmarkStart w:id="5312" w:name="_Toc34124812"/>
      <w:bookmarkStart w:id="5313" w:name="_Toc43207939"/>
      <w:bookmarkStart w:id="5314" w:name="_Toc49857412"/>
      <w:bookmarkStart w:id="5315" w:name="_Toc56677255"/>
      <w:bookmarkStart w:id="5316" w:name="_Toc56691778"/>
      <w:bookmarkStart w:id="5317" w:name="_Toc56699042"/>
      <w:bookmarkStart w:id="5318" w:name="_Toc89035297"/>
      <w:bookmarkStart w:id="5319" w:name="_Toc89065095"/>
      <w:bookmarkStart w:id="5320" w:name="_Toc89180394"/>
      <w:bookmarkStart w:id="5321" w:name="_Toc97072078"/>
      <w:bookmarkStart w:id="5322" w:name="_Toc120051483"/>
      <w:bookmarkStart w:id="5323" w:name="_Toc199238478"/>
      <w:r w:rsidRPr="003B2883">
        <w:t>6.2.6.3.6</w:t>
      </w:r>
      <w:r w:rsidRPr="003B2883">
        <w:tab/>
        <w:t>Void</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3EAA1BD8" w14:textId="77777777" w:rsidR="00602AC0" w:rsidRPr="003B2883" w:rsidRDefault="00602AC0" w:rsidP="00602AC0"/>
    <w:p w14:paraId="1EFB0F67" w14:textId="77777777" w:rsidR="00602AC0" w:rsidRPr="003B2883" w:rsidRDefault="00602AC0" w:rsidP="00602AC0">
      <w:pPr>
        <w:pStyle w:val="Heading5"/>
      </w:pPr>
      <w:bookmarkStart w:id="5324" w:name="_Toc25156508"/>
      <w:bookmarkStart w:id="5325" w:name="_Toc34124813"/>
      <w:bookmarkStart w:id="5326" w:name="_Toc43207940"/>
      <w:bookmarkStart w:id="5327" w:name="_Toc49857413"/>
      <w:bookmarkStart w:id="5328" w:name="_Toc56677256"/>
      <w:bookmarkStart w:id="5329" w:name="_Toc56691779"/>
      <w:bookmarkStart w:id="5330" w:name="_Toc56699043"/>
      <w:bookmarkStart w:id="5331" w:name="_Toc89035298"/>
      <w:bookmarkStart w:id="5332" w:name="_Toc89065096"/>
      <w:bookmarkStart w:id="5333" w:name="_Toc89180395"/>
      <w:bookmarkStart w:id="5334" w:name="_Toc97072079"/>
      <w:bookmarkStart w:id="5335" w:name="_Toc120051484"/>
      <w:bookmarkStart w:id="5336" w:name="_Toc199238479"/>
      <w:r w:rsidRPr="003B2883">
        <w:t>6.2.6.3.7</w:t>
      </w:r>
      <w:r w:rsidRPr="003B2883">
        <w:tab/>
        <w:t>Enumeration: UeReachability</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37" w:name="_Toc25156509"/>
      <w:bookmarkStart w:id="5338" w:name="_Toc34124814"/>
      <w:bookmarkStart w:id="5339" w:name="_Toc43207941"/>
      <w:bookmarkStart w:id="5340" w:name="_Toc49857414"/>
      <w:bookmarkStart w:id="5341" w:name="_Toc56677257"/>
      <w:bookmarkStart w:id="5342" w:name="_Toc56691780"/>
      <w:bookmarkStart w:id="5343" w:name="_Toc56699044"/>
      <w:bookmarkStart w:id="5344" w:name="_Toc89035299"/>
      <w:bookmarkStart w:id="5345" w:name="_Toc89065097"/>
      <w:bookmarkStart w:id="5346" w:name="_Toc89180396"/>
      <w:bookmarkStart w:id="5347" w:name="_Toc97072080"/>
      <w:bookmarkStart w:id="5348" w:name="_Toc120051485"/>
      <w:bookmarkStart w:id="5349" w:name="_Toc199238480"/>
      <w:r w:rsidRPr="003B2883">
        <w:t>6.2.6.3.8</w:t>
      </w:r>
      <w:r w:rsidRPr="003B2883">
        <w:tab/>
        <w:t>Void</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50B02829" w14:textId="77777777" w:rsidR="00602AC0" w:rsidRPr="003B2883" w:rsidRDefault="00602AC0" w:rsidP="00602AC0"/>
    <w:p w14:paraId="11017FB2" w14:textId="77777777" w:rsidR="00602AC0" w:rsidRPr="003B2883" w:rsidRDefault="00602AC0" w:rsidP="00602AC0">
      <w:pPr>
        <w:pStyle w:val="Heading5"/>
      </w:pPr>
      <w:bookmarkStart w:id="5350" w:name="_Toc25156510"/>
      <w:bookmarkStart w:id="5351" w:name="_Toc34124815"/>
      <w:bookmarkStart w:id="5352" w:name="_Toc43207942"/>
      <w:bookmarkStart w:id="5353" w:name="_Toc49857415"/>
      <w:bookmarkStart w:id="5354" w:name="_Toc56677258"/>
      <w:bookmarkStart w:id="5355" w:name="_Toc56691781"/>
      <w:bookmarkStart w:id="5356" w:name="_Toc56699045"/>
      <w:bookmarkStart w:id="5357" w:name="_Toc89035300"/>
      <w:bookmarkStart w:id="5358" w:name="_Toc89065098"/>
      <w:bookmarkStart w:id="5359" w:name="_Toc89180397"/>
      <w:bookmarkStart w:id="5360" w:name="_Toc97072081"/>
      <w:bookmarkStart w:id="5361" w:name="_Toc120051486"/>
      <w:bookmarkStart w:id="5362" w:name="_Toc199238481"/>
      <w:r w:rsidRPr="003B2883">
        <w:t>6.2.6.3.9</w:t>
      </w:r>
      <w:r w:rsidRPr="003B2883">
        <w:tab/>
        <w:t>Enumeration: RmState</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63" w:name="_Toc25156511"/>
      <w:bookmarkStart w:id="5364" w:name="_Toc34124816"/>
      <w:bookmarkStart w:id="5365" w:name="_Toc43207943"/>
      <w:bookmarkStart w:id="5366" w:name="_Toc49857416"/>
      <w:bookmarkStart w:id="5367" w:name="_Toc56677259"/>
      <w:bookmarkStart w:id="5368" w:name="_Toc56691782"/>
      <w:bookmarkStart w:id="5369" w:name="_Toc56699046"/>
      <w:bookmarkStart w:id="5370" w:name="_Toc89035301"/>
      <w:bookmarkStart w:id="5371" w:name="_Toc89065099"/>
      <w:bookmarkStart w:id="5372" w:name="_Toc89180398"/>
      <w:bookmarkStart w:id="5373" w:name="_Toc97072082"/>
      <w:bookmarkStart w:id="5374" w:name="_Toc120051487"/>
      <w:bookmarkStart w:id="5375" w:name="_Toc199238482"/>
      <w:r w:rsidRPr="003B2883">
        <w:t>6.2.6.3.10</w:t>
      </w:r>
      <w:r w:rsidRPr="003B2883">
        <w:tab/>
        <w:t>Enumeration: CmState</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76" w:name="_Toc25156512"/>
      <w:bookmarkStart w:id="5377" w:name="_Toc34124817"/>
      <w:bookmarkStart w:id="5378" w:name="_Toc43207944"/>
      <w:bookmarkStart w:id="5379" w:name="_Toc49857417"/>
      <w:bookmarkStart w:id="5380" w:name="_Toc56677260"/>
      <w:bookmarkStart w:id="5381" w:name="_Toc56691783"/>
      <w:bookmarkStart w:id="5382" w:name="_Toc56699047"/>
      <w:bookmarkStart w:id="5383" w:name="_Toc89035302"/>
      <w:bookmarkStart w:id="5384" w:name="_Toc89065100"/>
      <w:bookmarkStart w:id="5385" w:name="_Toc89180399"/>
      <w:bookmarkStart w:id="5386" w:name="_Toc97072083"/>
      <w:bookmarkStart w:id="5387" w:name="_Toc120051488"/>
      <w:bookmarkStart w:id="5388" w:name="_Toc199238483"/>
      <w:r w:rsidRPr="003B2883">
        <w:lastRenderedPageBreak/>
        <w:t>6.2.6.3.</w:t>
      </w:r>
      <w:r>
        <w:t>11</w:t>
      </w:r>
      <w:r w:rsidRPr="003B2883">
        <w:tab/>
        <w:t xml:space="preserve">Enumeration: </w:t>
      </w:r>
      <w:r>
        <w:t>5GsUserState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89" w:name="_Toc25157273"/>
      <w:bookmarkStart w:id="5390" w:name="_Toc27590812"/>
      <w:bookmarkStart w:id="5391" w:name="_Toc43207945"/>
      <w:bookmarkStart w:id="5392" w:name="_Toc49857418"/>
      <w:bookmarkStart w:id="5393" w:name="_Toc56677261"/>
      <w:bookmarkStart w:id="5394" w:name="_Toc56691784"/>
      <w:bookmarkStart w:id="5395" w:name="_Toc56699048"/>
      <w:bookmarkStart w:id="5396" w:name="_Toc89035303"/>
      <w:bookmarkStart w:id="5397" w:name="_Toc89065101"/>
      <w:bookmarkStart w:id="5398" w:name="_Toc89180400"/>
      <w:bookmarkStart w:id="5399" w:name="_Toc97072084"/>
      <w:bookmarkStart w:id="5400" w:name="_Toc120051489"/>
      <w:bookmarkStart w:id="5401" w:name="_Toc199238484"/>
      <w:r>
        <w:t>6.2.6.3.12</w:t>
      </w:r>
      <w:r>
        <w:tab/>
        <w:t xml:space="preserve">Enumeration: </w:t>
      </w:r>
      <w:bookmarkEnd w:id="5389"/>
      <w:bookmarkEnd w:id="5390"/>
      <w:r>
        <w:t>LossOfConnectivityReason</w:t>
      </w:r>
      <w:bookmarkEnd w:id="5391"/>
      <w:bookmarkEnd w:id="5392"/>
      <w:bookmarkEnd w:id="5393"/>
      <w:bookmarkEnd w:id="5394"/>
      <w:bookmarkEnd w:id="5395"/>
      <w:bookmarkEnd w:id="5396"/>
      <w:bookmarkEnd w:id="5397"/>
      <w:bookmarkEnd w:id="5398"/>
      <w:bookmarkEnd w:id="5399"/>
      <w:bookmarkEnd w:id="5400"/>
      <w:bookmarkEnd w:id="5401"/>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08BEDBA7" w:rsidR="00A360C4" w:rsidRPr="004F6CF1" w:rsidRDefault="00A360C4" w:rsidP="00A360C4">
            <w:pPr>
              <w:pStyle w:val="TAL"/>
            </w:pPr>
            <w:r>
              <w:t>Indicates the unavailability period</w:t>
            </w:r>
            <w:r w:rsidR="009973A5">
              <w:t xml:space="preserve"> of the UE</w:t>
            </w:r>
            <w:r>
              <w:t>.</w:t>
            </w:r>
          </w:p>
        </w:tc>
      </w:tr>
    </w:tbl>
    <w:p w14:paraId="4CD3FDDF" w14:textId="77777777" w:rsidR="00125FE5" w:rsidRDefault="00125FE5" w:rsidP="00602AC0"/>
    <w:p w14:paraId="7BBF30B2" w14:textId="77777777" w:rsidR="003F0E21" w:rsidRDefault="003F0E21" w:rsidP="003F0E21">
      <w:pPr>
        <w:pStyle w:val="Heading5"/>
      </w:pPr>
      <w:bookmarkStart w:id="5402" w:name="_Toc43207946"/>
      <w:bookmarkStart w:id="5403" w:name="_Toc49857419"/>
      <w:bookmarkStart w:id="5404" w:name="_Toc56677262"/>
      <w:bookmarkStart w:id="5405" w:name="_Toc56691785"/>
      <w:bookmarkStart w:id="5406" w:name="_Toc56699049"/>
      <w:bookmarkStart w:id="5407" w:name="_Toc89035304"/>
      <w:bookmarkStart w:id="5408" w:name="_Toc89065102"/>
      <w:bookmarkStart w:id="5409" w:name="_Toc89180401"/>
      <w:bookmarkStart w:id="5410" w:name="_Toc97072085"/>
      <w:bookmarkStart w:id="5411" w:name="_Toc120051490"/>
      <w:bookmarkStart w:id="5412" w:name="_Toc199238485"/>
      <w:r>
        <w:t>6.2.6.3.13</w:t>
      </w:r>
      <w:r>
        <w:tab/>
        <w:t>Enumeration: ReachabilityFilter</w:t>
      </w:r>
      <w:bookmarkEnd w:id="5402"/>
      <w:bookmarkEnd w:id="5403"/>
      <w:bookmarkEnd w:id="5404"/>
      <w:bookmarkEnd w:id="5405"/>
      <w:bookmarkEnd w:id="5406"/>
      <w:bookmarkEnd w:id="5407"/>
      <w:bookmarkEnd w:id="5408"/>
      <w:bookmarkEnd w:id="5409"/>
      <w:bookmarkEnd w:id="5410"/>
      <w:bookmarkEnd w:id="5411"/>
      <w:bookmarkEnd w:id="5412"/>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13" w:name="_Toc89035305"/>
      <w:bookmarkStart w:id="5414" w:name="_Toc89065103"/>
      <w:bookmarkStart w:id="5415" w:name="_Toc89180402"/>
      <w:bookmarkStart w:id="5416" w:name="_Toc97072086"/>
      <w:bookmarkStart w:id="5417" w:name="_Toc120051491"/>
      <w:bookmarkStart w:id="5418" w:name="_Toc199238486"/>
      <w:r w:rsidRPr="003B2883">
        <w:t>6.2.6.3.</w:t>
      </w:r>
      <w:r>
        <w:t>14</w:t>
      </w:r>
      <w:r w:rsidRPr="003B2883">
        <w:tab/>
        <w:t xml:space="preserve">Enumeration: </w:t>
      </w:r>
      <w:r>
        <w:t>UeType</w:t>
      </w:r>
      <w:bookmarkEnd w:id="5413"/>
      <w:bookmarkEnd w:id="5414"/>
      <w:bookmarkEnd w:id="5415"/>
      <w:bookmarkEnd w:id="5416"/>
      <w:bookmarkEnd w:id="5417"/>
      <w:bookmarkEnd w:id="5418"/>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19" w:name="_Toc97072087"/>
      <w:bookmarkStart w:id="5420" w:name="_Toc120051492"/>
      <w:bookmarkStart w:id="5421" w:name="_Toc199238487"/>
      <w:r w:rsidRPr="003B2883">
        <w:lastRenderedPageBreak/>
        <w:t>6.2.6.3.</w:t>
      </w:r>
      <w:r>
        <w:t>15</w:t>
      </w:r>
      <w:r w:rsidRPr="003B2883">
        <w:tab/>
        <w:t xml:space="preserve">Enumeration: </w:t>
      </w:r>
      <w:r>
        <w:t>AccessStateTransitionType</w:t>
      </w:r>
      <w:bookmarkEnd w:id="5419"/>
      <w:bookmarkEnd w:id="5420"/>
      <w:bookmarkEnd w:id="5421"/>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22" w:name="_Toc199238488"/>
      <w:r w:rsidRPr="003B2883">
        <w:t>6.2.6.3.</w:t>
      </w:r>
      <w:r>
        <w:t>16</w:t>
      </w:r>
      <w:r w:rsidRPr="003B2883">
        <w:tab/>
        <w:t xml:space="preserve">Enumeration: </w:t>
      </w:r>
      <w:r>
        <w:t>SubTerminationReason</w:t>
      </w:r>
      <w:bookmarkEnd w:id="5422"/>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23" w:name="_Toc25156513"/>
      <w:bookmarkStart w:id="5424" w:name="_Toc34124818"/>
      <w:bookmarkStart w:id="5425" w:name="_Toc43207947"/>
      <w:bookmarkStart w:id="5426" w:name="_Toc49857420"/>
      <w:bookmarkStart w:id="5427" w:name="_Toc56677263"/>
      <w:bookmarkStart w:id="5428" w:name="_Toc56691786"/>
      <w:bookmarkStart w:id="5429" w:name="_Toc56699050"/>
      <w:bookmarkStart w:id="5430" w:name="_Toc89035306"/>
      <w:bookmarkStart w:id="5431" w:name="_Toc89065104"/>
      <w:bookmarkStart w:id="5432" w:name="_Toc89180403"/>
      <w:bookmarkStart w:id="5433" w:name="_Toc97072088"/>
      <w:bookmarkStart w:id="5434" w:name="_Toc120051493"/>
      <w:bookmarkStart w:id="5435" w:name="_Toc199238489"/>
      <w:r w:rsidRPr="003B2883">
        <w:t>6.2.6.4</w:t>
      </w:r>
      <w:r w:rsidRPr="003B2883">
        <w:tab/>
        <w:t>Binary data</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36" w:name="_Toc25156514"/>
      <w:bookmarkStart w:id="5437" w:name="_Toc34124819"/>
      <w:bookmarkStart w:id="5438" w:name="_Toc43207948"/>
      <w:bookmarkStart w:id="5439" w:name="_Toc49857421"/>
      <w:bookmarkStart w:id="5440" w:name="_Toc56677264"/>
      <w:bookmarkStart w:id="5441" w:name="_Toc56691787"/>
      <w:bookmarkStart w:id="5442" w:name="_Toc56699051"/>
      <w:bookmarkStart w:id="5443" w:name="_Toc89035307"/>
      <w:bookmarkStart w:id="5444" w:name="_Toc89065105"/>
      <w:bookmarkStart w:id="5445" w:name="_Toc89180404"/>
      <w:bookmarkStart w:id="5446" w:name="_Toc97072089"/>
      <w:bookmarkStart w:id="5447" w:name="_Toc120051494"/>
      <w:bookmarkStart w:id="5448" w:name="_Toc199238490"/>
      <w:r w:rsidRPr="003B2883">
        <w:t>6.2.7</w:t>
      </w:r>
      <w:r w:rsidRPr="003B2883">
        <w:tab/>
        <w:t>Error Handling</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60E92E22" w14:textId="77777777" w:rsidR="00602AC0" w:rsidRPr="003B2883" w:rsidRDefault="00602AC0" w:rsidP="00602AC0">
      <w:pPr>
        <w:pStyle w:val="Heading4"/>
      </w:pPr>
      <w:bookmarkStart w:id="5449" w:name="_Toc25156515"/>
      <w:bookmarkStart w:id="5450" w:name="_Toc34124820"/>
      <w:bookmarkStart w:id="5451" w:name="_Toc43207949"/>
      <w:bookmarkStart w:id="5452" w:name="_Toc49857422"/>
      <w:bookmarkStart w:id="5453" w:name="_Toc56677265"/>
      <w:bookmarkStart w:id="5454" w:name="_Toc56691788"/>
      <w:bookmarkStart w:id="5455" w:name="_Toc56699052"/>
      <w:bookmarkStart w:id="5456" w:name="_Toc89035308"/>
      <w:bookmarkStart w:id="5457" w:name="_Toc89065106"/>
      <w:bookmarkStart w:id="5458" w:name="_Toc89180405"/>
      <w:bookmarkStart w:id="5459" w:name="_Toc97072090"/>
      <w:bookmarkStart w:id="5460" w:name="_Toc120051495"/>
      <w:bookmarkStart w:id="5461" w:name="_Toc199238491"/>
      <w:r w:rsidRPr="003B2883">
        <w:t>6.2.7.1</w:t>
      </w:r>
      <w:r w:rsidRPr="003B2883">
        <w:tab/>
        <w:t>General</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62" w:name="_Toc25156516"/>
      <w:bookmarkStart w:id="5463" w:name="_Toc34124821"/>
      <w:bookmarkStart w:id="5464" w:name="_Toc43207950"/>
      <w:bookmarkStart w:id="5465" w:name="_Toc49857423"/>
      <w:bookmarkStart w:id="5466" w:name="_Toc56677266"/>
      <w:bookmarkStart w:id="5467" w:name="_Toc56691789"/>
      <w:bookmarkStart w:id="5468" w:name="_Toc56699053"/>
      <w:bookmarkStart w:id="5469" w:name="_Toc89035309"/>
      <w:bookmarkStart w:id="5470" w:name="_Toc89065107"/>
      <w:bookmarkStart w:id="5471" w:name="_Toc89180406"/>
      <w:bookmarkStart w:id="5472" w:name="_Toc97072091"/>
      <w:bookmarkStart w:id="5473" w:name="_Toc120051496"/>
      <w:bookmarkStart w:id="5474" w:name="_Toc199238492"/>
      <w:r w:rsidRPr="003B2883">
        <w:t>6.2.7.2</w:t>
      </w:r>
      <w:r w:rsidRPr="003B2883">
        <w:tab/>
        <w:t>Protocol Errors</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5E78B933" w14:textId="2A7786CE"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75" w:name="_Toc25156517"/>
      <w:bookmarkStart w:id="5476" w:name="_Toc34124822"/>
      <w:bookmarkStart w:id="5477" w:name="_Toc43207951"/>
      <w:bookmarkStart w:id="5478" w:name="_Toc49857424"/>
      <w:bookmarkStart w:id="5479" w:name="_Toc56677267"/>
      <w:bookmarkStart w:id="5480" w:name="_Toc56691790"/>
      <w:bookmarkStart w:id="5481" w:name="_Toc56699054"/>
      <w:bookmarkStart w:id="5482" w:name="_Toc89035310"/>
      <w:bookmarkStart w:id="5483" w:name="_Toc89065108"/>
      <w:bookmarkStart w:id="5484" w:name="_Toc89180407"/>
      <w:bookmarkStart w:id="5485" w:name="_Toc97072092"/>
      <w:bookmarkStart w:id="5486" w:name="_Toc120051497"/>
      <w:bookmarkStart w:id="5487" w:name="_Toc199238493"/>
      <w:r w:rsidRPr="003B2883">
        <w:t>6.2.7.3</w:t>
      </w:r>
      <w:r w:rsidRPr="003B2883">
        <w:tab/>
        <w:t>Application Errors</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88" w:name="_Toc25156518"/>
      <w:bookmarkStart w:id="5489" w:name="_Toc34124823"/>
      <w:bookmarkStart w:id="5490" w:name="_Toc43207952"/>
      <w:bookmarkStart w:id="5491" w:name="_Toc49857425"/>
      <w:bookmarkStart w:id="5492" w:name="_Toc56677268"/>
      <w:bookmarkStart w:id="5493" w:name="_Toc56691791"/>
      <w:bookmarkStart w:id="5494" w:name="_Toc56699055"/>
      <w:bookmarkStart w:id="5495" w:name="_Toc89035311"/>
      <w:bookmarkStart w:id="5496" w:name="_Toc89065109"/>
      <w:bookmarkStart w:id="5497" w:name="_Toc89180408"/>
      <w:bookmarkStart w:id="5498" w:name="_Toc97072093"/>
      <w:bookmarkStart w:id="5499" w:name="_Toc120051498"/>
      <w:bookmarkStart w:id="5500" w:name="_Toc199238494"/>
      <w:r w:rsidRPr="003B2883">
        <w:t>6.2.8</w:t>
      </w:r>
      <w:r w:rsidRPr="003B2883">
        <w:tab/>
        <w:t>Feature Negotiation</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1DC3F9E7" w14:textId="7D808BF6"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BA07A81"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236AE1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lastRenderedPageBreak/>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lastRenderedPageBreak/>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01" w:name="_Toc25156519"/>
      <w:bookmarkStart w:id="5502" w:name="_Toc34124824"/>
      <w:bookmarkStart w:id="5503" w:name="_Toc43207953"/>
      <w:bookmarkStart w:id="5504" w:name="_Toc49857426"/>
      <w:bookmarkStart w:id="5505" w:name="_Toc56677269"/>
      <w:bookmarkStart w:id="5506" w:name="_Toc56691792"/>
      <w:bookmarkStart w:id="5507" w:name="_Toc56699056"/>
      <w:bookmarkStart w:id="5508" w:name="_Toc89035312"/>
      <w:bookmarkStart w:id="5509" w:name="_Toc89065110"/>
      <w:bookmarkStart w:id="5510" w:name="_Toc89180409"/>
      <w:bookmarkStart w:id="5511" w:name="_Toc97072094"/>
      <w:bookmarkStart w:id="5512" w:name="_Toc120051499"/>
      <w:bookmarkStart w:id="5513" w:name="_Toc199238495"/>
      <w:r w:rsidRPr="003B2883">
        <w:rPr>
          <w:lang w:val="en-US"/>
        </w:rPr>
        <w:t>6.2.9</w:t>
      </w:r>
      <w:r w:rsidRPr="003B2883">
        <w:rPr>
          <w:lang w:val="en-US"/>
        </w:rPr>
        <w:tab/>
        <w:t>Security</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F7A639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14" w:name="_Toc56677270"/>
      <w:bookmarkStart w:id="5515" w:name="_Toc56691793"/>
      <w:bookmarkStart w:id="5516" w:name="_Toc56699057"/>
      <w:bookmarkStart w:id="5517" w:name="_Toc89035313"/>
      <w:bookmarkStart w:id="5518" w:name="_Toc89065111"/>
      <w:bookmarkStart w:id="5519" w:name="_Toc89180410"/>
      <w:bookmarkStart w:id="5520" w:name="_Toc97072095"/>
      <w:bookmarkStart w:id="5521" w:name="_Toc120051500"/>
      <w:bookmarkStart w:id="5522" w:name="_Toc199238496"/>
      <w:r w:rsidRPr="003B2883">
        <w:t>6.</w:t>
      </w:r>
      <w:r>
        <w:t>2</w:t>
      </w:r>
      <w:r w:rsidRPr="003B2883">
        <w:t>.</w:t>
      </w:r>
      <w:r>
        <w:t>10</w:t>
      </w:r>
      <w:r w:rsidRPr="003B2883">
        <w:tab/>
      </w:r>
      <w:r>
        <w:t>HTTP redirection</w:t>
      </w:r>
      <w:bookmarkEnd w:id="5514"/>
      <w:bookmarkEnd w:id="5515"/>
      <w:bookmarkEnd w:id="5516"/>
      <w:bookmarkEnd w:id="5517"/>
      <w:bookmarkEnd w:id="5518"/>
      <w:bookmarkEnd w:id="5519"/>
      <w:bookmarkEnd w:id="5520"/>
      <w:bookmarkEnd w:id="5521"/>
      <w:bookmarkEnd w:id="5522"/>
    </w:p>
    <w:p w14:paraId="51831A10" w14:textId="0014892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.2.8.</w:t>
      </w:r>
    </w:p>
    <w:p w14:paraId="2CE8DFE7" w14:textId="77777777" w:rsidR="00E644D7" w:rsidRDefault="00E644D7" w:rsidP="002B76A4"/>
    <w:p w14:paraId="2D8BAB36" w14:textId="6A406BBE"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23" w:name="_Toc25156520"/>
      <w:bookmarkStart w:id="5524" w:name="_Toc34124825"/>
      <w:bookmarkStart w:id="5525" w:name="_Toc43207954"/>
      <w:bookmarkStart w:id="5526" w:name="_Toc49857427"/>
      <w:bookmarkStart w:id="5527" w:name="_Toc56677271"/>
      <w:bookmarkStart w:id="5528" w:name="_Toc56691794"/>
      <w:bookmarkStart w:id="5529" w:name="_Toc56699058"/>
      <w:bookmarkStart w:id="5530" w:name="_Toc89035314"/>
      <w:bookmarkStart w:id="5531" w:name="_Toc89065112"/>
      <w:bookmarkStart w:id="5532" w:name="_Toc89180411"/>
      <w:bookmarkStart w:id="5533" w:name="_Toc97072096"/>
      <w:bookmarkStart w:id="5534" w:name="_Toc120051501"/>
      <w:bookmarkStart w:id="5535" w:name="_Toc199238497"/>
      <w:r w:rsidRPr="003B2883">
        <w:t>6.3</w:t>
      </w:r>
      <w:r w:rsidRPr="003B2883">
        <w:tab/>
        <w:t>Namf_MT Service API</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7A322F73" w14:textId="77777777" w:rsidR="00602AC0" w:rsidRPr="003B2883" w:rsidRDefault="00602AC0" w:rsidP="00602AC0">
      <w:pPr>
        <w:pStyle w:val="Heading3"/>
      </w:pPr>
      <w:bookmarkStart w:id="5536" w:name="_Toc25156521"/>
      <w:bookmarkStart w:id="5537" w:name="_Toc34124826"/>
      <w:bookmarkStart w:id="5538" w:name="_Toc43207955"/>
      <w:bookmarkStart w:id="5539" w:name="_Toc49857428"/>
      <w:bookmarkStart w:id="5540" w:name="_Toc56677272"/>
      <w:bookmarkStart w:id="5541" w:name="_Toc56691795"/>
      <w:bookmarkStart w:id="5542" w:name="_Toc56699059"/>
      <w:bookmarkStart w:id="5543" w:name="_Toc89035315"/>
      <w:bookmarkStart w:id="5544" w:name="_Toc89065113"/>
      <w:bookmarkStart w:id="5545" w:name="_Toc89180412"/>
      <w:bookmarkStart w:id="5546" w:name="_Toc97072097"/>
      <w:bookmarkStart w:id="5547" w:name="_Toc120051502"/>
      <w:bookmarkStart w:id="5548" w:name="_Toc199238498"/>
      <w:r w:rsidRPr="003B2883">
        <w:t>6.3.1</w:t>
      </w:r>
      <w:r w:rsidRPr="003B2883">
        <w:tab/>
        <w:t>API URI</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49" w:name="_Toc25156522"/>
      <w:bookmarkStart w:id="5550" w:name="_Toc34124827"/>
      <w:bookmarkStart w:id="5551" w:name="_Toc43207956"/>
      <w:bookmarkStart w:id="5552" w:name="_Toc49857429"/>
      <w:bookmarkStart w:id="5553" w:name="_Toc56677273"/>
      <w:bookmarkStart w:id="5554" w:name="_Toc56691796"/>
      <w:bookmarkStart w:id="5555" w:name="_Toc56699060"/>
      <w:bookmarkStart w:id="5556" w:name="_Toc89035316"/>
      <w:bookmarkStart w:id="5557" w:name="_Toc89065114"/>
      <w:bookmarkStart w:id="5558" w:name="_Toc89180413"/>
      <w:bookmarkStart w:id="5559" w:name="_Toc97072098"/>
      <w:bookmarkStart w:id="5560" w:name="_Toc120051503"/>
      <w:bookmarkStart w:id="5561" w:name="_Toc199238499"/>
      <w:r w:rsidRPr="003B2883">
        <w:t>6.3.2</w:t>
      </w:r>
      <w:r w:rsidRPr="003B2883">
        <w:tab/>
        <w:t>Usage of HTTP</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1D40231C" w14:textId="77777777" w:rsidR="00602AC0" w:rsidRPr="003B2883" w:rsidRDefault="00602AC0" w:rsidP="00602AC0">
      <w:pPr>
        <w:pStyle w:val="Heading4"/>
      </w:pPr>
      <w:bookmarkStart w:id="5562" w:name="_Toc25156523"/>
      <w:bookmarkStart w:id="5563" w:name="_Toc34124828"/>
      <w:bookmarkStart w:id="5564" w:name="_Toc43207957"/>
      <w:bookmarkStart w:id="5565" w:name="_Toc49857430"/>
      <w:bookmarkStart w:id="5566" w:name="_Toc56677274"/>
      <w:bookmarkStart w:id="5567" w:name="_Toc56691797"/>
      <w:bookmarkStart w:id="5568" w:name="_Toc56699061"/>
      <w:bookmarkStart w:id="5569" w:name="_Toc89035317"/>
      <w:bookmarkStart w:id="5570" w:name="_Toc89065115"/>
      <w:bookmarkStart w:id="5571" w:name="_Toc89180414"/>
      <w:bookmarkStart w:id="5572" w:name="_Toc97072099"/>
      <w:bookmarkStart w:id="5573" w:name="_Toc120051504"/>
      <w:bookmarkStart w:id="5574" w:name="_Toc199238500"/>
      <w:r w:rsidRPr="003B2883">
        <w:t>6.3.2.1</w:t>
      </w:r>
      <w:r w:rsidRPr="003B2883">
        <w:tab/>
        <w:t>General</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5E1384DC" w14:textId="7A653285"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75" w:name="_Toc25156524"/>
      <w:bookmarkStart w:id="5576" w:name="_Toc34124829"/>
      <w:bookmarkStart w:id="5577" w:name="_Toc43207958"/>
      <w:bookmarkStart w:id="5578" w:name="_Toc49857431"/>
      <w:bookmarkStart w:id="5579" w:name="_Toc56677275"/>
      <w:bookmarkStart w:id="5580" w:name="_Toc56691798"/>
      <w:bookmarkStart w:id="5581" w:name="_Toc56699062"/>
      <w:bookmarkStart w:id="5582" w:name="_Toc89035318"/>
      <w:bookmarkStart w:id="5583" w:name="_Toc89065116"/>
      <w:bookmarkStart w:id="5584" w:name="_Toc89180415"/>
      <w:bookmarkStart w:id="5585" w:name="_Toc97072100"/>
      <w:bookmarkStart w:id="5586" w:name="_Toc120051505"/>
      <w:bookmarkStart w:id="5587" w:name="_Toc199238501"/>
      <w:r w:rsidRPr="003B2883">
        <w:t>6.3.2.2</w:t>
      </w:r>
      <w:r w:rsidRPr="003B2883">
        <w:tab/>
        <w:t>HTTP standard headers</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4D5251F7" w14:textId="77777777" w:rsidR="00602AC0" w:rsidRPr="003B2883" w:rsidRDefault="00602AC0" w:rsidP="00602AC0">
      <w:pPr>
        <w:pStyle w:val="Heading5"/>
        <w:rPr>
          <w:lang w:eastAsia="zh-CN"/>
        </w:rPr>
      </w:pPr>
      <w:bookmarkStart w:id="5588" w:name="_Toc25156525"/>
      <w:bookmarkStart w:id="5589" w:name="_Toc34124830"/>
      <w:bookmarkStart w:id="5590" w:name="_Toc43207959"/>
      <w:bookmarkStart w:id="5591" w:name="_Toc49857432"/>
      <w:bookmarkStart w:id="5592" w:name="_Toc56677276"/>
      <w:bookmarkStart w:id="5593" w:name="_Toc56691799"/>
      <w:bookmarkStart w:id="5594" w:name="_Toc56699063"/>
      <w:bookmarkStart w:id="5595" w:name="_Toc89035319"/>
      <w:bookmarkStart w:id="5596" w:name="_Toc89065117"/>
      <w:bookmarkStart w:id="5597" w:name="_Toc89180416"/>
      <w:bookmarkStart w:id="5598" w:name="_Toc97072101"/>
      <w:bookmarkStart w:id="5599" w:name="_Toc120051506"/>
      <w:bookmarkStart w:id="5600" w:name="_Toc199238502"/>
      <w:r w:rsidRPr="003B2883">
        <w:t>6.3.2.2.1</w:t>
      </w:r>
      <w:r w:rsidRPr="003B2883">
        <w:rPr>
          <w:lang w:eastAsia="zh-CN"/>
        </w:rPr>
        <w:tab/>
        <w:t>General</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601" w:name="_Toc25156526"/>
      <w:bookmarkStart w:id="5602" w:name="_Toc34124831"/>
      <w:bookmarkStart w:id="5603" w:name="_Toc43207960"/>
      <w:bookmarkStart w:id="5604" w:name="_Toc49857433"/>
      <w:bookmarkStart w:id="5605" w:name="_Toc56677277"/>
      <w:bookmarkStart w:id="5606" w:name="_Toc56691800"/>
      <w:bookmarkStart w:id="5607" w:name="_Toc56699064"/>
      <w:bookmarkStart w:id="5608" w:name="_Toc89035320"/>
      <w:bookmarkStart w:id="5609" w:name="_Toc89065118"/>
      <w:bookmarkStart w:id="5610" w:name="_Toc89180417"/>
      <w:bookmarkStart w:id="5611" w:name="_Toc97072102"/>
      <w:bookmarkStart w:id="5612" w:name="_Toc120051507"/>
      <w:bookmarkStart w:id="5613" w:name="_Toc199238503"/>
      <w:r w:rsidRPr="003B2883">
        <w:t>6.3.2.2.2</w:t>
      </w:r>
      <w:r w:rsidRPr="003B2883">
        <w:tab/>
        <w:t>Content type</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3335DC91" w14:textId="131B9499" w:rsidR="00E644D7" w:rsidRPr="003B2883" w:rsidRDefault="00602AC0" w:rsidP="00602AC0">
      <w:r w:rsidRPr="003B2883">
        <w:t>The following content types shall be supported:</w:t>
      </w:r>
    </w:p>
    <w:p w14:paraId="42589998" w14:textId="47DA029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14" w:name="_Toc25156527"/>
      <w:bookmarkStart w:id="5615" w:name="_Toc34124832"/>
      <w:bookmarkStart w:id="5616" w:name="_Toc43207961"/>
      <w:bookmarkStart w:id="5617" w:name="_Toc49857434"/>
      <w:bookmarkStart w:id="5618" w:name="_Toc56677278"/>
      <w:bookmarkStart w:id="5619" w:name="_Toc56691801"/>
      <w:bookmarkStart w:id="5620" w:name="_Toc56699065"/>
      <w:bookmarkStart w:id="5621" w:name="_Toc89035321"/>
      <w:bookmarkStart w:id="5622" w:name="_Toc89065119"/>
      <w:bookmarkStart w:id="5623" w:name="_Toc89180418"/>
      <w:bookmarkStart w:id="5624" w:name="_Toc97072103"/>
      <w:bookmarkStart w:id="5625" w:name="_Toc120051508"/>
      <w:bookmarkStart w:id="5626" w:name="_Toc199238504"/>
      <w:r w:rsidRPr="003B2883">
        <w:lastRenderedPageBreak/>
        <w:t>6.3.2.3</w:t>
      </w:r>
      <w:r w:rsidRPr="003B2883">
        <w:tab/>
        <w:t>HTTP custom headers</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295F03A8" w14:textId="77777777" w:rsidR="00602AC0" w:rsidRPr="003B2883" w:rsidRDefault="00602AC0" w:rsidP="00602AC0">
      <w:pPr>
        <w:pStyle w:val="Heading5"/>
        <w:rPr>
          <w:lang w:eastAsia="zh-CN"/>
        </w:rPr>
      </w:pPr>
      <w:bookmarkStart w:id="5627" w:name="_Toc25156528"/>
      <w:bookmarkStart w:id="5628" w:name="_Toc34124833"/>
      <w:bookmarkStart w:id="5629" w:name="_Toc43207962"/>
      <w:bookmarkStart w:id="5630" w:name="_Toc49857435"/>
      <w:bookmarkStart w:id="5631" w:name="_Toc56677279"/>
      <w:bookmarkStart w:id="5632" w:name="_Toc56691802"/>
      <w:bookmarkStart w:id="5633" w:name="_Toc56699066"/>
      <w:bookmarkStart w:id="5634" w:name="_Toc89035322"/>
      <w:bookmarkStart w:id="5635" w:name="_Toc89065120"/>
      <w:bookmarkStart w:id="5636" w:name="_Toc89180419"/>
      <w:bookmarkStart w:id="5637" w:name="_Toc97072104"/>
      <w:bookmarkStart w:id="5638" w:name="_Toc120051509"/>
      <w:bookmarkStart w:id="5639" w:name="_Toc199238505"/>
      <w:r w:rsidRPr="003B2883">
        <w:t>6.3.2.3.1</w:t>
      </w:r>
      <w:r w:rsidRPr="003B2883">
        <w:rPr>
          <w:lang w:eastAsia="zh-CN"/>
        </w:rPr>
        <w:tab/>
        <w:t>General</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3D1C1BD9" w14:textId="7ACD2875"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40" w:name="_Toc25156529"/>
      <w:bookmarkStart w:id="5641" w:name="_Toc34124834"/>
      <w:bookmarkStart w:id="5642" w:name="_Toc43207963"/>
      <w:bookmarkStart w:id="5643" w:name="_Toc49857436"/>
      <w:bookmarkStart w:id="5644" w:name="_Toc56677280"/>
      <w:bookmarkStart w:id="5645" w:name="_Toc56691803"/>
      <w:bookmarkStart w:id="5646" w:name="_Toc56699067"/>
      <w:bookmarkStart w:id="5647" w:name="_Toc89035323"/>
      <w:bookmarkStart w:id="5648" w:name="_Toc89065121"/>
      <w:bookmarkStart w:id="5649" w:name="_Toc89180420"/>
      <w:bookmarkStart w:id="5650" w:name="_Toc97072105"/>
      <w:bookmarkStart w:id="5651" w:name="_Toc120051510"/>
      <w:bookmarkStart w:id="5652" w:name="_Toc199238506"/>
      <w:r w:rsidRPr="003B2883">
        <w:t>6.3.3</w:t>
      </w:r>
      <w:r w:rsidRPr="003B2883">
        <w:tab/>
        <w:t>Resources</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15E978EB" w14:textId="77777777" w:rsidR="00602AC0" w:rsidRPr="003B2883" w:rsidRDefault="00602AC0" w:rsidP="00602AC0">
      <w:pPr>
        <w:pStyle w:val="Heading4"/>
      </w:pPr>
      <w:bookmarkStart w:id="5653" w:name="_Toc25156530"/>
      <w:bookmarkStart w:id="5654" w:name="_Toc34124835"/>
      <w:bookmarkStart w:id="5655" w:name="_Toc43207964"/>
      <w:bookmarkStart w:id="5656" w:name="_Toc49857437"/>
      <w:bookmarkStart w:id="5657" w:name="_Toc56677281"/>
      <w:bookmarkStart w:id="5658" w:name="_Toc56691804"/>
      <w:bookmarkStart w:id="5659" w:name="_Toc56699068"/>
      <w:bookmarkStart w:id="5660" w:name="_Toc89035324"/>
      <w:bookmarkStart w:id="5661" w:name="_Toc89065122"/>
      <w:bookmarkStart w:id="5662" w:name="_Toc89180421"/>
      <w:bookmarkStart w:id="5663" w:name="_Toc97072106"/>
      <w:bookmarkStart w:id="5664" w:name="_Toc120051511"/>
      <w:bookmarkStart w:id="5665" w:name="_Toc199238507"/>
      <w:r w:rsidRPr="003B2883">
        <w:t>6.3.3.1</w:t>
      </w:r>
      <w:r w:rsidRPr="003B2883">
        <w:tab/>
        <w:t>Overview</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38D093A2" w14:textId="736747D7" w:rsidR="00602AC0" w:rsidRDefault="00E644D7" w:rsidP="00602AC0">
      <w:pPr>
        <w:pStyle w:val="TH"/>
      </w:pPr>
      <w:r>
        <w:object w:dxaOrig="8550" w:dyaOrig="5475" w14:anchorId="13808940">
          <v:shape id="_x0000_i1072" type="#_x0000_t75" style="width:415.4pt;height:228.65pt" o:ole="">
            <v:imagedata r:id="rId102" o:title="" croptop="4699f" cropbottom="3804f" cropright="520f"/>
          </v:shape>
          <o:OLEObject Type="Embed" ProgID="Visio.Drawing.15" ShapeID="_x0000_i1072" DrawAspect="Content" ObjectID="_1809857883"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66" w:name="_Toc25156531"/>
      <w:bookmarkStart w:id="5667" w:name="_Toc34124836"/>
      <w:bookmarkStart w:id="5668" w:name="_Toc43207965"/>
      <w:bookmarkStart w:id="5669" w:name="_Toc49857438"/>
      <w:bookmarkStart w:id="5670" w:name="_Toc56677282"/>
      <w:bookmarkStart w:id="5671" w:name="_Toc56691805"/>
      <w:bookmarkStart w:id="5672" w:name="_Toc56699069"/>
      <w:bookmarkStart w:id="5673" w:name="_Toc89035325"/>
      <w:bookmarkStart w:id="5674" w:name="_Toc89065123"/>
      <w:bookmarkStart w:id="5675" w:name="_Toc89180422"/>
      <w:bookmarkStart w:id="5676" w:name="_Toc97072107"/>
      <w:bookmarkStart w:id="5677" w:name="_Toc120051512"/>
      <w:bookmarkStart w:id="5678" w:name="_Toc199238508"/>
      <w:r w:rsidRPr="003B2883">
        <w:t>6.3.3.2</w:t>
      </w:r>
      <w:r w:rsidRPr="003B2883">
        <w:tab/>
        <w:t xml:space="preserve">Resource: </w:t>
      </w:r>
      <w:r w:rsidRPr="003B2883">
        <w:rPr>
          <w:lang w:eastAsia="zh-CN"/>
        </w:rPr>
        <w:t>ueReachInd</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4FD35C65" w14:textId="77777777" w:rsidR="00602AC0" w:rsidRPr="003B2883" w:rsidRDefault="00602AC0" w:rsidP="00602AC0">
      <w:pPr>
        <w:pStyle w:val="Heading5"/>
      </w:pPr>
      <w:bookmarkStart w:id="5679" w:name="_Toc25156532"/>
      <w:bookmarkStart w:id="5680" w:name="_Toc34124837"/>
      <w:bookmarkStart w:id="5681" w:name="_Toc43207966"/>
      <w:bookmarkStart w:id="5682" w:name="_Toc49857439"/>
      <w:bookmarkStart w:id="5683" w:name="_Toc56677283"/>
      <w:bookmarkStart w:id="5684" w:name="_Toc56691806"/>
      <w:bookmarkStart w:id="5685" w:name="_Toc56699070"/>
      <w:bookmarkStart w:id="5686" w:name="_Toc89035326"/>
      <w:bookmarkStart w:id="5687" w:name="_Toc89065124"/>
      <w:bookmarkStart w:id="5688" w:name="_Toc89180423"/>
      <w:bookmarkStart w:id="5689" w:name="_Toc97072108"/>
      <w:bookmarkStart w:id="5690" w:name="_Toc120051513"/>
      <w:bookmarkStart w:id="5691" w:name="_Toc199238509"/>
      <w:r w:rsidRPr="003B2883">
        <w:t>6.3.3.2.1</w:t>
      </w:r>
      <w:r w:rsidRPr="003B2883">
        <w:tab/>
        <w:t>Description</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92" w:name="_Toc25156533"/>
      <w:bookmarkStart w:id="5693" w:name="_Toc34124838"/>
      <w:bookmarkStart w:id="5694" w:name="_Toc43207967"/>
      <w:bookmarkStart w:id="5695" w:name="_Toc49857440"/>
      <w:bookmarkStart w:id="5696" w:name="_Toc56677284"/>
      <w:bookmarkStart w:id="5697" w:name="_Toc56691807"/>
      <w:bookmarkStart w:id="5698" w:name="_Toc56699071"/>
      <w:bookmarkStart w:id="5699" w:name="_Toc89035327"/>
      <w:bookmarkStart w:id="5700" w:name="_Toc89065125"/>
      <w:bookmarkStart w:id="5701" w:name="_Toc89180424"/>
      <w:bookmarkStart w:id="5702" w:name="_Toc97072109"/>
      <w:bookmarkStart w:id="5703" w:name="_Toc120051514"/>
      <w:bookmarkStart w:id="5704" w:name="_Toc199238510"/>
      <w:r w:rsidRPr="003B2883">
        <w:lastRenderedPageBreak/>
        <w:t>6.3.3.2.2</w:t>
      </w:r>
      <w:r w:rsidRPr="003B2883">
        <w:tab/>
        <w:t>Resource Definition</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81AABA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05" w:name="_Toc25156534"/>
      <w:bookmarkStart w:id="5706" w:name="_Toc34124839"/>
      <w:bookmarkStart w:id="5707" w:name="_Toc43207968"/>
      <w:bookmarkStart w:id="5708" w:name="_Toc49857441"/>
      <w:bookmarkStart w:id="5709" w:name="_Toc56677285"/>
      <w:bookmarkStart w:id="5710" w:name="_Toc56691808"/>
      <w:bookmarkStart w:id="5711" w:name="_Toc56699072"/>
      <w:bookmarkStart w:id="5712" w:name="_Toc89035328"/>
      <w:bookmarkStart w:id="5713" w:name="_Toc89065126"/>
      <w:bookmarkStart w:id="5714" w:name="_Toc89180425"/>
      <w:bookmarkStart w:id="5715" w:name="_Toc97072110"/>
      <w:bookmarkStart w:id="5716" w:name="_Toc120051515"/>
      <w:bookmarkStart w:id="5717" w:name="_Toc199238511"/>
      <w:r w:rsidRPr="003B2883">
        <w:t>6.3.3.2.3</w:t>
      </w:r>
      <w:r w:rsidRPr="003B2883">
        <w:tab/>
        <w:t>Resource Standard Methods</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5A9D3230" w14:textId="77777777" w:rsidR="00602AC0" w:rsidRPr="003B2883" w:rsidRDefault="00602AC0" w:rsidP="00876DA9">
      <w:pPr>
        <w:pStyle w:val="Heading6"/>
      </w:pPr>
      <w:bookmarkStart w:id="5718" w:name="_Toc25156535"/>
      <w:bookmarkStart w:id="5719" w:name="_Toc34124840"/>
      <w:bookmarkStart w:id="5720" w:name="_Toc43207969"/>
      <w:bookmarkStart w:id="5721" w:name="_Toc49857442"/>
      <w:bookmarkStart w:id="5722" w:name="_Toc56677286"/>
      <w:bookmarkStart w:id="5723" w:name="_Toc56691809"/>
      <w:bookmarkStart w:id="5724" w:name="_Toc56699073"/>
      <w:bookmarkStart w:id="5725" w:name="_Toc89035329"/>
      <w:bookmarkStart w:id="5726" w:name="_Toc89065127"/>
      <w:bookmarkStart w:id="5727" w:name="_Toc89180426"/>
      <w:bookmarkStart w:id="5728" w:name="_Toc97072111"/>
      <w:bookmarkStart w:id="5729" w:name="_Toc120051516"/>
      <w:bookmarkStart w:id="5730" w:name="_Toc199238512"/>
      <w:r w:rsidRPr="003B2883">
        <w:t>6.3.3.2.3.1</w:t>
      </w:r>
      <w:r w:rsidRPr="003B2883">
        <w:tab/>
        <w:t>PUT</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31" w:name="_PERM_MCCTEMPBM_CRPT03410270___2"/>
            <w:r w:rsidRPr="003B2883">
              <w:t>-</w:t>
            </w:r>
            <w:r w:rsidRPr="003B2883">
              <w:tab/>
              <w:t>NF_CONSUMER_REDIRECT_ONE_TXN</w:t>
            </w:r>
          </w:p>
          <w:bookmarkEnd w:id="5731"/>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32" w:name="_PERM_MCCTEMPBM_CRPT03410271___2"/>
            <w:r w:rsidRPr="003B2883">
              <w:rPr>
                <w:rFonts w:ascii="Arial" w:hAnsi="Arial"/>
                <w:sz w:val="18"/>
              </w:rPr>
              <w:t>See table 6.3.7.3-1 for the description of these errors</w:t>
            </w:r>
          </w:p>
          <w:bookmarkEnd w:id="5732"/>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33"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33"/>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34"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34"/>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35"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35"/>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36"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36"/>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6792F2CE"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lastRenderedPageBreak/>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37" w:name="_Toc25156536"/>
      <w:bookmarkStart w:id="5738" w:name="_Toc34124841"/>
      <w:bookmarkStart w:id="5739" w:name="_Toc43207970"/>
      <w:bookmarkStart w:id="5740" w:name="_Toc49857443"/>
      <w:bookmarkStart w:id="5741" w:name="_Toc56677287"/>
      <w:bookmarkStart w:id="5742" w:name="_Toc56691810"/>
      <w:bookmarkStart w:id="5743" w:name="_Toc56699074"/>
      <w:bookmarkStart w:id="5744" w:name="_Toc89035330"/>
      <w:bookmarkStart w:id="5745" w:name="_Toc89065128"/>
      <w:bookmarkStart w:id="5746" w:name="_Toc89180427"/>
      <w:bookmarkStart w:id="5747" w:name="_Toc97072112"/>
      <w:bookmarkStart w:id="5748" w:name="_Toc120051517"/>
      <w:bookmarkStart w:id="5749" w:name="_Toc199238513"/>
      <w:r w:rsidRPr="003B2883">
        <w:t>6.3.3.2.4</w:t>
      </w:r>
      <w:r w:rsidRPr="003B2883">
        <w:tab/>
        <w:t>Resource Custom Operations</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50" w:name="_Toc25156537"/>
      <w:bookmarkStart w:id="5751" w:name="_Toc34124842"/>
      <w:bookmarkStart w:id="5752" w:name="_Toc43207971"/>
      <w:bookmarkStart w:id="5753" w:name="_Toc49857444"/>
      <w:bookmarkStart w:id="5754" w:name="_Toc56677288"/>
      <w:bookmarkStart w:id="5755" w:name="_Toc56691811"/>
      <w:bookmarkStart w:id="5756" w:name="_Toc56699075"/>
      <w:bookmarkStart w:id="5757" w:name="_Toc89035331"/>
      <w:bookmarkStart w:id="5758" w:name="_Toc89065129"/>
      <w:bookmarkStart w:id="5759" w:name="_Toc89180428"/>
      <w:bookmarkStart w:id="5760" w:name="_Toc97072113"/>
      <w:bookmarkStart w:id="5761" w:name="_Toc120051518"/>
      <w:bookmarkStart w:id="5762" w:name="_Toc199238514"/>
      <w:r w:rsidRPr="003B2883">
        <w:t>6.3.3.3</w:t>
      </w:r>
      <w:r w:rsidRPr="003B2883">
        <w:tab/>
        <w:t xml:space="preserve">Resource: </w:t>
      </w:r>
      <w:r>
        <w:rPr>
          <w:lang w:eastAsia="zh-CN"/>
        </w:rPr>
        <w:t>u</w:t>
      </w:r>
      <w:r w:rsidRPr="003B2883">
        <w:rPr>
          <w:lang w:eastAsia="zh-CN"/>
        </w:rPr>
        <w:t>eContext</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408C1B8B" w14:textId="77777777" w:rsidR="00602AC0" w:rsidRPr="003B2883" w:rsidRDefault="00602AC0" w:rsidP="00602AC0">
      <w:pPr>
        <w:pStyle w:val="Heading5"/>
      </w:pPr>
      <w:bookmarkStart w:id="5763" w:name="_Toc25156538"/>
      <w:bookmarkStart w:id="5764" w:name="_Toc34124843"/>
      <w:bookmarkStart w:id="5765" w:name="_Toc43207972"/>
      <w:bookmarkStart w:id="5766" w:name="_Toc49857445"/>
      <w:bookmarkStart w:id="5767" w:name="_Toc56677289"/>
      <w:bookmarkStart w:id="5768" w:name="_Toc56691812"/>
      <w:bookmarkStart w:id="5769" w:name="_Toc56699076"/>
      <w:bookmarkStart w:id="5770" w:name="_Toc89035332"/>
      <w:bookmarkStart w:id="5771" w:name="_Toc89065130"/>
      <w:bookmarkStart w:id="5772" w:name="_Toc89180429"/>
      <w:bookmarkStart w:id="5773" w:name="_Toc97072114"/>
      <w:bookmarkStart w:id="5774" w:name="_Toc120051519"/>
      <w:bookmarkStart w:id="5775" w:name="_Toc199238515"/>
      <w:r w:rsidRPr="003B2883">
        <w:t>6.3.3.3.1</w:t>
      </w:r>
      <w:r w:rsidRPr="003B2883">
        <w:tab/>
        <w:t>Description</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76" w:name="_Toc25156539"/>
      <w:bookmarkStart w:id="5777" w:name="_Toc34124844"/>
      <w:bookmarkStart w:id="5778" w:name="_Toc43207973"/>
      <w:bookmarkStart w:id="5779" w:name="_Toc49857446"/>
      <w:bookmarkStart w:id="5780" w:name="_Toc56677290"/>
      <w:bookmarkStart w:id="5781" w:name="_Toc56691813"/>
      <w:bookmarkStart w:id="5782" w:name="_Toc56699077"/>
      <w:bookmarkStart w:id="5783" w:name="_Toc89035333"/>
      <w:bookmarkStart w:id="5784" w:name="_Toc89065131"/>
      <w:bookmarkStart w:id="5785" w:name="_Toc89180430"/>
      <w:bookmarkStart w:id="5786" w:name="_Toc97072115"/>
      <w:bookmarkStart w:id="5787" w:name="_Toc120051520"/>
      <w:bookmarkStart w:id="5788" w:name="_Toc199238516"/>
      <w:r w:rsidRPr="003B2883">
        <w:t>6.3.3.3.2</w:t>
      </w:r>
      <w:r w:rsidRPr="003B2883">
        <w:tab/>
        <w:t>Resource Definition</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9FEAFE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89" w:name="_Toc25156540"/>
      <w:bookmarkStart w:id="5790" w:name="_Toc34124845"/>
      <w:bookmarkStart w:id="5791" w:name="_Toc43207974"/>
      <w:bookmarkStart w:id="5792" w:name="_Toc49857447"/>
      <w:bookmarkStart w:id="5793" w:name="_Toc56677291"/>
      <w:bookmarkStart w:id="5794" w:name="_Toc56691814"/>
      <w:bookmarkStart w:id="5795" w:name="_Toc56699078"/>
      <w:bookmarkStart w:id="5796" w:name="_Toc89035334"/>
      <w:bookmarkStart w:id="5797" w:name="_Toc89065132"/>
      <w:bookmarkStart w:id="5798" w:name="_Toc89180431"/>
      <w:bookmarkStart w:id="5799" w:name="_Toc97072116"/>
      <w:bookmarkStart w:id="5800" w:name="_Toc120051521"/>
      <w:bookmarkStart w:id="5801" w:name="_Toc199238517"/>
      <w:r w:rsidRPr="003B2883">
        <w:t>6.3.3.3.3</w:t>
      </w:r>
      <w:r w:rsidRPr="003B2883">
        <w:tab/>
        <w:t>Resource Standard Methods</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792D0703" w14:textId="77777777" w:rsidR="00602AC0" w:rsidRPr="003B2883" w:rsidRDefault="00602AC0" w:rsidP="00876DA9">
      <w:pPr>
        <w:pStyle w:val="Heading6"/>
      </w:pPr>
      <w:bookmarkStart w:id="5802" w:name="_Toc25156541"/>
      <w:bookmarkStart w:id="5803" w:name="_Toc34124846"/>
      <w:bookmarkStart w:id="5804" w:name="_Toc43207975"/>
      <w:bookmarkStart w:id="5805" w:name="_Toc49857448"/>
      <w:bookmarkStart w:id="5806" w:name="_Toc56677292"/>
      <w:bookmarkStart w:id="5807" w:name="_Toc56691815"/>
      <w:bookmarkStart w:id="5808" w:name="_Toc56699079"/>
      <w:bookmarkStart w:id="5809" w:name="_Toc89035335"/>
      <w:bookmarkStart w:id="5810" w:name="_Toc89065133"/>
      <w:bookmarkStart w:id="5811" w:name="_Toc89180432"/>
      <w:bookmarkStart w:id="5812" w:name="_Toc97072117"/>
      <w:bookmarkStart w:id="5813" w:name="_Toc120051522"/>
      <w:bookmarkStart w:id="5814" w:name="_Toc199238518"/>
      <w:r w:rsidRPr="003B2883">
        <w:t>6.3.3.3.3.1</w:t>
      </w:r>
      <w:r w:rsidRPr="003B2883">
        <w:tab/>
        <w:t>GET</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3CCC89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lastRenderedPageBreak/>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15"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16" w:name="_PERM_MCCTEMPBM_CRPT03410278___2"/>
            <w:bookmarkEnd w:id="5815"/>
            <w:r w:rsidRPr="003B2883">
              <w:rPr>
                <w:rFonts w:ascii="Arial" w:hAnsi="Arial"/>
                <w:sz w:val="18"/>
              </w:rPr>
              <w:t>See table 6.3.7.3-1 for the description of these errors</w:t>
            </w:r>
          </w:p>
          <w:bookmarkEnd w:id="5816"/>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17"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17"/>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18"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18"/>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19" w:name="_PERM_MCCTEMPBM_CRPT03410281___2"/>
            <w:r w:rsidRPr="003B2883">
              <w:t>-</w:t>
            </w:r>
            <w:r w:rsidRPr="003B2883">
              <w:tab/>
              <w:t>TEMPORARY_REJECT_REGISTRATION_ONGOING, if there is an on</w:t>
            </w:r>
            <w:r>
              <w:t>-</w:t>
            </w:r>
            <w:r w:rsidRPr="003B2883">
              <w:t>going registration procedure</w:t>
            </w:r>
            <w:r>
              <w:t>.</w:t>
            </w:r>
          </w:p>
          <w:bookmarkEnd w:id="5819"/>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403C19A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20" w:name="_Toc25156542"/>
      <w:bookmarkStart w:id="5821" w:name="_Toc34124847"/>
      <w:bookmarkStart w:id="5822" w:name="_Toc43207976"/>
      <w:bookmarkStart w:id="5823" w:name="_Toc49857449"/>
      <w:bookmarkStart w:id="5824" w:name="_Toc56677293"/>
      <w:bookmarkStart w:id="5825" w:name="_Toc56691816"/>
      <w:bookmarkStart w:id="5826" w:name="_Toc56699080"/>
      <w:bookmarkStart w:id="5827" w:name="_Toc89035336"/>
      <w:bookmarkStart w:id="5828" w:name="_Toc89065134"/>
      <w:bookmarkStart w:id="5829" w:name="_Toc89180433"/>
      <w:bookmarkStart w:id="5830" w:name="_Toc97072118"/>
      <w:bookmarkStart w:id="5831" w:name="_Toc120051523"/>
      <w:bookmarkStart w:id="5832" w:name="_Toc199238519"/>
      <w:r w:rsidRPr="003B2883">
        <w:t>6.3.3.3.4</w:t>
      </w:r>
      <w:r w:rsidRPr="003B2883">
        <w:tab/>
        <w:t>Resource Custom Operations</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33" w:name="_Toc81298231"/>
      <w:bookmarkStart w:id="5834" w:name="_Toc89035337"/>
      <w:bookmarkStart w:id="5835" w:name="_Toc89065135"/>
      <w:bookmarkStart w:id="5836" w:name="_Toc89180434"/>
      <w:bookmarkStart w:id="5837" w:name="_Toc97072119"/>
      <w:bookmarkStart w:id="5838" w:name="_Toc120051524"/>
      <w:bookmarkStart w:id="5839" w:name="_Toc199238520"/>
      <w:r>
        <w:t>6.3.3.4</w:t>
      </w:r>
      <w:r w:rsidRPr="003B2883">
        <w:tab/>
        <w:t xml:space="preserve">Resource: </w:t>
      </w:r>
      <w:bookmarkEnd w:id="5833"/>
      <w:r w:rsidRPr="00D65D12">
        <w:rPr>
          <w:iCs/>
          <w:lang w:eastAsia="zh-CN"/>
        </w:rPr>
        <w:t>ueContexts collection</w:t>
      </w:r>
      <w:bookmarkEnd w:id="5834"/>
      <w:bookmarkEnd w:id="5835"/>
      <w:bookmarkEnd w:id="5836"/>
      <w:bookmarkEnd w:id="5837"/>
      <w:bookmarkEnd w:id="5838"/>
      <w:bookmarkEnd w:id="5839"/>
    </w:p>
    <w:p w14:paraId="270188A7" w14:textId="17D74703" w:rsidR="001C0541" w:rsidRPr="003B2883" w:rsidRDefault="001C0541" w:rsidP="001C0541">
      <w:pPr>
        <w:pStyle w:val="Heading5"/>
      </w:pPr>
      <w:bookmarkStart w:id="5840" w:name="_Toc81298232"/>
      <w:bookmarkStart w:id="5841" w:name="_Toc89035338"/>
      <w:bookmarkStart w:id="5842" w:name="_Toc89065136"/>
      <w:bookmarkStart w:id="5843" w:name="_Toc89180435"/>
      <w:bookmarkStart w:id="5844" w:name="_Toc97072120"/>
      <w:bookmarkStart w:id="5845" w:name="_Toc120051525"/>
      <w:bookmarkStart w:id="5846" w:name="_Toc199238521"/>
      <w:r w:rsidRPr="003B2883">
        <w:t>6.3.3.</w:t>
      </w:r>
      <w:r>
        <w:t>4</w:t>
      </w:r>
      <w:r w:rsidRPr="003B2883">
        <w:t>.1</w:t>
      </w:r>
      <w:r w:rsidRPr="003B2883">
        <w:tab/>
        <w:t>Description</w:t>
      </w:r>
      <w:bookmarkEnd w:id="5840"/>
      <w:bookmarkEnd w:id="5841"/>
      <w:bookmarkEnd w:id="5842"/>
      <w:bookmarkEnd w:id="5843"/>
      <w:bookmarkEnd w:id="5844"/>
      <w:bookmarkEnd w:id="5845"/>
      <w:bookmarkEnd w:id="5846"/>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47" w:name="_Toc81298233"/>
      <w:bookmarkStart w:id="5848" w:name="_Toc89035339"/>
      <w:bookmarkStart w:id="5849" w:name="_Toc89065137"/>
      <w:bookmarkStart w:id="5850" w:name="_Toc89180436"/>
      <w:bookmarkStart w:id="5851" w:name="_Toc97072121"/>
      <w:bookmarkStart w:id="5852" w:name="_Toc120051526"/>
      <w:bookmarkStart w:id="5853" w:name="_Toc199238522"/>
      <w:r w:rsidRPr="003B2883">
        <w:t>6.3.3.</w:t>
      </w:r>
      <w:r>
        <w:t>4</w:t>
      </w:r>
      <w:r w:rsidRPr="003B2883">
        <w:t>.2</w:t>
      </w:r>
      <w:r w:rsidRPr="003B2883">
        <w:tab/>
        <w:t>Resource Definition</w:t>
      </w:r>
      <w:bookmarkEnd w:id="5847"/>
      <w:bookmarkEnd w:id="5848"/>
      <w:bookmarkEnd w:id="5849"/>
      <w:bookmarkEnd w:id="5850"/>
      <w:bookmarkEnd w:id="5851"/>
      <w:bookmarkEnd w:id="5852"/>
      <w:bookmarkEnd w:id="5853"/>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54" w:name="_Toc81298234"/>
      <w:bookmarkStart w:id="5855" w:name="_Toc89035340"/>
      <w:bookmarkStart w:id="5856" w:name="_Toc89065138"/>
      <w:bookmarkStart w:id="5857" w:name="_Toc89180437"/>
      <w:bookmarkStart w:id="5858" w:name="_Toc97072122"/>
      <w:bookmarkStart w:id="5859" w:name="_Toc120051527"/>
      <w:bookmarkStart w:id="5860" w:name="_Toc199238523"/>
      <w:r>
        <w:t>6.3.3.4</w:t>
      </w:r>
      <w:r w:rsidRPr="003B2883">
        <w:t>.3</w:t>
      </w:r>
      <w:r w:rsidRPr="003B2883">
        <w:tab/>
        <w:t>Resource Standard Methods</w:t>
      </w:r>
      <w:bookmarkEnd w:id="5854"/>
      <w:bookmarkEnd w:id="5855"/>
      <w:bookmarkEnd w:id="5856"/>
      <w:bookmarkEnd w:id="5857"/>
      <w:bookmarkEnd w:id="5858"/>
      <w:bookmarkEnd w:id="5859"/>
      <w:bookmarkEnd w:id="5860"/>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61" w:name="_Toc89035341"/>
      <w:bookmarkStart w:id="5862" w:name="_Toc89065139"/>
      <w:bookmarkStart w:id="5863" w:name="_Toc89180438"/>
      <w:bookmarkStart w:id="5864" w:name="_Toc97072123"/>
      <w:bookmarkStart w:id="5865" w:name="_Toc120051528"/>
      <w:bookmarkStart w:id="5866" w:name="_Toc199238524"/>
      <w:r>
        <w:t>6.3.3.4</w:t>
      </w:r>
      <w:r w:rsidRPr="003B2883">
        <w:t>.4</w:t>
      </w:r>
      <w:r w:rsidRPr="003B2883">
        <w:tab/>
        <w:t>Resource Custom Operations</w:t>
      </w:r>
      <w:bookmarkEnd w:id="5861"/>
      <w:bookmarkEnd w:id="5862"/>
      <w:bookmarkEnd w:id="5863"/>
      <w:bookmarkEnd w:id="5864"/>
      <w:bookmarkEnd w:id="5865"/>
      <w:bookmarkEnd w:id="5866"/>
    </w:p>
    <w:p w14:paraId="1A332FDC" w14:textId="34DB2C11" w:rsidR="001C0541" w:rsidRPr="00384E92" w:rsidRDefault="001C0541" w:rsidP="00876DA9">
      <w:pPr>
        <w:pStyle w:val="Heading6"/>
      </w:pPr>
      <w:bookmarkStart w:id="5867" w:name="_Toc25073878"/>
      <w:bookmarkStart w:id="5868" w:name="_Toc34063054"/>
      <w:bookmarkStart w:id="5869" w:name="_Toc43120028"/>
      <w:bookmarkStart w:id="5870" w:name="_Toc49768083"/>
      <w:bookmarkStart w:id="5871" w:name="_Toc56434256"/>
      <w:bookmarkStart w:id="5872" w:name="_Toc82678126"/>
      <w:bookmarkStart w:id="5873" w:name="_Toc89035342"/>
      <w:bookmarkStart w:id="5874" w:name="_Toc89065140"/>
      <w:bookmarkStart w:id="5875" w:name="_Toc89180439"/>
      <w:bookmarkStart w:id="5876" w:name="_Toc97072124"/>
      <w:bookmarkStart w:id="5877" w:name="_Toc120051529"/>
      <w:bookmarkStart w:id="5878" w:name="_Toc199238525"/>
      <w:r w:rsidRPr="00384E92">
        <w:t>6.</w:t>
      </w:r>
      <w:r>
        <w:t>3.3.4.4</w:t>
      </w:r>
      <w:r w:rsidRPr="00384E92">
        <w:t>.1</w:t>
      </w:r>
      <w:r w:rsidRPr="00384E92">
        <w:tab/>
      </w:r>
      <w:r>
        <w:t>Overview</w:t>
      </w:r>
      <w:bookmarkEnd w:id="5867"/>
      <w:bookmarkEnd w:id="5868"/>
      <w:bookmarkEnd w:id="5869"/>
      <w:bookmarkEnd w:id="5870"/>
      <w:bookmarkEnd w:id="5871"/>
      <w:bookmarkEnd w:id="5872"/>
      <w:bookmarkEnd w:id="5873"/>
      <w:bookmarkEnd w:id="5874"/>
      <w:bookmarkEnd w:id="5875"/>
      <w:bookmarkEnd w:id="5876"/>
      <w:bookmarkEnd w:id="5877"/>
      <w:bookmarkEnd w:id="5878"/>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79" w:name="_Toc81298235"/>
      <w:bookmarkStart w:id="5880" w:name="_Toc89035343"/>
      <w:bookmarkStart w:id="5881" w:name="_Toc89065141"/>
      <w:bookmarkStart w:id="5882" w:name="_Toc89180440"/>
      <w:bookmarkStart w:id="5883" w:name="_Toc97072125"/>
      <w:bookmarkStart w:id="5884" w:name="_Toc120051530"/>
      <w:bookmarkStart w:id="5885" w:name="_Toc199238526"/>
      <w:r>
        <w:t>6.3.3.4.4</w:t>
      </w:r>
      <w:r w:rsidRPr="003B2883">
        <w:t>.</w:t>
      </w:r>
      <w:bookmarkEnd w:id="5879"/>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80"/>
      <w:bookmarkEnd w:id="5881"/>
      <w:bookmarkEnd w:id="5882"/>
      <w:bookmarkEnd w:id="5883"/>
      <w:bookmarkEnd w:id="5884"/>
      <w:bookmarkEnd w:id="5885"/>
    </w:p>
    <w:p w14:paraId="7A94F9E9" w14:textId="190C4CD9" w:rsidR="001C0541" w:rsidRDefault="001C0541" w:rsidP="00876DA9">
      <w:pPr>
        <w:pStyle w:val="Heading7"/>
      </w:pPr>
      <w:bookmarkStart w:id="5886" w:name="_Toc25073880"/>
      <w:bookmarkStart w:id="5887" w:name="_Toc34063056"/>
      <w:bookmarkStart w:id="5888" w:name="_Toc43120030"/>
      <w:bookmarkStart w:id="5889" w:name="_Toc49768085"/>
      <w:bookmarkStart w:id="5890" w:name="_Toc56434258"/>
      <w:bookmarkStart w:id="5891" w:name="_Toc82678128"/>
      <w:bookmarkStart w:id="5892" w:name="_Toc89035344"/>
      <w:bookmarkStart w:id="5893" w:name="_Toc89065142"/>
      <w:bookmarkStart w:id="5894" w:name="_Toc89180441"/>
      <w:bookmarkStart w:id="5895" w:name="_Toc97072126"/>
      <w:bookmarkStart w:id="5896" w:name="_Toc120051531"/>
      <w:bookmarkStart w:id="5897" w:name="_Toc199238527"/>
      <w:r>
        <w:t>6.3.3.4.4.2.1</w:t>
      </w:r>
      <w:r>
        <w:tab/>
        <w:t>Description</w:t>
      </w:r>
      <w:bookmarkEnd w:id="5886"/>
      <w:bookmarkEnd w:id="5887"/>
      <w:bookmarkEnd w:id="5888"/>
      <w:bookmarkEnd w:id="5889"/>
      <w:bookmarkEnd w:id="5890"/>
      <w:bookmarkEnd w:id="5891"/>
      <w:bookmarkEnd w:id="5892"/>
      <w:bookmarkEnd w:id="5893"/>
      <w:bookmarkEnd w:id="5894"/>
      <w:bookmarkEnd w:id="5895"/>
      <w:bookmarkEnd w:id="5896"/>
      <w:bookmarkEnd w:id="5897"/>
    </w:p>
    <w:p w14:paraId="40446923" w14:textId="480273A7" w:rsidR="001C0541" w:rsidRDefault="001C0541" w:rsidP="00876DA9">
      <w:pPr>
        <w:pStyle w:val="Heading7"/>
      </w:pPr>
      <w:bookmarkStart w:id="5898" w:name="_Toc25073881"/>
      <w:bookmarkStart w:id="5899" w:name="_Toc34063057"/>
      <w:bookmarkStart w:id="5900" w:name="_Toc43120031"/>
      <w:bookmarkStart w:id="5901" w:name="_Toc49768086"/>
      <w:bookmarkStart w:id="5902" w:name="_Toc56434259"/>
      <w:bookmarkStart w:id="5903" w:name="_Toc82678129"/>
      <w:bookmarkStart w:id="5904" w:name="_Toc89035345"/>
      <w:bookmarkStart w:id="5905" w:name="_Toc89065143"/>
      <w:bookmarkStart w:id="5906" w:name="_Toc89180442"/>
      <w:bookmarkStart w:id="5907" w:name="_Toc97072127"/>
      <w:bookmarkStart w:id="5908" w:name="_Toc120051532"/>
      <w:bookmarkStart w:id="5909" w:name="_Toc199238528"/>
      <w:r>
        <w:t>6.3.3.4.4.2.2</w:t>
      </w:r>
      <w:r>
        <w:tab/>
        <w:t>Operation Definition</w:t>
      </w:r>
      <w:bookmarkEnd w:id="5898"/>
      <w:bookmarkEnd w:id="5899"/>
      <w:bookmarkEnd w:id="5900"/>
      <w:bookmarkEnd w:id="5901"/>
      <w:bookmarkEnd w:id="5902"/>
      <w:bookmarkEnd w:id="5903"/>
      <w:bookmarkEnd w:id="5904"/>
      <w:bookmarkEnd w:id="5905"/>
      <w:bookmarkEnd w:id="5906"/>
      <w:bookmarkEnd w:id="5907"/>
      <w:bookmarkEnd w:id="5908"/>
      <w:bookmarkEnd w:id="5909"/>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10"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10"/>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4BD9292B"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11" w:name="_Toc25156543"/>
      <w:bookmarkStart w:id="5912" w:name="_Toc34124848"/>
      <w:bookmarkStart w:id="5913" w:name="_Toc43207977"/>
      <w:bookmarkStart w:id="5914" w:name="_Toc49857450"/>
      <w:bookmarkStart w:id="5915" w:name="_Toc56677294"/>
      <w:bookmarkStart w:id="5916" w:name="_Toc56691817"/>
      <w:bookmarkStart w:id="5917" w:name="_Toc56699081"/>
      <w:bookmarkStart w:id="5918" w:name="_Toc89035346"/>
      <w:bookmarkStart w:id="5919" w:name="_Toc89065144"/>
      <w:bookmarkStart w:id="5920" w:name="_Toc89180443"/>
      <w:bookmarkStart w:id="5921" w:name="_Toc97072128"/>
      <w:bookmarkStart w:id="5922" w:name="_Toc120051533"/>
      <w:bookmarkStart w:id="5923" w:name="_Toc199238529"/>
      <w:r w:rsidRPr="003B2883">
        <w:lastRenderedPageBreak/>
        <w:t>6.3.4</w:t>
      </w:r>
      <w:r w:rsidRPr="003B2883">
        <w:tab/>
        <w:t>Custom Operations without associated resources</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24" w:name="_Toc25156544"/>
      <w:bookmarkStart w:id="5925" w:name="_Toc34124849"/>
      <w:bookmarkStart w:id="5926" w:name="_Toc43207978"/>
      <w:bookmarkStart w:id="5927" w:name="_Toc49857451"/>
      <w:bookmarkStart w:id="5928" w:name="_Toc56677295"/>
      <w:bookmarkStart w:id="5929" w:name="_Toc56691818"/>
      <w:bookmarkStart w:id="5930" w:name="_Toc56699082"/>
      <w:bookmarkStart w:id="5931" w:name="_Toc89035347"/>
      <w:bookmarkStart w:id="5932" w:name="_Toc89065145"/>
      <w:bookmarkStart w:id="5933" w:name="_Toc89180444"/>
      <w:bookmarkStart w:id="5934" w:name="_Toc97072129"/>
      <w:bookmarkStart w:id="5935" w:name="_Toc120051534"/>
      <w:bookmarkStart w:id="5936" w:name="_Toc199238530"/>
      <w:r w:rsidRPr="003B2883">
        <w:t>6.3.5</w:t>
      </w:r>
      <w:r w:rsidRPr="003B2883">
        <w:tab/>
        <w:t>Notifications</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4FA3AA90" w14:textId="77777777" w:rsidR="00950E85" w:rsidRDefault="00950E85" w:rsidP="00950E85">
      <w:pPr>
        <w:pStyle w:val="Heading4"/>
      </w:pPr>
      <w:bookmarkStart w:id="5937" w:name="_Toc97072130"/>
      <w:bookmarkStart w:id="5938" w:name="_Toc120051535"/>
      <w:bookmarkStart w:id="5939" w:name="_Toc199238531"/>
      <w:r>
        <w:t>6.3</w:t>
      </w:r>
      <w:r w:rsidRPr="003B2883">
        <w:t>.5.1</w:t>
      </w:r>
      <w:r w:rsidRPr="003B2883">
        <w:tab/>
      </w:r>
      <w:r>
        <w:t>General</w:t>
      </w:r>
      <w:bookmarkEnd w:id="5937"/>
      <w:bookmarkEnd w:id="5938"/>
      <w:bookmarkEnd w:id="5939"/>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40" w:name="_Toc97072131"/>
      <w:bookmarkStart w:id="5941" w:name="_Toc120051536"/>
      <w:bookmarkStart w:id="5942" w:name="_Toc199238532"/>
      <w:r>
        <w:t>6.3</w:t>
      </w:r>
      <w:r w:rsidRPr="003B2883">
        <w:t>.5.2</w:t>
      </w:r>
      <w:r w:rsidRPr="003B2883">
        <w:tab/>
      </w:r>
      <w:r>
        <w:rPr>
          <w:rFonts w:eastAsia="SimSun"/>
          <w:lang w:eastAsia="zh-CN"/>
        </w:rPr>
        <w:t>UE Reachability Info Notify</w:t>
      </w:r>
      <w:bookmarkEnd w:id="5940"/>
      <w:bookmarkEnd w:id="5941"/>
      <w:bookmarkEnd w:id="5942"/>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43" w:name="_Toc97072132"/>
      <w:bookmarkStart w:id="5944" w:name="_Toc120051537"/>
      <w:bookmarkStart w:id="5945" w:name="_Toc199238533"/>
      <w:r>
        <w:t>6.3</w:t>
      </w:r>
      <w:r w:rsidRPr="003B2883">
        <w:t>.5.2.1</w:t>
      </w:r>
      <w:r w:rsidRPr="003B2883">
        <w:tab/>
        <w:t>Notification Definition</w:t>
      </w:r>
      <w:bookmarkEnd w:id="5943"/>
      <w:bookmarkEnd w:id="5944"/>
      <w:bookmarkEnd w:id="5945"/>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46" w:name="_Toc97072133"/>
      <w:bookmarkStart w:id="5947" w:name="_Toc120051538"/>
      <w:bookmarkStart w:id="5948" w:name="_Toc199238534"/>
      <w:r>
        <w:t>6.3</w:t>
      </w:r>
      <w:r w:rsidRPr="003B2883">
        <w:t>.5.2.3</w:t>
      </w:r>
      <w:r w:rsidRPr="003B2883">
        <w:tab/>
        <w:t>Notification Standard Methods</w:t>
      </w:r>
      <w:bookmarkEnd w:id="5946"/>
      <w:bookmarkEnd w:id="5947"/>
      <w:bookmarkEnd w:id="5948"/>
    </w:p>
    <w:p w14:paraId="33235C60" w14:textId="77777777" w:rsidR="00950E85" w:rsidRPr="003B2883" w:rsidRDefault="00950E85" w:rsidP="00876DA9">
      <w:pPr>
        <w:pStyle w:val="Heading6"/>
      </w:pPr>
      <w:bookmarkStart w:id="5949" w:name="_Toc97072134"/>
      <w:bookmarkStart w:id="5950" w:name="_Toc120051539"/>
      <w:bookmarkStart w:id="5951" w:name="_Toc199238535"/>
      <w:r>
        <w:t>6.3</w:t>
      </w:r>
      <w:r w:rsidRPr="003B2883">
        <w:t>.5.2.3.1</w:t>
      </w:r>
      <w:r w:rsidRPr="003B2883">
        <w:tab/>
        <w:t>POST</w:t>
      </w:r>
      <w:bookmarkEnd w:id="5949"/>
      <w:bookmarkEnd w:id="5950"/>
      <w:bookmarkEnd w:id="5951"/>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lastRenderedPageBreak/>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309B0E2B"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52" w:name="_Toc25156545"/>
      <w:bookmarkStart w:id="5953" w:name="_Toc34124850"/>
      <w:bookmarkStart w:id="5954" w:name="_Toc43207979"/>
      <w:bookmarkStart w:id="5955" w:name="_Toc49857452"/>
      <w:bookmarkStart w:id="5956" w:name="_Toc56677296"/>
      <w:bookmarkStart w:id="5957" w:name="_Toc56691819"/>
      <w:bookmarkStart w:id="5958" w:name="_Toc56699083"/>
      <w:bookmarkStart w:id="5959" w:name="_Toc89035348"/>
      <w:bookmarkStart w:id="5960" w:name="_Toc89065146"/>
      <w:bookmarkStart w:id="5961" w:name="_Toc89180445"/>
      <w:bookmarkStart w:id="5962" w:name="_Toc97072135"/>
      <w:bookmarkStart w:id="5963" w:name="_Toc120051540"/>
      <w:bookmarkStart w:id="5964" w:name="_Toc199238536"/>
      <w:r w:rsidRPr="003B2883">
        <w:t>6.3.6</w:t>
      </w:r>
      <w:r w:rsidRPr="003B2883">
        <w:tab/>
        <w:t>Data Model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0D32026C" w14:textId="77777777" w:rsidR="00602AC0" w:rsidRPr="003B2883" w:rsidRDefault="00602AC0" w:rsidP="00602AC0">
      <w:pPr>
        <w:pStyle w:val="Heading4"/>
      </w:pPr>
      <w:bookmarkStart w:id="5965" w:name="_Toc25156546"/>
      <w:bookmarkStart w:id="5966" w:name="_Toc34124851"/>
      <w:bookmarkStart w:id="5967" w:name="_Toc43207980"/>
      <w:bookmarkStart w:id="5968" w:name="_Toc49857453"/>
      <w:bookmarkStart w:id="5969" w:name="_Toc56677297"/>
      <w:bookmarkStart w:id="5970" w:name="_Toc56691820"/>
      <w:bookmarkStart w:id="5971" w:name="_Toc56699084"/>
      <w:bookmarkStart w:id="5972" w:name="_Toc89035349"/>
      <w:bookmarkStart w:id="5973" w:name="_Toc89065147"/>
      <w:bookmarkStart w:id="5974" w:name="_Toc89180446"/>
      <w:bookmarkStart w:id="5975" w:name="_Toc97072136"/>
      <w:bookmarkStart w:id="5976" w:name="_Toc120051541"/>
      <w:bookmarkStart w:id="5977" w:name="_Toc199238537"/>
      <w:r w:rsidRPr="003B2883">
        <w:t>6.3.6.1</w:t>
      </w:r>
      <w:r w:rsidRPr="003B2883">
        <w:tab/>
        <w:t>General</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FF69A2C" w:rsidR="0073674D" w:rsidRPr="003B2883" w:rsidRDefault="0073674D" w:rsidP="0073674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78" w:name="_Toc25156547"/>
      <w:bookmarkStart w:id="5979" w:name="_Toc34124852"/>
      <w:bookmarkStart w:id="5980" w:name="_Toc43207981"/>
      <w:bookmarkStart w:id="5981" w:name="_Toc49857454"/>
      <w:bookmarkStart w:id="5982" w:name="_Toc56677298"/>
      <w:bookmarkStart w:id="5983" w:name="_Toc56691821"/>
      <w:bookmarkStart w:id="5984" w:name="_Toc56699085"/>
      <w:bookmarkStart w:id="5985" w:name="_Toc89035350"/>
      <w:bookmarkStart w:id="5986" w:name="_Toc89065148"/>
      <w:bookmarkStart w:id="5987" w:name="_Toc89180447"/>
      <w:bookmarkStart w:id="5988" w:name="_Toc97072137"/>
      <w:bookmarkStart w:id="5989" w:name="_Toc120051542"/>
      <w:bookmarkStart w:id="5990" w:name="_Toc199238538"/>
      <w:r w:rsidRPr="003B2883">
        <w:rPr>
          <w:lang w:val="en-US"/>
        </w:rPr>
        <w:t>6.3.6.2</w:t>
      </w:r>
      <w:r w:rsidRPr="003B2883">
        <w:rPr>
          <w:lang w:val="en-US"/>
        </w:rPr>
        <w:tab/>
        <w:t>Structured data types</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0CDBEF50" w14:textId="77777777" w:rsidR="00602AC0" w:rsidRPr="003B2883" w:rsidRDefault="00602AC0" w:rsidP="00602AC0">
      <w:pPr>
        <w:pStyle w:val="Heading5"/>
      </w:pPr>
      <w:bookmarkStart w:id="5991" w:name="_Toc25156548"/>
      <w:bookmarkStart w:id="5992" w:name="_Toc34124853"/>
      <w:bookmarkStart w:id="5993" w:name="_Toc43207982"/>
      <w:bookmarkStart w:id="5994" w:name="_Toc49857455"/>
      <w:bookmarkStart w:id="5995" w:name="_Toc56677299"/>
      <w:bookmarkStart w:id="5996" w:name="_Toc56691822"/>
      <w:bookmarkStart w:id="5997" w:name="_Toc56699086"/>
      <w:bookmarkStart w:id="5998" w:name="_Toc89035351"/>
      <w:bookmarkStart w:id="5999" w:name="_Toc89065149"/>
      <w:bookmarkStart w:id="6000" w:name="_Toc89180448"/>
      <w:bookmarkStart w:id="6001" w:name="_Toc97072138"/>
      <w:bookmarkStart w:id="6002" w:name="_Toc120051543"/>
      <w:bookmarkStart w:id="6003" w:name="_Toc199238539"/>
      <w:r w:rsidRPr="003B2883">
        <w:t>6.3.6.2.1</w:t>
      </w:r>
      <w:r w:rsidRPr="003B2883">
        <w:tab/>
        <w:t>Introduction</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04" w:name="_Toc25156549"/>
      <w:bookmarkStart w:id="6005" w:name="_Toc34124854"/>
      <w:bookmarkStart w:id="6006" w:name="_Toc43207983"/>
      <w:bookmarkStart w:id="6007" w:name="_Toc49857456"/>
      <w:bookmarkStart w:id="6008" w:name="_Toc56677300"/>
      <w:bookmarkStart w:id="6009" w:name="_Toc56691823"/>
      <w:bookmarkStart w:id="6010" w:name="_Toc56699087"/>
      <w:bookmarkStart w:id="6011" w:name="_Toc89035352"/>
      <w:bookmarkStart w:id="6012" w:name="_Toc89065150"/>
      <w:bookmarkStart w:id="6013" w:name="_Toc89180449"/>
      <w:bookmarkStart w:id="6014" w:name="_Toc97072139"/>
      <w:bookmarkStart w:id="6015" w:name="_Toc120051544"/>
      <w:bookmarkStart w:id="6016" w:name="_Toc199238540"/>
      <w:r w:rsidRPr="003B2883">
        <w:lastRenderedPageBreak/>
        <w:t>6.3.6.2.2</w:t>
      </w:r>
      <w:r w:rsidRPr="003B2883">
        <w:tab/>
        <w:t>Type: EnableUeReachabilityReqData</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352FE8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17" w:name="_PERM_MCCTEMPBM_CRPT03410285___2"/>
            <w:r w:rsidRPr="003B2883">
              <w:rPr>
                <w:rFonts w:cs="Arial"/>
                <w:szCs w:val="18"/>
                <w:lang w:val="en-US" w:eastAsia="zh-CN"/>
              </w:rPr>
              <w:t>-</w:t>
            </w:r>
            <w:r w:rsidRPr="003B2883">
              <w:tab/>
              <w:t>true:</w:t>
            </w:r>
            <w:r>
              <w:t xml:space="preserve"> the extended buffering is supported</w:t>
            </w:r>
          </w:p>
          <w:bookmarkEnd w:id="6017"/>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18" w:name="_Toc25156550"/>
      <w:bookmarkStart w:id="6019" w:name="_Toc34124855"/>
      <w:bookmarkStart w:id="6020" w:name="_Toc43207984"/>
      <w:bookmarkStart w:id="6021" w:name="_Toc49857457"/>
      <w:bookmarkStart w:id="6022" w:name="_Toc56677301"/>
      <w:bookmarkStart w:id="6023" w:name="_Toc56691824"/>
      <w:bookmarkStart w:id="6024" w:name="_Toc56699088"/>
      <w:bookmarkStart w:id="6025" w:name="_Toc89035353"/>
      <w:bookmarkStart w:id="6026" w:name="_Toc89065151"/>
      <w:bookmarkStart w:id="6027" w:name="_Toc89180450"/>
      <w:bookmarkStart w:id="6028" w:name="_Toc97072140"/>
      <w:bookmarkStart w:id="6029" w:name="_Toc120051545"/>
      <w:bookmarkStart w:id="6030" w:name="_Toc199238541"/>
      <w:r w:rsidRPr="003B2883">
        <w:t>6.3.6.2.3</w:t>
      </w:r>
      <w:r w:rsidRPr="003B2883">
        <w:tab/>
        <w:t>Type: EnableUeReachabilityRspData</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31" w:name="_Toc25156551"/>
      <w:bookmarkStart w:id="6032" w:name="_Toc34124856"/>
      <w:bookmarkStart w:id="6033" w:name="_Toc43207985"/>
      <w:bookmarkStart w:id="6034" w:name="_Toc49857458"/>
      <w:bookmarkStart w:id="6035" w:name="_Toc56677302"/>
      <w:bookmarkStart w:id="6036" w:name="_Toc56691825"/>
      <w:bookmarkStart w:id="6037" w:name="_Toc56699089"/>
      <w:bookmarkStart w:id="6038" w:name="_Toc89035354"/>
      <w:bookmarkStart w:id="6039" w:name="_Toc89065152"/>
      <w:bookmarkStart w:id="6040" w:name="_Toc89180451"/>
      <w:bookmarkStart w:id="6041" w:name="_Toc97072141"/>
      <w:bookmarkStart w:id="6042" w:name="_Toc120051546"/>
      <w:bookmarkStart w:id="6043" w:name="_Toc199238542"/>
      <w:r w:rsidRPr="003B2883">
        <w:lastRenderedPageBreak/>
        <w:t>6.3.6.2.4</w:t>
      </w:r>
      <w:r w:rsidRPr="003B2883">
        <w:tab/>
        <w:t>Type: UeContextInfo</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44" w:name="_PERM_MCCTEMPBM_CRPT03410288___2"/>
            <w:r w:rsidRPr="003B2883">
              <w:rPr>
                <w:rFonts w:cs="Arial"/>
                <w:szCs w:val="18"/>
              </w:rPr>
              <w:t>- "TADS"</w:t>
            </w:r>
          </w:p>
          <w:bookmarkEnd w:id="6044"/>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45" w:name="_PERM_MCCTEMPBM_CRPT03410289___2"/>
            <w:r w:rsidRPr="003B2883">
              <w:rPr>
                <w:rFonts w:cs="Arial"/>
                <w:szCs w:val="18"/>
              </w:rPr>
              <w:t>- "TADS"</w:t>
            </w:r>
          </w:p>
          <w:bookmarkEnd w:id="6045"/>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46" w:name="_PERM_MCCTEMPBM_CRPT03410290___2"/>
            <w:r w:rsidRPr="003B2883">
              <w:rPr>
                <w:rFonts w:cs="Arial"/>
                <w:szCs w:val="18"/>
              </w:rPr>
              <w:t>- "TADS"</w:t>
            </w:r>
          </w:p>
          <w:bookmarkEnd w:id="6046"/>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47" w:name="_PERM_MCCTEMPBM_CRPT03410291___2"/>
            <w:r w:rsidRPr="003B2883">
              <w:rPr>
                <w:rFonts w:cs="Arial"/>
                <w:szCs w:val="18"/>
              </w:rPr>
              <w:t>- "TADS"</w:t>
            </w:r>
          </w:p>
          <w:bookmarkEnd w:id="6047"/>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48" w:name="_PERM_MCCTEMPBM_CRPT03410292___2"/>
            <w:r w:rsidRPr="003B2883">
              <w:rPr>
                <w:rFonts w:cs="Arial"/>
                <w:szCs w:val="18"/>
              </w:rPr>
              <w:t>- "TADS"</w:t>
            </w:r>
          </w:p>
          <w:bookmarkEnd w:id="6048"/>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49" w:name="_Toc25156552"/>
      <w:bookmarkStart w:id="6050" w:name="_Toc34124857"/>
      <w:bookmarkStart w:id="6051" w:name="_Toc43207986"/>
      <w:bookmarkStart w:id="6052" w:name="_Toc49857459"/>
      <w:bookmarkStart w:id="6053" w:name="_Toc56677303"/>
      <w:bookmarkStart w:id="6054" w:name="_Toc56691826"/>
      <w:bookmarkStart w:id="6055" w:name="_Toc56699090"/>
      <w:bookmarkStart w:id="6056" w:name="_Toc89035355"/>
      <w:bookmarkStart w:id="6057" w:name="_Toc89065153"/>
      <w:bookmarkStart w:id="6058" w:name="_Toc89180452"/>
      <w:bookmarkStart w:id="6059" w:name="_Toc97072142"/>
      <w:bookmarkStart w:id="6060" w:name="_Toc120051547"/>
      <w:bookmarkStart w:id="6061" w:name="_Toc199238543"/>
      <w:r w:rsidRPr="003B2883">
        <w:t>6.</w:t>
      </w:r>
      <w:r>
        <w:t>3</w:t>
      </w:r>
      <w:r w:rsidRPr="003B2883">
        <w:t>.6.2</w:t>
      </w:r>
      <w:r>
        <w:t>.</w:t>
      </w:r>
      <w:r>
        <w:rPr>
          <w:lang w:eastAsia="zh-CN"/>
        </w:rPr>
        <w:t>5</w:t>
      </w:r>
      <w:r w:rsidRPr="003B2883">
        <w:tab/>
        <w:t xml:space="preserve">Type: </w:t>
      </w:r>
      <w:r>
        <w:t>ProblemDetails</w:t>
      </w:r>
      <w:r w:rsidRPr="003B2883">
        <w:t>EnableUeReachability</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62" w:name="_Toc25156553"/>
      <w:bookmarkStart w:id="6063" w:name="_Toc34124858"/>
      <w:bookmarkStart w:id="6064" w:name="_Toc43207987"/>
      <w:bookmarkStart w:id="6065" w:name="_Toc49857460"/>
      <w:bookmarkStart w:id="6066" w:name="_Toc56677304"/>
      <w:bookmarkStart w:id="6067" w:name="_Toc56691827"/>
      <w:bookmarkStart w:id="6068" w:name="_Toc56699091"/>
      <w:bookmarkStart w:id="6069" w:name="_Toc89035356"/>
      <w:bookmarkStart w:id="6070" w:name="_Toc89065154"/>
      <w:bookmarkStart w:id="6071" w:name="_Toc89180453"/>
      <w:bookmarkStart w:id="6072" w:name="_Toc97072143"/>
      <w:bookmarkStart w:id="6073" w:name="_Toc120051548"/>
      <w:bookmarkStart w:id="6074" w:name="_Toc199238544"/>
      <w:r w:rsidRPr="003B2883">
        <w:t>6.</w:t>
      </w:r>
      <w:r>
        <w:t>3</w:t>
      </w:r>
      <w:r w:rsidRPr="003B2883">
        <w:t>.6.2.</w:t>
      </w:r>
      <w:r>
        <w:t>6</w:t>
      </w:r>
      <w:r w:rsidRPr="003B2883">
        <w:tab/>
        <w:t xml:space="preserve">Type: </w:t>
      </w:r>
      <w:r>
        <w:t>AdditionInfo</w:t>
      </w:r>
      <w:r w:rsidRPr="003B2883">
        <w:t>EnableUeReachability</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75" w:name="_Toc81298249"/>
      <w:bookmarkStart w:id="6076" w:name="_Toc89035357"/>
      <w:bookmarkStart w:id="6077" w:name="_Toc89065155"/>
      <w:bookmarkStart w:id="6078" w:name="_Toc89180454"/>
      <w:bookmarkStart w:id="6079" w:name="_Toc97072144"/>
      <w:bookmarkStart w:id="6080" w:name="_Toc120051549"/>
      <w:bookmarkStart w:id="6081" w:name="_Toc199238545"/>
      <w:r w:rsidRPr="003B2883">
        <w:lastRenderedPageBreak/>
        <w:t>6.3.6.2.</w:t>
      </w:r>
      <w:r>
        <w:t>7</w:t>
      </w:r>
      <w:r w:rsidRPr="003B2883">
        <w:tab/>
        <w:t>Type: Enable</w:t>
      </w:r>
      <w:r>
        <w:t>Group</w:t>
      </w:r>
      <w:r w:rsidRPr="003B2883">
        <w:t>ReachabilityReqData</w:t>
      </w:r>
      <w:bookmarkEnd w:id="6075"/>
      <w:bookmarkEnd w:id="6076"/>
      <w:bookmarkEnd w:id="6077"/>
      <w:bookmarkEnd w:id="6078"/>
      <w:bookmarkEnd w:id="6079"/>
      <w:bookmarkEnd w:id="6080"/>
      <w:bookmarkEnd w:id="6081"/>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21112507"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5A891880"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82" w:name="_Toc89035358"/>
      <w:bookmarkStart w:id="6083" w:name="_Toc89065156"/>
      <w:bookmarkStart w:id="6084" w:name="_Toc89180455"/>
      <w:bookmarkStart w:id="6085" w:name="_Toc97072145"/>
      <w:bookmarkStart w:id="6086" w:name="_Toc120051550"/>
      <w:bookmarkStart w:id="6087" w:name="_Toc199238546"/>
      <w:r>
        <w:t>6.3.6.2.8</w:t>
      </w:r>
      <w:r>
        <w:tab/>
        <w:t>Type: EnableGroup</w:t>
      </w:r>
      <w:r w:rsidRPr="003B2883">
        <w:t>ReachabilityRspData</w:t>
      </w:r>
      <w:bookmarkEnd w:id="6082"/>
      <w:bookmarkEnd w:id="6083"/>
      <w:bookmarkEnd w:id="6084"/>
      <w:bookmarkEnd w:id="6085"/>
      <w:bookmarkEnd w:id="6086"/>
      <w:bookmarkEnd w:id="6087"/>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88" w:name="_Toc97072146"/>
      <w:bookmarkStart w:id="6089" w:name="_Toc120051551"/>
      <w:bookmarkStart w:id="6090" w:name="_Toc199238547"/>
      <w:r w:rsidRPr="003B2883">
        <w:t>6.3.6.2.</w:t>
      </w:r>
      <w:r>
        <w:t>9</w:t>
      </w:r>
      <w:r w:rsidRPr="003B2883">
        <w:tab/>
        <w:t xml:space="preserve">Type: </w:t>
      </w:r>
      <w:r>
        <w:t>UeInfo</w:t>
      </w:r>
      <w:bookmarkEnd w:id="6088"/>
      <w:bookmarkEnd w:id="6089"/>
      <w:bookmarkEnd w:id="6090"/>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091" w:name="_Toc97072147"/>
      <w:bookmarkStart w:id="6092" w:name="_Toc120051552"/>
      <w:bookmarkStart w:id="6093" w:name="_Toc199238548"/>
      <w:r w:rsidRPr="003B2883">
        <w:t>6.3.6.2.</w:t>
      </w:r>
      <w:r>
        <w:t>10</w:t>
      </w:r>
      <w:r w:rsidRPr="003B2883">
        <w:tab/>
        <w:t xml:space="preserve">Type: </w:t>
      </w:r>
      <w:r>
        <w:t>ReachabilityNotification</w:t>
      </w:r>
      <w:r w:rsidRPr="003B2883">
        <w:t>Data</w:t>
      </w:r>
      <w:bookmarkEnd w:id="6091"/>
      <w:bookmarkEnd w:id="6092"/>
      <w:bookmarkEnd w:id="6093"/>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94" w:name="_Toc97072148"/>
      <w:bookmarkStart w:id="6095" w:name="_Toc120051553"/>
      <w:bookmarkStart w:id="6096" w:name="_Toc199238549"/>
      <w:r w:rsidRPr="003B2883">
        <w:lastRenderedPageBreak/>
        <w:t>6.3.6.2.</w:t>
      </w:r>
      <w:r>
        <w:t>11</w:t>
      </w:r>
      <w:r w:rsidRPr="003B2883">
        <w:tab/>
        <w:t xml:space="preserve">Type: </w:t>
      </w:r>
      <w:r>
        <w:t>ReachableUeInfo</w:t>
      </w:r>
      <w:bookmarkEnd w:id="6094"/>
      <w:bookmarkEnd w:id="6095"/>
      <w:bookmarkEnd w:id="6096"/>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097" w:name="_Toc199238550"/>
      <w:r w:rsidRPr="003B2883">
        <w:t>6.3.6.2.</w:t>
      </w:r>
      <w:r>
        <w:t>12</w:t>
      </w:r>
      <w:r w:rsidRPr="003B2883">
        <w:tab/>
        <w:t xml:space="preserve">Type: </w:t>
      </w:r>
      <w:r>
        <w:t>QosFlowInfo</w:t>
      </w:r>
      <w:bookmarkEnd w:id="6097"/>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098" w:name="_Toc25156555"/>
      <w:bookmarkStart w:id="6099" w:name="_Toc34124860"/>
      <w:bookmarkStart w:id="6100" w:name="_Toc43207989"/>
      <w:bookmarkStart w:id="6101" w:name="_Toc49857462"/>
      <w:bookmarkStart w:id="6102" w:name="_Toc56677306"/>
      <w:bookmarkStart w:id="6103" w:name="_Toc56691829"/>
      <w:bookmarkStart w:id="6104" w:name="_Toc56699093"/>
      <w:bookmarkStart w:id="6105" w:name="_Toc89035359"/>
      <w:bookmarkStart w:id="6106" w:name="_Toc89065157"/>
      <w:bookmarkStart w:id="6107" w:name="_Toc89180456"/>
      <w:bookmarkStart w:id="6108" w:name="_Toc97072149"/>
      <w:bookmarkStart w:id="6109" w:name="_Toc120051554"/>
      <w:bookmarkStart w:id="6110" w:name="_Toc199238551"/>
      <w:r w:rsidRPr="003B2883">
        <w:rPr>
          <w:lang w:val="en-US"/>
        </w:rPr>
        <w:t>6.3.6.3</w:t>
      </w:r>
      <w:r w:rsidRPr="003B2883">
        <w:rPr>
          <w:lang w:val="en-US"/>
        </w:rPr>
        <w:tab/>
        <w:t>Simple data types and enumerations</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3CCFB07D" w14:textId="77777777" w:rsidR="00602AC0" w:rsidRPr="003B2883" w:rsidRDefault="00602AC0" w:rsidP="00602AC0">
      <w:pPr>
        <w:pStyle w:val="Heading5"/>
      </w:pPr>
      <w:bookmarkStart w:id="6111" w:name="_Toc25156556"/>
      <w:bookmarkStart w:id="6112" w:name="_Toc34124861"/>
      <w:bookmarkStart w:id="6113" w:name="_Toc43207990"/>
      <w:bookmarkStart w:id="6114" w:name="_Toc49857463"/>
      <w:bookmarkStart w:id="6115" w:name="_Toc56677307"/>
      <w:bookmarkStart w:id="6116" w:name="_Toc56691830"/>
      <w:bookmarkStart w:id="6117" w:name="_Toc56699094"/>
      <w:bookmarkStart w:id="6118" w:name="_Toc89035360"/>
      <w:bookmarkStart w:id="6119" w:name="_Toc89065158"/>
      <w:bookmarkStart w:id="6120" w:name="_Toc89180457"/>
      <w:bookmarkStart w:id="6121" w:name="_Toc97072150"/>
      <w:bookmarkStart w:id="6122" w:name="_Toc120051555"/>
      <w:bookmarkStart w:id="6123" w:name="_Toc199238552"/>
      <w:r w:rsidRPr="003B2883">
        <w:t>6.3.6.3.1</w:t>
      </w:r>
      <w:r w:rsidRPr="003B2883">
        <w:tab/>
        <w:t>Introduction</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24" w:name="_Toc25156557"/>
      <w:bookmarkStart w:id="6125" w:name="_Toc34124862"/>
      <w:bookmarkStart w:id="6126" w:name="_Toc43207991"/>
      <w:bookmarkStart w:id="6127" w:name="_Toc49857464"/>
      <w:bookmarkStart w:id="6128" w:name="_Toc56677308"/>
      <w:bookmarkStart w:id="6129" w:name="_Toc56691831"/>
      <w:bookmarkStart w:id="6130" w:name="_Toc56699095"/>
      <w:bookmarkStart w:id="6131" w:name="_Toc89035361"/>
      <w:bookmarkStart w:id="6132" w:name="_Toc89065159"/>
      <w:bookmarkStart w:id="6133" w:name="_Toc89180458"/>
      <w:bookmarkStart w:id="6134" w:name="_Toc97072151"/>
      <w:bookmarkStart w:id="6135" w:name="_Toc120051556"/>
      <w:bookmarkStart w:id="6136" w:name="_Toc199238553"/>
      <w:r w:rsidRPr="003B2883">
        <w:t>6.3.6.3.2</w:t>
      </w:r>
      <w:r w:rsidRPr="003B2883">
        <w:tab/>
        <w:t>Simple data types</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37" w:name="_Toc89035362"/>
      <w:bookmarkStart w:id="6138" w:name="_Toc89065160"/>
      <w:bookmarkStart w:id="6139" w:name="_Toc89180459"/>
      <w:bookmarkStart w:id="6140" w:name="_Toc97072152"/>
      <w:bookmarkStart w:id="6141" w:name="_Toc120051557"/>
      <w:bookmarkStart w:id="6142" w:name="_Toc199238554"/>
      <w:r>
        <w:t>6.3.6.3.3</w:t>
      </w:r>
      <w:r w:rsidRPr="003B2883">
        <w:tab/>
        <w:t>Enumeration: UeContextInfoClass</w:t>
      </w:r>
      <w:bookmarkEnd w:id="6137"/>
      <w:bookmarkEnd w:id="6138"/>
      <w:bookmarkEnd w:id="6139"/>
      <w:bookmarkEnd w:id="6140"/>
      <w:bookmarkEnd w:id="6141"/>
      <w:bookmarkEnd w:id="6142"/>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43" w:name="_Toc25156558"/>
      <w:bookmarkStart w:id="6144" w:name="_Toc34124863"/>
      <w:bookmarkStart w:id="6145" w:name="_Toc43207992"/>
      <w:bookmarkStart w:id="6146" w:name="_Toc49857465"/>
      <w:bookmarkStart w:id="6147" w:name="_Toc56677309"/>
      <w:bookmarkStart w:id="6148" w:name="_Toc56691832"/>
      <w:bookmarkStart w:id="6149" w:name="_Toc56699096"/>
      <w:bookmarkStart w:id="6150" w:name="_Toc89035363"/>
      <w:bookmarkStart w:id="6151" w:name="_Toc89065161"/>
      <w:bookmarkStart w:id="6152" w:name="_Toc89180460"/>
      <w:bookmarkStart w:id="6153" w:name="_Toc97072153"/>
      <w:bookmarkStart w:id="6154" w:name="_Toc120051558"/>
      <w:bookmarkStart w:id="6155" w:name="_Toc199238555"/>
      <w:r w:rsidRPr="003B2883">
        <w:lastRenderedPageBreak/>
        <w:t>6.3.6.4</w:t>
      </w:r>
      <w:r w:rsidRPr="003B2883">
        <w:tab/>
        <w:t>Binary data</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56" w:name="_Toc25156559"/>
      <w:bookmarkStart w:id="6157" w:name="_Toc34124864"/>
      <w:bookmarkStart w:id="6158" w:name="_Toc43207993"/>
      <w:bookmarkStart w:id="6159" w:name="_Toc49857466"/>
      <w:bookmarkStart w:id="6160" w:name="_Toc56677310"/>
      <w:bookmarkStart w:id="6161" w:name="_Toc56691833"/>
      <w:bookmarkStart w:id="6162" w:name="_Toc56699097"/>
      <w:bookmarkStart w:id="6163" w:name="_Toc89035364"/>
      <w:bookmarkStart w:id="6164" w:name="_Toc89065162"/>
      <w:bookmarkStart w:id="6165" w:name="_Toc89180461"/>
      <w:bookmarkStart w:id="6166" w:name="_Toc97072154"/>
      <w:bookmarkStart w:id="6167" w:name="_Toc120051559"/>
      <w:bookmarkStart w:id="6168" w:name="_Toc199238556"/>
      <w:r w:rsidRPr="003B2883">
        <w:t>6.3.7</w:t>
      </w:r>
      <w:r w:rsidRPr="003B2883">
        <w:tab/>
        <w:t>Error Handling</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60F6409F" w14:textId="77777777" w:rsidR="00602AC0" w:rsidRPr="003B2883" w:rsidRDefault="00602AC0" w:rsidP="00602AC0">
      <w:pPr>
        <w:pStyle w:val="Heading4"/>
      </w:pPr>
      <w:bookmarkStart w:id="6169" w:name="_Toc25156560"/>
      <w:bookmarkStart w:id="6170" w:name="_Toc34124865"/>
      <w:bookmarkStart w:id="6171" w:name="_Toc43207994"/>
      <w:bookmarkStart w:id="6172" w:name="_Toc49857467"/>
      <w:bookmarkStart w:id="6173" w:name="_Toc56677311"/>
      <w:bookmarkStart w:id="6174" w:name="_Toc56691834"/>
      <w:bookmarkStart w:id="6175" w:name="_Toc56699098"/>
      <w:bookmarkStart w:id="6176" w:name="_Toc89035365"/>
      <w:bookmarkStart w:id="6177" w:name="_Toc89065163"/>
      <w:bookmarkStart w:id="6178" w:name="_Toc89180462"/>
      <w:bookmarkStart w:id="6179" w:name="_Toc97072155"/>
      <w:bookmarkStart w:id="6180" w:name="_Toc120051560"/>
      <w:bookmarkStart w:id="6181" w:name="_Toc199238557"/>
      <w:r w:rsidRPr="003B2883">
        <w:t>6.3.7.1</w:t>
      </w:r>
      <w:r w:rsidRPr="003B2883">
        <w:tab/>
        <w:t>General</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82" w:name="_Toc25156561"/>
      <w:bookmarkStart w:id="6183" w:name="_Toc34124866"/>
      <w:bookmarkStart w:id="6184" w:name="_Toc43207995"/>
      <w:bookmarkStart w:id="6185" w:name="_Toc49857468"/>
      <w:bookmarkStart w:id="6186" w:name="_Toc56677312"/>
      <w:bookmarkStart w:id="6187" w:name="_Toc56691835"/>
      <w:bookmarkStart w:id="6188" w:name="_Toc56699099"/>
      <w:bookmarkStart w:id="6189" w:name="_Toc89035366"/>
      <w:bookmarkStart w:id="6190" w:name="_Toc89065164"/>
      <w:bookmarkStart w:id="6191" w:name="_Toc89180463"/>
      <w:bookmarkStart w:id="6192" w:name="_Toc97072156"/>
      <w:bookmarkStart w:id="6193" w:name="_Toc120051561"/>
      <w:bookmarkStart w:id="6194" w:name="_Toc199238558"/>
      <w:r w:rsidRPr="003B2883">
        <w:t>6.3.7.2</w:t>
      </w:r>
      <w:r w:rsidRPr="003B2883">
        <w:tab/>
        <w:t>Protocol Errors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2E51DAAD" w14:textId="70C9377F"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95" w:name="_Toc25156562"/>
      <w:bookmarkStart w:id="6196" w:name="_Toc34124867"/>
      <w:bookmarkStart w:id="6197" w:name="_Toc43207996"/>
      <w:bookmarkStart w:id="6198" w:name="_Toc49857469"/>
      <w:bookmarkStart w:id="6199" w:name="_Toc56677313"/>
      <w:bookmarkStart w:id="6200" w:name="_Toc56691836"/>
      <w:bookmarkStart w:id="6201" w:name="_Toc56699100"/>
      <w:bookmarkStart w:id="6202" w:name="_Toc89035367"/>
      <w:bookmarkStart w:id="6203" w:name="_Toc89065165"/>
      <w:bookmarkStart w:id="6204" w:name="_Toc89180464"/>
      <w:bookmarkStart w:id="6205" w:name="_Toc97072157"/>
      <w:bookmarkStart w:id="6206" w:name="_Toc120051562"/>
      <w:bookmarkStart w:id="6207" w:name="_Toc199238559"/>
      <w:r w:rsidRPr="003B2883">
        <w:t>6.3.7.3</w:t>
      </w:r>
      <w:r w:rsidRPr="003B2883">
        <w:tab/>
        <w:t>Application Errors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08" w:name="_Toc25156563"/>
      <w:bookmarkStart w:id="6209" w:name="_Toc34124868"/>
      <w:bookmarkStart w:id="6210" w:name="_Toc43207997"/>
      <w:bookmarkStart w:id="6211" w:name="_Toc49857470"/>
      <w:bookmarkStart w:id="6212" w:name="_Toc56677314"/>
      <w:bookmarkStart w:id="6213" w:name="_Toc56691837"/>
      <w:bookmarkStart w:id="6214" w:name="_Toc56699101"/>
      <w:bookmarkStart w:id="6215" w:name="_Toc89035368"/>
      <w:bookmarkStart w:id="6216" w:name="_Toc89065166"/>
      <w:bookmarkStart w:id="6217" w:name="_Toc89180465"/>
      <w:bookmarkStart w:id="6218" w:name="_Toc97072158"/>
      <w:bookmarkStart w:id="6219" w:name="_Toc120051563"/>
      <w:bookmarkStart w:id="6220" w:name="_Toc199238560"/>
      <w:r w:rsidRPr="003B2883">
        <w:t>6.3.8</w:t>
      </w:r>
      <w:r w:rsidRPr="003B2883">
        <w:tab/>
        <w:t>Feature Negotiation</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6A37458E" w14:textId="72A5F5F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lastRenderedPageBreak/>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4D8FFCFC"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269A47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21" w:name="_Toc25156564"/>
      <w:bookmarkStart w:id="6222" w:name="_Toc34124869"/>
      <w:bookmarkStart w:id="6223" w:name="_Toc43207998"/>
      <w:bookmarkStart w:id="6224" w:name="_Toc49857471"/>
      <w:bookmarkStart w:id="6225" w:name="_Toc56677315"/>
      <w:bookmarkStart w:id="6226" w:name="_Toc56691838"/>
      <w:bookmarkStart w:id="6227" w:name="_Toc56699102"/>
      <w:bookmarkStart w:id="6228" w:name="_Toc89035369"/>
      <w:bookmarkStart w:id="6229" w:name="_Toc89065167"/>
      <w:bookmarkStart w:id="6230" w:name="_Toc89180466"/>
      <w:bookmarkStart w:id="6231" w:name="_Toc97072159"/>
      <w:bookmarkStart w:id="6232" w:name="_Toc120051564"/>
      <w:bookmarkStart w:id="6233" w:name="_Toc199238561"/>
      <w:r w:rsidRPr="003B2883">
        <w:rPr>
          <w:lang w:val="en-US"/>
        </w:rPr>
        <w:t>6.3.9</w:t>
      </w:r>
      <w:r w:rsidRPr="003B2883">
        <w:rPr>
          <w:lang w:val="en-US"/>
        </w:rPr>
        <w:tab/>
        <w:t>Security</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5FFC89E8"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34" w:name="_Toc56677316"/>
      <w:bookmarkStart w:id="6235" w:name="_Toc56691839"/>
      <w:bookmarkStart w:id="6236" w:name="_Toc56699103"/>
      <w:bookmarkStart w:id="6237" w:name="_Toc89035370"/>
      <w:bookmarkStart w:id="6238" w:name="_Toc89065168"/>
      <w:bookmarkStart w:id="6239" w:name="_Toc89180467"/>
      <w:bookmarkStart w:id="6240" w:name="_Toc97072160"/>
      <w:bookmarkStart w:id="6241" w:name="_Toc120051565"/>
      <w:bookmarkStart w:id="6242" w:name="_Toc199238562"/>
      <w:r w:rsidRPr="003B2883">
        <w:lastRenderedPageBreak/>
        <w:t>6.</w:t>
      </w:r>
      <w:r>
        <w:t>3</w:t>
      </w:r>
      <w:r w:rsidRPr="003B2883">
        <w:t>.</w:t>
      </w:r>
      <w:r>
        <w:t>10</w:t>
      </w:r>
      <w:r w:rsidRPr="003B2883">
        <w:tab/>
      </w:r>
      <w:r>
        <w:t>HTTP redirection</w:t>
      </w:r>
      <w:bookmarkEnd w:id="6234"/>
      <w:bookmarkEnd w:id="6235"/>
      <w:bookmarkEnd w:id="6236"/>
      <w:bookmarkEnd w:id="6237"/>
      <w:bookmarkEnd w:id="6238"/>
      <w:bookmarkEnd w:id="6239"/>
      <w:bookmarkEnd w:id="6240"/>
      <w:bookmarkEnd w:id="6241"/>
      <w:bookmarkEnd w:id="6242"/>
    </w:p>
    <w:p w14:paraId="5BEEA378" w14:textId="7018FD2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.3.8.</w:t>
      </w:r>
    </w:p>
    <w:p w14:paraId="7FAF9194" w14:textId="77777777" w:rsidR="00E644D7" w:rsidRDefault="00E644D7" w:rsidP="0009536C"/>
    <w:p w14:paraId="6D021CFD" w14:textId="49875FF6"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43" w:name="_Toc25156565"/>
      <w:bookmarkStart w:id="6244" w:name="_Toc34124870"/>
      <w:bookmarkStart w:id="6245" w:name="_Toc43207999"/>
      <w:bookmarkStart w:id="6246" w:name="_Toc49857472"/>
      <w:bookmarkStart w:id="6247" w:name="_Toc56677317"/>
      <w:bookmarkStart w:id="6248" w:name="_Toc56691840"/>
      <w:bookmarkStart w:id="6249" w:name="_Toc56699104"/>
      <w:bookmarkStart w:id="6250" w:name="_Toc89035371"/>
      <w:bookmarkStart w:id="6251" w:name="_Toc89065169"/>
      <w:bookmarkStart w:id="6252" w:name="_Toc89180468"/>
      <w:bookmarkStart w:id="6253" w:name="_Toc97072161"/>
      <w:bookmarkStart w:id="6254" w:name="_Toc120051566"/>
      <w:bookmarkStart w:id="6255" w:name="_Toc199238563"/>
      <w:r w:rsidRPr="003B2883">
        <w:t>6.4</w:t>
      </w:r>
      <w:r w:rsidRPr="003B2883">
        <w:tab/>
        <w:t>Namf_Location Service API</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5D4F4E73" w14:textId="77777777" w:rsidR="00602AC0" w:rsidRPr="003B2883" w:rsidRDefault="00602AC0" w:rsidP="00602AC0">
      <w:pPr>
        <w:pStyle w:val="Heading3"/>
      </w:pPr>
      <w:bookmarkStart w:id="6256" w:name="_Toc25156566"/>
      <w:bookmarkStart w:id="6257" w:name="_Toc34124871"/>
      <w:bookmarkStart w:id="6258" w:name="_Toc43208000"/>
      <w:bookmarkStart w:id="6259" w:name="_Toc49857473"/>
      <w:bookmarkStart w:id="6260" w:name="_Toc56677318"/>
      <w:bookmarkStart w:id="6261" w:name="_Toc56691841"/>
      <w:bookmarkStart w:id="6262" w:name="_Toc56699105"/>
      <w:bookmarkStart w:id="6263" w:name="_Toc89035372"/>
      <w:bookmarkStart w:id="6264" w:name="_Toc89065170"/>
      <w:bookmarkStart w:id="6265" w:name="_Toc89180469"/>
      <w:bookmarkStart w:id="6266" w:name="_Toc97072162"/>
      <w:bookmarkStart w:id="6267" w:name="_Toc120051567"/>
      <w:bookmarkStart w:id="6268" w:name="_Toc199238564"/>
      <w:r w:rsidRPr="003B2883">
        <w:t>6.4.1</w:t>
      </w:r>
      <w:r w:rsidRPr="003B2883">
        <w:tab/>
        <w:t>API URI</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69" w:name="_Toc25156567"/>
      <w:bookmarkStart w:id="6270" w:name="_Toc34124872"/>
      <w:bookmarkStart w:id="6271" w:name="_Toc43208001"/>
      <w:bookmarkStart w:id="6272" w:name="_Toc49857474"/>
      <w:bookmarkStart w:id="6273" w:name="_Toc56677319"/>
      <w:bookmarkStart w:id="6274" w:name="_Toc56691842"/>
      <w:bookmarkStart w:id="6275" w:name="_Toc56699106"/>
      <w:bookmarkStart w:id="6276" w:name="_Toc89035373"/>
      <w:bookmarkStart w:id="6277" w:name="_Toc89065171"/>
      <w:bookmarkStart w:id="6278" w:name="_Toc89180470"/>
      <w:bookmarkStart w:id="6279" w:name="_Toc97072163"/>
      <w:bookmarkStart w:id="6280" w:name="_Toc120051568"/>
      <w:bookmarkStart w:id="6281" w:name="_Toc199238565"/>
      <w:r w:rsidRPr="003B2883">
        <w:t>6.4.2</w:t>
      </w:r>
      <w:r w:rsidRPr="003B2883">
        <w:tab/>
        <w:t>Usage of HTTP</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59A13C86" w14:textId="77777777" w:rsidR="00602AC0" w:rsidRPr="003B2883" w:rsidRDefault="00602AC0" w:rsidP="00602AC0">
      <w:pPr>
        <w:pStyle w:val="Heading4"/>
      </w:pPr>
      <w:bookmarkStart w:id="6282" w:name="_Toc25156568"/>
      <w:bookmarkStart w:id="6283" w:name="_Toc34124873"/>
      <w:bookmarkStart w:id="6284" w:name="_Toc43208002"/>
      <w:bookmarkStart w:id="6285" w:name="_Toc49857475"/>
      <w:bookmarkStart w:id="6286" w:name="_Toc56677320"/>
      <w:bookmarkStart w:id="6287" w:name="_Toc56691843"/>
      <w:bookmarkStart w:id="6288" w:name="_Toc56699107"/>
      <w:bookmarkStart w:id="6289" w:name="_Toc89035374"/>
      <w:bookmarkStart w:id="6290" w:name="_Toc89065172"/>
      <w:bookmarkStart w:id="6291" w:name="_Toc89180471"/>
      <w:bookmarkStart w:id="6292" w:name="_Toc97072164"/>
      <w:bookmarkStart w:id="6293" w:name="_Toc120051569"/>
      <w:bookmarkStart w:id="6294" w:name="_Toc199238566"/>
      <w:r w:rsidRPr="003B2883">
        <w:t>6.4.2.1</w:t>
      </w:r>
      <w:r w:rsidRPr="003B2883">
        <w:tab/>
        <w:t>General</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199BC90F" w14:textId="6A2E4B0E"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lastRenderedPageBreak/>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95" w:name="_Toc25156569"/>
      <w:bookmarkStart w:id="6296" w:name="_Toc34124874"/>
      <w:bookmarkStart w:id="6297" w:name="_Toc43208003"/>
      <w:bookmarkStart w:id="6298" w:name="_Toc49857476"/>
      <w:bookmarkStart w:id="6299" w:name="_Toc56677321"/>
      <w:bookmarkStart w:id="6300" w:name="_Toc56691844"/>
      <w:bookmarkStart w:id="6301" w:name="_Toc56699108"/>
      <w:bookmarkStart w:id="6302" w:name="_Toc89035375"/>
      <w:bookmarkStart w:id="6303" w:name="_Toc89065173"/>
      <w:bookmarkStart w:id="6304" w:name="_Toc89180472"/>
      <w:bookmarkStart w:id="6305" w:name="_Toc97072165"/>
      <w:bookmarkStart w:id="6306" w:name="_Toc120051570"/>
      <w:bookmarkStart w:id="6307" w:name="_Toc199238567"/>
      <w:r w:rsidRPr="003B2883">
        <w:t>6.4.2.2</w:t>
      </w:r>
      <w:r w:rsidRPr="003B2883">
        <w:tab/>
        <w:t>HTTP standard headers</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41864DDE" w14:textId="77777777" w:rsidR="00602AC0" w:rsidRPr="003B2883" w:rsidRDefault="00602AC0" w:rsidP="00602AC0">
      <w:pPr>
        <w:pStyle w:val="Heading5"/>
        <w:rPr>
          <w:lang w:eastAsia="zh-CN"/>
        </w:rPr>
      </w:pPr>
      <w:bookmarkStart w:id="6308" w:name="_Toc25156570"/>
      <w:bookmarkStart w:id="6309" w:name="_Toc34124875"/>
      <w:bookmarkStart w:id="6310" w:name="_Toc43208004"/>
      <w:bookmarkStart w:id="6311" w:name="_Toc49857477"/>
      <w:bookmarkStart w:id="6312" w:name="_Toc56677322"/>
      <w:bookmarkStart w:id="6313" w:name="_Toc56691845"/>
      <w:bookmarkStart w:id="6314" w:name="_Toc56699109"/>
      <w:bookmarkStart w:id="6315" w:name="_Toc89035376"/>
      <w:bookmarkStart w:id="6316" w:name="_Toc89065174"/>
      <w:bookmarkStart w:id="6317" w:name="_Toc89180473"/>
      <w:bookmarkStart w:id="6318" w:name="_Toc97072166"/>
      <w:bookmarkStart w:id="6319" w:name="_Toc120051571"/>
      <w:bookmarkStart w:id="6320" w:name="_Toc199238568"/>
      <w:r w:rsidRPr="003B2883">
        <w:t>6.4.2.2.1</w:t>
      </w:r>
      <w:r w:rsidRPr="003B2883">
        <w:rPr>
          <w:lang w:eastAsia="zh-CN"/>
        </w:rPr>
        <w:tab/>
        <w:t>General</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21" w:name="_Toc25156571"/>
      <w:bookmarkStart w:id="6322" w:name="_Toc34124876"/>
      <w:bookmarkStart w:id="6323" w:name="_Toc43208005"/>
      <w:bookmarkStart w:id="6324" w:name="_Toc49857478"/>
      <w:bookmarkStart w:id="6325" w:name="_Toc56677323"/>
      <w:bookmarkStart w:id="6326" w:name="_Toc56691846"/>
      <w:bookmarkStart w:id="6327" w:name="_Toc56699110"/>
      <w:bookmarkStart w:id="6328" w:name="_Toc89035377"/>
      <w:bookmarkStart w:id="6329" w:name="_Toc89065175"/>
      <w:bookmarkStart w:id="6330" w:name="_Toc89180474"/>
      <w:bookmarkStart w:id="6331" w:name="_Toc97072167"/>
      <w:bookmarkStart w:id="6332" w:name="_Toc120051572"/>
      <w:bookmarkStart w:id="6333" w:name="_Toc199238569"/>
      <w:r w:rsidRPr="003B2883">
        <w:t>6.4.2.2.2</w:t>
      </w:r>
      <w:r w:rsidRPr="003B2883">
        <w:tab/>
        <w:t>Content type</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C8C112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34" w:name="_Toc25156572"/>
      <w:bookmarkStart w:id="6335" w:name="_Toc34124877"/>
      <w:bookmarkStart w:id="6336" w:name="_Toc43208006"/>
      <w:bookmarkStart w:id="6337" w:name="_Toc49857479"/>
      <w:bookmarkStart w:id="6338" w:name="_Toc56677324"/>
      <w:bookmarkStart w:id="6339" w:name="_Toc56691847"/>
      <w:bookmarkStart w:id="6340" w:name="_Toc56699111"/>
      <w:bookmarkStart w:id="6341" w:name="_Toc89035378"/>
      <w:bookmarkStart w:id="6342" w:name="_Toc89065176"/>
      <w:bookmarkStart w:id="6343" w:name="_Toc89180475"/>
      <w:bookmarkStart w:id="6344" w:name="_Toc97072168"/>
      <w:bookmarkStart w:id="6345" w:name="_Toc120051573"/>
      <w:bookmarkStart w:id="6346" w:name="_Toc199238570"/>
      <w:r w:rsidRPr="003B2883">
        <w:t>6.4.2.3</w:t>
      </w:r>
      <w:r w:rsidRPr="003B2883">
        <w:tab/>
        <w:t>HTTP custom headers</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038C7DBB" w14:textId="77777777" w:rsidR="00602AC0" w:rsidRPr="003B2883" w:rsidRDefault="00602AC0" w:rsidP="00602AC0">
      <w:pPr>
        <w:pStyle w:val="Heading5"/>
        <w:rPr>
          <w:lang w:eastAsia="zh-CN"/>
        </w:rPr>
      </w:pPr>
      <w:bookmarkStart w:id="6347" w:name="_Toc25156573"/>
      <w:bookmarkStart w:id="6348" w:name="_Toc34124878"/>
      <w:bookmarkStart w:id="6349" w:name="_Toc43208007"/>
      <w:bookmarkStart w:id="6350" w:name="_Toc49857480"/>
      <w:bookmarkStart w:id="6351" w:name="_Toc56677325"/>
      <w:bookmarkStart w:id="6352" w:name="_Toc56691848"/>
      <w:bookmarkStart w:id="6353" w:name="_Toc56699112"/>
      <w:bookmarkStart w:id="6354" w:name="_Toc89035379"/>
      <w:bookmarkStart w:id="6355" w:name="_Toc89065177"/>
      <w:bookmarkStart w:id="6356" w:name="_Toc89180476"/>
      <w:bookmarkStart w:id="6357" w:name="_Toc97072169"/>
      <w:bookmarkStart w:id="6358" w:name="_Toc120051574"/>
      <w:bookmarkStart w:id="6359" w:name="_Toc199238571"/>
      <w:r w:rsidRPr="003B2883">
        <w:t>6.4.2.3.1</w:t>
      </w:r>
      <w:r w:rsidRPr="003B2883">
        <w:rPr>
          <w:lang w:eastAsia="zh-CN"/>
        </w:rPr>
        <w:tab/>
        <w:t>General</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3FC027BB" w14:textId="7C00F281"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60" w:name="_Toc25156574"/>
      <w:bookmarkStart w:id="6361" w:name="_Toc34124879"/>
      <w:bookmarkStart w:id="6362" w:name="_Toc43208008"/>
      <w:bookmarkStart w:id="6363" w:name="_Toc49857481"/>
      <w:bookmarkStart w:id="6364" w:name="_Toc56677326"/>
      <w:bookmarkStart w:id="6365" w:name="_Toc56691849"/>
      <w:bookmarkStart w:id="6366" w:name="_Toc56699113"/>
      <w:bookmarkStart w:id="6367" w:name="_Toc89035380"/>
      <w:bookmarkStart w:id="6368" w:name="_Toc89065178"/>
      <w:bookmarkStart w:id="6369" w:name="_Toc89180477"/>
      <w:bookmarkStart w:id="6370" w:name="_Toc97072170"/>
      <w:bookmarkStart w:id="6371" w:name="_Toc120051575"/>
      <w:bookmarkStart w:id="6372" w:name="_Toc199238572"/>
      <w:r w:rsidRPr="003B2883">
        <w:t>6.4.3</w:t>
      </w:r>
      <w:r w:rsidRPr="003B2883">
        <w:tab/>
        <w:t>Resources</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0BF5748E" w14:textId="77777777" w:rsidR="00602AC0" w:rsidRDefault="00602AC0" w:rsidP="00602AC0">
      <w:pPr>
        <w:pStyle w:val="Heading4"/>
      </w:pPr>
      <w:bookmarkStart w:id="6373" w:name="_Toc25156575"/>
      <w:bookmarkStart w:id="6374" w:name="_Toc34124880"/>
      <w:bookmarkStart w:id="6375" w:name="_Toc43208009"/>
      <w:bookmarkStart w:id="6376" w:name="_Toc49857482"/>
      <w:bookmarkStart w:id="6377" w:name="_Toc56677327"/>
      <w:bookmarkStart w:id="6378" w:name="_Toc56691850"/>
      <w:bookmarkStart w:id="6379" w:name="_Toc56699114"/>
      <w:bookmarkStart w:id="6380" w:name="_Toc89035381"/>
      <w:bookmarkStart w:id="6381" w:name="_Toc89065179"/>
      <w:bookmarkStart w:id="6382" w:name="_Toc89180478"/>
      <w:bookmarkStart w:id="6383" w:name="_Toc97072171"/>
      <w:bookmarkStart w:id="6384" w:name="_Toc120051576"/>
      <w:bookmarkStart w:id="6385" w:name="_Toc199238573"/>
      <w:r w:rsidRPr="003B2883">
        <w:t>6.4.3.1</w:t>
      </w:r>
      <w:r w:rsidRPr="003B2883">
        <w:tab/>
        <w:t>Overview</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62852E0C" w14:textId="77777777" w:rsidR="00602AC0" w:rsidRPr="003B2883" w:rsidRDefault="00602AC0" w:rsidP="00602AC0">
      <w:pPr>
        <w:pStyle w:val="TH"/>
      </w:pPr>
      <w:r>
        <w:object w:dxaOrig="5680" w:dyaOrig="3370" w14:anchorId="19AEDAF9">
          <v:shape id="_x0000_i1073" type="#_x0000_t75" style="width:284.05pt;height:171.05pt" o:ole="">
            <v:imagedata r:id="rId104" o:title=""/>
          </v:shape>
          <o:OLEObject Type="Embed" ProgID="Visio.Drawing.15" ShapeID="_x0000_i1073" DrawAspect="Content" ObjectID="_1809857884"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lastRenderedPageBreak/>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86" w:name="_Toc25156576"/>
      <w:bookmarkStart w:id="6387" w:name="_Toc34124881"/>
      <w:bookmarkStart w:id="6388" w:name="_Toc43208010"/>
      <w:bookmarkStart w:id="6389" w:name="_Toc49857483"/>
      <w:bookmarkStart w:id="6390" w:name="_Toc56677328"/>
      <w:bookmarkStart w:id="6391" w:name="_Toc56691851"/>
      <w:bookmarkStart w:id="6392" w:name="_Toc56699115"/>
      <w:bookmarkStart w:id="6393" w:name="_Toc89035382"/>
      <w:bookmarkStart w:id="6394" w:name="_Toc89065180"/>
      <w:bookmarkStart w:id="6395" w:name="_Toc89180479"/>
      <w:bookmarkStart w:id="6396" w:name="_Toc97072172"/>
      <w:bookmarkStart w:id="6397" w:name="_Toc120051577"/>
      <w:bookmarkStart w:id="6398" w:name="_Toc199238574"/>
      <w:r w:rsidRPr="003B2883">
        <w:t>6.4.3.2</w:t>
      </w:r>
      <w:r w:rsidRPr="003B2883">
        <w:tab/>
        <w:t xml:space="preserve">Resource: </w:t>
      </w:r>
      <w:r w:rsidRPr="003B2883">
        <w:rPr>
          <w:lang w:eastAsia="zh-CN"/>
        </w:rPr>
        <w:t>Individual UE Context</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551F7376" w14:textId="77777777" w:rsidR="00602AC0" w:rsidRPr="003B2883" w:rsidRDefault="00602AC0" w:rsidP="00602AC0">
      <w:pPr>
        <w:pStyle w:val="Heading5"/>
      </w:pPr>
      <w:bookmarkStart w:id="6399" w:name="_Toc25156577"/>
      <w:bookmarkStart w:id="6400" w:name="_Toc34124882"/>
      <w:bookmarkStart w:id="6401" w:name="_Toc43208011"/>
      <w:bookmarkStart w:id="6402" w:name="_Toc49857484"/>
      <w:bookmarkStart w:id="6403" w:name="_Toc56677329"/>
      <w:bookmarkStart w:id="6404" w:name="_Toc56691852"/>
      <w:bookmarkStart w:id="6405" w:name="_Toc56699116"/>
      <w:bookmarkStart w:id="6406" w:name="_Toc89035383"/>
      <w:bookmarkStart w:id="6407" w:name="_Toc89065181"/>
      <w:bookmarkStart w:id="6408" w:name="_Toc89180480"/>
      <w:bookmarkStart w:id="6409" w:name="_Toc97072173"/>
      <w:bookmarkStart w:id="6410" w:name="_Toc120051578"/>
      <w:bookmarkStart w:id="6411" w:name="_Toc199238575"/>
      <w:r w:rsidRPr="003B2883">
        <w:t>6.4.3.2.1</w:t>
      </w:r>
      <w:r w:rsidRPr="003B2883">
        <w:tab/>
        <w:t>Description</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12" w:name="_Toc25156578"/>
      <w:bookmarkStart w:id="6413" w:name="_Toc34124883"/>
      <w:bookmarkStart w:id="6414" w:name="_Toc43208012"/>
      <w:bookmarkStart w:id="6415" w:name="_Toc49857485"/>
      <w:bookmarkStart w:id="6416" w:name="_Toc56677330"/>
      <w:bookmarkStart w:id="6417" w:name="_Toc56691853"/>
      <w:bookmarkStart w:id="6418" w:name="_Toc56699117"/>
      <w:bookmarkStart w:id="6419" w:name="_Toc89035384"/>
      <w:bookmarkStart w:id="6420" w:name="_Toc89065182"/>
      <w:bookmarkStart w:id="6421" w:name="_Toc89180481"/>
      <w:bookmarkStart w:id="6422" w:name="_Toc97072174"/>
      <w:bookmarkStart w:id="6423" w:name="_Toc120051579"/>
      <w:bookmarkStart w:id="6424" w:name="_Toc199238576"/>
      <w:r w:rsidRPr="003B2883">
        <w:t>6.4.3.2.2</w:t>
      </w:r>
      <w:r w:rsidRPr="003B2883">
        <w:tab/>
        <w:t>Resource Definition</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1A9040D8"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4ADA1B9F" w14:textId="704F8F92" w:rsidR="000165AD" w:rsidRPr="003B2883" w:rsidRDefault="000165AD" w:rsidP="000165AD">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4B076F">
              <w:t>imei-[0-9]{15}|imeisv-[0-9]{16}|.+</w:t>
            </w:r>
            <w:r w:rsidRPr="003B2883">
              <w:t>)"</w:t>
            </w:r>
          </w:p>
          <w:p w14:paraId="64E94260" w14:textId="77777777" w:rsidR="00A57F4D" w:rsidRDefault="00A57F4D" w:rsidP="00A57F4D">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63A444F3" w:rsidR="00AC45F0" w:rsidRPr="003B2883" w:rsidRDefault="00A57F4D" w:rsidP="00A57F4D">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25" w:name="_Toc25156579"/>
      <w:bookmarkStart w:id="6426" w:name="_Toc34124884"/>
      <w:bookmarkStart w:id="6427" w:name="_Toc43208013"/>
      <w:bookmarkStart w:id="6428" w:name="_Toc49857486"/>
      <w:bookmarkStart w:id="6429" w:name="_Toc56677331"/>
      <w:bookmarkStart w:id="6430" w:name="_Toc56691854"/>
      <w:bookmarkStart w:id="6431" w:name="_Toc56699118"/>
      <w:bookmarkStart w:id="6432" w:name="_Toc89035385"/>
      <w:bookmarkStart w:id="6433" w:name="_Toc89065183"/>
      <w:bookmarkStart w:id="6434" w:name="_Toc89180482"/>
      <w:bookmarkStart w:id="6435" w:name="_Toc97072175"/>
      <w:bookmarkStart w:id="6436" w:name="_Toc120051580"/>
      <w:bookmarkStart w:id="6437" w:name="_Toc199238577"/>
      <w:r w:rsidRPr="003B2883">
        <w:t>6.4.3.2.3</w:t>
      </w:r>
      <w:r w:rsidRPr="003B2883">
        <w:tab/>
        <w:t>Resource Standard Methods</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38" w:name="_Toc25156580"/>
      <w:bookmarkStart w:id="6439" w:name="_Toc34124885"/>
      <w:bookmarkStart w:id="6440" w:name="_Toc43208014"/>
      <w:bookmarkStart w:id="6441" w:name="_Toc49857487"/>
      <w:bookmarkStart w:id="6442" w:name="_Toc56677332"/>
      <w:bookmarkStart w:id="6443" w:name="_Toc56691855"/>
      <w:bookmarkStart w:id="6444" w:name="_Toc56699119"/>
      <w:bookmarkStart w:id="6445" w:name="_Toc89035386"/>
      <w:bookmarkStart w:id="6446" w:name="_Toc89065184"/>
      <w:bookmarkStart w:id="6447" w:name="_Toc89180483"/>
      <w:bookmarkStart w:id="6448" w:name="_Toc97072176"/>
      <w:bookmarkStart w:id="6449" w:name="_Toc120051581"/>
      <w:bookmarkStart w:id="6450" w:name="_Toc199238578"/>
      <w:r w:rsidRPr="003B2883">
        <w:lastRenderedPageBreak/>
        <w:t>6.4.3.2.4</w:t>
      </w:r>
      <w:r w:rsidRPr="003B2883">
        <w:tab/>
        <w:t>Resource Custom Operations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05B57F28" w14:textId="77777777" w:rsidR="00602AC0" w:rsidRPr="003B2883" w:rsidRDefault="00602AC0" w:rsidP="00876DA9">
      <w:pPr>
        <w:pStyle w:val="Heading6"/>
      </w:pPr>
      <w:bookmarkStart w:id="6451" w:name="_Toc25156581"/>
      <w:bookmarkStart w:id="6452" w:name="_Toc34124886"/>
      <w:bookmarkStart w:id="6453" w:name="_Toc43208015"/>
      <w:bookmarkStart w:id="6454" w:name="_Toc49857488"/>
      <w:bookmarkStart w:id="6455" w:name="_Toc56677333"/>
      <w:bookmarkStart w:id="6456" w:name="_Toc56691856"/>
      <w:bookmarkStart w:id="6457" w:name="_Toc56699120"/>
      <w:bookmarkStart w:id="6458" w:name="_Toc89035387"/>
      <w:bookmarkStart w:id="6459" w:name="_Toc89065185"/>
      <w:bookmarkStart w:id="6460" w:name="_Toc89180484"/>
      <w:bookmarkStart w:id="6461" w:name="_Toc97072177"/>
      <w:bookmarkStart w:id="6462" w:name="_Toc120051582"/>
      <w:bookmarkStart w:id="6463" w:name="_Toc199238579"/>
      <w:r w:rsidRPr="003B2883">
        <w:t>6.4.3.2.4.1</w:t>
      </w:r>
      <w:r w:rsidRPr="003B2883">
        <w:tab/>
        <w:t>Overview</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64" w:name="_Toc25156582"/>
      <w:bookmarkStart w:id="6465" w:name="_Toc34124887"/>
      <w:bookmarkStart w:id="6466" w:name="_Toc43208016"/>
      <w:bookmarkStart w:id="6467" w:name="_Toc49857489"/>
      <w:bookmarkStart w:id="6468" w:name="_Toc56677334"/>
      <w:bookmarkStart w:id="6469" w:name="_Toc56691857"/>
      <w:bookmarkStart w:id="6470" w:name="_Toc56699121"/>
      <w:bookmarkStart w:id="6471" w:name="_Toc89035388"/>
      <w:bookmarkStart w:id="6472" w:name="_Toc89065186"/>
      <w:bookmarkStart w:id="6473" w:name="_Toc89180485"/>
      <w:bookmarkStart w:id="6474" w:name="_Toc97072178"/>
      <w:bookmarkStart w:id="6475" w:name="_Toc120051583"/>
      <w:bookmarkStart w:id="6476" w:name="_Toc199238580"/>
      <w:r w:rsidRPr="003B2883">
        <w:t>6.4.3.2.4.2</w:t>
      </w:r>
      <w:r w:rsidRPr="003B2883">
        <w:tab/>
        <w:t xml:space="preserve">Operation: </w:t>
      </w:r>
      <w:r w:rsidRPr="003B2883">
        <w:rPr>
          <w:lang w:eastAsia="zh-CN"/>
        </w:rPr>
        <w:t>provide-pos-info</w:t>
      </w:r>
      <w:bookmarkEnd w:id="6464"/>
      <w:r>
        <w:rPr>
          <w:lang w:eastAsia="zh-CN"/>
        </w:rPr>
        <w:t xml:space="preserve"> </w:t>
      </w:r>
      <w:r w:rsidRPr="003B2883">
        <w:rPr>
          <w:rFonts w:hint="eastAsia"/>
          <w:lang w:eastAsia="zh-CN"/>
        </w:rPr>
        <w:t>(POST)</w:t>
      </w:r>
      <w:bookmarkEnd w:id="6465"/>
      <w:bookmarkEnd w:id="6466"/>
      <w:bookmarkEnd w:id="6467"/>
      <w:bookmarkEnd w:id="6468"/>
      <w:bookmarkEnd w:id="6469"/>
      <w:bookmarkEnd w:id="6470"/>
      <w:bookmarkEnd w:id="6471"/>
      <w:bookmarkEnd w:id="6472"/>
      <w:bookmarkEnd w:id="6473"/>
      <w:bookmarkEnd w:id="6474"/>
      <w:bookmarkEnd w:id="6475"/>
      <w:bookmarkEnd w:id="6476"/>
    </w:p>
    <w:p w14:paraId="0DA99BFB" w14:textId="77777777" w:rsidR="00602AC0" w:rsidRPr="003B2883" w:rsidRDefault="00602AC0" w:rsidP="00876DA9">
      <w:pPr>
        <w:pStyle w:val="Heading7"/>
      </w:pPr>
      <w:bookmarkStart w:id="6477" w:name="_Toc43208017"/>
      <w:bookmarkStart w:id="6478" w:name="_Toc89035389"/>
      <w:bookmarkStart w:id="6479" w:name="_Toc89065187"/>
      <w:bookmarkStart w:id="6480" w:name="_Toc89180486"/>
      <w:bookmarkStart w:id="6481" w:name="_Toc97072179"/>
      <w:bookmarkStart w:id="6482" w:name="_Toc120051584"/>
      <w:bookmarkStart w:id="6483" w:name="_Toc199238581"/>
      <w:r w:rsidRPr="003B2883">
        <w:t>6.4.3.2.4.2.1</w:t>
      </w:r>
      <w:r w:rsidRPr="003B2883">
        <w:tab/>
        <w:t>Description</w:t>
      </w:r>
      <w:bookmarkEnd w:id="6477"/>
      <w:bookmarkEnd w:id="6478"/>
      <w:bookmarkEnd w:id="6479"/>
      <w:bookmarkEnd w:id="6480"/>
      <w:bookmarkEnd w:id="6481"/>
      <w:bookmarkEnd w:id="6482"/>
      <w:bookmarkEnd w:id="6483"/>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484" w:name="_Toc43208018"/>
      <w:bookmarkStart w:id="6485" w:name="_Toc89035390"/>
      <w:bookmarkStart w:id="6486" w:name="_Toc89065188"/>
      <w:bookmarkStart w:id="6487" w:name="_Toc89180487"/>
      <w:bookmarkStart w:id="6488" w:name="_Toc97072180"/>
      <w:bookmarkStart w:id="6489" w:name="_Toc120051585"/>
      <w:bookmarkStart w:id="6490" w:name="_Toc199238582"/>
      <w:r w:rsidRPr="003B2883">
        <w:t>6.4.3.2.4.2.2</w:t>
      </w:r>
      <w:r w:rsidRPr="003B2883">
        <w:tab/>
        <w:t>Operation Definition</w:t>
      </w:r>
      <w:bookmarkEnd w:id="6484"/>
      <w:bookmarkEnd w:id="6485"/>
      <w:bookmarkEnd w:id="6486"/>
      <w:bookmarkEnd w:id="6487"/>
      <w:bookmarkEnd w:id="6488"/>
      <w:bookmarkEnd w:id="6489"/>
      <w:bookmarkEnd w:id="6490"/>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91"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91"/>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92" w:name="_PERM_MCCTEMPBM_CRPT03410302___2"/>
            <w:r w:rsidRPr="003B2883">
              <w:t>-</w:t>
            </w:r>
            <w:r w:rsidRPr="003B2883">
              <w:tab/>
              <w:t>POSITIONING_FAILED</w:t>
            </w:r>
          </w:p>
          <w:bookmarkEnd w:id="6492"/>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93"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93"/>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4891CD1"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94" w:name="_Toc25156583"/>
      <w:bookmarkStart w:id="6495" w:name="_Toc34124888"/>
      <w:bookmarkStart w:id="6496" w:name="_Toc43208019"/>
      <w:bookmarkStart w:id="6497" w:name="_Toc49857490"/>
      <w:bookmarkStart w:id="6498" w:name="_Toc56677335"/>
      <w:bookmarkStart w:id="6499" w:name="_Toc56691858"/>
      <w:bookmarkStart w:id="6500" w:name="_Toc56699122"/>
      <w:bookmarkStart w:id="6501" w:name="_Toc89035391"/>
      <w:bookmarkStart w:id="6502" w:name="_Toc89065189"/>
      <w:bookmarkStart w:id="6503" w:name="_Toc89180488"/>
      <w:bookmarkStart w:id="6504" w:name="_Toc97072181"/>
      <w:bookmarkStart w:id="6505" w:name="_Toc120051586"/>
      <w:bookmarkStart w:id="6506" w:name="_Toc199238583"/>
      <w:r w:rsidRPr="003B2883">
        <w:t>6.4.3.2.4.3</w:t>
      </w:r>
      <w:r w:rsidRPr="003B2883">
        <w:tab/>
        <w:t xml:space="preserve">Operation: </w:t>
      </w:r>
      <w:r w:rsidRPr="003B2883">
        <w:rPr>
          <w:lang w:eastAsia="zh-CN"/>
        </w:rPr>
        <w:t>provide-loc-info</w:t>
      </w:r>
      <w:bookmarkEnd w:id="6494"/>
      <w:r>
        <w:rPr>
          <w:lang w:eastAsia="zh-CN"/>
        </w:rPr>
        <w:t xml:space="preserve"> </w:t>
      </w:r>
      <w:r w:rsidRPr="003B2883">
        <w:rPr>
          <w:rFonts w:hint="eastAsia"/>
          <w:lang w:eastAsia="zh-CN"/>
        </w:rPr>
        <w:t>(POST)</w:t>
      </w:r>
      <w:bookmarkEnd w:id="6495"/>
      <w:bookmarkEnd w:id="6496"/>
      <w:bookmarkEnd w:id="6497"/>
      <w:bookmarkEnd w:id="6498"/>
      <w:bookmarkEnd w:id="6499"/>
      <w:bookmarkEnd w:id="6500"/>
      <w:bookmarkEnd w:id="6501"/>
      <w:bookmarkEnd w:id="6502"/>
      <w:bookmarkEnd w:id="6503"/>
      <w:bookmarkEnd w:id="6504"/>
      <w:bookmarkEnd w:id="6505"/>
      <w:bookmarkEnd w:id="6506"/>
    </w:p>
    <w:p w14:paraId="64872AF6" w14:textId="77777777" w:rsidR="00602AC0" w:rsidRPr="003B2883" w:rsidRDefault="00602AC0" w:rsidP="00876DA9">
      <w:pPr>
        <w:pStyle w:val="Heading7"/>
      </w:pPr>
      <w:bookmarkStart w:id="6507" w:name="_Toc43208020"/>
      <w:bookmarkStart w:id="6508" w:name="_Toc89035392"/>
      <w:bookmarkStart w:id="6509" w:name="_Toc89065190"/>
      <w:bookmarkStart w:id="6510" w:name="_Toc89180489"/>
      <w:bookmarkStart w:id="6511" w:name="_Toc97072182"/>
      <w:bookmarkStart w:id="6512" w:name="_Toc120051587"/>
      <w:bookmarkStart w:id="6513" w:name="_Toc199238584"/>
      <w:r w:rsidRPr="003B2883">
        <w:t>6.4.3.2.4.3.1</w:t>
      </w:r>
      <w:r w:rsidRPr="003B2883">
        <w:tab/>
        <w:t>Description</w:t>
      </w:r>
      <w:bookmarkEnd w:id="6507"/>
      <w:bookmarkEnd w:id="6508"/>
      <w:bookmarkEnd w:id="6509"/>
      <w:bookmarkEnd w:id="6510"/>
      <w:bookmarkEnd w:id="6511"/>
      <w:bookmarkEnd w:id="6512"/>
      <w:bookmarkEnd w:id="6513"/>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14" w:name="_Toc43208021"/>
      <w:bookmarkStart w:id="6515" w:name="_Toc89035393"/>
      <w:bookmarkStart w:id="6516" w:name="_Toc89065191"/>
      <w:bookmarkStart w:id="6517" w:name="_Toc89180490"/>
      <w:bookmarkStart w:id="6518" w:name="_Toc97072183"/>
      <w:bookmarkStart w:id="6519" w:name="_Toc120051588"/>
      <w:bookmarkStart w:id="6520" w:name="_Toc199238585"/>
      <w:r w:rsidRPr="003B2883">
        <w:t>6.4.3.2.4.3.2</w:t>
      </w:r>
      <w:r w:rsidRPr="003B2883">
        <w:tab/>
        <w:t>Operation Definition</w:t>
      </w:r>
      <w:bookmarkEnd w:id="6514"/>
      <w:bookmarkEnd w:id="6515"/>
      <w:bookmarkEnd w:id="6516"/>
      <w:bookmarkEnd w:id="6517"/>
      <w:bookmarkEnd w:id="6518"/>
      <w:bookmarkEnd w:id="6519"/>
      <w:bookmarkEnd w:id="6520"/>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21" w:name="_PERM_MCCTEMPBM_CRPT03410304___7"/>
            <w:r w:rsidRPr="003B2883">
              <w:rPr>
                <w:rFonts w:ascii="Arial" w:hAnsi="Arial"/>
                <w:sz w:val="18"/>
              </w:rPr>
              <w:t>-</w:t>
            </w:r>
            <w:r w:rsidRPr="003B2883">
              <w:rPr>
                <w:rFonts w:ascii="Arial" w:hAnsi="Arial"/>
                <w:sz w:val="18"/>
              </w:rPr>
              <w:tab/>
              <w:t>UNSPECIFIED</w:t>
            </w:r>
          </w:p>
          <w:bookmarkEnd w:id="6521"/>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045A7424"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lastRenderedPageBreak/>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22" w:name="_Toc25156584"/>
      <w:bookmarkStart w:id="6523" w:name="_Toc34124889"/>
      <w:bookmarkStart w:id="6524" w:name="_Toc43208022"/>
      <w:bookmarkStart w:id="6525" w:name="_Toc49857491"/>
      <w:bookmarkStart w:id="6526" w:name="_Toc56677336"/>
      <w:bookmarkStart w:id="6527" w:name="_Toc56691859"/>
      <w:bookmarkStart w:id="6528" w:name="_Toc56699123"/>
      <w:bookmarkStart w:id="6529" w:name="_Toc89035394"/>
      <w:bookmarkStart w:id="6530" w:name="_Toc89065192"/>
      <w:bookmarkStart w:id="6531" w:name="_Toc89180491"/>
      <w:bookmarkStart w:id="6532" w:name="_Toc97072184"/>
      <w:bookmarkStart w:id="6533" w:name="_Toc120051589"/>
      <w:bookmarkStart w:id="6534" w:name="_Toc199238586"/>
      <w:r w:rsidRPr="003B2883">
        <w:t>6.4.3.2.4.</w:t>
      </w:r>
      <w:r>
        <w:t>4</w:t>
      </w:r>
      <w:r w:rsidRPr="003B2883">
        <w:tab/>
        <w:t xml:space="preserve">Operation: </w:t>
      </w:r>
      <w:r>
        <w:rPr>
          <w:lang w:eastAsia="zh-CN"/>
        </w:rPr>
        <w:t>cancel</w:t>
      </w:r>
      <w:r w:rsidRPr="003B2883">
        <w:rPr>
          <w:lang w:eastAsia="zh-CN"/>
        </w:rPr>
        <w:t>-</w:t>
      </w:r>
      <w:r>
        <w:rPr>
          <w:lang w:eastAsia="zh-CN"/>
        </w:rPr>
        <w:t>pos-info</w:t>
      </w:r>
      <w:bookmarkEnd w:id="6522"/>
      <w:r>
        <w:rPr>
          <w:lang w:eastAsia="zh-CN"/>
        </w:rPr>
        <w:t xml:space="preserve"> </w:t>
      </w:r>
      <w:r w:rsidRPr="003B2883">
        <w:rPr>
          <w:rFonts w:hint="eastAsia"/>
          <w:lang w:eastAsia="zh-CN"/>
        </w:rPr>
        <w:t>(POST)</w:t>
      </w:r>
      <w:bookmarkEnd w:id="6523"/>
      <w:bookmarkEnd w:id="6524"/>
      <w:bookmarkEnd w:id="6525"/>
      <w:bookmarkEnd w:id="6526"/>
      <w:bookmarkEnd w:id="6527"/>
      <w:bookmarkEnd w:id="6528"/>
      <w:bookmarkEnd w:id="6529"/>
      <w:bookmarkEnd w:id="6530"/>
      <w:bookmarkEnd w:id="6531"/>
      <w:bookmarkEnd w:id="6532"/>
      <w:bookmarkEnd w:id="6533"/>
      <w:bookmarkEnd w:id="6534"/>
    </w:p>
    <w:p w14:paraId="569A81BF" w14:textId="77777777" w:rsidR="00602AC0" w:rsidRPr="003B2883" w:rsidRDefault="00602AC0" w:rsidP="00876DA9">
      <w:pPr>
        <w:pStyle w:val="Heading7"/>
      </w:pPr>
      <w:bookmarkStart w:id="6535" w:name="_Toc43208023"/>
      <w:bookmarkStart w:id="6536" w:name="_Toc89035395"/>
      <w:bookmarkStart w:id="6537" w:name="_Toc89065193"/>
      <w:bookmarkStart w:id="6538" w:name="_Toc89180492"/>
      <w:bookmarkStart w:id="6539" w:name="_Toc97072185"/>
      <w:bookmarkStart w:id="6540" w:name="_Toc120051590"/>
      <w:bookmarkStart w:id="6541" w:name="_Toc199238587"/>
      <w:r w:rsidRPr="003B2883">
        <w:t>6.4.3.2.4.</w:t>
      </w:r>
      <w:r>
        <w:t>4</w:t>
      </w:r>
      <w:r w:rsidRPr="003B2883">
        <w:t>.1</w:t>
      </w:r>
      <w:r w:rsidRPr="003B2883">
        <w:tab/>
        <w:t>Description</w:t>
      </w:r>
      <w:bookmarkEnd w:id="6535"/>
      <w:bookmarkEnd w:id="6536"/>
      <w:bookmarkEnd w:id="6537"/>
      <w:bookmarkEnd w:id="6538"/>
      <w:bookmarkEnd w:id="6539"/>
      <w:bookmarkEnd w:id="6540"/>
      <w:bookmarkEnd w:id="6541"/>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42" w:name="_Toc43208024"/>
      <w:bookmarkStart w:id="6543" w:name="_Toc89035396"/>
      <w:bookmarkStart w:id="6544" w:name="_Toc89065194"/>
      <w:bookmarkStart w:id="6545" w:name="_Toc89180493"/>
      <w:bookmarkStart w:id="6546" w:name="_Toc97072186"/>
      <w:bookmarkStart w:id="6547" w:name="_Toc120051591"/>
      <w:bookmarkStart w:id="6548" w:name="_Toc199238588"/>
      <w:r w:rsidRPr="003B2883">
        <w:t>6.4.3.2.4.</w:t>
      </w:r>
      <w:r>
        <w:t>4</w:t>
      </w:r>
      <w:r w:rsidRPr="003B2883">
        <w:t>.2</w:t>
      </w:r>
      <w:r w:rsidRPr="003B2883">
        <w:tab/>
        <w:t>Operation Definition</w:t>
      </w:r>
      <w:bookmarkEnd w:id="6542"/>
      <w:bookmarkEnd w:id="6543"/>
      <w:bookmarkEnd w:id="6544"/>
      <w:bookmarkEnd w:id="6545"/>
      <w:bookmarkEnd w:id="6546"/>
      <w:bookmarkEnd w:id="6547"/>
      <w:bookmarkEnd w:id="6548"/>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lastRenderedPageBreak/>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49"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49"/>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50"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50"/>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5249588"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51" w:name="_Toc25156585"/>
      <w:bookmarkStart w:id="6552" w:name="_Toc34124890"/>
      <w:bookmarkStart w:id="6553" w:name="_Toc43208025"/>
      <w:bookmarkStart w:id="6554" w:name="_Toc49857492"/>
      <w:bookmarkStart w:id="6555" w:name="_Toc56677337"/>
      <w:bookmarkStart w:id="6556" w:name="_Toc56691860"/>
      <w:bookmarkStart w:id="6557" w:name="_Toc56699124"/>
      <w:bookmarkStart w:id="6558" w:name="_Toc89035397"/>
      <w:bookmarkStart w:id="6559" w:name="_Toc89065195"/>
      <w:bookmarkStart w:id="6560" w:name="_Toc89180494"/>
      <w:bookmarkStart w:id="6561" w:name="_Toc97072187"/>
      <w:bookmarkStart w:id="6562" w:name="_Toc120051592"/>
      <w:bookmarkStart w:id="6563" w:name="_Toc199238589"/>
      <w:r w:rsidRPr="003B2883">
        <w:t>6.4.4</w:t>
      </w:r>
      <w:r w:rsidRPr="003B2883">
        <w:tab/>
        <w:t>Custom Operations without associated resources</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64" w:name="_Toc25156586"/>
      <w:bookmarkStart w:id="6565" w:name="_Toc34124891"/>
      <w:bookmarkStart w:id="6566" w:name="_Toc43208026"/>
      <w:bookmarkStart w:id="6567" w:name="_Toc49857493"/>
      <w:bookmarkStart w:id="6568" w:name="_Toc56677338"/>
      <w:bookmarkStart w:id="6569" w:name="_Toc56691861"/>
      <w:bookmarkStart w:id="6570" w:name="_Toc56699125"/>
      <w:bookmarkStart w:id="6571" w:name="_Toc89035398"/>
      <w:bookmarkStart w:id="6572" w:name="_Toc89065196"/>
      <w:bookmarkStart w:id="6573" w:name="_Toc89180495"/>
      <w:bookmarkStart w:id="6574" w:name="_Toc97072188"/>
      <w:bookmarkStart w:id="6575" w:name="_Toc120051593"/>
      <w:bookmarkStart w:id="6576" w:name="_Toc199238590"/>
      <w:r w:rsidRPr="003B2883">
        <w:lastRenderedPageBreak/>
        <w:t>6.4.5</w:t>
      </w:r>
      <w:r w:rsidRPr="003B2883">
        <w:tab/>
        <w:t>Notifications</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2A447B3F" w14:textId="77777777" w:rsidR="00602AC0" w:rsidRPr="003B2883" w:rsidRDefault="00602AC0" w:rsidP="00602AC0">
      <w:pPr>
        <w:pStyle w:val="Heading4"/>
      </w:pPr>
      <w:bookmarkStart w:id="6577" w:name="_Toc25156587"/>
      <w:bookmarkStart w:id="6578" w:name="_Toc34124892"/>
      <w:bookmarkStart w:id="6579" w:name="_Toc43208027"/>
      <w:bookmarkStart w:id="6580" w:name="_Toc49857494"/>
      <w:bookmarkStart w:id="6581" w:name="_Toc56677339"/>
      <w:bookmarkStart w:id="6582" w:name="_Toc56691862"/>
      <w:bookmarkStart w:id="6583" w:name="_Toc56699126"/>
      <w:bookmarkStart w:id="6584" w:name="_Toc89035399"/>
      <w:bookmarkStart w:id="6585" w:name="_Toc89065197"/>
      <w:bookmarkStart w:id="6586" w:name="_Toc89180496"/>
      <w:bookmarkStart w:id="6587" w:name="_Toc97072189"/>
      <w:bookmarkStart w:id="6588" w:name="_Toc120051594"/>
      <w:bookmarkStart w:id="6589" w:name="_Toc199238591"/>
      <w:r w:rsidRPr="003B2883">
        <w:t>6.4.5.1</w:t>
      </w:r>
      <w:r w:rsidRPr="003B2883">
        <w:tab/>
        <w:t>General</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90" w:name="_Toc25156588"/>
      <w:bookmarkStart w:id="6591" w:name="_Toc34124893"/>
      <w:bookmarkStart w:id="6592" w:name="_Toc43208028"/>
      <w:bookmarkStart w:id="6593" w:name="_Toc49857495"/>
      <w:bookmarkStart w:id="6594" w:name="_Toc56677340"/>
      <w:bookmarkStart w:id="6595" w:name="_Toc56691863"/>
      <w:bookmarkStart w:id="6596" w:name="_Toc56699127"/>
      <w:bookmarkStart w:id="6597" w:name="_Toc89035400"/>
      <w:bookmarkStart w:id="6598" w:name="_Toc89065198"/>
      <w:bookmarkStart w:id="6599" w:name="_Toc89180497"/>
      <w:bookmarkStart w:id="6600" w:name="_Toc97072190"/>
      <w:bookmarkStart w:id="6601" w:name="_Toc120051595"/>
      <w:bookmarkStart w:id="6602" w:name="_Toc199238592"/>
      <w:r w:rsidRPr="003B2883">
        <w:t>6.4.5.2</w:t>
      </w:r>
      <w:r w:rsidRPr="003B2883">
        <w:tab/>
        <w:t>Event Notify</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7CE138A1" w14:textId="77777777" w:rsidR="00602AC0" w:rsidRPr="003B2883" w:rsidRDefault="00602AC0" w:rsidP="00602AC0">
      <w:pPr>
        <w:pStyle w:val="Heading5"/>
      </w:pPr>
      <w:bookmarkStart w:id="6603" w:name="_Toc25156589"/>
      <w:bookmarkStart w:id="6604" w:name="_Toc34124894"/>
      <w:bookmarkStart w:id="6605" w:name="_Toc43208029"/>
      <w:bookmarkStart w:id="6606" w:name="_Toc49857496"/>
      <w:bookmarkStart w:id="6607" w:name="_Toc56677341"/>
      <w:bookmarkStart w:id="6608" w:name="_Toc56691864"/>
      <w:bookmarkStart w:id="6609" w:name="_Toc56699128"/>
      <w:bookmarkStart w:id="6610" w:name="_Toc89035401"/>
      <w:bookmarkStart w:id="6611" w:name="_Toc89065199"/>
      <w:bookmarkStart w:id="6612" w:name="_Toc89180498"/>
      <w:bookmarkStart w:id="6613" w:name="_Toc97072191"/>
      <w:bookmarkStart w:id="6614" w:name="_Toc120051596"/>
      <w:bookmarkStart w:id="6615" w:name="_Toc199238593"/>
      <w:r w:rsidRPr="003B2883">
        <w:t>6.4.5.</w:t>
      </w:r>
      <w:r w:rsidRPr="003B2883">
        <w:rPr>
          <w:lang w:eastAsia="zh-CN"/>
        </w:rPr>
        <w:t>2</w:t>
      </w:r>
      <w:r w:rsidRPr="003B2883">
        <w:t>.1</w:t>
      </w:r>
      <w:r w:rsidRPr="003B2883">
        <w:tab/>
        <w:t>Description</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16" w:name="_Toc25156590"/>
      <w:bookmarkStart w:id="6617" w:name="_Toc34124895"/>
      <w:bookmarkStart w:id="6618" w:name="_Toc43208030"/>
      <w:bookmarkStart w:id="6619" w:name="_Toc49857497"/>
      <w:bookmarkStart w:id="6620" w:name="_Toc56677342"/>
      <w:bookmarkStart w:id="6621" w:name="_Toc56691865"/>
      <w:bookmarkStart w:id="6622" w:name="_Toc56699129"/>
      <w:bookmarkStart w:id="6623" w:name="_Toc89035402"/>
      <w:bookmarkStart w:id="6624" w:name="_Toc89065200"/>
      <w:bookmarkStart w:id="6625" w:name="_Toc89180499"/>
      <w:bookmarkStart w:id="6626" w:name="_Toc97072192"/>
      <w:bookmarkStart w:id="6627" w:name="_Toc120051597"/>
      <w:bookmarkStart w:id="6628" w:name="_Toc199238594"/>
      <w:r w:rsidRPr="003B2883">
        <w:t>6.4.5.</w:t>
      </w:r>
      <w:r w:rsidRPr="003B2883">
        <w:rPr>
          <w:lang w:eastAsia="zh-CN"/>
        </w:rPr>
        <w:t>2</w:t>
      </w:r>
      <w:r w:rsidRPr="003B2883">
        <w:t>.2</w:t>
      </w:r>
      <w:r w:rsidRPr="003B2883">
        <w:tab/>
        <w:t>Notification Definition</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29" w:name="_Toc25156591"/>
      <w:bookmarkStart w:id="6630" w:name="_Toc34124896"/>
      <w:bookmarkStart w:id="6631" w:name="_Toc43208031"/>
      <w:bookmarkStart w:id="6632" w:name="_Toc49857498"/>
      <w:bookmarkStart w:id="6633" w:name="_Toc56677343"/>
      <w:bookmarkStart w:id="6634" w:name="_Toc56691866"/>
      <w:bookmarkStart w:id="6635" w:name="_Toc56699130"/>
      <w:bookmarkStart w:id="6636" w:name="_Toc89035403"/>
      <w:bookmarkStart w:id="6637" w:name="_Toc89065201"/>
      <w:bookmarkStart w:id="6638" w:name="_Toc89180500"/>
      <w:bookmarkStart w:id="6639" w:name="_Toc97072193"/>
      <w:bookmarkStart w:id="6640" w:name="_Toc120051598"/>
      <w:bookmarkStart w:id="6641" w:name="_Toc199238595"/>
      <w:r w:rsidRPr="003B2883">
        <w:t>6.4.5.</w:t>
      </w:r>
      <w:r w:rsidRPr="003B2883">
        <w:rPr>
          <w:lang w:eastAsia="zh-CN"/>
        </w:rPr>
        <w:t>2</w:t>
      </w:r>
      <w:r w:rsidRPr="003B2883">
        <w:t>.3</w:t>
      </w:r>
      <w:r w:rsidRPr="003B2883">
        <w:tab/>
        <w:t>Notification Standard Methods</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564A81C1" w14:textId="77777777" w:rsidR="00602AC0" w:rsidRPr="003B2883" w:rsidRDefault="00602AC0" w:rsidP="00876DA9">
      <w:pPr>
        <w:pStyle w:val="Heading6"/>
        <w:rPr>
          <w:lang w:eastAsia="zh-CN"/>
        </w:rPr>
      </w:pPr>
      <w:bookmarkStart w:id="6642" w:name="_Toc25156592"/>
      <w:bookmarkStart w:id="6643" w:name="_Toc34124897"/>
      <w:bookmarkStart w:id="6644" w:name="_Toc43208032"/>
      <w:bookmarkStart w:id="6645" w:name="_Toc49857499"/>
      <w:bookmarkStart w:id="6646" w:name="_Toc56677344"/>
      <w:bookmarkStart w:id="6647" w:name="_Toc56691867"/>
      <w:bookmarkStart w:id="6648" w:name="_Toc56699131"/>
      <w:bookmarkStart w:id="6649" w:name="_Toc89035404"/>
      <w:bookmarkStart w:id="6650" w:name="_Toc89065202"/>
      <w:bookmarkStart w:id="6651" w:name="_Toc89180501"/>
      <w:bookmarkStart w:id="6652" w:name="_Toc97072194"/>
      <w:bookmarkStart w:id="6653" w:name="_Toc120051599"/>
      <w:bookmarkStart w:id="6654" w:name="_Toc199238596"/>
      <w:r w:rsidRPr="003B2883">
        <w:t>6.4.5.</w:t>
      </w:r>
      <w:r w:rsidRPr="003B2883">
        <w:rPr>
          <w:lang w:eastAsia="zh-CN"/>
        </w:rPr>
        <w:t>2</w:t>
      </w:r>
      <w:r w:rsidRPr="003B2883">
        <w:t>.3.1</w:t>
      </w:r>
      <w:r w:rsidRPr="003B2883">
        <w:tab/>
      </w:r>
      <w:r w:rsidRPr="003B2883">
        <w:rPr>
          <w:rFonts w:hint="eastAsia"/>
          <w:lang w:eastAsia="zh-CN"/>
        </w:rPr>
        <w:t>POST</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BF180EF"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55" w:name="_Toc25156593"/>
      <w:bookmarkStart w:id="6656" w:name="_Toc34124898"/>
      <w:bookmarkStart w:id="6657" w:name="_Toc43208033"/>
      <w:bookmarkStart w:id="6658" w:name="_Toc49857500"/>
      <w:bookmarkStart w:id="6659" w:name="_Toc56677345"/>
      <w:bookmarkStart w:id="6660" w:name="_Toc56691868"/>
      <w:bookmarkStart w:id="6661" w:name="_Toc56699132"/>
      <w:bookmarkStart w:id="6662" w:name="_Toc89035405"/>
      <w:bookmarkStart w:id="6663" w:name="_Toc89065203"/>
      <w:bookmarkStart w:id="6664" w:name="_Toc89180502"/>
      <w:bookmarkStart w:id="6665" w:name="_Toc97072195"/>
      <w:bookmarkStart w:id="6666" w:name="_Toc120051600"/>
      <w:bookmarkStart w:id="6667" w:name="_Toc199238597"/>
      <w:r w:rsidRPr="003B2883">
        <w:t>6.4.6</w:t>
      </w:r>
      <w:r w:rsidRPr="003B2883">
        <w:tab/>
        <w:t>Data Model</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0BD8B573" w14:textId="77777777" w:rsidR="00602AC0" w:rsidRPr="003B2883" w:rsidRDefault="00602AC0" w:rsidP="00602AC0">
      <w:pPr>
        <w:pStyle w:val="Heading4"/>
      </w:pPr>
      <w:bookmarkStart w:id="6668" w:name="_Toc25156594"/>
      <w:bookmarkStart w:id="6669" w:name="_Toc34124899"/>
      <w:bookmarkStart w:id="6670" w:name="_Toc43208034"/>
      <w:bookmarkStart w:id="6671" w:name="_Toc49857501"/>
      <w:bookmarkStart w:id="6672" w:name="_Toc56677346"/>
      <w:bookmarkStart w:id="6673" w:name="_Toc56691869"/>
      <w:bookmarkStart w:id="6674" w:name="_Toc56699133"/>
      <w:bookmarkStart w:id="6675" w:name="_Toc89035406"/>
      <w:bookmarkStart w:id="6676" w:name="_Toc89065204"/>
      <w:bookmarkStart w:id="6677" w:name="_Toc89180503"/>
      <w:bookmarkStart w:id="6678" w:name="_Toc97072196"/>
      <w:bookmarkStart w:id="6679" w:name="_Toc120051601"/>
      <w:bookmarkStart w:id="6680" w:name="_Toc199238598"/>
      <w:r w:rsidRPr="003B2883">
        <w:t>6.4.6.1</w:t>
      </w:r>
      <w:r w:rsidRPr="003B2883">
        <w:tab/>
        <w:t>General</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lastRenderedPageBreak/>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8237719"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33BE2015"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519F447F" w:rsidR="00974E7C" w:rsidRDefault="00974E7C" w:rsidP="00974E7C">
            <w:pPr>
              <w:pStyle w:val="TAL"/>
            </w:pPr>
            <w:r w:rsidRPr="005067F4">
              <w:t xml:space="preserve">3GPP </w:t>
            </w:r>
            <w:r w:rsidR="002F66A0" w:rsidRPr="005067F4">
              <w:t>TS</w:t>
            </w:r>
            <w:r w:rsidR="002F66A0">
              <w:t> </w:t>
            </w:r>
            <w:r w:rsidR="002F66A0" w:rsidRPr="005067F4">
              <w:t>2</w:t>
            </w:r>
            <w:r w:rsidRPr="005067F4">
              <w:t>9.572</w:t>
            </w:r>
            <w:r w:rsidR="002F66A0">
              <w:t> </w:t>
            </w:r>
            <w:r w:rsidR="002F66A0" w:rsidRPr="005067F4">
              <w:t>[</w:t>
            </w:r>
            <w:r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1CD9188B" w:rsidR="00006A5B" w:rsidRDefault="00006A5B" w:rsidP="00006A5B">
            <w:pPr>
              <w:pStyle w:val="TAL"/>
            </w:pPr>
            <w:r w:rsidRPr="0020365B">
              <w:t xml:space="preserve">3GPP </w:t>
            </w:r>
            <w:r w:rsidR="002F66A0" w:rsidRPr="0020365B">
              <w:t>TS</w:t>
            </w:r>
            <w:r w:rsidR="002F66A0">
              <w:t> </w:t>
            </w:r>
            <w:r w:rsidR="002F66A0" w:rsidRPr="0020365B">
              <w:t>2</w:t>
            </w:r>
            <w:r w:rsidRPr="0020365B">
              <w:t>9.572</w:t>
            </w:r>
            <w:r w:rsidR="002F66A0">
              <w:t> </w:t>
            </w:r>
            <w:r w:rsidR="002F66A0" w:rsidRPr="0020365B">
              <w:t>[</w:t>
            </w:r>
            <w:r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lastRenderedPageBreak/>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3479A4E2" w:rsidR="00067930" w:rsidRPr="000277C8" w:rsidRDefault="00067930" w:rsidP="00067930">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81" w:name="_Toc25156595"/>
      <w:bookmarkStart w:id="6682" w:name="_Toc34124900"/>
      <w:bookmarkStart w:id="6683" w:name="_Toc43208035"/>
      <w:bookmarkStart w:id="6684" w:name="_Toc49857502"/>
      <w:bookmarkStart w:id="6685" w:name="_Toc56677347"/>
      <w:bookmarkStart w:id="6686" w:name="_Toc56691870"/>
      <w:bookmarkStart w:id="6687" w:name="_Toc56699134"/>
      <w:bookmarkStart w:id="6688" w:name="_Toc89035407"/>
      <w:bookmarkStart w:id="6689" w:name="_Toc89065205"/>
      <w:bookmarkStart w:id="6690" w:name="_Toc89180504"/>
      <w:bookmarkStart w:id="6691" w:name="_Toc97072197"/>
      <w:bookmarkStart w:id="6692" w:name="_Toc120051602"/>
      <w:bookmarkStart w:id="6693" w:name="_Toc199238599"/>
      <w:r w:rsidRPr="003B2883">
        <w:rPr>
          <w:lang w:val="en-US"/>
        </w:rPr>
        <w:t>6.4.6.2</w:t>
      </w:r>
      <w:r w:rsidRPr="003B2883">
        <w:rPr>
          <w:lang w:val="en-US"/>
        </w:rPr>
        <w:tab/>
        <w:t>Structured data types</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74EA15AA" w14:textId="77777777" w:rsidR="00602AC0" w:rsidRPr="003B2883" w:rsidRDefault="00602AC0" w:rsidP="00602AC0">
      <w:pPr>
        <w:pStyle w:val="Heading5"/>
      </w:pPr>
      <w:bookmarkStart w:id="6694" w:name="_Toc25156596"/>
      <w:bookmarkStart w:id="6695" w:name="_Toc34124901"/>
      <w:bookmarkStart w:id="6696" w:name="_Toc43208036"/>
      <w:bookmarkStart w:id="6697" w:name="_Toc49857503"/>
      <w:bookmarkStart w:id="6698" w:name="_Toc56677348"/>
      <w:bookmarkStart w:id="6699" w:name="_Toc56691871"/>
      <w:bookmarkStart w:id="6700" w:name="_Toc56699135"/>
      <w:bookmarkStart w:id="6701" w:name="_Toc89035408"/>
      <w:bookmarkStart w:id="6702" w:name="_Toc89065206"/>
      <w:bookmarkStart w:id="6703" w:name="_Toc89180505"/>
      <w:bookmarkStart w:id="6704" w:name="_Toc97072198"/>
      <w:bookmarkStart w:id="6705" w:name="_Toc120051603"/>
      <w:bookmarkStart w:id="6706" w:name="_Toc199238600"/>
      <w:r w:rsidRPr="003B2883">
        <w:t>6.4.6.2.1</w:t>
      </w:r>
      <w:r w:rsidRPr="003B2883">
        <w:tab/>
        <w:t>Introduction</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07" w:name="_Toc25156597"/>
      <w:bookmarkStart w:id="6708" w:name="_Toc34124902"/>
      <w:bookmarkStart w:id="6709" w:name="_Toc43208037"/>
      <w:bookmarkStart w:id="6710" w:name="_Toc49857504"/>
      <w:bookmarkStart w:id="6711" w:name="_Toc56677349"/>
      <w:bookmarkStart w:id="6712" w:name="_Toc56691872"/>
      <w:bookmarkStart w:id="6713" w:name="_Toc56699136"/>
      <w:bookmarkStart w:id="6714" w:name="_Toc89035409"/>
      <w:bookmarkStart w:id="6715" w:name="_Toc89065207"/>
      <w:bookmarkStart w:id="6716" w:name="_Toc89180506"/>
      <w:bookmarkStart w:id="6717" w:name="_Toc97072199"/>
      <w:bookmarkStart w:id="6718" w:name="_Toc120051604"/>
      <w:bookmarkStart w:id="6719" w:name="_Toc199238601"/>
      <w:r w:rsidRPr="003B2883">
        <w:lastRenderedPageBreak/>
        <w:t>6.4.6.2.2</w:t>
      </w:r>
      <w:r w:rsidRPr="003B2883">
        <w:tab/>
        <w:t xml:space="preserve">Type: </w:t>
      </w:r>
      <w:r w:rsidRPr="003B2883">
        <w:rPr>
          <w:lang w:eastAsia="zh-CN"/>
        </w:rPr>
        <w:t>RequestPosInfo</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20" w:name="_Hlk142683896"/>
            <w:r>
              <w:t>requestedRangingSlResult</w:t>
            </w:r>
            <w:bookmarkEnd w:id="6720"/>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21" w:name="_Hlk142683907"/>
            <w:r>
              <w:t>RangingSlResult</w:t>
            </w:r>
            <w:bookmarkEnd w:id="6721"/>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22" w:name="_Hlk142683972"/>
            <w:r>
              <w:rPr>
                <w:lang w:eastAsia="zh-CN"/>
              </w:rPr>
              <w:t>relatedU</w:t>
            </w:r>
            <w:r w:rsidR="00383E48">
              <w:rPr>
                <w:lang w:eastAsia="zh-CN"/>
              </w:rPr>
              <w:t>e</w:t>
            </w:r>
            <w:r>
              <w:rPr>
                <w:lang w:eastAsia="zh-CN"/>
              </w:rPr>
              <w:t>s</w:t>
            </w:r>
            <w:bookmarkEnd w:id="6722"/>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23" w:name="_Hlk142683982"/>
            <w:r>
              <w:rPr>
                <w:rFonts w:hint="eastAsia"/>
                <w:lang w:eastAsia="zh-CN"/>
              </w:rPr>
              <w:t>R</w:t>
            </w:r>
            <w:r>
              <w:rPr>
                <w:lang w:eastAsia="zh-CN"/>
              </w:rPr>
              <w:t>elatedU</w:t>
            </w:r>
            <w:r w:rsidR="00383E48">
              <w:rPr>
                <w:lang w:eastAsia="zh-CN"/>
              </w:rPr>
              <w:t>e</w:t>
            </w:r>
            <w:bookmarkEnd w:id="6723"/>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688796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lastRenderedPageBreak/>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lastRenderedPageBreak/>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lastRenderedPageBreak/>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24" w:name="_Toc25156598"/>
      <w:bookmarkStart w:id="6725" w:name="_Toc34124903"/>
      <w:bookmarkStart w:id="6726" w:name="_Toc43208038"/>
      <w:bookmarkStart w:id="6727" w:name="_Toc49857505"/>
      <w:bookmarkStart w:id="6728" w:name="_Toc56677350"/>
      <w:bookmarkStart w:id="6729" w:name="_Toc56691873"/>
      <w:bookmarkStart w:id="6730" w:name="_Toc56699137"/>
      <w:bookmarkStart w:id="6731" w:name="_Toc89035410"/>
      <w:bookmarkStart w:id="6732" w:name="_Toc89065208"/>
      <w:bookmarkStart w:id="6733" w:name="_Toc89180507"/>
      <w:bookmarkStart w:id="6734" w:name="_Toc97072200"/>
      <w:bookmarkStart w:id="6735" w:name="_Toc120051605"/>
      <w:bookmarkStart w:id="6736" w:name="_Toc199238602"/>
      <w:r w:rsidRPr="003B2883">
        <w:lastRenderedPageBreak/>
        <w:t>6.4.6.2.3</w:t>
      </w:r>
      <w:r w:rsidRPr="003B2883">
        <w:tab/>
        <w:t xml:space="preserve">Type: </w:t>
      </w:r>
      <w:r w:rsidRPr="003B2883">
        <w:rPr>
          <w:lang w:eastAsia="zh-CN"/>
        </w:rPr>
        <w:t>ProvidePosInfo</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lastRenderedPageBreak/>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37"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38" w:name="_PERM_MCCTEMPBM_CRPT03410360___7"/>
            <w:bookmarkEnd w:id="6737"/>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38"/>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lastRenderedPageBreak/>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39" w:name="_Toc25156599"/>
      <w:bookmarkStart w:id="6740" w:name="_Toc34124904"/>
      <w:bookmarkStart w:id="6741" w:name="_Toc43208039"/>
      <w:bookmarkStart w:id="6742" w:name="_Toc49857506"/>
      <w:bookmarkStart w:id="6743" w:name="_Toc56677351"/>
      <w:bookmarkStart w:id="6744" w:name="_Toc56691874"/>
      <w:bookmarkStart w:id="6745" w:name="_Toc56699138"/>
      <w:bookmarkStart w:id="6746" w:name="_Toc89035411"/>
      <w:bookmarkStart w:id="6747" w:name="_Toc89065209"/>
      <w:bookmarkStart w:id="6748" w:name="_Toc89180508"/>
      <w:bookmarkStart w:id="6749" w:name="_Toc97072201"/>
      <w:bookmarkStart w:id="6750" w:name="_Toc120051606"/>
      <w:bookmarkStart w:id="6751" w:name="_Toc199238603"/>
      <w:r w:rsidRPr="003B2883">
        <w:lastRenderedPageBreak/>
        <w:t>6.4.6.2.4</w:t>
      </w:r>
      <w:r w:rsidRPr="003B2883">
        <w:tab/>
        <w:t>Type: Notified</w:t>
      </w:r>
      <w:r w:rsidRPr="003B2883">
        <w:rPr>
          <w:lang w:eastAsia="zh-CN"/>
        </w:rPr>
        <w:t>PosInfo</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lastRenderedPageBreak/>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52"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53" w:name="_PERM_MCCTEMPBM_CRPT03410406___5"/>
            <w:bookmarkEnd w:id="6752"/>
            <w:bookmarkEnd w:id="6753"/>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lastRenderedPageBreak/>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54" w:name="_Toc25156600"/>
      <w:bookmarkStart w:id="6755" w:name="_Toc34124905"/>
      <w:bookmarkStart w:id="6756" w:name="_Toc43208040"/>
      <w:bookmarkStart w:id="6757" w:name="_Toc49857507"/>
      <w:bookmarkStart w:id="6758" w:name="_Toc56677352"/>
      <w:bookmarkStart w:id="6759" w:name="_Toc56691875"/>
      <w:bookmarkStart w:id="6760" w:name="_Toc56699139"/>
      <w:bookmarkStart w:id="6761" w:name="_Toc89035412"/>
      <w:bookmarkStart w:id="6762" w:name="_Toc89065210"/>
      <w:bookmarkStart w:id="6763" w:name="_Toc89180509"/>
      <w:bookmarkStart w:id="6764" w:name="_Toc97072202"/>
      <w:bookmarkStart w:id="6765" w:name="_Toc120051607"/>
      <w:bookmarkStart w:id="6766" w:name="_Toc199238604"/>
      <w:r w:rsidRPr="003B2883">
        <w:lastRenderedPageBreak/>
        <w:t>6.4.6.2.5</w:t>
      </w:r>
      <w:r w:rsidRPr="003B2883">
        <w:tab/>
        <w:t xml:space="preserve">Type: </w:t>
      </w:r>
      <w:r w:rsidRPr="003B2883">
        <w:rPr>
          <w:lang w:eastAsia="zh-CN"/>
        </w:rPr>
        <w:t>RequestLocInfo</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67"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68" w:name="_PERM_MCCTEMPBM_CRPT03410418___2" w:colFirst="4" w:colLast="4"/>
            <w:bookmarkEnd w:id="6767"/>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69" w:name="_PERM_MCCTEMPBM_CRPT03410419___2" w:colFirst="4" w:colLast="4"/>
            <w:bookmarkEnd w:id="6768"/>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70" w:name="_PERM_MCCTEMPBM_CRPT03410420___2" w:colFirst="4" w:colLast="4"/>
            <w:bookmarkEnd w:id="6769"/>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70"/>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3F048A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71" w:name="_Toc25156601"/>
      <w:bookmarkStart w:id="6772" w:name="_Toc34124906"/>
      <w:bookmarkStart w:id="6773" w:name="_Toc43208041"/>
      <w:bookmarkStart w:id="6774" w:name="_Toc49857508"/>
      <w:bookmarkStart w:id="6775" w:name="_Toc56677353"/>
      <w:bookmarkStart w:id="6776" w:name="_Toc56691876"/>
      <w:bookmarkStart w:id="6777" w:name="_Toc56699140"/>
      <w:bookmarkStart w:id="6778" w:name="_Toc89035413"/>
      <w:bookmarkStart w:id="6779" w:name="_Toc89065211"/>
      <w:bookmarkStart w:id="6780" w:name="_Toc89180510"/>
      <w:bookmarkStart w:id="6781" w:name="_Toc97072203"/>
      <w:bookmarkStart w:id="6782" w:name="_Toc120051608"/>
      <w:bookmarkStart w:id="6783" w:name="_Toc199238605"/>
      <w:r w:rsidRPr="003B2883">
        <w:lastRenderedPageBreak/>
        <w:t>6.4.6.2.6</w:t>
      </w:r>
      <w:r w:rsidRPr="003B2883">
        <w:tab/>
        <w:t xml:space="preserve">Type: </w:t>
      </w:r>
      <w:r w:rsidRPr="003B2883">
        <w:rPr>
          <w:lang w:eastAsia="zh-CN"/>
        </w:rPr>
        <w:t>ProvideLocInfo</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84"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85" w:name="_PERM_MCCTEMPBM_CRPT03410423___7"/>
            <w:bookmarkEnd w:id="6784"/>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85"/>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86" w:name="_Toc20150410"/>
      <w:bookmarkStart w:id="6787" w:name="_Toc25156602"/>
      <w:bookmarkStart w:id="6788" w:name="_Toc34124907"/>
      <w:bookmarkStart w:id="6789" w:name="_Toc43208042"/>
      <w:bookmarkStart w:id="6790" w:name="_Toc49857509"/>
      <w:bookmarkStart w:id="6791" w:name="_Toc56677354"/>
      <w:bookmarkStart w:id="6792" w:name="_Toc56691877"/>
      <w:bookmarkStart w:id="6793" w:name="_Toc56699141"/>
      <w:bookmarkStart w:id="6794" w:name="_Toc89035414"/>
      <w:bookmarkStart w:id="6795" w:name="_Toc89065212"/>
      <w:bookmarkStart w:id="6796" w:name="_Toc89180511"/>
      <w:bookmarkStart w:id="6797" w:name="_Toc97072204"/>
      <w:bookmarkStart w:id="6798" w:name="_Toc120051609"/>
      <w:bookmarkStart w:id="6799" w:name="_Toc199238606"/>
      <w:r>
        <w:t>6.4.6.2.7</w:t>
      </w:r>
      <w:r>
        <w:tab/>
        <w:t>Type: Cancel</w:t>
      </w:r>
      <w:bookmarkEnd w:id="6786"/>
      <w:r>
        <w:t>PosInfo</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00" w:name="_Hlk130984678"/>
      <w:bookmarkStart w:id="6801" w:name="_Toc129163768"/>
      <w:bookmarkStart w:id="6802" w:name="_Toc129163706"/>
      <w:bookmarkStart w:id="6803" w:name="_Hlk130984729"/>
      <w:r w:rsidRPr="0079718B">
        <w:rPr>
          <w:rFonts w:ascii="Arial" w:hAnsi="Arial"/>
          <w:sz w:val="22"/>
        </w:rPr>
        <w:lastRenderedPageBreak/>
        <w:t>6.4.6.2.</w:t>
      </w:r>
      <w:bookmarkEnd w:id="6800"/>
      <w:r>
        <w:rPr>
          <w:rFonts w:ascii="Arial" w:hAnsi="Arial"/>
          <w:sz w:val="22"/>
        </w:rPr>
        <w:t>8</w:t>
      </w:r>
      <w:r w:rsidRPr="0079718B">
        <w:rPr>
          <w:rFonts w:ascii="Arial" w:hAnsi="Arial"/>
          <w:sz w:val="22"/>
        </w:rPr>
        <w:tab/>
        <w:t xml:space="preserve">Type: </w:t>
      </w:r>
      <w:bookmarkStart w:id="6804" w:name="_Hlk130992340"/>
      <w:bookmarkStart w:id="6805" w:name="_Hlk131675662"/>
      <w:bookmarkEnd w:id="6801"/>
      <w:r w:rsidRPr="0079718B">
        <w:rPr>
          <w:rFonts w:ascii="Arial" w:hAnsi="Arial"/>
          <w:sz w:val="22"/>
        </w:rPr>
        <w:t>ProblemDetails</w:t>
      </w:r>
      <w:bookmarkEnd w:id="6804"/>
      <w:bookmarkEnd w:id="6805"/>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06" w:name="_Hlk131766480"/>
            <w:r>
              <w:rPr>
                <w:rFonts w:ascii="Arial" w:hAnsi="Arial"/>
                <w:sz w:val="18"/>
              </w:rPr>
              <w:t>ProvidePosInfo</w:t>
            </w:r>
            <w:bookmarkEnd w:id="6806"/>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02"/>
      <w:bookmarkEnd w:id="6803"/>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07" w:name="_Hlk149827298"/>
      <w:bookmarkStart w:id="6808" w:name="_Toc199238607"/>
      <w:r w:rsidRPr="0079718B">
        <w:t>6.4.6.2.</w:t>
      </w:r>
      <w:r w:rsidR="00492D63">
        <w:t>11</w:t>
      </w:r>
      <w:r>
        <w:tab/>
        <w:t xml:space="preserve">Type: </w:t>
      </w:r>
      <w:r w:rsidRPr="004732BF">
        <w:t>ProvidePosInfo</w:t>
      </w:r>
      <w:r>
        <w:rPr>
          <w:lang w:eastAsia="zh-CN"/>
        </w:rPr>
        <w:t>Ext</w:t>
      </w:r>
      <w:bookmarkEnd w:id="6808"/>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07"/>
    </w:tbl>
    <w:p w14:paraId="5D437C78" w14:textId="77777777" w:rsidR="009E70D9" w:rsidRPr="00396985" w:rsidRDefault="009E70D9" w:rsidP="009E70D9"/>
    <w:p w14:paraId="1BAA97A7" w14:textId="1E4AFACE" w:rsidR="009E70D9" w:rsidRDefault="009E70D9" w:rsidP="009E70D9">
      <w:pPr>
        <w:pStyle w:val="Heading5"/>
      </w:pPr>
      <w:bookmarkStart w:id="6809" w:name="_Toc199238608"/>
      <w:r w:rsidRPr="0079718B">
        <w:t>6.4.6.2.</w:t>
      </w:r>
      <w:r w:rsidR="00303546">
        <w:t>12</w:t>
      </w:r>
      <w:r>
        <w:tab/>
        <w:t>Type: NotifiedPosInfo</w:t>
      </w:r>
      <w:r>
        <w:rPr>
          <w:lang w:eastAsia="zh-CN"/>
        </w:rPr>
        <w:t>Ext</w:t>
      </w:r>
      <w:bookmarkEnd w:id="6809"/>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10" w:name="_Toc25156603"/>
      <w:bookmarkStart w:id="6811" w:name="_Toc34124908"/>
      <w:bookmarkStart w:id="6812" w:name="_Toc43208043"/>
      <w:bookmarkStart w:id="6813" w:name="_Toc49857510"/>
      <w:bookmarkStart w:id="6814" w:name="_Toc56677355"/>
      <w:bookmarkStart w:id="6815" w:name="_Toc56691878"/>
      <w:bookmarkStart w:id="6816" w:name="_Toc56699142"/>
      <w:bookmarkStart w:id="6817" w:name="_Toc89035415"/>
      <w:bookmarkStart w:id="6818" w:name="_Toc89065213"/>
      <w:bookmarkStart w:id="6819" w:name="_Toc89180512"/>
      <w:bookmarkStart w:id="6820" w:name="_Toc97072205"/>
      <w:bookmarkStart w:id="6821" w:name="_Toc120051610"/>
      <w:bookmarkStart w:id="6822" w:name="_Toc199238609"/>
      <w:r w:rsidRPr="003B2883">
        <w:rPr>
          <w:lang w:val="en-US"/>
        </w:rPr>
        <w:t>6.4.6.3</w:t>
      </w:r>
      <w:r w:rsidRPr="003B2883">
        <w:rPr>
          <w:lang w:val="en-US"/>
        </w:rPr>
        <w:tab/>
        <w:t>Simple data types and enumerations</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4614180A" w14:textId="77777777" w:rsidR="00602AC0" w:rsidRPr="003B2883" w:rsidRDefault="00602AC0" w:rsidP="00602AC0">
      <w:pPr>
        <w:pStyle w:val="Heading5"/>
      </w:pPr>
      <w:bookmarkStart w:id="6823" w:name="_Toc25156604"/>
      <w:bookmarkStart w:id="6824" w:name="_Toc34124909"/>
      <w:bookmarkStart w:id="6825" w:name="_Toc43208044"/>
      <w:bookmarkStart w:id="6826" w:name="_Toc49857511"/>
      <w:bookmarkStart w:id="6827" w:name="_Toc56677356"/>
      <w:bookmarkStart w:id="6828" w:name="_Toc56691879"/>
      <w:bookmarkStart w:id="6829" w:name="_Toc56699143"/>
      <w:bookmarkStart w:id="6830" w:name="_Toc89035416"/>
      <w:bookmarkStart w:id="6831" w:name="_Toc89065214"/>
      <w:bookmarkStart w:id="6832" w:name="_Toc89180513"/>
      <w:bookmarkStart w:id="6833" w:name="_Toc97072206"/>
      <w:bookmarkStart w:id="6834" w:name="_Toc120051611"/>
      <w:bookmarkStart w:id="6835" w:name="_Toc199238610"/>
      <w:r w:rsidRPr="003B2883">
        <w:t>6.4.6.3.1</w:t>
      </w:r>
      <w:r w:rsidRPr="003B2883">
        <w:tab/>
        <w:t>Introduction</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36" w:name="_Toc25156605"/>
      <w:bookmarkStart w:id="6837" w:name="_Toc34124910"/>
      <w:bookmarkStart w:id="6838" w:name="_Toc43208045"/>
      <w:bookmarkStart w:id="6839" w:name="_Toc49857512"/>
      <w:bookmarkStart w:id="6840" w:name="_Toc56677357"/>
      <w:bookmarkStart w:id="6841" w:name="_Toc56691880"/>
      <w:bookmarkStart w:id="6842" w:name="_Toc56699144"/>
      <w:bookmarkStart w:id="6843" w:name="_Toc89035417"/>
      <w:bookmarkStart w:id="6844" w:name="_Toc89065215"/>
      <w:bookmarkStart w:id="6845" w:name="_Toc89180514"/>
      <w:bookmarkStart w:id="6846" w:name="_Toc97072207"/>
      <w:bookmarkStart w:id="6847" w:name="_Toc120051612"/>
      <w:bookmarkStart w:id="6848" w:name="_Toc199238611"/>
      <w:r w:rsidRPr="003B2883">
        <w:t>6.4.6.3.2</w:t>
      </w:r>
      <w:r w:rsidRPr="003B2883">
        <w:tab/>
        <w:t>Simple data types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lastRenderedPageBreak/>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49" w:name="_Toc25156606"/>
      <w:bookmarkStart w:id="6850" w:name="_Toc34124911"/>
      <w:bookmarkStart w:id="6851" w:name="_Toc43208046"/>
      <w:bookmarkStart w:id="6852" w:name="_Toc49857513"/>
      <w:bookmarkStart w:id="6853" w:name="_Toc56677358"/>
      <w:bookmarkStart w:id="6854" w:name="_Toc56691881"/>
      <w:bookmarkStart w:id="6855" w:name="_Toc56699145"/>
      <w:bookmarkStart w:id="6856" w:name="_Toc89035418"/>
      <w:bookmarkStart w:id="6857" w:name="_Toc89065216"/>
      <w:bookmarkStart w:id="6858" w:name="_Toc89180515"/>
      <w:bookmarkStart w:id="6859" w:name="_Toc97072208"/>
      <w:bookmarkStart w:id="6860" w:name="_Toc120051613"/>
      <w:bookmarkStart w:id="6861" w:name="_Toc199238612"/>
      <w:r w:rsidRPr="003B2883">
        <w:t>6.4.6.3.3</w:t>
      </w:r>
      <w:r w:rsidRPr="003B2883">
        <w:tab/>
        <w:t>Enumeration: LocationType</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62" w:name="_Toc25156607"/>
      <w:bookmarkStart w:id="6863" w:name="_Toc34124912"/>
      <w:bookmarkStart w:id="6864" w:name="_Toc43208047"/>
      <w:bookmarkStart w:id="6865" w:name="_Toc49857514"/>
      <w:bookmarkStart w:id="6866" w:name="_Toc56677359"/>
      <w:bookmarkStart w:id="6867" w:name="_Toc56691882"/>
      <w:bookmarkStart w:id="6868" w:name="_Toc56699146"/>
      <w:bookmarkStart w:id="6869" w:name="_Toc89035419"/>
      <w:bookmarkStart w:id="6870" w:name="_Toc89065217"/>
      <w:bookmarkStart w:id="6871" w:name="_Toc89180516"/>
      <w:bookmarkStart w:id="6872" w:name="_Toc97072209"/>
      <w:bookmarkStart w:id="6873" w:name="_Toc120051614"/>
      <w:bookmarkStart w:id="6874" w:name="_Toc199238613"/>
      <w:r w:rsidRPr="003B2883">
        <w:t>6.4.6.3.4</w:t>
      </w:r>
      <w:r w:rsidRPr="003B2883">
        <w:tab/>
        <w:t>Enumeration: LocationEvent</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75" w:name="_Toc43208048"/>
      <w:bookmarkStart w:id="6876" w:name="_Toc49857515"/>
      <w:bookmarkStart w:id="6877" w:name="_Toc56677360"/>
      <w:bookmarkStart w:id="6878" w:name="_Toc56691883"/>
      <w:bookmarkStart w:id="6879" w:name="_Toc56699147"/>
      <w:bookmarkStart w:id="6880" w:name="_Toc89035420"/>
      <w:bookmarkStart w:id="6881" w:name="_Toc89065218"/>
      <w:bookmarkStart w:id="6882" w:name="_Toc89180517"/>
      <w:bookmarkStart w:id="6883" w:name="_Toc97072210"/>
      <w:bookmarkStart w:id="6884" w:name="_Toc120051615"/>
      <w:bookmarkStart w:id="6885" w:name="_Toc199238614"/>
      <w:r>
        <w:t>6.4.6.3.</w:t>
      </w:r>
      <w:r>
        <w:rPr>
          <w:lang w:eastAsia="zh-CN"/>
        </w:rPr>
        <w:t>5</w:t>
      </w:r>
      <w:r>
        <w:tab/>
        <w:t xml:space="preserve">Enumeration: </w:t>
      </w:r>
      <w:r>
        <w:rPr>
          <w:rFonts w:hint="eastAsia"/>
          <w:lang w:eastAsia="zh-CN"/>
        </w:rPr>
        <w:t>LocationPrivacyVerResult</w:t>
      </w:r>
      <w:bookmarkEnd w:id="6875"/>
      <w:bookmarkEnd w:id="6876"/>
      <w:bookmarkEnd w:id="6877"/>
      <w:bookmarkEnd w:id="6878"/>
      <w:bookmarkEnd w:id="6879"/>
      <w:bookmarkEnd w:id="6880"/>
      <w:bookmarkEnd w:id="6881"/>
      <w:bookmarkEnd w:id="6882"/>
      <w:bookmarkEnd w:id="6883"/>
      <w:bookmarkEnd w:id="6884"/>
      <w:bookmarkEnd w:id="6885"/>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86" w:name="_Toc199238615"/>
      <w:r>
        <w:lastRenderedPageBreak/>
        <w:t>6.4.6.3.</w:t>
      </w:r>
      <w:r>
        <w:rPr>
          <w:lang w:eastAsia="zh-CN"/>
        </w:rPr>
        <w:t>6</w:t>
      </w:r>
      <w:r>
        <w:tab/>
        <w:t>Enumeration: LpHapType</w:t>
      </w:r>
      <w:bookmarkEnd w:id="6886"/>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87" w:name="_Toc25156608"/>
      <w:bookmarkStart w:id="6888" w:name="_Toc34124913"/>
      <w:bookmarkStart w:id="6889" w:name="_Toc43208049"/>
      <w:bookmarkStart w:id="6890" w:name="_Toc49857516"/>
      <w:bookmarkStart w:id="6891" w:name="_Toc56677361"/>
      <w:bookmarkStart w:id="6892" w:name="_Toc56691884"/>
      <w:bookmarkStart w:id="6893" w:name="_Toc56699148"/>
      <w:bookmarkStart w:id="6894" w:name="_Toc89035421"/>
      <w:bookmarkStart w:id="6895" w:name="_Toc89065219"/>
      <w:bookmarkStart w:id="6896" w:name="_Toc89180518"/>
      <w:bookmarkStart w:id="6897" w:name="_Toc97072211"/>
      <w:bookmarkStart w:id="6898" w:name="_Toc120051616"/>
      <w:bookmarkStart w:id="6899" w:name="_Toc199238616"/>
      <w:r w:rsidRPr="003B2883">
        <w:t>6.4.7</w:t>
      </w:r>
      <w:r w:rsidRPr="003B2883">
        <w:tab/>
        <w:t>Error Handling</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02D80ACA" w14:textId="77777777" w:rsidR="00602AC0" w:rsidRPr="003B2883" w:rsidRDefault="00602AC0" w:rsidP="00602AC0">
      <w:pPr>
        <w:pStyle w:val="Heading4"/>
      </w:pPr>
      <w:bookmarkStart w:id="6900" w:name="_Toc25156609"/>
      <w:bookmarkStart w:id="6901" w:name="_Toc34124914"/>
      <w:bookmarkStart w:id="6902" w:name="_Toc43208050"/>
      <w:bookmarkStart w:id="6903" w:name="_Toc49857517"/>
      <w:bookmarkStart w:id="6904" w:name="_Toc56677362"/>
      <w:bookmarkStart w:id="6905" w:name="_Toc56691885"/>
      <w:bookmarkStart w:id="6906" w:name="_Toc56699149"/>
      <w:bookmarkStart w:id="6907" w:name="_Toc89035422"/>
      <w:bookmarkStart w:id="6908" w:name="_Toc89065220"/>
      <w:bookmarkStart w:id="6909" w:name="_Toc89180519"/>
      <w:bookmarkStart w:id="6910" w:name="_Toc97072212"/>
      <w:bookmarkStart w:id="6911" w:name="_Toc120051617"/>
      <w:bookmarkStart w:id="6912" w:name="_Toc199238617"/>
      <w:r w:rsidRPr="003B2883">
        <w:t>6.4.7.1</w:t>
      </w:r>
      <w:r w:rsidRPr="003B2883">
        <w:tab/>
        <w:t>General</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13" w:name="_Toc25156610"/>
      <w:bookmarkStart w:id="6914" w:name="_Toc34124915"/>
      <w:bookmarkStart w:id="6915" w:name="_Toc43208051"/>
      <w:bookmarkStart w:id="6916" w:name="_Toc49857518"/>
      <w:bookmarkStart w:id="6917" w:name="_Toc56677363"/>
      <w:bookmarkStart w:id="6918" w:name="_Toc56691886"/>
      <w:bookmarkStart w:id="6919" w:name="_Toc56699150"/>
      <w:bookmarkStart w:id="6920" w:name="_Toc89035423"/>
      <w:bookmarkStart w:id="6921" w:name="_Toc89065221"/>
      <w:bookmarkStart w:id="6922" w:name="_Toc89180520"/>
      <w:bookmarkStart w:id="6923" w:name="_Toc97072213"/>
      <w:bookmarkStart w:id="6924" w:name="_Toc120051618"/>
      <w:bookmarkStart w:id="6925" w:name="_Toc199238618"/>
      <w:r w:rsidRPr="003B2883">
        <w:t>6.4.7.2</w:t>
      </w:r>
      <w:r w:rsidRPr="003B2883">
        <w:tab/>
        <w:t>Protocol Errors</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215B2C63" w14:textId="1176115A"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26" w:name="_Toc25156611"/>
      <w:bookmarkStart w:id="6927" w:name="_Toc34124916"/>
      <w:bookmarkStart w:id="6928" w:name="_Toc43208052"/>
      <w:bookmarkStart w:id="6929" w:name="_Toc49857519"/>
      <w:bookmarkStart w:id="6930" w:name="_Toc56677364"/>
      <w:bookmarkStart w:id="6931" w:name="_Toc56691887"/>
      <w:bookmarkStart w:id="6932" w:name="_Toc56699151"/>
      <w:bookmarkStart w:id="6933" w:name="_Toc89035424"/>
      <w:bookmarkStart w:id="6934" w:name="_Toc89065222"/>
      <w:bookmarkStart w:id="6935" w:name="_Toc89180521"/>
      <w:bookmarkStart w:id="6936" w:name="_Toc97072214"/>
      <w:bookmarkStart w:id="6937" w:name="_Toc120051619"/>
      <w:bookmarkStart w:id="6938" w:name="_Toc199238619"/>
      <w:r w:rsidRPr="003B2883">
        <w:t>6.4.7.3</w:t>
      </w:r>
      <w:r w:rsidRPr="003B2883">
        <w:tab/>
        <w:t>Application Errors</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39" w:name="_Toc25156612"/>
      <w:bookmarkStart w:id="6940" w:name="_Toc34124917"/>
      <w:bookmarkStart w:id="6941" w:name="_Toc43208053"/>
      <w:bookmarkStart w:id="6942" w:name="_Toc49857520"/>
      <w:bookmarkStart w:id="6943" w:name="_Toc56677365"/>
      <w:bookmarkStart w:id="6944" w:name="_Toc56691888"/>
      <w:bookmarkStart w:id="6945" w:name="_Toc56699152"/>
      <w:bookmarkStart w:id="6946" w:name="_Toc89035425"/>
      <w:bookmarkStart w:id="6947" w:name="_Toc89065223"/>
      <w:bookmarkStart w:id="6948" w:name="_Toc89180522"/>
      <w:bookmarkStart w:id="6949" w:name="_Toc97072215"/>
      <w:bookmarkStart w:id="6950" w:name="_Toc120051620"/>
      <w:bookmarkStart w:id="6951" w:name="_Toc199238620"/>
      <w:r w:rsidRPr="003B2883">
        <w:t>6.4.8</w:t>
      </w:r>
      <w:r w:rsidRPr="003B2883">
        <w:tab/>
        <w:t>Feature Negotiation</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5E9AB7B5" w14:textId="55D211F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lastRenderedPageBreak/>
        <w:t>-</w:t>
      </w:r>
      <w:r>
        <w:rPr>
          <w:lang w:val="en-US"/>
        </w:rPr>
        <w:tab/>
        <w:t xml:space="preserve">CancelLocation, as specified in </w:t>
      </w:r>
      <w:r w:rsidR="002F66A0">
        <w:rPr>
          <w:lang w:val="en-US"/>
        </w:rPr>
        <w:t>clause 5</w:t>
      </w:r>
      <w:r>
        <w:rPr>
          <w:lang w:val="en-US"/>
        </w:rPr>
        <w:t>.5.2.5</w:t>
      </w:r>
    </w:p>
    <w:p w14:paraId="700DE078" w14:textId="1FC9011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6D44DEB"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52" w:name="_Toc25156613"/>
      <w:bookmarkStart w:id="6953" w:name="_Toc34124918"/>
      <w:bookmarkStart w:id="6954" w:name="_Toc43208054"/>
      <w:bookmarkStart w:id="6955" w:name="_Toc49857521"/>
      <w:bookmarkStart w:id="6956" w:name="_Toc56677366"/>
      <w:bookmarkStart w:id="6957" w:name="_Toc56691889"/>
      <w:bookmarkStart w:id="6958" w:name="_Toc56699153"/>
      <w:bookmarkStart w:id="6959" w:name="_Toc89035426"/>
      <w:bookmarkStart w:id="6960" w:name="_Toc89065224"/>
      <w:bookmarkStart w:id="6961" w:name="_Toc89180523"/>
      <w:bookmarkStart w:id="6962" w:name="_Toc97072216"/>
      <w:bookmarkStart w:id="6963" w:name="_Toc120051621"/>
      <w:bookmarkStart w:id="6964" w:name="_Toc199238621"/>
      <w:r w:rsidRPr="003B2883">
        <w:rPr>
          <w:lang w:val="en-US"/>
        </w:rPr>
        <w:t>6.4.9</w:t>
      </w:r>
      <w:r w:rsidRPr="003B2883">
        <w:rPr>
          <w:lang w:val="en-US"/>
        </w:rPr>
        <w:tab/>
        <w:t>Security</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40EA7D0A"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65" w:name="_Toc56677367"/>
      <w:bookmarkStart w:id="6966" w:name="_Toc56691890"/>
      <w:bookmarkStart w:id="6967" w:name="_Toc56699154"/>
      <w:bookmarkStart w:id="6968" w:name="_Toc89035427"/>
      <w:bookmarkStart w:id="6969" w:name="_Toc89065225"/>
      <w:bookmarkStart w:id="6970" w:name="_Toc89180524"/>
      <w:bookmarkStart w:id="6971" w:name="_Toc97072217"/>
      <w:bookmarkStart w:id="6972" w:name="_Toc120051622"/>
      <w:bookmarkStart w:id="6973" w:name="_Toc199238622"/>
      <w:r w:rsidRPr="003B2883">
        <w:t>6.</w:t>
      </w:r>
      <w:r>
        <w:t>4</w:t>
      </w:r>
      <w:r w:rsidRPr="003B2883">
        <w:t>.</w:t>
      </w:r>
      <w:r>
        <w:t>10</w:t>
      </w:r>
      <w:r w:rsidRPr="003B2883">
        <w:tab/>
      </w:r>
      <w:r>
        <w:t>HTTP redirection</w:t>
      </w:r>
      <w:bookmarkEnd w:id="6965"/>
      <w:bookmarkEnd w:id="6966"/>
      <w:bookmarkEnd w:id="6967"/>
      <w:bookmarkEnd w:id="6968"/>
      <w:bookmarkEnd w:id="6969"/>
      <w:bookmarkEnd w:id="6970"/>
      <w:bookmarkEnd w:id="6971"/>
      <w:bookmarkEnd w:id="6972"/>
      <w:bookmarkEnd w:id="6973"/>
    </w:p>
    <w:p w14:paraId="7BA84C38" w14:textId="4607650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.4.8.</w:t>
      </w:r>
    </w:p>
    <w:p w14:paraId="02810199" w14:textId="4D4EBAFE"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270ACC" w14:textId="7C5C1464" w:rsidR="0009536C" w:rsidRDefault="0009536C" w:rsidP="0009536C">
      <w:pPr>
        <w:rPr>
          <w:lang w:val="en-US"/>
        </w:rPr>
      </w:pPr>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74" w:name="_Toc81298220"/>
      <w:bookmarkStart w:id="6975" w:name="_Toc89035428"/>
      <w:bookmarkStart w:id="6976" w:name="_Toc89065226"/>
      <w:bookmarkStart w:id="6977" w:name="_Toc89180525"/>
      <w:bookmarkStart w:id="6978" w:name="_Toc97072218"/>
      <w:bookmarkStart w:id="6979" w:name="_Toc120051623"/>
      <w:bookmarkStart w:id="6980" w:name="_Toc199238623"/>
      <w:r w:rsidRPr="003B2883">
        <w:t>6.</w:t>
      </w:r>
      <w:r w:rsidR="007C1C7A">
        <w:t>5</w:t>
      </w:r>
      <w:r w:rsidRPr="003B2883">
        <w:tab/>
        <w:t>Namf_</w:t>
      </w:r>
      <w:r>
        <w:t>MBSBroadcast</w:t>
      </w:r>
      <w:r w:rsidRPr="003B2883">
        <w:t xml:space="preserve"> Service API</w:t>
      </w:r>
      <w:bookmarkEnd w:id="6974"/>
      <w:bookmarkEnd w:id="6975"/>
      <w:bookmarkEnd w:id="6976"/>
      <w:bookmarkEnd w:id="6977"/>
      <w:bookmarkEnd w:id="6978"/>
      <w:bookmarkEnd w:id="6979"/>
      <w:bookmarkEnd w:id="6980"/>
    </w:p>
    <w:p w14:paraId="4A162D01" w14:textId="16919869" w:rsidR="004C698F" w:rsidRPr="003B2883" w:rsidRDefault="004C698F" w:rsidP="004C698F">
      <w:pPr>
        <w:pStyle w:val="Heading3"/>
      </w:pPr>
      <w:bookmarkStart w:id="6981" w:name="_Toc81298221"/>
      <w:bookmarkStart w:id="6982" w:name="_Toc89035429"/>
      <w:bookmarkStart w:id="6983" w:name="_Toc89065227"/>
      <w:bookmarkStart w:id="6984" w:name="_Toc89180526"/>
      <w:bookmarkStart w:id="6985" w:name="_Toc97072219"/>
      <w:bookmarkStart w:id="6986" w:name="_Toc120051624"/>
      <w:bookmarkStart w:id="6987" w:name="_Toc199238624"/>
      <w:r>
        <w:t>6.</w:t>
      </w:r>
      <w:r w:rsidR="007C1C7A">
        <w:t>5</w:t>
      </w:r>
      <w:r w:rsidRPr="003B2883">
        <w:t>.1</w:t>
      </w:r>
      <w:r w:rsidRPr="003B2883">
        <w:tab/>
        <w:t>API URI</w:t>
      </w:r>
      <w:bookmarkEnd w:id="6981"/>
      <w:bookmarkEnd w:id="6982"/>
      <w:bookmarkEnd w:id="6983"/>
      <w:bookmarkEnd w:id="6984"/>
      <w:bookmarkEnd w:id="6985"/>
      <w:bookmarkEnd w:id="6986"/>
      <w:bookmarkEnd w:id="6987"/>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88" w:name="_Toc81298222"/>
      <w:bookmarkStart w:id="6989" w:name="_Toc89035430"/>
      <w:bookmarkStart w:id="6990" w:name="_Toc89065228"/>
      <w:bookmarkStart w:id="6991" w:name="_Toc89180527"/>
      <w:bookmarkStart w:id="6992" w:name="_Toc97072220"/>
      <w:bookmarkStart w:id="6993" w:name="_Toc120051625"/>
      <w:bookmarkStart w:id="6994" w:name="_Toc199238625"/>
      <w:r>
        <w:t>6.</w:t>
      </w:r>
      <w:r w:rsidR="007C1C7A">
        <w:t>5</w:t>
      </w:r>
      <w:r w:rsidRPr="003B2883">
        <w:t>.2</w:t>
      </w:r>
      <w:r w:rsidRPr="003B2883">
        <w:tab/>
        <w:t>Usage of HTTP</w:t>
      </w:r>
      <w:bookmarkEnd w:id="6988"/>
      <w:bookmarkEnd w:id="6989"/>
      <w:bookmarkEnd w:id="6990"/>
      <w:bookmarkEnd w:id="6991"/>
      <w:bookmarkEnd w:id="6992"/>
      <w:bookmarkEnd w:id="6993"/>
      <w:bookmarkEnd w:id="6994"/>
    </w:p>
    <w:p w14:paraId="43D4BEE1" w14:textId="1973EBB9" w:rsidR="004C698F" w:rsidRPr="003B2883" w:rsidRDefault="004C698F" w:rsidP="004C698F">
      <w:pPr>
        <w:pStyle w:val="Heading4"/>
      </w:pPr>
      <w:bookmarkStart w:id="6995" w:name="_Toc81298223"/>
      <w:bookmarkStart w:id="6996" w:name="_Toc89035431"/>
      <w:bookmarkStart w:id="6997" w:name="_Toc89065229"/>
      <w:bookmarkStart w:id="6998" w:name="_Toc89180528"/>
      <w:bookmarkStart w:id="6999" w:name="_Toc97072221"/>
      <w:bookmarkStart w:id="7000" w:name="_Toc120051626"/>
      <w:bookmarkStart w:id="7001" w:name="_Toc199238626"/>
      <w:r>
        <w:t>6.</w:t>
      </w:r>
      <w:r w:rsidR="007C1C7A">
        <w:t>5</w:t>
      </w:r>
      <w:r w:rsidRPr="003B2883">
        <w:t>.2.1</w:t>
      </w:r>
      <w:r w:rsidRPr="003B2883">
        <w:tab/>
        <w:t>General</w:t>
      </w:r>
      <w:bookmarkEnd w:id="6995"/>
      <w:bookmarkEnd w:id="6996"/>
      <w:bookmarkEnd w:id="6997"/>
      <w:bookmarkEnd w:id="6998"/>
      <w:bookmarkEnd w:id="6999"/>
      <w:bookmarkEnd w:id="7000"/>
      <w:bookmarkEnd w:id="7001"/>
    </w:p>
    <w:p w14:paraId="53ABA73D" w14:textId="3DBF6903"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02" w:name="_Toc81298224"/>
      <w:bookmarkStart w:id="7003" w:name="_Toc89035432"/>
      <w:bookmarkStart w:id="7004" w:name="_Toc89065230"/>
      <w:bookmarkStart w:id="7005" w:name="_Toc89180529"/>
      <w:bookmarkStart w:id="7006" w:name="_Toc97072222"/>
      <w:bookmarkStart w:id="7007" w:name="_Toc120051627"/>
      <w:bookmarkStart w:id="7008" w:name="_Toc199238627"/>
      <w:r>
        <w:t>6.</w:t>
      </w:r>
      <w:r w:rsidR="007C1C7A">
        <w:t>5</w:t>
      </w:r>
      <w:r w:rsidRPr="003B2883">
        <w:t>.2.2</w:t>
      </w:r>
      <w:r w:rsidRPr="003B2883">
        <w:tab/>
        <w:t>HTTP standard headers</w:t>
      </w:r>
      <w:bookmarkEnd w:id="7002"/>
      <w:bookmarkEnd w:id="7003"/>
      <w:bookmarkEnd w:id="7004"/>
      <w:bookmarkEnd w:id="7005"/>
      <w:bookmarkEnd w:id="7006"/>
      <w:bookmarkEnd w:id="7007"/>
      <w:bookmarkEnd w:id="7008"/>
    </w:p>
    <w:p w14:paraId="7F3D2E62" w14:textId="4A7235A3" w:rsidR="004C698F" w:rsidRPr="003B2883" w:rsidRDefault="004C698F" w:rsidP="004C698F">
      <w:pPr>
        <w:pStyle w:val="Heading5"/>
        <w:rPr>
          <w:lang w:eastAsia="zh-CN"/>
        </w:rPr>
      </w:pPr>
      <w:bookmarkStart w:id="7009" w:name="_Toc81298225"/>
      <w:bookmarkStart w:id="7010" w:name="_Toc89035433"/>
      <w:bookmarkStart w:id="7011" w:name="_Toc89065231"/>
      <w:bookmarkStart w:id="7012" w:name="_Toc89180530"/>
      <w:bookmarkStart w:id="7013" w:name="_Toc97072223"/>
      <w:bookmarkStart w:id="7014" w:name="_Toc120051628"/>
      <w:bookmarkStart w:id="7015" w:name="_Toc199238628"/>
      <w:r>
        <w:t>6.</w:t>
      </w:r>
      <w:r w:rsidR="007C1C7A">
        <w:t>5</w:t>
      </w:r>
      <w:r w:rsidRPr="003B2883">
        <w:t>.2.2.1</w:t>
      </w:r>
      <w:r w:rsidRPr="003B2883">
        <w:rPr>
          <w:lang w:eastAsia="zh-CN"/>
        </w:rPr>
        <w:tab/>
        <w:t>General</w:t>
      </w:r>
      <w:bookmarkEnd w:id="7009"/>
      <w:bookmarkEnd w:id="7010"/>
      <w:bookmarkEnd w:id="7011"/>
      <w:bookmarkEnd w:id="7012"/>
      <w:bookmarkEnd w:id="7013"/>
      <w:bookmarkEnd w:id="7014"/>
      <w:bookmarkEnd w:id="7015"/>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16" w:name="_Toc81298226"/>
      <w:bookmarkStart w:id="7017" w:name="_Toc89035434"/>
      <w:bookmarkStart w:id="7018" w:name="_Toc89065232"/>
      <w:bookmarkStart w:id="7019" w:name="_Toc89180531"/>
      <w:bookmarkStart w:id="7020" w:name="_Toc97072224"/>
      <w:bookmarkStart w:id="7021" w:name="_Toc120051629"/>
      <w:bookmarkStart w:id="7022" w:name="_Toc199238629"/>
      <w:r>
        <w:t>6.</w:t>
      </w:r>
      <w:r w:rsidR="007C1C7A">
        <w:t>5</w:t>
      </w:r>
      <w:r w:rsidRPr="003B2883">
        <w:t>.2.2.2</w:t>
      </w:r>
      <w:r w:rsidRPr="003B2883">
        <w:tab/>
        <w:t>Content type</w:t>
      </w:r>
      <w:bookmarkEnd w:id="7016"/>
      <w:bookmarkEnd w:id="7017"/>
      <w:bookmarkEnd w:id="7018"/>
      <w:bookmarkEnd w:id="7019"/>
      <w:bookmarkEnd w:id="7020"/>
      <w:bookmarkEnd w:id="7021"/>
      <w:bookmarkEnd w:id="7022"/>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13C9A53C"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lastRenderedPageBreak/>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A790C0E"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23" w:name="_Toc81298227"/>
      <w:bookmarkStart w:id="7024" w:name="_Toc89035435"/>
      <w:bookmarkStart w:id="7025" w:name="_Toc89065233"/>
      <w:bookmarkStart w:id="7026" w:name="_Toc89180532"/>
      <w:bookmarkStart w:id="7027" w:name="_Toc97072225"/>
      <w:bookmarkStart w:id="7028" w:name="_Toc120051630"/>
      <w:bookmarkStart w:id="7029" w:name="_Toc199238630"/>
      <w:r>
        <w:t>6.</w:t>
      </w:r>
      <w:r w:rsidR="007C1C7A">
        <w:t>5</w:t>
      </w:r>
      <w:r w:rsidRPr="003B2883">
        <w:t>.2.3</w:t>
      </w:r>
      <w:r w:rsidRPr="003B2883">
        <w:tab/>
        <w:t>HTTP custom headers</w:t>
      </w:r>
      <w:bookmarkEnd w:id="7023"/>
      <w:bookmarkEnd w:id="7024"/>
      <w:bookmarkEnd w:id="7025"/>
      <w:bookmarkEnd w:id="7026"/>
      <w:bookmarkEnd w:id="7027"/>
      <w:bookmarkEnd w:id="7028"/>
      <w:bookmarkEnd w:id="7029"/>
    </w:p>
    <w:p w14:paraId="2C3E1432" w14:textId="7A74C776" w:rsidR="004C698F" w:rsidRPr="003B2883" w:rsidRDefault="004C698F" w:rsidP="004C698F">
      <w:pPr>
        <w:pStyle w:val="Heading5"/>
        <w:rPr>
          <w:lang w:eastAsia="zh-CN"/>
        </w:rPr>
      </w:pPr>
      <w:bookmarkStart w:id="7030" w:name="_Toc81298228"/>
      <w:bookmarkStart w:id="7031" w:name="_Toc89035436"/>
      <w:bookmarkStart w:id="7032" w:name="_Toc89065234"/>
      <w:bookmarkStart w:id="7033" w:name="_Toc89180533"/>
      <w:bookmarkStart w:id="7034" w:name="_Toc97072226"/>
      <w:bookmarkStart w:id="7035" w:name="_Toc120051631"/>
      <w:bookmarkStart w:id="7036" w:name="_Toc199238631"/>
      <w:r>
        <w:t>6.</w:t>
      </w:r>
      <w:r w:rsidR="007C1C7A">
        <w:t>5</w:t>
      </w:r>
      <w:r w:rsidRPr="003B2883">
        <w:t>.2.3.1</w:t>
      </w:r>
      <w:r w:rsidRPr="003B2883">
        <w:rPr>
          <w:lang w:eastAsia="zh-CN"/>
        </w:rPr>
        <w:tab/>
        <w:t>General</w:t>
      </w:r>
      <w:bookmarkEnd w:id="7030"/>
      <w:bookmarkEnd w:id="7031"/>
      <w:bookmarkEnd w:id="7032"/>
      <w:bookmarkEnd w:id="7033"/>
      <w:bookmarkEnd w:id="7034"/>
      <w:bookmarkEnd w:id="7035"/>
      <w:bookmarkEnd w:id="7036"/>
    </w:p>
    <w:p w14:paraId="6499824D" w14:textId="54A67A5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37" w:name="_Toc89035437"/>
      <w:bookmarkStart w:id="7038" w:name="_Toc89065235"/>
      <w:bookmarkStart w:id="7039" w:name="_Toc89180534"/>
      <w:bookmarkStart w:id="7040" w:name="_Toc97072227"/>
      <w:bookmarkStart w:id="7041" w:name="_Toc120051632"/>
      <w:bookmarkStart w:id="7042" w:name="_Toc199238632"/>
      <w:r w:rsidRPr="003B2883">
        <w:t>6.</w:t>
      </w:r>
      <w:r>
        <w:t>5</w:t>
      </w:r>
      <w:r w:rsidRPr="003B2883">
        <w:t>.2.4</w:t>
      </w:r>
      <w:r w:rsidRPr="003B2883">
        <w:tab/>
        <w:t>HTTP multipart messages</w:t>
      </w:r>
      <w:bookmarkEnd w:id="7037"/>
      <w:bookmarkEnd w:id="7038"/>
      <w:bookmarkEnd w:id="7039"/>
      <w:bookmarkEnd w:id="7040"/>
      <w:bookmarkEnd w:id="7041"/>
      <w:bookmarkEnd w:id="7042"/>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43" w:name="_Toc89035438"/>
      <w:bookmarkStart w:id="7044" w:name="_Toc89065236"/>
      <w:bookmarkStart w:id="7045" w:name="_Toc89180535"/>
      <w:bookmarkStart w:id="7046" w:name="_Toc97072228"/>
      <w:bookmarkStart w:id="7047" w:name="_Toc120051633"/>
      <w:bookmarkStart w:id="7048" w:name="_Toc199238633"/>
      <w:r>
        <w:lastRenderedPageBreak/>
        <w:t>6.5</w:t>
      </w:r>
      <w:r w:rsidRPr="003B2883">
        <w:t>.3</w:t>
      </w:r>
      <w:r w:rsidRPr="003B2883">
        <w:tab/>
        <w:t>Resources</w:t>
      </w:r>
      <w:bookmarkEnd w:id="7043"/>
      <w:bookmarkEnd w:id="7044"/>
      <w:bookmarkEnd w:id="7045"/>
      <w:bookmarkEnd w:id="7046"/>
      <w:bookmarkEnd w:id="7047"/>
      <w:bookmarkEnd w:id="7048"/>
    </w:p>
    <w:p w14:paraId="5ECF573F" w14:textId="3D485F31" w:rsidR="007C1C7A" w:rsidRPr="003B2883" w:rsidRDefault="007C1C7A" w:rsidP="007C1C7A">
      <w:pPr>
        <w:pStyle w:val="Heading4"/>
      </w:pPr>
      <w:bookmarkStart w:id="7049" w:name="_Toc81298230"/>
      <w:bookmarkStart w:id="7050" w:name="_Toc89035439"/>
      <w:bookmarkStart w:id="7051" w:name="_Toc89065237"/>
      <w:bookmarkStart w:id="7052" w:name="_Toc89180536"/>
      <w:bookmarkStart w:id="7053" w:name="_Toc97072229"/>
      <w:bookmarkStart w:id="7054" w:name="_Toc120051634"/>
      <w:bookmarkStart w:id="7055" w:name="_Toc199238634"/>
      <w:r>
        <w:t>6.5</w:t>
      </w:r>
      <w:r w:rsidRPr="003B2883">
        <w:t>.3.1</w:t>
      </w:r>
      <w:r w:rsidRPr="003B2883">
        <w:tab/>
        <w:t>Overview</w:t>
      </w:r>
      <w:bookmarkEnd w:id="7049"/>
      <w:bookmarkEnd w:id="7050"/>
      <w:bookmarkEnd w:id="7051"/>
      <w:bookmarkEnd w:id="7052"/>
      <w:bookmarkEnd w:id="7053"/>
      <w:bookmarkEnd w:id="7054"/>
      <w:bookmarkEnd w:id="7055"/>
    </w:p>
    <w:p w14:paraId="5352F0F7" w14:textId="77777777" w:rsidR="007C1C7A" w:rsidRPr="003B2883" w:rsidRDefault="007C1C7A" w:rsidP="007C1C7A">
      <w:pPr>
        <w:pStyle w:val="TH"/>
      </w:pPr>
      <w:r w:rsidRPr="00BB3A6E">
        <w:object w:dxaOrig="6591" w:dyaOrig="4051" w14:anchorId="665AC4C4">
          <v:shape id="_x0000_i1074" type="#_x0000_t75" style="width:242.2pt;height:148.35pt" o:ole="">
            <v:imagedata r:id="rId106" o:title=""/>
          </v:shape>
          <o:OLEObject Type="Embed" ProgID="Visio.Drawing.11" ShapeID="_x0000_i1074" DrawAspect="Content" ObjectID="_1809857885"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56" w:name="MCCQCTEMPBM_00000029"/>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56"/>
    </w:tbl>
    <w:p w14:paraId="2AD6386B" w14:textId="77777777" w:rsidR="007C1C7A" w:rsidRPr="003B2883" w:rsidRDefault="007C1C7A" w:rsidP="007C1C7A"/>
    <w:p w14:paraId="03BD12C0" w14:textId="50AF2DE1" w:rsidR="000B67BD" w:rsidRPr="003332F9" w:rsidRDefault="000B67BD" w:rsidP="000B67BD">
      <w:pPr>
        <w:pStyle w:val="Heading4"/>
      </w:pPr>
      <w:bookmarkStart w:id="7057" w:name="_Toc89035440"/>
      <w:bookmarkStart w:id="7058" w:name="_Toc89065238"/>
      <w:bookmarkStart w:id="7059" w:name="_Toc89180537"/>
      <w:bookmarkStart w:id="7060" w:name="_Toc97072230"/>
      <w:bookmarkStart w:id="7061" w:name="_Toc120051635"/>
      <w:bookmarkStart w:id="7062" w:name="_Toc199238635"/>
      <w:r w:rsidRPr="003332F9">
        <w:t>6.</w:t>
      </w:r>
      <w:r>
        <w:t>5</w:t>
      </w:r>
      <w:r w:rsidRPr="003332F9">
        <w:t>.3.2</w:t>
      </w:r>
      <w:r w:rsidRPr="003332F9">
        <w:tab/>
        <w:t xml:space="preserve">Resource: </w:t>
      </w:r>
      <w:r>
        <w:t>Broadcast MBS session contexts</w:t>
      </w:r>
      <w:r w:rsidRPr="003332F9">
        <w:t xml:space="preserve"> collection</w:t>
      </w:r>
      <w:bookmarkEnd w:id="7057"/>
      <w:bookmarkEnd w:id="7058"/>
      <w:bookmarkEnd w:id="7059"/>
      <w:bookmarkEnd w:id="7060"/>
      <w:bookmarkEnd w:id="7061"/>
      <w:bookmarkEnd w:id="7062"/>
    </w:p>
    <w:p w14:paraId="07850F11" w14:textId="38DA2AA8" w:rsidR="000B67BD" w:rsidRPr="003332F9" w:rsidRDefault="000B67BD" w:rsidP="000B67BD">
      <w:pPr>
        <w:pStyle w:val="Heading5"/>
      </w:pPr>
      <w:bookmarkStart w:id="7063" w:name="_Toc89035441"/>
      <w:bookmarkStart w:id="7064" w:name="_Toc89065239"/>
      <w:bookmarkStart w:id="7065" w:name="_Toc89180538"/>
      <w:bookmarkStart w:id="7066" w:name="_Toc97072231"/>
      <w:bookmarkStart w:id="7067" w:name="_Toc120051636"/>
      <w:bookmarkStart w:id="7068" w:name="_Toc199238636"/>
      <w:r w:rsidRPr="003332F9">
        <w:t>6.</w:t>
      </w:r>
      <w:r>
        <w:t>5</w:t>
      </w:r>
      <w:r w:rsidRPr="003332F9">
        <w:t>.3.2.1</w:t>
      </w:r>
      <w:r w:rsidRPr="003332F9">
        <w:tab/>
        <w:t>Description</w:t>
      </w:r>
      <w:bookmarkEnd w:id="7063"/>
      <w:bookmarkEnd w:id="7064"/>
      <w:bookmarkEnd w:id="7065"/>
      <w:bookmarkEnd w:id="7066"/>
      <w:bookmarkEnd w:id="7067"/>
      <w:bookmarkEnd w:id="7068"/>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69" w:name="_Toc89035442"/>
      <w:bookmarkStart w:id="7070" w:name="_Toc89065240"/>
      <w:bookmarkStart w:id="7071" w:name="_Toc89180539"/>
      <w:bookmarkStart w:id="7072" w:name="_Toc97072232"/>
      <w:bookmarkStart w:id="7073" w:name="_Toc120051637"/>
      <w:bookmarkStart w:id="7074" w:name="_Toc199238637"/>
      <w:r>
        <w:t>6.5.3</w:t>
      </w:r>
      <w:r w:rsidRPr="003B2883">
        <w:t>.2.2</w:t>
      </w:r>
      <w:r w:rsidRPr="003B2883">
        <w:tab/>
        <w:t>Resource Definition</w:t>
      </w:r>
      <w:bookmarkEnd w:id="7069"/>
      <w:bookmarkEnd w:id="7070"/>
      <w:bookmarkEnd w:id="7071"/>
      <w:bookmarkEnd w:id="7072"/>
      <w:bookmarkEnd w:id="7073"/>
      <w:bookmarkEnd w:id="7074"/>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75" w:name="_Toc89035443"/>
      <w:bookmarkStart w:id="7076" w:name="_Toc89065241"/>
      <w:bookmarkStart w:id="7077" w:name="_Toc89180540"/>
      <w:bookmarkStart w:id="7078" w:name="_Toc97072233"/>
      <w:bookmarkStart w:id="7079" w:name="_Toc120051638"/>
      <w:bookmarkStart w:id="7080" w:name="_Toc199238638"/>
      <w:r>
        <w:lastRenderedPageBreak/>
        <w:t>6.5.3</w:t>
      </w:r>
      <w:r w:rsidRPr="003B2883">
        <w:t>.2.3</w:t>
      </w:r>
      <w:r w:rsidRPr="003B2883">
        <w:tab/>
        <w:t>Resource Standard Methods</w:t>
      </w:r>
      <w:bookmarkEnd w:id="7075"/>
      <w:bookmarkEnd w:id="7076"/>
      <w:bookmarkEnd w:id="7077"/>
      <w:bookmarkEnd w:id="7078"/>
      <w:bookmarkEnd w:id="7079"/>
      <w:bookmarkEnd w:id="7080"/>
    </w:p>
    <w:p w14:paraId="02A273D9" w14:textId="45E61B90" w:rsidR="000B67BD" w:rsidRPr="003B2883" w:rsidRDefault="000B67BD" w:rsidP="00876DA9">
      <w:pPr>
        <w:pStyle w:val="Heading6"/>
      </w:pPr>
      <w:bookmarkStart w:id="7081" w:name="_Toc89035444"/>
      <w:bookmarkStart w:id="7082" w:name="_Toc89065242"/>
      <w:bookmarkStart w:id="7083" w:name="_Toc89180541"/>
      <w:bookmarkStart w:id="7084" w:name="_Toc97072234"/>
      <w:bookmarkStart w:id="7085" w:name="_Toc120051639"/>
      <w:bookmarkStart w:id="7086" w:name="_Toc199238639"/>
      <w:r>
        <w:t>6.5.3</w:t>
      </w:r>
      <w:r w:rsidRPr="003B2883">
        <w:t>.2.3.1</w:t>
      </w:r>
      <w:r w:rsidRPr="003B2883">
        <w:tab/>
        <w:t>POST</w:t>
      </w:r>
      <w:bookmarkEnd w:id="7081"/>
      <w:bookmarkEnd w:id="7082"/>
      <w:bookmarkEnd w:id="7083"/>
      <w:bookmarkEnd w:id="7084"/>
      <w:bookmarkEnd w:id="7085"/>
      <w:bookmarkEnd w:id="7086"/>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5848C51F"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87" w:name="_Toc89035445"/>
      <w:bookmarkStart w:id="7088" w:name="_Toc89065243"/>
      <w:bookmarkStart w:id="7089" w:name="_Toc89180542"/>
      <w:bookmarkStart w:id="7090" w:name="_Toc97072235"/>
      <w:bookmarkStart w:id="7091" w:name="_Toc120051640"/>
      <w:bookmarkStart w:id="7092" w:name="_Toc199238640"/>
      <w:r>
        <w:t>6.5.3</w:t>
      </w:r>
      <w:r w:rsidRPr="003B2883">
        <w:t>.2.4</w:t>
      </w:r>
      <w:r w:rsidRPr="003B2883">
        <w:tab/>
        <w:t>Resource Custom Operations</w:t>
      </w:r>
      <w:bookmarkEnd w:id="7087"/>
      <w:bookmarkEnd w:id="7088"/>
      <w:bookmarkEnd w:id="7089"/>
      <w:bookmarkEnd w:id="7090"/>
      <w:bookmarkEnd w:id="7091"/>
      <w:bookmarkEnd w:id="7092"/>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93" w:name="_Toc89035446"/>
      <w:bookmarkStart w:id="7094" w:name="_Toc89065244"/>
      <w:bookmarkStart w:id="7095" w:name="_Toc89180543"/>
      <w:bookmarkStart w:id="7096" w:name="_Toc97072236"/>
      <w:bookmarkStart w:id="7097" w:name="_Toc120051641"/>
      <w:bookmarkStart w:id="7098" w:name="_Toc199238641"/>
      <w:r>
        <w:t>6.</w:t>
      </w:r>
      <w:r w:rsidR="008116C0">
        <w:t>5</w:t>
      </w:r>
      <w:r>
        <w:t>.3.3</w:t>
      </w:r>
      <w:r w:rsidRPr="003332F9">
        <w:tab/>
        <w:t xml:space="preserve">Resource: </w:t>
      </w:r>
      <w:r>
        <w:t>Individual broadcast MBS session context</w:t>
      </w:r>
      <w:bookmarkEnd w:id="7093"/>
      <w:bookmarkEnd w:id="7094"/>
      <w:bookmarkEnd w:id="7095"/>
      <w:bookmarkEnd w:id="7096"/>
      <w:bookmarkEnd w:id="7097"/>
      <w:bookmarkEnd w:id="7098"/>
    </w:p>
    <w:p w14:paraId="1C43CC18" w14:textId="67301CA8" w:rsidR="003E0809" w:rsidRPr="003332F9" w:rsidRDefault="003E0809" w:rsidP="003E0809">
      <w:pPr>
        <w:pStyle w:val="Heading5"/>
      </w:pPr>
      <w:bookmarkStart w:id="7099" w:name="_Toc89035447"/>
      <w:bookmarkStart w:id="7100" w:name="_Toc89065245"/>
      <w:bookmarkStart w:id="7101" w:name="_Toc89180544"/>
      <w:bookmarkStart w:id="7102" w:name="_Toc97072237"/>
      <w:bookmarkStart w:id="7103" w:name="_Toc120051642"/>
      <w:bookmarkStart w:id="7104" w:name="_Toc199238642"/>
      <w:r>
        <w:t>6.</w:t>
      </w:r>
      <w:r w:rsidR="008116C0">
        <w:t>5</w:t>
      </w:r>
      <w:r>
        <w:t>.3.3</w:t>
      </w:r>
      <w:r w:rsidRPr="003332F9">
        <w:t>.1</w:t>
      </w:r>
      <w:r w:rsidRPr="003332F9">
        <w:tab/>
        <w:t>Description</w:t>
      </w:r>
      <w:bookmarkEnd w:id="7099"/>
      <w:bookmarkEnd w:id="7100"/>
      <w:bookmarkEnd w:id="7101"/>
      <w:bookmarkEnd w:id="7102"/>
      <w:bookmarkEnd w:id="7103"/>
      <w:bookmarkEnd w:id="7104"/>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105" w:name="_Toc89035448"/>
      <w:bookmarkStart w:id="7106" w:name="_Toc89065246"/>
      <w:bookmarkStart w:id="7107" w:name="_Toc89180545"/>
      <w:bookmarkStart w:id="7108" w:name="_Toc97072238"/>
      <w:bookmarkStart w:id="7109" w:name="_Toc120051643"/>
      <w:bookmarkStart w:id="7110" w:name="_Toc199238643"/>
      <w:r>
        <w:t>6.</w:t>
      </w:r>
      <w:r w:rsidR="008116C0">
        <w:t>5</w:t>
      </w:r>
      <w:r>
        <w:t>.3.3</w:t>
      </w:r>
      <w:r w:rsidRPr="003B2883">
        <w:t>.2</w:t>
      </w:r>
      <w:r w:rsidRPr="003B2883">
        <w:tab/>
        <w:t>Resource Definition</w:t>
      </w:r>
      <w:bookmarkEnd w:id="7105"/>
      <w:bookmarkEnd w:id="7106"/>
      <w:bookmarkEnd w:id="7107"/>
      <w:bookmarkEnd w:id="7108"/>
      <w:bookmarkEnd w:id="7109"/>
      <w:bookmarkEnd w:id="7110"/>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11" w:name="_Toc89035449"/>
      <w:bookmarkStart w:id="7112" w:name="_Toc89065247"/>
      <w:bookmarkStart w:id="7113" w:name="_Toc89180546"/>
      <w:bookmarkStart w:id="7114" w:name="_Toc97072239"/>
      <w:bookmarkStart w:id="7115" w:name="_Toc120051644"/>
      <w:bookmarkStart w:id="7116" w:name="_Toc199238644"/>
      <w:r>
        <w:t>6.</w:t>
      </w:r>
      <w:r w:rsidR="008116C0">
        <w:t>5</w:t>
      </w:r>
      <w:r>
        <w:t>.3.3</w:t>
      </w:r>
      <w:r w:rsidRPr="003B2883">
        <w:t>.3</w:t>
      </w:r>
      <w:r w:rsidRPr="003B2883">
        <w:tab/>
        <w:t>Resource Standard Methods</w:t>
      </w:r>
      <w:bookmarkEnd w:id="7111"/>
      <w:bookmarkEnd w:id="7112"/>
      <w:bookmarkEnd w:id="7113"/>
      <w:bookmarkEnd w:id="7114"/>
      <w:bookmarkEnd w:id="7115"/>
      <w:bookmarkEnd w:id="7116"/>
    </w:p>
    <w:p w14:paraId="2AD4073F" w14:textId="1EB12DE1" w:rsidR="003E0809" w:rsidRPr="003B2883" w:rsidRDefault="003E0809" w:rsidP="00876DA9">
      <w:pPr>
        <w:pStyle w:val="Heading6"/>
      </w:pPr>
      <w:bookmarkStart w:id="7117" w:name="_Toc89035450"/>
      <w:bookmarkStart w:id="7118" w:name="_Toc89065248"/>
      <w:bookmarkStart w:id="7119" w:name="_Toc89180547"/>
      <w:bookmarkStart w:id="7120" w:name="_Toc97072240"/>
      <w:bookmarkStart w:id="7121" w:name="_Toc120051645"/>
      <w:bookmarkStart w:id="7122" w:name="_Toc199238645"/>
      <w:r>
        <w:t>6.</w:t>
      </w:r>
      <w:r w:rsidR="008116C0">
        <w:t>5</w:t>
      </w:r>
      <w:r>
        <w:t>.3.3</w:t>
      </w:r>
      <w:r w:rsidRPr="003B2883">
        <w:t>.3.1</w:t>
      </w:r>
      <w:r w:rsidRPr="003B2883">
        <w:tab/>
      </w:r>
      <w:r>
        <w:t>DELETE</w:t>
      </w:r>
      <w:bookmarkEnd w:id="7117"/>
      <w:bookmarkEnd w:id="7118"/>
      <w:bookmarkEnd w:id="7119"/>
      <w:bookmarkEnd w:id="7120"/>
      <w:bookmarkEnd w:id="7121"/>
      <w:bookmarkEnd w:id="7122"/>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B7F52F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23" w:name="_Toc89035451"/>
      <w:bookmarkStart w:id="7124" w:name="_Toc89065249"/>
      <w:bookmarkStart w:id="7125" w:name="_Toc89180548"/>
      <w:bookmarkStart w:id="7126" w:name="_Toc97072241"/>
      <w:bookmarkStart w:id="7127" w:name="_Toc120051646"/>
      <w:bookmarkStart w:id="7128" w:name="_Toc199238646"/>
      <w:r>
        <w:t>6.</w:t>
      </w:r>
      <w:r w:rsidR="008116C0">
        <w:t>5</w:t>
      </w:r>
      <w:r>
        <w:t>.3.3</w:t>
      </w:r>
      <w:r w:rsidRPr="003B2883">
        <w:t>.4</w:t>
      </w:r>
      <w:r w:rsidRPr="003B2883">
        <w:tab/>
        <w:t>Resource Custom Operations</w:t>
      </w:r>
      <w:bookmarkEnd w:id="7123"/>
      <w:bookmarkEnd w:id="7124"/>
      <w:bookmarkEnd w:id="7125"/>
      <w:bookmarkEnd w:id="7126"/>
      <w:bookmarkEnd w:id="7127"/>
      <w:bookmarkEnd w:id="7128"/>
    </w:p>
    <w:p w14:paraId="654BE3A2" w14:textId="0DB5DA1F" w:rsidR="003E0809" w:rsidRPr="003B2883" w:rsidRDefault="003E0809" w:rsidP="007E1202">
      <w:pPr>
        <w:pStyle w:val="H6"/>
      </w:pPr>
      <w:bookmarkStart w:id="7129" w:name="_Toc89035452"/>
      <w:bookmarkStart w:id="7130" w:name="_Toc89065250"/>
      <w:bookmarkStart w:id="7131" w:name="_Toc89180549"/>
      <w:bookmarkStart w:id="7132" w:name="_Toc97072242"/>
      <w:r>
        <w:t>6.</w:t>
      </w:r>
      <w:r w:rsidR="008116C0">
        <w:t>5</w:t>
      </w:r>
      <w:r>
        <w:t>.3.2.4</w:t>
      </w:r>
      <w:r w:rsidRPr="003B2883">
        <w:t>.1</w:t>
      </w:r>
      <w:r w:rsidRPr="003B2883">
        <w:tab/>
        <w:t>Overview</w:t>
      </w:r>
      <w:bookmarkEnd w:id="7129"/>
      <w:bookmarkEnd w:id="7130"/>
      <w:bookmarkEnd w:id="7131"/>
      <w:bookmarkEnd w:id="7132"/>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33" w:name="_Toc89035453"/>
      <w:bookmarkStart w:id="7134" w:name="_Toc89065251"/>
      <w:bookmarkStart w:id="7135" w:name="_Toc89180550"/>
      <w:bookmarkStart w:id="7136" w:name="_Toc97072243"/>
      <w:bookmarkStart w:id="7137" w:name="_Toc120051647"/>
      <w:bookmarkStart w:id="7138" w:name="_Toc199238647"/>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33"/>
      <w:bookmarkEnd w:id="7134"/>
      <w:bookmarkEnd w:id="7135"/>
      <w:bookmarkEnd w:id="7136"/>
      <w:bookmarkEnd w:id="7137"/>
      <w:bookmarkEnd w:id="7138"/>
    </w:p>
    <w:p w14:paraId="35066B98" w14:textId="50E8B84A" w:rsidR="003E0809" w:rsidRPr="003B2883" w:rsidRDefault="003E0809" w:rsidP="00876DA9">
      <w:pPr>
        <w:pStyle w:val="Heading7"/>
      </w:pPr>
      <w:bookmarkStart w:id="7139" w:name="_Toc89035454"/>
      <w:bookmarkStart w:id="7140" w:name="_Toc89065252"/>
      <w:bookmarkStart w:id="7141" w:name="_Toc89180551"/>
      <w:bookmarkStart w:id="7142" w:name="_Toc97072244"/>
      <w:bookmarkStart w:id="7143" w:name="_Toc120051648"/>
      <w:bookmarkStart w:id="7144" w:name="_Toc199238648"/>
      <w:r>
        <w:t>6.</w:t>
      </w:r>
      <w:r w:rsidR="008116C0">
        <w:t>5</w:t>
      </w:r>
      <w:r>
        <w:t>.3.2.4</w:t>
      </w:r>
      <w:r w:rsidRPr="003B2883">
        <w:t>.2.1</w:t>
      </w:r>
      <w:r w:rsidRPr="003B2883">
        <w:tab/>
        <w:t>Description</w:t>
      </w:r>
      <w:bookmarkEnd w:id="7139"/>
      <w:bookmarkEnd w:id="7140"/>
      <w:bookmarkEnd w:id="7141"/>
      <w:bookmarkEnd w:id="7142"/>
      <w:bookmarkEnd w:id="7143"/>
      <w:bookmarkEnd w:id="7144"/>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45" w:name="_Toc89035455"/>
      <w:bookmarkStart w:id="7146" w:name="_Toc89065253"/>
      <w:bookmarkStart w:id="7147" w:name="_Toc89180552"/>
      <w:bookmarkStart w:id="7148" w:name="_Toc97072245"/>
      <w:bookmarkStart w:id="7149" w:name="_Toc120051649"/>
      <w:bookmarkStart w:id="7150" w:name="_Toc199238649"/>
      <w:r>
        <w:t>6.</w:t>
      </w:r>
      <w:r w:rsidR="008116C0">
        <w:t>5</w:t>
      </w:r>
      <w:r>
        <w:t>.3.2.4</w:t>
      </w:r>
      <w:r w:rsidRPr="003B2883">
        <w:t>.2.2</w:t>
      </w:r>
      <w:r w:rsidRPr="003B2883">
        <w:tab/>
        <w:t>Operation Definition</w:t>
      </w:r>
      <w:bookmarkEnd w:id="7145"/>
      <w:bookmarkEnd w:id="7146"/>
      <w:bookmarkEnd w:id="7147"/>
      <w:bookmarkEnd w:id="7148"/>
      <w:bookmarkEnd w:id="7149"/>
      <w:bookmarkEnd w:id="7150"/>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lastRenderedPageBreak/>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310403BA"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51" w:name="_Toc89035456"/>
      <w:bookmarkStart w:id="7152" w:name="_Toc89065254"/>
      <w:bookmarkStart w:id="7153" w:name="_Toc89180553"/>
      <w:bookmarkStart w:id="7154" w:name="_Toc97072246"/>
      <w:bookmarkStart w:id="7155" w:name="_Toc120051650"/>
      <w:bookmarkStart w:id="7156" w:name="_Toc199238650"/>
      <w:r w:rsidRPr="003B2883">
        <w:t>6.</w:t>
      </w:r>
      <w:r>
        <w:t>5</w:t>
      </w:r>
      <w:r w:rsidRPr="003B2883">
        <w:t>.4</w:t>
      </w:r>
      <w:r w:rsidRPr="003B2883">
        <w:tab/>
        <w:t>Custom Operations without associated resources</w:t>
      </w:r>
      <w:bookmarkEnd w:id="7151"/>
      <w:bookmarkEnd w:id="7152"/>
      <w:bookmarkEnd w:id="7153"/>
      <w:bookmarkEnd w:id="7154"/>
      <w:bookmarkEnd w:id="7155"/>
      <w:bookmarkEnd w:id="7156"/>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57" w:name="_Toc89035457"/>
      <w:bookmarkStart w:id="7158" w:name="_Toc89065255"/>
      <w:bookmarkStart w:id="7159" w:name="_Toc89180554"/>
      <w:bookmarkStart w:id="7160" w:name="_Toc97072247"/>
      <w:bookmarkStart w:id="7161" w:name="_Toc120051651"/>
      <w:bookmarkStart w:id="7162" w:name="_Toc199238651"/>
      <w:r w:rsidRPr="003B2883">
        <w:t>6.</w:t>
      </w:r>
      <w:r>
        <w:t>5</w:t>
      </w:r>
      <w:r w:rsidRPr="003B2883">
        <w:t>.5</w:t>
      </w:r>
      <w:r w:rsidRPr="003B2883">
        <w:tab/>
        <w:t>Notifications</w:t>
      </w:r>
      <w:bookmarkEnd w:id="7157"/>
      <w:bookmarkEnd w:id="7158"/>
      <w:bookmarkEnd w:id="7159"/>
      <w:bookmarkEnd w:id="7160"/>
      <w:bookmarkEnd w:id="7161"/>
      <w:bookmarkEnd w:id="7162"/>
    </w:p>
    <w:p w14:paraId="3D7DFAD0" w14:textId="14D82CDF" w:rsidR="00856FE9" w:rsidRDefault="00856FE9" w:rsidP="00856FE9">
      <w:pPr>
        <w:pStyle w:val="Heading4"/>
      </w:pPr>
      <w:bookmarkStart w:id="7163" w:name="_Toc89035458"/>
      <w:bookmarkStart w:id="7164" w:name="_Toc89065256"/>
      <w:bookmarkStart w:id="7165" w:name="_Toc89180555"/>
      <w:bookmarkStart w:id="7166" w:name="_Toc97072248"/>
      <w:bookmarkStart w:id="7167" w:name="_Toc120051652"/>
      <w:bookmarkStart w:id="7168" w:name="_Toc199238652"/>
      <w:r w:rsidRPr="003B2883">
        <w:t>6.</w:t>
      </w:r>
      <w:r>
        <w:t>5</w:t>
      </w:r>
      <w:r w:rsidRPr="003B2883">
        <w:t>.5.1</w:t>
      </w:r>
      <w:r w:rsidRPr="003B2883">
        <w:tab/>
      </w:r>
      <w:r>
        <w:t>General</w:t>
      </w:r>
      <w:bookmarkEnd w:id="7163"/>
      <w:bookmarkEnd w:id="7164"/>
      <w:bookmarkEnd w:id="7165"/>
      <w:bookmarkEnd w:id="7166"/>
      <w:bookmarkEnd w:id="7167"/>
      <w:bookmarkEnd w:id="7168"/>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lastRenderedPageBreak/>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69" w:name="_Toc89035459"/>
      <w:bookmarkStart w:id="7170" w:name="_Toc89065257"/>
      <w:bookmarkStart w:id="7171" w:name="_Toc89180556"/>
      <w:bookmarkStart w:id="7172" w:name="_Toc97072249"/>
      <w:bookmarkStart w:id="7173" w:name="_Toc120051653"/>
      <w:bookmarkStart w:id="7174" w:name="_Toc199238653"/>
      <w:r w:rsidRPr="003B2883">
        <w:t>6.</w:t>
      </w:r>
      <w:r>
        <w:t>5</w:t>
      </w:r>
      <w:r w:rsidRPr="003B2883">
        <w:t>.5.2</w:t>
      </w:r>
      <w:r w:rsidRPr="003B2883">
        <w:tab/>
      </w:r>
      <w:r>
        <w:t>Broadcast MBS Session Context Status Notification</w:t>
      </w:r>
      <w:bookmarkEnd w:id="7169"/>
      <w:bookmarkEnd w:id="7170"/>
      <w:bookmarkEnd w:id="7171"/>
      <w:bookmarkEnd w:id="7172"/>
      <w:bookmarkEnd w:id="7173"/>
      <w:bookmarkEnd w:id="7174"/>
    </w:p>
    <w:p w14:paraId="1AFD8769" w14:textId="7043AF43" w:rsidR="00856FE9" w:rsidRPr="00986E88" w:rsidRDefault="00856FE9" w:rsidP="00856FE9">
      <w:pPr>
        <w:pStyle w:val="Heading5"/>
        <w:rPr>
          <w:noProof/>
        </w:rPr>
      </w:pPr>
      <w:bookmarkStart w:id="7175" w:name="_Toc532994455"/>
      <w:bookmarkStart w:id="7176" w:name="_Toc35971422"/>
      <w:bookmarkStart w:id="7177" w:name="_Toc67903539"/>
      <w:bookmarkStart w:id="7178" w:name="_Toc89035460"/>
      <w:bookmarkStart w:id="7179" w:name="_Toc89065258"/>
      <w:bookmarkStart w:id="7180" w:name="_Toc89180557"/>
      <w:bookmarkStart w:id="7181" w:name="_Toc97072250"/>
      <w:bookmarkStart w:id="7182" w:name="_Toc120051654"/>
      <w:bookmarkStart w:id="7183" w:name="_Toc199238654"/>
      <w:r>
        <w:t>6.5.5.2</w:t>
      </w:r>
      <w:r w:rsidRPr="00986E88">
        <w:rPr>
          <w:noProof/>
        </w:rPr>
        <w:t>.1</w:t>
      </w:r>
      <w:r w:rsidRPr="00986E88">
        <w:rPr>
          <w:noProof/>
        </w:rPr>
        <w:tab/>
        <w:t>Description</w:t>
      </w:r>
      <w:bookmarkEnd w:id="7175"/>
      <w:bookmarkEnd w:id="7176"/>
      <w:bookmarkEnd w:id="7177"/>
      <w:bookmarkEnd w:id="7178"/>
      <w:bookmarkEnd w:id="7179"/>
      <w:bookmarkEnd w:id="7180"/>
      <w:bookmarkEnd w:id="7181"/>
      <w:bookmarkEnd w:id="7182"/>
      <w:bookmarkEnd w:id="7183"/>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84" w:name="_Toc532994456"/>
      <w:bookmarkStart w:id="7185" w:name="_Toc35971423"/>
      <w:bookmarkStart w:id="7186" w:name="_Toc67903540"/>
      <w:bookmarkStart w:id="7187" w:name="_Toc89035461"/>
      <w:bookmarkStart w:id="7188" w:name="_Toc89065259"/>
      <w:bookmarkStart w:id="7189" w:name="_Toc89180558"/>
    </w:p>
    <w:p w14:paraId="441472C7" w14:textId="7E50EEE9" w:rsidR="00856FE9" w:rsidRPr="00986E88" w:rsidRDefault="00856FE9" w:rsidP="00856FE9">
      <w:pPr>
        <w:pStyle w:val="Heading5"/>
        <w:rPr>
          <w:noProof/>
        </w:rPr>
      </w:pPr>
      <w:bookmarkStart w:id="7190" w:name="_Toc97072251"/>
      <w:bookmarkStart w:id="7191" w:name="_Toc120051655"/>
      <w:bookmarkStart w:id="7192" w:name="_Toc199238655"/>
      <w:r>
        <w:t>6.5.5.2</w:t>
      </w:r>
      <w:r w:rsidRPr="00986E88">
        <w:rPr>
          <w:noProof/>
        </w:rPr>
        <w:t>.2</w:t>
      </w:r>
      <w:r w:rsidRPr="00986E88">
        <w:rPr>
          <w:noProof/>
        </w:rPr>
        <w:tab/>
        <w:t>Target URI</w:t>
      </w:r>
      <w:bookmarkEnd w:id="7184"/>
      <w:bookmarkEnd w:id="7185"/>
      <w:bookmarkEnd w:id="7186"/>
      <w:bookmarkEnd w:id="7187"/>
      <w:bookmarkEnd w:id="7188"/>
      <w:bookmarkEnd w:id="7189"/>
      <w:bookmarkEnd w:id="7190"/>
      <w:bookmarkEnd w:id="7191"/>
      <w:bookmarkEnd w:id="7192"/>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93" w:name="_Toc89035462"/>
      <w:bookmarkStart w:id="7194" w:name="_Toc89065260"/>
      <w:bookmarkStart w:id="7195" w:name="_Toc89180559"/>
      <w:bookmarkStart w:id="7196" w:name="_Toc97072252"/>
      <w:bookmarkStart w:id="7197" w:name="_Toc120051656"/>
      <w:bookmarkStart w:id="7198" w:name="_Toc199238656"/>
      <w:r w:rsidRPr="003B2883">
        <w:t>6.</w:t>
      </w:r>
      <w:r>
        <w:t>5</w:t>
      </w:r>
      <w:r w:rsidRPr="003B2883">
        <w:t>.5.2.3</w:t>
      </w:r>
      <w:r w:rsidRPr="003B2883">
        <w:tab/>
        <w:t>Notification Standard Methods</w:t>
      </w:r>
      <w:bookmarkEnd w:id="7193"/>
      <w:bookmarkEnd w:id="7194"/>
      <w:bookmarkEnd w:id="7195"/>
      <w:bookmarkEnd w:id="7196"/>
      <w:bookmarkEnd w:id="7197"/>
      <w:bookmarkEnd w:id="7198"/>
    </w:p>
    <w:p w14:paraId="43877C6F" w14:textId="1FDC750D" w:rsidR="00856FE9" w:rsidRPr="003B2883" w:rsidRDefault="00856FE9" w:rsidP="00876DA9">
      <w:pPr>
        <w:pStyle w:val="Heading6"/>
      </w:pPr>
      <w:bookmarkStart w:id="7199" w:name="_Toc89035463"/>
      <w:bookmarkStart w:id="7200" w:name="_Toc89065261"/>
      <w:bookmarkStart w:id="7201" w:name="_Toc89180560"/>
      <w:bookmarkStart w:id="7202" w:name="_Toc97072253"/>
      <w:bookmarkStart w:id="7203" w:name="_Toc120051657"/>
      <w:bookmarkStart w:id="7204" w:name="_Toc199238657"/>
      <w:r w:rsidRPr="003B2883">
        <w:t>6.</w:t>
      </w:r>
      <w:r>
        <w:t>5</w:t>
      </w:r>
      <w:r w:rsidRPr="003B2883">
        <w:t>.5.2.3.1</w:t>
      </w:r>
      <w:r w:rsidRPr="003B2883">
        <w:tab/>
        <w:t>POST</w:t>
      </w:r>
      <w:bookmarkEnd w:id="7199"/>
      <w:bookmarkEnd w:id="7200"/>
      <w:bookmarkEnd w:id="7201"/>
      <w:bookmarkEnd w:id="7202"/>
      <w:bookmarkEnd w:id="7203"/>
      <w:bookmarkEnd w:id="7204"/>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36B6D15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lastRenderedPageBreak/>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05" w:name="_Toc89035464"/>
      <w:bookmarkStart w:id="7206" w:name="_Toc89065262"/>
      <w:bookmarkStart w:id="7207" w:name="_Toc89180561"/>
      <w:bookmarkStart w:id="7208" w:name="_Toc97072254"/>
      <w:bookmarkStart w:id="7209" w:name="_Toc120051658"/>
      <w:bookmarkStart w:id="7210" w:name="_Toc199238658"/>
      <w:r w:rsidRPr="003B2883">
        <w:t>6.</w:t>
      </w:r>
      <w:r w:rsidR="00AC6664">
        <w:t>5</w:t>
      </w:r>
      <w:r w:rsidRPr="003B2883">
        <w:t>.6</w:t>
      </w:r>
      <w:r w:rsidRPr="003B2883">
        <w:tab/>
        <w:t>Data Model</w:t>
      </w:r>
      <w:bookmarkEnd w:id="7205"/>
      <w:bookmarkEnd w:id="7206"/>
      <w:bookmarkEnd w:id="7207"/>
      <w:bookmarkEnd w:id="7208"/>
      <w:bookmarkEnd w:id="7209"/>
      <w:bookmarkEnd w:id="7210"/>
    </w:p>
    <w:p w14:paraId="1313235B" w14:textId="2DB9EC81" w:rsidR="006278EC" w:rsidRPr="003B2883" w:rsidRDefault="006278EC" w:rsidP="006278EC">
      <w:pPr>
        <w:pStyle w:val="Heading4"/>
      </w:pPr>
      <w:bookmarkStart w:id="7211" w:name="_Toc89035465"/>
      <w:bookmarkStart w:id="7212" w:name="_Toc89065263"/>
      <w:bookmarkStart w:id="7213" w:name="_Toc89180562"/>
      <w:bookmarkStart w:id="7214" w:name="_Toc97072255"/>
      <w:bookmarkStart w:id="7215" w:name="_Toc120051659"/>
      <w:bookmarkStart w:id="7216" w:name="_Toc199238659"/>
      <w:r w:rsidRPr="003B2883">
        <w:t>6.</w:t>
      </w:r>
      <w:r w:rsidR="00AC6664">
        <w:t>5</w:t>
      </w:r>
      <w:r w:rsidRPr="003B2883">
        <w:t>.6.1</w:t>
      </w:r>
      <w:r w:rsidRPr="003B2883">
        <w:tab/>
        <w:t>General</w:t>
      </w:r>
      <w:bookmarkEnd w:id="7211"/>
      <w:bookmarkEnd w:id="7212"/>
      <w:bookmarkEnd w:id="7213"/>
      <w:bookmarkEnd w:id="7214"/>
      <w:bookmarkEnd w:id="7215"/>
      <w:bookmarkEnd w:id="7216"/>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3481A3F" w:rsidR="007A3A04" w:rsidRPr="003B2883" w:rsidRDefault="007A3A04" w:rsidP="007A3A04">
            <w:pPr>
              <w:pStyle w:val="TAL"/>
            </w:pPr>
            <w:r w:rsidRPr="005E78FB">
              <w:t xml:space="preserve">3GPP </w:t>
            </w:r>
            <w:r w:rsidR="002F66A0" w:rsidRPr="005E78FB">
              <w:t>TS</w:t>
            </w:r>
            <w:r w:rsidR="002F66A0">
              <w:t> </w:t>
            </w:r>
            <w:r w:rsidR="002F66A0" w:rsidRPr="005E78FB">
              <w:t>2</w:t>
            </w:r>
            <w:r w:rsidRPr="005E78FB">
              <w:t>9.571</w:t>
            </w:r>
            <w:r w:rsidR="002F66A0">
              <w:t> </w:t>
            </w:r>
            <w:r w:rsidR="002F66A0" w:rsidRPr="005E78FB">
              <w:t>[</w:t>
            </w:r>
            <w:r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17" w:name="_Toc89035466"/>
      <w:bookmarkStart w:id="7218" w:name="_Toc89065264"/>
      <w:bookmarkStart w:id="7219" w:name="_Toc89180563"/>
      <w:bookmarkStart w:id="7220" w:name="_Toc97072256"/>
      <w:bookmarkStart w:id="7221" w:name="_Toc120051660"/>
      <w:bookmarkStart w:id="7222" w:name="_Toc199238660"/>
      <w:r>
        <w:rPr>
          <w:lang w:val="en-US"/>
        </w:rPr>
        <w:lastRenderedPageBreak/>
        <w:t>6.</w:t>
      </w:r>
      <w:r w:rsidR="00AC6664">
        <w:rPr>
          <w:lang w:val="en-US"/>
        </w:rPr>
        <w:t>5</w:t>
      </w:r>
      <w:r>
        <w:rPr>
          <w:lang w:val="en-US"/>
        </w:rPr>
        <w:t>.6</w:t>
      </w:r>
      <w:r w:rsidRPr="003B2883">
        <w:rPr>
          <w:lang w:val="en-US"/>
        </w:rPr>
        <w:t>.2</w:t>
      </w:r>
      <w:r w:rsidRPr="003B2883">
        <w:rPr>
          <w:lang w:val="en-US"/>
        </w:rPr>
        <w:tab/>
        <w:t>Structured data types</w:t>
      </w:r>
      <w:bookmarkEnd w:id="7217"/>
      <w:bookmarkEnd w:id="7218"/>
      <w:bookmarkEnd w:id="7219"/>
      <w:bookmarkEnd w:id="7220"/>
      <w:bookmarkEnd w:id="7221"/>
      <w:bookmarkEnd w:id="7222"/>
    </w:p>
    <w:p w14:paraId="19FC6B4B" w14:textId="4E80868C" w:rsidR="006278EC" w:rsidRPr="003B2883" w:rsidRDefault="006278EC" w:rsidP="006278EC">
      <w:pPr>
        <w:pStyle w:val="Heading5"/>
      </w:pPr>
      <w:bookmarkStart w:id="7223" w:name="_Toc89035467"/>
      <w:bookmarkStart w:id="7224" w:name="_Toc89065265"/>
      <w:bookmarkStart w:id="7225" w:name="_Toc89180564"/>
      <w:bookmarkStart w:id="7226" w:name="_Toc97072257"/>
      <w:bookmarkStart w:id="7227" w:name="_Toc120051661"/>
      <w:bookmarkStart w:id="7228" w:name="_Toc199238661"/>
      <w:r>
        <w:t>6.</w:t>
      </w:r>
      <w:r w:rsidR="00AC6664">
        <w:t>5</w:t>
      </w:r>
      <w:r>
        <w:t>.6</w:t>
      </w:r>
      <w:r w:rsidRPr="003B2883">
        <w:t>.2.1</w:t>
      </w:r>
      <w:r w:rsidRPr="003B2883">
        <w:tab/>
        <w:t>Introduction</w:t>
      </w:r>
      <w:bookmarkEnd w:id="7223"/>
      <w:bookmarkEnd w:id="7224"/>
      <w:bookmarkEnd w:id="7225"/>
      <w:bookmarkEnd w:id="7226"/>
      <w:bookmarkEnd w:id="7227"/>
      <w:bookmarkEnd w:id="7228"/>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29" w:name="_Toc89035468"/>
      <w:bookmarkStart w:id="7230" w:name="_Toc89065266"/>
      <w:bookmarkStart w:id="7231" w:name="_Toc89180565"/>
      <w:bookmarkStart w:id="7232" w:name="_Toc97072258"/>
      <w:bookmarkStart w:id="7233" w:name="_Toc120051662"/>
      <w:bookmarkStart w:id="7234" w:name="_Toc199238662"/>
      <w:r>
        <w:t>6.</w:t>
      </w:r>
      <w:r w:rsidR="00AC6664">
        <w:t>5</w:t>
      </w:r>
      <w:r>
        <w:t>.6</w:t>
      </w:r>
      <w:r w:rsidRPr="003B2883">
        <w:t>.2.</w:t>
      </w:r>
      <w:r w:rsidR="00AC6664">
        <w:t>2</w:t>
      </w:r>
      <w:r w:rsidRPr="003B2883">
        <w:tab/>
        <w:t xml:space="preserve">Type: </w:t>
      </w:r>
      <w:r>
        <w:rPr>
          <w:lang w:eastAsia="zh-CN"/>
        </w:rPr>
        <w:t>ContextCreateReqData</w:t>
      </w:r>
      <w:bookmarkEnd w:id="7229"/>
      <w:bookmarkEnd w:id="7230"/>
      <w:bookmarkEnd w:id="7231"/>
      <w:bookmarkEnd w:id="7232"/>
      <w:bookmarkEnd w:id="7233"/>
      <w:bookmarkEnd w:id="7234"/>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531FDF85" w:rsidR="006278EC" w:rsidRDefault="006F32CA" w:rsidP="006278EC">
            <w:pPr>
              <w:pStyle w:val="TAL"/>
            </w:pPr>
            <w:r>
              <w:t>0..</w:t>
            </w:r>
            <w:r w:rsidR="006278EC">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35" w:name="_Toc89035469"/>
      <w:bookmarkStart w:id="7236" w:name="_Toc89065267"/>
      <w:bookmarkStart w:id="7237" w:name="_Toc89180566"/>
      <w:bookmarkStart w:id="7238" w:name="_Toc97072259"/>
      <w:bookmarkStart w:id="7239" w:name="_Toc120051663"/>
      <w:bookmarkStart w:id="7240" w:name="_Toc199238663"/>
      <w:r>
        <w:t>6.</w:t>
      </w:r>
      <w:r w:rsidR="00AC6664">
        <w:t>5</w:t>
      </w:r>
      <w:r>
        <w:t>.6</w:t>
      </w:r>
      <w:r w:rsidRPr="003B2883">
        <w:t>.2.</w:t>
      </w:r>
      <w:r w:rsidR="00AC6664">
        <w:t>3</w:t>
      </w:r>
      <w:r w:rsidRPr="003B2883">
        <w:tab/>
        <w:t xml:space="preserve">Type: </w:t>
      </w:r>
      <w:r>
        <w:rPr>
          <w:lang w:eastAsia="zh-CN"/>
        </w:rPr>
        <w:t>ContextCreateRspData</w:t>
      </w:r>
      <w:bookmarkEnd w:id="7235"/>
      <w:bookmarkEnd w:id="7236"/>
      <w:bookmarkEnd w:id="7237"/>
      <w:bookmarkEnd w:id="7238"/>
      <w:bookmarkEnd w:id="7239"/>
      <w:bookmarkEnd w:id="7240"/>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41" w:name="_Toc89035470"/>
      <w:bookmarkStart w:id="7242" w:name="_Toc89065268"/>
      <w:bookmarkStart w:id="7243" w:name="_Toc89180567"/>
      <w:bookmarkStart w:id="7244" w:name="_Toc97072260"/>
      <w:bookmarkStart w:id="7245" w:name="_Toc120051664"/>
      <w:bookmarkStart w:id="7246" w:name="_Toc199238664"/>
      <w:r>
        <w:lastRenderedPageBreak/>
        <w:t>6.</w:t>
      </w:r>
      <w:r w:rsidR="00AC6664">
        <w:t>5</w:t>
      </w:r>
      <w:r>
        <w:t>.6</w:t>
      </w:r>
      <w:r w:rsidRPr="003B2883">
        <w:t>.2.</w:t>
      </w:r>
      <w:r w:rsidR="00AC6664">
        <w:t>4</w:t>
      </w:r>
      <w:r w:rsidRPr="003B2883">
        <w:tab/>
        <w:t xml:space="preserve">Type: </w:t>
      </w:r>
      <w:r>
        <w:rPr>
          <w:lang w:eastAsia="zh-CN"/>
        </w:rPr>
        <w:t>ContextStatusNotification</w:t>
      </w:r>
      <w:bookmarkEnd w:id="7241"/>
      <w:bookmarkEnd w:id="7242"/>
      <w:bookmarkEnd w:id="7243"/>
      <w:bookmarkEnd w:id="7244"/>
      <w:bookmarkEnd w:id="7245"/>
      <w:bookmarkEnd w:id="7246"/>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47" w:name="_Toc89035471"/>
      <w:bookmarkStart w:id="7248" w:name="_Toc89065269"/>
      <w:bookmarkStart w:id="7249" w:name="_Toc89180568"/>
      <w:bookmarkStart w:id="7250" w:name="_Toc97072261"/>
      <w:bookmarkStart w:id="7251" w:name="_Toc120051665"/>
      <w:bookmarkStart w:id="7252" w:name="_Toc199238665"/>
      <w:r>
        <w:lastRenderedPageBreak/>
        <w:t>6.5.6</w:t>
      </w:r>
      <w:r w:rsidRPr="003B2883">
        <w:t>.2.</w:t>
      </w:r>
      <w:r>
        <w:t>5</w:t>
      </w:r>
      <w:r w:rsidRPr="003B2883">
        <w:tab/>
        <w:t xml:space="preserve">Type: </w:t>
      </w:r>
      <w:r>
        <w:rPr>
          <w:lang w:eastAsia="zh-CN"/>
        </w:rPr>
        <w:t>ContextUpdateReqData</w:t>
      </w:r>
      <w:bookmarkEnd w:id="7247"/>
      <w:bookmarkEnd w:id="7248"/>
      <w:bookmarkEnd w:id="7249"/>
      <w:bookmarkEnd w:id="7250"/>
      <w:bookmarkEnd w:id="7251"/>
      <w:bookmarkEnd w:id="7252"/>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53" w:name="_Toc89035472"/>
      <w:bookmarkStart w:id="7254" w:name="_Toc89065270"/>
      <w:bookmarkStart w:id="7255" w:name="_Toc89180569"/>
      <w:bookmarkStart w:id="7256" w:name="_Toc97072262"/>
      <w:bookmarkStart w:id="7257" w:name="_Toc120051666"/>
      <w:bookmarkStart w:id="7258" w:name="_Toc199238666"/>
      <w:r>
        <w:t>6.5.6</w:t>
      </w:r>
      <w:r w:rsidRPr="003B2883">
        <w:t>.2.</w:t>
      </w:r>
      <w:r>
        <w:t>6</w:t>
      </w:r>
      <w:r w:rsidRPr="003B2883">
        <w:tab/>
        <w:t xml:space="preserve">Type: </w:t>
      </w:r>
      <w:r>
        <w:rPr>
          <w:lang w:eastAsia="zh-CN"/>
        </w:rPr>
        <w:t>ContextUpdateRspData</w:t>
      </w:r>
      <w:bookmarkEnd w:id="7253"/>
      <w:bookmarkEnd w:id="7254"/>
      <w:bookmarkEnd w:id="7255"/>
      <w:bookmarkEnd w:id="7256"/>
      <w:bookmarkEnd w:id="7257"/>
      <w:bookmarkEnd w:id="7258"/>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59" w:name="_Toc97072263"/>
      <w:bookmarkStart w:id="7260" w:name="_Toc120051667"/>
      <w:bookmarkStart w:id="7261" w:name="_Toc199238667"/>
      <w:r>
        <w:lastRenderedPageBreak/>
        <w:t>6.5.6</w:t>
      </w:r>
      <w:r w:rsidRPr="003B2883">
        <w:t>.2.</w:t>
      </w:r>
      <w:r>
        <w:t>7</w:t>
      </w:r>
      <w:r w:rsidRPr="003B2883">
        <w:tab/>
        <w:t xml:space="preserve">Type: </w:t>
      </w:r>
      <w:r>
        <w:rPr>
          <w:lang w:eastAsia="zh-CN"/>
        </w:rPr>
        <w:t>N2</w:t>
      </w:r>
      <w:r>
        <w:t>Mbs</w:t>
      </w:r>
      <w:r>
        <w:rPr>
          <w:lang w:eastAsia="zh-CN"/>
        </w:rPr>
        <w:t>SmInfo</w:t>
      </w:r>
      <w:bookmarkEnd w:id="7259"/>
      <w:bookmarkEnd w:id="7260"/>
      <w:bookmarkEnd w:id="7261"/>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62" w:name="_Toc120051668"/>
      <w:bookmarkStart w:id="7263" w:name="_Toc199238668"/>
      <w:r>
        <w:t>6.5.6.2.8</w:t>
      </w:r>
      <w:r>
        <w:tab/>
        <w:t>Type: Operation</w:t>
      </w:r>
      <w:r>
        <w:rPr>
          <w:lang w:eastAsia="zh-CN"/>
        </w:rPr>
        <w:t>Event</w:t>
      </w:r>
      <w:bookmarkEnd w:id="7262"/>
      <w:bookmarkEnd w:id="7263"/>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64" w:name="_Toc120051669"/>
      <w:bookmarkStart w:id="7265" w:name="_Toc199238669"/>
      <w:r>
        <w:t>6.5.6.2.9</w:t>
      </w:r>
      <w:r>
        <w:tab/>
        <w:t xml:space="preserve">Type: </w:t>
      </w:r>
      <w:r>
        <w:rPr>
          <w:lang w:eastAsia="zh-CN"/>
        </w:rPr>
        <w:t>NgranFailureEvent</w:t>
      </w:r>
      <w:bookmarkEnd w:id="7264"/>
      <w:bookmarkEnd w:id="7265"/>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66" w:name="_Toc199238670"/>
      <w:r>
        <w:lastRenderedPageBreak/>
        <w:t>6.5.6</w:t>
      </w:r>
      <w:r w:rsidRPr="003B2883">
        <w:t>.2.</w:t>
      </w:r>
      <w:r w:rsidR="008A1CFA">
        <w:t>10</w:t>
      </w:r>
      <w:r w:rsidRPr="003B2883">
        <w:tab/>
        <w:t xml:space="preserve">Type: </w:t>
      </w:r>
      <w:r>
        <w:rPr>
          <w:lang w:eastAsia="zh-CN"/>
        </w:rPr>
        <w:t>ContextStatusNotificationResponse</w:t>
      </w:r>
      <w:bookmarkEnd w:id="7266"/>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67" w:name="_Toc89035473"/>
      <w:bookmarkStart w:id="7268" w:name="_Toc89065271"/>
      <w:bookmarkStart w:id="7269" w:name="_Toc89180570"/>
      <w:bookmarkStart w:id="7270" w:name="_Toc97072265"/>
      <w:bookmarkStart w:id="7271" w:name="_Toc120051670"/>
      <w:bookmarkStart w:id="7272" w:name="_Toc199238671"/>
      <w:r w:rsidRPr="003B2883">
        <w:rPr>
          <w:lang w:val="en-US"/>
        </w:rPr>
        <w:t>6.</w:t>
      </w:r>
      <w:r w:rsidR="00AC6664">
        <w:rPr>
          <w:lang w:val="en-US"/>
        </w:rPr>
        <w:t>5</w:t>
      </w:r>
      <w:r w:rsidRPr="003B2883">
        <w:rPr>
          <w:lang w:val="en-US"/>
        </w:rPr>
        <w:t>.6.3</w:t>
      </w:r>
      <w:r w:rsidRPr="003B2883">
        <w:rPr>
          <w:lang w:val="en-US"/>
        </w:rPr>
        <w:tab/>
        <w:t>Simple data types and enumerations</w:t>
      </w:r>
      <w:bookmarkEnd w:id="7267"/>
      <w:bookmarkEnd w:id="7268"/>
      <w:bookmarkEnd w:id="7269"/>
      <w:bookmarkEnd w:id="7270"/>
      <w:bookmarkEnd w:id="7271"/>
      <w:bookmarkEnd w:id="7272"/>
    </w:p>
    <w:p w14:paraId="79C1269F" w14:textId="3F3C551E" w:rsidR="006278EC" w:rsidRPr="003B2883" w:rsidRDefault="006278EC" w:rsidP="006278EC">
      <w:pPr>
        <w:pStyle w:val="Heading5"/>
      </w:pPr>
      <w:bookmarkStart w:id="7273" w:name="_Toc89035474"/>
      <w:bookmarkStart w:id="7274" w:name="_Toc89065272"/>
      <w:bookmarkStart w:id="7275" w:name="_Toc89180571"/>
      <w:bookmarkStart w:id="7276" w:name="_Toc97072266"/>
      <w:bookmarkStart w:id="7277" w:name="_Toc120051671"/>
      <w:bookmarkStart w:id="7278" w:name="_Toc199238672"/>
      <w:r w:rsidRPr="003B2883">
        <w:t>6.</w:t>
      </w:r>
      <w:r w:rsidR="00AC6664">
        <w:t>5</w:t>
      </w:r>
      <w:r w:rsidRPr="003B2883">
        <w:t>.6.3.1</w:t>
      </w:r>
      <w:r w:rsidRPr="003B2883">
        <w:tab/>
        <w:t>Introduction</w:t>
      </w:r>
      <w:bookmarkEnd w:id="7273"/>
      <w:bookmarkEnd w:id="7274"/>
      <w:bookmarkEnd w:id="7275"/>
      <w:bookmarkEnd w:id="7276"/>
      <w:bookmarkEnd w:id="7277"/>
      <w:bookmarkEnd w:id="7278"/>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79" w:name="_Toc89035475"/>
      <w:bookmarkStart w:id="7280" w:name="_Toc89065273"/>
      <w:bookmarkStart w:id="7281" w:name="_Toc89180572"/>
      <w:bookmarkStart w:id="7282" w:name="_Toc97072267"/>
      <w:bookmarkStart w:id="7283" w:name="_Toc120051672"/>
      <w:bookmarkStart w:id="7284" w:name="_Toc199238673"/>
      <w:r w:rsidRPr="003B2883">
        <w:t>6.</w:t>
      </w:r>
      <w:r w:rsidR="00AC6664">
        <w:t>5</w:t>
      </w:r>
      <w:r w:rsidRPr="003B2883">
        <w:t>.6.3.2</w:t>
      </w:r>
      <w:r w:rsidRPr="003B2883">
        <w:tab/>
        <w:t>Simple data types</w:t>
      </w:r>
      <w:bookmarkEnd w:id="7279"/>
      <w:bookmarkEnd w:id="7280"/>
      <w:bookmarkEnd w:id="7281"/>
      <w:bookmarkEnd w:id="7282"/>
      <w:bookmarkEnd w:id="7283"/>
      <w:bookmarkEnd w:id="7284"/>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85" w:name="_Toc89035476"/>
      <w:bookmarkStart w:id="7286" w:name="_Toc89065274"/>
      <w:bookmarkStart w:id="7287" w:name="_Toc89180573"/>
      <w:bookmarkStart w:id="7288" w:name="_Toc97072268"/>
      <w:bookmarkStart w:id="7289" w:name="_Toc120051673"/>
      <w:bookmarkStart w:id="7290" w:name="_Toc199238674"/>
      <w:r>
        <w:t>6.</w:t>
      </w:r>
      <w:r w:rsidR="00AC6664">
        <w:t>5</w:t>
      </w:r>
      <w:r>
        <w:t>.6.3.</w:t>
      </w:r>
      <w:r w:rsidR="00AC6664">
        <w:t>3</w:t>
      </w:r>
      <w:r w:rsidRPr="00BC662F">
        <w:tab/>
        <w:t xml:space="preserve">Enumeration: </w:t>
      </w:r>
      <w:r>
        <w:t>OperationStatus</w:t>
      </w:r>
      <w:bookmarkEnd w:id="7285"/>
      <w:bookmarkEnd w:id="7286"/>
      <w:bookmarkEnd w:id="7287"/>
      <w:bookmarkEnd w:id="7288"/>
      <w:bookmarkEnd w:id="7289"/>
      <w:bookmarkEnd w:id="7290"/>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91" w:name="_Toc97072264"/>
      <w:bookmarkStart w:id="7292" w:name="_Toc120051674"/>
      <w:bookmarkStart w:id="7293" w:name="_Toc199238675"/>
      <w:r>
        <w:lastRenderedPageBreak/>
        <w:t>6.5.6.3.4</w:t>
      </w:r>
      <w:r>
        <w:tab/>
        <w:t>Enumeration: NgapIeType</w:t>
      </w:r>
      <w:bookmarkEnd w:id="7291"/>
      <w:bookmarkEnd w:id="7292"/>
      <w:bookmarkEnd w:id="7293"/>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294" w:name="_Toc120051675"/>
      <w:bookmarkStart w:id="7295" w:name="_Toc199238676"/>
      <w:r>
        <w:t>6.5.6.3.5</w:t>
      </w:r>
      <w:r>
        <w:tab/>
        <w:t xml:space="preserve">Enumeration: </w:t>
      </w:r>
      <w:r>
        <w:rPr>
          <w:lang w:eastAsia="zh-CN"/>
        </w:rPr>
        <w:t>OpEventType</w:t>
      </w:r>
      <w:bookmarkEnd w:id="7294"/>
      <w:bookmarkEnd w:id="7295"/>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296" w:name="_Toc120051676"/>
      <w:bookmarkStart w:id="7297" w:name="_Toc199238677"/>
      <w:r>
        <w:t>6.5.6.3.6</w:t>
      </w:r>
      <w:r>
        <w:tab/>
        <w:t>Enumeration: NgranFailureIndication</w:t>
      </w:r>
      <w:bookmarkEnd w:id="7296"/>
      <w:bookmarkEnd w:id="7297"/>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298" w:name="_Toc89035477"/>
      <w:bookmarkStart w:id="7299" w:name="_Toc89065275"/>
      <w:bookmarkStart w:id="7300" w:name="_Toc89180574"/>
      <w:bookmarkStart w:id="7301" w:name="_Toc97072269"/>
      <w:bookmarkStart w:id="7302" w:name="_Toc120051677"/>
      <w:bookmarkStart w:id="7303" w:name="_Toc199238678"/>
      <w:r>
        <w:t>6.</w:t>
      </w:r>
      <w:r w:rsidR="00AC6664">
        <w:t>5</w:t>
      </w:r>
      <w:r>
        <w:t>.6</w:t>
      </w:r>
      <w:r w:rsidRPr="003B2883">
        <w:t>.4</w:t>
      </w:r>
      <w:r w:rsidRPr="003B2883">
        <w:tab/>
        <w:t>Binary data</w:t>
      </w:r>
      <w:bookmarkEnd w:id="7298"/>
      <w:bookmarkEnd w:id="7299"/>
      <w:bookmarkEnd w:id="7300"/>
      <w:bookmarkEnd w:id="7301"/>
      <w:bookmarkEnd w:id="7302"/>
      <w:bookmarkEnd w:id="7303"/>
    </w:p>
    <w:p w14:paraId="52FC9CDE" w14:textId="3CA126C1" w:rsidR="00335145" w:rsidRPr="003B2883" w:rsidRDefault="00335145" w:rsidP="00335145">
      <w:pPr>
        <w:pStyle w:val="Heading5"/>
        <w:rPr>
          <w:lang w:val="en-US"/>
        </w:rPr>
      </w:pPr>
      <w:bookmarkStart w:id="7304" w:name="_Toc89035478"/>
      <w:bookmarkStart w:id="7305" w:name="_Toc89065276"/>
      <w:bookmarkStart w:id="7306" w:name="_Toc89180575"/>
      <w:bookmarkStart w:id="7307" w:name="_Toc97072270"/>
      <w:bookmarkStart w:id="7308" w:name="_Toc120051678"/>
      <w:bookmarkStart w:id="7309" w:name="_Toc199238679"/>
      <w:r>
        <w:rPr>
          <w:lang w:val="en-US"/>
        </w:rPr>
        <w:t>6.</w:t>
      </w:r>
      <w:r w:rsidR="00AC6664">
        <w:rPr>
          <w:lang w:val="en-US"/>
        </w:rPr>
        <w:t>5</w:t>
      </w:r>
      <w:r>
        <w:rPr>
          <w:lang w:val="en-US"/>
        </w:rPr>
        <w:t>.6</w:t>
      </w:r>
      <w:r w:rsidRPr="003B2883">
        <w:rPr>
          <w:lang w:val="en-US"/>
        </w:rPr>
        <w:t>.4.1</w:t>
      </w:r>
      <w:r w:rsidRPr="003B2883">
        <w:rPr>
          <w:lang w:val="en-US"/>
        </w:rPr>
        <w:tab/>
        <w:t>Introduction</w:t>
      </w:r>
      <w:bookmarkEnd w:id="7304"/>
      <w:bookmarkEnd w:id="7305"/>
      <w:bookmarkEnd w:id="7306"/>
      <w:bookmarkEnd w:id="7307"/>
      <w:bookmarkEnd w:id="7308"/>
      <w:bookmarkEnd w:id="7309"/>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10" w:name="_Toc89035479"/>
      <w:bookmarkStart w:id="7311" w:name="_Toc89065277"/>
      <w:bookmarkStart w:id="7312" w:name="_Toc89180576"/>
      <w:bookmarkStart w:id="7313" w:name="_Toc97072271"/>
      <w:bookmarkStart w:id="7314" w:name="_Toc120051679"/>
      <w:bookmarkStart w:id="7315" w:name="_Toc199238680"/>
      <w:r>
        <w:rPr>
          <w:lang w:val="en-US"/>
        </w:rPr>
        <w:lastRenderedPageBreak/>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10"/>
      <w:bookmarkEnd w:id="7311"/>
      <w:bookmarkEnd w:id="7312"/>
      <w:bookmarkEnd w:id="7313"/>
      <w:bookmarkEnd w:id="7314"/>
      <w:bookmarkEnd w:id="7315"/>
    </w:p>
    <w:p w14:paraId="38B83E1D" w14:textId="5D7138CB" w:rsidR="00335145" w:rsidRPr="003B2883" w:rsidRDefault="00335145" w:rsidP="00876DA9">
      <w:pPr>
        <w:pStyle w:val="Heading6"/>
      </w:pPr>
      <w:bookmarkStart w:id="7316" w:name="_Toc89035480"/>
      <w:bookmarkStart w:id="7317" w:name="_Toc89065278"/>
      <w:bookmarkStart w:id="7318" w:name="_Toc89180577"/>
      <w:bookmarkStart w:id="7319" w:name="_Toc97072272"/>
      <w:bookmarkStart w:id="7320" w:name="_Toc120051680"/>
      <w:bookmarkStart w:id="7321" w:name="_Toc199238681"/>
      <w:r>
        <w:t>6.</w:t>
      </w:r>
      <w:r w:rsidR="00AC6664">
        <w:t>5</w:t>
      </w:r>
      <w:r>
        <w:t>.6</w:t>
      </w:r>
      <w:r w:rsidRPr="003B2883">
        <w:t>.4.</w:t>
      </w:r>
      <w:r w:rsidR="000A34B2">
        <w:t>2</w:t>
      </w:r>
      <w:r w:rsidRPr="003B2883">
        <w:t>.1</w:t>
      </w:r>
      <w:r w:rsidRPr="003B2883">
        <w:tab/>
        <w:t>Introduction</w:t>
      </w:r>
      <w:bookmarkEnd w:id="7316"/>
      <w:bookmarkEnd w:id="7317"/>
      <w:bookmarkEnd w:id="7318"/>
      <w:bookmarkEnd w:id="7319"/>
      <w:bookmarkEnd w:id="7320"/>
      <w:bookmarkEnd w:id="7321"/>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22" w:name="_Toc89035481"/>
      <w:bookmarkStart w:id="7323" w:name="_Toc89065279"/>
      <w:bookmarkStart w:id="7324" w:name="_Toc89180578"/>
      <w:bookmarkStart w:id="7325" w:name="_Toc97072273"/>
      <w:bookmarkStart w:id="7326" w:name="_Toc120051681"/>
      <w:bookmarkStart w:id="7327" w:name="_Toc199238682"/>
      <w:r>
        <w:t>6.</w:t>
      </w:r>
      <w:r w:rsidR="00AC6664">
        <w:t>5</w:t>
      </w:r>
      <w:r>
        <w:t>.6</w:t>
      </w:r>
      <w:r w:rsidRPr="003B2883">
        <w:t>.4.</w:t>
      </w:r>
      <w:r w:rsidR="000A34B2">
        <w:t>2</w:t>
      </w:r>
      <w:r w:rsidRPr="003B2883">
        <w:t>.2</w:t>
      </w:r>
      <w:r w:rsidRPr="003B2883">
        <w:tab/>
        <w:t>NGAP IEs</w:t>
      </w:r>
      <w:bookmarkEnd w:id="7322"/>
      <w:bookmarkEnd w:id="7323"/>
      <w:bookmarkEnd w:id="7324"/>
      <w:bookmarkEnd w:id="7325"/>
      <w:bookmarkEnd w:id="7326"/>
      <w:bookmarkEnd w:id="7327"/>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28" w:name="_Toc120051682"/>
      <w:bookmarkStart w:id="7329" w:name="_Toc199238683"/>
      <w:r w:rsidRPr="003B2883">
        <w:t>6.</w:t>
      </w:r>
      <w:r>
        <w:t>5</w:t>
      </w:r>
      <w:r w:rsidRPr="003B2883">
        <w:t>.7</w:t>
      </w:r>
      <w:r w:rsidRPr="003B2883">
        <w:tab/>
        <w:t>Error Handling</w:t>
      </w:r>
      <w:bookmarkEnd w:id="7328"/>
      <w:bookmarkEnd w:id="7329"/>
    </w:p>
    <w:p w14:paraId="58BFE84E" w14:textId="77777777" w:rsidR="001F2659" w:rsidRPr="003B2883" w:rsidRDefault="001F2659" w:rsidP="001F2659">
      <w:pPr>
        <w:pStyle w:val="Heading4"/>
      </w:pPr>
      <w:bookmarkStart w:id="7330" w:name="_Toc120051683"/>
      <w:bookmarkStart w:id="7331" w:name="_Toc199238684"/>
      <w:r w:rsidRPr="003B2883">
        <w:t>6.</w:t>
      </w:r>
      <w:r>
        <w:t>5</w:t>
      </w:r>
      <w:r w:rsidRPr="003B2883">
        <w:t>.7.1</w:t>
      </w:r>
      <w:r w:rsidRPr="003B2883">
        <w:tab/>
        <w:t>General</w:t>
      </w:r>
      <w:bookmarkEnd w:id="7330"/>
      <w:bookmarkEnd w:id="7331"/>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32" w:name="_Toc120051684"/>
      <w:bookmarkStart w:id="7333" w:name="_Toc199238685"/>
      <w:r w:rsidRPr="003B2883">
        <w:t>6.</w:t>
      </w:r>
      <w:r>
        <w:t>5</w:t>
      </w:r>
      <w:r w:rsidRPr="003B2883">
        <w:t>.7.2</w:t>
      </w:r>
      <w:r w:rsidRPr="003B2883">
        <w:tab/>
        <w:t>Protocol Errors</w:t>
      </w:r>
      <w:bookmarkEnd w:id="7332"/>
      <w:bookmarkEnd w:id="7333"/>
    </w:p>
    <w:p w14:paraId="5A37CC52" w14:textId="3C4328A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34" w:name="_Toc120051685"/>
      <w:bookmarkStart w:id="7335" w:name="_Toc199238686"/>
      <w:r w:rsidRPr="003B2883">
        <w:t>6.</w:t>
      </w:r>
      <w:r>
        <w:t>5</w:t>
      </w:r>
      <w:r w:rsidRPr="003B2883">
        <w:t>.7.3</w:t>
      </w:r>
      <w:r w:rsidRPr="003B2883">
        <w:tab/>
        <w:t>Application Errors</w:t>
      </w:r>
      <w:bookmarkEnd w:id="7334"/>
      <w:bookmarkEnd w:id="7335"/>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36" w:name="_Toc120051686"/>
      <w:bookmarkStart w:id="7337" w:name="_Toc199238687"/>
      <w:r w:rsidRPr="003B2883">
        <w:lastRenderedPageBreak/>
        <w:t>6.</w:t>
      </w:r>
      <w:r>
        <w:t>5</w:t>
      </w:r>
      <w:r w:rsidRPr="003B2883">
        <w:t>.8</w:t>
      </w:r>
      <w:r w:rsidRPr="003B2883">
        <w:tab/>
        <w:t>Feature Negotiation</w:t>
      </w:r>
      <w:bookmarkEnd w:id="7336"/>
      <w:bookmarkEnd w:id="7337"/>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38" w:name="_Toc120051687"/>
      <w:bookmarkStart w:id="7339" w:name="_Toc199238688"/>
      <w:r w:rsidRPr="003B2883">
        <w:rPr>
          <w:lang w:val="en-US"/>
        </w:rPr>
        <w:t>6.</w:t>
      </w:r>
      <w:r>
        <w:rPr>
          <w:lang w:val="en-US"/>
        </w:rPr>
        <w:t>5</w:t>
      </w:r>
      <w:r w:rsidRPr="003B2883">
        <w:rPr>
          <w:lang w:val="en-US"/>
        </w:rPr>
        <w:t>.9</w:t>
      </w:r>
      <w:r w:rsidRPr="003B2883">
        <w:rPr>
          <w:lang w:val="en-US"/>
        </w:rPr>
        <w:tab/>
        <w:t>Security</w:t>
      </w:r>
      <w:bookmarkEnd w:id="7338"/>
      <w:bookmarkEnd w:id="7339"/>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40" w:name="_Toc120051688"/>
      <w:bookmarkStart w:id="7341" w:name="_Toc199238689"/>
      <w:r w:rsidRPr="003B2883">
        <w:t>6.</w:t>
      </w:r>
      <w:r>
        <w:t>5</w:t>
      </w:r>
      <w:r w:rsidRPr="003B2883">
        <w:t>.</w:t>
      </w:r>
      <w:r>
        <w:t>10</w:t>
      </w:r>
      <w:r w:rsidRPr="003B2883">
        <w:tab/>
      </w:r>
      <w:r>
        <w:t>HTTP redirection</w:t>
      </w:r>
      <w:bookmarkEnd w:id="7340"/>
      <w:bookmarkEnd w:id="7341"/>
    </w:p>
    <w:p w14:paraId="5601D8A5" w14:textId="3F00EE5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1FE11C7E" w14:textId="6D8CB3C2"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42" w:name="_Toc89035482"/>
      <w:bookmarkStart w:id="7343" w:name="_Toc89065280"/>
      <w:bookmarkStart w:id="7344" w:name="_Toc89180579"/>
      <w:bookmarkStart w:id="7345" w:name="_Toc97072274"/>
      <w:bookmarkStart w:id="7346" w:name="_Toc120051689"/>
      <w:bookmarkStart w:id="7347" w:name="_Toc199238690"/>
      <w:r>
        <w:t>6.6</w:t>
      </w:r>
      <w:r>
        <w:tab/>
        <w:t>Namf_MBSCommunication Service API</w:t>
      </w:r>
      <w:bookmarkEnd w:id="7342"/>
      <w:bookmarkEnd w:id="7343"/>
      <w:bookmarkEnd w:id="7344"/>
      <w:bookmarkEnd w:id="7345"/>
      <w:bookmarkEnd w:id="7346"/>
      <w:bookmarkEnd w:id="7347"/>
    </w:p>
    <w:p w14:paraId="7EF35365" w14:textId="3A8BDECD" w:rsidR="00B45E44" w:rsidRDefault="00B45E44" w:rsidP="00B45E44">
      <w:pPr>
        <w:pStyle w:val="Heading3"/>
      </w:pPr>
      <w:bookmarkStart w:id="7348" w:name="_Toc89035483"/>
      <w:bookmarkStart w:id="7349" w:name="_Toc89065281"/>
      <w:bookmarkStart w:id="7350" w:name="_Toc89180580"/>
      <w:bookmarkStart w:id="7351" w:name="_Toc97072275"/>
      <w:bookmarkStart w:id="7352" w:name="_Toc120051690"/>
      <w:bookmarkStart w:id="7353" w:name="_Toc199238691"/>
      <w:r>
        <w:t>6.6.1</w:t>
      </w:r>
      <w:r>
        <w:tab/>
        <w:t>API URI</w:t>
      </w:r>
      <w:bookmarkEnd w:id="7348"/>
      <w:bookmarkEnd w:id="7349"/>
      <w:bookmarkEnd w:id="7350"/>
      <w:bookmarkEnd w:id="7351"/>
      <w:bookmarkEnd w:id="7352"/>
      <w:bookmarkEnd w:id="7353"/>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lastRenderedPageBreak/>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54" w:name="_Toc89035484"/>
      <w:bookmarkStart w:id="7355" w:name="_Toc89065282"/>
      <w:bookmarkStart w:id="7356" w:name="_Toc89180581"/>
      <w:bookmarkStart w:id="7357" w:name="_Toc97072276"/>
      <w:bookmarkStart w:id="7358" w:name="_Toc120051691"/>
      <w:bookmarkStart w:id="7359" w:name="_Toc199238692"/>
      <w:r>
        <w:t>6.6.2</w:t>
      </w:r>
      <w:r>
        <w:tab/>
        <w:t>Usage of HTTP</w:t>
      </w:r>
      <w:bookmarkEnd w:id="7354"/>
      <w:bookmarkEnd w:id="7355"/>
      <w:bookmarkEnd w:id="7356"/>
      <w:bookmarkEnd w:id="7357"/>
      <w:bookmarkEnd w:id="7358"/>
      <w:bookmarkEnd w:id="7359"/>
    </w:p>
    <w:p w14:paraId="5CB6CDFF" w14:textId="5FCA0314" w:rsidR="00B45E44" w:rsidRDefault="00B45E44" w:rsidP="00B45E44">
      <w:pPr>
        <w:pStyle w:val="Heading4"/>
      </w:pPr>
      <w:bookmarkStart w:id="7360" w:name="_Toc89035485"/>
      <w:bookmarkStart w:id="7361" w:name="_Toc89065283"/>
      <w:bookmarkStart w:id="7362" w:name="_Toc89180582"/>
      <w:bookmarkStart w:id="7363" w:name="_Toc97072277"/>
      <w:bookmarkStart w:id="7364" w:name="_Toc120051692"/>
      <w:bookmarkStart w:id="7365" w:name="_Toc199238693"/>
      <w:r>
        <w:t>6.6.2.1</w:t>
      </w:r>
      <w:r>
        <w:tab/>
        <w:t>General</w:t>
      </w:r>
      <w:bookmarkEnd w:id="7360"/>
      <w:bookmarkEnd w:id="7361"/>
      <w:bookmarkEnd w:id="7362"/>
      <w:bookmarkEnd w:id="7363"/>
      <w:bookmarkEnd w:id="7364"/>
      <w:bookmarkEnd w:id="7365"/>
    </w:p>
    <w:p w14:paraId="6C099FCD" w14:textId="480CA74E" w:rsidR="00B45E44" w:rsidRDefault="00B45E44" w:rsidP="00B45E44">
      <w:r>
        <w:t>HTTP/2, as defined in IETF RFC </w:t>
      </w:r>
      <w:r w:rsidR="003A01BC">
        <w:t>9113</w:t>
      </w:r>
      <w:r>
        <w:t xml:space="preserve"> [19], shall be used as specified in </w:t>
      </w:r>
      <w:r w:rsidR="002F66A0">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66" w:name="_Toc89035486"/>
      <w:bookmarkStart w:id="7367" w:name="_Toc89065284"/>
      <w:bookmarkStart w:id="7368" w:name="_Toc89180583"/>
      <w:bookmarkStart w:id="7369" w:name="_Toc97072278"/>
      <w:bookmarkStart w:id="7370" w:name="_Toc120051693"/>
      <w:bookmarkStart w:id="7371" w:name="_Toc199238694"/>
      <w:r>
        <w:t>6.6.2.2</w:t>
      </w:r>
      <w:r>
        <w:tab/>
        <w:t>HTTP standard headers</w:t>
      </w:r>
      <w:bookmarkEnd w:id="7366"/>
      <w:bookmarkEnd w:id="7367"/>
      <w:bookmarkEnd w:id="7368"/>
      <w:bookmarkEnd w:id="7369"/>
      <w:bookmarkEnd w:id="7370"/>
      <w:bookmarkEnd w:id="7371"/>
    </w:p>
    <w:p w14:paraId="553447E9" w14:textId="183E7F75" w:rsidR="00B45E44" w:rsidRDefault="00B45E44" w:rsidP="00B45E44">
      <w:pPr>
        <w:pStyle w:val="Heading5"/>
        <w:rPr>
          <w:lang w:eastAsia="zh-CN"/>
        </w:rPr>
      </w:pPr>
      <w:bookmarkStart w:id="7372" w:name="_Toc89035487"/>
      <w:bookmarkStart w:id="7373" w:name="_Toc89065285"/>
      <w:bookmarkStart w:id="7374" w:name="_Toc89180584"/>
      <w:bookmarkStart w:id="7375" w:name="_Toc97072279"/>
      <w:bookmarkStart w:id="7376" w:name="_Toc120051694"/>
      <w:bookmarkStart w:id="7377" w:name="_Toc199238695"/>
      <w:r>
        <w:t>6.6.2.2.1</w:t>
      </w:r>
      <w:r>
        <w:rPr>
          <w:lang w:eastAsia="zh-CN"/>
        </w:rPr>
        <w:tab/>
        <w:t>General</w:t>
      </w:r>
      <w:bookmarkEnd w:id="7372"/>
      <w:bookmarkEnd w:id="7373"/>
      <w:bookmarkEnd w:id="7374"/>
      <w:bookmarkEnd w:id="7375"/>
      <w:bookmarkEnd w:id="7376"/>
      <w:bookmarkEnd w:id="7377"/>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78" w:name="_Toc89035488"/>
      <w:bookmarkStart w:id="7379" w:name="_Toc89065286"/>
      <w:bookmarkStart w:id="7380" w:name="_Toc89180585"/>
      <w:bookmarkStart w:id="7381" w:name="_Toc97072280"/>
      <w:bookmarkStart w:id="7382" w:name="_Toc120051695"/>
      <w:bookmarkStart w:id="7383" w:name="_Toc199238696"/>
      <w:r>
        <w:t>6.6.2.2.2</w:t>
      </w:r>
      <w:r>
        <w:tab/>
        <w:t>Content type</w:t>
      </w:r>
      <w:bookmarkEnd w:id="7378"/>
      <w:bookmarkEnd w:id="7379"/>
      <w:bookmarkEnd w:id="7380"/>
      <w:bookmarkEnd w:id="7381"/>
      <w:bookmarkEnd w:id="7382"/>
      <w:bookmarkEnd w:id="7383"/>
    </w:p>
    <w:p w14:paraId="22637A32" w14:textId="0F3898F0" w:rsidR="00B45E44" w:rsidRDefault="00B45E44" w:rsidP="00B45E44">
      <w:r>
        <w:t>The following content types shall be supported:</w:t>
      </w:r>
    </w:p>
    <w:p w14:paraId="5D53A774" w14:textId="3066352D"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44257901"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384" w:name="_Toc89035489"/>
      <w:bookmarkStart w:id="7385" w:name="_Toc89065287"/>
      <w:bookmarkStart w:id="7386" w:name="_Toc89180586"/>
      <w:bookmarkStart w:id="7387" w:name="_Toc97072281"/>
      <w:bookmarkStart w:id="7388" w:name="_Toc120051696"/>
      <w:bookmarkStart w:id="7389" w:name="_Toc199238697"/>
      <w:r>
        <w:t>6.6.2.3</w:t>
      </w:r>
      <w:r>
        <w:tab/>
        <w:t>HTTP custom headers</w:t>
      </w:r>
      <w:bookmarkEnd w:id="7384"/>
      <w:bookmarkEnd w:id="7385"/>
      <w:bookmarkEnd w:id="7386"/>
      <w:bookmarkEnd w:id="7387"/>
      <w:bookmarkEnd w:id="7388"/>
      <w:bookmarkEnd w:id="7389"/>
    </w:p>
    <w:p w14:paraId="02DA1F5D" w14:textId="70ED860A" w:rsidR="00B45E44" w:rsidRDefault="00B45E44" w:rsidP="00B45E44">
      <w:pPr>
        <w:pStyle w:val="Heading5"/>
        <w:rPr>
          <w:lang w:eastAsia="zh-CN"/>
        </w:rPr>
      </w:pPr>
      <w:bookmarkStart w:id="7390" w:name="_Toc89035490"/>
      <w:bookmarkStart w:id="7391" w:name="_Toc89065288"/>
      <w:bookmarkStart w:id="7392" w:name="_Toc89180587"/>
      <w:bookmarkStart w:id="7393" w:name="_Toc97072282"/>
      <w:bookmarkStart w:id="7394" w:name="_Toc120051697"/>
      <w:bookmarkStart w:id="7395" w:name="_Toc199238698"/>
      <w:r>
        <w:t>6.6.2.3.1</w:t>
      </w:r>
      <w:r>
        <w:rPr>
          <w:lang w:eastAsia="zh-CN"/>
        </w:rPr>
        <w:tab/>
        <w:t>General</w:t>
      </w:r>
      <w:bookmarkEnd w:id="7390"/>
      <w:bookmarkEnd w:id="7391"/>
      <w:bookmarkEnd w:id="7392"/>
      <w:bookmarkEnd w:id="7393"/>
      <w:bookmarkEnd w:id="7394"/>
      <w:bookmarkEnd w:id="7395"/>
    </w:p>
    <w:p w14:paraId="04F1DCC0" w14:textId="7A5BBA53"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.2.3 of 3GPP TS 29.500 [4].</w:t>
      </w:r>
    </w:p>
    <w:p w14:paraId="08405D82" w14:textId="26974625" w:rsidR="00B45E44" w:rsidRPr="003B2883" w:rsidRDefault="00B45E44" w:rsidP="00B45E44">
      <w:pPr>
        <w:pStyle w:val="Heading4"/>
      </w:pPr>
      <w:bookmarkStart w:id="7396" w:name="_Toc81297913"/>
      <w:bookmarkStart w:id="7397" w:name="_Toc89035491"/>
      <w:bookmarkStart w:id="7398" w:name="_Toc89065289"/>
      <w:bookmarkStart w:id="7399" w:name="_Toc89180588"/>
      <w:bookmarkStart w:id="7400" w:name="_Toc97072283"/>
      <w:bookmarkStart w:id="7401" w:name="_Toc120051698"/>
      <w:bookmarkStart w:id="7402" w:name="_Toc199238699"/>
      <w:r w:rsidRPr="003B2883">
        <w:lastRenderedPageBreak/>
        <w:t>6.</w:t>
      </w:r>
      <w:r>
        <w:t>6</w:t>
      </w:r>
      <w:r w:rsidRPr="003B2883">
        <w:t>.2.4</w:t>
      </w:r>
      <w:r w:rsidRPr="003B2883">
        <w:tab/>
        <w:t>HTTP multipart messages</w:t>
      </w:r>
      <w:bookmarkEnd w:id="7396"/>
      <w:bookmarkEnd w:id="7397"/>
      <w:bookmarkEnd w:id="7398"/>
      <w:bookmarkEnd w:id="7399"/>
      <w:bookmarkEnd w:id="7400"/>
      <w:bookmarkEnd w:id="7401"/>
      <w:bookmarkEnd w:id="7402"/>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03" w:name="_Toc89035492"/>
      <w:bookmarkStart w:id="7404" w:name="_Toc89065290"/>
      <w:bookmarkStart w:id="7405" w:name="_Toc89180589"/>
      <w:bookmarkStart w:id="7406" w:name="_Toc97072284"/>
      <w:bookmarkStart w:id="7407" w:name="_Toc120051699"/>
      <w:bookmarkStart w:id="7408" w:name="_Toc199238700"/>
      <w:r>
        <w:t>6.6.3</w:t>
      </w:r>
      <w:r>
        <w:tab/>
        <w:t>Resources</w:t>
      </w:r>
      <w:bookmarkEnd w:id="7403"/>
      <w:bookmarkEnd w:id="7404"/>
      <w:bookmarkEnd w:id="7405"/>
      <w:bookmarkEnd w:id="7406"/>
      <w:bookmarkEnd w:id="7407"/>
      <w:bookmarkEnd w:id="7408"/>
    </w:p>
    <w:p w14:paraId="2FC5DDA6" w14:textId="23C7BD77" w:rsidR="00B45E44" w:rsidRPr="000A7435" w:rsidRDefault="00B45E44" w:rsidP="00B45E44">
      <w:pPr>
        <w:pStyle w:val="Heading4"/>
      </w:pPr>
      <w:bookmarkStart w:id="7409" w:name="_Toc81558610"/>
      <w:bookmarkStart w:id="7410" w:name="_Toc89035493"/>
      <w:bookmarkStart w:id="7411" w:name="_Toc89065291"/>
      <w:bookmarkStart w:id="7412" w:name="_Toc89180590"/>
      <w:bookmarkStart w:id="7413" w:name="_Toc97072285"/>
      <w:bookmarkStart w:id="7414" w:name="_Toc120051700"/>
      <w:bookmarkStart w:id="7415" w:name="_Toc199238701"/>
      <w:r>
        <w:t>6.6.3.1</w:t>
      </w:r>
      <w:r>
        <w:tab/>
        <w:t>Overview</w:t>
      </w:r>
      <w:bookmarkEnd w:id="7409"/>
      <w:bookmarkEnd w:id="7410"/>
      <w:bookmarkEnd w:id="7411"/>
      <w:bookmarkEnd w:id="7412"/>
      <w:bookmarkEnd w:id="7413"/>
      <w:bookmarkEnd w:id="7414"/>
      <w:bookmarkEnd w:id="7415"/>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35pt;height:2in" o:ole="">
            <v:imagedata r:id="rId108" o:title="" cropbottom="38654f" cropright="2455f"/>
          </v:shape>
          <o:OLEObject Type="Embed" ProgID="Visio.Drawing.11" ShapeID="_x0000_i1075" DrawAspect="Content" ObjectID="_1809857886"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16" w:name="_Toc81297969"/>
      <w:bookmarkStart w:id="7417" w:name="_Toc89035494"/>
      <w:bookmarkStart w:id="7418" w:name="_Toc89065292"/>
      <w:bookmarkStart w:id="7419" w:name="_Toc89180591"/>
      <w:bookmarkStart w:id="7420" w:name="_Toc97072286"/>
      <w:bookmarkStart w:id="7421" w:name="_Toc120051701"/>
      <w:bookmarkStart w:id="7422" w:name="_Toc199238702"/>
      <w:r w:rsidRPr="003B2883">
        <w:lastRenderedPageBreak/>
        <w:t>6.</w:t>
      </w:r>
      <w:r>
        <w:t>6</w:t>
      </w:r>
      <w:r w:rsidRPr="003B2883">
        <w:t>.</w:t>
      </w:r>
      <w:r>
        <w:t>3</w:t>
      </w:r>
      <w:r w:rsidRPr="003B2883">
        <w:t>.</w:t>
      </w:r>
      <w:r>
        <w:t>1</w:t>
      </w:r>
      <w:r w:rsidRPr="003B2883">
        <w:tab/>
      </w:r>
      <w:bookmarkEnd w:id="7416"/>
      <w:r>
        <w:t>Resource: N2 Message Handler (</w:t>
      </w:r>
      <w:r>
        <w:rPr>
          <w:rFonts w:eastAsia="DengXian"/>
        </w:rPr>
        <w:t>Custom Operation)</w:t>
      </w:r>
      <w:bookmarkEnd w:id="7417"/>
      <w:bookmarkEnd w:id="7418"/>
      <w:bookmarkEnd w:id="7419"/>
      <w:bookmarkEnd w:id="7420"/>
      <w:bookmarkEnd w:id="7421"/>
      <w:bookmarkEnd w:id="7422"/>
    </w:p>
    <w:p w14:paraId="7C500E72" w14:textId="6EA57BA1" w:rsidR="00B45E44" w:rsidRPr="003B2883" w:rsidRDefault="00B45E44" w:rsidP="00B45E44">
      <w:pPr>
        <w:pStyle w:val="Heading5"/>
      </w:pPr>
      <w:bookmarkStart w:id="7423" w:name="_Toc81297970"/>
      <w:bookmarkStart w:id="7424" w:name="_Toc89035495"/>
      <w:bookmarkStart w:id="7425" w:name="_Toc89065293"/>
      <w:bookmarkStart w:id="7426" w:name="_Toc89180592"/>
      <w:bookmarkStart w:id="7427" w:name="_Toc97072287"/>
      <w:bookmarkStart w:id="7428" w:name="_Toc120051702"/>
      <w:bookmarkStart w:id="7429" w:name="_Toc199238703"/>
      <w:r w:rsidRPr="003B2883">
        <w:t>6.</w:t>
      </w:r>
      <w:r>
        <w:t>6</w:t>
      </w:r>
      <w:r w:rsidRPr="003B2883">
        <w:t>.</w:t>
      </w:r>
      <w:r>
        <w:t>3</w:t>
      </w:r>
      <w:r w:rsidRPr="003B2883">
        <w:t>.</w:t>
      </w:r>
      <w:r>
        <w:t>1.1</w:t>
      </w:r>
      <w:r w:rsidRPr="003B2883">
        <w:tab/>
      </w:r>
      <w:bookmarkEnd w:id="7423"/>
      <w:r>
        <w:t>Description</w:t>
      </w:r>
      <w:bookmarkEnd w:id="7424"/>
      <w:bookmarkEnd w:id="7425"/>
      <w:bookmarkEnd w:id="7426"/>
      <w:bookmarkEnd w:id="7427"/>
      <w:bookmarkEnd w:id="7428"/>
      <w:bookmarkEnd w:id="7429"/>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30" w:name="_Toc81297971"/>
      <w:bookmarkStart w:id="7431" w:name="_Toc89035496"/>
      <w:bookmarkStart w:id="7432" w:name="_Toc89065294"/>
      <w:bookmarkStart w:id="7433" w:name="_Toc89180593"/>
    </w:p>
    <w:p w14:paraId="51A770A8" w14:textId="1D73D7C6" w:rsidR="00B45E44" w:rsidRPr="003B2883" w:rsidRDefault="00B45E44" w:rsidP="00B45E44">
      <w:pPr>
        <w:pStyle w:val="Heading5"/>
      </w:pPr>
      <w:bookmarkStart w:id="7434" w:name="_Toc97072288"/>
      <w:bookmarkStart w:id="7435" w:name="_Toc120051703"/>
      <w:bookmarkStart w:id="7436" w:name="_Toc199238704"/>
      <w:r w:rsidRPr="003B2883">
        <w:t>6.</w:t>
      </w:r>
      <w:r>
        <w:t>6</w:t>
      </w:r>
      <w:r w:rsidRPr="003B2883">
        <w:t>.3.</w:t>
      </w:r>
      <w:r>
        <w:t>1</w:t>
      </w:r>
      <w:r w:rsidRPr="003B2883">
        <w:t>.2</w:t>
      </w:r>
      <w:r w:rsidRPr="003B2883">
        <w:tab/>
        <w:t>Resource Definition</w:t>
      </w:r>
      <w:bookmarkEnd w:id="7430"/>
      <w:bookmarkEnd w:id="7431"/>
      <w:bookmarkEnd w:id="7432"/>
      <w:bookmarkEnd w:id="7433"/>
      <w:bookmarkEnd w:id="7434"/>
      <w:bookmarkEnd w:id="7435"/>
      <w:bookmarkEnd w:id="7436"/>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37" w:name="_Toc81297972"/>
      <w:bookmarkStart w:id="7438" w:name="_Toc89035497"/>
      <w:bookmarkStart w:id="7439" w:name="_Toc89065295"/>
      <w:bookmarkStart w:id="7440" w:name="_Toc89180594"/>
      <w:bookmarkStart w:id="7441" w:name="_Toc97072289"/>
      <w:bookmarkStart w:id="7442" w:name="_Toc120051704"/>
      <w:bookmarkStart w:id="7443" w:name="_Toc199238705"/>
      <w:r w:rsidRPr="003B2883">
        <w:t>6.</w:t>
      </w:r>
      <w:r>
        <w:t>6</w:t>
      </w:r>
      <w:r w:rsidRPr="003B2883">
        <w:t>.3.</w:t>
      </w:r>
      <w:r>
        <w:t>1</w:t>
      </w:r>
      <w:r w:rsidRPr="003B2883">
        <w:t>.3</w:t>
      </w:r>
      <w:r w:rsidRPr="003B2883">
        <w:tab/>
        <w:t>Resource Standard Methods</w:t>
      </w:r>
      <w:bookmarkEnd w:id="7437"/>
      <w:bookmarkEnd w:id="7438"/>
      <w:bookmarkEnd w:id="7439"/>
      <w:bookmarkEnd w:id="7440"/>
      <w:bookmarkEnd w:id="7441"/>
      <w:bookmarkEnd w:id="7442"/>
      <w:bookmarkEnd w:id="7443"/>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44" w:name="_Toc81297973"/>
      <w:bookmarkStart w:id="7445" w:name="_Toc89035498"/>
      <w:bookmarkStart w:id="7446" w:name="_Toc89065296"/>
      <w:bookmarkStart w:id="7447" w:name="_Toc89180595"/>
      <w:bookmarkStart w:id="7448" w:name="_Toc97072290"/>
      <w:bookmarkStart w:id="7449" w:name="_Toc120051705"/>
      <w:bookmarkStart w:id="7450" w:name="_Toc199238706"/>
      <w:r w:rsidRPr="003B2883">
        <w:t>6.</w:t>
      </w:r>
      <w:r>
        <w:t>6</w:t>
      </w:r>
      <w:r w:rsidRPr="003B2883">
        <w:t>.3.</w:t>
      </w:r>
      <w:r>
        <w:t>1</w:t>
      </w:r>
      <w:r w:rsidRPr="003B2883">
        <w:t>.4</w:t>
      </w:r>
      <w:r w:rsidRPr="003B2883">
        <w:tab/>
        <w:t>Resource Custom Operations</w:t>
      </w:r>
      <w:bookmarkEnd w:id="7444"/>
      <w:bookmarkEnd w:id="7445"/>
      <w:bookmarkEnd w:id="7446"/>
      <w:bookmarkEnd w:id="7447"/>
      <w:bookmarkEnd w:id="7448"/>
      <w:bookmarkEnd w:id="7449"/>
      <w:bookmarkEnd w:id="7450"/>
    </w:p>
    <w:p w14:paraId="4D2288B5" w14:textId="6B8E4B21" w:rsidR="00B45E44" w:rsidRPr="003B2883" w:rsidRDefault="00B45E44" w:rsidP="00876DA9">
      <w:pPr>
        <w:pStyle w:val="Heading6"/>
      </w:pPr>
      <w:bookmarkStart w:id="7451" w:name="_Toc81297974"/>
      <w:bookmarkStart w:id="7452" w:name="_Toc89035499"/>
      <w:bookmarkStart w:id="7453" w:name="_Toc89065297"/>
      <w:bookmarkStart w:id="7454" w:name="_Toc89180596"/>
      <w:bookmarkStart w:id="7455" w:name="_Toc97072291"/>
      <w:bookmarkStart w:id="7456" w:name="_Toc120051706"/>
      <w:bookmarkStart w:id="7457" w:name="_Toc199238707"/>
      <w:r w:rsidRPr="003B2883">
        <w:t>6.</w:t>
      </w:r>
      <w:r>
        <w:t>6</w:t>
      </w:r>
      <w:r w:rsidRPr="003B2883">
        <w:t>.3.</w:t>
      </w:r>
      <w:r>
        <w:t>1</w:t>
      </w:r>
      <w:r w:rsidRPr="003B2883">
        <w:t>.4.1</w:t>
      </w:r>
      <w:r w:rsidRPr="003B2883">
        <w:tab/>
        <w:t>Overview</w:t>
      </w:r>
      <w:bookmarkEnd w:id="7451"/>
      <w:bookmarkEnd w:id="7452"/>
      <w:bookmarkEnd w:id="7453"/>
      <w:bookmarkEnd w:id="7454"/>
      <w:bookmarkEnd w:id="7455"/>
      <w:bookmarkEnd w:id="7456"/>
      <w:bookmarkEnd w:id="7457"/>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58" w:name="_Toc89035500"/>
      <w:bookmarkStart w:id="7459" w:name="_Toc89065298"/>
      <w:bookmarkStart w:id="7460" w:name="_Toc89180597"/>
      <w:bookmarkStart w:id="7461" w:name="_Toc97072292"/>
      <w:bookmarkStart w:id="7462" w:name="_Toc120051707"/>
      <w:bookmarkStart w:id="7463" w:name="_Toc199238708"/>
      <w:r w:rsidRPr="003B2883">
        <w:t>6.</w:t>
      </w:r>
      <w:r>
        <w:t>6</w:t>
      </w:r>
      <w:r w:rsidRPr="003B2883">
        <w:t>.3.</w:t>
      </w:r>
      <w:r>
        <w:t>1</w:t>
      </w:r>
      <w:r w:rsidRPr="003B2883">
        <w:t>.4.</w:t>
      </w:r>
      <w:r>
        <w:t>2</w:t>
      </w:r>
      <w:r w:rsidRPr="003B2883">
        <w:tab/>
        <w:t xml:space="preserve">Operation: </w:t>
      </w:r>
      <w:r w:rsidRPr="003B2883">
        <w:rPr>
          <w:lang w:eastAsia="zh-CN"/>
        </w:rPr>
        <w:t>transfer</w:t>
      </w:r>
      <w:bookmarkEnd w:id="7458"/>
      <w:bookmarkEnd w:id="7459"/>
      <w:bookmarkEnd w:id="7460"/>
      <w:bookmarkEnd w:id="7461"/>
      <w:bookmarkEnd w:id="7462"/>
      <w:bookmarkEnd w:id="7463"/>
    </w:p>
    <w:p w14:paraId="09264F9B" w14:textId="0129FB36" w:rsidR="00B45E44" w:rsidRPr="004D1A8C" w:rsidRDefault="00B45E44" w:rsidP="00876DA9">
      <w:pPr>
        <w:pStyle w:val="Heading7"/>
      </w:pPr>
      <w:bookmarkStart w:id="7464" w:name="_Toc81297976"/>
      <w:bookmarkStart w:id="7465" w:name="_Toc89035501"/>
      <w:bookmarkStart w:id="7466" w:name="_Toc89065299"/>
      <w:bookmarkStart w:id="7467" w:name="_Toc89180598"/>
      <w:bookmarkStart w:id="7468" w:name="_Toc97072293"/>
      <w:bookmarkStart w:id="7469" w:name="_Toc120051708"/>
      <w:bookmarkStart w:id="7470" w:name="_Toc199238709"/>
      <w:r w:rsidRPr="00676AC1">
        <w:t>6.</w:t>
      </w:r>
      <w:r>
        <w:t>6</w:t>
      </w:r>
      <w:r w:rsidRPr="004D1A8C">
        <w:t>.3.1.4.2.1</w:t>
      </w:r>
      <w:r w:rsidRPr="004D1A8C">
        <w:tab/>
        <w:t>Description</w:t>
      </w:r>
      <w:bookmarkEnd w:id="7464"/>
      <w:bookmarkEnd w:id="7465"/>
      <w:bookmarkEnd w:id="7466"/>
      <w:bookmarkEnd w:id="7467"/>
      <w:bookmarkEnd w:id="7468"/>
      <w:bookmarkEnd w:id="7469"/>
      <w:bookmarkEnd w:id="7470"/>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71" w:name="_Toc81297977"/>
      <w:bookmarkStart w:id="7472" w:name="_Toc89035502"/>
      <w:bookmarkStart w:id="7473" w:name="_Toc89065300"/>
      <w:bookmarkStart w:id="7474" w:name="_Toc89180599"/>
      <w:bookmarkStart w:id="7475" w:name="_Toc97072294"/>
      <w:bookmarkStart w:id="7476" w:name="_Toc120051709"/>
      <w:bookmarkStart w:id="7477" w:name="_Toc199238710"/>
      <w:r w:rsidRPr="00676AC1">
        <w:t>6.</w:t>
      </w:r>
      <w:r>
        <w:t>6</w:t>
      </w:r>
      <w:r w:rsidRPr="00114B9F">
        <w:t>.3.1.4.2</w:t>
      </w:r>
      <w:r>
        <w:t>.2</w:t>
      </w:r>
      <w:r w:rsidRPr="003B2883">
        <w:tab/>
      </w:r>
      <w:r w:rsidRPr="004D1A8C">
        <w:t>Operation</w:t>
      </w:r>
      <w:r w:rsidRPr="003B2883">
        <w:t xml:space="preserve"> Definition</w:t>
      </w:r>
      <w:bookmarkEnd w:id="7471"/>
      <w:bookmarkEnd w:id="7472"/>
      <w:bookmarkEnd w:id="7473"/>
      <w:bookmarkEnd w:id="7474"/>
      <w:bookmarkEnd w:id="7475"/>
      <w:bookmarkEnd w:id="7476"/>
      <w:bookmarkEnd w:id="7477"/>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lastRenderedPageBreak/>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78"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78"/>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B5F4BF" w14:textId="3051850C"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79" w:name="_Toc89180600"/>
      <w:bookmarkStart w:id="7480" w:name="_Toc97072295"/>
      <w:bookmarkStart w:id="7481" w:name="_Toc120051710"/>
      <w:bookmarkStart w:id="7482" w:name="_Toc81298245"/>
      <w:bookmarkStart w:id="7483" w:name="_Toc89035503"/>
      <w:bookmarkStart w:id="7484" w:name="_Toc89065301"/>
      <w:bookmarkStart w:id="7485" w:name="_Toc199238711"/>
      <w:r>
        <w:t>6.6.4</w:t>
      </w:r>
      <w:r>
        <w:tab/>
        <w:t>Custom Operations without associated resources</w:t>
      </w:r>
      <w:bookmarkEnd w:id="7479"/>
      <w:bookmarkEnd w:id="7480"/>
      <w:bookmarkEnd w:id="7481"/>
      <w:bookmarkEnd w:id="7485"/>
    </w:p>
    <w:p w14:paraId="1BCF4682" w14:textId="7C626F3A" w:rsidR="004A55DF" w:rsidRDefault="004A55DF" w:rsidP="0019245A">
      <w:pPr>
        <w:pStyle w:val="Heading3"/>
      </w:pPr>
      <w:bookmarkStart w:id="7486" w:name="_Toc89180601"/>
      <w:bookmarkStart w:id="7487" w:name="_Toc97072296"/>
      <w:bookmarkStart w:id="7488" w:name="_Toc120051711"/>
      <w:bookmarkStart w:id="7489" w:name="_Toc199238712"/>
      <w:r>
        <w:t>6.6.</w:t>
      </w:r>
      <w:r w:rsidR="00F35E6A">
        <w:t>5</w:t>
      </w:r>
      <w:r>
        <w:tab/>
        <w:t>Notifications</w:t>
      </w:r>
      <w:bookmarkEnd w:id="7486"/>
      <w:bookmarkEnd w:id="7487"/>
      <w:bookmarkEnd w:id="7488"/>
      <w:bookmarkEnd w:id="7489"/>
    </w:p>
    <w:p w14:paraId="31E5D0B2" w14:textId="77777777" w:rsidR="003E5F01" w:rsidRPr="003B2883" w:rsidRDefault="003E5F01" w:rsidP="003E5F01">
      <w:pPr>
        <w:pStyle w:val="Heading4"/>
      </w:pPr>
      <w:bookmarkStart w:id="7490" w:name="_Toc199238713"/>
      <w:r w:rsidRPr="003B2883">
        <w:t>6.</w:t>
      </w:r>
      <w:r>
        <w:t>6</w:t>
      </w:r>
      <w:r w:rsidRPr="003B2883">
        <w:t>.5.1</w:t>
      </w:r>
      <w:r w:rsidRPr="003B2883">
        <w:tab/>
        <w:t>General</w:t>
      </w:r>
      <w:bookmarkEnd w:id="7490"/>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91" w:name="_Toc199238714"/>
      <w:r w:rsidRPr="003B2883">
        <w:lastRenderedPageBreak/>
        <w:t>6.</w:t>
      </w:r>
      <w:r>
        <w:t>6</w:t>
      </w:r>
      <w:r w:rsidRPr="003B2883">
        <w:t>.5.2</w:t>
      </w:r>
      <w:r w:rsidRPr="003B2883">
        <w:tab/>
        <w:t>Notification</w:t>
      </w:r>
      <w:bookmarkEnd w:id="7491"/>
    </w:p>
    <w:p w14:paraId="37C7E901" w14:textId="77777777" w:rsidR="003E5F01" w:rsidRPr="003B2883" w:rsidRDefault="003E5F01" w:rsidP="003E5F01">
      <w:pPr>
        <w:pStyle w:val="Heading5"/>
      </w:pPr>
      <w:bookmarkStart w:id="7492" w:name="_Toc199238715"/>
      <w:r w:rsidRPr="003B2883">
        <w:t>6.</w:t>
      </w:r>
      <w:r>
        <w:t>6</w:t>
      </w:r>
      <w:r w:rsidRPr="003B2883">
        <w:t>.5.</w:t>
      </w:r>
      <w:r w:rsidRPr="003B2883">
        <w:rPr>
          <w:lang w:eastAsia="zh-CN"/>
        </w:rPr>
        <w:t>2</w:t>
      </w:r>
      <w:r w:rsidRPr="003B2883">
        <w:t>.1</w:t>
      </w:r>
      <w:r w:rsidRPr="003B2883">
        <w:tab/>
        <w:t>Description</w:t>
      </w:r>
      <w:bookmarkEnd w:id="7492"/>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93" w:name="_Toc199238716"/>
      <w:r w:rsidRPr="003B2883">
        <w:t>6.</w:t>
      </w:r>
      <w:r>
        <w:t>6</w:t>
      </w:r>
      <w:r w:rsidRPr="003B2883">
        <w:t>.5.</w:t>
      </w:r>
      <w:r w:rsidRPr="003B2883">
        <w:rPr>
          <w:lang w:eastAsia="zh-CN"/>
        </w:rPr>
        <w:t>2</w:t>
      </w:r>
      <w:r w:rsidRPr="003B2883">
        <w:t>.2</w:t>
      </w:r>
      <w:r w:rsidRPr="003B2883">
        <w:tab/>
        <w:t>Notification Definition</w:t>
      </w:r>
      <w:r>
        <w:t>n</w:t>
      </w:r>
      <w:bookmarkEnd w:id="7493"/>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94" w:name="_Toc199238717"/>
      <w:r w:rsidRPr="003B2883">
        <w:t>6.</w:t>
      </w:r>
      <w:r>
        <w:t>6</w:t>
      </w:r>
      <w:r w:rsidRPr="003B2883">
        <w:t>.5.2.3</w:t>
      </w:r>
      <w:r w:rsidRPr="003B2883">
        <w:tab/>
        <w:t>Notification Standard Methods</w:t>
      </w:r>
      <w:bookmarkEnd w:id="7494"/>
    </w:p>
    <w:p w14:paraId="32AFB969" w14:textId="77777777" w:rsidR="003E5F01" w:rsidRPr="003B2883" w:rsidRDefault="003E5F01" w:rsidP="003E5F01">
      <w:pPr>
        <w:pStyle w:val="Heading6"/>
      </w:pPr>
      <w:bookmarkStart w:id="7495" w:name="_Toc199238718"/>
      <w:r w:rsidRPr="003B2883">
        <w:t>6.</w:t>
      </w:r>
      <w:r>
        <w:t>6</w:t>
      </w:r>
      <w:r w:rsidRPr="003B2883">
        <w:t>.5.2.3.1</w:t>
      </w:r>
      <w:r w:rsidRPr="003B2883">
        <w:tab/>
        <w:t>POST</w:t>
      </w:r>
      <w:bookmarkEnd w:id="7495"/>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349141DB"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lastRenderedPageBreak/>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496" w:name="_Toc89180602"/>
      <w:bookmarkStart w:id="7497" w:name="_Toc97072297"/>
      <w:bookmarkStart w:id="7498" w:name="_Toc120051712"/>
      <w:bookmarkStart w:id="7499" w:name="_Toc199238719"/>
      <w:r w:rsidRPr="003B2883">
        <w:t>6.</w:t>
      </w:r>
      <w:r>
        <w:t>6</w:t>
      </w:r>
      <w:r w:rsidRPr="003B2883">
        <w:t>.6</w:t>
      </w:r>
      <w:r w:rsidRPr="003B2883">
        <w:tab/>
        <w:t>Data Model</w:t>
      </w:r>
      <w:bookmarkEnd w:id="7482"/>
      <w:bookmarkEnd w:id="7483"/>
      <w:bookmarkEnd w:id="7484"/>
      <w:bookmarkEnd w:id="7496"/>
      <w:bookmarkEnd w:id="7497"/>
      <w:bookmarkEnd w:id="7498"/>
      <w:bookmarkEnd w:id="7499"/>
    </w:p>
    <w:p w14:paraId="6220AF21" w14:textId="3B0900D8" w:rsidR="0019245A" w:rsidRPr="003B2883" w:rsidRDefault="0019245A" w:rsidP="0019245A">
      <w:pPr>
        <w:pStyle w:val="Heading4"/>
      </w:pPr>
      <w:bookmarkStart w:id="7500" w:name="_Toc81298246"/>
      <w:bookmarkStart w:id="7501" w:name="_Toc89035504"/>
      <w:bookmarkStart w:id="7502" w:name="_Toc89065302"/>
      <w:bookmarkStart w:id="7503" w:name="_Toc89180603"/>
      <w:bookmarkStart w:id="7504" w:name="_Toc97072298"/>
      <w:bookmarkStart w:id="7505" w:name="_Toc120051713"/>
      <w:bookmarkStart w:id="7506" w:name="_Toc199238720"/>
      <w:r w:rsidRPr="003B2883">
        <w:t>6.</w:t>
      </w:r>
      <w:r>
        <w:t>6</w:t>
      </w:r>
      <w:r w:rsidRPr="003B2883">
        <w:t>.6.1</w:t>
      </w:r>
      <w:r w:rsidRPr="003B2883">
        <w:tab/>
        <w:t>General</w:t>
      </w:r>
      <w:bookmarkEnd w:id="7500"/>
      <w:bookmarkEnd w:id="7501"/>
      <w:bookmarkEnd w:id="7502"/>
      <w:bookmarkEnd w:id="7503"/>
      <w:bookmarkEnd w:id="7504"/>
      <w:bookmarkEnd w:id="7505"/>
      <w:bookmarkEnd w:id="7506"/>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07" w:name="_Toc81298247"/>
      <w:bookmarkStart w:id="7508" w:name="_Toc89035505"/>
      <w:bookmarkStart w:id="7509" w:name="_Toc89065303"/>
      <w:bookmarkStart w:id="7510" w:name="_Toc89180604"/>
      <w:bookmarkStart w:id="7511" w:name="_Toc97072299"/>
      <w:bookmarkStart w:id="7512" w:name="_Toc120051714"/>
      <w:bookmarkStart w:id="7513" w:name="_Toc81298248"/>
      <w:bookmarkStart w:id="7514" w:name="_Toc199238721"/>
      <w:r w:rsidRPr="003B2883">
        <w:rPr>
          <w:lang w:val="en-US"/>
        </w:rPr>
        <w:lastRenderedPageBreak/>
        <w:t>6.</w:t>
      </w:r>
      <w:r>
        <w:rPr>
          <w:lang w:val="en-US"/>
        </w:rPr>
        <w:t>6</w:t>
      </w:r>
      <w:r w:rsidRPr="003B2883">
        <w:rPr>
          <w:lang w:val="en-US"/>
        </w:rPr>
        <w:t>.6.2</w:t>
      </w:r>
      <w:r w:rsidRPr="003B2883">
        <w:rPr>
          <w:lang w:val="en-US"/>
        </w:rPr>
        <w:tab/>
        <w:t>Structured data types</w:t>
      </w:r>
      <w:bookmarkEnd w:id="7507"/>
      <w:bookmarkEnd w:id="7508"/>
      <w:bookmarkEnd w:id="7509"/>
      <w:bookmarkEnd w:id="7510"/>
      <w:bookmarkEnd w:id="7511"/>
      <w:bookmarkEnd w:id="7512"/>
      <w:bookmarkEnd w:id="7514"/>
    </w:p>
    <w:p w14:paraId="64760656" w14:textId="41F47A14" w:rsidR="0019245A" w:rsidRPr="003B2883" w:rsidRDefault="0019245A" w:rsidP="0019245A">
      <w:pPr>
        <w:pStyle w:val="Heading5"/>
      </w:pPr>
      <w:bookmarkStart w:id="7515" w:name="_Toc89035506"/>
      <w:bookmarkStart w:id="7516" w:name="_Toc89065304"/>
      <w:bookmarkStart w:id="7517" w:name="_Toc89180605"/>
      <w:bookmarkStart w:id="7518" w:name="_Toc97072300"/>
      <w:bookmarkStart w:id="7519" w:name="_Toc120051715"/>
      <w:bookmarkStart w:id="7520" w:name="_Toc199238722"/>
      <w:r w:rsidRPr="003B2883">
        <w:t>6.</w:t>
      </w:r>
      <w:r>
        <w:t>6</w:t>
      </w:r>
      <w:r w:rsidRPr="003B2883">
        <w:t>.6.2.1</w:t>
      </w:r>
      <w:r w:rsidRPr="003B2883">
        <w:tab/>
        <w:t>Introduction</w:t>
      </w:r>
      <w:bookmarkEnd w:id="7513"/>
      <w:bookmarkEnd w:id="7515"/>
      <w:bookmarkEnd w:id="7516"/>
      <w:bookmarkEnd w:id="7517"/>
      <w:bookmarkEnd w:id="7518"/>
      <w:bookmarkEnd w:id="7519"/>
      <w:bookmarkEnd w:id="7520"/>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21" w:name="_Toc81298030"/>
      <w:bookmarkStart w:id="7522" w:name="_Toc89035507"/>
      <w:bookmarkStart w:id="7523" w:name="_Toc89065305"/>
      <w:bookmarkStart w:id="7524" w:name="_Toc89180606"/>
      <w:bookmarkStart w:id="7525" w:name="_Toc97072301"/>
      <w:bookmarkStart w:id="7526" w:name="_Toc120051716"/>
      <w:bookmarkStart w:id="7527" w:name="_Toc199238723"/>
      <w:r w:rsidRPr="003B2883">
        <w:t>6.</w:t>
      </w:r>
      <w:r>
        <w:t>6</w:t>
      </w:r>
      <w:r w:rsidRPr="003B2883">
        <w:t>.6.2.</w:t>
      </w:r>
      <w:r>
        <w:t>2</w:t>
      </w:r>
      <w:r w:rsidRPr="003B2883">
        <w:tab/>
        <w:t xml:space="preserve">Type: </w:t>
      </w:r>
      <w:bookmarkEnd w:id="7521"/>
      <w:r>
        <w:t>Mbs</w:t>
      </w:r>
      <w:r w:rsidRPr="003B2883">
        <w:t>N2</w:t>
      </w:r>
      <w:r>
        <w:t>Message</w:t>
      </w:r>
      <w:r w:rsidRPr="003B2883">
        <w:t>TransferReqData</w:t>
      </w:r>
      <w:bookmarkEnd w:id="7522"/>
      <w:bookmarkEnd w:id="7523"/>
      <w:bookmarkEnd w:id="7524"/>
      <w:bookmarkEnd w:id="7525"/>
      <w:bookmarkEnd w:id="7526"/>
      <w:bookmarkEnd w:id="7527"/>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28" w:name="_Toc81298054"/>
      <w:bookmarkStart w:id="7529" w:name="_Toc89035508"/>
      <w:bookmarkStart w:id="7530" w:name="_Toc89065306"/>
      <w:bookmarkStart w:id="7531" w:name="_Toc89180607"/>
      <w:bookmarkStart w:id="7532" w:name="_Toc97072302"/>
      <w:bookmarkStart w:id="7533" w:name="_Toc120051717"/>
      <w:bookmarkStart w:id="7534" w:name="_Toc199238724"/>
      <w:r w:rsidRPr="003B2883">
        <w:t>6.</w:t>
      </w:r>
      <w:r>
        <w:t>6</w:t>
      </w:r>
      <w:r w:rsidRPr="003B2883">
        <w:t>.6.2.3</w:t>
      </w:r>
      <w:r w:rsidRPr="003B2883">
        <w:tab/>
        <w:t xml:space="preserve">Type: </w:t>
      </w:r>
      <w:bookmarkEnd w:id="7528"/>
      <w:r>
        <w:t>Mbs</w:t>
      </w:r>
      <w:r w:rsidRPr="003B2883">
        <w:t>N2</w:t>
      </w:r>
      <w:r>
        <w:t>Message</w:t>
      </w:r>
      <w:r w:rsidRPr="003B2883">
        <w:t>TransferRspData</w:t>
      </w:r>
      <w:bookmarkEnd w:id="7529"/>
      <w:bookmarkEnd w:id="7530"/>
      <w:bookmarkEnd w:id="7531"/>
      <w:bookmarkEnd w:id="7532"/>
      <w:bookmarkEnd w:id="7533"/>
      <w:bookmarkEnd w:id="7534"/>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35" w:name="_Toc81298048"/>
      <w:bookmarkStart w:id="7536" w:name="_Toc89035510"/>
      <w:bookmarkStart w:id="7537" w:name="_Toc89065308"/>
      <w:bookmarkStart w:id="7538" w:name="_Toc89180609"/>
      <w:bookmarkStart w:id="7539" w:name="_Toc97072303"/>
      <w:bookmarkStart w:id="7540" w:name="_Toc120051718"/>
      <w:bookmarkStart w:id="7541" w:name="_Toc199238725"/>
      <w:r w:rsidRPr="003B2883">
        <w:lastRenderedPageBreak/>
        <w:t>6.</w:t>
      </w:r>
      <w:r>
        <w:t>6</w:t>
      </w:r>
      <w:r w:rsidRPr="003B2883">
        <w:t>.6.2.</w:t>
      </w:r>
      <w:r w:rsidR="001D2FD9">
        <w:t>4</w:t>
      </w:r>
      <w:r w:rsidRPr="003B2883">
        <w:tab/>
        <w:t>Type: N2</w:t>
      </w:r>
      <w:r>
        <w:t>Mbs</w:t>
      </w:r>
      <w:r w:rsidR="001D2FD9">
        <w:t>Sm</w:t>
      </w:r>
      <w:r w:rsidRPr="003B2883">
        <w:rPr>
          <w:lang w:val="en-US"/>
        </w:rPr>
        <w:t>Info</w:t>
      </w:r>
      <w:bookmarkEnd w:id="7535"/>
      <w:bookmarkEnd w:id="7536"/>
      <w:bookmarkEnd w:id="7537"/>
      <w:bookmarkEnd w:id="7538"/>
      <w:bookmarkEnd w:id="7539"/>
      <w:bookmarkEnd w:id="7540"/>
      <w:bookmarkEnd w:id="7541"/>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42" w:name="_Toc199238726"/>
      <w:r>
        <w:t>6.6.6</w:t>
      </w:r>
      <w:r w:rsidRPr="003B2883">
        <w:t>.2.</w:t>
      </w:r>
      <w:r>
        <w:t>5</w:t>
      </w:r>
      <w:r w:rsidRPr="003B2883">
        <w:tab/>
        <w:t xml:space="preserve">Type: </w:t>
      </w:r>
      <w:r>
        <w:rPr>
          <w:lang w:eastAsia="zh-CN"/>
        </w:rPr>
        <w:t>Notification</w:t>
      </w:r>
      <w:bookmarkEnd w:id="7542"/>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43" w:name="_Toc199238727"/>
      <w:r>
        <w:t>6.6.6.2.6</w:t>
      </w:r>
      <w:r>
        <w:tab/>
        <w:t xml:space="preserve">Type: </w:t>
      </w:r>
      <w:r>
        <w:rPr>
          <w:lang w:eastAsia="zh-CN"/>
        </w:rPr>
        <w:t>RanFailure</w:t>
      </w:r>
      <w:bookmarkEnd w:id="7543"/>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44" w:name="_Toc81298098"/>
      <w:bookmarkStart w:id="7545" w:name="_Toc89035511"/>
      <w:bookmarkStart w:id="7546" w:name="_Toc89065309"/>
      <w:bookmarkStart w:id="7547" w:name="_Toc89180610"/>
      <w:bookmarkStart w:id="7548" w:name="_Toc97072304"/>
      <w:bookmarkStart w:id="7549" w:name="_Toc120051719"/>
      <w:bookmarkStart w:id="7550" w:name="_Toc199238728"/>
      <w:r w:rsidRPr="003B2883">
        <w:rPr>
          <w:lang w:val="en-US"/>
        </w:rPr>
        <w:t>6.</w:t>
      </w:r>
      <w:r>
        <w:rPr>
          <w:lang w:val="en-US"/>
        </w:rPr>
        <w:t>6</w:t>
      </w:r>
      <w:r w:rsidRPr="003B2883">
        <w:rPr>
          <w:lang w:val="en-US"/>
        </w:rPr>
        <w:t>.6.3</w:t>
      </w:r>
      <w:r w:rsidRPr="003B2883">
        <w:rPr>
          <w:lang w:val="en-US"/>
        </w:rPr>
        <w:tab/>
        <w:t>Simple data types and enumerations</w:t>
      </w:r>
      <w:bookmarkEnd w:id="7544"/>
      <w:bookmarkEnd w:id="7545"/>
      <w:bookmarkEnd w:id="7546"/>
      <w:bookmarkEnd w:id="7547"/>
      <w:bookmarkEnd w:id="7548"/>
      <w:bookmarkEnd w:id="7549"/>
      <w:bookmarkEnd w:id="7550"/>
    </w:p>
    <w:p w14:paraId="3051F620" w14:textId="3A2CBEEB" w:rsidR="0019245A" w:rsidRPr="003B2883" w:rsidRDefault="0019245A" w:rsidP="0019245A">
      <w:pPr>
        <w:pStyle w:val="Heading5"/>
      </w:pPr>
      <w:bookmarkStart w:id="7551" w:name="_Toc81298099"/>
      <w:bookmarkStart w:id="7552" w:name="_Toc89035512"/>
      <w:bookmarkStart w:id="7553" w:name="_Toc89065310"/>
      <w:bookmarkStart w:id="7554" w:name="_Toc89180611"/>
      <w:bookmarkStart w:id="7555" w:name="_Toc97072305"/>
      <w:bookmarkStart w:id="7556" w:name="_Toc120051720"/>
      <w:bookmarkStart w:id="7557" w:name="_Toc199238729"/>
      <w:r w:rsidRPr="003B2883">
        <w:t>6.</w:t>
      </w:r>
      <w:r>
        <w:t>6</w:t>
      </w:r>
      <w:r w:rsidRPr="003B2883">
        <w:t>.6.3.1</w:t>
      </w:r>
      <w:r w:rsidRPr="003B2883">
        <w:tab/>
        <w:t>Introduction</w:t>
      </w:r>
      <w:bookmarkEnd w:id="7551"/>
      <w:bookmarkEnd w:id="7552"/>
      <w:bookmarkEnd w:id="7553"/>
      <w:bookmarkEnd w:id="7554"/>
      <w:bookmarkEnd w:id="7555"/>
      <w:bookmarkEnd w:id="7556"/>
      <w:bookmarkEnd w:id="7557"/>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58" w:name="_Toc81298100"/>
      <w:bookmarkStart w:id="7559" w:name="_Toc89035513"/>
      <w:bookmarkStart w:id="7560" w:name="_Toc89065311"/>
      <w:bookmarkStart w:id="7561" w:name="_Toc89180612"/>
      <w:bookmarkStart w:id="7562" w:name="_Toc97072306"/>
      <w:bookmarkStart w:id="7563" w:name="_Toc120051721"/>
      <w:bookmarkStart w:id="7564" w:name="_Toc199238730"/>
      <w:r w:rsidRPr="003B2883">
        <w:t>6.</w:t>
      </w:r>
      <w:r>
        <w:t>6</w:t>
      </w:r>
      <w:r w:rsidRPr="003B2883">
        <w:t>.6.3.2</w:t>
      </w:r>
      <w:r w:rsidRPr="003B2883">
        <w:tab/>
        <w:t>Simple data types</w:t>
      </w:r>
      <w:bookmarkEnd w:id="7558"/>
      <w:bookmarkEnd w:id="7559"/>
      <w:bookmarkEnd w:id="7560"/>
      <w:bookmarkEnd w:id="7561"/>
      <w:bookmarkEnd w:id="7562"/>
      <w:bookmarkEnd w:id="7563"/>
      <w:bookmarkEnd w:id="7564"/>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65" w:name="_Toc81298122"/>
      <w:bookmarkStart w:id="7566" w:name="_Toc89035514"/>
      <w:bookmarkStart w:id="7567" w:name="_Toc89065312"/>
      <w:bookmarkStart w:id="7568" w:name="_Toc89180613"/>
    </w:p>
    <w:p w14:paraId="173C61AA" w14:textId="216CDD3A" w:rsidR="001D2FD9" w:rsidRDefault="001D2FD9" w:rsidP="001D2FD9">
      <w:pPr>
        <w:pStyle w:val="Heading5"/>
      </w:pPr>
      <w:bookmarkStart w:id="7569" w:name="_Toc97072307"/>
      <w:bookmarkStart w:id="7570" w:name="_Toc120051722"/>
      <w:bookmarkStart w:id="7571" w:name="_Toc199238731"/>
      <w:r w:rsidRPr="003B2883">
        <w:lastRenderedPageBreak/>
        <w:t>6.</w:t>
      </w:r>
      <w:r>
        <w:t>6</w:t>
      </w:r>
      <w:r w:rsidRPr="003B2883">
        <w:t>.6.</w:t>
      </w:r>
      <w:r>
        <w:t>3</w:t>
      </w:r>
      <w:r w:rsidRPr="003B2883">
        <w:t>.</w:t>
      </w:r>
      <w:r>
        <w:t>3</w:t>
      </w:r>
      <w:r>
        <w:tab/>
        <w:t>Enumeration: MbsNgapIeType</w:t>
      </w:r>
      <w:bookmarkEnd w:id="7569"/>
      <w:bookmarkEnd w:id="7570"/>
      <w:bookmarkEnd w:id="7571"/>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72"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72"/>
    </w:tbl>
    <w:p w14:paraId="010FCCAF" w14:textId="3536C787" w:rsidR="001D2FD9" w:rsidRDefault="001D2FD9" w:rsidP="001D2FD9">
      <w:pPr>
        <w:rPr>
          <w:lang w:val="en-US"/>
        </w:rPr>
      </w:pPr>
    </w:p>
    <w:p w14:paraId="1D25515B" w14:textId="438657D4" w:rsidR="00242C61" w:rsidRDefault="00242C61" w:rsidP="00242C61">
      <w:pPr>
        <w:pStyle w:val="Heading5"/>
      </w:pPr>
      <w:bookmarkStart w:id="7573" w:name="_Toc199238732"/>
      <w:r>
        <w:t>6.6.6.3.4</w:t>
      </w:r>
      <w:r>
        <w:tab/>
        <w:t>Enumeration: RanFailureIndication</w:t>
      </w:r>
      <w:bookmarkEnd w:id="7573"/>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74" w:name="_Toc97072308"/>
      <w:bookmarkStart w:id="7575" w:name="_Toc120051723"/>
      <w:bookmarkStart w:id="7576" w:name="_Toc199238733"/>
      <w:r w:rsidRPr="003B2883">
        <w:t>6.</w:t>
      </w:r>
      <w:r>
        <w:t>6</w:t>
      </w:r>
      <w:r w:rsidRPr="003B2883">
        <w:t>.6.4</w:t>
      </w:r>
      <w:r w:rsidRPr="003B2883">
        <w:tab/>
        <w:t>Binary data</w:t>
      </w:r>
      <w:bookmarkEnd w:id="7565"/>
      <w:bookmarkEnd w:id="7566"/>
      <w:bookmarkEnd w:id="7567"/>
      <w:bookmarkEnd w:id="7568"/>
      <w:bookmarkEnd w:id="7574"/>
      <w:bookmarkEnd w:id="7575"/>
      <w:bookmarkEnd w:id="7576"/>
    </w:p>
    <w:p w14:paraId="11261CAA" w14:textId="55BA06F3" w:rsidR="0019245A" w:rsidRPr="003B2883" w:rsidRDefault="0019245A" w:rsidP="0019245A">
      <w:pPr>
        <w:pStyle w:val="Heading5"/>
        <w:rPr>
          <w:lang w:val="en-US"/>
        </w:rPr>
      </w:pPr>
      <w:bookmarkStart w:id="7577" w:name="_Toc81298123"/>
      <w:bookmarkStart w:id="7578" w:name="_Toc89035515"/>
      <w:bookmarkStart w:id="7579" w:name="_Toc89065313"/>
      <w:bookmarkStart w:id="7580" w:name="_Toc89180614"/>
      <w:bookmarkStart w:id="7581" w:name="_Toc97072309"/>
      <w:bookmarkStart w:id="7582" w:name="_Toc120051724"/>
      <w:bookmarkStart w:id="7583" w:name="_Toc199238734"/>
      <w:r w:rsidRPr="003B2883">
        <w:rPr>
          <w:lang w:val="en-US"/>
        </w:rPr>
        <w:t>6.</w:t>
      </w:r>
      <w:r>
        <w:rPr>
          <w:lang w:val="en-US"/>
        </w:rPr>
        <w:t>6.</w:t>
      </w:r>
      <w:r w:rsidRPr="003B2883">
        <w:rPr>
          <w:lang w:val="en-US"/>
        </w:rPr>
        <w:t>6.4.1</w:t>
      </w:r>
      <w:r w:rsidRPr="003B2883">
        <w:rPr>
          <w:lang w:val="en-US"/>
        </w:rPr>
        <w:tab/>
        <w:t>Introduction</w:t>
      </w:r>
      <w:bookmarkEnd w:id="7577"/>
      <w:bookmarkEnd w:id="7578"/>
      <w:bookmarkEnd w:id="7579"/>
      <w:bookmarkEnd w:id="7580"/>
      <w:bookmarkEnd w:id="7581"/>
      <w:bookmarkEnd w:id="7582"/>
      <w:bookmarkEnd w:id="7583"/>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84" w:name="_Toc81298125"/>
      <w:bookmarkStart w:id="7585" w:name="_Toc89035516"/>
      <w:bookmarkStart w:id="7586" w:name="_Toc89065314"/>
      <w:bookmarkStart w:id="7587" w:name="_Toc89180615"/>
      <w:bookmarkStart w:id="7588" w:name="_Toc97072310"/>
      <w:bookmarkStart w:id="7589" w:name="_Toc120051725"/>
      <w:bookmarkStart w:id="7590" w:name="_Toc199238735"/>
      <w:r w:rsidRPr="003B2883">
        <w:rPr>
          <w:lang w:val="en-US"/>
        </w:rPr>
        <w:t>6.</w:t>
      </w:r>
      <w:r>
        <w:rPr>
          <w:lang w:val="en-US"/>
        </w:rPr>
        <w:t>6</w:t>
      </w:r>
      <w:r w:rsidRPr="003B2883">
        <w:rPr>
          <w:lang w:val="en-US"/>
        </w:rPr>
        <w:t>.6.4.</w:t>
      </w:r>
      <w:r>
        <w:rPr>
          <w:lang w:val="en-US"/>
        </w:rPr>
        <w:t>2</w:t>
      </w:r>
      <w:r w:rsidRPr="003B2883">
        <w:rPr>
          <w:lang w:val="en-US"/>
        </w:rPr>
        <w:tab/>
        <w:t>N2 Information</w:t>
      </w:r>
      <w:bookmarkEnd w:id="7584"/>
      <w:bookmarkEnd w:id="7585"/>
      <w:bookmarkEnd w:id="7586"/>
      <w:bookmarkEnd w:id="7587"/>
      <w:bookmarkEnd w:id="7588"/>
      <w:bookmarkEnd w:id="7589"/>
      <w:bookmarkEnd w:id="7590"/>
    </w:p>
    <w:p w14:paraId="0549DA6C" w14:textId="78A2F072" w:rsidR="0019245A" w:rsidRPr="003B2883" w:rsidRDefault="0019245A" w:rsidP="00876DA9">
      <w:pPr>
        <w:pStyle w:val="Heading6"/>
      </w:pPr>
      <w:bookmarkStart w:id="7591" w:name="_Toc81298126"/>
      <w:bookmarkStart w:id="7592" w:name="_Toc89035517"/>
      <w:bookmarkStart w:id="7593" w:name="_Toc89065315"/>
      <w:bookmarkStart w:id="7594" w:name="_Toc89180616"/>
      <w:bookmarkStart w:id="7595" w:name="_Toc97072311"/>
      <w:bookmarkStart w:id="7596" w:name="_Toc120051726"/>
      <w:bookmarkStart w:id="7597" w:name="_Toc199238736"/>
      <w:r w:rsidRPr="003B2883">
        <w:t>6.</w:t>
      </w:r>
      <w:r>
        <w:t>6</w:t>
      </w:r>
      <w:r w:rsidRPr="003B2883">
        <w:t>.6.4.</w:t>
      </w:r>
      <w:r>
        <w:t>2</w:t>
      </w:r>
      <w:r w:rsidRPr="003B2883">
        <w:t>.1</w:t>
      </w:r>
      <w:r w:rsidRPr="003B2883">
        <w:tab/>
        <w:t>Introduction</w:t>
      </w:r>
      <w:bookmarkEnd w:id="7591"/>
      <w:bookmarkEnd w:id="7592"/>
      <w:bookmarkEnd w:id="7593"/>
      <w:bookmarkEnd w:id="7594"/>
      <w:bookmarkEnd w:id="7595"/>
      <w:bookmarkEnd w:id="7596"/>
      <w:bookmarkEnd w:id="7597"/>
    </w:p>
    <w:p w14:paraId="7D4D0247" w14:textId="0937F01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598" w:name="_Toc81298127"/>
      <w:bookmarkStart w:id="7599" w:name="_Toc89035518"/>
      <w:bookmarkStart w:id="7600" w:name="_Toc89065316"/>
      <w:bookmarkStart w:id="7601" w:name="_Toc89180617"/>
      <w:bookmarkStart w:id="7602" w:name="_Toc97072312"/>
      <w:bookmarkStart w:id="7603" w:name="_Toc120051727"/>
      <w:bookmarkStart w:id="7604" w:name="_Toc199238737"/>
      <w:r w:rsidRPr="003B2883">
        <w:t>6.</w:t>
      </w:r>
      <w:r>
        <w:t>6</w:t>
      </w:r>
      <w:r w:rsidRPr="003B2883">
        <w:t>.6.4.</w:t>
      </w:r>
      <w:r>
        <w:t>2</w:t>
      </w:r>
      <w:r w:rsidRPr="003B2883">
        <w:t>.2</w:t>
      </w:r>
      <w:r w:rsidRPr="003B2883">
        <w:tab/>
        <w:t>NGAP IEs</w:t>
      </w:r>
      <w:bookmarkEnd w:id="7598"/>
      <w:bookmarkEnd w:id="7599"/>
      <w:bookmarkEnd w:id="7600"/>
      <w:bookmarkEnd w:id="7601"/>
      <w:bookmarkEnd w:id="7602"/>
      <w:bookmarkEnd w:id="7603"/>
      <w:bookmarkEnd w:id="7604"/>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05" w:name="_Toc89035519"/>
      <w:bookmarkStart w:id="7606" w:name="_Toc89065317"/>
      <w:bookmarkStart w:id="7607" w:name="_Toc89180618"/>
      <w:bookmarkStart w:id="7608" w:name="_Toc97072313"/>
    </w:p>
    <w:p w14:paraId="32C8B35D" w14:textId="349AEBCC" w:rsidR="00385023" w:rsidRPr="003B2883" w:rsidRDefault="00385023" w:rsidP="00385023">
      <w:pPr>
        <w:pStyle w:val="Heading3"/>
      </w:pPr>
      <w:bookmarkStart w:id="7609" w:name="_Toc120051728"/>
      <w:bookmarkStart w:id="7610" w:name="_Toc199238738"/>
      <w:r w:rsidRPr="003B2883">
        <w:lastRenderedPageBreak/>
        <w:t>6.</w:t>
      </w:r>
      <w:r>
        <w:t>6</w:t>
      </w:r>
      <w:r w:rsidRPr="003B2883">
        <w:t>.7</w:t>
      </w:r>
      <w:r w:rsidRPr="003B2883">
        <w:tab/>
        <w:t>Error Handling</w:t>
      </w:r>
      <w:bookmarkEnd w:id="7605"/>
      <w:bookmarkEnd w:id="7606"/>
      <w:bookmarkEnd w:id="7607"/>
      <w:bookmarkEnd w:id="7608"/>
      <w:bookmarkEnd w:id="7609"/>
      <w:bookmarkEnd w:id="7610"/>
    </w:p>
    <w:p w14:paraId="5895BF3D" w14:textId="6414ECA3" w:rsidR="00385023" w:rsidRPr="003B2883" w:rsidRDefault="00385023" w:rsidP="00385023">
      <w:pPr>
        <w:pStyle w:val="Heading4"/>
      </w:pPr>
      <w:bookmarkStart w:id="7611" w:name="_Toc89035520"/>
      <w:bookmarkStart w:id="7612" w:name="_Toc89065318"/>
      <w:bookmarkStart w:id="7613" w:name="_Toc89180619"/>
      <w:bookmarkStart w:id="7614" w:name="_Toc97072314"/>
      <w:bookmarkStart w:id="7615" w:name="_Toc120051729"/>
      <w:bookmarkStart w:id="7616" w:name="_Toc199238739"/>
      <w:r w:rsidRPr="003B2883">
        <w:t>6.</w:t>
      </w:r>
      <w:r>
        <w:t>6</w:t>
      </w:r>
      <w:r w:rsidRPr="003B2883">
        <w:t>.7.1</w:t>
      </w:r>
      <w:r w:rsidRPr="003B2883">
        <w:tab/>
        <w:t>General</w:t>
      </w:r>
      <w:bookmarkEnd w:id="7611"/>
      <w:bookmarkEnd w:id="7612"/>
      <w:bookmarkEnd w:id="7613"/>
      <w:bookmarkEnd w:id="7614"/>
      <w:bookmarkEnd w:id="7615"/>
      <w:bookmarkEnd w:id="7616"/>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17" w:name="_Toc89035521"/>
      <w:bookmarkStart w:id="7618" w:name="_Toc89065319"/>
      <w:bookmarkStart w:id="7619" w:name="_Toc89180620"/>
      <w:bookmarkStart w:id="7620" w:name="_Toc97072315"/>
      <w:bookmarkStart w:id="7621" w:name="_Toc120051730"/>
      <w:bookmarkStart w:id="7622" w:name="_Toc199238740"/>
      <w:r w:rsidRPr="003B2883">
        <w:t>6.</w:t>
      </w:r>
      <w:r>
        <w:t>6</w:t>
      </w:r>
      <w:r w:rsidRPr="003B2883">
        <w:t>.7.2</w:t>
      </w:r>
      <w:r w:rsidRPr="003B2883">
        <w:tab/>
        <w:t>Protocol Errors</w:t>
      </w:r>
      <w:bookmarkEnd w:id="7617"/>
      <w:bookmarkEnd w:id="7618"/>
      <w:bookmarkEnd w:id="7619"/>
      <w:bookmarkEnd w:id="7620"/>
      <w:bookmarkEnd w:id="7621"/>
      <w:bookmarkEnd w:id="7622"/>
    </w:p>
    <w:p w14:paraId="26A9F2EA" w14:textId="2A387D9E"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23" w:name="_Toc89035522"/>
      <w:bookmarkStart w:id="7624" w:name="_Toc89065320"/>
      <w:bookmarkStart w:id="7625" w:name="_Toc89180621"/>
      <w:bookmarkStart w:id="7626" w:name="_Toc97072316"/>
      <w:bookmarkStart w:id="7627" w:name="_Toc120051731"/>
      <w:bookmarkStart w:id="7628" w:name="_Toc199238741"/>
      <w:r w:rsidRPr="003B2883">
        <w:t>6.</w:t>
      </w:r>
      <w:r>
        <w:t>6</w:t>
      </w:r>
      <w:r w:rsidRPr="003B2883">
        <w:t>.7.3</w:t>
      </w:r>
      <w:r w:rsidRPr="003B2883">
        <w:tab/>
        <w:t>Application Errors</w:t>
      </w:r>
      <w:bookmarkEnd w:id="7623"/>
      <w:bookmarkEnd w:id="7624"/>
      <w:bookmarkEnd w:id="7625"/>
      <w:bookmarkEnd w:id="7626"/>
      <w:bookmarkEnd w:id="7627"/>
      <w:bookmarkEnd w:id="7628"/>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29" w:name="_Toc120051732"/>
      <w:bookmarkStart w:id="7630" w:name="_Toc199238742"/>
      <w:r w:rsidRPr="003B2883">
        <w:t>6.</w:t>
      </w:r>
      <w:r>
        <w:t>6</w:t>
      </w:r>
      <w:r w:rsidRPr="003B2883">
        <w:t>.8</w:t>
      </w:r>
      <w:r w:rsidRPr="003B2883">
        <w:tab/>
        <w:t>Feature Negotiation</w:t>
      </w:r>
      <w:bookmarkEnd w:id="7629"/>
      <w:bookmarkEnd w:id="7630"/>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7B19B053"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2D934705"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31" w:name="_Toc81298321"/>
      <w:bookmarkStart w:id="7632" w:name="_Toc89035523"/>
      <w:bookmarkStart w:id="7633" w:name="_Toc89065321"/>
      <w:bookmarkStart w:id="7634" w:name="_Toc89180622"/>
      <w:bookmarkStart w:id="7635" w:name="_Toc97072317"/>
      <w:bookmarkStart w:id="7636" w:name="_Toc120051733"/>
      <w:bookmarkStart w:id="7637" w:name="_Toc199238743"/>
      <w:r w:rsidRPr="003B2883">
        <w:rPr>
          <w:lang w:val="en-US"/>
        </w:rPr>
        <w:lastRenderedPageBreak/>
        <w:t>6.</w:t>
      </w:r>
      <w:r>
        <w:rPr>
          <w:lang w:val="en-US"/>
        </w:rPr>
        <w:t>6</w:t>
      </w:r>
      <w:r w:rsidRPr="003B2883">
        <w:rPr>
          <w:lang w:val="en-US"/>
        </w:rPr>
        <w:t>.9</w:t>
      </w:r>
      <w:r w:rsidRPr="003B2883">
        <w:rPr>
          <w:lang w:val="en-US"/>
        </w:rPr>
        <w:tab/>
        <w:t>Security</w:t>
      </w:r>
      <w:bookmarkEnd w:id="7631"/>
      <w:bookmarkEnd w:id="7632"/>
      <w:bookmarkEnd w:id="7633"/>
      <w:bookmarkEnd w:id="7634"/>
      <w:bookmarkEnd w:id="7635"/>
      <w:bookmarkEnd w:id="7636"/>
      <w:bookmarkEnd w:id="7637"/>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3593CFE"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38" w:name="_Toc120051734"/>
      <w:bookmarkStart w:id="7639" w:name="_Toc199238744"/>
      <w:r w:rsidRPr="003B2883">
        <w:t>6.</w:t>
      </w:r>
      <w:r>
        <w:t>6</w:t>
      </w:r>
      <w:r w:rsidRPr="003B2883">
        <w:t>.</w:t>
      </w:r>
      <w:r>
        <w:t>10</w:t>
      </w:r>
      <w:r w:rsidRPr="003B2883">
        <w:tab/>
      </w:r>
      <w:r>
        <w:t>HTTP redirection</w:t>
      </w:r>
      <w:bookmarkEnd w:id="7638"/>
      <w:bookmarkEnd w:id="7639"/>
    </w:p>
    <w:p w14:paraId="0CF9D9CA" w14:textId="5C251784"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6824D739" w14:textId="2B503A7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994677">
      <w:pPr>
        <w:pStyle w:val="Heading1"/>
      </w:pPr>
      <w:bookmarkStart w:id="7640" w:name="_Toc89065322"/>
      <w:bookmarkStart w:id="7641" w:name="_Toc89180623"/>
      <w:bookmarkStart w:id="7642" w:name="_Toc97072318"/>
      <w:bookmarkStart w:id="7643" w:name="_Toc199238745"/>
      <w:r w:rsidRPr="003B2883">
        <w:t>Annex A (normative):</w:t>
      </w:r>
      <w:r w:rsidR="00ED495F">
        <w:br/>
      </w:r>
      <w:r w:rsidRPr="003B2883">
        <w:t>OpenAPI specification</w:t>
      </w:r>
      <w:bookmarkEnd w:id="7640"/>
      <w:bookmarkEnd w:id="7641"/>
      <w:bookmarkEnd w:id="7642"/>
      <w:bookmarkEnd w:id="7643"/>
    </w:p>
    <w:p w14:paraId="4AF68211" w14:textId="77777777" w:rsidR="00602AC0" w:rsidRPr="003B2883" w:rsidRDefault="00602AC0" w:rsidP="00994677">
      <w:pPr>
        <w:pStyle w:val="Heading2"/>
      </w:pPr>
      <w:bookmarkStart w:id="7644" w:name="_Toc25156614"/>
      <w:bookmarkStart w:id="7645" w:name="_Toc34124919"/>
      <w:bookmarkStart w:id="7646" w:name="_Toc43208055"/>
      <w:bookmarkStart w:id="7647" w:name="_Toc49857522"/>
      <w:bookmarkStart w:id="7648" w:name="_Toc56677368"/>
      <w:bookmarkStart w:id="7649" w:name="_Toc56691891"/>
      <w:bookmarkStart w:id="7650" w:name="_Toc56699155"/>
      <w:bookmarkStart w:id="7651" w:name="_Toc89035524"/>
      <w:bookmarkStart w:id="7652" w:name="_Toc89065323"/>
      <w:bookmarkStart w:id="7653" w:name="_Toc89180624"/>
      <w:bookmarkStart w:id="7654" w:name="_Toc97072319"/>
      <w:bookmarkStart w:id="7655" w:name="_Toc120051735"/>
      <w:bookmarkStart w:id="7656" w:name="_Toc199238746"/>
      <w:r w:rsidRPr="003B2883">
        <w:t>A.1</w:t>
      </w:r>
      <w:r w:rsidRPr="003B2883">
        <w:tab/>
        <w:t>General</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62C02CC9" w:rsidR="00602AC0" w:rsidRPr="003B2883" w:rsidRDefault="00602AC0" w:rsidP="000B1450">
      <w:r w:rsidRPr="003B2883">
        <w:lastRenderedPageBreak/>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2F66A0">
        <w:t>clause 5</w:t>
      </w:r>
      <w:r w:rsidR="0036634F">
        <w:t>.3.1 and 3GPP TR 21.900 [</w:t>
      </w:r>
      <w:r w:rsidR="00C20ABD">
        <w:t>3</w:t>
      </w:r>
      <w:r w:rsidR="0036634F">
        <w:t xml:space="preserve">7] </w:t>
      </w:r>
      <w:r w:rsidR="002F66A0">
        <w:t>clause 5</w:t>
      </w:r>
      <w:r w:rsidR="0036634F">
        <w:t>B).</w:t>
      </w:r>
    </w:p>
    <w:p w14:paraId="6E1E5C2D" w14:textId="77777777" w:rsidR="00602AC0" w:rsidRPr="003B2883" w:rsidRDefault="00602AC0" w:rsidP="00994677">
      <w:pPr>
        <w:pStyle w:val="Heading2"/>
      </w:pPr>
      <w:bookmarkStart w:id="7657" w:name="_Toc25156615"/>
      <w:bookmarkStart w:id="7658" w:name="_Toc34124920"/>
      <w:bookmarkStart w:id="7659" w:name="_Toc43208056"/>
      <w:bookmarkStart w:id="7660" w:name="_Toc49857523"/>
      <w:bookmarkStart w:id="7661" w:name="_Toc56677369"/>
      <w:bookmarkStart w:id="7662" w:name="_Toc56691892"/>
      <w:bookmarkStart w:id="7663" w:name="_Toc56699156"/>
      <w:bookmarkStart w:id="7664" w:name="_Toc89035525"/>
      <w:bookmarkStart w:id="7665" w:name="_Toc89065324"/>
      <w:bookmarkStart w:id="7666" w:name="_Toc89180625"/>
      <w:bookmarkStart w:id="7667" w:name="_Toc97072320"/>
      <w:bookmarkStart w:id="7668" w:name="_Toc120051736"/>
      <w:bookmarkStart w:id="7669" w:name="_Hlk97070575"/>
      <w:bookmarkStart w:id="7670" w:name="_Toc199238747"/>
      <w:r w:rsidRPr="003B2883">
        <w:t>A.2</w:t>
      </w:r>
      <w:r w:rsidRPr="003B2883">
        <w:tab/>
        <w:t>Namf_Communication API</w:t>
      </w:r>
      <w:bookmarkEnd w:id="7657"/>
      <w:bookmarkEnd w:id="7658"/>
      <w:bookmarkEnd w:id="7659"/>
      <w:bookmarkEnd w:id="7660"/>
      <w:bookmarkEnd w:id="7661"/>
      <w:bookmarkEnd w:id="7662"/>
      <w:bookmarkEnd w:id="7663"/>
      <w:bookmarkEnd w:id="7664"/>
      <w:bookmarkEnd w:id="7665"/>
      <w:bookmarkEnd w:id="7666"/>
      <w:bookmarkEnd w:id="7667"/>
      <w:bookmarkEnd w:id="7668"/>
      <w:bookmarkEnd w:id="7670"/>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017505F6" w:rsidR="00602AC0" w:rsidRPr="003B2883" w:rsidRDefault="00602AC0" w:rsidP="00602AC0">
      <w:pPr>
        <w:pStyle w:val="PL"/>
      </w:pPr>
      <w:r w:rsidRPr="003B2883">
        <w:t xml:space="preserve">  version: </w:t>
      </w:r>
      <w:r w:rsidR="000B7A7E">
        <w:t>1.3.</w:t>
      </w:r>
      <w:r w:rsidR="00BE2365">
        <w:t>3</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313243D9"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01725E8D" w:rsidR="00602AC0" w:rsidRPr="003B2883" w:rsidRDefault="00602AC0" w:rsidP="00602AC0">
      <w:pPr>
        <w:pStyle w:val="PL"/>
      </w:pPr>
      <w:r w:rsidRPr="003B2883">
        <w:t xml:space="preserve">  description: 3GPP TS 29.518 V1</w:t>
      </w:r>
      <w:r w:rsidR="000B7A7E">
        <w:t>8</w:t>
      </w:r>
      <w:r w:rsidRPr="003B2883">
        <w:t>.</w:t>
      </w:r>
      <w:r w:rsidR="00BE2365">
        <w:t>10</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69"/>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lastRenderedPageBreak/>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994677" w:rsidRDefault="00602AC0" w:rsidP="00602AC0">
      <w:pPr>
        <w:pStyle w:val="PL"/>
      </w:pPr>
      <w:r w:rsidRPr="00AB0489">
        <w:rPr>
          <w:lang w:val="sv-SE"/>
        </w:rPr>
        <w:t xml:space="preserve">                  </w:t>
      </w:r>
      <w:r w:rsidRPr="00994677">
        <w:t>type: string</w:t>
      </w:r>
    </w:p>
    <w:p w14:paraId="2F1C5731" w14:textId="77777777" w:rsidR="00602AC0" w:rsidRPr="00994677" w:rsidRDefault="00602AC0" w:rsidP="00602AC0">
      <w:pPr>
        <w:pStyle w:val="PL"/>
      </w:pPr>
      <w:r w:rsidRPr="00994677">
        <w:t xml:space="preserve">                  format: binary</w:t>
      </w:r>
    </w:p>
    <w:p w14:paraId="6D49AFA4" w14:textId="77777777" w:rsidR="00602AC0" w:rsidRPr="00994677" w:rsidRDefault="00602AC0" w:rsidP="00602AC0">
      <w:pPr>
        <w:pStyle w:val="PL"/>
      </w:pPr>
      <w:r w:rsidRPr="00994677">
        <w:t xml:space="preserve">                binaryDataN2InformationExt16:</w:t>
      </w:r>
    </w:p>
    <w:p w14:paraId="3EE4134D" w14:textId="77777777" w:rsidR="00602AC0" w:rsidRPr="00994677" w:rsidRDefault="00602AC0" w:rsidP="00602AC0">
      <w:pPr>
        <w:pStyle w:val="PL"/>
      </w:pPr>
      <w:r w:rsidRPr="00994677">
        <w:t xml:space="preserve">                  type: string</w:t>
      </w:r>
    </w:p>
    <w:p w14:paraId="4EC53A07" w14:textId="05B78703" w:rsidR="00602AC0" w:rsidRPr="00994677" w:rsidRDefault="00602AC0" w:rsidP="00602AC0">
      <w:pPr>
        <w:pStyle w:val="PL"/>
      </w:pPr>
      <w:r w:rsidRPr="00994677">
        <w:t xml:space="preserve">                  format: binary</w:t>
      </w:r>
    </w:p>
    <w:p w14:paraId="231A27FD" w14:textId="77777777" w:rsidR="0093429C" w:rsidRPr="00994677" w:rsidRDefault="0093429C" w:rsidP="0093429C">
      <w:pPr>
        <w:pStyle w:val="PL"/>
      </w:pPr>
      <w:r w:rsidRPr="00994677">
        <w:t xml:space="preserve">                binaryDataN2InformationExt17:</w:t>
      </w:r>
    </w:p>
    <w:p w14:paraId="3D7CCDC8" w14:textId="77777777" w:rsidR="0093429C" w:rsidRPr="003B2883" w:rsidRDefault="0093429C" w:rsidP="0093429C">
      <w:pPr>
        <w:pStyle w:val="PL"/>
      </w:pPr>
      <w:r w:rsidRPr="00994677">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lastRenderedPageBreak/>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lastRenderedPageBreak/>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lastRenderedPageBreak/>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lastRenderedPageBreak/>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16635E" w:rsidRDefault="00602AC0" w:rsidP="00602AC0">
      <w:pPr>
        <w:pStyle w:val="PL"/>
        <w:rPr>
          <w:lang w:val="sv-SE"/>
        </w:rPr>
      </w:pPr>
      <w:r w:rsidRPr="003B2883">
        <w:t xml:space="preserve">                  </w:t>
      </w:r>
      <w:r w:rsidRPr="0016635E">
        <w:rPr>
          <w:lang w:val="sv-SE"/>
        </w:rPr>
        <w:t>binaryDataN2Information:</w:t>
      </w:r>
    </w:p>
    <w:p w14:paraId="64606276" w14:textId="77777777" w:rsidR="00602AC0" w:rsidRPr="00AB0489" w:rsidRDefault="00602AC0" w:rsidP="00602AC0">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lastRenderedPageBreak/>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lastRenderedPageBreak/>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lastRenderedPageBreak/>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lastRenderedPageBreak/>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lastRenderedPageBreak/>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lastRenderedPageBreak/>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lastRenderedPageBreak/>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lastRenderedPageBreak/>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lastRenderedPageBreak/>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lastRenderedPageBreak/>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lastRenderedPageBreak/>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lastRenderedPageBreak/>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lastRenderedPageBreak/>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lastRenderedPageBreak/>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lastRenderedPageBreak/>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lastRenderedPageBreak/>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lastRenderedPageBreak/>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963EDA">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963EDA">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963EDA">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963EDA">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963EDA">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963EDA">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963EDA">
      <w:pPr>
        <w:pStyle w:val="PL"/>
      </w:pPr>
      <w:r w:rsidRPr="0016635E">
        <w:t xml:space="preserve">                 </w:t>
      </w:r>
      <w:r w:rsidR="003E0EEF" w:rsidRPr="0016635E">
        <w:t xml:space="preserve"> </w:t>
      </w:r>
      <w:r w:rsidRPr="0016635E">
        <w:t>binaryDataN2Information3:</w:t>
      </w:r>
    </w:p>
    <w:p w14:paraId="20FA89AD" w14:textId="00D3E4F3" w:rsidR="00963EDA" w:rsidRPr="0016635E" w:rsidRDefault="00963EDA" w:rsidP="00963EDA">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963EDA">
      <w:pPr>
        <w:pStyle w:val="PL"/>
      </w:pPr>
      <w:r w:rsidRPr="0016635E">
        <w:lastRenderedPageBreak/>
        <w:t xml:space="preserve">                   </w:t>
      </w:r>
      <w:r w:rsidR="003E0EEF" w:rsidRPr="0016635E">
        <w:t xml:space="preserve"> </w:t>
      </w:r>
      <w:r w:rsidRPr="0016635E">
        <w:t>format: binary</w:t>
      </w:r>
    </w:p>
    <w:p w14:paraId="484E60B8" w14:textId="480DEAAD" w:rsidR="00963EDA" w:rsidRPr="0016635E" w:rsidRDefault="00963EDA" w:rsidP="00963EDA">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963EDA">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963EDA">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963EDA">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963EDA">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963EDA">
      <w:pPr>
        <w:pStyle w:val="PL"/>
      </w:pPr>
      <w:r w:rsidRPr="0016635E">
        <w:t xml:space="preserve">                   </w:t>
      </w:r>
      <w:r w:rsidR="003E0EEF" w:rsidRPr="0016635E">
        <w:t xml:space="preserve"> </w:t>
      </w:r>
      <w:r w:rsidRPr="0016635E">
        <w:t>format: binary</w:t>
      </w:r>
    </w:p>
    <w:p w14:paraId="0140A7E3" w14:textId="2234626D" w:rsidR="00963EDA" w:rsidRPr="0016635E" w:rsidRDefault="00963EDA" w:rsidP="00963EDA">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963EDA">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963EDA">
      <w:pPr>
        <w:pStyle w:val="PL"/>
      </w:pPr>
      <w:r w:rsidRPr="0016635E">
        <w:t xml:space="preserve">                   </w:t>
      </w:r>
      <w:r w:rsidR="00A136CE" w:rsidRPr="0016635E">
        <w:t xml:space="preserve"> </w:t>
      </w:r>
      <w:r w:rsidRPr="0016635E">
        <w:t>format: binary</w:t>
      </w:r>
    </w:p>
    <w:p w14:paraId="56C00168" w14:textId="5A3BC9E0" w:rsidR="00963EDA" w:rsidRPr="0016635E" w:rsidRDefault="00963EDA" w:rsidP="00963EDA">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963EDA">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963EDA">
      <w:pPr>
        <w:pStyle w:val="PL"/>
      </w:pPr>
      <w:r w:rsidRPr="0016635E">
        <w:t xml:space="preserve">                   </w:t>
      </w:r>
      <w:r w:rsidR="00A136CE" w:rsidRPr="0016635E">
        <w:t xml:space="preserve"> </w:t>
      </w:r>
      <w:r w:rsidRPr="0016635E">
        <w:t>format: binary</w:t>
      </w:r>
    </w:p>
    <w:p w14:paraId="7751564D" w14:textId="69EDECDE" w:rsidR="00963EDA" w:rsidRPr="0016635E" w:rsidRDefault="00963EDA" w:rsidP="00963EDA">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963EDA">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963EDA">
      <w:pPr>
        <w:pStyle w:val="PL"/>
      </w:pPr>
      <w:r w:rsidRPr="0016635E">
        <w:t xml:space="preserve">                   </w:t>
      </w:r>
      <w:r w:rsidR="00A136CE" w:rsidRPr="0016635E">
        <w:t xml:space="preserve"> </w:t>
      </w:r>
      <w:r w:rsidRPr="0016635E">
        <w:t>format: binary</w:t>
      </w:r>
    </w:p>
    <w:p w14:paraId="41520FEB" w14:textId="7E08A24A" w:rsidR="00963EDA" w:rsidRPr="0016635E" w:rsidRDefault="00963EDA" w:rsidP="00963EDA">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963EDA">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963EDA">
      <w:pPr>
        <w:pStyle w:val="PL"/>
      </w:pPr>
      <w:r w:rsidRPr="0016635E">
        <w:t xml:space="preserve">                   </w:t>
      </w:r>
      <w:r w:rsidR="00A136CE" w:rsidRPr="0016635E">
        <w:t xml:space="preserve"> </w:t>
      </w:r>
      <w:r w:rsidRPr="0016635E">
        <w:t>format: binary</w:t>
      </w:r>
    </w:p>
    <w:p w14:paraId="67325E77" w14:textId="581B85AF" w:rsidR="00963EDA" w:rsidRPr="0016635E" w:rsidRDefault="00963EDA" w:rsidP="00963EDA">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963EDA">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lastRenderedPageBreak/>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lastRenderedPageBreak/>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lastRenderedPageBreak/>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lastRenderedPageBreak/>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lastRenderedPageBreak/>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lastRenderedPageBreak/>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lastRenderedPageBreak/>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lastRenderedPageBreak/>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lastRenderedPageBreak/>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lastRenderedPageBreak/>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lastRenderedPageBreak/>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5009F">
      <w:pPr>
        <w:pStyle w:val="PL"/>
      </w:pPr>
      <w:r w:rsidRPr="003B2883">
        <w:t xml:space="preserve">          type: string</w:t>
      </w:r>
    </w:p>
    <w:p w14:paraId="663A60DF" w14:textId="77777777" w:rsidR="005A5D62" w:rsidRDefault="005A5D62" w:rsidP="005A5D62">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5A5D62">
      <w:pPr>
        <w:pStyle w:val="PL"/>
      </w:pPr>
      <w:r w:rsidRPr="003B2883">
        <w:t xml:space="preserve">          type: array</w:t>
      </w:r>
    </w:p>
    <w:p w14:paraId="5A8F39E7" w14:textId="77777777" w:rsidR="005A5D62" w:rsidRPr="003B2883" w:rsidRDefault="005A5D62" w:rsidP="005A5D62">
      <w:pPr>
        <w:pStyle w:val="PL"/>
      </w:pPr>
      <w:r w:rsidRPr="003B2883">
        <w:t xml:space="preserve">          items:</w:t>
      </w:r>
    </w:p>
    <w:p w14:paraId="43AD3992" w14:textId="77777777" w:rsidR="005A5D62" w:rsidRPr="003B2883" w:rsidRDefault="005A5D62" w:rsidP="005A5D62">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5A5D62">
      <w:pPr>
        <w:pStyle w:val="PL"/>
      </w:pPr>
      <w:r w:rsidRPr="003B2883">
        <w:t xml:space="preserve">          minItems: 1</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lastRenderedPageBreak/>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lastRenderedPageBreak/>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Default="0075026B" w:rsidP="0075026B">
      <w:pPr>
        <w:pStyle w:val="PL"/>
      </w:pPr>
      <w:r>
        <w:t xml:space="preserve">            - true</w:t>
      </w:r>
    </w:p>
    <w:p w14:paraId="6A6897DB" w14:textId="77777777" w:rsidR="00CA30AC" w:rsidRPr="003B2883" w:rsidRDefault="00CA30AC" w:rsidP="00CA30AC">
      <w:pPr>
        <w:pStyle w:val="PL"/>
      </w:pPr>
      <w:r w:rsidRPr="003B2883">
        <w:t xml:space="preserve">        </w:t>
      </w:r>
      <w:r>
        <w:t>pduSessionPrio</w:t>
      </w:r>
      <w:r w:rsidRPr="003B2883">
        <w:t>:</w:t>
      </w:r>
    </w:p>
    <w:p w14:paraId="43087FC3" w14:textId="4996AD83" w:rsidR="00CA30AC" w:rsidRPr="003B2883" w:rsidRDefault="00CA30AC" w:rsidP="00CA30AC">
      <w:pPr>
        <w:pStyle w:val="PL"/>
      </w:pPr>
      <w:r w:rsidRPr="003B2883">
        <w:t xml:space="preserve">          $ref: 'TS295</w:t>
      </w:r>
      <w:r>
        <w:t>02</w:t>
      </w:r>
      <w:r w:rsidRPr="003B2883">
        <w:t>_Nsmf_PDUSession.yaml#/components/schemas/</w:t>
      </w:r>
      <w:r>
        <w:t>PduSessionPriority</w:t>
      </w:r>
      <w:r w:rsidRPr="003B2883">
        <w:t>'</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lastRenderedPageBreak/>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Default="00602AC0" w:rsidP="00602AC0">
      <w:pPr>
        <w:pStyle w:val="PL"/>
      </w:pPr>
      <w:r w:rsidRPr="003B2883">
        <w:lastRenderedPageBreak/>
        <w:t xml:space="preserve">          $ref: 'TS29571_CommonData.yaml#/components/schemas/SupportedFeatures'</w:t>
      </w:r>
    </w:p>
    <w:p w14:paraId="1DADA062" w14:textId="77777777" w:rsidR="00C851BC" w:rsidRDefault="00C851BC" w:rsidP="00C851BC">
      <w:pPr>
        <w:pStyle w:val="PL"/>
        <w:rPr>
          <w:rFonts w:cs="Arial"/>
        </w:rPr>
      </w:pPr>
      <w:r w:rsidRPr="003B2883">
        <w:t xml:space="preserve">        </w:t>
      </w:r>
      <w:r>
        <w:rPr>
          <w:rFonts w:cs="Arial"/>
        </w:rPr>
        <w:t>xrDeviceWith2Rx:</w:t>
      </w:r>
    </w:p>
    <w:p w14:paraId="5FFE3DEB" w14:textId="28EE9EF4" w:rsidR="003F1BB0" w:rsidRPr="003B2883" w:rsidRDefault="00C851BC" w:rsidP="00C851BC">
      <w:pPr>
        <w:pStyle w:val="PL"/>
      </w:pPr>
      <w:r w:rsidRPr="003B2883">
        <w:t xml:space="preserve">          $ref: '#/components/schemas/</w:t>
      </w:r>
      <w:r>
        <w:rPr>
          <w:rFonts w:cs="Arial"/>
        </w:rPr>
        <w:t>XrDeviceWith2Rx</w:t>
      </w:r>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Default="00602AC0" w:rsidP="00602AC0">
      <w:pPr>
        <w:pStyle w:val="PL"/>
      </w:pPr>
      <w:r w:rsidRPr="003B2883">
        <w:t xml:space="preserve">        - ueContext</w:t>
      </w:r>
    </w:p>
    <w:p w14:paraId="6E6755B0" w14:textId="77777777" w:rsidR="00C851BC" w:rsidRPr="003B2883" w:rsidRDefault="00C851BC" w:rsidP="00602AC0">
      <w:pPr>
        <w:pStyle w:val="PL"/>
      </w:pP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lastRenderedPageBreak/>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lastRenderedPageBreak/>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53BAC998" w14:textId="77777777" w:rsidR="00913D06" w:rsidRDefault="00913D06" w:rsidP="00913D06">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913D06">
      <w:pPr>
        <w:pStyle w:val="PL"/>
        <w:rPr>
          <w:lang w:val="en-US"/>
        </w:rPr>
      </w:pPr>
      <w:r>
        <w:rPr>
          <w:lang w:val="en-US"/>
        </w:rPr>
        <w:t xml:space="preserve">          type: boolean</w:t>
      </w:r>
    </w:p>
    <w:p w14:paraId="4114DDA6" w14:textId="5C5ADA77" w:rsidR="00913D06" w:rsidRDefault="00913D06" w:rsidP="00913D0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lastRenderedPageBreak/>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lastRenderedPageBreak/>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lastRenderedPageBreak/>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lastRenderedPageBreak/>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70D1975C" w14:textId="35155FBF" w:rsidR="00C709D7" w:rsidRDefault="005E3EE9" w:rsidP="00CE1CF6">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lastRenderedPageBreak/>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4B85CA73" w14:textId="77B574E9" w:rsidR="00CA30AC" w:rsidRDefault="001A217E" w:rsidP="00CA30AC">
      <w:pPr>
        <w:pStyle w:val="PL"/>
      </w:pPr>
      <w:r>
        <w:t xml:space="preserve">          type: boolean</w:t>
      </w:r>
    </w:p>
    <w:p w14:paraId="6845DD6F" w14:textId="77777777" w:rsidR="000458E6" w:rsidRPr="003B2883" w:rsidRDefault="000458E6" w:rsidP="000458E6">
      <w:pPr>
        <w:pStyle w:val="PL"/>
      </w:pPr>
      <w:r w:rsidRPr="003B2883">
        <w:t xml:space="preserve">        </w:t>
      </w:r>
      <w:r>
        <w:t>pduSessionPrio</w:t>
      </w:r>
      <w:r w:rsidRPr="003B2883">
        <w:t>:</w:t>
      </w:r>
    </w:p>
    <w:p w14:paraId="20E95DAD" w14:textId="5B4CEBAD" w:rsidR="000458E6" w:rsidRPr="003B2883" w:rsidRDefault="000458E6" w:rsidP="000458E6">
      <w:pPr>
        <w:pStyle w:val="PL"/>
      </w:pPr>
      <w:r w:rsidRPr="003B2883">
        <w:t xml:space="preserve">          $ref: 'TS295</w:t>
      </w:r>
      <w:r>
        <w:t>02</w:t>
      </w:r>
      <w:r w:rsidRPr="003B2883">
        <w:t>_Nsmf_PDUSession.yaml#/components/schemas/</w:t>
      </w:r>
      <w:r>
        <w:t>PduSessionPriority</w:t>
      </w:r>
      <w:r w:rsidRPr="003B2883">
        <w:t>'</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lastRenderedPageBreak/>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Default="00602AC0" w:rsidP="00602AC0">
      <w:pPr>
        <w:pStyle w:val="PL"/>
      </w:pPr>
      <w:r w:rsidRPr="003B2883">
        <w:t xml:space="preserve">        - failureDetails</w:t>
      </w:r>
    </w:p>
    <w:p w14:paraId="1D55AC7E" w14:textId="77777777" w:rsidR="000C6690" w:rsidRPr="003B2883" w:rsidRDefault="000C6690" w:rsidP="00602AC0">
      <w:pPr>
        <w:pStyle w:val="PL"/>
      </w:pP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6B98">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A4346D">
      <w:pPr>
        <w:pStyle w:val="PL"/>
        <w:rPr>
          <w:rFonts w:cs="Arial"/>
        </w:rPr>
      </w:pPr>
      <w:r w:rsidRPr="003B2883">
        <w:t xml:space="preserve">        </w:t>
      </w:r>
      <w:r>
        <w:rPr>
          <w:rFonts w:cs="Arial"/>
        </w:rPr>
        <w:t>xrDeviceWith2Rx:</w:t>
      </w:r>
    </w:p>
    <w:p w14:paraId="25E86F3B" w14:textId="100C7452" w:rsidR="000C6690" w:rsidRPr="003B2883" w:rsidRDefault="00A4346D" w:rsidP="00E46B98">
      <w:pPr>
        <w:pStyle w:val="PL"/>
      </w:pPr>
      <w:r w:rsidRPr="003B2883">
        <w:t xml:space="preserve">          $ref: '#/components/schemas/</w:t>
      </w:r>
      <w:r>
        <w:rPr>
          <w:rFonts w:cs="Arial"/>
        </w:rPr>
        <w:t>XrDeviceWith2Rx</w:t>
      </w:r>
      <w:r w:rsidRPr="003B2883">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lastRenderedPageBreak/>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Default="00602AC0" w:rsidP="00602AC0">
      <w:pPr>
        <w:pStyle w:val="PL"/>
      </w:pPr>
      <w:r w:rsidRPr="003B2883">
        <w:t xml:space="preserve">        - pduSessionList</w:t>
      </w:r>
    </w:p>
    <w:p w14:paraId="10870EF3" w14:textId="77777777" w:rsidR="00A4346D" w:rsidRPr="003B2883" w:rsidRDefault="00A4346D" w:rsidP="00602AC0">
      <w:pPr>
        <w:pStyle w:val="PL"/>
      </w:pP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1DFAC2B5" w14:textId="77777777" w:rsidR="00985362" w:rsidRDefault="00985362" w:rsidP="00985362">
      <w:pPr>
        <w:pStyle w:val="PL"/>
        <w:rPr>
          <w:rFonts w:cs="Arial"/>
        </w:rPr>
      </w:pPr>
      <w:r w:rsidRPr="003B2883">
        <w:t xml:space="preserve">        </w:t>
      </w:r>
      <w:r>
        <w:rPr>
          <w:rFonts w:cs="Arial"/>
        </w:rPr>
        <w:t>xrDeviceWith2Rx:</w:t>
      </w:r>
    </w:p>
    <w:p w14:paraId="10A20D0E" w14:textId="380C6E6C" w:rsidR="007F7E3E" w:rsidRDefault="00985362" w:rsidP="00985362">
      <w:pPr>
        <w:pStyle w:val="PL"/>
      </w:pPr>
      <w:r w:rsidRPr="003B2883">
        <w:t xml:space="preserve">          $ref: '#/components/schemas/</w:t>
      </w:r>
      <w:r>
        <w:rPr>
          <w:rFonts w:cs="Arial"/>
        </w:rPr>
        <w:t>XrDeviceWith2Rx</w:t>
      </w:r>
      <w:r w:rsidRPr="003B2883">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lastRenderedPageBreak/>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lastRenderedPageBreak/>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lastRenderedPageBreak/>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lastRenderedPageBreak/>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6AB23C6A" w14:textId="77777777" w:rsidR="00854AD3" w:rsidRDefault="00A06627" w:rsidP="00F75DA4">
      <w:pPr>
        <w:pStyle w:val="PL"/>
      </w:pPr>
      <w:r>
        <w:t xml:space="preserve">      description: </w:t>
      </w:r>
      <w:r w:rsidR="00854AD3">
        <w:t>&gt;</w:t>
      </w:r>
    </w:p>
    <w:p w14:paraId="1AECE553" w14:textId="36876195" w:rsidR="00A06627" w:rsidRDefault="00854AD3" w:rsidP="00F75DA4">
      <w:pPr>
        <w:pStyle w:val="PL"/>
      </w:pPr>
      <w:r>
        <w:t xml:space="preserve">        </w:t>
      </w:r>
      <w:r w:rsidR="00A06627">
        <w:t>Additional information received for an AMF event subscription, e.g. binding indications</w:t>
      </w:r>
      <w:r>
        <w:t>,</w:t>
      </w:r>
    </w:p>
    <w:p w14:paraId="3E334DC6" w14:textId="4D922272" w:rsidR="00854AD3" w:rsidRPr="003B2883" w:rsidRDefault="00854AD3" w:rsidP="00F75DA4">
      <w:pPr>
        <w:pStyle w:val="PL"/>
      </w:pPr>
      <w:r>
        <w:t xml:space="preserve">        </w:t>
      </w:r>
      <w:r w:rsidR="00B46253">
        <w:rPr>
          <w:lang/>
        </w:rPr>
        <w:t xml:space="preserve">statistical information for </w:t>
      </w:r>
      <w:r w:rsidR="00B46253">
        <w:rPr>
          <w:rFonts w:cs="Arial"/>
          <w:szCs w:val="18"/>
          <w:lang w:eastAsia="zh-CN"/>
        </w:rPr>
        <w:t>UE access behavior trends report or UE location trends report.</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lastRenderedPageBreak/>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1938A39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ueAccessBehaviorTrends</w:t>
      </w:r>
      <w:r w:rsidRPr="00B63F17">
        <w:rPr>
          <w:rFonts w:ascii="Courier New" w:hAnsi="Courier New"/>
          <w:noProof/>
          <w:sz w:val="16"/>
          <w:lang w:eastAsia="zh-CN"/>
        </w:rPr>
        <w:t>:</w:t>
      </w:r>
    </w:p>
    <w:p w14:paraId="2CE83B9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64439727"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00A97F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w:t>
      </w:r>
      <w:r w:rsidRPr="00B63F17">
        <w:rPr>
          <w:rFonts w:ascii="Courier New" w:hAnsi="Courier New"/>
          <w:noProof/>
          <w:sz w:val="16"/>
          <w:lang w:eastAsia="en-US"/>
        </w:rPr>
        <w:t>8</w:t>
      </w:r>
      <w:r w:rsidRPr="00B63F17">
        <w:rPr>
          <w:rFonts w:ascii="Courier New" w:hAnsi="Courier New"/>
          <w:noProof/>
          <w:sz w:val="16"/>
          <w:lang w:eastAsia="en-US"/>
        </w:rPr>
        <w:t>_Namf_EventExposure.yaml#/components/schemas/UeAccessBehaviorReportItem'</w:t>
      </w:r>
    </w:p>
    <w:p w14:paraId="0174048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5ADE217B"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ueLocationTrends</w:t>
      </w:r>
      <w:r w:rsidRPr="00B63F17">
        <w:rPr>
          <w:rFonts w:ascii="Courier New" w:hAnsi="Courier New"/>
          <w:noProof/>
          <w:sz w:val="16"/>
          <w:lang w:eastAsia="zh-CN"/>
        </w:rPr>
        <w:t>:</w:t>
      </w:r>
    </w:p>
    <w:p w14:paraId="16B74A3F"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10A81AA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C13EC6A"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w:t>
      </w:r>
      <w:r w:rsidRPr="00B63F17">
        <w:rPr>
          <w:rFonts w:ascii="Courier New" w:hAnsi="Courier New"/>
          <w:noProof/>
          <w:sz w:val="16"/>
          <w:lang w:eastAsia="en-US"/>
        </w:rPr>
        <w:t>8</w:t>
      </w:r>
      <w:r w:rsidRPr="00B63F17">
        <w:rPr>
          <w:rFonts w:ascii="Courier New" w:hAnsi="Courier New"/>
          <w:noProof/>
          <w:sz w:val="16"/>
          <w:lang w:eastAsia="en-US"/>
        </w:rPr>
        <w:t>_Namf_EventExposure.yaml#/components/schemas/UeLocationTrendsReportItem'</w:t>
      </w:r>
    </w:p>
    <w:p w14:paraId="43614D4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1AC4BF6C" w14:textId="77777777" w:rsidR="00B63F17" w:rsidRDefault="00B63F17" w:rsidP="008E6458">
      <w:pPr>
        <w:pStyle w:val="PL"/>
      </w:pP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lastRenderedPageBreak/>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lastRenderedPageBreak/>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lastRenderedPageBreak/>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2AF4E553" w:rsidR="00E00C13" w:rsidRDefault="00E00C13" w:rsidP="00E00C13">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1ABB73D0" w14:textId="1ED5F855" w:rsidR="00B62E70" w:rsidRPr="00F2279C" w:rsidRDefault="00B62E70" w:rsidP="00B62E70">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lastRenderedPageBreak/>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587435" w:rsidRDefault="00602AC0" w:rsidP="00602AC0">
      <w:pPr>
        <w:pStyle w:val="PL"/>
        <w:rPr>
          <w:lang w:val="sv-SE" w:eastAsia="zh-CN"/>
        </w:rPr>
      </w:pPr>
      <w:r w:rsidRPr="002B703A">
        <w:rPr>
          <w:lang w:val="sv-SE"/>
        </w:rPr>
        <w:t xml:space="preserve">          </w:t>
      </w:r>
      <w:r w:rsidRPr="00587435">
        <w:rPr>
          <w:lang w:val="sv-SE"/>
        </w:rPr>
        <w:t xml:space="preserve">- </w:t>
      </w:r>
      <w:r w:rsidRPr="00587435">
        <w:rPr>
          <w:lang w:val="sv-SE" w:eastAsia="zh-CN"/>
        </w:rPr>
        <w:t>LCS</w:t>
      </w:r>
    </w:p>
    <w:p w14:paraId="59EA0B21" w14:textId="08D14647" w:rsidR="0060681E" w:rsidRPr="00587435" w:rsidRDefault="0060681E" w:rsidP="00602AC0">
      <w:pPr>
        <w:pStyle w:val="PL"/>
        <w:rPr>
          <w:lang w:val="sv-SE" w:eastAsia="zh-CN"/>
        </w:rPr>
      </w:pPr>
      <w:r w:rsidRPr="00587435">
        <w:rPr>
          <w:lang w:val="sv-SE"/>
        </w:rPr>
        <w:t xml:space="preserve">          - </w:t>
      </w:r>
      <w:r w:rsidRPr="00587435">
        <w:rPr>
          <w:lang w:val="sv-SE" w:eastAsia="zh-CN"/>
        </w:rPr>
        <w:t>UPP-CM</w:t>
      </w:r>
    </w:p>
    <w:p w14:paraId="1912EBAD" w14:textId="77777777" w:rsidR="00602AC0" w:rsidRPr="003B2883" w:rsidRDefault="00602AC0" w:rsidP="00602AC0">
      <w:pPr>
        <w:pStyle w:val="PL"/>
      </w:pPr>
      <w:r w:rsidRPr="00587435">
        <w:rPr>
          <w:lang w:val="sv-SE"/>
        </w:rPr>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lastRenderedPageBreak/>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lastRenderedPageBreak/>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lastRenderedPageBreak/>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D0BB0F7" w14:textId="597B4F6A" w:rsidR="0040434E" w:rsidRDefault="006E2053" w:rsidP="006E2053">
      <w:pPr>
        <w:pStyle w:val="PL"/>
      </w:pPr>
      <w:r w:rsidRPr="00273241">
        <w:rPr>
          <w:lang w:val="en-US"/>
        </w:rPr>
        <w:t xml:space="preserve">          - </w:t>
      </w:r>
      <w:r>
        <w:t>NG_RAN_NOT_REACHABLE</w:t>
      </w:r>
    </w:p>
    <w:p w14:paraId="1E47836E" w14:textId="77777777" w:rsidR="0040434E" w:rsidRDefault="0040434E" w:rsidP="0040434E">
      <w:pPr>
        <w:pStyle w:val="PL"/>
      </w:pPr>
      <w:r>
        <w:t xml:space="preserve">          - NG_RAN_FAILURE_WITH_RESTART</w:t>
      </w:r>
    </w:p>
    <w:p w14:paraId="6110BDCD" w14:textId="3889D2CD" w:rsidR="0040434E" w:rsidRDefault="0040434E" w:rsidP="0040434E">
      <w:pPr>
        <w:pStyle w:val="PL"/>
      </w:pPr>
      <w:r>
        <w:t xml:space="preserve">          - NG_RAN_FAILURE_WITHOUT_RESTART</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3896FB11" w14:textId="77777777" w:rsidR="005A66DE" w:rsidRDefault="005A66DE" w:rsidP="005A66DE">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5A66DE">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5A66DE">
      <w:pPr>
        <w:pStyle w:val="PL"/>
      </w:pPr>
      <w:r w:rsidRPr="003B2883">
        <w:t xml:space="preserve">      anyOf:</w:t>
      </w:r>
    </w:p>
    <w:p w14:paraId="3E45252C" w14:textId="77777777" w:rsidR="005A66DE" w:rsidRPr="003B2883" w:rsidRDefault="005A66DE" w:rsidP="005A66DE">
      <w:pPr>
        <w:pStyle w:val="PL"/>
      </w:pPr>
      <w:r w:rsidRPr="003B2883">
        <w:t xml:space="preserve">      - type: string</w:t>
      </w:r>
    </w:p>
    <w:p w14:paraId="7DAFEDE9" w14:textId="77777777" w:rsidR="005A66DE" w:rsidRPr="003B2883" w:rsidRDefault="005A66DE" w:rsidP="005A66DE">
      <w:pPr>
        <w:pStyle w:val="PL"/>
      </w:pPr>
      <w:r w:rsidRPr="003B2883">
        <w:t xml:space="preserve">        enum:</w:t>
      </w:r>
    </w:p>
    <w:p w14:paraId="6146F72F" w14:textId="77777777" w:rsidR="005A66DE" w:rsidRDefault="005A66DE" w:rsidP="005A66DE">
      <w:pPr>
        <w:pStyle w:val="PL"/>
      </w:pPr>
      <w:r>
        <w:t xml:space="preserve">          - TRUE</w:t>
      </w:r>
    </w:p>
    <w:p w14:paraId="7A85A382" w14:textId="77777777" w:rsidR="005A66DE" w:rsidRPr="003B2883" w:rsidRDefault="005A66DE" w:rsidP="005A66DE">
      <w:pPr>
        <w:pStyle w:val="PL"/>
      </w:pPr>
      <w:r w:rsidRPr="003B2883">
        <w:t xml:space="preserve">      - type: string</w:t>
      </w:r>
    </w:p>
    <w:p w14:paraId="0B38818C" w14:textId="77777777" w:rsidR="005A66DE" w:rsidRPr="0016635E" w:rsidRDefault="005A66DE" w:rsidP="006E2053">
      <w:pPr>
        <w:pStyle w:val="PL"/>
      </w:pPr>
    </w:p>
    <w:p w14:paraId="79088C5C" w14:textId="77777777" w:rsidR="006E2053" w:rsidRPr="003B2883" w:rsidRDefault="006E2053" w:rsidP="006E2053">
      <w:pPr>
        <w:pStyle w:val="PL"/>
      </w:pPr>
    </w:p>
    <w:p w14:paraId="32E22670" w14:textId="77777777" w:rsidR="00602AC0" w:rsidRPr="003B2883" w:rsidRDefault="00602AC0" w:rsidP="00994677">
      <w:pPr>
        <w:pStyle w:val="Heading2"/>
      </w:pPr>
      <w:bookmarkStart w:id="7671" w:name="_Toc25156616"/>
      <w:bookmarkStart w:id="7672" w:name="_Toc34124921"/>
      <w:bookmarkStart w:id="7673" w:name="_Toc43208057"/>
      <w:bookmarkStart w:id="7674" w:name="_Toc49857524"/>
      <w:bookmarkStart w:id="7675" w:name="_Toc56677370"/>
      <w:bookmarkStart w:id="7676" w:name="_Toc56691893"/>
      <w:bookmarkStart w:id="7677" w:name="_Toc56699157"/>
      <w:bookmarkStart w:id="7678" w:name="_Toc89035526"/>
      <w:bookmarkStart w:id="7679" w:name="_Toc89065325"/>
      <w:bookmarkStart w:id="7680" w:name="_Toc89180626"/>
      <w:bookmarkStart w:id="7681" w:name="_Toc97072321"/>
      <w:bookmarkStart w:id="7682" w:name="_Toc120051737"/>
      <w:bookmarkStart w:id="7683" w:name="_Hlk97070590"/>
      <w:bookmarkStart w:id="7684" w:name="_Toc199238748"/>
      <w:r w:rsidRPr="003B2883">
        <w:t>A.3</w:t>
      </w:r>
      <w:r w:rsidRPr="003B2883">
        <w:tab/>
        <w:t>Namf_EventExposure API</w:t>
      </w:r>
      <w:bookmarkEnd w:id="7671"/>
      <w:bookmarkEnd w:id="7672"/>
      <w:bookmarkEnd w:id="7673"/>
      <w:bookmarkEnd w:id="7674"/>
      <w:bookmarkEnd w:id="7675"/>
      <w:bookmarkEnd w:id="7676"/>
      <w:bookmarkEnd w:id="7677"/>
      <w:bookmarkEnd w:id="7678"/>
      <w:bookmarkEnd w:id="7679"/>
      <w:bookmarkEnd w:id="7680"/>
      <w:bookmarkEnd w:id="7681"/>
      <w:bookmarkEnd w:id="7682"/>
      <w:bookmarkEnd w:id="7684"/>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1728C4D2" w:rsidR="00602AC0" w:rsidRPr="003B2883" w:rsidRDefault="00602AC0" w:rsidP="00602AC0">
      <w:pPr>
        <w:pStyle w:val="PL"/>
      </w:pPr>
      <w:r w:rsidRPr="003B2883">
        <w:t xml:space="preserve">  version: </w:t>
      </w:r>
      <w:r w:rsidR="00677798">
        <w:t>1.3.</w:t>
      </w:r>
      <w:r w:rsidR="00BE2365">
        <w:t>1</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12137460" w:rsidR="00602AC0" w:rsidRPr="003B2883" w:rsidRDefault="00602AC0" w:rsidP="00602AC0">
      <w:pPr>
        <w:pStyle w:val="PL"/>
      </w:pPr>
      <w:r w:rsidRPr="003B2883">
        <w:t xml:space="preserve">  description: 3GPP TS 29.518 V1</w:t>
      </w:r>
      <w:r w:rsidR="00677798">
        <w:t>8</w:t>
      </w:r>
      <w:r w:rsidRPr="003B2883">
        <w:t>.</w:t>
      </w:r>
      <w:r w:rsidR="00BE2365">
        <w:t>10</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83"/>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lastRenderedPageBreak/>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54AEF709" w14:textId="77777777" w:rsidR="0053362A" w:rsidRPr="00B84B6A" w:rsidRDefault="0053362A" w:rsidP="0053362A">
      <w:pPr>
        <w:pStyle w:val="PL"/>
      </w:pPr>
      <w:r w:rsidRPr="00B84B6A">
        <w:t xml:space="preserve">        '50</w:t>
      </w:r>
      <w:r>
        <w:t>1</w:t>
      </w:r>
      <w:r w:rsidRPr="00B84B6A">
        <w:t>':</w:t>
      </w:r>
    </w:p>
    <w:p w14:paraId="144A69BC" w14:textId="5747E4F7" w:rsidR="0053362A" w:rsidRDefault="0053362A" w:rsidP="0053362A">
      <w:pPr>
        <w:pStyle w:val="PL"/>
      </w:pPr>
      <w:r w:rsidRPr="00B84B6A">
        <w:t xml:space="preserve">          $ref: 'TS29571_CommonData.yaml#/components/responses/50</w:t>
      </w:r>
      <w:r>
        <w:t>1</w:t>
      </w:r>
      <w:r w:rsidRPr="00B84B6A">
        <w:t>'</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lastRenderedPageBreak/>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lastRenderedPageBreak/>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1C4449BA" w14:textId="77777777" w:rsidR="0053362A" w:rsidRPr="00B84B6A" w:rsidRDefault="0053362A" w:rsidP="0053362A">
      <w:pPr>
        <w:pStyle w:val="PL"/>
      </w:pPr>
      <w:r w:rsidRPr="00B84B6A">
        <w:t xml:space="preserve">        '50</w:t>
      </w:r>
      <w:r>
        <w:t>1</w:t>
      </w:r>
      <w:r w:rsidRPr="00B84B6A">
        <w:t>':</w:t>
      </w:r>
    </w:p>
    <w:p w14:paraId="3CDBCC0A" w14:textId="02CD235D" w:rsidR="0053362A" w:rsidRDefault="0053362A" w:rsidP="0053362A">
      <w:pPr>
        <w:pStyle w:val="PL"/>
      </w:pPr>
      <w:r w:rsidRPr="00B84B6A">
        <w:t xml:space="preserve">          $ref: 'TS29571_CommonData.yaml#/components/responses/50</w:t>
      </w:r>
      <w:r>
        <w:t>1</w:t>
      </w:r>
      <w:r w:rsidRPr="00B84B6A">
        <w:t>'</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lastRenderedPageBreak/>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lastRenderedPageBreak/>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lastRenderedPageBreak/>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lastRenderedPageBreak/>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lastRenderedPageBreak/>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lastRenderedPageBreak/>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602AC0">
      <w:pPr>
        <w:pStyle w:val="PL"/>
      </w:pPr>
      <w:r w:rsidRPr="003B2883">
        <w:t xml:space="preserve">        value:</w:t>
      </w:r>
      <w:r w:rsidR="00B05413">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B240FA0" w14:textId="77777777" w:rsidR="00C75EA3" w:rsidRPr="003B2883" w:rsidRDefault="00C75EA3"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602AC0">
      <w:pPr>
        <w:pStyle w:val="PL"/>
      </w:pPr>
      <w:r w:rsidRPr="003B2883">
        <w:t xml:space="preserve">        value:</w:t>
      </w:r>
      <w:r w:rsidR="00C75EA3">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3B9589B4" w14:textId="77777777" w:rsidR="008B2276" w:rsidRDefault="008B2276" w:rsidP="008B2276">
      <w:pPr>
        <w:pStyle w:val="PL"/>
        <w:rPr>
          <w:lang w:eastAsia="zh-CN"/>
        </w:rPr>
      </w:pPr>
      <w:r w:rsidRPr="003B2883">
        <w:t xml:space="preserve">        </w:t>
      </w:r>
      <w:r>
        <w:rPr>
          <w:lang w:eastAsia="zh-CN"/>
        </w:rPr>
        <w:t>sliceAreaRestrictionInfo:</w:t>
      </w:r>
    </w:p>
    <w:p w14:paraId="6DF02F2A" w14:textId="72D09AD9" w:rsidR="00F80E2B" w:rsidRDefault="008B2276" w:rsidP="008B2276">
      <w:pPr>
        <w:pStyle w:val="PL"/>
      </w:pPr>
      <w:r w:rsidRPr="003B2883">
        <w:t xml:space="preserve">          $ref: '#/components/schemas/</w:t>
      </w:r>
      <w:r>
        <w:rPr>
          <w:lang w:eastAsia="zh-CN"/>
        </w:rPr>
        <w:t>SliceAreaRestrictionInfo</w:t>
      </w:r>
      <w:r w:rsidRPr="003B2883">
        <w:t>'</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lastRenderedPageBreak/>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lastRenderedPageBreak/>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1F5BEC8" w14:textId="77777777" w:rsidR="003314FF" w:rsidRDefault="003314FF" w:rsidP="003314FF">
      <w:pPr>
        <w:pStyle w:val="PL"/>
      </w:pPr>
      <w:r>
        <w:t xml:space="preserve">        spacingVar:</w:t>
      </w:r>
    </w:p>
    <w:p w14:paraId="76B2476F" w14:textId="1BA4B7FB" w:rsidR="003314FF" w:rsidRDefault="003314FF" w:rsidP="003314FF">
      <w:pPr>
        <w:pStyle w:val="PL"/>
      </w:pPr>
      <w:r>
        <w:t xml:space="preserve">          $ref: 'TS29571_CommonData.yaml#/components/schemas/Float'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4C318B22" w14:textId="77777777" w:rsidR="005977FF" w:rsidRDefault="005977FF" w:rsidP="005977FF">
      <w:pPr>
        <w:pStyle w:val="PL"/>
      </w:pPr>
      <w:r>
        <w:t xml:space="preserve">        durationVar:</w:t>
      </w:r>
    </w:p>
    <w:p w14:paraId="23B37AA2" w14:textId="77777777" w:rsidR="005977FF" w:rsidRDefault="005977FF" w:rsidP="005977FF">
      <w:pPr>
        <w:pStyle w:val="PL"/>
      </w:pPr>
      <w:r>
        <w:t xml:space="preserve">          $ref: 'TS29571_CommonData.yaml#/components/schemas/Float'</w:t>
      </w:r>
    </w:p>
    <w:p w14:paraId="3774662E" w14:textId="77777777" w:rsidR="005977FF" w:rsidRDefault="005977FF" w:rsidP="005977FF">
      <w:pPr>
        <w:pStyle w:val="PL"/>
      </w:pPr>
      <w:r>
        <w:t xml:space="preserve">        occurrences:</w:t>
      </w:r>
    </w:p>
    <w:p w14:paraId="0780B793" w14:textId="77777777" w:rsidR="005977FF" w:rsidRDefault="005977FF" w:rsidP="005977FF">
      <w:pPr>
        <w:pStyle w:val="PL"/>
      </w:pPr>
      <w:r>
        <w:t xml:space="preserve">          type: integer</w:t>
      </w:r>
    </w:p>
    <w:p w14:paraId="700F331A" w14:textId="77777777" w:rsidR="005977FF" w:rsidRDefault="005977FF" w:rsidP="005977FF">
      <w:pPr>
        <w:pStyle w:val="PL"/>
      </w:pPr>
      <w:r>
        <w:t xml:space="preserve">        timestamp:</w:t>
      </w:r>
    </w:p>
    <w:p w14:paraId="183FF673" w14:textId="12286F33" w:rsidR="003314FF" w:rsidRDefault="005977FF" w:rsidP="005977FF">
      <w:pPr>
        <w:pStyle w:val="PL"/>
      </w:pPr>
      <w:r>
        <w:t xml:space="preserve">          $ref: 'TS29571_CommonData.yaml#/components/schemas/DateTime'</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lastRenderedPageBreak/>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5C7208C5" w14:textId="77777777" w:rsidR="00477DA3" w:rsidRDefault="00477DA3" w:rsidP="00477DA3">
      <w:pPr>
        <w:pStyle w:val="PL"/>
      </w:pPr>
      <w:r>
        <w:t xml:space="preserve">        spacingVar:</w:t>
      </w:r>
    </w:p>
    <w:p w14:paraId="4A6F05B0" w14:textId="1DC7435D" w:rsidR="00420E27" w:rsidRDefault="00477DA3" w:rsidP="00477DA3">
      <w:pPr>
        <w:pStyle w:val="PL"/>
      </w:pPr>
      <w:r>
        <w:t xml:space="preserve">          $ref: 'TS29571_CommonData.yaml#/components/schemas/Float'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6C864BC2"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duration</w:t>
      </w:r>
      <w:r w:rsidRPr="00AB2B19">
        <w:rPr>
          <w:rFonts w:ascii="Courier New" w:hAnsi="Courier New"/>
          <w:noProof/>
          <w:sz w:val="16"/>
          <w:lang w:eastAsia="zh-CN"/>
        </w:rPr>
        <w:t>Var</w:t>
      </w:r>
      <w:r w:rsidRPr="00AB2B19">
        <w:rPr>
          <w:rFonts w:ascii="Courier New" w:hAnsi="Courier New"/>
          <w:noProof/>
          <w:sz w:val="16"/>
          <w:lang w:eastAsia="zh-CN"/>
        </w:rPr>
        <w:t>:</w:t>
      </w:r>
    </w:p>
    <w:p w14:paraId="77154EFA"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$ref: 'TS29571_CommonData.yaml#/components/schemas/</w:t>
      </w:r>
      <w:r w:rsidRPr="00AB2B19">
        <w:rPr>
          <w:rFonts w:ascii="Courier New" w:hAnsi="Courier New"/>
          <w:noProof/>
          <w:sz w:val="16"/>
          <w:lang w:eastAsia="en-US"/>
        </w:rPr>
        <w:t>Float</w:t>
      </w:r>
      <w:r w:rsidRPr="00AB2B19">
        <w:rPr>
          <w:rFonts w:ascii="Courier New" w:hAnsi="Courier New"/>
          <w:noProof/>
          <w:sz w:val="16"/>
          <w:lang w:eastAsia="en-US"/>
        </w:rPr>
        <w:t>'</w:t>
      </w:r>
    </w:p>
    <w:p w14:paraId="0783D69E"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w:t>
      </w:r>
      <w:r w:rsidRPr="00AB2B19">
        <w:rPr>
          <w:rFonts w:ascii="Courier New" w:hAnsi="Courier New"/>
          <w:noProof/>
          <w:sz w:val="16"/>
          <w:lang w:eastAsia="en-US"/>
        </w:rPr>
        <w:t>occurrences</w:t>
      </w:r>
      <w:r w:rsidRPr="00AB2B19">
        <w:rPr>
          <w:rFonts w:ascii="Courier New" w:hAnsi="Courier New"/>
          <w:noProof/>
          <w:sz w:val="16"/>
          <w:lang w:eastAsia="zh-CN"/>
        </w:rPr>
        <w:t>:</w:t>
      </w:r>
    </w:p>
    <w:p w14:paraId="5284A3DD" w14:textId="63D8D84D" w:rsidR="00477DA3" w:rsidRPr="00994677" w:rsidRDefault="00AB2B19" w:rsidP="009946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sv-SE" w:eastAsia="en-US"/>
        </w:rPr>
      </w:pPr>
      <w:r w:rsidRPr="00AB2B19">
        <w:rPr>
          <w:rFonts w:ascii="Courier New" w:hAnsi="Courier New"/>
          <w:noProof/>
          <w:sz w:val="16"/>
          <w:lang w:eastAsia="en-US"/>
        </w:rPr>
        <w:t xml:space="preserve">          </w:t>
      </w:r>
      <w:r w:rsidRPr="00AB2B19">
        <w:rPr>
          <w:rFonts w:ascii="Courier New" w:hAnsi="Courier New"/>
          <w:noProof/>
          <w:sz w:val="16"/>
          <w:lang w:eastAsia="en-US"/>
        </w:rPr>
        <w:t>type: integer</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lastRenderedPageBreak/>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7CD5FEF8" w14:textId="77777777" w:rsidR="00DF0B49" w:rsidRDefault="00DF0B49" w:rsidP="00C70BCE">
      <w:pPr>
        <w:pStyle w:val="PL"/>
      </w:pPr>
    </w:p>
    <w:p w14:paraId="155FBC12" w14:textId="77777777" w:rsidR="00DF0B49" w:rsidRDefault="00DF0B49" w:rsidP="00DF0B49">
      <w:pPr>
        <w:pStyle w:val="PL"/>
      </w:pPr>
      <w:r w:rsidRPr="003B2883">
        <w:t xml:space="preserve">    </w:t>
      </w:r>
      <w:r>
        <w:rPr>
          <w:lang w:eastAsia="zh-CN"/>
        </w:rPr>
        <w:t>SliceAreaRestrictionInfo</w:t>
      </w:r>
      <w:r w:rsidRPr="003B2883">
        <w:t>:</w:t>
      </w:r>
    </w:p>
    <w:p w14:paraId="14BEC81F" w14:textId="77777777" w:rsidR="00DF0B49" w:rsidRPr="003B2883" w:rsidRDefault="00DF0B49" w:rsidP="00DF0B49">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DF0B49">
      <w:pPr>
        <w:pStyle w:val="PL"/>
      </w:pPr>
      <w:r w:rsidRPr="003B2883">
        <w:t xml:space="preserve">      type: object</w:t>
      </w:r>
    </w:p>
    <w:p w14:paraId="611B4BC2" w14:textId="77777777" w:rsidR="00DF0B49" w:rsidRPr="003B2883" w:rsidRDefault="00DF0B49" w:rsidP="00DF0B49">
      <w:pPr>
        <w:pStyle w:val="PL"/>
      </w:pPr>
      <w:r w:rsidRPr="003B2883">
        <w:t xml:space="preserve">      properties:</w:t>
      </w:r>
    </w:p>
    <w:p w14:paraId="6F36417E" w14:textId="77777777" w:rsidR="00DF0B49" w:rsidRPr="003B2883" w:rsidRDefault="00DF0B49" w:rsidP="00DF0B49">
      <w:pPr>
        <w:pStyle w:val="PL"/>
      </w:pPr>
      <w:r w:rsidRPr="003B2883">
        <w:t xml:space="preserve">        sNssai:</w:t>
      </w:r>
    </w:p>
    <w:p w14:paraId="0F7B6DD2" w14:textId="77777777" w:rsidR="00DF0B49" w:rsidRPr="003B2883" w:rsidRDefault="00DF0B49" w:rsidP="00DF0B49">
      <w:pPr>
        <w:pStyle w:val="PL"/>
      </w:pPr>
      <w:r w:rsidRPr="003B2883">
        <w:t xml:space="preserve">          $ref: 'TS29571_CommonData.yaml#/components/schemas/Snssai'</w:t>
      </w:r>
    </w:p>
    <w:p w14:paraId="0D30CC43" w14:textId="77777777" w:rsidR="00DF0B49" w:rsidRPr="003B2883" w:rsidRDefault="00DF0B49" w:rsidP="00DF0B49">
      <w:pPr>
        <w:pStyle w:val="PL"/>
      </w:pPr>
      <w:r w:rsidRPr="003B2883">
        <w:t xml:space="preserve">        presence:</w:t>
      </w:r>
    </w:p>
    <w:p w14:paraId="2418D7F2" w14:textId="77777777" w:rsidR="00DF0B49" w:rsidRPr="003B2883" w:rsidRDefault="00DF0B49" w:rsidP="00DF0B49">
      <w:pPr>
        <w:pStyle w:val="PL"/>
      </w:pPr>
      <w:r w:rsidRPr="003B2883">
        <w:t xml:space="preserve">          $ref: 'TS29571_CommonData.yaml#/components/schemas/PresenceState'</w:t>
      </w:r>
    </w:p>
    <w:p w14:paraId="68211BD4" w14:textId="77777777" w:rsidR="00DF0B49" w:rsidRPr="003B2883" w:rsidRDefault="00DF0B49" w:rsidP="00DF0B49">
      <w:pPr>
        <w:pStyle w:val="PL"/>
      </w:pPr>
      <w:r w:rsidRPr="003B2883">
        <w:t xml:space="preserve">      required:</w:t>
      </w:r>
    </w:p>
    <w:p w14:paraId="593587B4" w14:textId="77777777" w:rsidR="00DF0B49" w:rsidRPr="003B2883" w:rsidRDefault="00DF0B49" w:rsidP="00DF0B49">
      <w:pPr>
        <w:pStyle w:val="PL"/>
      </w:pPr>
      <w:r w:rsidRPr="003B2883">
        <w:t xml:space="preserve">        - sNssai</w:t>
      </w:r>
    </w:p>
    <w:p w14:paraId="64DA45E5" w14:textId="77777777" w:rsidR="00DF0B49" w:rsidRDefault="00DF0B49" w:rsidP="00C70BCE">
      <w:pPr>
        <w:pStyle w:val="PL"/>
      </w:pP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lastRenderedPageBreak/>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994677">
      <w:pPr>
        <w:pStyle w:val="Heading2"/>
      </w:pPr>
      <w:bookmarkStart w:id="7685" w:name="_Toc25156617"/>
      <w:bookmarkStart w:id="7686" w:name="_Toc34124922"/>
      <w:bookmarkStart w:id="7687" w:name="_Toc43208058"/>
      <w:bookmarkStart w:id="7688" w:name="_Toc49857525"/>
      <w:bookmarkStart w:id="7689" w:name="_Toc56677371"/>
      <w:bookmarkStart w:id="7690" w:name="_Toc56691894"/>
      <w:bookmarkStart w:id="7691" w:name="_Toc56699158"/>
      <w:bookmarkStart w:id="7692" w:name="_Toc89035527"/>
      <w:bookmarkStart w:id="7693" w:name="_Toc89065326"/>
      <w:bookmarkStart w:id="7694" w:name="_Toc89180627"/>
      <w:bookmarkStart w:id="7695" w:name="_Toc97072322"/>
      <w:bookmarkStart w:id="7696" w:name="_Toc120051738"/>
      <w:bookmarkStart w:id="7697" w:name="_Hlk97070612"/>
      <w:bookmarkStart w:id="7698" w:name="_Toc199238749"/>
      <w:r w:rsidRPr="003B2883">
        <w:t>A.4</w:t>
      </w:r>
      <w:r w:rsidRPr="003B2883">
        <w:tab/>
        <w:t>Namf_MT</w:t>
      </w:r>
      <w:bookmarkEnd w:id="7685"/>
      <w:bookmarkEnd w:id="7686"/>
      <w:bookmarkEnd w:id="7687"/>
      <w:bookmarkEnd w:id="7688"/>
      <w:bookmarkEnd w:id="7689"/>
      <w:bookmarkEnd w:id="7690"/>
      <w:bookmarkEnd w:id="7691"/>
      <w:bookmarkEnd w:id="7692"/>
      <w:bookmarkEnd w:id="7693"/>
      <w:bookmarkEnd w:id="7694"/>
      <w:bookmarkEnd w:id="7695"/>
      <w:bookmarkEnd w:id="7696"/>
      <w:bookmarkEnd w:id="7698"/>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CA48B9" w:rsidR="00602AC0" w:rsidRPr="003B2883" w:rsidRDefault="00602AC0" w:rsidP="00602AC0">
      <w:pPr>
        <w:pStyle w:val="PL"/>
      </w:pPr>
      <w:r w:rsidRPr="003B2883">
        <w:t xml:space="preserve">  version: </w:t>
      </w:r>
      <w:r w:rsidR="00677798">
        <w:t>1.3.0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5754BC8B"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97"/>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lastRenderedPageBreak/>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lastRenderedPageBreak/>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lastRenderedPageBreak/>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92FD690" w:rsidR="00ED6F2F" w:rsidRPr="00127E7B" w:rsidRDefault="00ED6F2F" w:rsidP="00ED6F2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lastRenderedPageBreak/>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4640420C" w14:textId="77777777" w:rsidR="00AA3339" w:rsidRPr="00131DD4" w:rsidRDefault="00AA3339" w:rsidP="00AA3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10DD7E4A" w14:textId="2A329EB4" w:rsidR="00AA3339" w:rsidRDefault="00AA3339" w:rsidP="00AA3339">
      <w:pPr>
        <w:pStyle w:val="PL"/>
      </w:pPr>
      <w:r w:rsidRPr="00131DD4">
        <w:t xml:space="preserve">          $ref: 'TS29571_CommonData.yaml#/components/schemas/MbsServiceArea'</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lastRenderedPageBreak/>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994677">
      <w:pPr>
        <w:pStyle w:val="Heading2"/>
      </w:pPr>
      <w:bookmarkStart w:id="7699" w:name="_Toc25156618"/>
      <w:bookmarkStart w:id="7700" w:name="_Toc34124923"/>
      <w:bookmarkStart w:id="7701" w:name="_Toc43208059"/>
      <w:bookmarkStart w:id="7702" w:name="_Toc49857526"/>
      <w:bookmarkStart w:id="7703" w:name="_Toc56677372"/>
      <w:bookmarkStart w:id="7704" w:name="_Toc56691895"/>
      <w:bookmarkStart w:id="7705" w:name="_Toc56699159"/>
      <w:bookmarkStart w:id="7706" w:name="_Toc89035528"/>
      <w:bookmarkStart w:id="7707" w:name="_Toc89065327"/>
      <w:bookmarkStart w:id="7708" w:name="_Toc89180628"/>
      <w:bookmarkStart w:id="7709" w:name="_Toc97072323"/>
      <w:bookmarkStart w:id="7710" w:name="_Toc120051739"/>
      <w:bookmarkStart w:id="7711" w:name="_Hlk97070650"/>
      <w:bookmarkStart w:id="7712" w:name="_Toc199238750"/>
      <w:r w:rsidRPr="003B2883">
        <w:t>A.5</w:t>
      </w:r>
      <w:r w:rsidRPr="003B2883">
        <w:tab/>
        <w:t>Namf_Location</w:t>
      </w:r>
      <w:bookmarkEnd w:id="7699"/>
      <w:bookmarkEnd w:id="7700"/>
      <w:bookmarkEnd w:id="7701"/>
      <w:bookmarkEnd w:id="7702"/>
      <w:bookmarkEnd w:id="7703"/>
      <w:bookmarkEnd w:id="7704"/>
      <w:bookmarkEnd w:id="7705"/>
      <w:bookmarkEnd w:id="7706"/>
      <w:bookmarkEnd w:id="7707"/>
      <w:bookmarkEnd w:id="7708"/>
      <w:bookmarkEnd w:id="7709"/>
      <w:bookmarkEnd w:id="7710"/>
      <w:bookmarkEnd w:id="7712"/>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01FCC660" w:rsidR="00602AC0" w:rsidRPr="003B2883" w:rsidRDefault="00602AC0" w:rsidP="00602AC0">
      <w:pPr>
        <w:pStyle w:val="PL"/>
      </w:pPr>
      <w:r w:rsidRPr="003B2883">
        <w:t xml:space="preserve">  version: </w:t>
      </w:r>
      <w:r w:rsidR="00335AE7">
        <w:t>1.3.</w:t>
      </w:r>
      <w:r w:rsidR="00916598">
        <w:t>1</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lastRenderedPageBreak/>
        <w:t xml:space="preserve">    AMF Location Service</w:t>
      </w:r>
      <w:r w:rsidR="002663AC">
        <w:t xml:space="preserve">.  </w:t>
      </w:r>
    </w:p>
    <w:p w14:paraId="4323173B" w14:textId="59531210"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62E8CAB3" w:rsidR="00602AC0" w:rsidRPr="003B2883" w:rsidRDefault="00602AC0" w:rsidP="00602AC0">
      <w:pPr>
        <w:pStyle w:val="PL"/>
      </w:pPr>
      <w:r w:rsidRPr="003B2883">
        <w:t xml:space="preserve">  description: 3GPP TS 29.518 V1</w:t>
      </w:r>
      <w:r w:rsidR="00335AE7">
        <w:t>8</w:t>
      </w:r>
      <w:r w:rsidRPr="003B2883">
        <w:t>.</w:t>
      </w:r>
      <w:r w:rsidR="00916598">
        <w:t>9</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11"/>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16635E" w:rsidRDefault="00602AC0" w:rsidP="00602AC0">
      <w:pPr>
        <w:pStyle w:val="PL"/>
        <w:rPr>
          <w:lang w:val="sv-SE"/>
        </w:rPr>
      </w:pPr>
      <w:r w:rsidRPr="003B2883">
        <w:t xml:space="preserve">          </w:t>
      </w:r>
      <w:r w:rsidRPr="0016635E">
        <w:rPr>
          <w:lang w:val="sv-SE"/>
        </w:rPr>
        <w:t>schema:</w:t>
      </w:r>
    </w:p>
    <w:p w14:paraId="73721D2A" w14:textId="77777777" w:rsidR="00602AC0" w:rsidRPr="0016635E" w:rsidRDefault="00602AC0" w:rsidP="00602AC0">
      <w:pPr>
        <w:pStyle w:val="PL"/>
        <w:rPr>
          <w:lang w:val="sv-SE"/>
        </w:rPr>
      </w:pPr>
      <w:r w:rsidRPr="0016635E">
        <w:rPr>
          <w:lang w:val="sv-SE"/>
        </w:rPr>
        <w:t xml:space="preserve">            type: string</w:t>
      </w:r>
    </w:p>
    <w:p w14:paraId="7BD5C9AB" w14:textId="223172EC" w:rsidR="00602AC0" w:rsidRPr="0016635E" w:rsidRDefault="00602AC0" w:rsidP="00602AC0">
      <w:pPr>
        <w:pStyle w:val="PL"/>
        <w:rPr>
          <w:lang w:val="sv-SE"/>
        </w:rPr>
      </w:pPr>
      <w:r w:rsidRPr="0016635E">
        <w:rPr>
          <w:lang w:val="sv-SE"/>
        </w:rPr>
        <w:t xml:space="preserve">            pattern: '^(imsi-[0-9]{5,15}|nai-.+|gli-.+|gci-.+|imei-[0-9]{15}|imeisv-[0-9]{16}</w:t>
      </w:r>
      <w:r w:rsidR="003A5733" w:rsidRPr="0016635E">
        <w:rPr>
          <w:lang w:val="sv-SE"/>
        </w:rPr>
        <w:t>|</w:t>
      </w:r>
      <w:r w:rsidR="003A5733" w:rsidRPr="001D2CEF">
        <w:rPr>
          <w:lang w:val="sv-SE"/>
        </w:rPr>
        <w:t>msisdn-[0-9]{5,15}|extid-.+@.+</w:t>
      </w:r>
      <w:r w:rsidRPr="0016635E">
        <w:rPr>
          <w:lang w:val="sv-SE"/>
        </w:rPr>
        <w:t>|.+)$'</w:t>
      </w:r>
    </w:p>
    <w:p w14:paraId="53A6973C" w14:textId="77777777" w:rsidR="00602AC0" w:rsidRPr="003B2883" w:rsidRDefault="00602AC0" w:rsidP="00602AC0">
      <w:pPr>
        <w:pStyle w:val="PL"/>
      </w:pPr>
      <w:r w:rsidRPr="0016635E">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lastRenderedPageBreak/>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lastRenderedPageBreak/>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lastRenderedPageBreak/>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4F163AC0" w:rsidR="001B1EF4" w:rsidRDefault="001B1EF4" w:rsidP="001B1EF4">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22D8C479" w:rsidR="001B1EF4" w:rsidRDefault="001B1EF4" w:rsidP="001B1EF4">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lastRenderedPageBreak/>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lastRenderedPageBreak/>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Default="00602AC0" w:rsidP="00602AC0">
      <w:pPr>
        <w:pStyle w:val="PL"/>
      </w:pPr>
      <w:r w:rsidRPr="003B2883">
        <w:t xml:space="preserve">          $ref: 'TS29571_CommonData.yaml#/components/schemas/Ncgi'</w:t>
      </w:r>
    </w:p>
    <w:p w14:paraId="4A378F91" w14:textId="77777777" w:rsidR="00C80DE2" w:rsidRPr="003B2883" w:rsidRDefault="00C80DE2" w:rsidP="00C80DE2">
      <w:pPr>
        <w:pStyle w:val="PL"/>
      </w:pPr>
      <w:r w:rsidRPr="003B2883">
        <w:t xml:space="preserve">        </w:t>
      </w:r>
      <w:r>
        <w:rPr>
          <w:lang w:eastAsia="zh-CN"/>
        </w:rPr>
        <w:t>remoteUeInd</w:t>
      </w:r>
      <w:r w:rsidRPr="003B2883">
        <w:t>:</w:t>
      </w:r>
    </w:p>
    <w:p w14:paraId="508B7BD3" w14:textId="77777777" w:rsidR="00C80DE2" w:rsidRDefault="00C80DE2" w:rsidP="00C80DE2">
      <w:pPr>
        <w:pStyle w:val="PL"/>
      </w:pPr>
      <w:r w:rsidRPr="003B2883">
        <w:t xml:space="preserve">          type: boolean</w:t>
      </w:r>
    </w:p>
    <w:p w14:paraId="121A38CE" w14:textId="77777777" w:rsidR="00C80DE2" w:rsidRDefault="00C80DE2" w:rsidP="00C80DE2">
      <w:pPr>
        <w:pStyle w:val="PL"/>
      </w:pPr>
      <w:r>
        <w:t xml:space="preserve">          enum:</w:t>
      </w:r>
    </w:p>
    <w:p w14:paraId="5A939905" w14:textId="1301E093" w:rsidR="009F6E28" w:rsidRPr="003B2883" w:rsidRDefault="00C80DE2" w:rsidP="00C80DE2">
      <w:pPr>
        <w:pStyle w:val="PL"/>
      </w:pPr>
      <w:r>
        <w:t xml:space="preserve">            - true</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C37488">
      <w:pPr>
        <w:pStyle w:val="PL"/>
      </w:pPr>
      <w:r>
        <w:t xml:space="preserve">          $ref: '</w:t>
      </w:r>
      <w:r w:rsidRPr="00A6153B">
        <w:rPr>
          <w:lang w:val="en-US"/>
        </w:rPr>
        <w:t>TS29572_Nlmf_Location.yaml</w:t>
      </w:r>
      <w:r>
        <w:t>#/components/schemas/VelocityEstimate'</w:t>
      </w:r>
    </w:p>
    <w:p w14:paraId="5D9734F3" w14:textId="77777777" w:rsidR="007F5B2A" w:rsidRDefault="007F5B2A" w:rsidP="007F5B2A">
      <w:pPr>
        <w:pStyle w:val="PL"/>
      </w:pPr>
      <w:r>
        <w:t xml:space="preserve">        </w:t>
      </w:r>
      <w:r>
        <w:rPr>
          <w:lang w:eastAsia="zh-CN"/>
        </w:rPr>
        <w:t>integrityResult</w:t>
      </w:r>
      <w:r>
        <w:t>:</w:t>
      </w:r>
    </w:p>
    <w:p w14:paraId="7D68D2B4" w14:textId="0CD73468" w:rsidR="007F5B2A" w:rsidRPr="007E2EC2" w:rsidRDefault="007F5B2A" w:rsidP="007F5B2A">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lastRenderedPageBreak/>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Default="00602AC0" w:rsidP="00602AC0">
      <w:pPr>
        <w:pStyle w:val="PL"/>
      </w:pPr>
      <w:r w:rsidRPr="003B2883">
        <w:t xml:space="preserve">          $ref: 'TS29571_CommonData.yaml#/components/schemas/Ncgi'</w:t>
      </w:r>
    </w:p>
    <w:p w14:paraId="775D5FA0" w14:textId="77777777" w:rsidR="00C80DE2" w:rsidRPr="003B2883" w:rsidRDefault="00C80DE2" w:rsidP="00C80DE2">
      <w:pPr>
        <w:pStyle w:val="PL"/>
      </w:pPr>
      <w:r w:rsidRPr="003B2883">
        <w:t xml:space="preserve">        </w:t>
      </w:r>
      <w:r>
        <w:rPr>
          <w:lang w:eastAsia="zh-CN"/>
        </w:rPr>
        <w:t>remoteUeInd</w:t>
      </w:r>
      <w:r w:rsidRPr="003B2883">
        <w:t>:</w:t>
      </w:r>
    </w:p>
    <w:p w14:paraId="542A71DD" w14:textId="77777777" w:rsidR="00C80DE2" w:rsidRDefault="00C80DE2" w:rsidP="00C80DE2">
      <w:pPr>
        <w:pStyle w:val="PL"/>
      </w:pPr>
      <w:r w:rsidRPr="003B2883">
        <w:t xml:space="preserve">          type: boolean</w:t>
      </w:r>
    </w:p>
    <w:p w14:paraId="7B5F051F" w14:textId="77777777" w:rsidR="00C80DE2" w:rsidRDefault="00C80DE2" w:rsidP="00C80DE2">
      <w:pPr>
        <w:pStyle w:val="PL"/>
      </w:pPr>
      <w:r>
        <w:t xml:space="preserve">          enum:</w:t>
      </w:r>
    </w:p>
    <w:p w14:paraId="3E87C116" w14:textId="07546E4D" w:rsidR="00C80DE2" w:rsidRPr="003B2883" w:rsidRDefault="00C80DE2" w:rsidP="00C80DE2">
      <w:pPr>
        <w:pStyle w:val="PL"/>
      </w:pPr>
      <w:r>
        <w:t xml:space="preserve">            - true</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7D5047">
      <w:pPr>
        <w:pStyle w:val="PL"/>
      </w:pPr>
      <w:r>
        <w:t xml:space="preserve">          $ref: '</w:t>
      </w:r>
      <w:r w:rsidRPr="00A6153B">
        <w:rPr>
          <w:lang w:val="en-US"/>
        </w:rPr>
        <w:t>TS29572_Nlmf_Location.yaml</w:t>
      </w:r>
      <w:r>
        <w:t>#/components/schemas/VelocityEstimate'</w:t>
      </w:r>
    </w:p>
    <w:p w14:paraId="04225BA1" w14:textId="77777777" w:rsidR="007F5B2A" w:rsidRDefault="007F5B2A" w:rsidP="007F5B2A">
      <w:pPr>
        <w:pStyle w:val="PL"/>
      </w:pPr>
      <w:r>
        <w:t xml:space="preserve">        </w:t>
      </w:r>
      <w:r>
        <w:rPr>
          <w:lang w:eastAsia="zh-CN"/>
        </w:rPr>
        <w:t>integrityResult</w:t>
      </w:r>
      <w:r>
        <w:t>:</w:t>
      </w:r>
    </w:p>
    <w:p w14:paraId="00F31947" w14:textId="3521D03C" w:rsidR="007F5B2A" w:rsidRPr="003B2883" w:rsidRDefault="007F5B2A" w:rsidP="007F5B2A">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lastRenderedPageBreak/>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713" w:name="_Hlk151035982"/>
    </w:p>
    <w:p w14:paraId="1C098D6E" w14:textId="77777777" w:rsidR="00BE06EE" w:rsidRPr="003B2883" w:rsidRDefault="00BE06EE" w:rsidP="00BE06EE">
      <w:pPr>
        <w:pStyle w:val="PL"/>
      </w:pPr>
      <w:r w:rsidRPr="003B2883">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13"/>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lastRenderedPageBreak/>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260A089C" w14:textId="0E51DEB4" w:rsidR="00B41825" w:rsidRDefault="005D52DB" w:rsidP="00784D65">
      <w:pPr>
        <w:pStyle w:val="PL"/>
      </w:pPr>
      <w:r>
        <w:t xml:space="preserve">      description:</w:t>
      </w:r>
      <w:r w:rsidR="00B41825">
        <w:t xml:space="preserve"> &gt;</w:t>
      </w:r>
    </w:p>
    <w:p w14:paraId="014FD0A8" w14:textId="77777777" w:rsidR="00EF035D" w:rsidRDefault="00B41825" w:rsidP="00EF035D">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F035D">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1F5DA9">
      <w:pPr>
        <w:pStyle w:val="PL"/>
        <w:rPr>
          <w:lang w:eastAsia="zh-CN"/>
        </w:rPr>
      </w:pPr>
      <w:r w:rsidRPr="003B2883">
        <w:t xml:space="preserve">          - </w:t>
      </w:r>
      <w:r>
        <w:t>RANGING</w:t>
      </w:r>
      <w:r>
        <w:rPr>
          <w:rFonts w:hint="eastAsia"/>
          <w:lang w:eastAsia="zh-CN"/>
        </w:rPr>
        <w:t>_ALLOWED</w:t>
      </w:r>
    </w:p>
    <w:p w14:paraId="2C5D2F31" w14:textId="72DCB326" w:rsidR="001F5DA9" w:rsidRDefault="001F5DA9" w:rsidP="001F5DA9">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994677">
      <w:pPr>
        <w:pStyle w:val="Heading2"/>
      </w:pPr>
      <w:bookmarkStart w:id="7714" w:name="_Toc89035529"/>
      <w:bookmarkStart w:id="7715" w:name="_Toc89065328"/>
      <w:bookmarkStart w:id="7716" w:name="_Toc89180629"/>
      <w:bookmarkStart w:id="7717" w:name="_Toc97072324"/>
      <w:bookmarkStart w:id="7718" w:name="_Toc120051740"/>
      <w:bookmarkStart w:id="7719" w:name="_Hlk97070666"/>
      <w:bookmarkStart w:id="7720" w:name="_Hlk112750960"/>
      <w:bookmarkStart w:id="7721" w:name="_Toc199238751"/>
      <w:r w:rsidRPr="003B2883">
        <w:t>A.</w:t>
      </w:r>
      <w:r w:rsidR="000D2929">
        <w:t>6</w:t>
      </w:r>
      <w:r w:rsidRPr="003B2883">
        <w:tab/>
        <w:t>Namf_</w:t>
      </w:r>
      <w:r>
        <w:t>MBSBroadcast</w:t>
      </w:r>
      <w:r w:rsidR="00FA0896">
        <w:t xml:space="preserve"> API</w:t>
      </w:r>
      <w:bookmarkEnd w:id="7714"/>
      <w:bookmarkEnd w:id="7715"/>
      <w:bookmarkEnd w:id="7716"/>
      <w:bookmarkEnd w:id="7717"/>
      <w:bookmarkEnd w:id="7718"/>
      <w:bookmarkEnd w:id="7721"/>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2D0DB3E2" w:rsidR="002946C6" w:rsidRPr="003B2883" w:rsidRDefault="002946C6" w:rsidP="002946C6">
      <w:pPr>
        <w:pStyle w:val="PL"/>
      </w:pPr>
      <w:r w:rsidRPr="003B2883">
        <w:t xml:space="preserve">  version: </w:t>
      </w:r>
      <w:r w:rsidR="00B8085B">
        <w:t>1.1.0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01BA9EBA" w:rsidR="00D149BB" w:rsidRPr="003B2883" w:rsidRDefault="00D149BB" w:rsidP="00D149BB">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19"/>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lastRenderedPageBreak/>
        <w:t xml:space="preserve">      - namf-</w:t>
      </w:r>
      <w:r>
        <w:rPr>
          <w:lang w:val="en-US"/>
        </w:rPr>
        <w:t>mbs-bc</w:t>
      </w:r>
    </w:p>
    <w:bookmarkEnd w:id="7720"/>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lastRenderedPageBreak/>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lastRenderedPageBreak/>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lastRenderedPageBreak/>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lastRenderedPageBreak/>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lastRenderedPageBreak/>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lastRenderedPageBreak/>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493223" w:rsidRDefault="00CC6F3F" w:rsidP="00CC6F3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CC6F3F">
      <w:pPr>
        <w:pStyle w:val="PL"/>
        <w:rPr>
          <w:lang w:val="sv-SE"/>
        </w:rPr>
      </w:pPr>
      <w:r w:rsidRPr="00493223">
        <w:rPr>
          <w:lang w:val="sv-SE"/>
        </w:rPr>
        <w:t xml:space="preserve">                    format: binary</w:t>
      </w:r>
    </w:p>
    <w:p w14:paraId="60797820" w14:textId="77777777" w:rsidR="00CC6F3F" w:rsidRPr="00493223" w:rsidRDefault="00CC6F3F" w:rsidP="00CC6F3F">
      <w:pPr>
        <w:pStyle w:val="PL"/>
        <w:rPr>
          <w:lang w:val="sv-SE"/>
        </w:rPr>
      </w:pPr>
      <w:r w:rsidRPr="00493223">
        <w:rPr>
          <w:lang w:val="sv-SE"/>
        </w:rPr>
        <w:t xml:space="preserve">                  binaryDataN2Information10:</w:t>
      </w:r>
    </w:p>
    <w:p w14:paraId="2F02548B" w14:textId="77777777" w:rsidR="00CC6F3F" w:rsidRPr="00B46157" w:rsidRDefault="00CC6F3F" w:rsidP="00CC6F3F">
      <w:pPr>
        <w:pStyle w:val="PL"/>
      </w:pPr>
      <w:r w:rsidRPr="00493223">
        <w:rPr>
          <w:lang w:val="sv-SE"/>
        </w:rPr>
        <w:t xml:space="preserve">                    </w:t>
      </w:r>
      <w:r w:rsidRPr="00B46157">
        <w:t>type: string</w:t>
      </w:r>
    </w:p>
    <w:p w14:paraId="24E41056" w14:textId="07722813" w:rsidR="00CC6F3F" w:rsidRPr="00B46157" w:rsidRDefault="00CC6F3F" w:rsidP="00CC6F3F">
      <w:pPr>
        <w:pStyle w:val="PL"/>
      </w:pPr>
      <w:r w:rsidRPr="00B46157">
        <w:t xml:space="preserve">                    format: binary</w:t>
      </w:r>
    </w:p>
    <w:p w14:paraId="76F0FB8B" w14:textId="77777777" w:rsidR="002807DC" w:rsidRPr="00B46157" w:rsidRDefault="002807DC" w:rsidP="002807DC">
      <w:pPr>
        <w:pStyle w:val="PL"/>
      </w:pPr>
      <w:r w:rsidRPr="00B46157">
        <w:t xml:space="preserve">              encoding:</w:t>
      </w:r>
    </w:p>
    <w:p w14:paraId="15EEE907" w14:textId="77777777" w:rsidR="002807DC" w:rsidRPr="00B46157" w:rsidRDefault="002807DC" w:rsidP="002807DC">
      <w:pPr>
        <w:pStyle w:val="PL"/>
      </w:pPr>
      <w:r w:rsidRPr="00B46157">
        <w:t xml:space="preserve">                jsonData:</w:t>
      </w:r>
    </w:p>
    <w:p w14:paraId="096E69D1" w14:textId="77777777" w:rsidR="002807DC" w:rsidRPr="00B46157" w:rsidRDefault="002807DC" w:rsidP="002807DC">
      <w:pPr>
        <w:pStyle w:val="PL"/>
      </w:pPr>
      <w:r w:rsidRPr="00B46157">
        <w:t xml:space="preserve">                  contentType:  application/json</w:t>
      </w:r>
    </w:p>
    <w:p w14:paraId="6BDE3A36" w14:textId="0BFFA3DC" w:rsidR="002807DC" w:rsidRPr="00ED51D6" w:rsidRDefault="002807DC" w:rsidP="002807DC">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lastRenderedPageBreak/>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lastRenderedPageBreak/>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lastRenderedPageBreak/>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994677">
      <w:pPr>
        <w:pStyle w:val="Heading2"/>
        <w:rPr>
          <w:rFonts w:eastAsia="DengXian"/>
        </w:rPr>
      </w:pPr>
      <w:bookmarkStart w:id="7722" w:name="_Toc81738314"/>
      <w:bookmarkStart w:id="7723" w:name="_Toc89035530"/>
      <w:bookmarkStart w:id="7724" w:name="_Toc89065329"/>
      <w:bookmarkStart w:id="7725" w:name="_Toc89180630"/>
      <w:bookmarkStart w:id="7726" w:name="_Toc97072325"/>
      <w:bookmarkStart w:id="7727" w:name="_Toc120051741"/>
      <w:bookmarkStart w:id="7728" w:name="_Hlk97070691"/>
      <w:bookmarkStart w:id="7729" w:name="_Toc199238752"/>
      <w:r>
        <w:rPr>
          <w:rFonts w:eastAsia="DengXian"/>
        </w:rPr>
        <w:t>A.</w:t>
      </w:r>
      <w:r w:rsidR="000D2929">
        <w:rPr>
          <w:rFonts w:eastAsia="DengXian"/>
        </w:rPr>
        <w:t>7</w:t>
      </w:r>
      <w:r>
        <w:rPr>
          <w:rFonts w:eastAsia="DengXian"/>
        </w:rPr>
        <w:tab/>
        <w:t>Namf_MBSCommunication API</w:t>
      </w:r>
      <w:bookmarkEnd w:id="7722"/>
      <w:bookmarkEnd w:id="7723"/>
      <w:bookmarkEnd w:id="7724"/>
      <w:bookmarkEnd w:id="7725"/>
      <w:bookmarkEnd w:id="7726"/>
      <w:bookmarkEnd w:id="7727"/>
      <w:bookmarkEnd w:id="7729"/>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36F25C3F" w:rsidR="00322C04" w:rsidRDefault="00322C04" w:rsidP="00322C04">
      <w:pPr>
        <w:pStyle w:val="PL"/>
      </w:pPr>
      <w:r>
        <w:t xml:space="preserve">  version: </w:t>
      </w:r>
      <w:r w:rsidR="00B8085B">
        <w:t>1.1.0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AC9B5D5" w:rsidR="00322C04" w:rsidRPr="003B2883" w:rsidRDefault="00322C04" w:rsidP="00322C04">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28"/>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lastRenderedPageBreak/>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lastRenderedPageBreak/>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994677">
      <w:pPr>
        <w:pStyle w:val="Heading1"/>
        <w:rPr>
          <w:lang w:val="en-US"/>
        </w:rPr>
      </w:pPr>
      <w:bookmarkStart w:id="7730" w:name="_Toc89065330"/>
      <w:bookmarkStart w:id="7731" w:name="_Toc89180631"/>
      <w:bookmarkStart w:id="7732" w:name="_Toc97072326"/>
      <w:bookmarkStart w:id="7733" w:name="_Toc199238753"/>
      <w:r w:rsidRPr="002B35B4">
        <w:rPr>
          <w:lang w:val="en-US"/>
        </w:rPr>
        <w:lastRenderedPageBreak/>
        <w:t>Annex B (Informative):</w:t>
      </w:r>
      <w:r w:rsidR="00ED495F">
        <w:rPr>
          <w:lang w:val="en-US"/>
        </w:rPr>
        <w:br/>
      </w:r>
      <w:r w:rsidR="00415E7A" w:rsidRPr="002B35B4">
        <w:rPr>
          <w:lang w:val="en-US"/>
        </w:rPr>
        <w:t>HTTP Multipart Messages</w:t>
      </w:r>
      <w:bookmarkEnd w:id="7730"/>
      <w:bookmarkEnd w:id="7731"/>
      <w:bookmarkEnd w:id="7732"/>
      <w:bookmarkEnd w:id="7733"/>
    </w:p>
    <w:p w14:paraId="1565D39B" w14:textId="77777777" w:rsidR="00602AC0" w:rsidRPr="002B35B4" w:rsidRDefault="00602AC0" w:rsidP="00994677">
      <w:pPr>
        <w:pStyle w:val="Heading2"/>
        <w:rPr>
          <w:lang w:val="en-US"/>
        </w:rPr>
      </w:pPr>
      <w:bookmarkStart w:id="7734" w:name="_Toc25156619"/>
      <w:bookmarkStart w:id="7735" w:name="_Toc34124924"/>
      <w:bookmarkStart w:id="7736" w:name="_Toc43208060"/>
      <w:bookmarkStart w:id="7737" w:name="_Toc49857527"/>
      <w:bookmarkStart w:id="7738" w:name="_Toc56677373"/>
      <w:bookmarkStart w:id="7739" w:name="_Toc56691896"/>
      <w:bookmarkStart w:id="7740" w:name="_Toc56699160"/>
      <w:bookmarkStart w:id="7741" w:name="_Toc89035531"/>
      <w:bookmarkStart w:id="7742" w:name="_Toc89065331"/>
      <w:bookmarkStart w:id="7743" w:name="_Toc89180632"/>
      <w:bookmarkStart w:id="7744" w:name="_Toc97072327"/>
      <w:bookmarkStart w:id="7745" w:name="_Toc120051742"/>
      <w:bookmarkStart w:id="7746" w:name="_Toc199238754"/>
      <w:r w:rsidRPr="002B35B4">
        <w:rPr>
          <w:lang w:val="en-US"/>
        </w:rPr>
        <w:t>B.1</w:t>
      </w:r>
      <w:r w:rsidRPr="002B35B4">
        <w:rPr>
          <w:lang w:val="en-US"/>
        </w:rPr>
        <w:tab/>
      </w:r>
      <w:r>
        <w:rPr>
          <w:lang w:val="en-US"/>
        </w:rPr>
        <w:t xml:space="preserve">Example of </w:t>
      </w:r>
      <w:r w:rsidRPr="002B35B4">
        <w:rPr>
          <w:lang w:val="en-US"/>
        </w:rPr>
        <w:t>HTTP multipart message</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7E739D19" w14:textId="77777777" w:rsidR="00602AC0" w:rsidRPr="005C2369" w:rsidRDefault="00602AC0" w:rsidP="00994677">
      <w:pPr>
        <w:pStyle w:val="Heading3"/>
        <w:rPr>
          <w:lang w:val="en-US"/>
        </w:rPr>
      </w:pPr>
      <w:bookmarkStart w:id="7747" w:name="_Toc25156620"/>
      <w:bookmarkStart w:id="7748" w:name="_Toc34124925"/>
      <w:bookmarkStart w:id="7749" w:name="_Toc43208061"/>
      <w:bookmarkStart w:id="7750" w:name="_Toc49857528"/>
      <w:bookmarkStart w:id="7751" w:name="_Toc56677374"/>
      <w:bookmarkStart w:id="7752" w:name="_Toc56691897"/>
      <w:bookmarkStart w:id="7753" w:name="_Toc56699161"/>
      <w:bookmarkStart w:id="7754" w:name="_Toc89035532"/>
      <w:bookmarkStart w:id="7755" w:name="_Toc89065332"/>
      <w:bookmarkStart w:id="7756" w:name="_Toc89180633"/>
      <w:bookmarkStart w:id="7757" w:name="_Toc97072328"/>
      <w:bookmarkStart w:id="7758" w:name="_Toc120051743"/>
      <w:bookmarkStart w:id="7759" w:name="_Toc199238755"/>
      <w:r>
        <w:rPr>
          <w:lang w:val="en-US"/>
        </w:rPr>
        <w:t>B.1.1</w:t>
      </w:r>
      <w:r>
        <w:rPr>
          <w:lang w:val="en-US"/>
        </w:rPr>
        <w:tab/>
        <w:t>General</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994677">
      <w:pPr>
        <w:pStyle w:val="Heading3"/>
        <w:rPr>
          <w:lang w:val="en-US" w:eastAsia="fr-FR"/>
        </w:rPr>
      </w:pPr>
      <w:bookmarkStart w:id="7760" w:name="_Toc25156621"/>
      <w:bookmarkStart w:id="7761" w:name="_Toc34124926"/>
      <w:bookmarkStart w:id="7762" w:name="_Toc43208062"/>
      <w:bookmarkStart w:id="7763" w:name="_Toc49857529"/>
      <w:bookmarkStart w:id="7764" w:name="_Toc56677375"/>
      <w:bookmarkStart w:id="7765" w:name="_Toc56691898"/>
      <w:bookmarkStart w:id="7766" w:name="_Toc56699162"/>
      <w:bookmarkStart w:id="7767" w:name="_Toc89035533"/>
      <w:bookmarkStart w:id="7768" w:name="_Toc89065333"/>
      <w:bookmarkStart w:id="7769" w:name="_Toc89180634"/>
      <w:bookmarkStart w:id="7770" w:name="_Toc97072329"/>
      <w:bookmarkStart w:id="7771" w:name="_Toc120051744"/>
      <w:bookmarkStart w:id="7772" w:name="_Toc199238756"/>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994677">
      <w:pPr>
        <w:pStyle w:val="Heading1"/>
      </w:pPr>
      <w:r w:rsidRPr="003B2883">
        <w:br w:type="page"/>
      </w:r>
      <w:bookmarkStart w:id="7773" w:name="_Toc56699163"/>
      <w:bookmarkStart w:id="7774" w:name="_Toc89065334"/>
      <w:bookmarkStart w:id="7775" w:name="_Toc89180635"/>
      <w:bookmarkStart w:id="7776" w:name="_Toc97072330"/>
      <w:bookmarkStart w:id="7777" w:name="historyclause"/>
      <w:bookmarkStart w:id="7778" w:name="_Toc199238757"/>
      <w:r w:rsidRPr="003B2883">
        <w:lastRenderedPageBreak/>
        <w:t xml:space="preserve">Annex </w:t>
      </w:r>
      <w:r>
        <w:t>C</w:t>
      </w:r>
      <w:r w:rsidRPr="003B2883">
        <w:t xml:space="preserve"> (informative):</w:t>
      </w:r>
      <w:r w:rsidR="00ED495F">
        <w:br/>
      </w:r>
      <w:r w:rsidRPr="003B2883">
        <w:t>Change history</w:t>
      </w:r>
      <w:bookmarkEnd w:id="7773"/>
      <w:bookmarkEnd w:id="7774"/>
      <w:bookmarkEnd w:id="7775"/>
      <w:bookmarkEnd w:id="7776"/>
      <w:bookmarkEnd w:id="7778"/>
    </w:p>
    <w:bookmarkEnd w:id="7777"/>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11"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12"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3"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5"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6"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7"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8"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9"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20"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21"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22"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3"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4"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7"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8"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9"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30"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31"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32"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3"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4"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5"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5"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7"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3"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4"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5"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lastRenderedPageBreak/>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lastRenderedPageBreak/>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000000" w:rsidP="00A462CB">
            <w:pPr>
              <w:pStyle w:val="TAC"/>
              <w:rPr>
                <w:rFonts w:cs="Arial"/>
                <w:color w:val="000000" w:themeColor="text1"/>
                <w:sz w:val="16"/>
                <w:szCs w:val="16"/>
              </w:rPr>
            </w:pPr>
            <w:hyperlink r:id="rId196" w:history="1">
              <w:r w:rsidR="00A462CB"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000000" w:rsidP="00A462CB">
            <w:pPr>
              <w:pStyle w:val="TAC"/>
              <w:rPr>
                <w:rFonts w:cs="Arial"/>
                <w:color w:val="000000" w:themeColor="text1"/>
                <w:sz w:val="16"/>
                <w:szCs w:val="16"/>
              </w:rPr>
            </w:pPr>
            <w:hyperlink r:id="rId197" w:history="1">
              <w:r w:rsidR="00A462CB"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000000" w:rsidP="00A462CB">
            <w:pPr>
              <w:pStyle w:val="TAC"/>
              <w:rPr>
                <w:rFonts w:cs="Arial"/>
                <w:color w:val="000000" w:themeColor="text1"/>
                <w:sz w:val="16"/>
                <w:szCs w:val="16"/>
              </w:rPr>
            </w:pPr>
            <w:hyperlink r:id="rId198"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000000" w:rsidP="00A462CB">
            <w:pPr>
              <w:pStyle w:val="TAC"/>
              <w:rPr>
                <w:rFonts w:cs="Arial"/>
                <w:color w:val="000000" w:themeColor="text1"/>
                <w:sz w:val="16"/>
                <w:szCs w:val="16"/>
              </w:rPr>
            </w:pPr>
            <w:hyperlink r:id="rId199" w:history="1">
              <w:r w:rsidR="00A462CB"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000000" w:rsidP="00A462CB">
            <w:pPr>
              <w:pStyle w:val="TAC"/>
              <w:rPr>
                <w:rFonts w:cs="Arial"/>
                <w:color w:val="000000" w:themeColor="text1"/>
                <w:sz w:val="16"/>
                <w:szCs w:val="16"/>
              </w:rPr>
            </w:pPr>
            <w:hyperlink r:id="rId200"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000000" w:rsidP="00A462CB">
            <w:pPr>
              <w:pStyle w:val="TAC"/>
              <w:rPr>
                <w:rFonts w:cs="Arial"/>
                <w:color w:val="000000" w:themeColor="text1"/>
                <w:sz w:val="16"/>
                <w:szCs w:val="16"/>
              </w:rPr>
            </w:pPr>
            <w:hyperlink r:id="rId201" w:history="1">
              <w:r w:rsidR="00A462CB"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lastRenderedPageBreak/>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r w:rsidR="00822980" w:rsidRPr="00270112" w14:paraId="20B2E1CC"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15CDC95" w14:textId="1497029E"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6EB83" w14:textId="776EE9EE"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05E0F2" w14:textId="045A0AF6" w:rsidR="00822980" w:rsidRPr="00587435" w:rsidRDefault="00000000" w:rsidP="00822980">
            <w:pPr>
              <w:pStyle w:val="TAC"/>
              <w:rPr>
                <w:color w:val="000000" w:themeColor="text1"/>
                <w:sz w:val="16"/>
                <w:szCs w:val="16"/>
              </w:rPr>
            </w:pPr>
            <w:hyperlink r:id="rId202"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939461" w14:textId="50AD5149" w:rsidR="00822980" w:rsidRDefault="00822980" w:rsidP="00822980">
            <w:pPr>
              <w:pStyle w:val="TAC"/>
              <w:rPr>
                <w:rFonts w:cs="Arial"/>
                <w:sz w:val="16"/>
                <w:szCs w:val="16"/>
              </w:rPr>
            </w:pPr>
            <w:r>
              <w:rPr>
                <w:rFonts w:cs="Arial"/>
                <w:sz w:val="16"/>
                <w:szCs w:val="16"/>
              </w:rPr>
              <w:t>1095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9B03FCD" w14:textId="3A066EC8"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98C9143" w14:textId="31456E0A"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AD7F80" w14:textId="2E63C4C5" w:rsidR="00822980" w:rsidRDefault="00822980" w:rsidP="00822980">
            <w:pPr>
              <w:pStyle w:val="TAC"/>
              <w:jc w:val="left"/>
              <w:rPr>
                <w:rFonts w:cs="Arial"/>
                <w:sz w:val="16"/>
                <w:szCs w:val="16"/>
              </w:rPr>
            </w:pPr>
            <w:r>
              <w:rPr>
                <w:rFonts w:cs="Arial"/>
                <w:sz w:val="16"/>
                <w:szCs w:val="16"/>
              </w:rPr>
              <w:t>subregTimer in IdleStatusIndication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B0101E7" w14:textId="3446CB20" w:rsidR="00822980" w:rsidRDefault="00822980" w:rsidP="00822980">
            <w:pPr>
              <w:pStyle w:val="TAC"/>
              <w:rPr>
                <w:rFonts w:cs="Arial"/>
                <w:sz w:val="16"/>
                <w:szCs w:val="16"/>
              </w:rPr>
            </w:pPr>
            <w:r>
              <w:rPr>
                <w:rFonts w:cs="Arial"/>
                <w:sz w:val="16"/>
                <w:szCs w:val="16"/>
              </w:rPr>
              <w:t>18.7.0</w:t>
            </w:r>
          </w:p>
        </w:tc>
      </w:tr>
      <w:tr w:rsidR="00822980" w:rsidRPr="00270112" w14:paraId="662B839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31318215" w14:textId="48ABD5C0"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831AD" w14:textId="678EADE8"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768FB6" w14:textId="723163CB" w:rsidR="00822980" w:rsidRPr="00587435" w:rsidRDefault="00000000" w:rsidP="00822980">
            <w:pPr>
              <w:pStyle w:val="TAC"/>
              <w:rPr>
                <w:color w:val="000000" w:themeColor="text1"/>
                <w:sz w:val="16"/>
                <w:szCs w:val="16"/>
              </w:rPr>
            </w:pPr>
            <w:hyperlink r:id="rId203" w:history="1">
              <w:r w:rsidR="00822980" w:rsidRPr="00587435">
                <w:rPr>
                  <w:rStyle w:val="Hyperlink"/>
                  <w:rFonts w:cs="Arial"/>
                  <w:color w:val="000000" w:themeColor="text1"/>
                  <w:sz w:val="16"/>
                  <w:szCs w:val="16"/>
                  <w:u w:val="none"/>
                </w:rPr>
                <w:t>CP-24</w:t>
              </w:r>
              <w:r w:rsidR="00D00B03">
                <w:rPr>
                  <w:rStyle w:val="Hyperlink"/>
                  <w:rFonts w:cs="Arial"/>
                  <w:color w:val="000000" w:themeColor="text1"/>
                  <w:sz w:val="16"/>
                  <w:szCs w:val="16"/>
                  <w:u w:val="none"/>
                </w:rPr>
                <w:t>2237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743F76" w14:textId="12B238BD" w:rsidR="00822980" w:rsidRDefault="00822980" w:rsidP="00822980">
            <w:pPr>
              <w:pStyle w:val="TAC"/>
              <w:rPr>
                <w:rFonts w:cs="Arial"/>
                <w:sz w:val="16"/>
                <w:szCs w:val="16"/>
              </w:rPr>
            </w:pPr>
            <w:r>
              <w:rPr>
                <w:rFonts w:cs="Arial"/>
                <w:sz w:val="16"/>
                <w:szCs w:val="16"/>
              </w:rPr>
              <w:t>1102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AB385EF" w14:textId="194B7494" w:rsidR="00822980" w:rsidRDefault="00822980" w:rsidP="0082298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25E32A" w14:textId="43D2CD1F"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8884B8" w14:textId="10EF0DA0" w:rsidR="00822980" w:rsidRDefault="00822980" w:rsidP="00822980">
            <w:pPr>
              <w:pStyle w:val="TAC"/>
              <w:jc w:val="left"/>
              <w:rPr>
                <w:rFonts w:cs="Arial"/>
                <w:sz w:val="16"/>
                <w:szCs w:val="16"/>
              </w:rPr>
            </w:pPr>
            <w:r>
              <w:rPr>
                <w:rFonts w:cs="Arial"/>
                <w:sz w:val="16"/>
                <w:szCs w:val="16"/>
              </w:rPr>
              <w:t>Network Slice Deregistration Inactive timer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58651A" w14:textId="4F5CAF6A" w:rsidR="00822980" w:rsidRDefault="00822980" w:rsidP="00822980">
            <w:pPr>
              <w:pStyle w:val="TAC"/>
              <w:rPr>
                <w:rFonts w:cs="Arial"/>
                <w:sz w:val="16"/>
                <w:szCs w:val="16"/>
              </w:rPr>
            </w:pPr>
            <w:r>
              <w:rPr>
                <w:rFonts w:cs="Arial"/>
                <w:sz w:val="16"/>
                <w:szCs w:val="16"/>
              </w:rPr>
              <w:t>18.7.0</w:t>
            </w:r>
          </w:p>
        </w:tc>
      </w:tr>
      <w:tr w:rsidR="00822980" w:rsidRPr="00270112" w14:paraId="49553439"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F93E51A" w14:textId="7CC51C7C"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8EFD5" w14:textId="40A8141A"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2A5B2F7" w14:textId="6EF04788" w:rsidR="00822980" w:rsidRPr="00587435" w:rsidRDefault="00000000" w:rsidP="00822980">
            <w:pPr>
              <w:pStyle w:val="TAC"/>
              <w:rPr>
                <w:color w:val="000000" w:themeColor="text1"/>
                <w:sz w:val="16"/>
                <w:szCs w:val="16"/>
              </w:rPr>
            </w:pPr>
            <w:hyperlink r:id="rId204"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CF9FD8" w14:textId="602737D6" w:rsidR="00822980" w:rsidRDefault="00822980" w:rsidP="00822980">
            <w:pPr>
              <w:pStyle w:val="TAC"/>
              <w:rPr>
                <w:rFonts w:cs="Arial"/>
                <w:sz w:val="16"/>
                <w:szCs w:val="16"/>
              </w:rPr>
            </w:pPr>
            <w:r>
              <w:rPr>
                <w:rFonts w:cs="Arial"/>
                <w:sz w:val="16"/>
                <w:szCs w:val="16"/>
              </w:rPr>
              <w:t>1106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3413E3" w14:textId="247BC89C"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BACF4" w14:textId="129EC83D"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56DD09" w14:textId="6C30BEAC" w:rsidR="00822980" w:rsidRDefault="00822980" w:rsidP="00822980">
            <w:pPr>
              <w:pStyle w:val="TAC"/>
              <w:jc w:val="left"/>
              <w:rPr>
                <w:rFonts w:cs="Arial"/>
                <w:sz w:val="16"/>
                <w:szCs w:val="16"/>
              </w:rPr>
            </w:pPr>
            <w:r>
              <w:rPr>
                <w:rFonts w:cs="Arial"/>
                <w:sz w:val="16"/>
                <w:szCs w:val="16"/>
              </w:rPr>
              <w:t>Reachability-Report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6A9EA7" w14:textId="4077589A" w:rsidR="00822980" w:rsidRDefault="00822980" w:rsidP="00822980">
            <w:pPr>
              <w:pStyle w:val="TAC"/>
              <w:rPr>
                <w:rFonts w:cs="Arial"/>
                <w:sz w:val="16"/>
                <w:szCs w:val="16"/>
              </w:rPr>
            </w:pPr>
            <w:r>
              <w:rPr>
                <w:rFonts w:cs="Arial"/>
                <w:sz w:val="16"/>
                <w:szCs w:val="16"/>
              </w:rPr>
              <w:t>18.7.0</w:t>
            </w:r>
          </w:p>
        </w:tc>
      </w:tr>
      <w:tr w:rsidR="00822980" w:rsidRPr="00270112" w14:paraId="05921300"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41FE877" w14:textId="34155752"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260503" w14:textId="1CFA0C37"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9AFE29" w14:textId="5F47D640" w:rsidR="00822980" w:rsidRPr="00587435" w:rsidRDefault="00000000" w:rsidP="00822980">
            <w:pPr>
              <w:pStyle w:val="TAC"/>
              <w:rPr>
                <w:color w:val="000000" w:themeColor="text1"/>
                <w:sz w:val="16"/>
                <w:szCs w:val="16"/>
              </w:rPr>
            </w:pPr>
            <w:hyperlink r:id="rId205"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153BF7" w14:textId="402923B3" w:rsidR="00822980" w:rsidRDefault="00822980" w:rsidP="00822980">
            <w:pPr>
              <w:pStyle w:val="TAC"/>
              <w:rPr>
                <w:rFonts w:cs="Arial"/>
                <w:sz w:val="16"/>
                <w:szCs w:val="16"/>
              </w:rPr>
            </w:pPr>
            <w:r>
              <w:rPr>
                <w:rFonts w:cs="Arial"/>
                <w:sz w:val="16"/>
                <w:szCs w:val="16"/>
              </w:rPr>
              <w:t>1108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AA611A" w14:textId="3557AEF2"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5BEB47" w14:textId="35242A38"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5DCB8D" w14:textId="6AA50840" w:rsidR="00822980" w:rsidRDefault="00822980" w:rsidP="00822980">
            <w:pPr>
              <w:pStyle w:val="TAC"/>
              <w:jc w:val="left"/>
              <w:rPr>
                <w:rFonts w:cs="Arial"/>
                <w:sz w:val="16"/>
                <w:szCs w:val="16"/>
              </w:rPr>
            </w:pPr>
            <w:r>
              <w:rPr>
                <w:rFonts w:cs="Arial"/>
                <w:sz w:val="16"/>
                <w:szCs w:val="16"/>
              </w:rPr>
              <w:t>Correction to the RAN-ID-LIST feature in the 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B56A203" w14:textId="38C0DEFE" w:rsidR="00822980" w:rsidRDefault="00822980" w:rsidP="00822980">
            <w:pPr>
              <w:pStyle w:val="TAC"/>
              <w:rPr>
                <w:rFonts w:cs="Arial"/>
                <w:sz w:val="16"/>
                <w:szCs w:val="16"/>
              </w:rPr>
            </w:pPr>
            <w:r>
              <w:rPr>
                <w:rFonts w:cs="Arial"/>
                <w:sz w:val="16"/>
                <w:szCs w:val="16"/>
              </w:rPr>
              <w:t>18.7.0</w:t>
            </w:r>
          </w:p>
        </w:tc>
      </w:tr>
      <w:tr w:rsidR="00822980" w:rsidRPr="00270112" w14:paraId="1CF5F71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07BAC7B6" w14:textId="4AA695BA"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C54EE" w14:textId="73CADC21"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9A2F0B2" w14:textId="61F338E7" w:rsidR="00822980" w:rsidRPr="00587435" w:rsidRDefault="00000000" w:rsidP="00822980">
            <w:pPr>
              <w:pStyle w:val="TAC"/>
              <w:rPr>
                <w:color w:val="000000" w:themeColor="text1"/>
                <w:sz w:val="16"/>
                <w:szCs w:val="16"/>
              </w:rPr>
            </w:pPr>
            <w:hyperlink r:id="rId206"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F8CC61" w14:textId="47746D00" w:rsidR="00822980" w:rsidRDefault="00822980" w:rsidP="00822980">
            <w:pPr>
              <w:pStyle w:val="TAC"/>
              <w:rPr>
                <w:rFonts w:cs="Arial"/>
                <w:sz w:val="16"/>
                <w:szCs w:val="16"/>
              </w:rPr>
            </w:pPr>
            <w:r>
              <w:rPr>
                <w:rFonts w:cs="Arial"/>
                <w:sz w:val="16"/>
                <w:szCs w:val="16"/>
              </w:rPr>
              <w:t>1109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5C59EC6" w14:textId="58867DDA"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68DD3B" w14:textId="3A9700C4"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6FC0F54" w14:textId="583A7257" w:rsidR="00822980" w:rsidRDefault="00822980" w:rsidP="00822980">
            <w:pPr>
              <w:pStyle w:val="TAC"/>
              <w:jc w:val="left"/>
              <w:rPr>
                <w:rFonts w:cs="Arial"/>
                <w:sz w:val="16"/>
                <w:szCs w:val="16"/>
              </w:rPr>
            </w:pPr>
            <w:r>
              <w:rPr>
                <w:rFonts w:cs="Arial"/>
                <w:sz w:val="16"/>
                <w:szCs w:val="16"/>
              </w:rPr>
              <w:t>Incorrect reference to a table note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E4DCC3" w14:textId="55BB4CA4" w:rsidR="00822980" w:rsidRDefault="00822980" w:rsidP="00822980">
            <w:pPr>
              <w:pStyle w:val="TAC"/>
              <w:rPr>
                <w:rFonts w:cs="Arial"/>
                <w:sz w:val="16"/>
                <w:szCs w:val="16"/>
              </w:rPr>
            </w:pPr>
            <w:r>
              <w:rPr>
                <w:rFonts w:cs="Arial"/>
                <w:sz w:val="16"/>
                <w:szCs w:val="16"/>
              </w:rPr>
              <w:t>18.7.0</w:t>
            </w:r>
          </w:p>
        </w:tc>
      </w:tr>
      <w:tr w:rsidR="00822980" w:rsidRPr="00270112" w14:paraId="115236D2"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FB84E07" w14:textId="476AE88B"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961BDC" w14:textId="3D425A54"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5B7C567" w14:textId="4AB9B09C" w:rsidR="00822980" w:rsidRPr="00587435" w:rsidRDefault="00000000" w:rsidP="00822980">
            <w:pPr>
              <w:pStyle w:val="TAC"/>
              <w:rPr>
                <w:color w:val="000000" w:themeColor="text1"/>
                <w:sz w:val="16"/>
                <w:szCs w:val="16"/>
              </w:rPr>
            </w:pPr>
            <w:hyperlink r:id="rId207" w:history="1">
              <w:r w:rsidR="00822980" w:rsidRPr="00587435">
                <w:rPr>
                  <w:rStyle w:val="Hyperlink"/>
                  <w:rFonts w:cs="Arial"/>
                  <w:color w:val="000000" w:themeColor="text1"/>
                  <w:sz w:val="16"/>
                  <w:szCs w:val="16"/>
                  <w:u w:val="none"/>
                </w:rPr>
                <w:t>CP-242054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CCB46" w14:textId="3A8C7F9B" w:rsidR="00822980" w:rsidRDefault="00822980" w:rsidP="00822980">
            <w:pPr>
              <w:pStyle w:val="TAC"/>
              <w:rPr>
                <w:rFonts w:cs="Arial"/>
                <w:sz w:val="16"/>
                <w:szCs w:val="16"/>
              </w:rPr>
            </w:pPr>
            <w:r>
              <w:rPr>
                <w:rFonts w:cs="Arial"/>
                <w:sz w:val="16"/>
                <w:szCs w:val="16"/>
              </w:rPr>
              <w:t>1116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9AF0183" w14:textId="4604954B"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D9EA8F" w14:textId="0EE83DBE"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086656" w14:textId="4544E016" w:rsidR="00822980" w:rsidRDefault="00822980" w:rsidP="0082298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ACAC8" w14:textId="447248B8" w:rsidR="00822980" w:rsidRDefault="00822980" w:rsidP="00822980">
            <w:pPr>
              <w:pStyle w:val="TAC"/>
              <w:rPr>
                <w:rFonts w:cs="Arial"/>
                <w:sz w:val="16"/>
                <w:szCs w:val="16"/>
              </w:rPr>
            </w:pPr>
            <w:r>
              <w:rPr>
                <w:rFonts w:cs="Arial"/>
                <w:sz w:val="16"/>
                <w:szCs w:val="16"/>
              </w:rPr>
              <w:t>18.7.0</w:t>
            </w:r>
          </w:p>
        </w:tc>
      </w:tr>
      <w:tr w:rsidR="00EA34D4" w:rsidRPr="00270112" w14:paraId="5AA24855"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57B6A010" w14:textId="510E8860"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2757A3" w14:textId="3A4B15F1"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59C92E" w14:textId="5CD1041A"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87AFB2" w14:textId="59E5BB32" w:rsidR="00EA34D4" w:rsidRDefault="00EA34D4" w:rsidP="00EA34D4">
            <w:pPr>
              <w:pStyle w:val="TAC"/>
              <w:rPr>
                <w:rFonts w:cs="Arial"/>
                <w:sz w:val="16"/>
                <w:szCs w:val="16"/>
              </w:rPr>
            </w:pPr>
            <w:r>
              <w:rPr>
                <w:rFonts w:cs="Arial"/>
                <w:sz w:val="16"/>
                <w:szCs w:val="16"/>
              </w:rPr>
              <w:t>1118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6C0C2A" w14:textId="5D4B523E"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1B928F" w14:textId="2D9EEF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D22FA0" w14:textId="44103D52" w:rsidR="00EA34D4" w:rsidRDefault="00EA34D4" w:rsidP="00EA34D4">
            <w:pPr>
              <w:pStyle w:val="TAC"/>
              <w:jc w:val="left"/>
              <w:rPr>
                <w:rFonts w:cs="Arial"/>
                <w:sz w:val="16"/>
                <w:szCs w:val="16"/>
              </w:rPr>
            </w:pPr>
            <w:r>
              <w:rPr>
                <w:rFonts w:cs="Arial"/>
                <w:sz w:val="16"/>
                <w:szCs w:val="16"/>
              </w:rPr>
              <w:t>PDU Session Priority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579BF06" w14:textId="38269081" w:rsidR="00EA34D4" w:rsidRDefault="00EA34D4" w:rsidP="00EA34D4">
            <w:pPr>
              <w:pStyle w:val="TAC"/>
              <w:rPr>
                <w:rFonts w:cs="Arial"/>
                <w:sz w:val="16"/>
                <w:szCs w:val="16"/>
              </w:rPr>
            </w:pPr>
            <w:r>
              <w:rPr>
                <w:rFonts w:cs="Arial"/>
                <w:sz w:val="16"/>
                <w:szCs w:val="16"/>
              </w:rPr>
              <w:t>18.8.0</w:t>
            </w:r>
          </w:p>
        </w:tc>
      </w:tr>
      <w:tr w:rsidR="00EA34D4" w:rsidRPr="00270112" w14:paraId="5CACB97B"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7014A800" w14:textId="04301662"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7DF7B7" w14:textId="43D75C5B"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952116" w14:textId="59975467"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2341A0" w14:textId="455C1542" w:rsidR="00EA34D4" w:rsidRDefault="00EA34D4" w:rsidP="00EA34D4">
            <w:pPr>
              <w:pStyle w:val="TAC"/>
              <w:rPr>
                <w:rFonts w:cs="Arial"/>
                <w:sz w:val="16"/>
                <w:szCs w:val="16"/>
              </w:rPr>
            </w:pPr>
            <w:r>
              <w:rPr>
                <w:rFonts w:cs="Arial"/>
                <w:sz w:val="16"/>
                <w:szCs w:val="16"/>
              </w:rPr>
              <w:t>1124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99820D" w14:textId="78A86508"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1EE7EA" w14:textId="6F38DEDC"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3E8E0" w14:textId="3E0D57DE" w:rsidR="00EA34D4" w:rsidRDefault="00EA34D4" w:rsidP="00EA34D4">
            <w:pPr>
              <w:pStyle w:val="TAC"/>
              <w:jc w:val="left"/>
              <w:rPr>
                <w:rFonts w:cs="Arial"/>
                <w:sz w:val="16"/>
                <w:szCs w:val="16"/>
              </w:rPr>
            </w:pPr>
            <w:r>
              <w:rPr>
                <w:rFonts w:cs="Arial"/>
                <w:sz w:val="16"/>
                <w:szCs w:val="16"/>
              </w:rPr>
              <w:t>Correction of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F9D6A9" w14:textId="6BD5AFC0" w:rsidR="00EA34D4" w:rsidRDefault="00EA34D4" w:rsidP="00EA34D4">
            <w:pPr>
              <w:pStyle w:val="TAC"/>
              <w:rPr>
                <w:rFonts w:cs="Arial"/>
                <w:sz w:val="16"/>
                <w:szCs w:val="16"/>
              </w:rPr>
            </w:pPr>
            <w:r>
              <w:rPr>
                <w:rFonts w:cs="Arial"/>
                <w:sz w:val="16"/>
                <w:szCs w:val="16"/>
              </w:rPr>
              <w:t>18.8.0</w:t>
            </w:r>
          </w:p>
        </w:tc>
      </w:tr>
      <w:tr w:rsidR="00EA34D4" w:rsidRPr="00270112" w14:paraId="137029B3"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3FB4BEAE" w14:textId="37FEF616"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03E531" w14:textId="4B337A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7C4351" w14:textId="1D8DD008"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2F754F" w14:textId="73CAA0F8" w:rsidR="00EA34D4" w:rsidRDefault="00EA34D4" w:rsidP="00EA34D4">
            <w:pPr>
              <w:pStyle w:val="TAC"/>
              <w:rPr>
                <w:rFonts w:cs="Arial"/>
                <w:sz w:val="16"/>
                <w:szCs w:val="16"/>
              </w:rPr>
            </w:pPr>
            <w:r>
              <w:rPr>
                <w:rFonts w:cs="Arial"/>
                <w:sz w:val="16"/>
                <w:szCs w:val="16"/>
              </w:rPr>
              <w:t>1131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B42D57" w14:textId="3F8E3E75"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3C540C" w14:textId="4EFEEBCA"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712A58" w14:textId="20F0BAC3" w:rsidR="00EA34D4" w:rsidRDefault="00EA34D4" w:rsidP="00EA34D4">
            <w:pPr>
              <w:pStyle w:val="TAC"/>
              <w:jc w:val="left"/>
              <w:rPr>
                <w:rFonts w:cs="Arial"/>
                <w:sz w:val="16"/>
                <w:szCs w:val="16"/>
              </w:rPr>
            </w:pPr>
            <w:r>
              <w:rPr>
                <w:rFonts w:cs="Arial"/>
                <w:sz w:val="16"/>
                <w:szCs w:val="16"/>
              </w:rPr>
              <w:t>Correction on LCS Correlation ID as UE Context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7277F2" w14:textId="3933EACB" w:rsidR="00EA34D4" w:rsidRDefault="00EA34D4" w:rsidP="00EA34D4">
            <w:pPr>
              <w:pStyle w:val="TAC"/>
              <w:rPr>
                <w:rFonts w:cs="Arial"/>
                <w:sz w:val="16"/>
                <w:szCs w:val="16"/>
              </w:rPr>
            </w:pPr>
            <w:r>
              <w:rPr>
                <w:rFonts w:cs="Arial"/>
                <w:sz w:val="16"/>
                <w:szCs w:val="16"/>
              </w:rPr>
              <w:t>18.8.0</w:t>
            </w:r>
          </w:p>
        </w:tc>
      </w:tr>
      <w:tr w:rsidR="00EA34D4" w:rsidRPr="00270112" w14:paraId="14574A98"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4D7A1F5" w14:textId="10EE0438"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D1916" w14:textId="16249BC8"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6815BE" w14:textId="6257F3F9" w:rsidR="00EA34D4" w:rsidRDefault="00EA34D4" w:rsidP="00EA34D4">
            <w:pPr>
              <w:pStyle w:val="TAC"/>
            </w:pPr>
            <w:r>
              <w:rPr>
                <w:rFonts w:cs="Arial"/>
                <w:sz w:val="16"/>
                <w:szCs w:val="16"/>
              </w:rPr>
              <w:t>CP-243051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16EF12" w14:textId="2F85222C" w:rsidR="00EA34D4" w:rsidRDefault="00EA34D4" w:rsidP="00EA34D4">
            <w:pPr>
              <w:pStyle w:val="TAC"/>
              <w:rPr>
                <w:rFonts w:cs="Arial"/>
                <w:sz w:val="16"/>
                <w:szCs w:val="16"/>
              </w:rPr>
            </w:pPr>
            <w:r>
              <w:rPr>
                <w:rFonts w:cs="Arial"/>
                <w:sz w:val="16"/>
                <w:szCs w:val="16"/>
              </w:rPr>
              <w:t>1149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DE3F3C" w14:textId="217CBDBD"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2CB563" w14:textId="4987C7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3799F1" w14:textId="3E17550C" w:rsidR="00EA34D4" w:rsidRDefault="00EA34D4" w:rsidP="00EA34D4">
            <w:pPr>
              <w:pStyle w:val="TAC"/>
              <w:jc w:val="left"/>
              <w:rPr>
                <w:rFonts w:cs="Arial"/>
                <w:sz w:val="16"/>
                <w:szCs w:val="16"/>
              </w:rPr>
            </w:pPr>
            <w:r>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197982" w14:textId="00EF1710" w:rsidR="00EA34D4" w:rsidRDefault="00EA34D4" w:rsidP="00EA34D4">
            <w:pPr>
              <w:pStyle w:val="TAC"/>
              <w:rPr>
                <w:rFonts w:cs="Arial"/>
                <w:sz w:val="16"/>
                <w:szCs w:val="16"/>
              </w:rPr>
            </w:pPr>
            <w:r>
              <w:rPr>
                <w:rFonts w:cs="Arial"/>
                <w:sz w:val="16"/>
                <w:szCs w:val="16"/>
              </w:rPr>
              <w:t>18.8.0</w:t>
            </w:r>
          </w:p>
        </w:tc>
      </w:tr>
      <w:tr w:rsidR="00EA34D4" w:rsidRPr="00270112" w14:paraId="117DF711"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182B1E82" w14:textId="15790D6B"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E3106" w14:textId="600479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B9E2D" w14:textId="63378D78" w:rsidR="00EA34D4" w:rsidRDefault="00EA34D4" w:rsidP="00EA34D4">
            <w:pPr>
              <w:pStyle w:val="TAC"/>
            </w:pPr>
            <w:r>
              <w:rPr>
                <w:rFonts w:cs="Arial"/>
                <w:sz w:val="16"/>
                <w:szCs w:val="16"/>
              </w:rPr>
              <w:t>CP-243068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200CDF" w14:textId="79029918" w:rsidR="00EA34D4" w:rsidRDefault="00EA34D4" w:rsidP="00EA34D4">
            <w:pPr>
              <w:pStyle w:val="TAC"/>
              <w:rPr>
                <w:rFonts w:cs="Arial"/>
                <w:sz w:val="16"/>
                <w:szCs w:val="16"/>
              </w:rPr>
            </w:pPr>
            <w:r>
              <w:rPr>
                <w:rFonts w:cs="Arial"/>
                <w:sz w:val="16"/>
                <w:szCs w:val="16"/>
              </w:rPr>
              <w:t>1158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9AAFD7" w14:textId="73B82899"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588315" w14:textId="7AFA7196"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A9640A" w14:textId="20267179" w:rsidR="00EA34D4" w:rsidRDefault="00EA34D4" w:rsidP="00EA34D4">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FC24E" w14:textId="5CD2F893" w:rsidR="00EA34D4" w:rsidRDefault="00EA34D4" w:rsidP="00EA34D4">
            <w:pPr>
              <w:pStyle w:val="TAC"/>
              <w:rPr>
                <w:rFonts w:cs="Arial"/>
                <w:sz w:val="16"/>
                <w:szCs w:val="16"/>
              </w:rPr>
            </w:pPr>
            <w:r>
              <w:rPr>
                <w:rFonts w:cs="Arial"/>
                <w:sz w:val="16"/>
                <w:szCs w:val="16"/>
              </w:rPr>
              <w:t>18.8.0</w:t>
            </w:r>
          </w:p>
        </w:tc>
      </w:tr>
      <w:tr w:rsidR="00AA0899" w:rsidRPr="00270112" w14:paraId="4813B7EE"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608197DE" w14:textId="04EBD440" w:rsidR="00AA0899" w:rsidRPr="00A462CB" w:rsidRDefault="00AA0899" w:rsidP="00EA34D4">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C1043" w14:textId="56BA04E7" w:rsidR="00AA0899" w:rsidRPr="00A462CB" w:rsidRDefault="00AA0899" w:rsidP="00EA34D4">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F8DAC4" w14:textId="6A5D913C" w:rsidR="00AA0899" w:rsidRDefault="00AA0899" w:rsidP="00EA34D4">
            <w:pPr>
              <w:pStyle w:val="TAC"/>
              <w:rPr>
                <w:rFonts w:cs="Arial"/>
                <w:sz w:val="16"/>
                <w:szCs w:val="16"/>
              </w:rPr>
            </w:pPr>
            <w:r>
              <w:rPr>
                <w:rFonts w:cs="Arial"/>
                <w:sz w:val="16"/>
                <w:szCs w:val="16"/>
              </w:rPr>
              <w:t>CP-250023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ED77C7" w14:textId="2E261436" w:rsidR="00AA0899" w:rsidRDefault="00AA0899" w:rsidP="00EA34D4">
            <w:pPr>
              <w:pStyle w:val="TAC"/>
              <w:rPr>
                <w:rFonts w:cs="Arial"/>
                <w:sz w:val="16"/>
                <w:szCs w:val="16"/>
              </w:rPr>
            </w:pPr>
            <w:r>
              <w:rPr>
                <w:rFonts w:cs="Arial"/>
                <w:sz w:val="16"/>
                <w:szCs w:val="16"/>
              </w:rPr>
              <w:t>1174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1900C3" w14:textId="77777777" w:rsidR="00AA0899" w:rsidRDefault="00AA0899" w:rsidP="00EA34D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3EE8DF" w14:textId="3252F44D" w:rsidR="00AA0899" w:rsidRDefault="00AA0899"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78770B" w14:textId="46F7F153" w:rsidR="00AA0899" w:rsidRDefault="00AA0899" w:rsidP="00EA34D4">
            <w:pPr>
              <w:pStyle w:val="TAC"/>
              <w:jc w:val="left"/>
              <w:rPr>
                <w:rFonts w:cs="Arial"/>
                <w:sz w:val="16"/>
                <w:szCs w:val="16"/>
              </w:rPr>
            </w:pPr>
            <w:r w:rsidRPr="00AA0899">
              <w:rPr>
                <w:rFonts w:cs="Arial"/>
                <w:sz w:val="16"/>
                <w:szCs w:val="16"/>
              </w:rPr>
              <w:t>Wrong cardinality in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7BDE80" w14:textId="73609B5B" w:rsidR="00AA0899" w:rsidRDefault="00AA0899" w:rsidP="00EA34D4">
            <w:pPr>
              <w:pStyle w:val="TAC"/>
              <w:rPr>
                <w:rFonts w:cs="Arial"/>
                <w:sz w:val="16"/>
                <w:szCs w:val="16"/>
              </w:rPr>
            </w:pPr>
            <w:r>
              <w:rPr>
                <w:rFonts w:cs="Arial"/>
                <w:sz w:val="16"/>
                <w:szCs w:val="16"/>
              </w:rPr>
              <w:t>18.9.0</w:t>
            </w:r>
          </w:p>
        </w:tc>
      </w:tr>
      <w:tr w:rsidR="003C4047" w:rsidRPr="00270112" w14:paraId="313D077F"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ACC8E0B" w14:textId="22CA6B39" w:rsidR="003C4047" w:rsidRDefault="003C4047" w:rsidP="003C40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20D85" w14:textId="2A288680" w:rsidR="003C4047" w:rsidRDefault="003C4047" w:rsidP="003C4047">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7D72C5" w14:textId="5B94B1A3" w:rsidR="003C4047" w:rsidRDefault="003C4047" w:rsidP="003C4047">
            <w:pPr>
              <w:pStyle w:val="TAC"/>
              <w:rPr>
                <w:rFonts w:cs="Arial"/>
                <w:sz w:val="16"/>
                <w:szCs w:val="16"/>
              </w:rPr>
            </w:pPr>
            <w:r>
              <w:rPr>
                <w:rFonts w:cs="Arial"/>
                <w:sz w:val="16"/>
                <w:szCs w:val="16"/>
              </w:rPr>
              <w:t>CP-250</w:t>
            </w:r>
            <w:r w:rsidR="00BF7A54">
              <w:rPr>
                <w:rFonts w:cs="Arial"/>
                <w:sz w:val="16"/>
                <w:szCs w:val="16"/>
              </w:rPr>
              <w:t>136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A8C608" w14:textId="4F941CF4" w:rsidR="003C4047" w:rsidRDefault="003C4047" w:rsidP="003C4047">
            <w:pPr>
              <w:pStyle w:val="TAC"/>
              <w:rPr>
                <w:rFonts w:cs="Arial"/>
                <w:sz w:val="16"/>
                <w:szCs w:val="16"/>
              </w:rPr>
            </w:pPr>
            <w:r>
              <w:rPr>
                <w:rFonts w:cs="Arial"/>
                <w:sz w:val="16"/>
                <w:szCs w:val="16"/>
              </w:rPr>
              <w:t>1182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C21246" w14:textId="77777777" w:rsidR="003C4047" w:rsidRDefault="003C4047" w:rsidP="003C4047">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43DA74" w14:textId="5F09F37B" w:rsidR="003C4047" w:rsidRDefault="003C4047" w:rsidP="003C40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05182" w14:textId="15C7C13B" w:rsidR="003C4047" w:rsidRPr="00AA0899" w:rsidRDefault="003C4047" w:rsidP="003C4047">
            <w:pPr>
              <w:pStyle w:val="TAC"/>
              <w:jc w:val="left"/>
              <w:rPr>
                <w:rFonts w:cs="Arial"/>
                <w:sz w:val="16"/>
                <w:szCs w:val="16"/>
              </w:rPr>
            </w:pPr>
            <w:r w:rsidRPr="003C4047">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E3B8FF" w14:textId="60F71BBC" w:rsidR="003C4047" w:rsidRDefault="003C4047" w:rsidP="003C4047">
            <w:pPr>
              <w:pStyle w:val="TAC"/>
              <w:rPr>
                <w:rFonts w:cs="Arial"/>
                <w:sz w:val="16"/>
                <w:szCs w:val="16"/>
              </w:rPr>
            </w:pPr>
            <w:r>
              <w:rPr>
                <w:rFonts w:cs="Arial"/>
                <w:sz w:val="16"/>
                <w:szCs w:val="16"/>
              </w:rPr>
              <w:t>18.9.0</w:t>
            </w:r>
          </w:p>
        </w:tc>
      </w:tr>
      <w:tr w:rsidR="00036418" w:rsidRPr="00270112" w14:paraId="7825CF85"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585342A8" w14:textId="04A26098" w:rsidR="00036418" w:rsidRDefault="00036418" w:rsidP="00036418">
            <w:pPr>
              <w:pStyle w:val="TAC"/>
              <w:rPr>
                <w:rFonts w:cs="Arial"/>
                <w:sz w:val="16"/>
                <w:szCs w:val="16"/>
              </w:rPr>
            </w:pPr>
            <w:r>
              <w:rPr>
                <w:rFonts w:cs="Arial"/>
                <w:sz w:val="16"/>
                <w:szCs w:val="16"/>
              </w:rPr>
              <w:t>2025-0</w:t>
            </w:r>
            <w:r>
              <w:rPr>
                <w:rFonts w:cs="Arial"/>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311D32" w14:textId="57EC3C43" w:rsidR="00036418" w:rsidRDefault="00036418" w:rsidP="00036418">
            <w:pPr>
              <w:pStyle w:val="TAC"/>
              <w:rPr>
                <w:rFonts w:cs="Arial"/>
                <w:sz w:val="16"/>
                <w:szCs w:val="16"/>
              </w:rPr>
            </w:pPr>
            <w:r>
              <w:rPr>
                <w:rFonts w:cs="Arial"/>
                <w:sz w:val="16"/>
                <w:szCs w:val="16"/>
              </w:rPr>
              <w:t>CT#10</w:t>
            </w:r>
            <w:r>
              <w:rPr>
                <w:rFonts w:cs="Arial"/>
                <w:sz w:val="16"/>
                <w:szCs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9CBCD" w14:textId="284C0B16" w:rsidR="00036418" w:rsidRPr="004249A6" w:rsidRDefault="00036418" w:rsidP="00036418">
            <w:pPr>
              <w:pStyle w:val="TAC"/>
              <w:rPr>
                <w:rFonts w:cs="Arial"/>
                <w:sz w:val="16"/>
                <w:szCs w:val="16"/>
              </w:rPr>
            </w:pPr>
            <w:hyperlink r:id="rId208" w:history="1">
              <w:r w:rsidRPr="00994677">
                <w:rPr>
                  <w:rStyle w:val="Hyperlink"/>
                  <w:rFonts w:cs="Arial"/>
                  <w:color w:val="0000FF"/>
                  <w:sz w:val="16"/>
                  <w:szCs w:val="16"/>
                </w:rPr>
                <w:t>CP-251052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4C39A3" w14:textId="52B0C739" w:rsidR="00036418" w:rsidRDefault="00036418" w:rsidP="00036418">
            <w:pPr>
              <w:pStyle w:val="TAC"/>
              <w:rPr>
                <w:rFonts w:cs="Arial"/>
                <w:sz w:val="16"/>
                <w:szCs w:val="16"/>
              </w:rPr>
            </w:pPr>
            <w:r>
              <w:rPr>
                <w:rFonts w:cs="Arial"/>
                <w:sz w:val="16"/>
                <w:szCs w:val="16"/>
              </w:rPr>
              <w:t>1201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B4BE499" w14:textId="62D7C4AD"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8DBF3C" w14:textId="0AA0FB11"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DEE522A" w14:textId="3918575B" w:rsidR="00036418" w:rsidRPr="003C4047" w:rsidRDefault="00036418" w:rsidP="00036418">
            <w:pPr>
              <w:pStyle w:val="TAC"/>
              <w:jc w:val="left"/>
              <w:rPr>
                <w:rFonts w:cs="Arial"/>
                <w:sz w:val="16"/>
                <w:szCs w:val="16"/>
              </w:rPr>
            </w:pPr>
            <w:r>
              <w:rPr>
                <w:rFonts w:cs="Arial"/>
                <w:sz w:val="16"/>
                <w:szCs w:val="16"/>
              </w:rPr>
              <w:t>Add missing changes in the approved CR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AD2E848" w14:textId="28D79167" w:rsidR="00036418" w:rsidRDefault="00036418" w:rsidP="00036418">
            <w:pPr>
              <w:pStyle w:val="TAC"/>
              <w:rPr>
                <w:rFonts w:cs="Arial"/>
                <w:sz w:val="16"/>
                <w:szCs w:val="16"/>
              </w:rPr>
            </w:pPr>
            <w:r>
              <w:rPr>
                <w:rFonts w:cs="Arial"/>
                <w:sz w:val="16"/>
                <w:szCs w:val="16"/>
              </w:rPr>
              <w:t>18.10.0</w:t>
            </w:r>
          </w:p>
        </w:tc>
      </w:tr>
      <w:tr w:rsidR="00036418" w:rsidRPr="00270112" w14:paraId="78C08570"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4BA6D4E4" w14:textId="4D36A8CE"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41FACE" w14:textId="44F6B30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F91B8" w14:textId="085223DC" w:rsidR="00036418" w:rsidRPr="004249A6" w:rsidRDefault="00036418" w:rsidP="00036418">
            <w:pPr>
              <w:pStyle w:val="TAC"/>
              <w:rPr>
                <w:rFonts w:cs="Arial"/>
                <w:sz w:val="16"/>
                <w:szCs w:val="16"/>
              </w:rPr>
            </w:pPr>
            <w:hyperlink r:id="rId209" w:history="1">
              <w:r w:rsidRPr="00994677">
                <w:rPr>
                  <w:rStyle w:val="Hyperlink"/>
                  <w:rFonts w:cs="Arial"/>
                  <w:color w:val="0000FF"/>
                  <w:sz w:val="16"/>
                  <w:szCs w:val="16"/>
                </w:rPr>
                <w:t>CP-251048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6145E" w14:textId="5CCC62F6" w:rsidR="00036418" w:rsidRDefault="00036418" w:rsidP="00036418">
            <w:pPr>
              <w:pStyle w:val="TAC"/>
              <w:rPr>
                <w:rFonts w:cs="Arial"/>
                <w:sz w:val="16"/>
                <w:szCs w:val="16"/>
              </w:rPr>
            </w:pPr>
            <w:r>
              <w:rPr>
                <w:rFonts w:cs="Arial"/>
                <w:sz w:val="16"/>
                <w:szCs w:val="16"/>
              </w:rPr>
              <w:t>1204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8096D" w14:textId="27FD6284" w:rsidR="00036418" w:rsidRDefault="00036418" w:rsidP="0003641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5E8C0B" w14:textId="3EB9320D"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2F35C5" w14:textId="75DC2289" w:rsidR="00036418" w:rsidRPr="003C4047" w:rsidRDefault="00036418" w:rsidP="00036418">
            <w:pPr>
              <w:pStyle w:val="TAC"/>
              <w:jc w:val="left"/>
              <w:rPr>
                <w:rFonts w:cs="Arial"/>
                <w:sz w:val="16"/>
                <w:szCs w:val="16"/>
              </w:rPr>
            </w:pPr>
            <w:r>
              <w:rPr>
                <w:rFonts w:cs="Arial"/>
                <w:sz w:val="16"/>
                <w:szCs w:val="16"/>
              </w:rPr>
              <w:t>Solving UE shall have maximum one LCS-UPP</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62EB41C" w14:textId="21115AA5" w:rsidR="00036418" w:rsidRDefault="00036418" w:rsidP="00036418">
            <w:pPr>
              <w:pStyle w:val="TAC"/>
              <w:rPr>
                <w:rFonts w:cs="Arial"/>
                <w:sz w:val="16"/>
                <w:szCs w:val="16"/>
              </w:rPr>
            </w:pPr>
            <w:r w:rsidRPr="00456E0D">
              <w:rPr>
                <w:rFonts w:cs="Arial"/>
                <w:sz w:val="16"/>
                <w:szCs w:val="16"/>
              </w:rPr>
              <w:t>18.10.0</w:t>
            </w:r>
          </w:p>
        </w:tc>
      </w:tr>
      <w:tr w:rsidR="00036418" w:rsidRPr="00270112" w14:paraId="76812963"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DE9DA20" w14:textId="473F560F"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1C5C8" w14:textId="63D5459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D606C" w14:textId="523672BB" w:rsidR="00036418" w:rsidRPr="004249A6" w:rsidRDefault="00036418" w:rsidP="00036418">
            <w:pPr>
              <w:pStyle w:val="TAC"/>
              <w:rPr>
                <w:rFonts w:cs="Arial"/>
                <w:sz w:val="16"/>
                <w:szCs w:val="16"/>
              </w:rPr>
            </w:pPr>
            <w:hyperlink r:id="rId210" w:history="1">
              <w:r w:rsidRPr="00994677">
                <w:rPr>
                  <w:rStyle w:val="Hyperlink"/>
                  <w:rFonts w:cs="Arial"/>
                  <w:color w:val="0000FF"/>
                  <w:sz w:val="16"/>
                  <w:szCs w:val="16"/>
                </w:rPr>
                <w:t>CP-251042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98F61C" w14:textId="61C1FD3B" w:rsidR="00036418" w:rsidRDefault="00036418" w:rsidP="00036418">
            <w:pPr>
              <w:pStyle w:val="TAC"/>
              <w:rPr>
                <w:rFonts w:cs="Arial"/>
                <w:sz w:val="16"/>
                <w:szCs w:val="16"/>
              </w:rPr>
            </w:pPr>
            <w:r>
              <w:rPr>
                <w:rFonts w:cs="Arial"/>
                <w:sz w:val="16"/>
                <w:szCs w:val="16"/>
              </w:rPr>
              <w:t>1212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267912" w14:textId="6A1C9879" w:rsidR="00036418" w:rsidRDefault="00036418" w:rsidP="0003641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FF8CC5" w14:textId="66124434" w:rsidR="00036418" w:rsidRDefault="00036418" w:rsidP="0003641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C82440" w14:textId="1925D1DD" w:rsidR="00036418" w:rsidRPr="003C4047" w:rsidRDefault="00036418" w:rsidP="00036418">
            <w:pPr>
              <w:pStyle w:val="TAC"/>
              <w:jc w:val="left"/>
              <w:rPr>
                <w:rFonts w:cs="Arial"/>
                <w:sz w:val="16"/>
                <w:szCs w:val="16"/>
              </w:rPr>
            </w:pPr>
            <w:r>
              <w:rPr>
                <w:rFonts w:cs="Arial"/>
                <w:sz w:val="16"/>
                <w:szCs w:val="16"/>
              </w:rPr>
              <w:t>Correction of UE access behavior trend and UE location trend events reports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9239E6A" w14:textId="31CF1E5F" w:rsidR="00036418" w:rsidRDefault="00036418" w:rsidP="00036418">
            <w:pPr>
              <w:pStyle w:val="TAC"/>
              <w:rPr>
                <w:rFonts w:cs="Arial"/>
                <w:sz w:val="16"/>
                <w:szCs w:val="16"/>
              </w:rPr>
            </w:pPr>
            <w:r w:rsidRPr="00456E0D">
              <w:rPr>
                <w:rFonts w:cs="Arial"/>
                <w:sz w:val="16"/>
                <w:szCs w:val="16"/>
              </w:rPr>
              <w:t>18.10.0</w:t>
            </w:r>
          </w:p>
        </w:tc>
      </w:tr>
      <w:tr w:rsidR="00036418" w:rsidRPr="00270112" w14:paraId="162EFE61"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4162CC6" w14:textId="07DC2214"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C068D1" w14:textId="231419C8"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81FF4E" w14:textId="0DDC5889" w:rsidR="00036418" w:rsidRPr="004249A6" w:rsidRDefault="00036418" w:rsidP="00036418">
            <w:pPr>
              <w:pStyle w:val="TAC"/>
              <w:rPr>
                <w:rFonts w:cs="Arial"/>
                <w:sz w:val="16"/>
                <w:szCs w:val="16"/>
              </w:rPr>
            </w:pPr>
            <w:hyperlink r:id="rId211" w:history="1">
              <w:r w:rsidRPr="00994677">
                <w:rPr>
                  <w:rStyle w:val="Hyperlink"/>
                  <w:rFonts w:cs="Arial"/>
                  <w:color w:val="0000FF"/>
                  <w:sz w:val="16"/>
                  <w:szCs w:val="16"/>
                </w:rPr>
                <w:t>CP-251078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2C23F5" w14:textId="65CF6E75" w:rsidR="00036418" w:rsidRDefault="00036418" w:rsidP="00036418">
            <w:pPr>
              <w:pStyle w:val="TAC"/>
              <w:rPr>
                <w:rFonts w:cs="Arial"/>
                <w:sz w:val="16"/>
                <w:szCs w:val="16"/>
              </w:rPr>
            </w:pPr>
            <w:r>
              <w:rPr>
                <w:rFonts w:cs="Arial"/>
                <w:sz w:val="16"/>
                <w:szCs w:val="16"/>
              </w:rPr>
              <w:t>1221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6C58EE" w14:textId="61CD6A19"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9C5DBA" w14:textId="206C3AFE"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C49C69" w14:textId="5AF0DAEF" w:rsidR="00036418" w:rsidRPr="003C4047" w:rsidRDefault="00036418" w:rsidP="00036418">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B13AF0" w14:textId="71CCDF5A" w:rsidR="00036418" w:rsidRDefault="00036418" w:rsidP="00036418">
            <w:pPr>
              <w:pStyle w:val="TAC"/>
              <w:rPr>
                <w:rFonts w:cs="Arial"/>
                <w:sz w:val="16"/>
                <w:szCs w:val="16"/>
              </w:rPr>
            </w:pPr>
            <w:r w:rsidRPr="00456E0D">
              <w:rPr>
                <w:rFonts w:cs="Arial"/>
                <w:sz w:val="16"/>
                <w:szCs w:val="16"/>
              </w:rPr>
              <w:t>18.10.0</w:t>
            </w: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12"/>
      <w:footerReference w:type="default" r:id="rId2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6C642D" w14:textId="77777777" w:rsidR="008D7FA8" w:rsidRDefault="008D7FA8">
      <w:r>
        <w:separator/>
      </w:r>
    </w:p>
  </w:endnote>
  <w:endnote w:type="continuationSeparator" w:id="0">
    <w:p w14:paraId="10CDD4D7" w14:textId="77777777" w:rsidR="008D7FA8" w:rsidRDefault="008D7F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5D4F3B" w14:textId="77777777" w:rsidR="008D7FA8" w:rsidRDefault="008D7FA8">
      <w:r>
        <w:separator/>
      </w:r>
    </w:p>
  </w:footnote>
  <w:footnote w:type="continuationSeparator" w:id="0">
    <w:p w14:paraId="093C7578" w14:textId="77777777" w:rsidR="008D7FA8" w:rsidRDefault="008D7F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696D5FDB"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6196">
      <w:rPr>
        <w:rFonts w:ascii="Arial" w:hAnsi="Arial" w:cs="Arial"/>
        <w:b/>
        <w:noProof/>
        <w:sz w:val="18"/>
        <w:szCs w:val="18"/>
      </w:rPr>
      <w:t>3GPP TS 29.518 V18.109.0 (2025-036)</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2A6B0178"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6196">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2D"/>
    <w:rsid w:val="00004C31"/>
    <w:rsid w:val="0000644F"/>
    <w:rsid w:val="00006774"/>
    <w:rsid w:val="00006A5B"/>
    <w:rsid w:val="00006F93"/>
    <w:rsid w:val="000115D2"/>
    <w:rsid w:val="00011698"/>
    <w:rsid w:val="00011C5F"/>
    <w:rsid w:val="000127D5"/>
    <w:rsid w:val="00012F04"/>
    <w:rsid w:val="00013E86"/>
    <w:rsid w:val="000145C0"/>
    <w:rsid w:val="0001466B"/>
    <w:rsid w:val="000165AD"/>
    <w:rsid w:val="00017147"/>
    <w:rsid w:val="00017548"/>
    <w:rsid w:val="00020458"/>
    <w:rsid w:val="00021B02"/>
    <w:rsid w:val="00021DD0"/>
    <w:rsid w:val="00023A17"/>
    <w:rsid w:val="00024237"/>
    <w:rsid w:val="000245A2"/>
    <w:rsid w:val="00025359"/>
    <w:rsid w:val="0003011F"/>
    <w:rsid w:val="00030161"/>
    <w:rsid w:val="00030FE9"/>
    <w:rsid w:val="00031524"/>
    <w:rsid w:val="00033397"/>
    <w:rsid w:val="00033F45"/>
    <w:rsid w:val="000356C0"/>
    <w:rsid w:val="00035E6C"/>
    <w:rsid w:val="00036418"/>
    <w:rsid w:val="0003723C"/>
    <w:rsid w:val="00037ACD"/>
    <w:rsid w:val="00040095"/>
    <w:rsid w:val="00041AAB"/>
    <w:rsid w:val="00042223"/>
    <w:rsid w:val="000422A1"/>
    <w:rsid w:val="000423D6"/>
    <w:rsid w:val="0004276E"/>
    <w:rsid w:val="00042F4B"/>
    <w:rsid w:val="0004427D"/>
    <w:rsid w:val="000458E6"/>
    <w:rsid w:val="00045A37"/>
    <w:rsid w:val="00045B88"/>
    <w:rsid w:val="000479E8"/>
    <w:rsid w:val="00047F0E"/>
    <w:rsid w:val="00050593"/>
    <w:rsid w:val="00050A1C"/>
    <w:rsid w:val="0005113E"/>
    <w:rsid w:val="000516BC"/>
    <w:rsid w:val="00051834"/>
    <w:rsid w:val="000518FB"/>
    <w:rsid w:val="00051986"/>
    <w:rsid w:val="00051A1F"/>
    <w:rsid w:val="0005247A"/>
    <w:rsid w:val="00052838"/>
    <w:rsid w:val="00052E47"/>
    <w:rsid w:val="00054A22"/>
    <w:rsid w:val="00054AD0"/>
    <w:rsid w:val="00055785"/>
    <w:rsid w:val="000557CF"/>
    <w:rsid w:val="00057822"/>
    <w:rsid w:val="00057EFC"/>
    <w:rsid w:val="00061C34"/>
    <w:rsid w:val="00062023"/>
    <w:rsid w:val="000620E4"/>
    <w:rsid w:val="00063644"/>
    <w:rsid w:val="00063ACE"/>
    <w:rsid w:val="00063C33"/>
    <w:rsid w:val="0006437B"/>
    <w:rsid w:val="00064480"/>
    <w:rsid w:val="0006553F"/>
    <w:rsid w:val="000655A6"/>
    <w:rsid w:val="0006581D"/>
    <w:rsid w:val="0006763C"/>
    <w:rsid w:val="00067791"/>
    <w:rsid w:val="00067930"/>
    <w:rsid w:val="00067BEE"/>
    <w:rsid w:val="00067C04"/>
    <w:rsid w:val="00067D9E"/>
    <w:rsid w:val="000728B9"/>
    <w:rsid w:val="00072A4C"/>
    <w:rsid w:val="000747F9"/>
    <w:rsid w:val="00075742"/>
    <w:rsid w:val="00075DC2"/>
    <w:rsid w:val="00075E0C"/>
    <w:rsid w:val="00075E22"/>
    <w:rsid w:val="00075E5A"/>
    <w:rsid w:val="0007615D"/>
    <w:rsid w:val="00076F11"/>
    <w:rsid w:val="00080512"/>
    <w:rsid w:val="00080B59"/>
    <w:rsid w:val="00080CF3"/>
    <w:rsid w:val="0008339B"/>
    <w:rsid w:val="00083F48"/>
    <w:rsid w:val="00085B8C"/>
    <w:rsid w:val="00085D79"/>
    <w:rsid w:val="00087995"/>
    <w:rsid w:val="00090440"/>
    <w:rsid w:val="000913B9"/>
    <w:rsid w:val="0009176A"/>
    <w:rsid w:val="00091AFA"/>
    <w:rsid w:val="00091F76"/>
    <w:rsid w:val="000924AB"/>
    <w:rsid w:val="000927AD"/>
    <w:rsid w:val="00093827"/>
    <w:rsid w:val="00094E00"/>
    <w:rsid w:val="000952B0"/>
    <w:rsid w:val="0009536C"/>
    <w:rsid w:val="0009576A"/>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690"/>
    <w:rsid w:val="000C674B"/>
    <w:rsid w:val="000C7954"/>
    <w:rsid w:val="000D141E"/>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5296"/>
    <w:rsid w:val="000E65A0"/>
    <w:rsid w:val="000F1992"/>
    <w:rsid w:val="000F29BD"/>
    <w:rsid w:val="000F2BA8"/>
    <w:rsid w:val="000F2C42"/>
    <w:rsid w:val="000F413F"/>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0B9B"/>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CDA"/>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408"/>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752B"/>
    <w:rsid w:val="00197A74"/>
    <w:rsid w:val="001A18E2"/>
    <w:rsid w:val="001A1D4D"/>
    <w:rsid w:val="001A217E"/>
    <w:rsid w:val="001A4243"/>
    <w:rsid w:val="001A4584"/>
    <w:rsid w:val="001A4ACA"/>
    <w:rsid w:val="001A4C42"/>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1D7F"/>
    <w:rsid w:val="001C21C3"/>
    <w:rsid w:val="001C34A9"/>
    <w:rsid w:val="001C3FDF"/>
    <w:rsid w:val="001C50E8"/>
    <w:rsid w:val="001C50FB"/>
    <w:rsid w:val="001C5E84"/>
    <w:rsid w:val="001C60A1"/>
    <w:rsid w:val="001C658D"/>
    <w:rsid w:val="001C6D86"/>
    <w:rsid w:val="001C7881"/>
    <w:rsid w:val="001D02C2"/>
    <w:rsid w:val="001D111D"/>
    <w:rsid w:val="001D13CA"/>
    <w:rsid w:val="001D18B5"/>
    <w:rsid w:val="001D2FD9"/>
    <w:rsid w:val="001D384A"/>
    <w:rsid w:val="001D3924"/>
    <w:rsid w:val="001D3983"/>
    <w:rsid w:val="001D3989"/>
    <w:rsid w:val="001D3BBB"/>
    <w:rsid w:val="001D4998"/>
    <w:rsid w:val="001D5EDF"/>
    <w:rsid w:val="001E034E"/>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F0C1D"/>
    <w:rsid w:val="001F0D09"/>
    <w:rsid w:val="001F1132"/>
    <w:rsid w:val="001F168B"/>
    <w:rsid w:val="001F2659"/>
    <w:rsid w:val="001F47C9"/>
    <w:rsid w:val="001F4A88"/>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4A39"/>
    <w:rsid w:val="00214B32"/>
    <w:rsid w:val="00215E62"/>
    <w:rsid w:val="00215EFE"/>
    <w:rsid w:val="00216C73"/>
    <w:rsid w:val="002173E4"/>
    <w:rsid w:val="002212BD"/>
    <w:rsid w:val="00221B0A"/>
    <w:rsid w:val="00222F55"/>
    <w:rsid w:val="00223BB3"/>
    <w:rsid w:val="0022594C"/>
    <w:rsid w:val="0023054C"/>
    <w:rsid w:val="00232BAD"/>
    <w:rsid w:val="00232F0E"/>
    <w:rsid w:val="002334C4"/>
    <w:rsid w:val="002347A2"/>
    <w:rsid w:val="00234BF4"/>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9A3"/>
    <w:rsid w:val="00261AD0"/>
    <w:rsid w:val="00262044"/>
    <w:rsid w:val="00262D88"/>
    <w:rsid w:val="00263EA1"/>
    <w:rsid w:val="0026406C"/>
    <w:rsid w:val="00264D50"/>
    <w:rsid w:val="0026592E"/>
    <w:rsid w:val="00265ADB"/>
    <w:rsid w:val="002663AC"/>
    <w:rsid w:val="00266935"/>
    <w:rsid w:val="00266E4A"/>
    <w:rsid w:val="002675F0"/>
    <w:rsid w:val="00267B32"/>
    <w:rsid w:val="00267C6B"/>
    <w:rsid w:val="00270112"/>
    <w:rsid w:val="002716FC"/>
    <w:rsid w:val="00271C02"/>
    <w:rsid w:val="00273AC9"/>
    <w:rsid w:val="002744C6"/>
    <w:rsid w:val="00275106"/>
    <w:rsid w:val="002753A2"/>
    <w:rsid w:val="002807DC"/>
    <w:rsid w:val="002808CE"/>
    <w:rsid w:val="00281B6D"/>
    <w:rsid w:val="002824C0"/>
    <w:rsid w:val="002828D7"/>
    <w:rsid w:val="0028324B"/>
    <w:rsid w:val="00286234"/>
    <w:rsid w:val="00290AD6"/>
    <w:rsid w:val="002911B5"/>
    <w:rsid w:val="00291400"/>
    <w:rsid w:val="002928F9"/>
    <w:rsid w:val="00293ACB"/>
    <w:rsid w:val="00293C1E"/>
    <w:rsid w:val="002940B6"/>
    <w:rsid w:val="002946C6"/>
    <w:rsid w:val="002949BB"/>
    <w:rsid w:val="00296F57"/>
    <w:rsid w:val="00297F02"/>
    <w:rsid w:val="002A2F2E"/>
    <w:rsid w:val="002A30BE"/>
    <w:rsid w:val="002A3189"/>
    <w:rsid w:val="002A406F"/>
    <w:rsid w:val="002A4840"/>
    <w:rsid w:val="002A69C1"/>
    <w:rsid w:val="002B14A7"/>
    <w:rsid w:val="002B2291"/>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5AD"/>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CD5"/>
    <w:rsid w:val="002F142F"/>
    <w:rsid w:val="002F2471"/>
    <w:rsid w:val="002F2C75"/>
    <w:rsid w:val="002F2ED0"/>
    <w:rsid w:val="002F3054"/>
    <w:rsid w:val="002F3F71"/>
    <w:rsid w:val="002F66A0"/>
    <w:rsid w:val="002F6928"/>
    <w:rsid w:val="003024D2"/>
    <w:rsid w:val="00302DFE"/>
    <w:rsid w:val="00303546"/>
    <w:rsid w:val="00303E9F"/>
    <w:rsid w:val="0030434C"/>
    <w:rsid w:val="0030663A"/>
    <w:rsid w:val="00306890"/>
    <w:rsid w:val="00307039"/>
    <w:rsid w:val="003074AC"/>
    <w:rsid w:val="00307AEA"/>
    <w:rsid w:val="00307B0A"/>
    <w:rsid w:val="003101DB"/>
    <w:rsid w:val="00310262"/>
    <w:rsid w:val="00312111"/>
    <w:rsid w:val="003134D4"/>
    <w:rsid w:val="003137AE"/>
    <w:rsid w:val="003141FD"/>
    <w:rsid w:val="00314C0D"/>
    <w:rsid w:val="0031507F"/>
    <w:rsid w:val="003153D6"/>
    <w:rsid w:val="00316B40"/>
    <w:rsid w:val="003172DC"/>
    <w:rsid w:val="00317B56"/>
    <w:rsid w:val="00322C04"/>
    <w:rsid w:val="00325347"/>
    <w:rsid w:val="003254E6"/>
    <w:rsid w:val="003255D6"/>
    <w:rsid w:val="0032575F"/>
    <w:rsid w:val="003259A2"/>
    <w:rsid w:val="00325AFC"/>
    <w:rsid w:val="00326C9B"/>
    <w:rsid w:val="003314FF"/>
    <w:rsid w:val="0033153D"/>
    <w:rsid w:val="00333BA4"/>
    <w:rsid w:val="003342FA"/>
    <w:rsid w:val="00335145"/>
    <w:rsid w:val="00335276"/>
    <w:rsid w:val="003355F1"/>
    <w:rsid w:val="00335920"/>
    <w:rsid w:val="00335AE7"/>
    <w:rsid w:val="00335EC6"/>
    <w:rsid w:val="00335F6E"/>
    <w:rsid w:val="00340F3A"/>
    <w:rsid w:val="00342745"/>
    <w:rsid w:val="00342BD7"/>
    <w:rsid w:val="00342EEA"/>
    <w:rsid w:val="00345941"/>
    <w:rsid w:val="00345980"/>
    <w:rsid w:val="00346266"/>
    <w:rsid w:val="00346ED2"/>
    <w:rsid w:val="003476B4"/>
    <w:rsid w:val="003504F8"/>
    <w:rsid w:val="003509E9"/>
    <w:rsid w:val="00350F4E"/>
    <w:rsid w:val="00351431"/>
    <w:rsid w:val="0035462D"/>
    <w:rsid w:val="00354977"/>
    <w:rsid w:val="00354C83"/>
    <w:rsid w:val="00357CF6"/>
    <w:rsid w:val="00357D1F"/>
    <w:rsid w:val="00360296"/>
    <w:rsid w:val="0036256E"/>
    <w:rsid w:val="00362A9D"/>
    <w:rsid w:val="00363B52"/>
    <w:rsid w:val="00363D1E"/>
    <w:rsid w:val="00363D45"/>
    <w:rsid w:val="0036634F"/>
    <w:rsid w:val="00366575"/>
    <w:rsid w:val="0036689F"/>
    <w:rsid w:val="00367D34"/>
    <w:rsid w:val="00367F4C"/>
    <w:rsid w:val="00370313"/>
    <w:rsid w:val="00370FD8"/>
    <w:rsid w:val="00371E2E"/>
    <w:rsid w:val="003742A7"/>
    <w:rsid w:val="00374D94"/>
    <w:rsid w:val="003765B8"/>
    <w:rsid w:val="003776A1"/>
    <w:rsid w:val="00380009"/>
    <w:rsid w:val="00382339"/>
    <w:rsid w:val="00382AF5"/>
    <w:rsid w:val="00382FD3"/>
    <w:rsid w:val="0038329C"/>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33C"/>
    <w:rsid w:val="003B335E"/>
    <w:rsid w:val="003B466D"/>
    <w:rsid w:val="003B6210"/>
    <w:rsid w:val="003C02A4"/>
    <w:rsid w:val="003C03F1"/>
    <w:rsid w:val="003C1D98"/>
    <w:rsid w:val="003C3971"/>
    <w:rsid w:val="003C4047"/>
    <w:rsid w:val="003C41F4"/>
    <w:rsid w:val="003C5B27"/>
    <w:rsid w:val="003C62C4"/>
    <w:rsid w:val="003C7F6E"/>
    <w:rsid w:val="003D0008"/>
    <w:rsid w:val="003D25A1"/>
    <w:rsid w:val="003D3626"/>
    <w:rsid w:val="003D3DF3"/>
    <w:rsid w:val="003D4817"/>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1BB0"/>
    <w:rsid w:val="003F3B56"/>
    <w:rsid w:val="003F4373"/>
    <w:rsid w:val="003F4680"/>
    <w:rsid w:val="003F5513"/>
    <w:rsid w:val="003F6892"/>
    <w:rsid w:val="003F7D4C"/>
    <w:rsid w:val="00400390"/>
    <w:rsid w:val="00403412"/>
    <w:rsid w:val="0040434E"/>
    <w:rsid w:val="00405247"/>
    <w:rsid w:val="00405855"/>
    <w:rsid w:val="00406A93"/>
    <w:rsid w:val="004108CF"/>
    <w:rsid w:val="00410A3C"/>
    <w:rsid w:val="004127F0"/>
    <w:rsid w:val="00412D92"/>
    <w:rsid w:val="004134D9"/>
    <w:rsid w:val="004137C8"/>
    <w:rsid w:val="00413A75"/>
    <w:rsid w:val="00414425"/>
    <w:rsid w:val="00415E7A"/>
    <w:rsid w:val="00416092"/>
    <w:rsid w:val="0041658A"/>
    <w:rsid w:val="00417DDE"/>
    <w:rsid w:val="004206A1"/>
    <w:rsid w:val="00420E27"/>
    <w:rsid w:val="00420ED0"/>
    <w:rsid w:val="00421377"/>
    <w:rsid w:val="0042199F"/>
    <w:rsid w:val="004219E4"/>
    <w:rsid w:val="00421CFF"/>
    <w:rsid w:val="00422AFB"/>
    <w:rsid w:val="00422CE1"/>
    <w:rsid w:val="00423334"/>
    <w:rsid w:val="004233BE"/>
    <w:rsid w:val="004248D9"/>
    <w:rsid w:val="004249A6"/>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09D"/>
    <w:rsid w:val="00451467"/>
    <w:rsid w:val="00453BE4"/>
    <w:rsid w:val="00453C02"/>
    <w:rsid w:val="00454078"/>
    <w:rsid w:val="00454351"/>
    <w:rsid w:val="00455810"/>
    <w:rsid w:val="004559D6"/>
    <w:rsid w:val="00455A30"/>
    <w:rsid w:val="00455AA0"/>
    <w:rsid w:val="004571B6"/>
    <w:rsid w:val="0045732B"/>
    <w:rsid w:val="00457786"/>
    <w:rsid w:val="0046060F"/>
    <w:rsid w:val="00460DDE"/>
    <w:rsid w:val="0046146B"/>
    <w:rsid w:val="00461874"/>
    <w:rsid w:val="00461FAD"/>
    <w:rsid w:val="00464346"/>
    <w:rsid w:val="00464706"/>
    <w:rsid w:val="00465515"/>
    <w:rsid w:val="00465668"/>
    <w:rsid w:val="00470BBA"/>
    <w:rsid w:val="00471260"/>
    <w:rsid w:val="00474188"/>
    <w:rsid w:val="00474289"/>
    <w:rsid w:val="0047469F"/>
    <w:rsid w:val="00474713"/>
    <w:rsid w:val="004749B5"/>
    <w:rsid w:val="00474AA1"/>
    <w:rsid w:val="00474EF0"/>
    <w:rsid w:val="004757A4"/>
    <w:rsid w:val="00475E10"/>
    <w:rsid w:val="00476C95"/>
    <w:rsid w:val="00476F27"/>
    <w:rsid w:val="004774EC"/>
    <w:rsid w:val="00477AA5"/>
    <w:rsid w:val="00477DA3"/>
    <w:rsid w:val="00477F24"/>
    <w:rsid w:val="00480173"/>
    <w:rsid w:val="004802BF"/>
    <w:rsid w:val="00482B0A"/>
    <w:rsid w:val="0048336F"/>
    <w:rsid w:val="00485D62"/>
    <w:rsid w:val="00492312"/>
    <w:rsid w:val="00492D63"/>
    <w:rsid w:val="00493223"/>
    <w:rsid w:val="00493410"/>
    <w:rsid w:val="0049410C"/>
    <w:rsid w:val="004953FD"/>
    <w:rsid w:val="00495B84"/>
    <w:rsid w:val="00495D47"/>
    <w:rsid w:val="0049623E"/>
    <w:rsid w:val="004A0B95"/>
    <w:rsid w:val="004A2C88"/>
    <w:rsid w:val="004A2F49"/>
    <w:rsid w:val="004A38B1"/>
    <w:rsid w:val="004A39A9"/>
    <w:rsid w:val="004A456B"/>
    <w:rsid w:val="004A50E0"/>
    <w:rsid w:val="004A55DF"/>
    <w:rsid w:val="004A61BB"/>
    <w:rsid w:val="004A71E4"/>
    <w:rsid w:val="004A7B35"/>
    <w:rsid w:val="004A7F47"/>
    <w:rsid w:val="004B076F"/>
    <w:rsid w:val="004B07FD"/>
    <w:rsid w:val="004B140C"/>
    <w:rsid w:val="004B17E8"/>
    <w:rsid w:val="004B1C13"/>
    <w:rsid w:val="004B1E48"/>
    <w:rsid w:val="004B207E"/>
    <w:rsid w:val="004B2D50"/>
    <w:rsid w:val="004B4804"/>
    <w:rsid w:val="004B4E2F"/>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E9B"/>
    <w:rsid w:val="004F435C"/>
    <w:rsid w:val="004F4A57"/>
    <w:rsid w:val="004F735F"/>
    <w:rsid w:val="005001B5"/>
    <w:rsid w:val="0050045C"/>
    <w:rsid w:val="005019B1"/>
    <w:rsid w:val="00501A33"/>
    <w:rsid w:val="0050232D"/>
    <w:rsid w:val="005024FC"/>
    <w:rsid w:val="005051C8"/>
    <w:rsid w:val="00505A49"/>
    <w:rsid w:val="00505E23"/>
    <w:rsid w:val="0050652B"/>
    <w:rsid w:val="00507906"/>
    <w:rsid w:val="005102A5"/>
    <w:rsid w:val="005115A6"/>
    <w:rsid w:val="00513852"/>
    <w:rsid w:val="0051545E"/>
    <w:rsid w:val="0051753A"/>
    <w:rsid w:val="00520374"/>
    <w:rsid w:val="005203E8"/>
    <w:rsid w:val="00521847"/>
    <w:rsid w:val="005223FC"/>
    <w:rsid w:val="00522AF1"/>
    <w:rsid w:val="00523107"/>
    <w:rsid w:val="00523852"/>
    <w:rsid w:val="00524196"/>
    <w:rsid w:val="00524F24"/>
    <w:rsid w:val="005264D5"/>
    <w:rsid w:val="0053029C"/>
    <w:rsid w:val="00530F1B"/>
    <w:rsid w:val="0053229A"/>
    <w:rsid w:val="00533210"/>
    <w:rsid w:val="0053362A"/>
    <w:rsid w:val="0053371B"/>
    <w:rsid w:val="0053388B"/>
    <w:rsid w:val="00534E9D"/>
    <w:rsid w:val="00535773"/>
    <w:rsid w:val="0053617E"/>
    <w:rsid w:val="00537100"/>
    <w:rsid w:val="005373F5"/>
    <w:rsid w:val="0053761C"/>
    <w:rsid w:val="00540731"/>
    <w:rsid w:val="0054108E"/>
    <w:rsid w:val="005412E2"/>
    <w:rsid w:val="005418D9"/>
    <w:rsid w:val="00543C53"/>
    <w:rsid w:val="00543E6C"/>
    <w:rsid w:val="00544F24"/>
    <w:rsid w:val="005465D2"/>
    <w:rsid w:val="00546C2E"/>
    <w:rsid w:val="00550BBC"/>
    <w:rsid w:val="00550C54"/>
    <w:rsid w:val="00550ED3"/>
    <w:rsid w:val="00551AEE"/>
    <w:rsid w:val="005527DC"/>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5A5"/>
    <w:rsid w:val="00570ADC"/>
    <w:rsid w:val="0057110A"/>
    <w:rsid w:val="00571B98"/>
    <w:rsid w:val="00573567"/>
    <w:rsid w:val="00573834"/>
    <w:rsid w:val="00573F93"/>
    <w:rsid w:val="00574056"/>
    <w:rsid w:val="00574196"/>
    <w:rsid w:val="00576E86"/>
    <w:rsid w:val="0058122A"/>
    <w:rsid w:val="00581573"/>
    <w:rsid w:val="0058233B"/>
    <w:rsid w:val="00582880"/>
    <w:rsid w:val="0058311F"/>
    <w:rsid w:val="00583446"/>
    <w:rsid w:val="00584462"/>
    <w:rsid w:val="00584A5D"/>
    <w:rsid w:val="005851A7"/>
    <w:rsid w:val="00587435"/>
    <w:rsid w:val="00590083"/>
    <w:rsid w:val="00593261"/>
    <w:rsid w:val="00594012"/>
    <w:rsid w:val="005962D1"/>
    <w:rsid w:val="00596E17"/>
    <w:rsid w:val="005977FF"/>
    <w:rsid w:val="00597B11"/>
    <w:rsid w:val="005A0192"/>
    <w:rsid w:val="005A0DB7"/>
    <w:rsid w:val="005A1B37"/>
    <w:rsid w:val="005A1CD0"/>
    <w:rsid w:val="005A29FF"/>
    <w:rsid w:val="005A48CE"/>
    <w:rsid w:val="005A58EC"/>
    <w:rsid w:val="005A5D62"/>
    <w:rsid w:val="005A6326"/>
    <w:rsid w:val="005A66DE"/>
    <w:rsid w:val="005A73FA"/>
    <w:rsid w:val="005B0699"/>
    <w:rsid w:val="005B17DF"/>
    <w:rsid w:val="005B1C25"/>
    <w:rsid w:val="005B2E14"/>
    <w:rsid w:val="005B3EA9"/>
    <w:rsid w:val="005B561A"/>
    <w:rsid w:val="005B57A6"/>
    <w:rsid w:val="005B6178"/>
    <w:rsid w:val="005B6DB7"/>
    <w:rsid w:val="005B6F30"/>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318"/>
    <w:rsid w:val="005F1B4D"/>
    <w:rsid w:val="005F25F3"/>
    <w:rsid w:val="005F264B"/>
    <w:rsid w:val="005F30DA"/>
    <w:rsid w:val="005F37C0"/>
    <w:rsid w:val="005F4CC9"/>
    <w:rsid w:val="005F63C6"/>
    <w:rsid w:val="005F6FF6"/>
    <w:rsid w:val="005F70CF"/>
    <w:rsid w:val="005F771F"/>
    <w:rsid w:val="00600600"/>
    <w:rsid w:val="0060281C"/>
    <w:rsid w:val="00602AC0"/>
    <w:rsid w:val="00602AEA"/>
    <w:rsid w:val="00602DC1"/>
    <w:rsid w:val="00603895"/>
    <w:rsid w:val="006052BD"/>
    <w:rsid w:val="006053AE"/>
    <w:rsid w:val="0060681E"/>
    <w:rsid w:val="00610024"/>
    <w:rsid w:val="00610744"/>
    <w:rsid w:val="006121BA"/>
    <w:rsid w:val="00612CA4"/>
    <w:rsid w:val="00612FF3"/>
    <w:rsid w:val="00614FDF"/>
    <w:rsid w:val="0061726D"/>
    <w:rsid w:val="00620A61"/>
    <w:rsid w:val="00621723"/>
    <w:rsid w:val="00621C3C"/>
    <w:rsid w:val="006224BB"/>
    <w:rsid w:val="0062250C"/>
    <w:rsid w:val="0062264D"/>
    <w:rsid w:val="00623E95"/>
    <w:rsid w:val="00624A6B"/>
    <w:rsid w:val="0062642A"/>
    <w:rsid w:val="00626F89"/>
    <w:rsid w:val="006278EC"/>
    <w:rsid w:val="006302F6"/>
    <w:rsid w:val="00630C97"/>
    <w:rsid w:val="00631278"/>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5F80"/>
    <w:rsid w:val="0064630E"/>
    <w:rsid w:val="00647114"/>
    <w:rsid w:val="00647A5F"/>
    <w:rsid w:val="00651612"/>
    <w:rsid w:val="00651C09"/>
    <w:rsid w:val="006545F2"/>
    <w:rsid w:val="0065724D"/>
    <w:rsid w:val="00657512"/>
    <w:rsid w:val="006622C9"/>
    <w:rsid w:val="00663B27"/>
    <w:rsid w:val="00663D26"/>
    <w:rsid w:val="006649CF"/>
    <w:rsid w:val="00665C9A"/>
    <w:rsid w:val="00665D22"/>
    <w:rsid w:val="00666D3D"/>
    <w:rsid w:val="00667519"/>
    <w:rsid w:val="00670A21"/>
    <w:rsid w:val="00671454"/>
    <w:rsid w:val="00672132"/>
    <w:rsid w:val="0067235D"/>
    <w:rsid w:val="006735F1"/>
    <w:rsid w:val="00673D79"/>
    <w:rsid w:val="006755A1"/>
    <w:rsid w:val="0067634C"/>
    <w:rsid w:val="00676742"/>
    <w:rsid w:val="006767B2"/>
    <w:rsid w:val="00676DFB"/>
    <w:rsid w:val="00676FA3"/>
    <w:rsid w:val="00677798"/>
    <w:rsid w:val="006779BA"/>
    <w:rsid w:val="00681C00"/>
    <w:rsid w:val="00682492"/>
    <w:rsid w:val="00682A45"/>
    <w:rsid w:val="006847AC"/>
    <w:rsid w:val="00684EED"/>
    <w:rsid w:val="006852F1"/>
    <w:rsid w:val="00686253"/>
    <w:rsid w:val="006909C9"/>
    <w:rsid w:val="0069205D"/>
    <w:rsid w:val="00693BD0"/>
    <w:rsid w:val="00694802"/>
    <w:rsid w:val="006954DF"/>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285"/>
    <w:rsid w:val="006B15E9"/>
    <w:rsid w:val="006B30D0"/>
    <w:rsid w:val="006B32BB"/>
    <w:rsid w:val="006B506D"/>
    <w:rsid w:val="006B5E4A"/>
    <w:rsid w:val="006B6DD3"/>
    <w:rsid w:val="006B714B"/>
    <w:rsid w:val="006C2CE9"/>
    <w:rsid w:val="006C3D95"/>
    <w:rsid w:val="006C3F0D"/>
    <w:rsid w:val="006C43E9"/>
    <w:rsid w:val="006C4760"/>
    <w:rsid w:val="006C7181"/>
    <w:rsid w:val="006D0DD8"/>
    <w:rsid w:val="006D135B"/>
    <w:rsid w:val="006D2119"/>
    <w:rsid w:val="006D30A1"/>
    <w:rsid w:val="006D56D2"/>
    <w:rsid w:val="006D5E43"/>
    <w:rsid w:val="006E06B0"/>
    <w:rsid w:val="006E0888"/>
    <w:rsid w:val="006E0B8C"/>
    <w:rsid w:val="006E10FC"/>
    <w:rsid w:val="006E159F"/>
    <w:rsid w:val="006E19FC"/>
    <w:rsid w:val="006E2053"/>
    <w:rsid w:val="006E2902"/>
    <w:rsid w:val="006E3BCE"/>
    <w:rsid w:val="006E3D82"/>
    <w:rsid w:val="006E4A4E"/>
    <w:rsid w:val="006E5C86"/>
    <w:rsid w:val="006E690A"/>
    <w:rsid w:val="006E7151"/>
    <w:rsid w:val="006F083D"/>
    <w:rsid w:val="006F0965"/>
    <w:rsid w:val="006F2080"/>
    <w:rsid w:val="006F32CA"/>
    <w:rsid w:val="006F3F8B"/>
    <w:rsid w:val="006F47F5"/>
    <w:rsid w:val="006F4CA2"/>
    <w:rsid w:val="006F5306"/>
    <w:rsid w:val="006F761E"/>
    <w:rsid w:val="006F77C7"/>
    <w:rsid w:val="006F7887"/>
    <w:rsid w:val="00701116"/>
    <w:rsid w:val="00701E94"/>
    <w:rsid w:val="00702987"/>
    <w:rsid w:val="00703819"/>
    <w:rsid w:val="00703B06"/>
    <w:rsid w:val="00703B84"/>
    <w:rsid w:val="007062ED"/>
    <w:rsid w:val="00706A79"/>
    <w:rsid w:val="007102BE"/>
    <w:rsid w:val="007106FA"/>
    <w:rsid w:val="00710850"/>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5914"/>
    <w:rsid w:val="00726911"/>
    <w:rsid w:val="007302BE"/>
    <w:rsid w:val="007308FB"/>
    <w:rsid w:val="00730976"/>
    <w:rsid w:val="00732C5B"/>
    <w:rsid w:val="0073359F"/>
    <w:rsid w:val="00734A5B"/>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6D1"/>
    <w:rsid w:val="007467D6"/>
    <w:rsid w:val="00747726"/>
    <w:rsid w:val="00747E19"/>
    <w:rsid w:val="00750151"/>
    <w:rsid w:val="0075026B"/>
    <w:rsid w:val="00751553"/>
    <w:rsid w:val="007516C5"/>
    <w:rsid w:val="0075227C"/>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0393"/>
    <w:rsid w:val="00781F0F"/>
    <w:rsid w:val="007821CC"/>
    <w:rsid w:val="00784247"/>
    <w:rsid w:val="007843FC"/>
    <w:rsid w:val="00784D65"/>
    <w:rsid w:val="007857CB"/>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A72"/>
    <w:rsid w:val="007B1D21"/>
    <w:rsid w:val="007B223A"/>
    <w:rsid w:val="007B2490"/>
    <w:rsid w:val="007B2990"/>
    <w:rsid w:val="007B3128"/>
    <w:rsid w:val="007B3F3F"/>
    <w:rsid w:val="007B452C"/>
    <w:rsid w:val="007B4543"/>
    <w:rsid w:val="007B534B"/>
    <w:rsid w:val="007B5C4A"/>
    <w:rsid w:val="007B600E"/>
    <w:rsid w:val="007B60A8"/>
    <w:rsid w:val="007B78DE"/>
    <w:rsid w:val="007C11E2"/>
    <w:rsid w:val="007C1C7A"/>
    <w:rsid w:val="007C2B00"/>
    <w:rsid w:val="007C329B"/>
    <w:rsid w:val="007C36F1"/>
    <w:rsid w:val="007C3A35"/>
    <w:rsid w:val="007C4DEA"/>
    <w:rsid w:val="007C60B6"/>
    <w:rsid w:val="007C6F5B"/>
    <w:rsid w:val="007C6F84"/>
    <w:rsid w:val="007C7154"/>
    <w:rsid w:val="007C7BBB"/>
    <w:rsid w:val="007D0171"/>
    <w:rsid w:val="007D08F6"/>
    <w:rsid w:val="007D0FB8"/>
    <w:rsid w:val="007D4619"/>
    <w:rsid w:val="007D5047"/>
    <w:rsid w:val="007E0698"/>
    <w:rsid w:val="007E1202"/>
    <w:rsid w:val="007E19D7"/>
    <w:rsid w:val="007E1C34"/>
    <w:rsid w:val="007E218D"/>
    <w:rsid w:val="007E245A"/>
    <w:rsid w:val="007E2EC2"/>
    <w:rsid w:val="007E3C69"/>
    <w:rsid w:val="007E6FBF"/>
    <w:rsid w:val="007F0F4A"/>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467C"/>
    <w:rsid w:val="00814CA8"/>
    <w:rsid w:val="008162C3"/>
    <w:rsid w:val="008163DA"/>
    <w:rsid w:val="008170BB"/>
    <w:rsid w:val="008202DA"/>
    <w:rsid w:val="00821A32"/>
    <w:rsid w:val="0082229A"/>
    <w:rsid w:val="00822980"/>
    <w:rsid w:val="00823454"/>
    <w:rsid w:val="008235F8"/>
    <w:rsid w:val="008242E5"/>
    <w:rsid w:val="0082451E"/>
    <w:rsid w:val="0082533C"/>
    <w:rsid w:val="0082571D"/>
    <w:rsid w:val="00825D9B"/>
    <w:rsid w:val="00826932"/>
    <w:rsid w:val="008274CC"/>
    <w:rsid w:val="00827537"/>
    <w:rsid w:val="00830747"/>
    <w:rsid w:val="008312CC"/>
    <w:rsid w:val="008319C3"/>
    <w:rsid w:val="00832B93"/>
    <w:rsid w:val="00834498"/>
    <w:rsid w:val="00834E48"/>
    <w:rsid w:val="00835489"/>
    <w:rsid w:val="008402FE"/>
    <w:rsid w:val="008412A0"/>
    <w:rsid w:val="008414C7"/>
    <w:rsid w:val="008423E6"/>
    <w:rsid w:val="00842A2A"/>
    <w:rsid w:val="00843050"/>
    <w:rsid w:val="00844DF3"/>
    <w:rsid w:val="00846C9B"/>
    <w:rsid w:val="008508E1"/>
    <w:rsid w:val="00854AD3"/>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FA6"/>
    <w:rsid w:val="008807AA"/>
    <w:rsid w:val="00883B2C"/>
    <w:rsid w:val="00884088"/>
    <w:rsid w:val="00884664"/>
    <w:rsid w:val="00885D4F"/>
    <w:rsid w:val="0088714A"/>
    <w:rsid w:val="00887298"/>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39E5"/>
    <w:rsid w:val="008C47C3"/>
    <w:rsid w:val="008C6AA7"/>
    <w:rsid w:val="008C7537"/>
    <w:rsid w:val="008C7855"/>
    <w:rsid w:val="008C7AB0"/>
    <w:rsid w:val="008D03FB"/>
    <w:rsid w:val="008D09E0"/>
    <w:rsid w:val="008D1B99"/>
    <w:rsid w:val="008D64A8"/>
    <w:rsid w:val="008D72EF"/>
    <w:rsid w:val="008D77B2"/>
    <w:rsid w:val="008D7B40"/>
    <w:rsid w:val="008D7FA8"/>
    <w:rsid w:val="008E0380"/>
    <w:rsid w:val="008E1647"/>
    <w:rsid w:val="008E17D4"/>
    <w:rsid w:val="008E2650"/>
    <w:rsid w:val="008E2E39"/>
    <w:rsid w:val="008E2FEB"/>
    <w:rsid w:val="008E362D"/>
    <w:rsid w:val="008E3AAF"/>
    <w:rsid w:val="008E40A4"/>
    <w:rsid w:val="008E5402"/>
    <w:rsid w:val="008E5F3F"/>
    <w:rsid w:val="008E6458"/>
    <w:rsid w:val="008E7183"/>
    <w:rsid w:val="008F0C10"/>
    <w:rsid w:val="008F0D1E"/>
    <w:rsid w:val="008F1A9B"/>
    <w:rsid w:val="008F1CBE"/>
    <w:rsid w:val="008F58DA"/>
    <w:rsid w:val="008F595B"/>
    <w:rsid w:val="008F6895"/>
    <w:rsid w:val="008F6919"/>
    <w:rsid w:val="008F6E2C"/>
    <w:rsid w:val="008F706B"/>
    <w:rsid w:val="008F7F11"/>
    <w:rsid w:val="0090008C"/>
    <w:rsid w:val="009006BF"/>
    <w:rsid w:val="0090271F"/>
    <w:rsid w:val="00902DA1"/>
    <w:rsid w:val="00902E23"/>
    <w:rsid w:val="00902E38"/>
    <w:rsid w:val="00903465"/>
    <w:rsid w:val="009047F6"/>
    <w:rsid w:val="00905A26"/>
    <w:rsid w:val="00905BE9"/>
    <w:rsid w:val="00905C62"/>
    <w:rsid w:val="009070D9"/>
    <w:rsid w:val="00910500"/>
    <w:rsid w:val="009114D7"/>
    <w:rsid w:val="009119F4"/>
    <w:rsid w:val="009125DE"/>
    <w:rsid w:val="00912A37"/>
    <w:rsid w:val="0091348E"/>
    <w:rsid w:val="009136A8"/>
    <w:rsid w:val="00913A60"/>
    <w:rsid w:val="00913D06"/>
    <w:rsid w:val="00913ED4"/>
    <w:rsid w:val="00915FFF"/>
    <w:rsid w:val="00916598"/>
    <w:rsid w:val="00917CCB"/>
    <w:rsid w:val="00920332"/>
    <w:rsid w:val="0092082B"/>
    <w:rsid w:val="00920D1D"/>
    <w:rsid w:val="00920E64"/>
    <w:rsid w:val="009218E4"/>
    <w:rsid w:val="00923F5E"/>
    <w:rsid w:val="0092519D"/>
    <w:rsid w:val="00925674"/>
    <w:rsid w:val="00925D4C"/>
    <w:rsid w:val="00927577"/>
    <w:rsid w:val="00927FB0"/>
    <w:rsid w:val="00930090"/>
    <w:rsid w:val="009307EC"/>
    <w:rsid w:val="0093093B"/>
    <w:rsid w:val="00931BD0"/>
    <w:rsid w:val="009325AB"/>
    <w:rsid w:val="00932C1F"/>
    <w:rsid w:val="00932C56"/>
    <w:rsid w:val="00932D75"/>
    <w:rsid w:val="009330F7"/>
    <w:rsid w:val="009333A6"/>
    <w:rsid w:val="009337A1"/>
    <w:rsid w:val="00934248"/>
    <w:rsid w:val="0093429C"/>
    <w:rsid w:val="00936000"/>
    <w:rsid w:val="00936823"/>
    <w:rsid w:val="00936E62"/>
    <w:rsid w:val="009410B6"/>
    <w:rsid w:val="00941594"/>
    <w:rsid w:val="00941AA6"/>
    <w:rsid w:val="00942D7E"/>
    <w:rsid w:val="00942EC2"/>
    <w:rsid w:val="0094513F"/>
    <w:rsid w:val="0094518A"/>
    <w:rsid w:val="00945845"/>
    <w:rsid w:val="00946C71"/>
    <w:rsid w:val="00946E6E"/>
    <w:rsid w:val="00947591"/>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CC0"/>
    <w:rsid w:val="00973D83"/>
    <w:rsid w:val="00974E7C"/>
    <w:rsid w:val="00975D31"/>
    <w:rsid w:val="00976964"/>
    <w:rsid w:val="00976BEE"/>
    <w:rsid w:val="009817E4"/>
    <w:rsid w:val="009823DA"/>
    <w:rsid w:val="00985362"/>
    <w:rsid w:val="00985B6B"/>
    <w:rsid w:val="00985C08"/>
    <w:rsid w:val="009904E3"/>
    <w:rsid w:val="00991AB6"/>
    <w:rsid w:val="00991FFF"/>
    <w:rsid w:val="00993A00"/>
    <w:rsid w:val="00994677"/>
    <w:rsid w:val="009949D2"/>
    <w:rsid w:val="00995A83"/>
    <w:rsid w:val="00996D96"/>
    <w:rsid w:val="009973A5"/>
    <w:rsid w:val="009A15D3"/>
    <w:rsid w:val="009A1BC8"/>
    <w:rsid w:val="009A2728"/>
    <w:rsid w:val="009A382F"/>
    <w:rsid w:val="009A4354"/>
    <w:rsid w:val="009A4BAC"/>
    <w:rsid w:val="009A51CC"/>
    <w:rsid w:val="009A6FCD"/>
    <w:rsid w:val="009A7761"/>
    <w:rsid w:val="009B114E"/>
    <w:rsid w:val="009B17E3"/>
    <w:rsid w:val="009B1C8F"/>
    <w:rsid w:val="009B2A9C"/>
    <w:rsid w:val="009B3DE4"/>
    <w:rsid w:val="009B5433"/>
    <w:rsid w:val="009B7E56"/>
    <w:rsid w:val="009B7FD3"/>
    <w:rsid w:val="009C0AFB"/>
    <w:rsid w:val="009C15BE"/>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35B4"/>
    <w:rsid w:val="009D3EDE"/>
    <w:rsid w:val="009D447D"/>
    <w:rsid w:val="009D5295"/>
    <w:rsid w:val="009D563A"/>
    <w:rsid w:val="009D62D9"/>
    <w:rsid w:val="009D638B"/>
    <w:rsid w:val="009D732E"/>
    <w:rsid w:val="009E01DB"/>
    <w:rsid w:val="009E3EC8"/>
    <w:rsid w:val="009E4F03"/>
    <w:rsid w:val="009E53EA"/>
    <w:rsid w:val="009E5EAB"/>
    <w:rsid w:val="009E70D9"/>
    <w:rsid w:val="009E7267"/>
    <w:rsid w:val="009E760E"/>
    <w:rsid w:val="009E7622"/>
    <w:rsid w:val="009F062B"/>
    <w:rsid w:val="009F07E8"/>
    <w:rsid w:val="009F0882"/>
    <w:rsid w:val="009F37B7"/>
    <w:rsid w:val="009F485C"/>
    <w:rsid w:val="009F5729"/>
    <w:rsid w:val="009F6E28"/>
    <w:rsid w:val="009F7219"/>
    <w:rsid w:val="009F7965"/>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96D"/>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6C7"/>
    <w:rsid w:val="00A25B58"/>
    <w:rsid w:val="00A26561"/>
    <w:rsid w:val="00A26828"/>
    <w:rsid w:val="00A26956"/>
    <w:rsid w:val="00A27245"/>
    <w:rsid w:val="00A27486"/>
    <w:rsid w:val="00A30E7A"/>
    <w:rsid w:val="00A31FFB"/>
    <w:rsid w:val="00A32349"/>
    <w:rsid w:val="00A33B4F"/>
    <w:rsid w:val="00A341F5"/>
    <w:rsid w:val="00A35503"/>
    <w:rsid w:val="00A360C4"/>
    <w:rsid w:val="00A37AF6"/>
    <w:rsid w:val="00A37F04"/>
    <w:rsid w:val="00A41517"/>
    <w:rsid w:val="00A4346D"/>
    <w:rsid w:val="00A43621"/>
    <w:rsid w:val="00A4436E"/>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1DAB"/>
    <w:rsid w:val="00A622B9"/>
    <w:rsid w:val="00A648F5"/>
    <w:rsid w:val="00A64D03"/>
    <w:rsid w:val="00A656BD"/>
    <w:rsid w:val="00A6615E"/>
    <w:rsid w:val="00A6776A"/>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0899"/>
    <w:rsid w:val="00AA139C"/>
    <w:rsid w:val="00AA1C8C"/>
    <w:rsid w:val="00AA2F3A"/>
    <w:rsid w:val="00AA3339"/>
    <w:rsid w:val="00AA5992"/>
    <w:rsid w:val="00AA6D92"/>
    <w:rsid w:val="00AA7400"/>
    <w:rsid w:val="00AB01D5"/>
    <w:rsid w:val="00AB0489"/>
    <w:rsid w:val="00AB0BF2"/>
    <w:rsid w:val="00AB1D6A"/>
    <w:rsid w:val="00AB2B19"/>
    <w:rsid w:val="00AB3498"/>
    <w:rsid w:val="00AB378D"/>
    <w:rsid w:val="00AB3E0D"/>
    <w:rsid w:val="00AB5D2D"/>
    <w:rsid w:val="00AB798E"/>
    <w:rsid w:val="00AB7E23"/>
    <w:rsid w:val="00AC1284"/>
    <w:rsid w:val="00AC12BC"/>
    <w:rsid w:val="00AC238F"/>
    <w:rsid w:val="00AC43BF"/>
    <w:rsid w:val="00AC45F0"/>
    <w:rsid w:val="00AC4B97"/>
    <w:rsid w:val="00AC6664"/>
    <w:rsid w:val="00AC6BC6"/>
    <w:rsid w:val="00AC6D03"/>
    <w:rsid w:val="00AC6D2C"/>
    <w:rsid w:val="00AC7B19"/>
    <w:rsid w:val="00AD01A2"/>
    <w:rsid w:val="00AD557D"/>
    <w:rsid w:val="00AD7DDC"/>
    <w:rsid w:val="00AE43F3"/>
    <w:rsid w:val="00AE4990"/>
    <w:rsid w:val="00AE616C"/>
    <w:rsid w:val="00AE65E2"/>
    <w:rsid w:val="00AE67BB"/>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53C7"/>
    <w:rsid w:val="00B05413"/>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314"/>
    <w:rsid w:val="00B2056B"/>
    <w:rsid w:val="00B24269"/>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978"/>
    <w:rsid w:val="00B42C97"/>
    <w:rsid w:val="00B442F8"/>
    <w:rsid w:val="00B45A74"/>
    <w:rsid w:val="00B45E44"/>
    <w:rsid w:val="00B46157"/>
    <w:rsid w:val="00B46253"/>
    <w:rsid w:val="00B466FC"/>
    <w:rsid w:val="00B4696C"/>
    <w:rsid w:val="00B52B19"/>
    <w:rsid w:val="00B5331F"/>
    <w:rsid w:val="00B54F58"/>
    <w:rsid w:val="00B5684E"/>
    <w:rsid w:val="00B57BB8"/>
    <w:rsid w:val="00B57EFB"/>
    <w:rsid w:val="00B62E70"/>
    <w:rsid w:val="00B63400"/>
    <w:rsid w:val="00B63F17"/>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8085B"/>
    <w:rsid w:val="00B80AD9"/>
    <w:rsid w:val="00B8158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DBF"/>
    <w:rsid w:val="00B94FAB"/>
    <w:rsid w:val="00B95955"/>
    <w:rsid w:val="00B95C2B"/>
    <w:rsid w:val="00B96512"/>
    <w:rsid w:val="00B96779"/>
    <w:rsid w:val="00B97A57"/>
    <w:rsid w:val="00BA169A"/>
    <w:rsid w:val="00BA1755"/>
    <w:rsid w:val="00BA19ED"/>
    <w:rsid w:val="00BA1A16"/>
    <w:rsid w:val="00BA2F5E"/>
    <w:rsid w:val="00BA3B1D"/>
    <w:rsid w:val="00BA4B8D"/>
    <w:rsid w:val="00BA6345"/>
    <w:rsid w:val="00BA69F1"/>
    <w:rsid w:val="00BA700A"/>
    <w:rsid w:val="00BA7566"/>
    <w:rsid w:val="00BA7E18"/>
    <w:rsid w:val="00BA7FD6"/>
    <w:rsid w:val="00BB25CB"/>
    <w:rsid w:val="00BB4180"/>
    <w:rsid w:val="00BB41F9"/>
    <w:rsid w:val="00BB59CB"/>
    <w:rsid w:val="00BB60F6"/>
    <w:rsid w:val="00BC0747"/>
    <w:rsid w:val="00BC0A58"/>
    <w:rsid w:val="00BC0F7D"/>
    <w:rsid w:val="00BC3EC3"/>
    <w:rsid w:val="00BC59F9"/>
    <w:rsid w:val="00BC6078"/>
    <w:rsid w:val="00BC6EF9"/>
    <w:rsid w:val="00BD05FE"/>
    <w:rsid w:val="00BD4125"/>
    <w:rsid w:val="00BD5457"/>
    <w:rsid w:val="00BD7D31"/>
    <w:rsid w:val="00BE06EE"/>
    <w:rsid w:val="00BE21B1"/>
    <w:rsid w:val="00BE2365"/>
    <w:rsid w:val="00BE30D8"/>
    <w:rsid w:val="00BE3255"/>
    <w:rsid w:val="00BE32DE"/>
    <w:rsid w:val="00BE45CB"/>
    <w:rsid w:val="00BE6325"/>
    <w:rsid w:val="00BE704C"/>
    <w:rsid w:val="00BF06F1"/>
    <w:rsid w:val="00BF0C63"/>
    <w:rsid w:val="00BF128E"/>
    <w:rsid w:val="00BF16EC"/>
    <w:rsid w:val="00BF1E2E"/>
    <w:rsid w:val="00BF4321"/>
    <w:rsid w:val="00BF7A54"/>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4C"/>
    <w:rsid w:val="00C22315"/>
    <w:rsid w:val="00C22938"/>
    <w:rsid w:val="00C2298B"/>
    <w:rsid w:val="00C22CCB"/>
    <w:rsid w:val="00C233A2"/>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381F"/>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DFC"/>
    <w:rsid w:val="00C66306"/>
    <w:rsid w:val="00C66C7E"/>
    <w:rsid w:val="00C66F6F"/>
    <w:rsid w:val="00C6753F"/>
    <w:rsid w:val="00C6758E"/>
    <w:rsid w:val="00C67606"/>
    <w:rsid w:val="00C709D7"/>
    <w:rsid w:val="00C70BCE"/>
    <w:rsid w:val="00C70FAD"/>
    <w:rsid w:val="00C718F8"/>
    <w:rsid w:val="00C722B8"/>
    <w:rsid w:val="00C724FA"/>
    <w:rsid w:val="00C72833"/>
    <w:rsid w:val="00C73CA7"/>
    <w:rsid w:val="00C742FD"/>
    <w:rsid w:val="00C74A95"/>
    <w:rsid w:val="00C757DD"/>
    <w:rsid w:val="00C75EA3"/>
    <w:rsid w:val="00C774EC"/>
    <w:rsid w:val="00C77E51"/>
    <w:rsid w:val="00C80D92"/>
    <w:rsid w:val="00C80DE2"/>
    <w:rsid w:val="00C80F1D"/>
    <w:rsid w:val="00C817DD"/>
    <w:rsid w:val="00C827E2"/>
    <w:rsid w:val="00C83AD1"/>
    <w:rsid w:val="00C83F47"/>
    <w:rsid w:val="00C84D61"/>
    <w:rsid w:val="00C851BC"/>
    <w:rsid w:val="00C8581B"/>
    <w:rsid w:val="00C85B31"/>
    <w:rsid w:val="00C90B6D"/>
    <w:rsid w:val="00C90E9F"/>
    <w:rsid w:val="00C93705"/>
    <w:rsid w:val="00C9373B"/>
    <w:rsid w:val="00C93F40"/>
    <w:rsid w:val="00C94A6B"/>
    <w:rsid w:val="00C979AC"/>
    <w:rsid w:val="00C979DE"/>
    <w:rsid w:val="00CA1230"/>
    <w:rsid w:val="00CA26EC"/>
    <w:rsid w:val="00CA30AC"/>
    <w:rsid w:val="00CA3D0C"/>
    <w:rsid w:val="00CA4CE0"/>
    <w:rsid w:val="00CA4DE3"/>
    <w:rsid w:val="00CA4E55"/>
    <w:rsid w:val="00CA5380"/>
    <w:rsid w:val="00CA5419"/>
    <w:rsid w:val="00CA68F2"/>
    <w:rsid w:val="00CA6B56"/>
    <w:rsid w:val="00CA769A"/>
    <w:rsid w:val="00CA7738"/>
    <w:rsid w:val="00CA7D2A"/>
    <w:rsid w:val="00CB0C54"/>
    <w:rsid w:val="00CB173F"/>
    <w:rsid w:val="00CB1F75"/>
    <w:rsid w:val="00CB38ED"/>
    <w:rsid w:val="00CB3D3A"/>
    <w:rsid w:val="00CB3F09"/>
    <w:rsid w:val="00CB5A1A"/>
    <w:rsid w:val="00CB5AF0"/>
    <w:rsid w:val="00CB75E0"/>
    <w:rsid w:val="00CB7BBB"/>
    <w:rsid w:val="00CC03CC"/>
    <w:rsid w:val="00CC073A"/>
    <w:rsid w:val="00CC11FF"/>
    <w:rsid w:val="00CC234F"/>
    <w:rsid w:val="00CC40D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1CF6"/>
    <w:rsid w:val="00CE39B1"/>
    <w:rsid w:val="00CE4212"/>
    <w:rsid w:val="00CE42F9"/>
    <w:rsid w:val="00CE4E16"/>
    <w:rsid w:val="00CE6C90"/>
    <w:rsid w:val="00CE7617"/>
    <w:rsid w:val="00CE7A0B"/>
    <w:rsid w:val="00CF176E"/>
    <w:rsid w:val="00CF1DB1"/>
    <w:rsid w:val="00CF2787"/>
    <w:rsid w:val="00CF2B39"/>
    <w:rsid w:val="00CF2DD0"/>
    <w:rsid w:val="00CF2EFC"/>
    <w:rsid w:val="00CF37C3"/>
    <w:rsid w:val="00CF3F80"/>
    <w:rsid w:val="00CF439F"/>
    <w:rsid w:val="00CF6DAB"/>
    <w:rsid w:val="00CF765D"/>
    <w:rsid w:val="00D00B03"/>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17BB3"/>
    <w:rsid w:val="00D22076"/>
    <w:rsid w:val="00D2365F"/>
    <w:rsid w:val="00D24E82"/>
    <w:rsid w:val="00D2592D"/>
    <w:rsid w:val="00D264A9"/>
    <w:rsid w:val="00D2655B"/>
    <w:rsid w:val="00D26EE0"/>
    <w:rsid w:val="00D26F5A"/>
    <w:rsid w:val="00D2785D"/>
    <w:rsid w:val="00D27BF7"/>
    <w:rsid w:val="00D27DDF"/>
    <w:rsid w:val="00D30684"/>
    <w:rsid w:val="00D30B6C"/>
    <w:rsid w:val="00D311DC"/>
    <w:rsid w:val="00D31383"/>
    <w:rsid w:val="00D31464"/>
    <w:rsid w:val="00D33038"/>
    <w:rsid w:val="00D372D5"/>
    <w:rsid w:val="00D376C5"/>
    <w:rsid w:val="00D4030B"/>
    <w:rsid w:val="00D40763"/>
    <w:rsid w:val="00D40A40"/>
    <w:rsid w:val="00D42630"/>
    <w:rsid w:val="00D447A8"/>
    <w:rsid w:val="00D449BB"/>
    <w:rsid w:val="00D44DCF"/>
    <w:rsid w:val="00D46BB9"/>
    <w:rsid w:val="00D50450"/>
    <w:rsid w:val="00D50A39"/>
    <w:rsid w:val="00D50D1A"/>
    <w:rsid w:val="00D515BC"/>
    <w:rsid w:val="00D51EB9"/>
    <w:rsid w:val="00D51FCF"/>
    <w:rsid w:val="00D52E55"/>
    <w:rsid w:val="00D53ECB"/>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8F9"/>
    <w:rsid w:val="00DD19FD"/>
    <w:rsid w:val="00DD1D78"/>
    <w:rsid w:val="00DD2D88"/>
    <w:rsid w:val="00DD2DE4"/>
    <w:rsid w:val="00DD4C17"/>
    <w:rsid w:val="00DD4D72"/>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74"/>
    <w:rsid w:val="00E01DCA"/>
    <w:rsid w:val="00E02D2A"/>
    <w:rsid w:val="00E03EF5"/>
    <w:rsid w:val="00E0401D"/>
    <w:rsid w:val="00E046F0"/>
    <w:rsid w:val="00E050E8"/>
    <w:rsid w:val="00E05405"/>
    <w:rsid w:val="00E0729F"/>
    <w:rsid w:val="00E0731A"/>
    <w:rsid w:val="00E07C55"/>
    <w:rsid w:val="00E1046B"/>
    <w:rsid w:val="00E10D31"/>
    <w:rsid w:val="00E115DF"/>
    <w:rsid w:val="00E12366"/>
    <w:rsid w:val="00E12C71"/>
    <w:rsid w:val="00E13254"/>
    <w:rsid w:val="00E1337E"/>
    <w:rsid w:val="00E133A8"/>
    <w:rsid w:val="00E13A58"/>
    <w:rsid w:val="00E14B70"/>
    <w:rsid w:val="00E14D59"/>
    <w:rsid w:val="00E1560E"/>
    <w:rsid w:val="00E15760"/>
    <w:rsid w:val="00E160DD"/>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30479"/>
    <w:rsid w:val="00E3178D"/>
    <w:rsid w:val="00E3242F"/>
    <w:rsid w:val="00E33361"/>
    <w:rsid w:val="00E334F7"/>
    <w:rsid w:val="00E354FC"/>
    <w:rsid w:val="00E35671"/>
    <w:rsid w:val="00E361D8"/>
    <w:rsid w:val="00E36874"/>
    <w:rsid w:val="00E376A2"/>
    <w:rsid w:val="00E37AC6"/>
    <w:rsid w:val="00E407EB"/>
    <w:rsid w:val="00E409C8"/>
    <w:rsid w:val="00E417C8"/>
    <w:rsid w:val="00E423D9"/>
    <w:rsid w:val="00E42964"/>
    <w:rsid w:val="00E430BF"/>
    <w:rsid w:val="00E43C4D"/>
    <w:rsid w:val="00E44582"/>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6C76"/>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6799"/>
    <w:rsid w:val="00E77066"/>
    <w:rsid w:val="00E77645"/>
    <w:rsid w:val="00E7776C"/>
    <w:rsid w:val="00E77FC7"/>
    <w:rsid w:val="00E801F1"/>
    <w:rsid w:val="00E80FC4"/>
    <w:rsid w:val="00E820EE"/>
    <w:rsid w:val="00E823FC"/>
    <w:rsid w:val="00E8307E"/>
    <w:rsid w:val="00E83BD8"/>
    <w:rsid w:val="00E85184"/>
    <w:rsid w:val="00E853A9"/>
    <w:rsid w:val="00E85CCC"/>
    <w:rsid w:val="00E869CF"/>
    <w:rsid w:val="00E8738D"/>
    <w:rsid w:val="00E91286"/>
    <w:rsid w:val="00E92197"/>
    <w:rsid w:val="00E925C0"/>
    <w:rsid w:val="00E94EE4"/>
    <w:rsid w:val="00E953DE"/>
    <w:rsid w:val="00E96007"/>
    <w:rsid w:val="00EA0D09"/>
    <w:rsid w:val="00EA15B0"/>
    <w:rsid w:val="00EA1871"/>
    <w:rsid w:val="00EA2355"/>
    <w:rsid w:val="00EA2C38"/>
    <w:rsid w:val="00EA34D4"/>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0A9F"/>
    <w:rsid w:val="00EE4AE8"/>
    <w:rsid w:val="00EE50CE"/>
    <w:rsid w:val="00EE6163"/>
    <w:rsid w:val="00EE6196"/>
    <w:rsid w:val="00EE68E3"/>
    <w:rsid w:val="00EE6A7C"/>
    <w:rsid w:val="00EE6BB7"/>
    <w:rsid w:val="00EE6F73"/>
    <w:rsid w:val="00EE7722"/>
    <w:rsid w:val="00EF035D"/>
    <w:rsid w:val="00EF0E5E"/>
    <w:rsid w:val="00EF1C7D"/>
    <w:rsid w:val="00EF1D00"/>
    <w:rsid w:val="00EF226C"/>
    <w:rsid w:val="00EF2760"/>
    <w:rsid w:val="00EF31D3"/>
    <w:rsid w:val="00EF350B"/>
    <w:rsid w:val="00EF3651"/>
    <w:rsid w:val="00EF3B20"/>
    <w:rsid w:val="00EF5498"/>
    <w:rsid w:val="00EF575C"/>
    <w:rsid w:val="00EF63B0"/>
    <w:rsid w:val="00EF64CE"/>
    <w:rsid w:val="00EF6BE3"/>
    <w:rsid w:val="00EF6ED4"/>
    <w:rsid w:val="00EF6F61"/>
    <w:rsid w:val="00EF775D"/>
    <w:rsid w:val="00EF7D1B"/>
    <w:rsid w:val="00F025A2"/>
    <w:rsid w:val="00F03B19"/>
    <w:rsid w:val="00F03FF0"/>
    <w:rsid w:val="00F04712"/>
    <w:rsid w:val="00F05814"/>
    <w:rsid w:val="00F06CC8"/>
    <w:rsid w:val="00F10D63"/>
    <w:rsid w:val="00F10F97"/>
    <w:rsid w:val="00F118C6"/>
    <w:rsid w:val="00F12646"/>
    <w:rsid w:val="00F13360"/>
    <w:rsid w:val="00F14DDC"/>
    <w:rsid w:val="00F160CC"/>
    <w:rsid w:val="00F16753"/>
    <w:rsid w:val="00F20C9E"/>
    <w:rsid w:val="00F21CE2"/>
    <w:rsid w:val="00F21FD7"/>
    <w:rsid w:val="00F22582"/>
    <w:rsid w:val="00F2279C"/>
    <w:rsid w:val="00F22EC7"/>
    <w:rsid w:val="00F230AA"/>
    <w:rsid w:val="00F23726"/>
    <w:rsid w:val="00F23E44"/>
    <w:rsid w:val="00F25ABE"/>
    <w:rsid w:val="00F26ED2"/>
    <w:rsid w:val="00F27BB0"/>
    <w:rsid w:val="00F27EB5"/>
    <w:rsid w:val="00F31D4A"/>
    <w:rsid w:val="00F325C8"/>
    <w:rsid w:val="00F329A5"/>
    <w:rsid w:val="00F34724"/>
    <w:rsid w:val="00F351A3"/>
    <w:rsid w:val="00F35885"/>
    <w:rsid w:val="00F35E6A"/>
    <w:rsid w:val="00F368B5"/>
    <w:rsid w:val="00F40E70"/>
    <w:rsid w:val="00F41D85"/>
    <w:rsid w:val="00F42559"/>
    <w:rsid w:val="00F425C5"/>
    <w:rsid w:val="00F43F63"/>
    <w:rsid w:val="00F44884"/>
    <w:rsid w:val="00F44E0E"/>
    <w:rsid w:val="00F44EDA"/>
    <w:rsid w:val="00F45879"/>
    <w:rsid w:val="00F458FF"/>
    <w:rsid w:val="00F45D17"/>
    <w:rsid w:val="00F463A2"/>
    <w:rsid w:val="00F50E57"/>
    <w:rsid w:val="00F5238C"/>
    <w:rsid w:val="00F53614"/>
    <w:rsid w:val="00F54B39"/>
    <w:rsid w:val="00F54BC6"/>
    <w:rsid w:val="00F550F2"/>
    <w:rsid w:val="00F55A80"/>
    <w:rsid w:val="00F573F5"/>
    <w:rsid w:val="00F5764D"/>
    <w:rsid w:val="00F60156"/>
    <w:rsid w:val="00F62490"/>
    <w:rsid w:val="00F63AF0"/>
    <w:rsid w:val="00F653B8"/>
    <w:rsid w:val="00F65DC9"/>
    <w:rsid w:val="00F66F2C"/>
    <w:rsid w:val="00F70AA6"/>
    <w:rsid w:val="00F74973"/>
    <w:rsid w:val="00F7567A"/>
    <w:rsid w:val="00F75DA4"/>
    <w:rsid w:val="00F764C8"/>
    <w:rsid w:val="00F77F73"/>
    <w:rsid w:val="00F80526"/>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5C24"/>
    <w:rsid w:val="00F96A29"/>
    <w:rsid w:val="00F9740C"/>
    <w:rsid w:val="00FA0424"/>
    <w:rsid w:val="00FA04EA"/>
    <w:rsid w:val="00FA086A"/>
    <w:rsid w:val="00FA0896"/>
    <w:rsid w:val="00FA10CB"/>
    <w:rsid w:val="00FA1266"/>
    <w:rsid w:val="00FA1B11"/>
    <w:rsid w:val="00FA3E96"/>
    <w:rsid w:val="00FA4234"/>
    <w:rsid w:val="00FA4501"/>
    <w:rsid w:val="00FA483F"/>
    <w:rsid w:val="00FA4F16"/>
    <w:rsid w:val="00FA5679"/>
    <w:rsid w:val="00FA5AB7"/>
    <w:rsid w:val="00FA5E6D"/>
    <w:rsid w:val="00FA5FFC"/>
    <w:rsid w:val="00FA70A0"/>
    <w:rsid w:val="00FA70D0"/>
    <w:rsid w:val="00FA735D"/>
    <w:rsid w:val="00FA73C2"/>
    <w:rsid w:val="00FA7D7C"/>
    <w:rsid w:val="00FB0E7F"/>
    <w:rsid w:val="00FB1A21"/>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34A3"/>
    <w:rsid w:val="00FD38C8"/>
    <w:rsid w:val="00FD4252"/>
    <w:rsid w:val="00FD4FE5"/>
    <w:rsid w:val="00FD5180"/>
    <w:rsid w:val="00FD57E2"/>
    <w:rsid w:val="00FD5856"/>
    <w:rsid w:val="00FD58BE"/>
    <w:rsid w:val="00FD655F"/>
    <w:rsid w:val="00FD6FAB"/>
    <w:rsid w:val="00FD7AC5"/>
    <w:rsid w:val="00FE023B"/>
    <w:rsid w:val="00FE0CF9"/>
    <w:rsid w:val="00FE0E1E"/>
    <w:rsid w:val="00FE0EF2"/>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46A1"/>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818499869">
      <w:bodyDiv w:val="1"/>
      <w:marLeft w:val="0"/>
      <w:marRight w:val="0"/>
      <w:marTop w:val="0"/>
      <w:marBottom w:val="0"/>
      <w:divBdr>
        <w:top w:val="none" w:sz="0" w:space="0" w:color="auto"/>
        <w:left w:val="none" w:sz="0" w:space="0" w:color="auto"/>
        <w:bottom w:val="none" w:sz="0" w:space="0" w:color="auto"/>
        <w:right w:val="none" w:sz="0" w:space="0" w:color="auto"/>
      </w:divBdr>
      <w:divsChild>
        <w:div w:id="1913851719">
          <w:marLeft w:val="0"/>
          <w:marRight w:val="0"/>
          <w:marTop w:val="0"/>
          <w:marBottom w:val="0"/>
          <w:divBdr>
            <w:top w:val="none" w:sz="0" w:space="0" w:color="auto"/>
            <w:left w:val="none" w:sz="0" w:space="0" w:color="auto"/>
            <w:bottom w:val="none" w:sz="0" w:space="0" w:color="auto"/>
            <w:right w:val="none" w:sz="0" w:space="0" w:color="auto"/>
          </w:divBdr>
          <w:divsChild>
            <w:div w:id="131171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hyperlink" Target="https://portal.3gpp.org/ngppapp/CreateTdoc.aspx?mode=view&amp;contributionUid=CP-242053" TargetMode="Externa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hyperlink" Target="https://portal.3gpp.org/ngppapp/CreateTdoc.aspx?mode=view&amp;contributionUid=CP-210048"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image" Target="media/image8.emf"/><Relationship Id="rId43" Type="http://schemas.openxmlformats.org/officeDocument/2006/relationships/oleObject" Target="embeddings/Microsoft_Visio_2003-2010_Drawing9.vsd"/><Relationship Id="rId64" Type="http://schemas.openxmlformats.org/officeDocument/2006/relationships/image" Target="media/image29.emf"/><Relationship Id="rId118" Type="http://schemas.openxmlformats.org/officeDocument/2006/relationships/hyperlink" Target="https://portal.3gpp.org/ngppapp/CreateTdoc.aspx?mode=view&amp;contributionUid=CP-210043" TargetMode="External"/><Relationship Id="rId139" Type="http://schemas.openxmlformats.org/officeDocument/2006/relationships/hyperlink" Target="https://portal.3gpp.org/ngppapp/CreateTdoc.aspx?mode=view&amp;contributionUid=CP-220084" TargetMode="External"/><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92" Type="http://schemas.openxmlformats.org/officeDocument/2006/relationships/hyperlink" Target="https://portal.3gpp.org/ngppapp/CreateTdoc.aspx?mode=view&amp;contributionUid=CP-221022" TargetMode="External"/><Relationship Id="rId206" Type="http://schemas.openxmlformats.org/officeDocument/2006/relationships/hyperlink" Target="https://portal.3gpp.org/ngppapp/CreateTdoc.aspx?mode=view&amp;contributionUid=CP-242053" TargetMode="External"/><Relationship Id="rId12" Type="http://schemas.openxmlformats.org/officeDocument/2006/relationships/image" Target="media/image3.emf"/><Relationship Id="rId33" Type="http://schemas.openxmlformats.org/officeDocument/2006/relationships/oleObject" Target="embeddings/Microsoft_Visio_2003-2010_Drawing4.vsd"/><Relationship Id="rId108" Type="http://schemas.openxmlformats.org/officeDocument/2006/relationships/image" Target="media/image51.emf"/><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5" Type="http://schemas.openxmlformats.org/officeDocument/2006/relationships/package" Target="embeddings/Microsoft_Visio_Drawing12.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61" Type="http://schemas.openxmlformats.org/officeDocument/2006/relationships/hyperlink" Target="https://portal.3gpp.org/ngppapp/CreateTdoc.aspx?mode=view&amp;contributionUid=CP-220076"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package" Target="embeddings/Microsoft_Visio_Drawing3.vsdx"/><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5" Type="http://schemas.openxmlformats.org/officeDocument/2006/relationships/package" Target="embeddings/Microsoft_Visio_Drawing9.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51" Type="http://schemas.openxmlformats.org/officeDocument/2006/relationships/hyperlink" Target="https://portal.3gpp.org/ngppapp/CreateTdoc.aspx?mode=view&amp;contributionUid=CP-220024"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7" Type="http://schemas.openxmlformats.org/officeDocument/2006/relationships/hyperlink" Target="https://portal.3gpp.org/ngppapp/CreateTdoc.aspx?mode=view&amp;contributionUid=CP-242054" TargetMode="External"/><Relationship Id="rId13" Type="http://schemas.openxmlformats.org/officeDocument/2006/relationships/package" Target="embeddings/Microsoft_Visio_Drawing.vsdx"/><Relationship Id="rId109" Type="http://schemas.openxmlformats.org/officeDocument/2006/relationships/oleObject" Target="embeddings/Microsoft_Visio_2003-2010_Drawing21.vsd"/><Relationship Id="rId34" Type="http://schemas.openxmlformats.org/officeDocument/2006/relationships/image" Target="media/image14.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20" Type="http://schemas.openxmlformats.org/officeDocument/2006/relationships/hyperlink" Target="https://portal.3gpp.org/ngppapp/CreateTdoc.aspx?mode=view&amp;contributionUid=CP-210059" TargetMode="External"/><Relationship Id="rId141" Type="http://schemas.openxmlformats.org/officeDocument/2006/relationships/hyperlink" Target="https://portal.3gpp.org/ngppapp/CreateTdoc.aspx?mode=view&amp;contributionUid=CP-220051" TargetMode="External"/><Relationship Id="rId7" Type="http://schemas.openxmlformats.org/officeDocument/2006/relationships/footnotes" Target="footnotes.xml"/><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4" Type="http://schemas.openxmlformats.org/officeDocument/2006/relationships/image" Target="media/image9.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31" Type="http://schemas.openxmlformats.org/officeDocument/2006/relationships/hyperlink" Target="https://portal.3gpp.org/ngppapp/CreateTdoc.aspx?mode=view&amp;contributionUid=CP-210030" TargetMode="External"/><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208" Type="http://schemas.openxmlformats.org/officeDocument/2006/relationships/hyperlink" Target="https://portal.3gpp.org/ngppapp/CreateTdoc.aspx?mode=view&amp;contributionUid=CP-251052"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14" Type="http://schemas.openxmlformats.org/officeDocument/2006/relationships/fontTable" Target="fontTable.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209" Type="http://schemas.openxmlformats.org/officeDocument/2006/relationships/hyperlink" Target="https://portal.3gpp.org/ngppapp/CreateTdoc.aspx?mode=view&amp;contributionUid=CP-251048" TargetMode="External"/><Relationship Id="rId190" Type="http://schemas.openxmlformats.org/officeDocument/2006/relationships/hyperlink" Target="https://portal.3gpp.org/ngppapp/CreateTdoc.aspx?mode=view&amp;contributionUid=CP-221024" TargetMode="External"/><Relationship Id="rId204" Type="http://schemas.openxmlformats.org/officeDocument/2006/relationships/hyperlink" Target="https://portal.3gpp.org/ngppapp/CreateTdoc.aspx?mode=view&amp;contributionUid=CP-242053"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10" Type="http://schemas.openxmlformats.org/officeDocument/2006/relationships/hyperlink" Target="https://portal.3gpp.org/ngppapp/CreateTdoc.aspx?mode=view&amp;contributionUid=CP-251042" TargetMode="External"/><Relationship Id="rId215" Type="http://schemas.openxmlformats.org/officeDocument/2006/relationships/theme" Target="theme/theme1.xm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 Id="rId37" Type="http://schemas.openxmlformats.org/officeDocument/2006/relationships/oleObject" Target="embeddings/Microsoft_Visio_2003-2010_Drawing6.vsd"/><Relationship Id="rId58" Type="http://schemas.openxmlformats.org/officeDocument/2006/relationships/image" Target="media/image26.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44" Type="http://schemas.openxmlformats.org/officeDocument/2006/relationships/hyperlink" Target="https://portal.3gpp.org/ngppapp/CreateTdoc.aspx?mode=view&amp;contributionUid=CP-220055" TargetMode="External"/><Relationship Id="rId90" Type="http://schemas.openxmlformats.org/officeDocument/2006/relationships/image" Target="media/image42.emf"/><Relationship Id="rId165" Type="http://schemas.openxmlformats.org/officeDocument/2006/relationships/hyperlink" Target="https://portal.3gpp.org/ngppapp/CreateTdoc.aspx?mode=view&amp;contributionUid=CP-220044" TargetMode="External"/><Relationship Id="rId186" Type="http://schemas.openxmlformats.org/officeDocument/2006/relationships/hyperlink" Target="https://portal.3gpp.org/ngppapp/CreateTdoc.aspx?mode=view&amp;contributionUid=CP-221061" TargetMode="External"/><Relationship Id="rId211" Type="http://schemas.openxmlformats.org/officeDocument/2006/relationships/hyperlink" Target="https://portal.3gpp.org/ngppapp/CreateTdoc.aspx?mode=view&amp;contributionUid=CP-251078" TargetMode="External"/><Relationship Id="rId27" Type="http://schemas.openxmlformats.org/officeDocument/2006/relationships/oleObject" Target="embeddings/Microsoft_Visio_2003-2010_Drawing3.vsd"/><Relationship Id="rId48" Type="http://schemas.openxmlformats.org/officeDocument/2006/relationships/image" Target="media/image21.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34" Type="http://schemas.openxmlformats.org/officeDocument/2006/relationships/hyperlink" Target="https://portal.3gpp.org/ngppapp/CreateTdoc.aspx?mode=view&amp;contributionUid=CP-210046" TargetMode="External"/><Relationship Id="rId80" Type="http://schemas.openxmlformats.org/officeDocument/2006/relationships/image" Target="media/image37.emf"/><Relationship Id="rId155" Type="http://schemas.openxmlformats.org/officeDocument/2006/relationships/hyperlink" Target="https://portal.3gpp.org/ngppapp/CreateTdoc.aspx?mode=view&amp;contributionUid=CP-220035" TargetMode="External"/><Relationship Id="rId176" Type="http://schemas.openxmlformats.org/officeDocument/2006/relationships/hyperlink" Target="https://portal.3gpp.org/ngppapp/CreateTdoc.aspx?mode=view&amp;contributionUid=CP-221039" TargetMode="External"/><Relationship Id="rId197" Type="http://schemas.openxmlformats.org/officeDocument/2006/relationships/hyperlink" Target="https://portal.3gpp.org/ngppapp/CreateTdoc.aspx?mode=view&amp;contributionUid=CP-233037" TargetMode="External"/><Relationship Id="rId201" Type="http://schemas.openxmlformats.org/officeDocument/2006/relationships/hyperlink" Target="https://portal.3gpp.org/ngppapp/CreateTdoc.aspx?mode=view&amp;contributionUid=CP-233060" TargetMode="External"/><Relationship Id="rId17"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24" Type="http://schemas.openxmlformats.org/officeDocument/2006/relationships/hyperlink" Target="https://portal.3gpp.org/ngppapp/CreateTdoc.aspx?mode=view&amp;contributionUid=CP-210030" TargetMode="External"/><Relationship Id="rId70" Type="http://schemas.openxmlformats.org/officeDocument/2006/relationships/image" Target="media/image32.emf"/><Relationship Id="rId91" Type="http://schemas.openxmlformats.org/officeDocument/2006/relationships/package" Target="embeddings/Microsoft_Visio_Drawing20.vsdx"/><Relationship Id="rId145" Type="http://schemas.openxmlformats.org/officeDocument/2006/relationships/hyperlink" Target="https://portal.3gpp.org/ngppapp/CreateTdoc.aspx?mode=view&amp;contributionUid=CP-220049" TargetMode="External"/><Relationship Id="rId166" Type="http://schemas.openxmlformats.org/officeDocument/2006/relationships/hyperlink" Target="https://portal.3gpp.org/ngppapp/CreateTdoc.aspx?mode=view&amp;contributionUid=CP-220081"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212" Type="http://schemas.openxmlformats.org/officeDocument/2006/relationships/header" Target="header1.xml"/><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60" Type="http://schemas.openxmlformats.org/officeDocument/2006/relationships/image" Target="media/image27.emf"/><Relationship Id="rId81" Type="http://schemas.openxmlformats.org/officeDocument/2006/relationships/package" Target="embeddings/Microsoft_Visio_Drawing15.vsdx"/><Relationship Id="rId135" Type="http://schemas.openxmlformats.org/officeDocument/2006/relationships/hyperlink" Target="https://portal.3gpp.org/ngppapp/CreateTdoc.aspx?mode=view&amp;contributionUid=CP-210029"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202" Type="http://schemas.openxmlformats.org/officeDocument/2006/relationships/hyperlink" Target="https://portal.3gpp.org/ngppapp/CreateTdoc.aspx?mode=view&amp;contributionUid=CP-242053" TargetMode="External"/><Relationship Id="rId18" Type="http://schemas.openxmlformats.org/officeDocument/2006/relationships/image" Target="media/image6.emf"/><Relationship Id="rId39" Type="http://schemas.openxmlformats.org/officeDocument/2006/relationships/oleObject" Target="embeddings/Microsoft_Visio_2003-2010_Drawing7.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hyperlink" Target="https://portal.3gpp.org/ngppapp/CreateTdoc.aspx?mode=view&amp;contributionUid=CP-210043"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1" Type="http://schemas.openxmlformats.org/officeDocument/2006/relationships/package" Target="embeddings/Microsoft_Visio_Drawing10.vsdx"/><Relationship Id="rId92" Type="http://schemas.openxmlformats.org/officeDocument/2006/relationships/image" Target="media/image43.emf"/><Relationship Id="rId213"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package" Target="embeddings/Microsoft_Visio_Drawing4.vsdx"/><Relationship Id="rId40" Type="http://schemas.openxmlformats.org/officeDocument/2006/relationships/image" Target="media/image17.emf"/><Relationship Id="rId115" Type="http://schemas.openxmlformats.org/officeDocument/2006/relationships/hyperlink" Target="https://portal.3gpp.org/ngppapp/CreateTdoc.aspx?mode=view&amp;contributionUid=CP-21004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99" Type="http://schemas.openxmlformats.org/officeDocument/2006/relationships/hyperlink" Target="https://portal.3gpp.org/ngppapp/CreateTdoc.aspx?mode=view&amp;contributionUid=CP-233050" TargetMode="External"/><Relationship Id="rId203" Type="http://schemas.openxmlformats.org/officeDocument/2006/relationships/hyperlink" Target="https://portal.3gpp.org/ngppapp/CreateTdoc.aspx?mode=view&amp;contributionUid=CP-24204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TotalTime>
  <Pages>491</Pages>
  <Words>172892</Words>
  <Characters>985488</Characters>
  <Application>Microsoft Office Word</Application>
  <DocSecurity>0</DocSecurity>
  <Lines>8212</Lines>
  <Paragraphs>2312</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1156068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Rapporteur</cp:lastModifiedBy>
  <cp:revision>3</cp:revision>
  <cp:lastPrinted>2019-02-25T14:05:00Z</cp:lastPrinted>
  <dcterms:created xsi:type="dcterms:W3CDTF">2025-05-27T09:43:00Z</dcterms:created>
  <dcterms:modified xsi:type="dcterms:W3CDTF">2025-05-27T09:44:00Z</dcterms:modified>
</cp:coreProperties>
</file>