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1654C3B0" w:rsidR="00E60FE0" w:rsidRDefault="00C872B4" w:rsidP="00521156">
            <w:pPr>
              <w:pStyle w:val="ZA"/>
              <w:framePr w:w="0" w:hRule="auto" w:wrap="auto" w:vAnchor="margin" w:hAnchor="text" w:yAlign="inline"/>
            </w:pPr>
            <w:bookmarkStart w:id="0" w:name="page1"/>
            <w:bookmarkStart w:id="1" w:name="_GoBack"/>
            <w:bookmarkEnd w:id="1"/>
            <w:r>
              <w:rPr>
                <w:sz w:val="64"/>
              </w:rPr>
              <w:t xml:space="preserve">3GPP TS 29.574 </w:t>
            </w:r>
            <w:r w:rsidR="0066395A">
              <w:t>V19</w:t>
            </w:r>
            <w:r>
              <w:t>.</w:t>
            </w:r>
            <w:r w:rsidR="00521156">
              <w:t>5</w:t>
            </w:r>
            <w:r>
              <w:t>.</w:t>
            </w:r>
            <w:r w:rsidR="001E35B9">
              <w:t>0</w:t>
            </w:r>
            <w:r>
              <w:t xml:space="preserve"> </w:t>
            </w:r>
            <w:r>
              <w:rPr>
                <w:sz w:val="32"/>
              </w:rPr>
              <w:t>(</w:t>
            </w:r>
            <w:r w:rsidR="00E016B5">
              <w:rPr>
                <w:sz w:val="32"/>
              </w:rPr>
              <w:t>202</w:t>
            </w:r>
            <w:r w:rsidR="000A3516">
              <w:rPr>
                <w:sz w:val="32"/>
              </w:rPr>
              <w:t>5</w:t>
            </w:r>
            <w:r>
              <w:rPr>
                <w:sz w:val="32"/>
              </w:rPr>
              <w:t>-</w:t>
            </w:r>
            <w:r w:rsidR="00521156">
              <w:rPr>
                <w:sz w:val="32"/>
              </w:rPr>
              <w:t>12</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3pt" o:ole="">
                  <v:imagedata r:id="rId9" o:title=""/>
                </v:shape>
                <o:OLEObject Type="Embed" ProgID="Word.Picture.8" ShapeID="_x0000_i1025" DrawAspect="Content" ObjectID="_1822649095" r:id="rId10"/>
              </w:object>
            </w:r>
          </w:p>
        </w:tc>
        <w:tc>
          <w:tcPr>
            <w:tcW w:w="5540" w:type="dxa"/>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7DEB4B4" w14:textId="1730032F" w:rsidR="008B3448"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09529604"/>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09529605"/>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09529606"/>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818D3FF" w:rsidR="00720FFD" w:rsidRDefault="00720FFD" w:rsidP="00720FFD">
      <w:pPr>
        <w:pStyle w:val="EX"/>
      </w:pPr>
      <w:r w:rsidRPr="00376A4A">
        <w:t>[1</w:t>
      </w:r>
      <w:r>
        <w:t>8</w:t>
      </w:r>
      <w:r w:rsidRPr="00376A4A">
        <w:t>]</w:t>
      </w:r>
      <w:r w:rsidRPr="00376A4A">
        <w:tab/>
      </w:r>
      <w:r w:rsidR="00521156">
        <w:rPr>
          <w:lang w:eastAsia="en-GB"/>
        </w:rPr>
        <w:t>3GPP TS 29.508: "</w:t>
      </w:r>
      <w:r w:rsidR="00521156">
        <w:t>5G System; Session Management Event Exposure Service; Stage 3</w:t>
      </w:r>
      <w:r w:rsidR="00521156">
        <w:rPr>
          <w:lang w:eastAsia="en-GB"/>
        </w:rPr>
        <w:t>"</w:t>
      </w:r>
      <w:r>
        <w:rPr>
          <w:noProof/>
        </w:rPr>
        <w:t>.</w:t>
      </w:r>
    </w:p>
    <w:p w14:paraId="3E7BEA5A" w14:textId="2B89A50C" w:rsidR="00720FFD" w:rsidRDefault="00720FFD" w:rsidP="00720FFD">
      <w:pPr>
        <w:pStyle w:val="EX"/>
      </w:pPr>
      <w:r w:rsidRPr="00376A4A">
        <w:t>[1</w:t>
      </w:r>
      <w:r>
        <w:t>9</w:t>
      </w:r>
      <w:r w:rsidRPr="00376A4A">
        <w:t>]</w:t>
      </w:r>
      <w:r w:rsidRPr="00376A4A">
        <w:tab/>
      </w:r>
      <w:r w:rsidR="00521156">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5A8D74CE" w:rsidR="00720FFD" w:rsidRDefault="00720FFD" w:rsidP="00720FFD">
      <w:pPr>
        <w:pStyle w:val="EX"/>
        <w:rPr>
          <w:noProof/>
        </w:rPr>
      </w:pPr>
      <w:r w:rsidRPr="00376A4A">
        <w:t>[</w:t>
      </w:r>
      <w:r>
        <w:t>21</w:t>
      </w:r>
      <w:r w:rsidRPr="00376A4A">
        <w:t>]</w:t>
      </w:r>
      <w:r w:rsidRPr="00376A4A">
        <w:tab/>
      </w:r>
      <w:r w:rsidR="002E1639">
        <w:rPr>
          <w:noProof/>
        </w:rPr>
        <w:t>3GPP TS 29.517: "5G System; Application Function Event Exposure Service; Stage 3"</w:t>
      </w:r>
      <w:r>
        <w:rPr>
          <w:noProof/>
        </w:rPr>
        <w:t>.</w:t>
      </w:r>
    </w:p>
    <w:p w14:paraId="4DEE0B9E" w14:textId="7FC6EC8E" w:rsidR="00720FFD" w:rsidRDefault="00720FFD" w:rsidP="00720FFD">
      <w:pPr>
        <w:pStyle w:val="EX"/>
        <w:rPr>
          <w:noProof/>
        </w:rPr>
      </w:pPr>
      <w:r w:rsidRPr="00376A4A">
        <w:t>[</w:t>
      </w:r>
      <w:r>
        <w:t>22</w:t>
      </w:r>
      <w:r w:rsidRPr="00376A4A">
        <w:t>]</w:t>
      </w:r>
      <w:r w:rsidRPr="00376A4A">
        <w:tab/>
      </w:r>
      <w:r w:rsidR="002E1639">
        <w:rPr>
          <w:lang w:eastAsia="zh-CN"/>
        </w:rPr>
        <w:t>3GPP TS 29.591: "</w:t>
      </w:r>
      <w:r w:rsidR="002E1639">
        <w:rPr>
          <w:lang w:eastAsia="en-GB"/>
        </w:rPr>
        <w:t xml:space="preserve">5G System; </w:t>
      </w:r>
      <w:r w:rsidR="002E1639" w:rsidRPr="00916CEE">
        <w:rPr>
          <w:lang w:eastAsia="zh-CN"/>
        </w:rPr>
        <w:t>Network Exposure Function Southbound Services</w:t>
      </w:r>
      <w:r w:rsidR="002E1639">
        <w:rPr>
          <w:lang w:eastAsia="en-GB"/>
        </w:rPr>
        <w:t>; Stage 3</w:t>
      </w:r>
      <w:r w:rsidR="002E1639">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09529607"/>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09529608"/>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09529609"/>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09529610"/>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4E16A709" w14:textId="413B0476" w:rsidR="002E1639" w:rsidRDefault="002E1639">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09529611"/>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09529612"/>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60F9425A" w:rsidR="00BB487D" w:rsidRDefault="00BB487D">
            <w:pPr>
              <w:pStyle w:val="TAL"/>
            </w:pPr>
            <w:r>
              <w:t>NWDAF, PCF</w:t>
            </w:r>
            <w:r>
              <w:rPr>
                <w:rFonts w:eastAsia="Malgun Gothic"/>
              </w:rPr>
              <w:t>, NSSF, AMF, SMF, NEF, AF, LMF, ADRF</w:t>
            </w:r>
            <w:r w:rsidR="00B90822">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5736C7B"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L</w:t>
            </w:r>
            <w:r w:rsidRPr="00B90822">
              <w:rPr>
                <w:rFonts w:ascii="Arial" w:hAnsi="Arial"/>
                <w:sz w:val="18"/>
              </w:rPr>
              <w:t xml:space="preserve">MF, </w:t>
            </w:r>
            <w:r>
              <w:rPr>
                <w:rFonts w:ascii="Arial" w:hAnsi="Arial"/>
                <w:sz w:val="18"/>
              </w:rPr>
              <w:t>ADRF</w:t>
            </w:r>
            <w:r w:rsidR="00B90822" w:rsidRPr="00B90822">
              <w:rPr>
                <w:rFonts w:ascii="Arial"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09529613"/>
      <w:r>
        <w:lastRenderedPageBreak/>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09529614"/>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09529615"/>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09529616"/>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68D61AD2" w14:textId="77777777" w:rsidR="00B90822" w:rsidRDefault="00B90822" w:rsidP="00B90822">
      <w:pPr>
        <w:ind w:left="568" w:hanging="284"/>
        <w:rPr>
          <w:lang w:eastAsia="zh-CN"/>
        </w:rPr>
      </w:pPr>
      <w:r>
        <w:rPr>
          <w:lang w:eastAsia="zh-CN"/>
        </w:rPr>
        <w:t>-</w:t>
      </w:r>
      <w:r>
        <w:rPr>
          <w:lang w:eastAsia="zh-CN"/>
        </w:rPr>
        <w:tab/>
        <w:t>Service Communication Proxy (SCP)</w:t>
      </w:r>
    </w:p>
    <w:p w14:paraId="78CFCCD1" w14:textId="77777777" w:rsidR="00B90822" w:rsidRDefault="00B90822" w:rsidP="00B90822">
      <w:pPr>
        <w:ind w:left="568" w:hanging="284"/>
        <w:rPr>
          <w:lang w:eastAsia="zh-CN"/>
        </w:rPr>
      </w:pPr>
      <w:r>
        <w:rPr>
          <w:lang w:eastAsia="zh-CN"/>
        </w:rPr>
        <w:t>-</w:t>
      </w:r>
      <w:r>
        <w:rPr>
          <w:lang w:eastAsia="zh-CN"/>
        </w:rPr>
        <w:tab/>
      </w:r>
      <w:r w:rsidRPr="00A91D25">
        <w:rPr>
          <w:lang w:eastAsia="zh-CN"/>
        </w:rPr>
        <w:t>Unified Data Management (UDM)</w:t>
      </w:r>
    </w:p>
    <w:p w14:paraId="448DEF8C" w14:textId="56F168A8" w:rsidR="00B90822" w:rsidRDefault="00B90822" w:rsidP="00B90822">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725740F1" w:rsidR="003627C0" w:rsidRPr="008E4821" w:rsidRDefault="00B90822" w:rsidP="00157882">
      <w:pPr>
        <w:pStyle w:val="TH"/>
      </w:pPr>
      <w:r w:rsidRPr="008E4821">
        <w:object w:dxaOrig="17051" w:dyaOrig="3561" w14:anchorId="06266D2A">
          <v:shape id="_x0000_i1026" type="#_x0000_t75" style="width:485pt;height:103pt" o:ole="">
            <v:imagedata r:id="rId13" o:title=""/>
          </v:shape>
          <o:OLEObject Type="Embed" ProgID="Visio.Drawing.15" ShapeID="_x0000_i1026" DrawAspect="Content" ObjectID="_182264909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86355D0" w:rsidR="001B6CE9" w:rsidRDefault="00B90822" w:rsidP="00157882">
      <w:pPr>
        <w:pStyle w:val="TH"/>
        <w:rPr>
          <w:lang w:val="en-US" w:eastAsia="zh-CN"/>
        </w:rPr>
      </w:pPr>
      <w:r w:rsidRPr="008E4821">
        <w:object w:dxaOrig="15231" w:dyaOrig="3111" w14:anchorId="096B2C96">
          <v:shape id="_x0000_i1027" type="#_x0000_t75" style="width:483pt;height:99pt" o:ole="">
            <v:imagedata r:id="rId15" o:title=""/>
          </v:shape>
          <o:OLEObject Type="Embed" ProgID="Visio.Drawing.15" ShapeID="_x0000_i1027" DrawAspect="Content" ObjectID="_182264909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09529617"/>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09529618"/>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09529619"/>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09529620"/>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09529621"/>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25D755E3"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B90822">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5106ABB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B90822">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1842C141"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B90822">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09529622"/>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09529623"/>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09529624"/>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pt;height:149pt" o:ole="">
            <v:imagedata r:id="rId17" o:title=""/>
          </v:shape>
          <o:OLEObject Type="Embed" ProgID="Visio.Drawing.15" ShapeID="_x0000_i1028" DrawAspect="Content" ObjectID="_1822649098"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09529625"/>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pt;height:166.5pt" o:ole="">
            <v:imagedata r:id="rId19" o:title=""/>
          </v:shape>
          <o:OLEObject Type="Embed" ProgID="Visio.Drawing.15" ShapeID="_x0000_i1029" DrawAspect="Content" ObjectID="_182264909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09529626"/>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pt" o:ole="">
            <v:imagedata r:id="rId21" o:title=""/>
          </v:shape>
          <o:OLEObject Type="Embed" ProgID="Visio.Drawing.15" ShapeID="_x0000_i1030" DrawAspect="Content" ObjectID="_182264910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09529627"/>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5pt;height:165.5pt" o:ole="">
            <v:imagedata r:id="rId23" o:title=""/>
          </v:shape>
          <o:OLEObject Type="Embed" ProgID="Visio.Drawing.15" ShapeID="_x0000_i1031" DrawAspect="Content" ObjectID="_182264910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09529628"/>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09529629"/>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09529630"/>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pt;height:149pt" o:ole="">
            <v:imagedata r:id="rId25" o:title=""/>
          </v:shape>
          <o:OLEObject Type="Embed" ProgID="Visio.Drawing.15" ShapeID="_x0000_i1032" DrawAspect="Content" ObjectID="_182264910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09529631"/>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1pt" o:ole="">
            <v:imagedata r:id="rId27" o:title=""/>
          </v:shape>
          <o:OLEObject Type="Embed" ProgID="Visio.Drawing.15" ShapeID="_x0000_i1033" DrawAspect="Content" ObjectID="_182264910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09529632"/>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09529633"/>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09529634"/>
      <w:r>
        <w:lastRenderedPageBreak/>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521156" w:rsidRDefault="00521156"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521156" w:rsidRDefault="00521156"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521156" w:rsidRDefault="00521156"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521156" w:rsidRDefault="00521156"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521156" w:rsidRDefault="00521156"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521156" w:rsidRDefault="00521156"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521156" w:rsidRDefault="00521156"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521156" w:rsidRDefault="00521156"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521156" w:rsidRDefault="00521156"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521156" w:rsidRDefault="00521156"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521156" w:rsidRDefault="00521156"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521156" w:rsidRDefault="00521156"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521156" w:rsidRDefault="00521156"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521156" w:rsidRDefault="00521156"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521156" w:rsidRDefault="00521156"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521156" w:rsidRDefault="00521156"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521156" w:rsidRDefault="00521156"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521156" w:rsidRDefault="00521156"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521156" w:rsidRDefault="00521156"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521156" w:rsidRDefault="00521156"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521156" w:rsidRDefault="00521156"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521156" w:rsidRDefault="00521156"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521156" w:rsidRDefault="00521156"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521156" w:rsidRDefault="00521156"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09529635"/>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521156" w:rsidRDefault="00521156"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521156" w:rsidRDefault="00521156"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521156" w:rsidRDefault="00521156"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521156" w:rsidRDefault="00521156"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521156" w:rsidRDefault="00521156"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521156" w:rsidRDefault="00521156"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521156" w:rsidRDefault="00521156"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521156" w:rsidRDefault="00521156"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521156" w:rsidRDefault="00521156"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521156" w:rsidRDefault="00521156"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521156" w:rsidRDefault="00521156"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521156" w:rsidRDefault="00521156"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521156" w:rsidRDefault="00521156"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521156" w:rsidRDefault="00521156"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521156" w:rsidRDefault="00521156"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521156" w:rsidRDefault="00521156"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521156" w:rsidRDefault="00521156"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521156" w:rsidRDefault="00521156"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521156" w:rsidRDefault="00521156"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521156" w:rsidRDefault="00521156"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521156" w:rsidRDefault="00521156"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521156" w:rsidRDefault="00521156"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521156" w:rsidRDefault="00521156"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521156" w:rsidRDefault="00521156"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09529636"/>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09529637"/>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09529638"/>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pt" o:ole="">
            <v:imagedata r:id="rId29" o:title=""/>
          </v:shape>
          <o:OLEObject Type="Embed" ProgID="Visio.Drawing.15" ShapeID="_x0000_i1034" DrawAspect="Content" ObjectID="_182264910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09529639"/>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09529640"/>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09529641"/>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5pt;height:164.5pt" o:ole="">
            <v:imagedata r:id="rId31" o:title=""/>
          </v:shape>
          <o:OLEObject Type="Embed" ProgID="Visio.Drawing.15" ShapeID="_x0000_i1035" DrawAspect="Content" ObjectID="_182264910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09529642"/>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09529643"/>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09529644"/>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09529645"/>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09529646"/>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09529647"/>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1pt" o:ole="">
            <v:imagedata r:id="rId33" o:title=""/>
          </v:shape>
          <o:OLEObject Type="Embed" ProgID="Visio.Drawing.15" ShapeID="_x0000_i1036" DrawAspect="Content" ObjectID="_182264910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5pt" o:ole="">
            <v:imagedata r:id="rId35" o:title=""/>
          </v:shape>
          <o:OLEObject Type="Embed" ProgID="Visio.Drawing.15" ShapeID="_x0000_i1037" DrawAspect="Content" ObjectID="_182264910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09529648"/>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09529649"/>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09529650"/>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09529651"/>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09529652"/>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09529653"/>
      <w:r>
        <w:lastRenderedPageBreak/>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09529654"/>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09529655"/>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pt;height:151pt" o:ole="">
            <v:imagedata r:id="rId37" o:title=""/>
          </v:shape>
          <o:OLEObject Type="Embed" ProgID="Visio.Drawing.15" ShapeID="_x0000_i1038" DrawAspect="Content" ObjectID="_182264910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09529656"/>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09529657"/>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09529658"/>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pt;height:166.5pt" o:ole="">
            <v:imagedata r:id="rId39" o:title=""/>
          </v:shape>
          <o:OLEObject Type="Embed" ProgID="Visio.Drawing.15" ShapeID="_x0000_i1039" DrawAspect="Content" ObjectID="_182264910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09529659"/>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09529660"/>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09529661"/>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pt;height:150.5pt" o:ole="">
            <v:imagedata r:id="rId41" o:title=""/>
          </v:shape>
          <o:OLEObject Type="Embed" ProgID="Visio.Drawing.15" ShapeID="_x0000_i1040" DrawAspect="Content" ObjectID="_182264911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09529662"/>
      <w:r>
        <w:lastRenderedPageBreak/>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09529663"/>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09529664"/>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09529665"/>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09529666"/>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09529667"/>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09529668"/>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09529669"/>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09529670"/>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09529671"/>
      <w:bookmarkEnd w:id="429"/>
      <w:bookmarkEnd w:id="430"/>
      <w:bookmarkEnd w:id="431"/>
      <w:bookmarkEnd w:id="432"/>
      <w:bookmarkEnd w:id="433"/>
      <w:bookmarkEnd w:id="434"/>
      <w:bookmarkEnd w:id="435"/>
      <w:bookmarkEnd w:id="436"/>
      <w:r>
        <w:lastRenderedPageBreak/>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09529672"/>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pt" o:ole="">
            <v:imagedata r:id="rId43" o:title=""/>
          </v:shape>
          <o:OLEObject Type="Embed" ProgID="Visio.Drawing.15" ShapeID="_x0000_i1041" DrawAspect="Content" ObjectID="_182264911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09529673"/>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09529674"/>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09529675"/>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09529676"/>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09529677"/>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09529678"/>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09529679"/>
      <w:r>
        <w:lastRenderedPageBreak/>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09529680"/>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09529681"/>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09529682"/>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09529683"/>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09529684"/>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09529685"/>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09529686"/>
      <w:r>
        <w:lastRenderedPageBreak/>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09529687"/>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09529688"/>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09529689"/>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09529690"/>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09529691"/>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09529692"/>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09529693"/>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09529694"/>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09529695"/>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09529696"/>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09529697"/>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09529698"/>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09529699"/>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09529700"/>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09529701"/>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09529702"/>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pt;height:94.5pt" o:ole="">
            <v:imagedata r:id="rId45" o:title="" cropbottom="7081f" cropright="4734f"/>
          </v:shape>
          <o:OLEObject Type="Embed" ProgID="Visio.Drawing.15" ShapeID="_x0000_i1042" DrawAspect="Content" ObjectID="_182264911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09529703"/>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09529704"/>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09529705"/>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09529706"/>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09529707"/>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09529708"/>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09529709"/>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09529710"/>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09529711"/>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09529712"/>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09529713"/>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09529714"/>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09529715"/>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09529716"/>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09529717"/>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09529718"/>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09529719"/>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09529720"/>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09529721"/>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09529722"/>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09529723"/>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09529724"/>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09529725"/>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09529726"/>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09529727"/>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09529728"/>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09529729"/>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09529730"/>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09529731"/>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09529732"/>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09529733"/>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09529734"/>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09529735"/>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09529736"/>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09529737"/>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09529738"/>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521156">
        <w:trPr>
          <w:jc w:val="center"/>
        </w:trPr>
        <w:tc>
          <w:tcPr>
            <w:tcW w:w="1531" w:type="dxa"/>
          </w:tcPr>
          <w:p w14:paraId="52F92C65" w14:textId="6F68E4CF" w:rsidR="00C602E6" w:rsidRPr="00AB3D25" w:rsidRDefault="00C602E6" w:rsidP="00521156">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521156">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521156">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521156">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521156">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521156">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521156">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09529739"/>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09529740"/>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09529741"/>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09529742"/>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09529743"/>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09529744"/>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09529745"/>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09529746"/>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09529747"/>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09529748"/>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09529749"/>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09529750"/>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09529751"/>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09529753"/>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09529754"/>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09529755"/>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09529756"/>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09529757"/>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09529758"/>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09529759"/>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09529760"/>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09529761"/>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09529762"/>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09529763"/>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09529764"/>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09529765"/>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09529766"/>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09529767"/>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09529768"/>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09529769"/>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pt;height:97pt" o:ole="">
            <v:imagedata r:id="rId47" o:title=""/>
          </v:shape>
          <o:OLEObject Type="Embed" ProgID="Visio.Drawing.15" ShapeID="_x0000_i1043" DrawAspect="Content" ObjectID="_182264911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09529770"/>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09529771"/>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09529772"/>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09529773"/>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09529774"/>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09529775"/>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09529776"/>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09529777"/>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09529778"/>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09529779"/>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09529780"/>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09529781"/>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09529782"/>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09529783"/>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09529784"/>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09529785"/>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09529786"/>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09529787"/>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09529788"/>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09529789"/>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09529790"/>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09529791"/>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09529792"/>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09529793"/>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09529794"/>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09529795"/>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09529796"/>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09529797"/>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09529798"/>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09529799"/>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09529800"/>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09529801"/>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09529802"/>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09529803"/>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9D468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515493">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4A89D5D"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515493">
        <w:t>4</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09529804"/>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34B4867"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r w:rsidR="00515493">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A2576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515493">
        <w:t>4</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09529805"/>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52115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52115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521156">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521156">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521156">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521156">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521156">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521156" w:rsidRPr="00A2432B" w14:paraId="3CAE5DB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6E681C9" w14:textId="1AA0603A" w:rsidR="00521156" w:rsidRDefault="00521156" w:rsidP="00521156">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40DD69B" w14:textId="5DC282DE" w:rsidR="00521156" w:rsidRDefault="00521156" w:rsidP="00521156">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1EEE94D" w14:textId="45107D3A" w:rsidR="00521156" w:rsidRPr="006262AA" w:rsidRDefault="00521156" w:rsidP="00521156">
            <w:pPr>
              <w:pStyle w:val="TAC"/>
              <w:keepNext w:val="0"/>
              <w:keepLines w:val="0"/>
              <w:rPr>
                <w:rFonts w:cs="Arial"/>
                <w:sz w:val="16"/>
                <w:szCs w:val="16"/>
              </w:rPr>
            </w:pPr>
            <w:r w:rsidRPr="006262AA">
              <w:rPr>
                <w:rFonts w:cs="Arial"/>
                <w:sz w:val="16"/>
                <w:szCs w:val="16"/>
              </w:rPr>
              <w:t>C</w:t>
            </w:r>
            <w:r>
              <w:rPr>
                <w:rFonts w:cs="Arial"/>
                <w:sz w:val="16"/>
                <w:szCs w:val="16"/>
              </w:rPr>
              <w:t>3</w:t>
            </w:r>
            <w:r w:rsidRPr="006262AA">
              <w:rPr>
                <w:rFonts w:cs="Arial"/>
                <w:sz w:val="16"/>
                <w:szCs w:val="16"/>
              </w:rPr>
              <w:t>-25</w:t>
            </w:r>
            <w:r>
              <w:rPr>
                <w:rFonts w:cs="Arial"/>
                <w:sz w:val="16"/>
                <w:szCs w:val="16"/>
              </w:rPr>
              <w:t>4095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5790584" w14:textId="044E1D2F" w:rsidR="00521156" w:rsidRDefault="00521156" w:rsidP="00521156">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56AED" w14:textId="18F828E9" w:rsidR="00521156" w:rsidRPr="00A2432B" w:rsidRDefault="00521156" w:rsidP="00521156">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D4FE" w14:textId="034623A7" w:rsidR="00521156" w:rsidRDefault="00521156" w:rsidP="00521156">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BF1EBF" w14:textId="4E2E3D6B" w:rsidR="00521156" w:rsidRPr="00DB1157" w:rsidRDefault="00521156" w:rsidP="00521156">
            <w:pPr>
              <w:pStyle w:val="TAC"/>
              <w:keepNext w:val="0"/>
              <w:keepLines w:val="0"/>
              <w:jc w:val="left"/>
              <w:rPr>
                <w:rFonts w:cs="Arial"/>
                <w:sz w:val="16"/>
                <w:szCs w:val="16"/>
              </w:rPr>
            </w:pPr>
            <w:r w:rsidRPr="00521156">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90B2C45" w14:textId="45B4605C" w:rsidR="00521156" w:rsidRDefault="00521156" w:rsidP="00521156">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9.5.0</w:t>
            </w:r>
          </w:p>
        </w:tc>
      </w:tr>
      <w:tr w:rsidR="00521156" w:rsidRPr="00A2432B" w14:paraId="256FB3C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D81752D" w14:textId="33A28A1F" w:rsidR="00521156" w:rsidRDefault="00521156" w:rsidP="00521156">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A79476A" w14:textId="7D998380" w:rsidR="00521156" w:rsidRDefault="00521156" w:rsidP="00521156">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B5A851" w14:textId="7DCFB10B" w:rsidR="00521156" w:rsidRPr="006262AA" w:rsidRDefault="00521156" w:rsidP="00521156">
            <w:pPr>
              <w:pStyle w:val="TAC"/>
              <w:keepNext w:val="0"/>
              <w:keepLines w:val="0"/>
              <w:rPr>
                <w:rFonts w:cs="Arial"/>
                <w:sz w:val="16"/>
                <w:szCs w:val="16"/>
              </w:rPr>
            </w:pPr>
            <w:r w:rsidRPr="006262AA">
              <w:rPr>
                <w:rFonts w:cs="Arial"/>
                <w:sz w:val="16"/>
                <w:szCs w:val="16"/>
              </w:rPr>
              <w:t>C</w:t>
            </w:r>
            <w:r>
              <w:rPr>
                <w:rFonts w:cs="Arial"/>
                <w:sz w:val="16"/>
                <w:szCs w:val="16"/>
              </w:rPr>
              <w:t>3</w:t>
            </w:r>
            <w:r w:rsidRPr="006262AA">
              <w:rPr>
                <w:rFonts w:cs="Arial"/>
                <w:sz w:val="16"/>
                <w:szCs w:val="16"/>
              </w:rPr>
              <w:t>-25</w:t>
            </w:r>
            <w:r>
              <w:rPr>
                <w:rFonts w:cs="Arial"/>
                <w:sz w:val="16"/>
                <w:szCs w:val="16"/>
              </w:rPr>
              <w:t>4260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06FA19" w14:textId="40ED9022" w:rsidR="00521156" w:rsidRDefault="00521156" w:rsidP="00521156">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586A4" w14:textId="2AECD0DE" w:rsidR="00521156" w:rsidRPr="00A2432B" w:rsidRDefault="00521156" w:rsidP="00521156">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B418D" w14:textId="5A158C9E" w:rsidR="00521156" w:rsidRDefault="00521156" w:rsidP="00521156">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0EC7B8" w14:textId="6334B064" w:rsidR="00521156" w:rsidRPr="00DB1157" w:rsidRDefault="00521156" w:rsidP="00521156">
            <w:pPr>
              <w:pStyle w:val="TAC"/>
              <w:keepNext w:val="0"/>
              <w:keepLines w:val="0"/>
              <w:jc w:val="left"/>
              <w:rPr>
                <w:rFonts w:cs="Arial"/>
                <w:sz w:val="16"/>
                <w:szCs w:val="16"/>
              </w:rPr>
            </w:pPr>
            <w:r w:rsidRPr="0052115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1109D4E" w14:textId="05E31034" w:rsidR="00521156" w:rsidRDefault="00521156" w:rsidP="00521156">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9.5.0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FFBE2" w14:textId="77777777" w:rsidR="00C7341F" w:rsidRDefault="00C7341F">
      <w:r>
        <w:separator/>
      </w:r>
    </w:p>
  </w:endnote>
  <w:endnote w:type="continuationSeparator" w:id="0">
    <w:p w14:paraId="7FA52B51" w14:textId="77777777" w:rsidR="00C7341F" w:rsidRDefault="00C7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521156" w:rsidRDefault="0052115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B830C" w14:textId="77777777" w:rsidR="00C7341F" w:rsidRDefault="00C7341F">
      <w:r>
        <w:separator/>
      </w:r>
    </w:p>
  </w:footnote>
  <w:footnote w:type="continuationSeparator" w:id="0">
    <w:p w14:paraId="4034BB31" w14:textId="77777777" w:rsidR="00C7341F" w:rsidRDefault="00C73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513049B" w:rsidR="00521156" w:rsidRDefault="005211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E14">
      <w:rPr>
        <w:rFonts w:ascii="Arial" w:hAnsi="Arial" w:cs="Arial"/>
        <w:b/>
        <w:noProof/>
        <w:sz w:val="18"/>
        <w:szCs w:val="18"/>
      </w:rPr>
      <w:t>3GPP TS 29.574 V19.5.0 (2025-12)</w:t>
    </w:r>
    <w:r>
      <w:rPr>
        <w:rFonts w:ascii="Arial" w:hAnsi="Arial" w:cs="Arial"/>
        <w:b/>
        <w:sz w:val="18"/>
        <w:szCs w:val="18"/>
      </w:rPr>
      <w:fldChar w:fldCharType="end"/>
    </w:r>
  </w:p>
  <w:p w14:paraId="0F7E99AC" w14:textId="77777777" w:rsidR="00521156" w:rsidRDefault="005211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E14">
      <w:rPr>
        <w:rFonts w:ascii="Arial" w:hAnsi="Arial" w:cs="Arial"/>
        <w:b/>
        <w:noProof/>
        <w:sz w:val="18"/>
        <w:szCs w:val="18"/>
      </w:rPr>
      <w:t>18</w:t>
    </w:r>
    <w:r>
      <w:rPr>
        <w:rFonts w:ascii="Arial" w:hAnsi="Arial" w:cs="Arial"/>
        <w:b/>
        <w:sz w:val="18"/>
        <w:szCs w:val="18"/>
      </w:rPr>
      <w:fldChar w:fldCharType="end"/>
    </w:r>
  </w:p>
  <w:p w14:paraId="06DA26F1" w14:textId="5CE0DDDB" w:rsidR="00521156" w:rsidRDefault="005211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E14">
      <w:rPr>
        <w:rFonts w:ascii="Arial" w:hAnsi="Arial" w:cs="Arial"/>
        <w:b/>
        <w:noProof/>
        <w:sz w:val="18"/>
        <w:szCs w:val="18"/>
      </w:rPr>
      <w:t>Release 19</w:t>
    </w:r>
    <w:r>
      <w:rPr>
        <w:rFonts w:ascii="Arial" w:hAnsi="Arial" w:cs="Arial"/>
        <w:b/>
        <w:sz w:val="18"/>
        <w:szCs w:val="18"/>
      </w:rPr>
      <w:fldChar w:fldCharType="end"/>
    </w:r>
  </w:p>
  <w:p w14:paraId="7A149BA7" w14:textId="77777777" w:rsidR="00521156" w:rsidRDefault="005211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1639"/>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1156"/>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14"/>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822"/>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341F"/>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30FF"/>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DF712-4069-432D-89E5-087BC208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2208</TotalTime>
  <Pages>100</Pages>
  <Words>35414</Words>
  <Characters>201860</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CR#0131</cp:lastModifiedBy>
  <cp:revision>432</cp:revision>
  <cp:lastPrinted>2019-02-25T14:05:00Z</cp:lastPrinted>
  <dcterms:created xsi:type="dcterms:W3CDTF">2022-04-14T09:44:00Z</dcterms:created>
  <dcterms:modified xsi:type="dcterms:W3CDTF">2025-10-22T06:33:00Z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