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123C2" w14:textId="4C1136B8"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9630B6">
        <w:rPr>
          <w:rFonts w:hint="eastAsia"/>
          <w:noProof w:val="0"/>
          <w:lang w:eastAsia="zh-CN"/>
        </w:rPr>
        <w:t>5</w:t>
      </w:r>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r w:rsidR="009630B6">
        <w:rPr>
          <w:rFonts w:hint="eastAsia"/>
          <w:noProof w:val="0"/>
          <w:sz w:val="32"/>
          <w:lang w:eastAsia="zh-CN"/>
        </w:rPr>
        <w:t>11</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58.7pt" o:ole="">
            <v:imagedata r:id="rId8" o:title=""/>
          </v:shape>
          <o:OLEObject Type="Embed" ProgID="Word.Picture.8" ShapeID="_x0000_i1025" DrawAspect="Content" ObjectID="_1822658777"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17EAAA2D" w14:textId="631597F2" w:rsidR="00CE4825" w:rsidRDefault="007511BD">
      <w:pPr>
        <w:pStyle w:val="TOC1"/>
        <w:rPr>
          <w:rFonts w:asciiTheme="minorHAnsi" w:hAnsiTheme="minorHAnsi" w:cstheme="minorBidi"/>
          <w:noProof/>
          <w:kern w:val="2"/>
          <w:sz w:val="24"/>
          <w:szCs w:val="24"/>
          <w:lang w:val="en-US" w:eastAsia="zh-CN"/>
          <w14:ligatures w14:val="standardContextual"/>
        </w:rPr>
      </w:pPr>
      <w:r>
        <w:rPr>
          <w:rFonts w:eastAsia="等线"/>
        </w:rPr>
        <w:fldChar w:fldCharType="begin"/>
      </w:r>
      <w:r w:rsidRPr="00DB4081">
        <w:rPr>
          <w:lang w:val="en-US"/>
        </w:rPr>
        <w:instrText xml:space="preserve"> TOC \o "1-9" </w:instrText>
      </w:r>
      <w:r>
        <w:rPr>
          <w:rFonts w:eastAsia="等线"/>
        </w:rPr>
        <w:fldChar w:fldCharType="separate"/>
      </w:r>
      <w:r w:rsidR="00CE4825">
        <w:rPr>
          <w:noProof/>
        </w:rPr>
        <w:t>Foreword</w:t>
      </w:r>
      <w:r w:rsidR="00CE4825">
        <w:rPr>
          <w:noProof/>
        </w:rPr>
        <w:tab/>
      </w:r>
      <w:r w:rsidR="00CE4825">
        <w:rPr>
          <w:noProof/>
        </w:rPr>
        <w:fldChar w:fldCharType="begin"/>
      </w:r>
      <w:r w:rsidR="00CE4825">
        <w:rPr>
          <w:noProof/>
        </w:rPr>
        <w:instrText xml:space="preserve"> PAGEREF _Toc212045769 \h </w:instrText>
      </w:r>
      <w:r w:rsidR="00CE4825">
        <w:rPr>
          <w:noProof/>
        </w:rPr>
      </w:r>
      <w:r w:rsidR="00CE4825">
        <w:rPr>
          <w:noProof/>
        </w:rPr>
        <w:fldChar w:fldCharType="separate"/>
      </w:r>
      <w:r w:rsidR="00CE4825">
        <w:rPr>
          <w:noProof/>
        </w:rPr>
        <w:t>20</w:t>
      </w:r>
      <w:r w:rsidR="00CE4825">
        <w:rPr>
          <w:noProof/>
        </w:rPr>
        <w:fldChar w:fldCharType="end"/>
      </w:r>
    </w:p>
    <w:p w14:paraId="208F42F6" w14:textId="04C3B66D"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1</w:t>
      </w:r>
      <w:r>
        <w:rPr>
          <w:rFonts w:asciiTheme="minorHAnsi"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_Toc212045770 \h </w:instrText>
      </w:r>
      <w:r>
        <w:rPr>
          <w:noProof/>
        </w:rPr>
      </w:r>
      <w:r>
        <w:rPr>
          <w:noProof/>
        </w:rPr>
        <w:fldChar w:fldCharType="separate"/>
      </w:r>
      <w:r>
        <w:rPr>
          <w:noProof/>
        </w:rPr>
        <w:t>21</w:t>
      </w:r>
      <w:r>
        <w:rPr>
          <w:noProof/>
        </w:rPr>
        <w:fldChar w:fldCharType="end"/>
      </w:r>
    </w:p>
    <w:p w14:paraId="33089D34" w14:textId="007B9DBF"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2</w:t>
      </w:r>
      <w:r>
        <w:rPr>
          <w:rFonts w:asciiTheme="minorHAnsi"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_Toc212045771 \h </w:instrText>
      </w:r>
      <w:r>
        <w:rPr>
          <w:noProof/>
        </w:rPr>
      </w:r>
      <w:r>
        <w:rPr>
          <w:noProof/>
        </w:rPr>
        <w:fldChar w:fldCharType="separate"/>
      </w:r>
      <w:r>
        <w:rPr>
          <w:noProof/>
        </w:rPr>
        <w:t>21</w:t>
      </w:r>
      <w:r>
        <w:rPr>
          <w:noProof/>
        </w:rPr>
        <w:fldChar w:fldCharType="end"/>
      </w:r>
    </w:p>
    <w:p w14:paraId="6C839274" w14:textId="1474589D"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3</w:t>
      </w:r>
      <w:r>
        <w:rPr>
          <w:rFonts w:asciiTheme="minorHAnsi"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_Toc212045772 \h </w:instrText>
      </w:r>
      <w:r>
        <w:rPr>
          <w:noProof/>
        </w:rPr>
      </w:r>
      <w:r>
        <w:rPr>
          <w:noProof/>
        </w:rPr>
        <w:fldChar w:fldCharType="separate"/>
      </w:r>
      <w:r>
        <w:rPr>
          <w:noProof/>
        </w:rPr>
        <w:t>23</w:t>
      </w:r>
      <w:r>
        <w:rPr>
          <w:noProof/>
        </w:rPr>
        <w:fldChar w:fldCharType="end"/>
      </w:r>
    </w:p>
    <w:p w14:paraId="0E965FAF" w14:textId="118FFBD8"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3.1</w:t>
      </w:r>
      <w:r>
        <w:rPr>
          <w:rFonts w:asciiTheme="minorHAnsi"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_Toc212045773 \h </w:instrText>
      </w:r>
      <w:r>
        <w:rPr>
          <w:noProof/>
        </w:rPr>
      </w:r>
      <w:r>
        <w:rPr>
          <w:noProof/>
        </w:rPr>
        <w:fldChar w:fldCharType="separate"/>
      </w:r>
      <w:r>
        <w:rPr>
          <w:noProof/>
        </w:rPr>
        <w:t>23</w:t>
      </w:r>
      <w:r>
        <w:rPr>
          <w:noProof/>
        </w:rPr>
        <w:fldChar w:fldCharType="end"/>
      </w:r>
    </w:p>
    <w:p w14:paraId="39E173A6" w14:textId="30EF6364"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3.2</w:t>
      </w:r>
      <w:r>
        <w:rPr>
          <w:rFonts w:asciiTheme="minorHAnsi"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_Toc212045774 \h </w:instrText>
      </w:r>
      <w:r>
        <w:rPr>
          <w:noProof/>
        </w:rPr>
      </w:r>
      <w:r>
        <w:rPr>
          <w:noProof/>
        </w:rPr>
        <w:fldChar w:fldCharType="separate"/>
      </w:r>
      <w:r>
        <w:rPr>
          <w:noProof/>
        </w:rPr>
        <w:t>24</w:t>
      </w:r>
      <w:r>
        <w:rPr>
          <w:noProof/>
        </w:rPr>
        <w:fldChar w:fldCharType="end"/>
      </w:r>
    </w:p>
    <w:p w14:paraId="191E6E31" w14:textId="1DA89E27" w:rsidR="00CE4825" w:rsidRDefault="00CE4825">
      <w:pPr>
        <w:pStyle w:val="TOC1"/>
        <w:rPr>
          <w:rFonts w:asciiTheme="minorHAnsi" w:hAnsiTheme="minorHAnsi" w:cstheme="minorBidi"/>
          <w:noProof/>
          <w:kern w:val="2"/>
          <w:sz w:val="24"/>
          <w:szCs w:val="24"/>
          <w:lang w:val="en-US" w:eastAsia="zh-CN"/>
          <w14:ligatures w14:val="standardContextual"/>
        </w:rPr>
      </w:pPr>
      <w:r w:rsidRPr="002D134A">
        <w:rPr>
          <w:rFonts w:eastAsia="Times New Roman"/>
          <w:noProof/>
        </w:rPr>
        <w:t>4</w:t>
      </w:r>
      <w:r>
        <w:rPr>
          <w:rFonts w:asciiTheme="minorHAnsi" w:hAnsiTheme="minorHAnsi" w:cstheme="minorBidi"/>
          <w:noProof/>
          <w:kern w:val="2"/>
          <w:sz w:val="24"/>
          <w:szCs w:val="24"/>
          <w:lang w:val="en-US" w:eastAsia="zh-CN"/>
          <w14:ligatures w14:val="standardContextual"/>
        </w:rPr>
        <w:tab/>
      </w:r>
      <w:r w:rsidRPr="002D134A">
        <w:rPr>
          <w:rFonts w:eastAsia="Times New Roman"/>
          <w:noProof/>
        </w:rPr>
        <w:t>T8 reference point</w:t>
      </w:r>
      <w:r>
        <w:rPr>
          <w:noProof/>
        </w:rPr>
        <w:tab/>
      </w:r>
      <w:r>
        <w:rPr>
          <w:noProof/>
        </w:rPr>
        <w:fldChar w:fldCharType="begin"/>
      </w:r>
      <w:r>
        <w:rPr>
          <w:noProof/>
        </w:rPr>
        <w:instrText xml:space="preserve"> PAGEREF _Toc212045775 \h </w:instrText>
      </w:r>
      <w:r>
        <w:rPr>
          <w:noProof/>
        </w:rPr>
      </w:r>
      <w:r>
        <w:rPr>
          <w:noProof/>
        </w:rPr>
        <w:fldChar w:fldCharType="separate"/>
      </w:r>
      <w:r>
        <w:rPr>
          <w:noProof/>
        </w:rPr>
        <w:t>25</w:t>
      </w:r>
      <w:r>
        <w:rPr>
          <w:noProof/>
        </w:rPr>
        <w:fldChar w:fldCharType="end"/>
      </w:r>
    </w:p>
    <w:p w14:paraId="3F75FAD5" w14:textId="6E5ABC79"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4.</w:t>
      </w:r>
      <w:r>
        <w:rPr>
          <w:noProof/>
          <w:lang w:eastAsia="zh-CN"/>
        </w:rPr>
        <w:t>1</w:t>
      </w:r>
      <w:r>
        <w:rPr>
          <w:rFonts w:asciiTheme="minorHAnsi" w:hAnsiTheme="minorHAnsi" w:cstheme="minorBidi"/>
          <w:noProof/>
          <w:kern w:val="2"/>
          <w:sz w:val="24"/>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_Toc212045776 \h </w:instrText>
      </w:r>
      <w:r>
        <w:rPr>
          <w:noProof/>
        </w:rPr>
      </w:r>
      <w:r>
        <w:rPr>
          <w:noProof/>
        </w:rPr>
        <w:fldChar w:fldCharType="separate"/>
      </w:r>
      <w:r>
        <w:rPr>
          <w:noProof/>
        </w:rPr>
        <w:t>25</w:t>
      </w:r>
      <w:r>
        <w:rPr>
          <w:noProof/>
        </w:rPr>
        <w:fldChar w:fldCharType="end"/>
      </w:r>
    </w:p>
    <w:p w14:paraId="2C249D97" w14:textId="136E7F1E"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4.2</w:t>
      </w:r>
      <w:r>
        <w:rPr>
          <w:rFonts w:asciiTheme="minorHAnsi" w:hAnsiTheme="minorHAnsi" w:cstheme="minorBidi"/>
          <w:noProof/>
          <w:kern w:val="2"/>
          <w:sz w:val="24"/>
          <w:szCs w:val="24"/>
          <w:lang w:val="en-US" w:eastAsia="zh-CN"/>
          <w14:ligatures w14:val="standardContextual"/>
        </w:rPr>
        <w:tab/>
      </w:r>
      <w:r>
        <w:rPr>
          <w:noProof/>
        </w:rPr>
        <w:t>Reference model</w:t>
      </w:r>
      <w:r>
        <w:rPr>
          <w:noProof/>
        </w:rPr>
        <w:tab/>
      </w:r>
      <w:r>
        <w:rPr>
          <w:noProof/>
        </w:rPr>
        <w:fldChar w:fldCharType="begin"/>
      </w:r>
      <w:r>
        <w:rPr>
          <w:noProof/>
        </w:rPr>
        <w:instrText xml:space="preserve"> PAGEREF _Toc212045777 \h </w:instrText>
      </w:r>
      <w:r>
        <w:rPr>
          <w:noProof/>
        </w:rPr>
      </w:r>
      <w:r>
        <w:rPr>
          <w:noProof/>
        </w:rPr>
        <w:fldChar w:fldCharType="separate"/>
      </w:r>
      <w:r>
        <w:rPr>
          <w:noProof/>
        </w:rPr>
        <w:t>25</w:t>
      </w:r>
      <w:r>
        <w:rPr>
          <w:noProof/>
        </w:rPr>
        <w:fldChar w:fldCharType="end"/>
      </w:r>
    </w:p>
    <w:p w14:paraId="13BE6607" w14:textId="113D4FF3" w:rsidR="00CE4825" w:rsidRDefault="00CE4825">
      <w:pPr>
        <w:pStyle w:val="TOC2"/>
        <w:rPr>
          <w:rFonts w:asciiTheme="minorHAnsi" w:hAnsiTheme="minorHAnsi" w:cstheme="minorBidi"/>
          <w:noProof/>
          <w:kern w:val="2"/>
          <w:sz w:val="24"/>
          <w:szCs w:val="24"/>
          <w:lang w:val="en-US" w:eastAsia="zh-CN"/>
          <w14:ligatures w14:val="standardContextual"/>
        </w:rPr>
      </w:pPr>
      <w:r w:rsidRPr="002D134A">
        <w:rPr>
          <w:noProof/>
          <w:lang w:val="en-US"/>
        </w:rPr>
        <w:t>4.</w:t>
      </w:r>
      <w:r w:rsidRPr="002D134A">
        <w:rPr>
          <w:noProof/>
          <w:lang w:val="en-US" w:eastAsia="zh-CN"/>
        </w:rPr>
        <w:t>3</w:t>
      </w:r>
      <w:r>
        <w:rPr>
          <w:rFonts w:asciiTheme="minorHAnsi" w:hAnsiTheme="minorHAnsi" w:cstheme="minorBidi"/>
          <w:noProof/>
          <w:kern w:val="2"/>
          <w:sz w:val="24"/>
          <w:szCs w:val="24"/>
          <w:lang w:val="en-US" w:eastAsia="zh-CN"/>
          <w14:ligatures w14:val="standardContextual"/>
        </w:rPr>
        <w:tab/>
      </w:r>
      <w:r w:rsidRPr="002D134A">
        <w:rPr>
          <w:noProof/>
          <w:lang w:val="en-US"/>
        </w:rPr>
        <w:t>Functional elements</w:t>
      </w:r>
      <w:r>
        <w:rPr>
          <w:noProof/>
        </w:rPr>
        <w:tab/>
      </w:r>
      <w:r>
        <w:rPr>
          <w:noProof/>
        </w:rPr>
        <w:fldChar w:fldCharType="begin"/>
      </w:r>
      <w:r>
        <w:rPr>
          <w:noProof/>
        </w:rPr>
        <w:instrText xml:space="preserve"> PAGEREF _Toc212045778 \h </w:instrText>
      </w:r>
      <w:r>
        <w:rPr>
          <w:noProof/>
        </w:rPr>
      </w:r>
      <w:r>
        <w:rPr>
          <w:noProof/>
        </w:rPr>
        <w:fldChar w:fldCharType="separate"/>
      </w:r>
      <w:r>
        <w:rPr>
          <w:noProof/>
        </w:rPr>
        <w:t>26</w:t>
      </w:r>
      <w:r>
        <w:rPr>
          <w:noProof/>
        </w:rPr>
        <w:fldChar w:fldCharType="end"/>
      </w:r>
    </w:p>
    <w:p w14:paraId="0A5CC88D" w14:textId="1D8E89E2"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3</w:t>
      </w:r>
      <w:r>
        <w:rPr>
          <w:noProof/>
        </w:rPr>
        <w:t>.1</w:t>
      </w:r>
      <w:r>
        <w:rPr>
          <w:rFonts w:asciiTheme="minorHAnsi" w:hAnsiTheme="minorHAnsi" w:cstheme="minorBidi"/>
          <w:noProof/>
          <w:kern w:val="2"/>
          <w:sz w:val="24"/>
          <w:szCs w:val="24"/>
          <w:lang w:val="en-US" w:eastAsia="zh-CN"/>
          <w14:ligatures w14:val="standardContextual"/>
        </w:rPr>
        <w:tab/>
      </w:r>
      <w:r>
        <w:rPr>
          <w:noProof/>
          <w:lang w:eastAsia="zh-CN"/>
        </w:rPr>
        <w:t>SCEF</w:t>
      </w:r>
      <w:r>
        <w:rPr>
          <w:noProof/>
        </w:rPr>
        <w:tab/>
      </w:r>
      <w:r>
        <w:rPr>
          <w:noProof/>
        </w:rPr>
        <w:fldChar w:fldCharType="begin"/>
      </w:r>
      <w:r>
        <w:rPr>
          <w:noProof/>
        </w:rPr>
        <w:instrText xml:space="preserve"> PAGEREF _Toc212045779 \h </w:instrText>
      </w:r>
      <w:r>
        <w:rPr>
          <w:noProof/>
        </w:rPr>
      </w:r>
      <w:r>
        <w:rPr>
          <w:noProof/>
        </w:rPr>
        <w:fldChar w:fldCharType="separate"/>
      </w:r>
      <w:r>
        <w:rPr>
          <w:noProof/>
        </w:rPr>
        <w:t>26</w:t>
      </w:r>
      <w:r>
        <w:rPr>
          <w:noProof/>
        </w:rPr>
        <w:fldChar w:fldCharType="end"/>
      </w:r>
    </w:p>
    <w:p w14:paraId="248690EE" w14:textId="6BA557D2"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3</w:t>
      </w:r>
      <w:r>
        <w:rPr>
          <w:noProof/>
        </w:rPr>
        <w:t>.2</w:t>
      </w:r>
      <w:r>
        <w:rPr>
          <w:rFonts w:asciiTheme="minorHAnsi" w:hAnsiTheme="minorHAnsi" w:cstheme="minorBidi"/>
          <w:noProof/>
          <w:kern w:val="2"/>
          <w:sz w:val="24"/>
          <w:szCs w:val="24"/>
          <w:lang w:val="en-US" w:eastAsia="zh-CN"/>
          <w14:ligatures w14:val="standardContextual"/>
        </w:rPr>
        <w:tab/>
      </w:r>
      <w:r>
        <w:rPr>
          <w:noProof/>
          <w:lang w:eastAsia="zh-CN"/>
        </w:rPr>
        <w:t>SCS/AS</w:t>
      </w:r>
      <w:r>
        <w:rPr>
          <w:noProof/>
        </w:rPr>
        <w:tab/>
      </w:r>
      <w:r>
        <w:rPr>
          <w:noProof/>
        </w:rPr>
        <w:fldChar w:fldCharType="begin"/>
      </w:r>
      <w:r>
        <w:rPr>
          <w:noProof/>
        </w:rPr>
        <w:instrText xml:space="preserve"> PAGEREF _Toc212045780 \h </w:instrText>
      </w:r>
      <w:r>
        <w:rPr>
          <w:noProof/>
        </w:rPr>
      </w:r>
      <w:r>
        <w:rPr>
          <w:noProof/>
        </w:rPr>
        <w:fldChar w:fldCharType="separate"/>
      </w:r>
      <w:r>
        <w:rPr>
          <w:noProof/>
        </w:rPr>
        <w:t>26</w:t>
      </w:r>
      <w:r>
        <w:rPr>
          <w:noProof/>
        </w:rPr>
        <w:fldChar w:fldCharType="end"/>
      </w:r>
    </w:p>
    <w:p w14:paraId="5972CDC8" w14:textId="0DB9B3EA" w:rsidR="00CE4825" w:rsidRDefault="00CE4825">
      <w:pPr>
        <w:pStyle w:val="TOC2"/>
        <w:rPr>
          <w:rFonts w:asciiTheme="minorHAnsi" w:hAnsiTheme="minorHAnsi" w:cstheme="minorBidi"/>
          <w:noProof/>
          <w:kern w:val="2"/>
          <w:sz w:val="24"/>
          <w:szCs w:val="24"/>
          <w:lang w:val="en-US" w:eastAsia="zh-CN"/>
          <w14:ligatures w14:val="standardContextual"/>
        </w:rPr>
      </w:pPr>
      <w:r w:rsidRPr="002D134A">
        <w:rPr>
          <w:noProof/>
          <w:lang w:val="en-US"/>
        </w:rPr>
        <w:t>4.</w:t>
      </w:r>
      <w:r w:rsidRPr="002D134A">
        <w:rPr>
          <w:noProof/>
          <w:lang w:val="en-US" w:eastAsia="zh-CN"/>
        </w:rPr>
        <w:t>4</w:t>
      </w:r>
      <w:r>
        <w:rPr>
          <w:rFonts w:asciiTheme="minorHAnsi" w:hAnsiTheme="minorHAnsi" w:cstheme="minorBidi"/>
          <w:noProof/>
          <w:kern w:val="2"/>
          <w:sz w:val="24"/>
          <w:szCs w:val="24"/>
          <w:lang w:val="en-US" w:eastAsia="zh-CN"/>
          <w14:ligatures w14:val="standardContextual"/>
        </w:rPr>
        <w:tab/>
      </w:r>
      <w:r w:rsidRPr="002D134A">
        <w:rPr>
          <w:noProof/>
          <w:lang w:val="en-US" w:eastAsia="zh-CN"/>
        </w:rPr>
        <w:t>Procedures over T8 reference point</w:t>
      </w:r>
      <w:r>
        <w:rPr>
          <w:noProof/>
        </w:rPr>
        <w:tab/>
      </w:r>
      <w:r>
        <w:rPr>
          <w:noProof/>
        </w:rPr>
        <w:fldChar w:fldCharType="begin"/>
      </w:r>
      <w:r>
        <w:rPr>
          <w:noProof/>
        </w:rPr>
        <w:instrText xml:space="preserve"> PAGEREF _Toc212045781 \h </w:instrText>
      </w:r>
      <w:r>
        <w:rPr>
          <w:noProof/>
        </w:rPr>
      </w:r>
      <w:r>
        <w:rPr>
          <w:noProof/>
        </w:rPr>
        <w:fldChar w:fldCharType="separate"/>
      </w:r>
      <w:r>
        <w:rPr>
          <w:noProof/>
        </w:rPr>
        <w:t>26</w:t>
      </w:r>
      <w:r>
        <w:rPr>
          <w:noProof/>
        </w:rPr>
        <w:fldChar w:fldCharType="end"/>
      </w:r>
    </w:p>
    <w:p w14:paraId="244D4AE6" w14:textId="44A245F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_Toc212045782 \h </w:instrText>
      </w:r>
      <w:r>
        <w:rPr>
          <w:noProof/>
        </w:rPr>
      </w:r>
      <w:r>
        <w:rPr>
          <w:noProof/>
        </w:rPr>
        <w:fldChar w:fldCharType="separate"/>
      </w:r>
      <w:r>
        <w:rPr>
          <w:noProof/>
        </w:rPr>
        <w:t>26</w:t>
      </w:r>
      <w:r>
        <w:rPr>
          <w:noProof/>
        </w:rPr>
        <w:fldChar w:fldCharType="end"/>
      </w:r>
    </w:p>
    <w:p w14:paraId="443F19D8" w14:textId="46FCA7E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w:t>
      </w:r>
      <w:r>
        <w:rPr>
          <w:rFonts w:asciiTheme="minorHAnsi" w:hAnsiTheme="minorHAnsi" w:cstheme="minorBidi"/>
          <w:noProof/>
          <w:kern w:val="2"/>
          <w:sz w:val="24"/>
          <w:szCs w:val="24"/>
          <w:lang w:val="en-US" w:eastAsia="zh-CN"/>
          <w14:ligatures w14:val="standardContextual"/>
        </w:rPr>
        <w:tab/>
      </w:r>
      <w:r>
        <w:rPr>
          <w:noProof/>
        </w:rPr>
        <w:t>Monitoring Procedures</w:t>
      </w:r>
      <w:r>
        <w:rPr>
          <w:noProof/>
        </w:rPr>
        <w:tab/>
      </w:r>
      <w:r>
        <w:rPr>
          <w:noProof/>
        </w:rPr>
        <w:fldChar w:fldCharType="begin"/>
      </w:r>
      <w:r>
        <w:rPr>
          <w:noProof/>
        </w:rPr>
        <w:instrText xml:space="preserve"> PAGEREF _Toc212045783 \h </w:instrText>
      </w:r>
      <w:r>
        <w:rPr>
          <w:noProof/>
        </w:rPr>
      </w:r>
      <w:r>
        <w:rPr>
          <w:noProof/>
        </w:rPr>
        <w:fldChar w:fldCharType="separate"/>
      </w:r>
      <w:r>
        <w:rPr>
          <w:noProof/>
        </w:rPr>
        <w:t>27</w:t>
      </w:r>
      <w:r>
        <w:rPr>
          <w:noProof/>
        </w:rPr>
        <w:fldChar w:fldCharType="end"/>
      </w:r>
    </w:p>
    <w:p w14:paraId="43CF4777" w14:textId="207DF82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_Toc212045784 \h </w:instrText>
      </w:r>
      <w:r>
        <w:rPr>
          <w:noProof/>
        </w:rPr>
      </w:r>
      <w:r>
        <w:rPr>
          <w:noProof/>
        </w:rPr>
        <w:fldChar w:fldCharType="separate"/>
      </w:r>
      <w:r>
        <w:rPr>
          <w:noProof/>
        </w:rPr>
        <w:t>27</w:t>
      </w:r>
      <w:r>
        <w:rPr>
          <w:noProof/>
        </w:rPr>
        <w:fldChar w:fldCharType="end"/>
      </w:r>
    </w:p>
    <w:p w14:paraId="01F56B76" w14:textId="1DDFE07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4.4.2.2</w:t>
      </w:r>
      <w:r>
        <w:rPr>
          <w:rFonts w:asciiTheme="minorHAnsi" w:hAnsiTheme="minorHAnsi" w:cstheme="minorBidi"/>
          <w:noProof/>
          <w:kern w:val="2"/>
          <w:sz w:val="24"/>
          <w:szCs w:val="24"/>
          <w:lang w:val="en-US" w:eastAsia="zh-CN"/>
          <w14:ligatures w14:val="standardContextual"/>
        </w:rPr>
        <w:tab/>
      </w:r>
      <w:r>
        <w:rPr>
          <w:noProof/>
        </w:rPr>
        <w:t>Monitoring Events Configuration</w:t>
      </w:r>
      <w:r>
        <w:rPr>
          <w:noProof/>
        </w:rPr>
        <w:tab/>
      </w:r>
      <w:r>
        <w:rPr>
          <w:noProof/>
        </w:rPr>
        <w:fldChar w:fldCharType="begin"/>
      </w:r>
      <w:r>
        <w:rPr>
          <w:noProof/>
        </w:rPr>
        <w:instrText xml:space="preserve"> PAGEREF _Toc212045785 \h </w:instrText>
      </w:r>
      <w:r>
        <w:rPr>
          <w:noProof/>
        </w:rPr>
      </w:r>
      <w:r>
        <w:rPr>
          <w:noProof/>
        </w:rPr>
        <w:fldChar w:fldCharType="separate"/>
      </w:r>
      <w:r>
        <w:rPr>
          <w:noProof/>
        </w:rPr>
        <w:t>27</w:t>
      </w:r>
      <w:r>
        <w:rPr>
          <w:noProof/>
        </w:rPr>
        <w:fldChar w:fldCharType="end"/>
      </w:r>
    </w:p>
    <w:p w14:paraId="3F284F6E" w14:textId="5795BDA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4.4.2.2.1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_Toc212045786 \h </w:instrText>
      </w:r>
      <w:r>
        <w:rPr>
          <w:noProof/>
        </w:rPr>
      </w:r>
      <w:r>
        <w:rPr>
          <w:noProof/>
        </w:rPr>
        <w:fldChar w:fldCharType="separate"/>
      </w:r>
      <w:r>
        <w:rPr>
          <w:noProof/>
        </w:rPr>
        <w:t>27</w:t>
      </w:r>
      <w:r>
        <w:rPr>
          <w:noProof/>
        </w:rPr>
        <w:fldChar w:fldCharType="end"/>
      </w:r>
    </w:p>
    <w:p w14:paraId="087C0655" w14:textId="66B2D06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4.4.2.2.2</w:t>
      </w:r>
      <w:r>
        <w:rPr>
          <w:rFonts w:asciiTheme="minorHAnsi" w:hAnsiTheme="minorHAnsi" w:cstheme="minorBidi"/>
          <w:noProof/>
          <w:kern w:val="2"/>
          <w:sz w:val="24"/>
          <w:szCs w:val="24"/>
          <w:lang w:val="en-US" w:eastAsia="zh-CN"/>
          <w14:ligatures w14:val="standardContextual"/>
        </w:rPr>
        <w:tab/>
      </w:r>
      <w:r>
        <w:rPr>
          <w:noProof/>
        </w:rPr>
        <w:t>Monitoring Events Configuration via HSS</w:t>
      </w:r>
      <w:r>
        <w:rPr>
          <w:noProof/>
        </w:rPr>
        <w:tab/>
      </w:r>
      <w:r>
        <w:rPr>
          <w:noProof/>
        </w:rPr>
        <w:fldChar w:fldCharType="begin"/>
      </w:r>
      <w:r>
        <w:rPr>
          <w:noProof/>
        </w:rPr>
        <w:instrText xml:space="preserve"> PAGEREF _Toc212045787 \h </w:instrText>
      </w:r>
      <w:r>
        <w:rPr>
          <w:noProof/>
        </w:rPr>
      </w:r>
      <w:r>
        <w:rPr>
          <w:noProof/>
        </w:rPr>
        <w:fldChar w:fldCharType="separate"/>
      </w:r>
      <w:r>
        <w:rPr>
          <w:noProof/>
        </w:rPr>
        <w:t>29</w:t>
      </w:r>
      <w:r>
        <w:rPr>
          <w:noProof/>
        </w:rPr>
        <w:fldChar w:fldCharType="end"/>
      </w:r>
    </w:p>
    <w:p w14:paraId="190BAD6B" w14:textId="7F7A66E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4.4.2.2.2.1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_Toc212045788 \h </w:instrText>
      </w:r>
      <w:r>
        <w:rPr>
          <w:noProof/>
        </w:rPr>
      </w:r>
      <w:r>
        <w:rPr>
          <w:noProof/>
        </w:rPr>
        <w:fldChar w:fldCharType="separate"/>
      </w:r>
      <w:r>
        <w:rPr>
          <w:noProof/>
        </w:rPr>
        <w:t>29</w:t>
      </w:r>
      <w:r>
        <w:rPr>
          <w:noProof/>
        </w:rPr>
        <w:fldChar w:fldCharType="end"/>
      </w:r>
    </w:p>
    <w:p w14:paraId="7008A0BC" w14:textId="2F125DA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.2.2.2.2</w:t>
      </w:r>
      <w:r>
        <w:rPr>
          <w:rFonts w:asciiTheme="minorHAnsi" w:hAnsiTheme="minorHAnsi" w:cstheme="minorBidi"/>
          <w:noProof/>
          <w:kern w:val="2"/>
          <w:sz w:val="24"/>
          <w:szCs w:val="24"/>
          <w:lang w:val="en-US" w:eastAsia="zh-CN"/>
          <w14:ligatures w14:val="standardContextual"/>
        </w:rPr>
        <w:tab/>
      </w:r>
      <w:r>
        <w:rPr>
          <w:noProof/>
        </w:rPr>
        <w:t>Configuration Request for an individual UE</w:t>
      </w:r>
      <w:r>
        <w:rPr>
          <w:noProof/>
        </w:rPr>
        <w:tab/>
      </w:r>
      <w:r>
        <w:rPr>
          <w:noProof/>
        </w:rPr>
        <w:fldChar w:fldCharType="begin"/>
      </w:r>
      <w:r>
        <w:rPr>
          <w:noProof/>
        </w:rPr>
        <w:instrText xml:space="preserve"> PAGEREF _Toc212045789 \h </w:instrText>
      </w:r>
      <w:r>
        <w:rPr>
          <w:noProof/>
        </w:rPr>
      </w:r>
      <w:r>
        <w:rPr>
          <w:noProof/>
        </w:rPr>
        <w:fldChar w:fldCharType="separate"/>
      </w:r>
      <w:r>
        <w:rPr>
          <w:noProof/>
        </w:rPr>
        <w:t>29</w:t>
      </w:r>
      <w:r>
        <w:rPr>
          <w:noProof/>
        </w:rPr>
        <w:fldChar w:fldCharType="end"/>
      </w:r>
    </w:p>
    <w:p w14:paraId="160B3559" w14:textId="3FAC011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.2.2.2.3</w:t>
      </w:r>
      <w:r>
        <w:rPr>
          <w:rFonts w:asciiTheme="minorHAnsi" w:hAnsiTheme="minorHAnsi" w:cstheme="minorBidi"/>
          <w:noProof/>
          <w:kern w:val="2"/>
          <w:sz w:val="24"/>
          <w:szCs w:val="24"/>
          <w:lang w:val="en-US" w:eastAsia="zh-CN"/>
          <w14:ligatures w14:val="standardContextual"/>
        </w:rPr>
        <w:tab/>
      </w:r>
      <w:r>
        <w:rPr>
          <w:noProof/>
        </w:rPr>
        <w:t>Configuration Request for a group of UEs</w:t>
      </w:r>
      <w:r>
        <w:rPr>
          <w:noProof/>
        </w:rPr>
        <w:tab/>
      </w:r>
      <w:r>
        <w:rPr>
          <w:noProof/>
        </w:rPr>
        <w:fldChar w:fldCharType="begin"/>
      </w:r>
      <w:r>
        <w:rPr>
          <w:noProof/>
        </w:rPr>
        <w:instrText xml:space="preserve"> PAGEREF _Toc212045790 \h </w:instrText>
      </w:r>
      <w:r>
        <w:rPr>
          <w:noProof/>
        </w:rPr>
      </w:r>
      <w:r>
        <w:rPr>
          <w:noProof/>
        </w:rPr>
        <w:fldChar w:fldCharType="separate"/>
      </w:r>
      <w:r>
        <w:rPr>
          <w:noProof/>
        </w:rPr>
        <w:t>30</w:t>
      </w:r>
      <w:r>
        <w:rPr>
          <w:noProof/>
        </w:rPr>
        <w:fldChar w:fldCharType="end"/>
      </w:r>
    </w:p>
    <w:p w14:paraId="470A6449" w14:textId="086D795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4.4.2.2.3</w:t>
      </w:r>
      <w:r>
        <w:rPr>
          <w:rFonts w:asciiTheme="minorHAnsi" w:hAnsiTheme="minorHAnsi" w:cstheme="minorBidi"/>
          <w:noProof/>
          <w:kern w:val="2"/>
          <w:sz w:val="24"/>
          <w:szCs w:val="24"/>
          <w:lang w:val="en-US" w:eastAsia="zh-CN"/>
          <w14:ligatures w14:val="standardContextual"/>
        </w:rPr>
        <w:tab/>
      </w:r>
      <w:r>
        <w:rPr>
          <w:noProof/>
        </w:rPr>
        <w:t>Monitoring Events Configuration directly via MME/SGSN</w:t>
      </w:r>
      <w:r>
        <w:rPr>
          <w:noProof/>
        </w:rPr>
        <w:tab/>
      </w:r>
      <w:r>
        <w:rPr>
          <w:noProof/>
        </w:rPr>
        <w:fldChar w:fldCharType="begin"/>
      </w:r>
      <w:r>
        <w:rPr>
          <w:noProof/>
        </w:rPr>
        <w:instrText xml:space="preserve"> PAGEREF _Toc212045791 \h </w:instrText>
      </w:r>
      <w:r>
        <w:rPr>
          <w:noProof/>
        </w:rPr>
      </w:r>
      <w:r>
        <w:rPr>
          <w:noProof/>
        </w:rPr>
        <w:fldChar w:fldCharType="separate"/>
      </w:r>
      <w:r>
        <w:rPr>
          <w:noProof/>
        </w:rPr>
        <w:t>31</w:t>
      </w:r>
      <w:r>
        <w:rPr>
          <w:noProof/>
        </w:rPr>
        <w:fldChar w:fldCharType="end"/>
      </w:r>
    </w:p>
    <w:p w14:paraId="74B60CE6" w14:textId="45FED62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4.4.2.2.4</w:t>
      </w:r>
      <w:r>
        <w:rPr>
          <w:rFonts w:asciiTheme="minorHAnsi" w:hAnsiTheme="minorHAnsi" w:cstheme="minorBidi"/>
          <w:noProof/>
          <w:kern w:val="2"/>
          <w:sz w:val="24"/>
          <w:szCs w:val="24"/>
          <w:lang w:val="en-US" w:eastAsia="zh-CN"/>
          <w14:ligatures w14:val="standardContextual"/>
        </w:rPr>
        <w:tab/>
      </w:r>
      <w:r>
        <w:rPr>
          <w:noProof/>
        </w:rPr>
        <w:t>Monitoring Events Configuration via PCRF</w:t>
      </w:r>
      <w:r>
        <w:rPr>
          <w:noProof/>
        </w:rPr>
        <w:tab/>
      </w:r>
      <w:r>
        <w:rPr>
          <w:noProof/>
        </w:rPr>
        <w:fldChar w:fldCharType="begin"/>
      </w:r>
      <w:r>
        <w:rPr>
          <w:noProof/>
        </w:rPr>
        <w:instrText xml:space="preserve"> PAGEREF _Toc212045792 \h </w:instrText>
      </w:r>
      <w:r>
        <w:rPr>
          <w:noProof/>
        </w:rPr>
      </w:r>
      <w:r>
        <w:rPr>
          <w:noProof/>
        </w:rPr>
        <w:fldChar w:fldCharType="separate"/>
      </w:r>
      <w:r>
        <w:rPr>
          <w:noProof/>
        </w:rPr>
        <w:t>31</w:t>
      </w:r>
      <w:r>
        <w:rPr>
          <w:noProof/>
        </w:rPr>
        <w:fldChar w:fldCharType="end"/>
      </w:r>
    </w:p>
    <w:p w14:paraId="0719BF3B" w14:textId="677276A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.2.2.4.1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_Toc212045793 \h </w:instrText>
      </w:r>
      <w:r>
        <w:rPr>
          <w:noProof/>
        </w:rPr>
      </w:r>
      <w:r>
        <w:rPr>
          <w:noProof/>
        </w:rPr>
        <w:fldChar w:fldCharType="separate"/>
      </w:r>
      <w:r>
        <w:rPr>
          <w:noProof/>
        </w:rPr>
        <w:t>31</w:t>
      </w:r>
      <w:r>
        <w:rPr>
          <w:noProof/>
        </w:rPr>
        <w:fldChar w:fldCharType="end"/>
      </w:r>
    </w:p>
    <w:p w14:paraId="01C9EEAA" w14:textId="6FB9EC6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.2.2.4.2</w:t>
      </w:r>
      <w:r>
        <w:rPr>
          <w:rFonts w:asciiTheme="minorHAnsi" w:hAnsiTheme="minorHAnsi" w:cstheme="minorBidi"/>
          <w:noProof/>
          <w:kern w:val="2"/>
          <w:sz w:val="24"/>
          <w:szCs w:val="24"/>
          <w:lang w:val="en-US" w:eastAsia="zh-CN"/>
          <w14:ligatures w14:val="standardContextual"/>
        </w:rPr>
        <w:tab/>
      </w:r>
      <w:r>
        <w:rPr>
          <w:noProof/>
        </w:rPr>
        <w:t>Configuration Request for an individual UE</w:t>
      </w:r>
      <w:r>
        <w:rPr>
          <w:noProof/>
        </w:rPr>
        <w:tab/>
      </w:r>
      <w:r>
        <w:rPr>
          <w:noProof/>
        </w:rPr>
        <w:fldChar w:fldCharType="begin"/>
      </w:r>
      <w:r>
        <w:rPr>
          <w:noProof/>
        </w:rPr>
        <w:instrText xml:space="preserve"> PAGEREF _Toc212045794 \h </w:instrText>
      </w:r>
      <w:r>
        <w:rPr>
          <w:noProof/>
        </w:rPr>
      </w:r>
      <w:r>
        <w:rPr>
          <w:noProof/>
        </w:rPr>
        <w:fldChar w:fldCharType="separate"/>
      </w:r>
      <w:r>
        <w:rPr>
          <w:noProof/>
        </w:rPr>
        <w:t>31</w:t>
      </w:r>
      <w:r>
        <w:rPr>
          <w:noProof/>
        </w:rPr>
        <w:fldChar w:fldCharType="end"/>
      </w:r>
    </w:p>
    <w:p w14:paraId="3AD59406" w14:textId="12CBFA5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.2.2.4.3</w:t>
      </w:r>
      <w:r>
        <w:rPr>
          <w:rFonts w:asciiTheme="minorHAnsi" w:hAnsiTheme="minorHAnsi" w:cstheme="minorBidi"/>
          <w:noProof/>
          <w:kern w:val="2"/>
          <w:sz w:val="24"/>
          <w:szCs w:val="24"/>
          <w:lang w:val="en-US" w:eastAsia="zh-CN"/>
          <w14:ligatures w14:val="standardContextual"/>
        </w:rPr>
        <w:tab/>
      </w:r>
      <w:r>
        <w:rPr>
          <w:noProof/>
        </w:rPr>
        <w:t>Configuration Request for a group of UEs</w:t>
      </w:r>
      <w:r>
        <w:rPr>
          <w:noProof/>
        </w:rPr>
        <w:tab/>
      </w:r>
      <w:r>
        <w:rPr>
          <w:noProof/>
        </w:rPr>
        <w:fldChar w:fldCharType="begin"/>
      </w:r>
      <w:r>
        <w:rPr>
          <w:noProof/>
        </w:rPr>
        <w:instrText xml:space="preserve"> PAGEREF _Toc212045795 \h </w:instrText>
      </w:r>
      <w:r>
        <w:rPr>
          <w:noProof/>
        </w:rPr>
      </w:r>
      <w:r>
        <w:rPr>
          <w:noProof/>
        </w:rPr>
        <w:fldChar w:fldCharType="separate"/>
      </w:r>
      <w:r>
        <w:rPr>
          <w:noProof/>
        </w:rPr>
        <w:t>32</w:t>
      </w:r>
      <w:r>
        <w:rPr>
          <w:noProof/>
        </w:rPr>
        <w:fldChar w:fldCharType="end"/>
      </w:r>
    </w:p>
    <w:p w14:paraId="2E9C80BA" w14:textId="6EED784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4.4.2.3</w:t>
      </w:r>
      <w:r>
        <w:rPr>
          <w:rFonts w:asciiTheme="minorHAnsi" w:hAnsiTheme="minorHAnsi" w:cstheme="minorBidi"/>
          <w:noProof/>
          <w:kern w:val="2"/>
          <w:sz w:val="24"/>
          <w:szCs w:val="24"/>
          <w:lang w:val="en-US" w:eastAsia="zh-CN"/>
          <w14:ligatures w14:val="standardContextual"/>
        </w:rPr>
        <w:tab/>
      </w:r>
      <w:r>
        <w:rPr>
          <w:noProof/>
        </w:rPr>
        <w:t>Reporting of Monitoring Event Procedure</w:t>
      </w:r>
      <w:r>
        <w:rPr>
          <w:noProof/>
        </w:rPr>
        <w:tab/>
      </w:r>
      <w:r>
        <w:rPr>
          <w:noProof/>
        </w:rPr>
        <w:fldChar w:fldCharType="begin"/>
      </w:r>
      <w:r>
        <w:rPr>
          <w:noProof/>
        </w:rPr>
        <w:instrText xml:space="preserve"> PAGEREF _Toc212045796 \h </w:instrText>
      </w:r>
      <w:r>
        <w:rPr>
          <w:noProof/>
        </w:rPr>
      </w:r>
      <w:r>
        <w:rPr>
          <w:noProof/>
        </w:rPr>
        <w:fldChar w:fldCharType="separate"/>
      </w:r>
      <w:r>
        <w:rPr>
          <w:noProof/>
        </w:rPr>
        <w:t>32</w:t>
      </w:r>
      <w:r>
        <w:rPr>
          <w:noProof/>
        </w:rPr>
        <w:fldChar w:fldCharType="end"/>
      </w:r>
    </w:p>
    <w:p w14:paraId="4503222E" w14:textId="0E7D9531"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4.4.2.4</w:t>
      </w:r>
      <w:r>
        <w:rPr>
          <w:rFonts w:asciiTheme="minorHAnsi" w:hAnsiTheme="minorHAnsi" w:cstheme="minorBidi"/>
          <w:noProof/>
          <w:kern w:val="2"/>
          <w:sz w:val="24"/>
          <w:szCs w:val="24"/>
          <w:lang w:val="en-US" w:eastAsia="zh-CN"/>
          <w14:ligatures w14:val="standardContextual"/>
        </w:rPr>
        <w:tab/>
      </w:r>
      <w:r>
        <w:rPr>
          <w:noProof/>
        </w:rPr>
        <w:t>Network-initiated Explicit Monitoring Event Deletion Procedure</w:t>
      </w:r>
      <w:r>
        <w:rPr>
          <w:noProof/>
        </w:rPr>
        <w:tab/>
      </w:r>
      <w:r>
        <w:rPr>
          <w:noProof/>
        </w:rPr>
        <w:fldChar w:fldCharType="begin"/>
      </w:r>
      <w:r>
        <w:rPr>
          <w:noProof/>
        </w:rPr>
        <w:instrText xml:space="preserve"> PAGEREF _Toc212045797 \h </w:instrText>
      </w:r>
      <w:r>
        <w:rPr>
          <w:noProof/>
        </w:rPr>
      </w:r>
      <w:r>
        <w:rPr>
          <w:noProof/>
        </w:rPr>
        <w:fldChar w:fldCharType="separate"/>
      </w:r>
      <w:r>
        <w:rPr>
          <w:noProof/>
        </w:rPr>
        <w:t>33</w:t>
      </w:r>
      <w:r>
        <w:rPr>
          <w:noProof/>
        </w:rPr>
        <w:fldChar w:fldCharType="end"/>
      </w:r>
    </w:p>
    <w:p w14:paraId="24432AE9" w14:textId="1864085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.2.5</w:t>
      </w:r>
      <w:r>
        <w:rPr>
          <w:rFonts w:asciiTheme="minorHAnsi" w:hAnsiTheme="minorHAnsi" w:cstheme="minorBidi"/>
          <w:noProof/>
          <w:kern w:val="2"/>
          <w:sz w:val="24"/>
          <w:szCs w:val="24"/>
          <w:lang w:val="en-US" w:eastAsia="zh-CN"/>
          <w14:ligatures w14:val="standardContextual"/>
        </w:rPr>
        <w:tab/>
      </w:r>
      <w:r>
        <w:rPr>
          <w:noProof/>
        </w:rPr>
        <w:t>Network initiated notification of applied parameter configuration</w:t>
      </w:r>
      <w:r>
        <w:rPr>
          <w:noProof/>
        </w:rPr>
        <w:tab/>
      </w:r>
      <w:r>
        <w:rPr>
          <w:noProof/>
        </w:rPr>
        <w:fldChar w:fldCharType="begin"/>
      </w:r>
      <w:r>
        <w:rPr>
          <w:noProof/>
        </w:rPr>
        <w:instrText xml:space="preserve"> PAGEREF _Toc212045798 \h </w:instrText>
      </w:r>
      <w:r>
        <w:rPr>
          <w:noProof/>
        </w:rPr>
      </w:r>
      <w:r>
        <w:rPr>
          <w:noProof/>
        </w:rPr>
        <w:fldChar w:fldCharType="separate"/>
      </w:r>
      <w:r>
        <w:rPr>
          <w:noProof/>
        </w:rPr>
        <w:t>33</w:t>
      </w:r>
      <w:r>
        <w:rPr>
          <w:noProof/>
        </w:rPr>
        <w:fldChar w:fldCharType="end"/>
      </w:r>
    </w:p>
    <w:p w14:paraId="3FD1EB36" w14:textId="5577D26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w:t>
      </w:r>
      <w:r>
        <w:rPr>
          <w:noProof/>
          <w:lang w:eastAsia="zh-CN"/>
        </w:rPr>
        <w:t>3</w:t>
      </w:r>
      <w:r>
        <w:rPr>
          <w:rFonts w:asciiTheme="minorHAnsi" w:hAnsiTheme="minorHAnsi" w:cstheme="minorBidi"/>
          <w:noProof/>
          <w:kern w:val="2"/>
          <w:sz w:val="24"/>
          <w:szCs w:val="24"/>
          <w:lang w:val="en-US" w:eastAsia="zh-CN"/>
          <w14:ligatures w14:val="standardContextual"/>
        </w:rPr>
        <w:tab/>
      </w:r>
      <w:r>
        <w:rPr>
          <w:noProof/>
          <w:lang w:eastAsia="zh-CN"/>
        </w:rPr>
        <w:t>Procedures for resource management of Background Data Transfer</w:t>
      </w:r>
      <w:r>
        <w:rPr>
          <w:noProof/>
        </w:rPr>
        <w:tab/>
      </w:r>
      <w:r>
        <w:rPr>
          <w:noProof/>
        </w:rPr>
        <w:fldChar w:fldCharType="begin"/>
      </w:r>
      <w:r>
        <w:rPr>
          <w:noProof/>
        </w:rPr>
        <w:instrText xml:space="preserve"> PAGEREF _Toc212045799 \h </w:instrText>
      </w:r>
      <w:r>
        <w:rPr>
          <w:noProof/>
        </w:rPr>
      </w:r>
      <w:r>
        <w:rPr>
          <w:noProof/>
        </w:rPr>
        <w:fldChar w:fldCharType="separate"/>
      </w:r>
      <w:r>
        <w:rPr>
          <w:noProof/>
        </w:rPr>
        <w:t>33</w:t>
      </w:r>
      <w:r>
        <w:rPr>
          <w:noProof/>
        </w:rPr>
        <w:fldChar w:fldCharType="end"/>
      </w:r>
    </w:p>
    <w:p w14:paraId="733943CA" w14:textId="390D7B9C"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w:t>
      </w:r>
      <w:r>
        <w:rPr>
          <w:noProof/>
          <w:lang w:eastAsia="zh-CN"/>
        </w:rPr>
        <w:t>4</w:t>
      </w:r>
      <w:r>
        <w:rPr>
          <w:rFonts w:asciiTheme="minorHAnsi" w:hAnsiTheme="minorHAnsi" w:cstheme="minorBidi"/>
          <w:noProof/>
          <w:kern w:val="2"/>
          <w:sz w:val="24"/>
          <w:szCs w:val="24"/>
          <w:lang w:val="en-US" w:eastAsia="zh-CN"/>
          <w14:ligatures w14:val="standardContextual"/>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_Toc212045800 \h </w:instrText>
      </w:r>
      <w:r>
        <w:rPr>
          <w:noProof/>
        </w:rPr>
      </w:r>
      <w:r>
        <w:rPr>
          <w:noProof/>
        </w:rPr>
        <w:fldChar w:fldCharType="separate"/>
      </w:r>
      <w:r>
        <w:rPr>
          <w:noProof/>
        </w:rPr>
        <w:t>34</w:t>
      </w:r>
      <w:r>
        <w:rPr>
          <w:noProof/>
        </w:rPr>
        <w:fldChar w:fldCharType="end"/>
      </w:r>
    </w:p>
    <w:p w14:paraId="76EAA007" w14:textId="571BB56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4.4.5</w:t>
      </w:r>
      <w:r>
        <w:rPr>
          <w:rFonts w:asciiTheme="minorHAnsi" w:hAnsiTheme="minorHAnsi" w:cstheme="minorBidi"/>
          <w:noProof/>
          <w:kern w:val="2"/>
          <w:sz w:val="24"/>
          <w:szCs w:val="24"/>
          <w:lang w:val="en-US" w:eastAsia="zh-CN"/>
          <w14:ligatures w14:val="standardContextual"/>
        </w:rPr>
        <w:tab/>
      </w:r>
      <w:r>
        <w:rPr>
          <w:noProof/>
        </w:rPr>
        <w:t>Procedures for Non-IP Data Delivery</w:t>
      </w:r>
      <w:r>
        <w:rPr>
          <w:noProof/>
        </w:rPr>
        <w:tab/>
      </w:r>
      <w:r>
        <w:rPr>
          <w:noProof/>
        </w:rPr>
        <w:fldChar w:fldCharType="begin"/>
      </w:r>
      <w:r>
        <w:rPr>
          <w:noProof/>
        </w:rPr>
        <w:instrText xml:space="preserve"> PAGEREF _Toc212045801 \h </w:instrText>
      </w:r>
      <w:r>
        <w:rPr>
          <w:noProof/>
        </w:rPr>
      </w:r>
      <w:r>
        <w:rPr>
          <w:noProof/>
        </w:rPr>
        <w:fldChar w:fldCharType="separate"/>
      </w:r>
      <w:r>
        <w:rPr>
          <w:noProof/>
        </w:rPr>
        <w:t>35</w:t>
      </w:r>
      <w:r>
        <w:rPr>
          <w:noProof/>
        </w:rPr>
        <w:fldChar w:fldCharType="end"/>
      </w:r>
    </w:p>
    <w:p w14:paraId="220A324B" w14:textId="0F1197C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5</w:t>
      </w:r>
      <w:r>
        <w:rPr>
          <w:noProof/>
        </w:rPr>
        <w:t>.1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_Toc212045802 \h </w:instrText>
      </w:r>
      <w:r>
        <w:rPr>
          <w:noProof/>
        </w:rPr>
      </w:r>
      <w:r>
        <w:rPr>
          <w:noProof/>
        </w:rPr>
        <w:fldChar w:fldCharType="separate"/>
      </w:r>
      <w:r>
        <w:rPr>
          <w:noProof/>
        </w:rPr>
        <w:t>35</w:t>
      </w:r>
      <w:r>
        <w:rPr>
          <w:noProof/>
        </w:rPr>
        <w:fldChar w:fldCharType="end"/>
      </w:r>
    </w:p>
    <w:p w14:paraId="7C38238F" w14:textId="53806BD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5</w:t>
      </w:r>
      <w:r>
        <w:rPr>
          <w:noProof/>
        </w:rPr>
        <w:t>.2</w:t>
      </w:r>
      <w:r>
        <w:rPr>
          <w:rFonts w:asciiTheme="minorHAnsi" w:hAnsiTheme="minorHAnsi" w:cstheme="minorBidi"/>
          <w:noProof/>
          <w:kern w:val="2"/>
          <w:sz w:val="24"/>
          <w:szCs w:val="24"/>
          <w:lang w:val="en-US" w:eastAsia="zh-CN"/>
          <w14:ligatures w14:val="standardContextual"/>
        </w:rPr>
        <w:tab/>
      </w:r>
      <w:r>
        <w:rPr>
          <w:noProof/>
          <w:lang w:eastAsia="zh-CN"/>
        </w:rPr>
        <w:t>NIDD Configuration</w:t>
      </w:r>
      <w:r>
        <w:rPr>
          <w:noProof/>
        </w:rPr>
        <w:tab/>
      </w:r>
      <w:r>
        <w:rPr>
          <w:noProof/>
        </w:rPr>
        <w:fldChar w:fldCharType="begin"/>
      </w:r>
      <w:r>
        <w:rPr>
          <w:noProof/>
        </w:rPr>
        <w:instrText xml:space="preserve"> PAGEREF _Toc212045803 \h </w:instrText>
      </w:r>
      <w:r>
        <w:rPr>
          <w:noProof/>
        </w:rPr>
      </w:r>
      <w:r>
        <w:rPr>
          <w:noProof/>
        </w:rPr>
        <w:fldChar w:fldCharType="separate"/>
      </w:r>
      <w:r>
        <w:rPr>
          <w:noProof/>
        </w:rPr>
        <w:t>35</w:t>
      </w:r>
      <w:r>
        <w:rPr>
          <w:noProof/>
        </w:rPr>
        <w:fldChar w:fldCharType="end"/>
      </w:r>
    </w:p>
    <w:p w14:paraId="10B92D9F" w14:textId="612E215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4.4.5.2.1</w:t>
      </w:r>
      <w:r>
        <w:rPr>
          <w:rFonts w:asciiTheme="minorHAnsi" w:hAnsiTheme="minorHAnsi" w:cstheme="minorBidi"/>
          <w:noProof/>
          <w:kern w:val="2"/>
          <w:sz w:val="24"/>
          <w:szCs w:val="24"/>
          <w:lang w:val="en-US" w:eastAsia="zh-CN"/>
          <w14:ligatures w14:val="standardContextual"/>
        </w:rPr>
        <w:tab/>
      </w:r>
      <w:r>
        <w:rPr>
          <w:noProof/>
        </w:rPr>
        <w:t>NIDD Configuration for a single UE</w:t>
      </w:r>
      <w:r>
        <w:rPr>
          <w:noProof/>
        </w:rPr>
        <w:tab/>
      </w:r>
      <w:r>
        <w:rPr>
          <w:noProof/>
        </w:rPr>
        <w:fldChar w:fldCharType="begin"/>
      </w:r>
      <w:r>
        <w:rPr>
          <w:noProof/>
        </w:rPr>
        <w:instrText xml:space="preserve"> PAGEREF _Toc212045804 \h </w:instrText>
      </w:r>
      <w:r>
        <w:rPr>
          <w:noProof/>
        </w:rPr>
      </w:r>
      <w:r>
        <w:rPr>
          <w:noProof/>
        </w:rPr>
        <w:fldChar w:fldCharType="separate"/>
      </w:r>
      <w:r>
        <w:rPr>
          <w:noProof/>
        </w:rPr>
        <w:t>35</w:t>
      </w:r>
      <w:r>
        <w:rPr>
          <w:noProof/>
        </w:rPr>
        <w:fldChar w:fldCharType="end"/>
      </w:r>
    </w:p>
    <w:p w14:paraId="2B17EC3A" w14:textId="6A08230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4.4.5.2.2</w:t>
      </w:r>
      <w:r>
        <w:rPr>
          <w:rFonts w:asciiTheme="minorHAnsi" w:hAnsiTheme="minorHAnsi" w:cstheme="minorBidi"/>
          <w:noProof/>
          <w:kern w:val="2"/>
          <w:sz w:val="24"/>
          <w:szCs w:val="24"/>
          <w:lang w:val="en-US" w:eastAsia="zh-CN"/>
          <w14:ligatures w14:val="standardContextual"/>
        </w:rPr>
        <w:tab/>
      </w:r>
      <w:r>
        <w:rPr>
          <w:noProof/>
        </w:rPr>
        <w:t>NIDD Configuration for a group of UEs</w:t>
      </w:r>
      <w:r>
        <w:rPr>
          <w:noProof/>
        </w:rPr>
        <w:tab/>
      </w:r>
      <w:r>
        <w:rPr>
          <w:noProof/>
        </w:rPr>
        <w:fldChar w:fldCharType="begin"/>
      </w:r>
      <w:r>
        <w:rPr>
          <w:noProof/>
        </w:rPr>
        <w:instrText xml:space="preserve"> PAGEREF _Toc212045805 \h </w:instrText>
      </w:r>
      <w:r>
        <w:rPr>
          <w:noProof/>
        </w:rPr>
      </w:r>
      <w:r>
        <w:rPr>
          <w:noProof/>
        </w:rPr>
        <w:fldChar w:fldCharType="separate"/>
      </w:r>
      <w:r>
        <w:rPr>
          <w:noProof/>
        </w:rPr>
        <w:t>36</w:t>
      </w:r>
      <w:r>
        <w:rPr>
          <w:noProof/>
        </w:rPr>
        <w:fldChar w:fldCharType="end"/>
      </w:r>
    </w:p>
    <w:p w14:paraId="4FCE4124" w14:textId="3E8AF09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5</w:t>
      </w:r>
      <w:r>
        <w:rPr>
          <w:noProof/>
        </w:rPr>
        <w:t>.</w:t>
      </w:r>
      <w:r>
        <w:rPr>
          <w:noProof/>
          <w:lang w:eastAsia="zh-CN"/>
        </w:rPr>
        <w:t>3</w:t>
      </w:r>
      <w:r>
        <w:rPr>
          <w:rFonts w:asciiTheme="minorHAnsi" w:hAnsiTheme="minorHAnsi" w:cstheme="minorBidi"/>
          <w:noProof/>
          <w:kern w:val="2"/>
          <w:sz w:val="24"/>
          <w:szCs w:val="24"/>
          <w:lang w:val="en-US" w:eastAsia="zh-CN"/>
          <w14:ligatures w14:val="standardContextual"/>
        </w:rPr>
        <w:tab/>
      </w:r>
      <w:r>
        <w:rPr>
          <w:noProof/>
        </w:rPr>
        <w:t>Mobile Terminated NIDD procedure</w:t>
      </w:r>
      <w:r>
        <w:rPr>
          <w:noProof/>
        </w:rPr>
        <w:tab/>
      </w:r>
      <w:r>
        <w:rPr>
          <w:noProof/>
        </w:rPr>
        <w:fldChar w:fldCharType="begin"/>
      </w:r>
      <w:r>
        <w:rPr>
          <w:noProof/>
        </w:rPr>
        <w:instrText xml:space="preserve"> PAGEREF _Toc212045806 \h </w:instrText>
      </w:r>
      <w:r>
        <w:rPr>
          <w:noProof/>
        </w:rPr>
      </w:r>
      <w:r>
        <w:rPr>
          <w:noProof/>
        </w:rPr>
        <w:fldChar w:fldCharType="separate"/>
      </w:r>
      <w:r>
        <w:rPr>
          <w:noProof/>
        </w:rPr>
        <w:t>37</w:t>
      </w:r>
      <w:r>
        <w:rPr>
          <w:noProof/>
        </w:rPr>
        <w:fldChar w:fldCharType="end"/>
      </w:r>
    </w:p>
    <w:p w14:paraId="36A5D446" w14:textId="42496E7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4.4.5.3.1</w:t>
      </w:r>
      <w:r>
        <w:rPr>
          <w:rFonts w:asciiTheme="minorHAnsi" w:hAnsiTheme="minorHAnsi" w:cstheme="minorBidi"/>
          <w:noProof/>
          <w:kern w:val="2"/>
          <w:sz w:val="24"/>
          <w:szCs w:val="24"/>
          <w:lang w:val="en-US" w:eastAsia="zh-CN"/>
          <w14:ligatures w14:val="standardContextual"/>
        </w:rPr>
        <w:tab/>
      </w:r>
      <w:r>
        <w:rPr>
          <w:noProof/>
        </w:rPr>
        <w:t>Mobile Terminated NIDD for a single UE</w:t>
      </w:r>
      <w:r>
        <w:rPr>
          <w:noProof/>
        </w:rPr>
        <w:tab/>
      </w:r>
      <w:r>
        <w:rPr>
          <w:noProof/>
        </w:rPr>
        <w:fldChar w:fldCharType="begin"/>
      </w:r>
      <w:r>
        <w:rPr>
          <w:noProof/>
        </w:rPr>
        <w:instrText xml:space="preserve"> PAGEREF _Toc212045807 \h </w:instrText>
      </w:r>
      <w:r>
        <w:rPr>
          <w:noProof/>
        </w:rPr>
      </w:r>
      <w:r>
        <w:rPr>
          <w:noProof/>
        </w:rPr>
        <w:fldChar w:fldCharType="separate"/>
      </w:r>
      <w:r>
        <w:rPr>
          <w:noProof/>
        </w:rPr>
        <w:t>37</w:t>
      </w:r>
      <w:r>
        <w:rPr>
          <w:noProof/>
        </w:rPr>
        <w:fldChar w:fldCharType="end"/>
      </w:r>
    </w:p>
    <w:p w14:paraId="12CD653D" w14:textId="479365C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4.4.5.3.2</w:t>
      </w:r>
      <w:r>
        <w:rPr>
          <w:rFonts w:asciiTheme="minorHAnsi" w:hAnsiTheme="minorHAnsi" w:cstheme="minorBidi"/>
          <w:noProof/>
          <w:kern w:val="2"/>
          <w:sz w:val="24"/>
          <w:szCs w:val="24"/>
          <w:lang w:val="en-US" w:eastAsia="zh-CN"/>
          <w14:ligatures w14:val="standardContextual"/>
        </w:rPr>
        <w:tab/>
      </w:r>
      <w:r>
        <w:rPr>
          <w:noProof/>
        </w:rPr>
        <w:t>Mobile Terminated NIDD for a group of UEs</w:t>
      </w:r>
      <w:r>
        <w:rPr>
          <w:noProof/>
        </w:rPr>
        <w:tab/>
      </w:r>
      <w:r>
        <w:rPr>
          <w:noProof/>
        </w:rPr>
        <w:fldChar w:fldCharType="begin"/>
      </w:r>
      <w:r>
        <w:rPr>
          <w:noProof/>
        </w:rPr>
        <w:instrText xml:space="preserve"> PAGEREF _Toc212045808 \h </w:instrText>
      </w:r>
      <w:r>
        <w:rPr>
          <w:noProof/>
        </w:rPr>
      </w:r>
      <w:r>
        <w:rPr>
          <w:noProof/>
        </w:rPr>
        <w:fldChar w:fldCharType="separate"/>
      </w:r>
      <w:r>
        <w:rPr>
          <w:noProof/>
        </w:rPr>
        <w:t>39</w:t>
      </w:r>
      <w:r>
        <w:rPr>
          <w:noProof/>
        </w:rPr>
        <w:fldChar w:fldCharType="end"/>
      </w:r>
    </w:p>
    <w:p w14:paraId="6CB18689" w14:textId="72F864F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5</w:t>
      </w:r>
      <w:r>
        <w:rPr>
          <w:noProof/>
        </w:rPr>
        <w:t>.</w:t>
      </w:r>
      <w:r>
        <w:rPr>
          <w:noProof/>
          <w:lang w:eastAsia="zh-CN"/>
        </w:rPr>
        <w:t>4</w:t>
      </w:r>
      <w:r>
        <w:rPr>
          <w:rFonts w:asciiTheme="minorHAnsi" w:hAnsiTheme="minorHAnsi" w:cstheme="minorBidi"/>
          <w:noProof/>
          <w:kern w:val="2"/>
          <w:sz w:val="24"/>
          <w:szCs w:val="24"/>
          <w:lang w:val="en-US" w:eastAsia="zh-CN"/>
          <w14:ligatures w14:val="standardContextual"/>
        </w:rPr>
        <w:tab/>
      </w:r>
      <w:r>
        <w:rPr>
          <w:noProof/>
        </w:rPr>
        <w:t>Mobile Originated NIDD procedure</w:t>
      </w:r>
      <w:r>
        <w:rPr>
          <w:noProof/>
        </w:rPr>
        <w:tab/>
      </w:r>
      <w:r>
        <w:rPr>
          <w:noProof/>
        </w:rPr>
        <w:fldChar w:fldCharType="begin"/>
      </w:r>
      <w:r>
        <w:rPr>
          <w:noProof/>
        </w:rPr>
        <w:instrText xml:space="preserve"> PAGEREF _Toc212045809 \h </w:instrText>
      </w:r>
      <w:r>
        <w:rPr>
          <w:noProof/>
        </w:rPr>
      </w:r>
      <w:r>
        <w:rPr>
          <w:noProof/>
        </w:rPr>
        <w:fldChar w:fldCharType="separate"/>
      </w:r>
      <w:r>
        <w:rPr>
          <w:noProof/>
        </w:rPr>
        <w:t>39</w:t>
      </w:r>
      <w:r>
        <w:rPr>
          <w:noProof/>
        </w:rPr>
        <w:fldChar w:fldCharType="end"/>
      </w:r>
    </w:p>
    <w:p w14:paraId="71832A81" w14:textId="40D9B42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5</w:t>
      </w:r>
      <w:r>
        <w:rPr>
          <w:noProof/>
        </w:rPr>
        <w:t>.</w:t>
      </w:r>
      <w:r>
        <w:rPr>
          <w:noProof/>
          <w:lang w:eastAsia="zh-CN"/>
        </w:rPr>
        <w:t>5</w:t>
      </w:r>
      <w:r>
        <w:rPr>
          <w:rFonts w:asciiTheme="minorHAnsi" w:hAnsiTheme="minorHAnsi" w:cstheme="minorBidi"/>
          <w:noProof/>
          <w:kern w:val="2"/>
          <w:sz w:val="24"/>
          <w:szCs w:val="24"/>
          <w:lang w:val="en-US" w:eastAsia="zh-CN"/>
          <w14:ligatures w14:val="standardContextual"/>
        </w:rPr>
        <w:tab/>
      </w:r>
      <w:r>
        <w:rPr>
          <w:noProof/>
        </w:rPr>
        <w:t>NIDD Authorisation Update procedure</w:t>
      </w:r>
      <w:r>
        <w:rPr>
          <w:noProof/>
        </w:rPr>
        <w:tab/>
      </w:r>
      <w:r>
        <w:rPr>
          <w:noProof/>
        </w:rPr>
        <w:fldChar w:fldCharType="begin"/>
      </w:r>
      <w:r>
        <w:rPr>
          <w:noProof/>
        </w:rPr>
        <w:instrText xml:space="preserve"> PAGEREF _Toc212045810 \h </w:instrText>
      </w:r>
      <w:r>
        <w:rPr>
          <w:noProof/>
        </w:rPr>
      </w:r>
      <w:r>
        <w:rPr>
          <w:noProof/>
        </w:rPr>
        <w:fldChar w:fldCharType="separate"/>
      </w:r>
      <w:r>
        <w:rPr>
          <w:noProof/>
        </w:rPr>
        <w:t>40</w:t>
      </w:r>
      <w:r>
        <w:rPr>
          <w:noProof/>
        </w:rPr>
        <w:fldChar w:fldCharType="end"/>
      </w:r>
    </w:p>
    <w:p w14:paraId="50029711" w14:textId="1219929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5</w:t>
      </w:r>
      <w:r>
        <w:rPr>
          <w:noProof/>
        </w:rPr>
        <w:t>.6</w:t>
      </w:r>
      <w:r>
        <w:rPr>
          <w:rFonts w:asciiTheme="minorHAnsi" w:hAnsiTheme="minorHAnsi" w:cstheme="minorBidi"/>
          <w:noProof/>
          <w:kern w:val="2"/>
          <w:sz w:val="24"/>
          <w:szCs w:val="24"/>
          <w:lang w:val="en-US" w:eastAsia="zh-CN"/>
          <w14:ligatures w14:val="standardContextual"/>
        </w:rPr>
        <w:tab/>
      </w:r>
      <w:r>
        <w:rPr>
          <w:noProof/>
          <w:lang w:eastAsia="zh-CN"/>
        </w:rPr>
        <w:t>Port Management Configuration</w:t>
      </w:r>
      <w:r>
        <w:rPr>
          <w:noProof/>
        </w:rPr>
        <w:tab/>
      </w:r>
      <w:r>
        <w:rPr>
          <w:noProof/>
        </w:rPr>
        <w:fldChar w:fldCharType="begin"/>
      </w:r>
      <w:r>
        <w:rPr>
          <w:noProof/>
        </w:rPr>
        <w:instrText xml:space="preserve"> PAGEREF _Toc212045811 \h </w:instrText>
      </w:r>
      <w:r>
        <w:rPr>
          <w:noProof/>
        </w:rPr>
      </w:r>
      <w:r>
        <w:rPr>
          <w:noProof/>
        </w:rPr>
        <w:fldChar w:fldCharType="separate"/>
      </w:r>
      <w:r>
        <w:rPr>
          <w:noProof/>
        </w:rPr>
        <w:t>40</w:t>
      </w:r>
      <w:r>
        <w:rPr>
          <w:noProof/>
        </w:rPr>
        <w:fldChar w:fldCharType="end"/>
      </w:r>
    </w:p>
    <w:p w14:paraId="0E6A38ED" w14:textId="1BF7B737" w:rsidR="00CE4825" w:rsidRDefault="00CE4825">
      <w:pPr>
        <w:pStyle w:val="TOC5"/>
        <w:rPr>
          <w:rFonts w:asciiTheme="minorHAnsi" w:hAnsiTheme="minorHAnsi" w:cstheme="minorBidi"/>
          <w:noProof/>
          <w:kern w:val="2"/>
          <w:sz w:val="24"/>
          <w:szCs w:val="24"/>
          <w:lang w:val="en-US" w:eastAsia="zh-CN"/>
          <w14:ligatures w14:val="standardContextual"/>
        </w:rPr>
      </w:pPr>
      <w:r>
        <w:rPr>
          <w:noProof/>
          <w:lang w:eastAsia="zh-CN"/>
        </w:rPr>
        <w:t>4.4.5.6.1</w:t>
      </w:r>
      <w:r>
        <w:rPr>
          <w:rFonts w:asciiTheme="minorHAnsi" w:hAnsiTheme="minorHAnsi" w:cstheme="minorBidi"/>
          <w:noProof/>
          <w:kern w:val="2"/>
          <w:sz w:val="24"/>
          <w:szCs w:val="24"/>
          <w:lang w:val="en-US" w:eastAsia="zh-CN"/>
          <w14:ligatures w14:val="standardContextual"/>
        </w:rPr>
        <w:tab/>
      </w:r>
      <w:r>
        <w:rPr>
          <w:noProof/>
          <w:lang w:eastAsia="zh-CN"/>
        </w:rPr>
        <w:t>Port Reservation and Release</w:t>
      </w:r>
      <w:r>
        <w:rPr>
          <w:noProof/>
        </w:rPr>
        <w:tab/>
      </w:r>
      <w:r>
        <w:rPr>
          <w:noProof/>
        </w:rPr>
        <w:fldChar w:fldCharType="begin"/>
      </w:r>
      <w:r>
        <w:rPr>
          <w:noProof/>
        </w:rPr>
        <w:instrText xml:space="preserve"> PAGEREF _Toc212045812 \h </w:instrText>
      </w:r>
      <w:r>
        <w:rPr>
          <w:noProof/>
        </w:rPr>
      </w:r>
      <w:r>
        <w:rPr>
          <w:noProof/>
        </w:rPr>
        <w:fldChar w:fldCharType="separate"/>
      </w:r>
      <w:r>
        <w:rPr>
          <w:noProof/>
        </w:rPr>
        <w:t>40</w:t>
      </w:r>
      <w:r>
        <w:rPr>
          <w:noProof/>
        </w:rPr>
        <w:fldChar w:fldCharType="end"/>
      </w:r>
    </w:p>
    <w:p w14:paraId="1C169618" w14:textId="34E6C438" w:rsidR="00CE4825" w:rsidRDefault="00CE4825">
      <w:pPr>
        <w:pStyle w:val="TOC5"/>
        <w:rPr>
          <w:rFonts w:asciiTheme="minorHAnsi" w:hAnsiTheme="minorHAnsi" w:cstheme="minorBidi"/>
          <w:noProof/>
          <w:kern w:val="2"/>
          <w:sz w:val="24"/>
          <w:szCs w:val="24"/>
          <w:lang w:val="en-US" w:eastAsia="zh-CN"/>
          <w14:ligatures w14:val="standardContextual"/>
        </w:rPr>
      </w:pPr>
      <w:r>
        <w:rPr>
          <w:noProof/>
          <w:lang w:eastAsia="zh-CN"/>
        </w:rPr>
        <w:t>4.4.5.6.2</w:t>
      </w:r>
      <w:r>
        <w:rPr>
          <w:rFonts w:asciiTheme="minorHAnsi" w:hAnsiTheme="minorHAnsi" w:cstheme="minorBidi"/>
          <w:noProof/>
          <w:kern w:val="2"/>
          <w:sz w:val="24"/>
          <w:szCs w:val="24"/>
          <w:lang w:val="en-US" w:eastAsia="zh-CN"/>
          <w14:ligatures w14:val="standardContextual"/>
        </w:rPr>
        <w:tab/>
      </w:r>
      <w:r>
        <w:rPr>
          <w:noProof/>
          <w:lang w:eastAsia="zh-CN"/>
        </w:rPr>
        <w:t>Port Notification</w:t>
      </w:r>
      <w:r>
        <w:rPr>
          <w:noProof/>
        </w:rPr>
        <w:tab/>
      </w:r>
      <w:r>
        <w:rPr>
          <w:noProof/>
        </w:rPr>
        <w:fldChar w:fldCharType="begin"/>
      </w:r>
      <w:r>
        <w:rPr>
          <w:noProof/>
        </w:rPr>
        <w:instrText xml:space="preserve"> PAGEREF _Toc212045813 \h </w:instrText>
      </w:r>
      <w:r>
        <w:rPr>
          <w:noProof/>
        </w:rPr>
      </w:r>
      <w:r>
        <w:rPr>
          <w:noProof/>
        </w:rPr>
        <w:fldChar w:fldCharType="separate"/>
      </w:r>
      <w:r>
        <w:rPr>
          <w:noProof/>
        </w:rPr>
        <w:t>41</w:t>
      </w:r>
      <w:r>
        <w:rPr>
          <w:noProof/>
        </w:rPr>
        <w:fldChar w:fldCharType="end"/>
      </w:r>
    </w:p>
    <w:p w14:paraId="2988E0D3" w14:textId="009943F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.6</w:t>
      </w:r>
      <w:r>
        <w:rPr>
          <w:rFonts w:asciiTheme="minorHAnsi" w:hAnsiTheme="minorHAnsi" w:cstheme="minorBidi"/>
          <w:noProof/>
          <w:kern w:val="2"/>
          <w:sz w:val="24"/>
          <w:szCs w:val="24"/>
          <w:lang w:val="en-US" w:eastAsia="zh-CN"/>
          <w14:ligatures w14:val="standardContextual"/>
        </w:rPr>
        <w:tab/>
      </w:r>
      <w:r>
        <w:rPr>
          <w:noProof/>
          <w:lang w:eastAsia="zh-CN"/>
        </w:rPr>
        <w:t>Procedures for Device Triggering</w:t>
      </w:r>
      <w:r>
        <w:rPr>
          <w:noProof/>
        </w:rPr>
        <w:tab/>
      </w:r>
      <w:r>
        <w:rPr>
          <w:noProof/>
        </w:rPr>
        <w:fldChar w:fldCharType="begin"/>
      </w:r>
      <w:r>
        <w:rPr>
          <w:noProof/>
        </w:rPr>
        <w:instrText xml:space="preserve"> PAGEREF _Toc212045814 \h </w:instrText>
      </w:r>
      <w:r>
        <w:rPr>
          <w:noProof/>
        </w:rPr>
      </w:r>
      <w:r>
        <w:rPr>
          <w:noProof/>
        </w:rPr>
        <w:fldChar w:fldCharType="separate"/>
      </w:r>
      <w:r>
        <w:rPr>
          <w:noProof/>
        </w:rPr>
        <w:t>41</w:t>
      </w:r>
      <w:r>
        <w:rPr>
          <w:noProof/>
        </w:rPr>
        <w:fldChar w:fldCharType="end"/>
      </w:r>
    </w:p>
    <w:p w14:paraId="0325CAC9" w14:textId="129B5DD5"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.7</w:t>
      </w:r>
      <w:r>
        <w:rPr>
          <w:rFonts w:asciiTheme="minorHAnsi" w:hAnsiTheme="minorHAnsi" w:cstheme="minorBidi"/>
          <w:noProof/>
          <w:kern w:val="2"/>
          <w:sz w:val="24"/>
          <w:szCs w:val="24"/>
          <w:lang w:val="en-US" w:eastAsia="zh-CN"/>
          <w14:ligatures w14:val="standardContextual"/>
        </w:rPr>
        <w:tab/>
      </w:r>
      <w:r>
        <w:rPr>
          <w:noProof/>
          <w:lang w:eastAsia="zh-CN"/>
        </w:rPr>
        <w:t>Procedures for Group Message Delivery</w:t>
      </w:r>
      <w:r>
        <w:rPr>
          <w:noProof/>
        </w:rPr>
        <w:tab/>
      </w:r>
      <w:r>
        <w:rPr>
          <w:noProof/>
        </w:rPr>
        <w:fldChar w:fldCharType="begin"/>
      </w:r>
      <w:r>
        <w:rPr>
          <w:noProof/>
        </w:rPr>
        <w:instrText xml:space="preserve"> PAGEREF _Toc212045815 \h </w:instrText>
      </w:r>
      <w:r>
        <w:rPr>
          <w:noProof/>
        </w:rPr>
      </w:r>
      <w:r>
        <w:rPr>
          <w:noProof/>
        </w:rPr>
        <w:fldChar w:fldCharType="separate"/>
      </w:r>
      <w:r>
        <w:rPr>
          <w:noProof/>
        </w:rPr>
        <w:t>42</w:t>
      </w:r>
      <w:r>
        <w:rPr>
          <w:noProof/>
        </w:rPr>
        <w:fldChar w:fldCharType="end"/>
      </w:r>
    </w:p>
    <w:p w14:paraId="5BE1231C" w14:textId="1F00EAF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4.4.7.1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_Toc212045816 \h </w:instrText>
      </w:r>
      <w:r>
        <w:rPr>
          <w:noProof/>
        </w:rPr>
      </w:r>
      <w:r>
        <w:rPr>
          <w:noProof/>
        </w:rPr>
        <w:fldChar w:fldCharType="separate"/>
      </w:r>
      <w:r>
        <w:rPr>
          <w:noProof/>
        </w:rPr>
        <w:t>42</w:t>
      </w:r>
      <w:r>
        <w:rPr>
          <w:noProof/>
        </w:rPr>
        <w:fldChar w:fldCharType="end"/>
      </w:r>
    </w:p>
    <w:p w14:paraId="670CDBD0" w14:textId="5F9F47B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w:t>
      </w:r>
      <w:r>
        <w:rPr>
          <w:noProof/>
          <w:lang w:eastAsia="zh-CN"/>
        </w:rPr>
        <w:t>7</w:t>
      </w:r>
      <w:r>
        <w:rPr>
          <w:noProof/>
        </w:rPr>
        <w:t>.2</w:t>
      </w:r>
      <w:r>
        <w:rPr>
          <w:rFonts w:asciiTheme="minorHAnsi" w:hAnsiTheme="minorHAnsi" w:cstheme="minorBidi"/>
          <w:noProof/>
          <w:kern w:val="2"/>
          <w:sz w:val="24"/>
          <w:szCs w:val="24"/>
          <w:lang w:val="en-US" w:eastAsia="zh-CN"/>
          <w14:ligatures w14:val="standardContextual"/>
        </w:rPr>
        <w:tab/>
      </w:r>
      <w:r>
        <w:rPr>
          <w:noProof/>
        </w:rPr>
        <w:t>Group Message Delivery via MBMS</w:t>
      </w:r>
      <w:r>
        <w:rPr>
          <w:noProof/>
        </w:rPr>
        <w:tab/>
      </w:r>
      <w:r>
        <w:rPr>
          <w:noProof/>
        </w:rPr>
        <w:fldChar w:fldCharType="begin"/>
      </w:r>
      <w:r>
        <w:rPr>
          <w:noProof/>
        </w:rPr>
        <w:instrText xml:space="preserve"> PAGEREF _Toc212045817 \h </w:instrText>
      </w:r>
      <w:r>
        <w:rPr>
          <w:noProof/>
        </w:rPr>
      </w:r>
      <w:r>
        <w:rPr>
          <w:noProof/>
        </w:rPr>
        <w:fldChar w:fldCharType="separate"/>
      </w:r>
      <w:r>
        <w:rPr>
          <w:noProof/>
        </w:rPr>
        <w:t>43</w:t>
      </w:r>
      <w:r>
        <w:rPr>
          <w:noProof/>
        </w:rPr>
        <w:fldChar w:fldCharType="end"/>
      </w:r>
    </w:p>
    <w:p w14:paraId="7359A7F4" w14:textId="49C47D7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4.4.7.2.1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_Toc212045818 \h </w:instrText>
      </w:r>
      <w:r>
        <w:rPr>
          <w:noProof/>
        </w:rPr>
      </w:r>
      <w:r>
        <w:rPr>
          <w:noProof/>
        </w:rPr>
        <w:fldChar w:fldCharType="separate"/>
      </w:r>
      <w:r>
        <w:rPr>
          <w:noProof/>
        </w:rPr>
        <w:t>43</w:t>
      </w:r>
      <w:r>
        <w:rPr>
          <w:noProof/>
        </w:rPr>
        <w:fldChar w:fldCharType="end"/>
      </w:r>
    </w:p>
    <w:p w14:paraId="518D4356" w14:textId="3D2294A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4.4.7.2.2</w:t>
      </w:r>
      <w:r>
        <w:rPr>
          <w:rFonts w:asciiTheme="minorHAnsi" w:hAnsiTheme="minorHAnsi" w:cstheme="minorBidi"/>
          <w:noProof/>
          <w:kern w:val="2"/>
          <w:sz w:val="24"/>
          <w:szCs w:val="24"/>
          <w:lang w:val="en-US" w:eastAsia="zh-CN"/>
          <w14:ligatures w14:val="standardContextual"/>
        </w:rPr>
        <w:tab/>
      </w:r>
      <w:r>
        <w:rPr>
          <w:noProof/>
          <w:lang w:eastAsia="zh-CN"/>
        </w:rPr>
        <w:t>Group Message Delivery via MBMS by MB2</w:t>
      </w:r>
      <w:r>
        <w:rPr>
          <w:noProof/>
        </w:rPr>
        <w:tab/>
      </w:r>
      <w:r>
        <w:rPr>
          <w:noProof/>
        </w:rPr>
        <w:fldChar w:fldCharType="begin"/>
      </w:r>
      <w:r>
        <w:rPr>
          <w:noProof/>
        </w:rPr>
        <w:instrText xml:space="preserve"> PAGEREF _Toc212045819 \h </w:instrText>
      </w:r>
      <w:r>
        <w:rPr>
          <w:noProof/>
        </w:rPr>
      </w:r>
      <w:r>
        <w:rPr>
          <w:noProof/>
        </w:rPr>
        <w:fldChar w:fldCharType="separate"/>
      </w:r>
      <w:r>
        <w:rPr>
          <w:noProof/>
        </w:rPr>
        <w:t>43</w:t>
      </w:r>
      <w:r>
        <w:rPr>
          <w:noProof/>
        </w:rPr>
        <w:fldChar w:fldCharType="end"/>
      </w:r>
    </w:p>
    <w:p w14:paraId="335D1249" w14:textId="4B32C2D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4.4.7.2.2.1</w:t>
      </w:r>
      <w:r>
        <w:rPr>
          <w:rFonts w:asciiTheme="minorHAnsi" w:hAnsiTheme="minorHAnsi" w:cstheme="minorBidi"/>
          <w:noProof/>
          <w:kern w:val="2"/>
          <w:sz w:val="24"/>
          <w:szCs w:val="24"/>
          <w:lang w:val="en-US" w:eastAsia="zh-CN"/>
          <w14:ligatures w14:val="standardContextual"/>
        </w:rPr>
        <w:tab/>
      </w:r>
      <w:r>
        <w:rPr>
          <w:noProof/>
        </w:rPr>
        <w:t>TMGI Allocation</w:t>
      </w:r>
      <w:r>
        <w:rPr>
          <w:noProof/>
        </w:rPr>
        <w:tab/>
      </w:r>
      <w:r>
        <w:rPr>
          <w:noProof/>
        </w:rPr>
        <w:fldChar w:fldCharType="begin"/>
      </w:r>
      <w:r>
        <w:rPr>
          <w:noProof/>
        </w:rPr>
        <w:instrText xml:space="preserve"> PAGEREF _Toc212045820 \h </w:instrText>
      </w:r>
      <w:r>
        <w:rPr>
          <w:noProof/>
        </w:rPr>
      </w:r>
      <w:r>
        <w:rPr>
          <w:noProof/>
        </w:rPr>
        <w:fldChar w:fldCharType="separate"/>
      </w:r>
      <w:r>
        <w:rPr>
          <w:noProof/>
        </w:rPr>
        <w:t>43</w:t>
      </w:r>
      <w:r>
        <w:rPr>
          <w:noProof/>
        </w:rPr>
        <w:fldChar w:fldCharType="end"/>
      </w:r>
    </w:p>
    <w:p w14:paraId="14933E68" w14:textId="1A630AC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4.4.7.2.2.2</w:t>
      </w:r>
      <w:r>
        <w:rPr>
          <w:rFonts w:asciiTheme="minorHAnsi" w:hAnsiTheme="minorHAnsi" w:cstheme="minorBidi"/>
          <w:noProof/>
          <w:kern w:val="2"/>
          <w:sz w:val="24"/>
          <w:szCs w:val="24"/>
          <w:lang w:val="en-US" w:eastAsia="zh-CN"/>
          <w14:ligatures w14:val="standardContextual"/>
        </w:rPr>
        <w:tab/>
      </w:r>
      <w:r>
        <w:rPr>
          <w:noProof/>
        </w:rPr>
        <w:t>TMGI Deallocation</w:t>
      </w:r>
      <w:r>
        <w:rPr>
          <w:noProof/>
        </w:rPr>
        <w:tab/>
      </w:r>
      <w:r>
        <w:rPr>
          <w:noProof/>
        </w:rPr>
        <w:fldChar w:fldCharType="begin"/>
      </w:r>
      <w:r>
        <w:rPr>
          <w:noProof/>
        </w:rPr>
        <w:instrText xml:space="preserve"> PAGEREF _Toc212045821 \h </w:instrText>
      </w:r>
      <w:r>
        <w:rPr>
          <w:noProof/>
        </w:rPr>
      </w:r>
      <w:r>
        <w:rPr>
          <w:noProof/>
        </w:rPr>
        <w:fldChar w:fldCharType="separate"/>
      </w:r>
      <w:r>
        <w:rPr>
          <w:noProof/>
        </w:rPr>
        <w:t>43</w:t>
      </w:r>
      <w:r>
        <w:rPr>
          <w:noProof/>
        </w:rPr>
        <w:fldChar w:fldCharType="end"/>
      </w:r>
    </w:p>
    <w:p w14:paraId="6FCDE4FC" w14:textId="1B9D51C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4.4.7.2.2.3</w:t>
      </w:r>
      <w:r>
        <w:rPr>
          <w:rFonts w:asciiTheme="minorHAnsi" w:hAnsiTheme="minorHAnsi" w:cstheme="minorBidi"/>
          <w:noProof/>
          <w:kern w:val="2"/>
          <w:sz w:val="24"/>
          <w:szCs w:val="24"/>
          <w:lang w:val="en-US" w:eastAsia="zh-CN"/>
          <w14:ligatures w14:val="standardContextual"/>
        </w:rPr>
        <w:tab/>
      </w:r>
      <w:r>
        <w:rPr>
          <w:noProof/>
        </w:rPr>
        <w:t>Creation of group message delivery</w:t>
      </w:r>
      <w:r>
        <w:rPr>
          <w:noProof/>
        </w:rPr>
        <w:tab/>
      </w:r>
      <w:r>
        <w:rPr>
          <w:noProof/>
        </w:rPr>
        <w:fldChar w:fldCharType="begin"/>
      </w:r>
      <w:r>
        <w:rPr>
          <w:noProof/>
        </w:rPr>
        <w:instrText xml:space="preserve"> PAGEREF _Toc212045822 \h </w:instrText>
      </w:r>
      <w:r>
        <w:rPr>
          <w:noProof/>
        </w:rPr>
      </w:r>
      <w:r>
        <w:rPr>
          <w:noProof/>
        </w:rPr>
        <w:fldChar w:fldCharType="separate"/>
      </w:r>
      <w:r>
        <w:rPr>
          <w:noProof/>
        </w:rPr>
        <w:t>44</w:t>
      </w:r>
      <w:r>
        <w:rPr>
          <w:noProof/>
        </w:rPr>
        <w:fldChar w:fldCharType="end"/>
      </w:r>
    </w:p>
    <w:p w14:paraId="48D68325" w14:textId="7526A35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4.4.7.2.2.4</w:t>
      </w:r>
      <w:r>
        <w:rPr>
          <w:rFonts w:asciiTheme="minorHAnsi" w:hAnsiTheme="minorHAnsi" w:cstheme="minorBidi"/>
          <w:noProof/>
          <w:kern w:val="2"/>
          <w:sz w:val="24"/>
          <w:szCs w:val="24"/>
          <w:lang w:val="en-US" w:eastAsia="zh-CN"/>
          <w14:ligatures w14:val="standardContextual"/>
        </w:rPr>
        <w:tab/>
      </w:r>
      <w:r>
        <w:rPr>
          <w:noProof/>
        </w:rPr>
        <w:t>Modification of previous submitted group message delivery</w:t>
      </w:r>
      <w:r>
        <w:rPr>
          <w:noProof/>
        </w:rPr>
        <w:tab/>
      </w:r>
      <w:r>
        <w:rPr>
          <w:noProof/>
        </w:rPr>
        <w:fldChar w:fldCharType="begin"/>
      </w:r>
      <w:r>
        <w:rPr>
          <w:noProof/>
        </w:rPr>
        <w:instrText xml:space="preserve"> PAGEREF _Toc212045823 \h </w:instrText>
      </w:r>
      <w:r>
        <w:rPr>
          <w:noProof/>
        </w:rPr>
      </w:r>
      <w:r>
        <w:rPr>
          <w:noProof/>
        </w:rPr>
        <w:fldChar w:fldCharType="separate"/>
      </w:r>
      <w:r>
        <w:rPr>
          <w:noProof/>
        </w:rPr>
        <w:t>44</w:t>
      </w:r>
      <w:r>
        <w:rPr>
          <w:noProof/>
        </w:rPr>
        <w:fldChar w:fldCharType="end"/>
      </w:r>
    </w:p>
    <w:p w14:paraId="6871F5FC" w14:textId="086E97A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4.4.7.2.2.5</w:t>
      </w:r>
      <w:r>
        <w:rPr>
          <w:rFonts w:asciiTheme="minorHAnsi" w:hAnsiTheme="minorHAnsi" w:cstheme="minorBidi"/>
          <w:noProof/>
          <w:kern w:val="2"/>
          <w:sz w:val="24"/>
          <w:szCs w:val="24"/>
          <w:lang w:val="en-US" w:eastAsia="zh-CN"/>
          <w14:ligatures w14:val="standardContextual"/>
        </w:rPr>
        <w:tab/>
      </w:r>
      <w:r>
        <w:rPr>
          <w:noProof/>
        </w:rPr>
        <w:t xml:space="preserve">Cancellation of previous submitted </w:t>
      </w:r>
      <w:r w:rsidRPr="002D134A">
        <w:rPr>
          <w:rFonts w:eastAsia="Batang"/>
          <w:noProof/>
        </w:rPr>
        <w:t>g</w:t>
      </w:r>
      <w:r>
        <w:rPr>
          <w:noProof/>
        </w:rPr>
        <w:t>roup message</w:t>
      </w:r>
      <w:r w:rsidRPr="002D134A">
        <w:rPr>
          <w:rFonts w:eastAsia="Batang"/>
          <w:noProof/>
        </w:rPr>
        <w:t xml:space="preserve"> delivery</w:t>
      </w:r>
      <w:r>
        <w:rPr>
          <w:noProof/>
        </w:rPr>
        <w:tab/>
      </w:r>
      <w:r>
        <w:rPr>
          <w:noProof/>
        </w:rPr>
        <w:fldChar w:fldCharType="begin"/>
      </w:r>
      <w:r>
        <w:rPr>
          <w:noProof/>
        </w:rPr>
        <w:instrText xml:space="preserve"> PAGEREF _Toc212045824 \h </w:instrText>
      </w:r>
      <w:r>
        <w:rPr>
          <w:noProof/>
        </w:rPr>
      </w:r>
      <w:r>
        <w:rPr>
          <w:noProof/>
        </w:rPr>
        <w:fldChar w:fldCharType="separate"/>
      </w:r>
      <w:r>
        <w:rPr>
          <w:noProof/>
        </w:rPr>
        <w:t>45</w:t>
      </w:r>
      <w:r>
        <w:rPr>
          <w:noProof/>
        </w:rPr>
        <w:fldChar w:fldCharType="end"/>
      </w:r>
    </w:p>
    <w:p w14:paraId="76F6B2B0" w14:textId="7D1EDE0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lastRenderedPageBreak/>
        <w:t>4.4.7.2.3</w:t>
      </w:r>
      <w:r>
        <w:rPr>
          <w:rFonts w:asciiTheme="minorHAnsi" w:hAnsiTheme="minorHAnsi" w:cstheme="minorBidi"/>
          <w:noProof/>
          <w:kern w:val="2"/>
          <w:sz w:val="24"/>
          <w:szCs w:val="24"/>
          <w:lang w:val="en-US" w:eastAsia="zh-CN"/>
          <w14:ligatures w14:val="standardContextual"/>
        </w:rPr>
        <w:tab/>
      </w:r>
      <w:r>
        <w:rPr>
          <w:noProof/>
          <w:lang w:eastAsia="zh-CN"/>
        </w:rPr>
        <w:t>Group message Delivery via MBMS by xMB</w:t>
      </w:r>
      <w:r>
        <w:rPr>
          <w:noProof/>
        </w:rPr>
        <w:tab/>
      </w:r>
      <w:r>
        <w:rPr>
          <w:noProof/>
        </w:rPr>
        <w:fldChar w:fldCharType="begin"/>
      </w:r>
      <w:r>
        <w:rPr>
          <w:noProof/>
        </w:rPr>
        <w:instrText xml:space="preserve"> PAGEREF _Toc212045825 \h </w:instrText>
      </w:r>
      <w:r>
        <w:rPr>
          <w:noProof/>
        </w:rPr>
      </w:r>
      <w:r>
        <w:rPr>
          <w:noProof/>
        </w:rPr>
        <w:fldChar w:fldCharType="separate"/>
      </w:r>
      <w:r>
        <w:rPr>
          <w:noProof/>
        </w:rPr>
        <w:t>45</w:t>
      </w:r>
      <w:r>
        <w:rPr>
          <w:noProof/>
        </w:rPr>
        <w:fldChar w:fldCharType="end"/>
      </w:r>
    </w:p>
    <w:p w14:paraId="71320A96" w14:textId="1D42B12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4.4.7.2.3.1</w:t>
      </w:r>
      <w:r>
        <w:rPr>
          <w:rFonts w:asciiTheme="minorHAnsi" w:hAnsiTheme="minorHAnsi" w:cstheme="minorBidi"/>
          <w:noProof/>
          <w:kern w:val="2"/>
          <w:sz w:val="24"/>
          <w:szCs w:val="24"/>
          <w:lang w:val="en-US" w:eastAsia="zh-CN"/>
          <w14:ligatures w14:val="standardContextual"/>
        </w:rPr>
        <w:tab/>
      </w:r>
      <w:r>
        <w:rPr>
          <w:noProof/>
        </w:rPr>
        <w:t>Service Creation</w:t>
      </w:r>
      <w:r>
        <w:rPr>
          <w:noProof/>
        </w:rPr>
        <w:tab/>
      </w:r>
      <w:r>
        <w:rPr>
          <w:noProof/>
        </w:rPr>
        <w:fldChar w:fldCharType="begin"/>
      </w:r>
      <w:r>
        <w:rPr>
          <w:noProof/>
        </w:rPr>
        <w:instrText xml:space="preserve"> PAGEREF _Toc212045826 \h </w:instrText>
      </w:r>
      <w:r>
        <w:rPr>
          <w:noProof/>
        </w:rPr>
      </w:r>
      <w:r>
        <w:rPr>
          <w:noProof/>
        </w:rPr>
        <w:fldChar w:fldCharType="separate"/>
      </w:r>
      <w:r>
        <w:rPr>
          <w:noProof/>
        </w:rPr>
        <w:t>45</w:t>
      </w:r>
      <w:r>
        <w:rPr>
          <w:noProof/>
        </w:rPr>
        <w:fldChar w:fldCharType="end"/>
      </w:r>
    </w:p>
    <w:p w14:paraId="27CD180D" w14:textId="30CA217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4.4.7.2.3.2</w:t>
      </w:r>
      <w:r>
        <w:rPr>
          <w:rFonts w:asciiTheme="minorHAnsi" w:hAnsiTheme="minorHAnsi" w:cstheme="minorBidi"/>
          <w:noProof/>
          <w:kern w:val="2"/>
          <w:sz w:val="24"/>
          <w:szCs w:val="24"/>
          <w:lang w:val="en-US" w:eastAsia="zh-CN"/>
          <w14:ligatures w14:val="standardContextual"/>
        </w:rPr>
        <w:tab/>
      </w:r>
      <w:r>
        <w:rPr>
          <w:noProof/>
        </w:rPr>
        <w:t>Service Deletion</w:t>
      </w:r>
      <w:r>
        <w:rPr>
          <w:noProof/>
        </w:rPr>
        <w:tab/>
      </w:r>
      <w:r>
        <w:rPr>
          <w:noProof/>
        </w:rPr>
        <w:fldChar w:fldCharType="begin"/>
      </w:r>
      <w:r>
        <w:rPr>
          <w:noProof/>
        </w:rPr>
        <w:instrText xml:space="preserve"> PAGEREF _Toc212045827 \h </w:instrText>
      </w:r>
      <w:r>
        <w:rPr>
          <w:noProof/>
        </w:rPr>
      </w:r>
      <w:r>
        <w:rPr>
          <w:noProof/>
        </w:rPr>
        <w:fldChar w:fldCharType="separate"/>
      </w:r>
      <w:r>
        <w:rPr>
          <w:noProof/>
        </w:rPr>
        <w:t>45</w:t>
      </w:r>
      <w:r>
        <w:rPr>
          <w:noProof/>
        </w:rPr>
        <w:fldChar w:fldCharType="end"/>
      </w:r>
    </w:p>
    <w:p w14:paraId="0220726F" w14:textId="5C9D807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4.4.7.2.3.3</w:t>
      </w:r>
      <w:r>
        <w:rPr>
          <w:rFonts w:asciiTheme="minorHAnsi" w:hAnsiTheme="minorHAnsi" w:cstheme="minorBidi"/>
          <w:noProof/>
          <w:kern w:val="2"/>
          <w:sz w:val="24"/>
          <w:szCs w:val="24"/>
          <w:lang w:val="en-US" w:eastAsia="zh-CN"/>
          <w14:ligatures w14:val="standardContextual"/>
        </w:rPr>
        <w:tab/>
      </w:r>
      <w:r>
        <w:rPr>
          <w:noProof/>
        </w:rPr>
        <w:t>Creation of group message delivery</w:t>
      </w:r>
      <w:r>
        <w:rPr>
          <w:noProof/>
        </w:rPr>
        <w:tab/>
      </w:r>
      <w:r>
        <w:rPr>
          <w:noProof/>
        </w:rPr>
        <w:fldChar w:fldCharType="begin"/>
      </w:r>
      <w:r>
        <w:rPr>
          <w:noProof/>
        </w:rPr>
        <w:instrText xml:space="preserve"> PAGEREF _Toc212045828 \h </w:instrText>
      </w:r>
      <w:r>
        <w:rPr>
          <w:noProof/>
        </w:rPr>
      </w:r>
      <w:r>
        <w:rPr>
          <w:noProof/>
        </w:rPr>
        <w:fldChar w:fldCharType="separate"/>
      </w:r>
      <w:r>
        <w:rPr>
          <w:noProof/>
        </w:rPr>
        <w:t>45</w:t>
      </w:r>
      <w:r>
        <w:rPr>
          <w:noProof/>
        </w:rPr>
        <w:fldChar w:fldCharType="end"/>
      </w:r>
    </w:p>
    <w:p w14:paraId="31D2B948" w14:textId="34DA937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4.4.7.2.3.4</w:t>
      </w:r>
      <w:r>
        <w:rPr>
          <w:rFonts w:asciiTheme="minorHAnsi" w:hAnsiTheme="minorHAnsi" w:cstheme="minorBidi"/>
          <w:noProof/>
          <w:kern w:val="2"/>
          <w:sz w:val="24"/>
          <w:szCs w:val="24"/>
          <w:lang w:val="en-US" w:eastAsia="zh-CN"/>
          <w14:ligatures w14:val="standardContextual"/>
        </w:rPr>
        <w:tab/>
      </w:r>
      <w:r>
        <w:rPr>
          <w:noProof/>
        </w:rPr>
        <w:t>Modification of previous submitted group message delivery</w:t>
      </w:r>
      <w:r>
        <w:rPr>
          <w:noProof/>
        </w:rPr>
        <w:tab/>
      </w:r>
      <w:r>
        <w:rPr>
          <w:noProof/>
        </w:rPr>
        <w:fldChar w:fldCharType="begin"/>
      </w:r>
      <w:r>
        <w:rPr>
          <w:noProof/>
        </w:rPr>
        <w:instrText xml:space="preserve"> PAGEREF _Toc212045829 \h </w:instrText>
      </w:r>
      <w:r>
        <w:rPr>
          <w:noProof/>
        </w:rPr>
      </w:r>
      <w:r>
        <w:rPr>
          <w:noProof/>
        </w:rPr>
        <w:fldChar w:fldCharType="separate"/>
      </w:r>
      <w:r>
        <w:rPr>
          <w:noProof/>
        </w:rPr>
        <w:t>46</w:t>
      </w:r>
      <w:r>
        <w:rPr>
          <w:noProof/>
        </w:rPr>
        <w:fldChar w:fldCharType="end"/>
      </w:r>
    </w:p>
    <w:p w14:paraId="7C1AD865" w14:textId="0AEA7F4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4.4.7.2.3.5</w:t>
      </w:r>
      <w:r>
        <w:rPr>
          <w:rFonts w:asciiTheme="minorHAnsi" w:hAnsiTheme="minorHAnsi" w:cstheme="minorBidi"/>
          <w:noProof/>
          <w:kern w:val="2"/>
          <w:sz w:val="24"/>
          <w:szCs w:val="24"/>
          <w:lang w:val="en-US" w:eastAsia="zh-CN"/>
          <w14:ligatures w14:val="standardContextual"/>
        </w:rPr>
        <w:tab/>
      </w:r>
      <w:r>
        <w:rPr>
          <w:noProof/>
        </w:rPr>
        <w:t>Cancellation of previous submitted group message delivery</w:t>
      </w:r>
      <w:r>
        <w:rPr>
          <w:noProof/>
        </w:rPr>
        <w:tab/>
      </w:r>
      <w:r>
        <w:rPr>
          <w:noProof/>
        </w:rPr>
        <w:fldChar w:fldCharType="begin"/>
      </w:r>
      <w:r>
        <w:rPr>
          <w:noProof/>
        </w:rPr>
        <w:instrText xml:space="preserve"> PAGEREF _Toc212045830 \h </w:instrText>
      </w:r>
      <w:r>
        <w:rPr>
          <w:noProof/>
        </w:rPr>
      </w:r>
      <w:r>
        <w:rPr>
          <w:noProof/>
        </w:rPr>
        <w:fldChar w:fldCharType="separate"/>
      </w:r>
      <w:r>
        <w:rPr>
          <w:noProof/>
        </w:rPr>
        <w:t>46</w:t>
      </w:r>
      <w:r>
        <w:rPr>
          <w:noProof/>
        </w:rPr>
        <w:fldChar w:fldCharType="end"/>
      </w:r>
    </w:p>
    <w:p w14:paraId="2CEC9859" w14:textId="556FD05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.8</w:t>
      </w:r>
      <w:r>
        <w:rPr>
          <w:rFonts w:asciiTheme="minorHAnsi" w:hAnsiTheme="minorHAnsi" w:cstheme="minorBidi"/>
          <w:noProof/>
          <w:kern w:val="2"/>
          <w:sz w:val="24"/>
          <w:szCs w:val="24"/>
          <w:lang w:val="en-US" w:eastAsia="zh-CN"/>
          <w14:ligatures w14:val="standardContextual"/>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_Toc212045831 \h </w:instrText>
      </w:r>
      <w:r>
        <w:rPr>
          <w:noProof/>
        </w:rPr>
      </w:r>
      <w:r>
        <w:rPr>
          <w:noProof/>
        </w:rPr>
        <w:fldChar w:fldCharType="separate"/>
      </w:r>
      <w:r>
        <w:rPr>
          <w:noProof/>
        </w:rPr>
        <w:t>47</w:t>
      </w:r>
      <w:r>
        <w:rPr>
          <w:noProof/>
        </w:rPr>
        <w:fldChar w:fldCharType="end"/>
      </w:r>
    </w:p>
    <w:p w14:paraId="0B9D5957" w14:textId="14DB4A4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4.4.8.1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_Toc212045832 \h </w:instrText>
      </w:r>
      <w:r>
        <w:rPr>
          <w:noProof/>
        </w:rPr>
      </w:r>
      <w:r>
        <w:rPr>
          <w:noProof/>
        </w:rPr>
        <w:fldChar w:fldCharType="separate"/>
      </w:r>
      <w:r>
        <w:rPr>
          <w:noProof/>
        </w:rPr>
        <w:t>47</w:t>
      </w:r>
      <w:r>
        <w:rPr>
          <w:noProof/>
        </w:rPr>
        <w:fldChar w:fldCharType="end"/>
      </w:r>
    </w:p>
    <w:p w14:paraId="2E790B44" w14:textId="5098C31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4.4.8.2</w:t>
      </w:r>
      <w:r>
        <w:rPr>
          <w:rFonts w:asciiTheme="minorHAnsi" w:hAnsiTheme="minorHAnsi" w:cstheme="minorBidi"/>
          <w:noProof/>
          <w:kern w:val="2"/>
          <w:sz w:val="24"/>
          <w:szCs w:val="24"/>
          <w:lang w:val="en-US" w:eastAsia="zh-CN"/>
          <w14:ligatures w14:val="standardContextual"/>
        </w:rPr>
        <w:tab/>
      </w:r>
      <w:r>
        <w:rPr>
          <w:noProof/>
        </w:rPr>
        <w:t>Network Status Reporting Subscription</w:t>
      </w:r>
      <w:r>
        <w:rPr>
          <w:noProof/>
        </w:rPr>
        <w:tab/>
      </w:r>
      <w:r>
        <w:rPr>
          <w:noProof/>
        </w:rPr>
        <w:fldChar w:fldCharType="begin"/>
      </w:r>
      <w:r>
        <w:rPr>
          <w:noProof/>
        </w:rPr>
        <w:instrText xml:space="preserve"> PAGEREF _Toc212045833 \h </w:instrText>
      </w:r>
      <w:r>
        <w:rPr>
          <w:noProof/>
        </w:rPr>
      </w:r>
      <w:r>
        <w:rPr>
          <w:noProof/>
        </w:rPr>
        <w:fldChar w:fldCharType="separate"/>
      </w:r>
      <w:r>
        <w:rPr>
          <w:noProof/>
        </w:rPr>
        <w:t>47</w:t>
      </w:r>
      <w:r>
        <w:rPr>
          <w:noProof/>
        </w:rPr>
        <w:fldChar w:fldCharType="end"/>
      </w:r>
    </w:p>
    <w:p w14:paraId="74B1ED11" w14:textId="344EB17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4.4.8.3</w:t>
      </w:r>
      <w:r>
        <w:rPr>
          <w:rFonts w:asciiTheme="minorHAnsi" w:hAnsiTheme="minorHAnsi" w:cstheme="minorBidi"/>
          <w:noProof/>
          <w:kern w:val="2"/>
          <w:sz w:val="24"/>
          <w:szCs w:val="24"/>
          <w:lang w:val="en-US" w:eastAsia="zh-CN"/>
          <w14:ligatures w14:val="standardContextual"/>
        </w:rPr>
        <w:tab/>
      </w:r>
      <w:r>
        <w:rPr>
          <w:noProof/>
        </w:rPr>
        <w:t>Network Status Reporting Notification</w:t>
      </w:r>
      <w:r>
        <w:rPr>
          <w:noProof/>
        </w:rPr>
        <w:tab/>
      </w:r>
      <w:r>
        <w:rPr>
          <w:noProof/>
        </w:rPr>
        <w:fldChar w:fldCharType="begin"/>
      </w:r>
      <w:r>
        <w:rPr>
          <w:noProof/>
        </w:rPr>
        <w:instrText xml:space="preserve"> PAGEREF _Toc212045834 \h </w:instrText>
      </w:r>
      <w:r>
        <w:rPr>
          <w:noProof/>
        </w:rPr>
      </w:r>
      <w:r>
        <w:rPr>
          <w:noProof/>
        </w:rPr>
        <w:fldChar w:fldCharType="separate"/>
      </w:r>
      <w:r>
        <w:rPr>
          <w:noProof/>
        </w:rPr>
        <w:t>48</w:t>
      </w:r>
      <w:r>
        <w:rPr>
          <w:noProof/>
        </w:rPr>
        <w:fldChar w:fldCharType="end"/>
      </w:r>
    </w:p>
    <w:p w14:paraId="68E09C4F" w14:textId="487CA96E"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.9</w:t>
      </w:r>
      <w:r>
        <w:rPr>
          <w:rFonts w:asciiTheme="minorHAnsi" w:hAnsiTheme="minorHAnsi" w:cstheme="minorBidi"/>
          <w:noProof/>
          <w:kern w:val="2"/>
          <w:sz w:val="24"/>
          <w:szCs w:val="24"/>
          <w:lang w:val="en-US" w:eastAsia="zh-CN"/>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_Toc212045835 \h </w:instrText>
      </w:r>
      <w:r>
        <w:rPr>
          <w:noProof/>
        </w:rPr>
      </w:r>
      <w:r>
        <w:rPr>
          <w:noProof/>
        </w:rPr>
        <w:fldChar w:fldCharType="separate"/>
      </w:r>
      <w:r>
        <w:rPr>
          <w:noProof/>
        </w:rPr>
        <w:t>48</w:t>
      </w:r>
      <w:r>
        <w:rPr>
          <w:noProof/>
        </w:rPr>
        <w:fldChar w:fldCharType="end"/>
      </w:r>
    </w:p>
    <w:p w14:paraId="0BD97BB6" w14:textId="41649DBB"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.10</w:t>
      </w:r>
      <w:r>
        <w:rPr>
          <w:rFonts w:asciiTheme="minorHAnsi" w:hAnsiTheme="minorHAnsi" w:cstheme="minorBidi"/>
          <w:noProof/>
          <w:kern w:val="2"/>
          <w:sz w:val="24"/>
          <w:szCs w:val="24"/>
          <w:lang w:val="en-US" w:eastAsia="zh-CN"/>
          <w14:ligatures w14:val="standardContextual"/>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_Toc212045836 \h </w:instrText>
      </w:r>
      <w:r>
        <w:rPr>
          <w:noProof/>
        </w:rPr>
      </w:r>
      <w:r>
        <w:rPr>
          <w:noProof/>
        </w:rPr>
        <w:fldChar w:fldCharType="separate"/>
      </w:r>
      <w:r>
        <w:rPr>
          <w:noProof/>
        </w:rPr>
        <w:t>49</w:t>
      </w:r>
      <w:r>
        <w:rPr>
          <w:noProof/>
        </w:rPr>
        <w:fldChar w:fldCharType="end"/>
      </w:r>
    </w:p>
    <w:p w14:paraId="316BB602" w14:textId="0F19E142"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.11</w:t>
      </w:r>
      <w:r>
        <w:rPr>
          <w:rFonts w:asciiTheme="minorHAnsi" w:hAnsiTheme="minorHAnsi" w:cstheme="minorBidi"/>
          <w:noProof/>
          <w:kern w:val="2"/>
          <w:sz w:val="24"/>
          <w:szCs w:val="24"/>
          <w:lang w:val="en-US" w:eastAsia="zh-CN"/>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_Toc212045837 \h </w:instrText>
      </w:r>
      <w:r>
        <w:rPr>
          <w:noProof/>
        </w:rPr>
      </w:r>
      <w:r>
        <w:rPr>
          <w:noProof/>
        </w:rPr>
        <w:fldChar w:fldCharType="separate"/>
      </w:r>
      <w:r>
        <w:rPr>
          <w:noProof/>
        </w:rPr>
        <w:t>50</w:t>
      </w:r>
      <w:r>
        <w:rPr>
          <w:noProof/>
        </w:rPr>
        <w:fldChar w:fldCharType="end"/>
      </w:r>
    </w:p>
    <w:p w14:paraId="0C3229BF" w14:textId="5E8619AB"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.12</w:t>
      </w:r>
      <w:r>
        <w:rPr>
          <w:rFonts w:asciiTheme="minorHAnsi" w:hAnsiTheme="minorHAnsi" w:cstheme="minorBidi"/>
          <w:noProof/>
          <w:kern w:val="2"/>
          <w:sz w:val="24"/>
          <w:szCs w:val="24"/>
          <w:lang w:val="en-US" w:eastAsia="zh-CN"/>
          <w14:ligatures w14:val="standardContextual"/>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_Toc212045838 \h </w:instrText>
      </w:r>
      <w:r>
        <w:rPr>
          <w:noProof/>
        </w:rPr>
      </w:r>
      <w:r>
        <w:rPr>
          <w:noProof/>
        </w:rPr>
        <w:fldChar w:fldCharType="separate"/>
      </w:r>
      <w:r>
        <w:rPr>
          <w:noProof/>
        </w:rPr>
        <w:t>51</w:t>
      </w:r>
      <w:r>
        <w:rPr>
          <w:noProof/>
        </w:rPr>
        <w:fldChar w:fldCharType="end"/>
      </w:r>
    </w:p>
    <w:p w14:paraId="7B782EA5" w14:textId="2E01747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.12.1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_Toc212045839 \h </w:instrText>
      </w:r>
      <w:r>
        <w:rPr>
          <w:noProof/>
        </w:rPr>
      </w:r>
      <w:r>
        <w:rPr>
          <w:noProof/>
        </w:rPr>
        <w:fldChar w:fldCharType="separate"/>
      </w:r>
      <w:r>
        <w:rPr>
          <w:noProof/>
        </w:rPr>
        <w:t>51</w:t>
      </w:r>
      <w:r>
        <w:rPr>
          <w:noProof/>
        </w:rPr>
        <w:fldChar w:fldCharType="end"/>
      </w:r>
    </w:p>
    <w:p w14:paraId="4CA25ADD" w14:textId="68A8BEF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.12.2</w:t>
      </w:r>
      <w:r>
        <w:rPr>
          <w:rFonts w:asciiTheme="minorHAnsi" w:hAnsiTheme="minorHAnsi" w:cstheme="minorBidi"/>
          <w:noProof/>
          <w:kern w:val="2"/>
          <w:sz w:val="24"/>
          <w:szCs w:val="24"/>
          <w:lang w:val="en-US" w:eastAsia="zh-CN"/>
          <w14:ligatures w14:val="standardContextual"/>
        </w:rPr>
        <w:tab/>
      </w:r>
      <w:r>
        <w:rPr>
          <w:noProof/>
        </w:rPr>
        <w:t>Configuration Request for an individual UE</w:t>
      </w:r>
      <w:r>
        <w:rPr>
          <w:noProof/>
        </w:rPr>
        <w:tab/>
      </w:r>
      <w:r>
        <w:rPr>
          <w:noProof/>
        </w:rPr>
        <w:fldChar w:fldCharType="begin"/>
      </w:r>
      <w:r>
        <w:rPr>
          <w:noProof/>
        </w:rPr>
        <w:instrText xml:space="preserve"> PAGEREF _Toc212045840 \h </w:instrText>
      </w:r>
      <w:r>
        <w:rPr>
          <w:noProof/>
        </w:rPr>
      </w:r>
      <w:r>
        <w:rPr>
          <w:noProof/>
        </w:rPr>
        <w:fldChar w:fldCharType="separate"/>
      </w:r>
      <w:r>
        <w:rPr>
          <w:noProof/>
        </w:rPr>
        <w:t>52</w:t>
      </w:r>
      <w:r>
        <w:rPr>
          <w:noProof/>
        </w:rPr>
        <w:fldChar w:fldCharType="end"/>
      </w:r>
    </w:p>
    <w:p w14:paraId="0B84B1EC" w14:textId="4AF1EAF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.12.3</w:t>
      </w:r>
      <w:r>
        <w:rPr>
          <w:rFonts w:asciiTheme="minorHAnsi" w:hAnsiTheme="minorHAnsi" w:cstheme="minorBidi"/>
          <w:noProof/>
          <w:kern w:val="2"/>
          <w:sz w:val="24"/>
          <w:szCs w:val="24"/>
          <w:lang w:val="en-US" w:eastAsia="zh-CN"/>
          <w14:ligatures w14:val="standardContextual"/>
        </w:rPr>
        <w:tab/>
      </w:r>
      <w:r>
        <w:rPr>
          <w:noProof/>
        </w:rPr>
        <w:t>Configuration Request for a group of UEs</w:t>
      </w:r>
      <w:r>
        <w:rPr>
          <w:noProof/>
        </w:rPr>
        <w:tab/>
      </w:r>
      <w:r>
        <w:rPr>
          <w:noProof/>
        </w:rPr>
        <w:fldChar w:fldCharType="begin"/>
      </w:r>
      <w:r>
        <w:rPr>
          <w:noProof/>
        </w:rPr>
        <w:instrText xml:space="preserve"> PAGEREF _Toc212045841 \h </w:instrText>
      </w:r>
      <w:r>
        <w:rPr>
          <w:noProof/>
        </w:rPr>
      </w:r>
      <w:r>
        <w:rPr>
          <w:noProof/>
        </w:rPr>
        <w:fldChar w:fldCharType="separate"/>
      </w:r>
      <w:r>
        <w:rPr>
          <w:noProof/>
        </w:rPr>
        <w:t>52</w:t>
      </w:r>
      <w:r>
        <w:rPr>
          <w:noProof/>
        </w:rPr>
        <w:fldChar w:fldCharType="end"/>
      </w:r>
    </w:p>
    <w:p w14:paraId="7CAA51D8" w14:textId="0673FAB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.12.4</w:t>
      </w:r>
      <w:r>
        <w:rPr>
          <w:rFonts w:asciiTheme="minorHAnsi" w:hAnsiTheme="minorHAnsi" w:cstheme="minorBidi"/>
          <w:noProof/>
          <w:kern w:val="2"/>
          <w:sz w:val="24"/>
          <w:szCs w:val="24"/>
          <w:lang w:val="en-US" w:eastAsia="zh-CN"/>
          <w14:ligatures w14:val="standardContextual"/>
        </w:rPr>
        <w:tab/>
      </w:r>
      <w:r>
        <w:rPr>
          <w:noProof/>
        </w:rPr>
        <w:t>Notification of applied parameter configuration</w:t>
      </w:r>
      <w:r>
        <w:rPr>
          <w:noProof/>
        </w:rPr>
        <w:tab/>
      </w:r>
      <w:r>
        <w:rPr>
          <w:noProof/>
        </w:rPr>
        <w:fldChar w:fldCharType="begin"/>
      </w:r>
      <w:r>
        <w:rPr>
          <w:noProof/>
        </w:rPr>
        <w:instrText xml:space="preserve"> PAGEREF _Toc212045842 \h </w:instrText>
      </w:r>
      <w:r>
        <w:rPr>
          <w:noProof/>
        </w:rPr>
      </w:r>
      <w:r>
        <w:rPr>
          <w:noProof/>
        </w:rPr>
        <w:fldChar w:fldCharType="separate"/>
      </w:r>
      <w:r>
        <w:rPr>
          <w:noProof/>
        </w:rPr>
        <w:t>53</w:t>
      </w:r>
      <w:r>
        <w:rPr>
          <w:noProof/>
        </w:rPr>
        <w:fldChar w:fldCharType="end"/>
      </w:r>
    </w:p>
    <w:p w14:paraId="2D12C4A1" w14:textId="18526D8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4.4.13</w:t>
      </w:r>
      <w:r>
        <w:rPr>
          <w:rFonts w:asciiTheme="minorHAnsi" w:hAnsiTheme="minorHAnsi" w:cstheme="minorBidi"/>
          <w:noProof/>
          <w:kern w:val="2"/>
          <w:sz w:val="24"/>
          <w:szCs w:val="24"/>
          <w:lang w:val="en-US" w:eastAsia="zh-CN"/>
          <w14:ligatures w14:val="standardContextual"/>
        </w:rPr>
        <w:tab/>
      </w:r>
      <w:r>
        <w:rPr>
          <w:noProof/>
        </w:rPr>
        <w:t>Procedures for setting up an AS session with required QoS</w:t>
      </w:r>
      <w:r>
        <w:rPr>
          <w:noProof/>
        </w:rPr>
        <w:tab/>
      </w:r>
      <w:r>
        <w:rPr>
          <w:noProof/>
        </w:rPr>
        <w:fldChar w:fldCharType="begin"/>
      </w:r>
      <w:r>
        <w:rPr>
          <w:noProof/>
        </w:rPr>
        <w:instrText xml:space="preserve"> PAGEREF _Toc212045843 \h </w:instrText>
      </w:r>
      <w:r>
        <w:rPr>
          <w:noProof/>
        </w:rPr>
      </w:r>
      <w:r>
        <w:rPr>
          <w:noProof/>
        </w:rPr>
        <w:fldChar w:fldCharType="separate"/>
      </w:r>
      <w:r>
        <w:rPr>
          <w:noProof/>
        </w:rPr>
        <w:t>53</w:t>
      </w:r>
      <w:r>
        <w:rPr>
          <w:noProof/>
        </w:rPr>
        <w:fldChar w:fldCharType="end"/>
      </w:r>
    </w:p>
    <w:p w14:paraId="440E2363" w14:textId="63FB000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4.4.14</w:t>
      </w:r>
      <w:r>
        <w:rPr>
          <w:rFonts w:asciiTheme="minorHAnsi" w:hAnsiTheme="minorHAnsi" w:cstheme="minorBidi"/>
          <w:noProof/>
          <w:kern w:val="2"/>
          <w:sz w:val="24"/>
          <w:szCs w:val="24"/>
          <w:lang w:val="en-US" w:eastAsia="zh-CN"/>
          <w14:ligatures w14:val="standardContextual"/>
        </w:rPr>
        <w:tab/>
      </w:r>
      <w:r>
        <w:rPr>
          <w:noProof/>
        </w:rPr>
        <w:t>Procedures for MSISDN-less Mobile Originated SMS</w:t>
      </w:r>
      <w:r>
        <w:rPr>
          <w:noProof/>
        </w:rPr>
        <w:tab/>
      </w:r>
      <w:r>
        <w:rPr>
          <w:noProof/>
        </w:rPr>
        <w:fldChar w:fldCharType="begin"/>
      </w:r>
      <w:r>
        <w:rPr>
          <w:noProof/>
        </w:rPr>
        <w:instrText xml:space="preserve"> PAGEREF _Toc212045844 \h </w:instrText>
      </w:r>
      <w:r>
        <w:rPr>
          <w:noProof/>
        </w:rPr>
      </w:r>
      <w:r>
        <w:rPr>
          <w:noProof/>
        </w:rPr>
        <w:fldChar w:fldCharType="separate"/>
      </w:r>
      <w:r>
        <w:rPr>
          <w:noProof/>
        </w:rPr>
        <w:t>54</w:t>
      </w:r>
      <w:r>
        <w:rPr>
          <w:noProof/>
        </w:rPr>
        <w:fldChar w:fldCharType="end"/>
      </w:r>
    </w:p>
    <w:p w14:paraId="6D707111" w14:textId="1A31A2A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4.4.14.1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_Toc212045845 \h </w:instrText>
      </w:r>
      <w:r>
        <w:rPr>
          <w:noProof/>
        </w:rPr>
      </w:r>
      <w:r>
        <w:rPr>
          <w:noProof/>
        </w:rPr>
        <w:fldChar w:fldCharType="separate"/>
      </w:r>
      <w:r>
        <w:rPr>
          <w:noProof/>
        </w:rPr>
        <w:t>54</w:t>
      </w:r>
      <w:r>
        <w:rPr>
          <w:noProof/>
        </w:rPr>
        <w:fldChar w:fldCharType="end"/>
      </w:r>
    </w:p>
    <w:p w14:paraId="0DAE8CCB" w14:textId="7C2D214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4.4.14.2</w:t>
      </w:r>
      <w:r>
        <w:rPr>
          <w:rFonts w:asciiTheme="minorHAnsi" w:hAnsiTheme="minorHAnsi" w:cstheme="minorBidi"/>
          <w:noProof/>
          <w:kern w:val="2"/>
          <w:sz w:val="24"/>
          <w:szCs w:val="24"/>
          <w:lang w:val="en-US" w:eastAsia="zh-CN"/>
          <w14:ligatures w14:val="standardContextual"/>
        </w:rPr>
        <w:tab/>
      </w:r>
      <w:r>
        <w:rPr>
          <w:noProof/>
        </w:rPr>
        <w:t>Delivery of MSISDN-less MO SMS</w:t>
      </w:r>
      <w:r>
        <w:rPr>
          <w:noProof/>
        </w:rPr>
        <w:tab/>
      </w:r>
      <w:r>
        <w:rPr>
          <w:noProof/>
        </w:rPr>
        <w:fldChar w:fldCharType="begin"/>
      </w:r>
      <w:r>
        <w:rPr>
          <w:noProof/>
        </w:rPr>
        <w:instrText xml:space="preserve"> PAGEREF _Toc212045846 \h </w:instrText>
      </w:r>
      <w:r>
        <w:rPr>
          <w:noProof/>
        </w:rPr>
      </w:r>
      <w:r>
        <w:rPr>
          <w:noProof/>
        </w:rPr>
        <w:fldChar w:fldCharType="separate"/>
      </w:r>
      <w:r>
        <w:rPr>
          <w:noProof/>
        </w:rPr>
        <w:t>54</w:t>
      </w:r>
      <w:r>
        <w:rPr>
          <w:noProof/>
        </w:rPr>
        <w:fldChar w:fldCharType="end"/>
      </w:r>
    </w:p>
    <w:p w14:paraId="7C5C05B5" w14:textId="04D51DC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4</w:t>
      </w:r>
      <w:r>
        <w:rPr>
          <w:noProof/>
        </w:rPr>
        <w:t>.15</w:t>
      </w:r>
      <w:r>
        <w:rPr>
          <w:rFonts w:asciiTheme="minorHAnsi" w:hAnsiTheme="minorHAnsi" w:cstheme="minorBidi"/>
          <w:noProof/>
          <w:kern w:val="2"/>
          <w:sz w:val="24"/>
          <w:szCs w:val="24"/>
          <w:lang w:val="en-US" w:eastAsia="zh-CN"/>
          <w14:ligatures w14:val="standardContextual"/>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_Toc212045847 \h </w:instrText>
      </w:r>
      <w:r>
        <w:rPr>
          <w:noProof/>
        </w:rPr>
      </w:r>
      <w:r>
        <w:rPr>
          <w:noProof/>
        </w:rPr>
        <w:fldChar w:fldCharType="separate"/>
      </w:r>
      <w:r>
        <w:rPr>
          <w:noProof/>
        </w:rPr>
        <w:t>55</w:t>
      </w:r>
      <w:r>
        <w:rPr>
          <w:noProof/>
        </w:rPr>
        <w:fldChar w:fldCharType="end"/>
      </w:r>
    </w:p>
    <w:p w14:paraId="7153F945" w14:textId="0F3222B5" w:rsidR="00CE4825" w:rsidRDefault="00CE4825">
      <w:pPr>
        <w:pStyle w:val="TOC1"/>
        <w:rPr>
          <w:rFonts w:asciiTheme="minorHAnsi" w:hAnsiTheme="minorHAnsi" w:cstheme="minorBidi"/>
          <w:noProof/>
          <w:kern w:val="2"/>
          <w:sz w:val="24"/>
          <w:szCs w:val="24"/>
          <w:lang w:val="en-US" w:eastAsia="zh-CN"/>
          <w14:ligatures w14:val="standardContextual"/>
        </w:rPr>
      </w:pPr>
      <w:r>
        <w:rPr>
          <w:noProof/>
          <w:lang w:eastAsia="zh-CN"/>
        </w:rPr>
        <w:t>5</w:t>
      </w:r>
      <w:r>
        <w:rPr>
          <w:rFonts w:asciiTheme="minorHAnsi" w:hAnsiTheme="minorHAnsi" w:cstheme="minorBidi"/>
          <w:noProof/>
          <w:kern w:val="2"/>
          <w:sz w:val="24"/>
          <w:szCs w:val="24"/>
          <w:lang w:val="en-US" w:eastAsia="zh-CN"/>
          <w14:ligatures w14:val="standardContextual"/>
        </w:rPr>
        <w:tab/>
      </w:r>
      <w:r>
        <w:rPr>
          <w:noProof/>
          <w:lang w:eastAsia="zh-CN"/>
        </w:rPr>
        <w:t>T8 APIs</w:t>
      </w:r>
      <w:r>
        <w:rPr>
          <w:noProof/>
        </w:rPr>
        <w:tab/>
      </w:r>
      <w:r>
        <w:rPr>
          <w:noProof/>
        </w:rPr>
        <w:fldChar w:fldCharType="begin"/>
      </w:r>
      <w:r>
        <w:rPr>
          <w:noProof/>
        </w:rPr>
        <w:instrText xml:space="preserve"> PAGEREF _Toc212045848 \h </w:instrText>
      </w:r>
      <w:r>
        <w:rPr>
          <w:noProof/>
        </w:rPr>
      </w:r>
      <w:r>
        <w:rPr>
          <w:noProof/>
        </w:rPr>
        <w:fldChar w:fldCharType="separate"/>
      </w:r>
      <w:r>
        <w:rPr>
          <w:noProof/>
        </w:rPr>
        <w:t>55</w:t>
      </w:r>
      <w:r>
        <w:rPr>
          <w:noProof/>
        </w:rPr>
        <w:fldChar w:fldCharType="end"/>
      </w:r>
    </w:p>
    <w:p w14:paraId="3D8ECA79" w14:textId="1DEB5005" w:rsidR="00CE4825" w:rsidRDefault="00CE4825">
      <w:pPr>
        <w:pStyle w:val="TOC2"/>
        <w:rPr>
          <w:rFonts w:asciiTheme="minorHAnsi" w:hAnsiTheme="minorHAnsi" w:cstheme="minorBidi"/>
          <w:noProof/>
          <w:kern w:val="2"/>
          <w:sz w:val="24"/>
          <w:szCs w:val="24"/>
          <w:lang w:val="en-US" w:eastAsia="zh-CN"/>
          <w14:ligatures w14:val="standardContextual"/>
        </w:rPr>
      </w:pPr>
      <w:r>
        <w:rPr>
          <w:noProof/>
          <w:lang w:eastAsia="zh-CN"/>
        </w:rPr>
        <w:t>5</w:t>
      </w:r>
      <w:r>
        <w:rPr>
          <w:noProof/>
        </w:rPr>
        <w:t>.1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_Toc212045849 \h </w:instrText>
      </w:r>
      <w:r>
        <w:rPr>
          <w:noProof/>
        </w:rPr>
      </w:r>
      <w:r>
        <w:rPr>
          <w:noProof/>
        </w:rPr>
        <w:fldChar w:fldCharType="separate"/>
      </w:r>
      <w:r>
        <w:rPr>
          <w:noProof/>
        </w:rPr>
        <w:t>55</w:t>
      </w:r>
      <w:r>
        <w:rPr>
          <w:noProof/>
        </w:rPr>
        <w:fldChar w:fldCharType="end"/>
      </w:r>
    </w:p>
    <w:p w14:paraId="29FA47EB" w14:textId="23A890CB" w:rsidR="00CE4825" w:rsidRDefault="00CE4825">
      <w:pPr>
        <w:pStyle w:val="TOC2"/>
        <w:rPr>
          <w:rFonts w:asciiTheme="minorHAnsi" w:hAnsiTheme="minorHAnsi" w:cstheme="minorBidi"/>
          <w:noProof/>
          <w:kern w:val="2"/>
          <w:sz w:val="24"/>
          <w:szCs w:val="24"/>
          <w:lang w:val="en-US" w:eastAsia="zh-CN"/>
          <w14:ligatures w14:val="standardContextual"/>
        </w:rPr>
      </w:pPr>
      <w:r>
        <w:rPr>
          <w:noProof/>
          <w:lang w:eastAsia="zh-CN"/>
        </w:rPr>
        <w:t>5</w:t>
      </w:r>
      <w:r>
        <w:rPr>
          <w:noProof/>
        </w:rPr>
        <w:t>.2</w:t>
      </w:r>
      <w:r>
        <w:rPr>
          <w:rFonts w:asciiTheme="minorHAnsi" w:hAnsiTheme="minorHAnsi" w:cstheme="minorBidi"/>
          <w:noProof/>
          <w:kern w:val="2"/>
          <w:sz w:val="24"/>
          <w:szCs w:val="24"/>
          <w:lang w:val="en-US" w:eastAsia="zh-CN"/>
          <w14:ligatures w14:val="standardContextual"/>
        </w:rPr>
        <w:tab/>
      </w:r>
      <w:r>
        <w:rPr>
          <w:noProof/>
        </w:rPr>
        <w:t>Information applicable to several APIs</w:t>
      </w:r>
      <w:r>
        <w:rPr>
          <w:noProof/>
        </w:rPr>
        <w:tab/>
      </w:r>
      <w:r>
        <w:rPr>
          <w:noProof/>
        </w:rPr>
        <w:fldChar w:fldCharType="begin"/>
      </w:r>
      <w:r>
        <w:rPr>
          <w:noProof/>
        </w:rPr>
        <w:instrText xml:space="preserve"> PAGEREF _Toc212045850 \h </w:instrText>
      </w:r>
      <w:r>
        <w:rPr>
          <w:noProof/>
        </w:rPr>
      </w:r>
      <w:r>
        <w:rPr>
          <w:noProof/>
        </w:rPr>
        <w:fldChar w:fldCharType="separate"/>
      </w:r>
      <w:r>
        <w:rPr>
          <w:noProof/>
        </w:rPr>
        <w:t>56</w:t>
      </w:r>
      <w:r>
        <w:rPr>
          <w:noProof/>
        </w:rPr>
        <w:fldChar w:fldCharType="end"/>
      </w:r>
    </w:p>
    <w:p w14:paraId="01A5D28C" w14:textId="036C4BAC"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5.2.1</w:t>
      </w:r>
      <w:r>
        <w:rPr>
          <w:rFonts w:asciiTheme="minorHAnsi" w:hAnsiTheme="minorHAnsi" w:cstheme="minorBidi"/>
          <w:noProof/>
          <w:kern w:val="2"/>
          <w:sz w:val="24"/>
          <w:szCs w:val="24"/>
          <w:lang w:val="en-US" w:eastAsia="zh-CN"/>
          <w14:ligatures w14:val="standardContextual"/>
        </w:rPr>
        <w:tab/>
      </w:r>
      <w:r>
        <w:rPr>
          <w:noProof/>
        </w:rPr>
        <w:t>Data Types</w:t>
      </w:r>
      <w:r>
        <w:rPr>
          <w:noProof/>
        </w:rPr>
        <w:tab/>
      </w:r>
      <w:r>
        <w:rPr>
          <w:noProof/>
        </w:rPr>
        <w:fldChar w:fldCharType="begin"/>
      </w:r>
      <w:r>
        <w:rPr>
          <w:noProof/>
        </w:rPr>
        <w:instrText xml:space="preserve"> PAGEREF _Toc212045851 \h </w:instrText>
      </w:r>
      <w:r>
        <w:rPr>
          <w:noProof/>
        </w:rPr>
      </w:r>
      <w:r>
        <w:rPr>
          <w:noProof/>
        </w:rPr>
        <w:fldChar w:fldCharType="separate"/>
      </w:r>
      <w:r>
        <w:rPr>
          <w:noProof/>
        </w:rPr>
        <w:t>56</w:t>
      </w:r>
      <w:r>
        <w:rPr>
          <w:noProof/>
        </w:rPr>
        <w:fldChar w:fldCharType="end"/>
      </w:r>
    </w:p>
    <w:p w14:paraId="518B05F9" w14:textId="1EDD653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_Toc212045852 \h </w:instrText>
      </w:r>
      <w:r>
        <w:rPr>
          <w:noProof/>
        </w:rPr>
      </w:r>
      <w:r>
        <w:rPr>
          <w:noProof/>
        </w:rPr>
        <w:fldChar w:fldCharType="separate"/>
      </w:r>
      <w:r>
        <w:rPr>
          <w:noProof/>
        </w:rPr>
        <w:t>56</w:t>
      </w:r>
      <w:r>
        <w:rPr>
          <w:noProof/>
        </w:rPr>
        <w:fldChar w:fldCharType="end"/>
      </w:r>
    </w:p>
    <w:p w14:paraId="5D70F560" w14:textId="6DDB141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5.2.1.2</w:t>
      </w:r>
      <w:r>
        <w:rPr>
          <w:rFonts w:asciiTheme="minorHAnsi" w:hAnsiTheme="minorHAnsi" w:cstheme="minorBidi"/>
          <w:noProof/>
          <w:kern w:val="2"/>
          <w:sz w:val="24"/>
          <w:szCs w:val="24"/>
          <w:lang w:val="en-US" w:eastAsia="zh-CN"/>
          <w14:ligatures w14:val="standardContextual"/>
        </w:rPr>
        <w:tab/>
      </w:r>
      <w:r>
        <w:rPr>
          <w:noProof/>
        </w:rPr>
        <w:t>Referenced structured data types</w:t>
      </w:r>
      <w:r>
        <w:rPr>
          <w:noProof/>
        </w:rPr>
        <w:tab/>
      </w:r>
      <w:r>
        <w:rPr>
          <w:noProof/>
        </w:rPr>
        <w:fldChar w:fldCharType="begin"/>
      </w:r>
      <w:r>
        <w:rPr>
          <w:noProof/>
        </w:rPr>
        <w:instrText xml:space="preserve"> PAGEREF _Toc212045853 \h </w:instrText>
      </w:r>
      <w:r>
        <w:rPr>
          <w:noProof/>
        </w:rPr>
      </w:r>
      <w:r>
        <w:rPr>
          <w:noProof/>
        </w:rPr>
        <w:fldChar w:fldCharType="separate"/>
      </w:r>
      <w:r>
        <w:rPr>
          <w:noProof/>
        </w:rPr>
        <w:t>59</w:t>
      </w:r>
      <w:r>
        <w:rPr>
          <w:noProof/>
        </w:rPr>
        <w:fldChar w:fldCharType="end"/>
      </w:r>
    </w:p>
    <w:p w14:paraId="518259F6" w14:textId="427ABA8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w:t>
      </w:r>
      <w:r>
        <w:rPr>
          <w:rFonts w:asciiTheme="minorHAnsi" w:hAnsiTheme="minorHAnsi" w:cstheme="minorBidi"/>
          <w:noProof/>
          <w:kern w:val="2"/>
          <w:sz w:val="24"/>
          <w:szCs w:val="24"/>
          <w:lang w:val="en-US" w:eastAsia="zh-CN"/>
          <w14:ligatures w14:val="standardContextual"/>
        </w:rPr>
        <w:tab/>
      </w:r>
      <w:r>
        <w:rPr>
          <w:noProof/>
        </w:rPr>
        <w:t>Type: SponsorInformation</w:t>
      </w:r>
      <w:r>
        <w:rPr>
          <w:noProof/>
        </w:rPr>
        <w:tab/>
      </w:r>
      <w:r>
        <w:rPr>
          <w:noProof/>
        </w:rPr>
        <w:fldChar w:fldCharType="begin"/>
      </w:r>
      <w:r>
        <w:rPr>
          <w:noProof/>
        </w:rPr>
        <w:instrText xml:space="preserve"> PAGEREF _Toc212045854 \h </w:instrText>
      </w:r>
      <w:r>
        <w:rPr>
          <w:noProof/>
        </w:rPr>
      </w:r>
      <w:r>
        <w:rPr>
          <w:noProof/>
        </w:rPr>
        <w:fldChar w:fldCharType="separate"/>
      </w:r>
      <w:r>
        <w:rPr>
          <w:noProof/>
        </w:rPr>
        <w:t>59</w:t>
      </w:r>
      <w:r>
        <w:rPr>
          <w:noProof/>
        </w:rPr>
        <w:fldChar w:fldCharType="end"/>
      </w:r>
    </w:p>
    <w:p w14:paraId="10C21666" w14:textId="2493808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5.2.1.2.2</w:t>
      </w:r>
      <w:r>
        <w:rPr>
          <w:rFonts w:asciiTheme="minorHAnsi" w:hAnsiTheme="minorHAnsi" w:cstheme="minorBidi"/>
          <w:noProof/>
          <w:kern w:val="2"/>
          <w:sz w:val="24"/>
          <w:szCs w:val="24"/>
          <w:lang w:val="en-US" w:eastAsia="zh-CN"/>
          <w14:ligatures w14:val="standardContextual"/>
        </w:rPr>
        <w:tab/>
      </w:r>
      <w:r>
        <w:rPr>
          <w:noProof/>
        </w:rPr>
        <w:t>Type: UsageThreshold</w:t>
      </w:r>
      <w:r>
        <w:rPr>
          <w:noProof/>
        </w:rPr>
        <w:tab/>
      </w:r>
      <w:r>
        <w:rPr>
          <w:noProof/>
        </w:rPr>
        <w:fldChar w:fldCharType="begin"/>
      </w:r>
      <w:r>
        <w:rPr>
          <w:noProof/>
        </w:rPr>
        <w:instrText xml:space="preserve"> PAGEREF _Toc212045855 \h </w:instrText>
      </w:r>
      <w:r>
        <w:rPr>
          <w:noProof/>
        </w:rPr>
      </w:r>
      <w:r>
        <w:rPr>
          <w:noProof/>
        </w:rPr>
        <w:fldChar w:fldCharType="separate"/>
      </w:r>
      <w:r>
        <w:rPr>
          <w:noProof/>
        </w:rPr>
        <w:t>59</w:t>
      </w:r>
      <w:r>
        <w:rPr>
          <w:noProof/>
        </w:rPr>
        <w:fldChar w:fldCharType="end"/>
      </w:r>
    </w:p>
    <w:p w14:paraId="00E20D57" w14:textId="54BD407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5.2.1.2.3</w:t>
      </w:r>
      <w:r>
        <w:rPr>
          <w:rFonts w:asciiTheme="minorHAnsi" w:hAnsiTheme="minorHAnsi" w:cstheme="minorBidi"/>
          <w:noProof/>
          <w:kern w:val="2"/>
          <w:sz w:val="24"/>
          <w:szCs w:val="24"/>
          <w:lang w:val="en-US" w:eastAsia="zh-CN"/>
          <w14:ligatures w14:val="standardContextual"/>
        </w:rPr>
        <w:tab/>
      </w:r>
      <w:r>
        <w:rPr>
          <w:noProof/>
        </w:rPr>
        <w:t xml:space="preserve">Type: </w:t>
      </w:r>
      <w:r w:rsidRPr="002D134A">
        <w:rPr>
          <w:rFonts w:eastAsia="Times New Roman"/>
          <w:noProof/>
        </w:rPr>
        <w:t>TimeWindow</w:t>
      </w:r>
      <w:r>
        <w:rPr>
          <w:noProof/>
        </w:rPr>
        <w:tab/>
      </w:r>
      <w:r>
        <w:rPr>
          <w:noProof/>
        </w:rPr>
        <w:fldChar w:fldCharType="begin"/>
      </w:r>
      <w:r>
        <w:rPr>
          <w:noProof/>
        </w:rPr>
        <w:instrText xml:space="preserve"> PAGEREF _Toc212045856 \h </w:instrText>
      </w:r>
      <w:r>
        <w:rPr>
          <w:noProof/>
        </w:rPr>
      </w:r>
      <w:r>
        <w:rPr>
          <w:noProof/>
        </w:rPr>
        <w:fldChar w:fldCharType="separate"/>
      </w:r>
      <w:r>
        <w:rPr>
          <w:noProof/>
        </w:rPr>
        <w:t>60</w:t>
      </w:r>
      <w:r>
        <w:rPr>
          <w:noProof/>
        </w:rPr>
        <w:fldChar w:fldCharType="end"/>
      </w:r>
    </w:p>
    <w:p w14:paraId="7B26849D" w14:textId="5606AC9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5.2.1.2.4</w:t>
      </w:r>
      <w:r>
        <w:rPr>
          <w:rFonts w:asciiTheme="minorHAnsi" w:hAnsiTheme="minorHAnsi" w:cstheme="minorBidi"/>
          <w:noProof/>
          <w:kern w:val="2"/>
          <w:sz w:val="24"/>
          <w:szCs w:val="24"/>
          <w:lang w:val="en-US" w:eastAsia="zh-CN"/>
          <w14:ligatures w14:val="standardContextual"/>
        </w:rPr>
        <w:tab/>
      </w:r>
      <w:r>
        <w:rPr>
          <w:noProof/>
        </w:rPr>
        <w:t>Type: Acknowledgement</w:t>
      </w:r>
      <w:r>
        <w:rPr>
          <w:noProof/>
        </w:rPr>
        <w:tab/>
      </w:r>
      <w:r>
        <w:rPr>
          <w:noProof/>
        </w:rPr>
        <w:fldChar w:fldCharType="begin"/>
      </w:r>
      <w:r>
        <w:rPr>
          <w:noProof/>
        </w:rPr>
        <w:instrText xml:space="preserve"> PAGEREF _Toc212045857 \h </w:instrText>
      </w:r>
      <w:r>
        <w:rPr>
          <w:noProof/>
        </w:rPr>
      </w:r>
      <w:r>
        <w:rPr>
          <w:noProof/>
        </w:rPr>
        <w:fldChar w:fldCharType="separate"/>
      </w:r>
      <w:r>
        <w:rPr>
          <w:noProof/>
        </w:rPr>
        <w:t>60</w:t>
      </w:r>
      <w:r>
        <w:rPr>
          <w:noProof/>
        </w:rPr>
        <w:fldChar w:fldCharType="end"/>
      </w:r>
    </w:p>
    <w:p w14:paraId="0FBA7C37" w14:textId="0D91E58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5.2.1.2.5</w:t>
      </w:r>
      <w:r>
        <w:rPr>
          <w:rFonts w:asciiTheme="minorHAnsi" w:hAnsiTheme="minorHAnsi" w:cstheme="minorBidi"/>
          <w:noProof/>
          <w:kern w:val="2"/>
          <w:sz w:val="24"/>
          <w:szCs w:val="24"/>
          <w:lang w:val="en-US" w:eastAsia="zh-CN"/>
          <w14:ligatures w14:val="standardContextual"/>
        </w:rPr>
        <w:tab/>
      </w:r>
      <w:r>
        <w:rPr>
          <w:noProof/>
        </w:rPr>
        <w:t>Type: NotificationData</w:t>
      </w:r>
      <w:r>
        <w:rPr>
          <w:noProof/>
        </w:rPr>
        <w:tab/>
      </w:r>
      <w:r>
        <w:rPr>
          <w:noProof/>
        </w:rPr>
        <w:fldChar w:fldCharType="begin"/>
      </w:r>
      <w:r>
        <w:rPr>
          <w:noProof/>
        </w:rPr>
        <w:instrText xml:space="preserve"> PAGEREF _Toc212045858 \h </w:instrText>
      </w:r>
      <w:r>
        <w:rPr>
          <w:noProof/>
        </w:rPr>
      </w:r>
      <w:r>
        <w:rPr>
          <w:noProof/>
        </w:rPr>
        <w:fldChar w:fldCharType="separate"/>
      </w:r>
      <w:r>
        <w:rPr>
          <w:noProof/>
        </w:rPr>
        <w:t>60</w:t>
      </w:r>
      <w:r>
        <w:rPr>
          <w:noProof/>
        </w:rPr>
        <w:fldChar w:fldCharType="end"/>
      </w:r>
    </w:p>
    <w:p w14:paraId="003C0EB2" w14:textId="3839D05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5.2.1.2.6</w:t>
      </w:r>
      <w:r>
        <w:rPr>
          <w:rFonts w:asciiTheme="minorHAnsi" w:hAnsiTheme="minorHAnsi" w:cstheme="minorBidi"/>
          <w:noProof/>
          <w:kern w:val="2"/>
          <w:sz w:val="24"/>
          <w:szCs w:val="24"/>
          <w:lang w:val="en-US" w:eastAsia="zh-CN"/>
          <w14:ligatures w14:val="standardContextual"/>
        </w:rPr>
        <w:tab/>
      </w:r>
      <w:r>
        <w:rPr>
          <w:noProof/>
        </w:rPr>
        <w:t>Type: EventReport</w:t>
      </w:r>
      <w:r>
        <w:rPr>
          <w:noProof/>
        </w:rPr>
        <w:tab/>
      </w:r>
      <w:r>
        <w:rPr>
          <w:noProof/>
        </w:rPr>
        <w:fldChar w:fldCharType="begin"/>
      </w:r>
      <w:r>
        <w:rPr>
          <w:noProof/>
        </w:rPr>
        <w:instrText xml:space="preserve"> PAGEREF _Toc212045859 \h </w:instrText>
      </w:r>
      <w:r>
        <w:rPr>
          <w:noProof/>
        </w:rPr>
      </w:r>
      <w:r>
        <w:rPr>
          <w:noProof/>
        </w:rPr>
        <w:fldChar w:fldCharType="separate"/>
      </w:r>
      <w:r>
        <w:rPr>
          <w:noProof/>
        </w:rPr>
        <w:t>60</w:t>
      </w:r>
      <w:r>
        <w:rPr>
          <w:noProof/>
        </w:rPr>
        <w:fldChar w:fldCharType="end"/>
      </w:r>
    </w:p>
    <w:p w14:paraId="1B0C656F" w14:textId="66E88D1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5.2.1.2.7</w:t>
      </w:r>
      <w:r>
        <w:rPr>
          <w:rFonts w:asciiTheme="minorHAnsi" w:hAnsiTheme="minorHAnsi" w:cstheme="minorBidi"/>
          <w:noProof/>
          <w:kern w:val="2"/>
          <w:sz w:val="24"/>
          <w:szCs w:val="24"/>
          <w:lang w:val="en-US" w:eastAsia="zh-CN"/>
          <w14:ligatures w14:val="standardContextual"/>
        </w:rPr>
        <w:tab/>
      </w:r>
      <w:r>
        <w:rPr>
          <w:noProof/>
        </w:rPr>
        <w:t>Type: AccumulatedUsage</w:t>
      </w:r>
      <w:r>
        <w:rPr>
          <w:noProof/>
        </w:rPr>
        <w:tab/>
      </w:r>
      <w:r>
        <w:rPr>
          <w:noProof/>
        </w:rPr>
        <w:fldChar w:fldCharType="begin"/>
      </w:r>
      <w:r>
        <w:rPr>
          <w:noProof/>
        </w:rPr>
        <w:instrText xml:space="preserve"> PAGEREF _Toc212045860 \h </w:instrText>
      </w:r>
      <w:r>
        <w:rPr>
          <w:noProof/>
        </w:rPr>
      </w:r>
      <w:r>
        <w:rPr>
          <w:noProof/>
        </w:rPr>
        <w:fldChar w:fldCharType="separate"/>
      </w:r>
      <w:r>
        <w:rPr>
          <w:noProof/>
        </w:rPr>
        <w:t>60</w:t>
      </w:r>
      <w:r>
        <w:rPr>
          <w:noProof/>
        </w:rPr>
        <w:fldChar w:fldCharType="end"/>
      </w:r>
    </w:p>
    <w:p w14:paraId="459C1197" w14:textId="7BEE9E3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5.2.1.2.8</w:t>
      </w:r>
      <w:r>
        <w:rPr>
          <w:rFonts w:asciiTheme="minorHAnsi" w:hAnsiTheme="minorHAnsi" w:cstheme="minorBidi"/>
          <w:noProof/>
          <w:kern w:val="2"/>
          <w:sz w:val="24"/>
          <w:szCs w:val="24"/>
          <w:lang w:val="en-US" w:eastAsia="zh-CN"/>
          <w14:ligatures w14:val="standardContextual"/>
        </w:rPr>
        <w:tab/>
      </w:r>
      <w:r>
        <w:rPr>
          <w:noProof/>
        </w:rPr>
        <w:t>Type: FlowInfo</w:t>
      </w:r>
      <w:r>
        <w:rPr>
          <w:noProof/>
        </w:rPr>
        <w:tab/>
      </w:r>
      <w:r>
        <w:rPr>
          <w:noProof/>
        </w:rPr>
        <w:fldChar w:fldCharType="begin"/>
      </w:r>
      <w:r>
        <w:rPr>
          <w:noProof/>
        </w:rPr>
        <w:instrText xml:space="preserve"> PAGEREF _Toc212045861 \h </w:instrText>
      </w:r>
      <w:r>
        <w:rPr>
          <w:noProof/>
        </w:rPr>
      </w:r>
      <w:r>
        <w:rPr>
          <w:noProof/>
        </w:rPr>
        <w:fldChar w:fldCharType="separate"/>
      </w:r>
      <w:r>
        <w:rPr>
          <w:noProof/>
        </w:rPr>
        <w:t>61</w:t>
      </w:r>
      <w:r>
        <w:rPr>
          <w:noProof/>
        </w:rPr>
        <w:fldChar w:fldCharType="end"/>
      </w:r>
    </w:p>
    <w:p w14:paraId="0F5BB3E9" w14:textId="3989D7C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5.2.1.2.9</w:t>
      </w:r>
      <w:r>
        <w:rPr>
          <w:rFonts w:asciiTheme="minorHAnsi" w:hAnsiTheme="minorHAnsi" w:cstheme="minorBidi"/>
          <w:noProof/>
          <w:kern w:val="2"/>
          <w:sz w:val="24"/>
          <w:szCs w:val="24"/>
          <w:lang w:val="en-US" w:eastAsia="zh-CN"/>
          <w14:ligatures w14:val="standardContextual"/>
        </w:rPr>
        <w:tab/>
      </w:r>
      <w:r>
        <w:rPr>
          <w:noProof/>
        </w:rPr>
        <w:t>Type: TestNotification</w:t>
      </w:r>
      <w:r>
        <w:rPr>
          <w:noProof/>
        </w:rPr>
        <w:tab/>
      </w:r>
      <w:r>
        <w:rPr>
          <w:noProof/>
        </w:rPr>
        <w:fldChar w:fldCharType="begin"/>
      </w:r>
      <w:r>
        <w:rPr>
          <w:noProof/>
        </w:rPr>
        <w:instrText xml:space="preserve"> PAGEREF _Toc212045862 \h </w:instrText>
      </w:r>
      <w:r>
        <w:rPr>
          <w:noProof/>
        </w:rPr>
      </w:r>
      <w:r>
        <w:rPr>
          <w:noProof/>
        </w:rPr>
        <w:fldChar w:fldCharType="separate"/>
      </w:r>
      <w:r>
        <w:rPr>
          <w:noProof/>
        </w:rPr>
        <w:t>61</w:t>
      </w:r>
      <w:r>
        <w:rPr>
          <w:noProof/>
        </w:rPr>
        <w:fldChar w:fldCharType="end"/>
      </w:r>
    </w:p>
    <w:p w14:paraId="4C11B441" w14:textId="7B32A79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5.2.1.2.10</w:t>
      </w:r>
      <w:r>
        <w:rPr>
          <w:rFonts w:asciiTheme="minorHAnsi" w:hAnsiTheme="minorHAnsi" w:cstheme="minorBidi"/>
          <w:noProof/>
          <w:kern w:val="2"/>
          <w:sz w:val="24"/>
          <w:szCs w:val="24"/>
          <w:lang w:val="en-US" w:eastAsia="zh-CN"/>
          <w14:ligatures w14:val="standardContextual"/>
        </w:rPr>
        <w:tab/>
      </w:r>
      <w:r>
        <w:rPr>
          <w:noProof/>
        </w:rPr>
        <w:t>Type: WebsockNotifConfig</w:t>
      </w:r>
      <w:r>
        <w:rPr>
          <w:noProof/>
        </w:rPr>
        <w:tab/>
      </w:r>
      <w:r>
        <w:rPr>
          <w:noProof/>
        </w:rPr>
        <w:fldChar w:fldCharType="begin"/>
      </w:r>
      <w:r>
        <w:rPr>
          <w:noProof/>
        </w:rPr>
        <w:instrText xml:space="preserve"> PAGEREF _Toc212045863 \h </w:instrText>
      </w:r>
      <w:r>
        <w:rPr>
          <w:noProof/>
        </w:rPr>
      </w:r>
      <w:r>
        <w:rPr>
          <w:noProof/>
        </w:rPr>
        <w:fldChar w:fldCharType="separate"/>
      </w:r>
      <w:r>
        <w:rPr>
          <w:noProof/>
        </w:rPr>
        <w:t>61</w:t>
      </w:r>
      <w:r>
        <w:rPr>
          <w:noProof/>
        </w:rPr>
        <w:fldChar w:fldCharType="end"/>
      </w:r>
    </w:p>
    <w:p w14:paraId="5E3D0DCF" w14:textId="4A332BA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5.2.1.2.11</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_Toc212045864 \h </w:instrText>
      </w:r>
      <w:r>
        <w:rPr>
          <w:noProof/>
        </w:rPr>
      </w:r>
      <w:r>
        <w:rPr>
          <w:noProof/>
        </w:rPr>
        <w:fldChar w:fldCharType="separate"/>
      </w:r>
      <w:r>
        <w:rPr>
          <w:noProof/>
        </w:rPr>
        <w:t>62</w:t>
      </w:r>
      <w:r>
        <w:rPr>
          <w:noProof/>
        </w:rPr>
        <w:fldChar w:fldCharType="end"/>
      </w:r>
    </w:p>
    <w:p w14:paraId="6747A320" w14:textId="7A9BBCD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5.2.1.2.12</w:t>
      </w:r>
      <w:r>
        <w:rPr>
          <w:rFonts w:asciiTheme="minorHAnsi" w:hAnsiTheme="minorHAnsi" w:cstheme="minorBidi"/>
          <w:noProof/>
          <w:kern w:val="2"/>
          <w:sz w:val="24"/>
          <w:szCs w:val="24"/>
          <w:lang w:val="en-US" w:eastAsia="zh-CN"/>
          <w14:ligatures w14:val="standardContextual"/>
        </w:rPr>
        <w:tab/>
      </w:r>
      <w:r>
        <w:rPr>
          <w:noProof/>
        </w:rPr>
        <w:t>Type: ProblemDetails</w:t>
      </w:r>
      <w:r>
        <w:rPr>
          <w:noProof/>
        </w:rPr>
        <w:tab/>
      </w:r>
      <w:r>
        <w:rPr>
          <w:noProof/>
        </w:rPr>
        <w:fldChar w:fldCharType="begin"/>
      </w:r>
      <w:r>
        <w:rPr>
          <w:noProof/>
        </w:rPr>
        <w:instrText xml:space="preserve"> PAGEREF _Toc212045865 \h </w:instrText>
      </w:r>
      <w:r>
        <w:rPr>
          <w:noProof/>
        </w:rPr>
      </w:r>
      <w:r>
        <w:rPr>
          <w:noProof/>
        </w:rPr>
        <w:fldChar w:fldCharType="separate"/>
      </w:r>
      <w:r>
        <w:rPr>
          <w:noProof/>
        </w:rPr>
        <w:t>63</w:t>
      </w:r>
      <w:r>
        <w:rPr>
          <w:noProof/>
        </w:rPr>
        <w:fldChar w:fldCharType="end"/>
      </w:r>
    </w:p>
    <w:p w14:paraId="4249F62A" w14:textId="22DA707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5.2.1.2.13</w:t>
      </w:r>
      <w:r>
        <w:rPr>
          <w:rFonts w:asciiTheme="minorHAnsi" w:hAnsiTheme="minorHAnsi" w:cstheme="minorBidi"/>
          <w:noProof/>
          <w:kern w:val="2"/>
          <w:sz w:val="24"/>
          <w:szCs w:val="24"/>
          <w:lang w:val="en-US" w:eastAsia="zh-CN"/>
          <w14:ligatures w14:val="standardContextual"/>
        </w:rPr>
        <w:tab/>
      </w:r>
      <w:r>
        <w:rPr>
          <w:noProof/>
        </w:rPr>
        <w:t>Type: InvalidParam</w:t>
      </w:r>
      <w:r>
        <w:rPr>
          <w:noProof/>
        </w:rPr>
        <w:tab/>
      </w:r>
      <w:r>
        <w:rPr>
          <w:noProof/>
        </w:rPr>
        <w:fldChar w:fldCharType="begin"/>
      </w:r>
      <w:r>
        <w:rPr>
          <w:noProof/>
        </w:rPr>
        <w:instrText xml:space="preserve"> PAGEREF _Toc212045866 \h </w:instrText>
      </w:r>
      <w:r>
        <w:rPr>
          <w:noProof/>
        </w:rPr>
      </w:r>
      <w:r>
        <w:rPr>
          <w:noProof/>
        </w:rPr>
        <w:fldChar w:fldCharType="separate"/>
      </w:r>
      <w:r>
        <w:rPr>
          <w:noProof/>
        </w:rPr>
        <w:t>63</w:t>
      </w:r>
      <w:r>
        <w:rPr>
          <w:noProof/>
        </w:rPr>
        <w:fldChar w:fldCharType="end"/>
      </w:r>
    </w:p>
    <w:p w14:paraId="2A75868C" w14:textId="4A15594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5.2.1.2.14</w:t>
      </w:r>
      <w:r>
        <w:rPr>
          <w:rFonts w:asciiTheme="minorHAnsi" w:hAnsiTheme="minorHAnsi" w:cstheme="minorBidi"/>
          <w:noProof/>
          <w:kern w:val="2"/>
          <w:sz w:val="24"/>
          <w:szCs w:val="24"/>
          <w:lang w:val="en-US" w:eastAsia="zh-CN"/>
          <w14:ligatures w14:val="standardContextual"/>
        </w:rPr>
        <w:tab/>
      </w:r>
      <w:r>
        <w:rPr>
          <w:noProof/>
        </w:rPr>
        <w:t>Type: PlmnId</w:t>
      </w:r>
      <w:r>
        <w:rPr>
          <w:noProof/>
        </w:rPr>
        <w:tab/>
      </w:r>
      <w:r>
        <w:rPr>
          <w:noProof/>
        </w:rPr>
        <w:fldChar w:fldCharType="begin"/>
      </w:r>
      <w:r>
        <w:rPr>
          <w:noProof/>
        </w:rPr>
        <w:instrText xml:space="preserve"> PAGEREF _Toc212045867 \h </w:instrText>
      </w:r>
      <w:r>
        <w:rPr>
          <w:noProof/>
        </w:rPr>
      </w:r>
      <w:r>
        <w:rPr>
          <w:noProof/>
        </w:rPr>
        <w:fldChar w:fldCharType="separate"/>
      </w:r>
      <w:r>
        <w:rPr>
          <w:noProof/>
        </w:rPr>
        <w:t>63</w:t>
      </w:r>
      <w:r>
        <w:rPr>
          <w:noProof/>
        </w:rPr>
        <w:fldChar w:fldCharType="end"/>
      </w:r>
    </w:p>
    <w:p w14:paraId="79B761CD" w14:textId="2843155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5.2.1.2.15</w:t>
      </w:r>
      <w:r>
        <w:rPr>
          <w:rFonts w:asciiTheme="minorHAnsi" w:hAnsiTheme="minorHAnsi" w:cstheme="minorBidi"/>
          <w:noProof/>
          <w:kern w:val="2"/>
          <w:sz w:val="24"/>
          <w:szCs w:val="24"/>
          <w:lang w:val="en-US" w:eastAsia="zh-CN"/>
          <w14:ligatures w14:val="standardContextual"/>
        </w:rPr>
        <w:tab/>
      </w:r>
      <w:r>
        <w:rPr>
          <w:noProof/>
        </w:rPr>
        <w:t>Type: ConfigResult</w:t>
      </w:r>
      <w:r>
        <w:rPr>
          <w:noProof/>
        </w:rPr>
        <w:tab/>
      </w:r>
      <w:r>
        <w:rPr>
          <w:noProof/>
        </w:rPr>
        <w:fldChar w:fldCharType="begin"/>
      </w:r>
      <w:r>
        <w:rPr>
          <w:noProof/>
        </w:rPr>
        <w:instrText xml:space="preserve"> PAGEREF _Toc212045868 \h </w:instrText>
      </w:r>
      <w:r>
        <w:rPr>
          <w:noProof/>
        </w:rPr>
      </w:r>
      <w:r>
        <w:rPr>
          <w:noProof/>
        </w:rPr>
        <w:fldChar w:fldCharType="separate"/>
      </w:r>
      <w:r>
        <w:rPr>
          <w:noProof/>
        </w:rPr>
        <w:t>63</w:t>
      </w:r>
      <w:r>
        <w:rPr>
          <w:noProof/>
        </w:rPr>
        <w:fldChar w:fldCharType="end"/>
      </w:r>
    </w:p>
    <w:p w14:paraId="0B2FF77A" w14:textId="2F57523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5.2.1.2.16</w:t>
      </w:r>
      <w:r>
        <w:rPr>
          <w:rFonts w:asciiTheme="minorHAnsi" w:hAnsiTheme="minorHAnsi" w:cstheme="minorBidi"/>
          <w:noProof/>
          <w:kern w:val="2"/>
          <w:sz w:val="24"/>
          <w:szCs w:val="24"/>
          <w:lang w:val="en-US" w:eastAsia="zh-CN"/>
          <w14:ligatures w14:val="standardContextual"/>
        </w:rPr>
        <w:tab/>
      </w:r>
      <w:r>
        <w:rPr>
          <w:noProof/>
        </w:rPr>
        <w:t>Type: UsageThresholdRm</w:t>
      </w:r>
      <w:r>
        <w:rPr>
          <w:noProof/>
        </w:rPr>
        <w:tab/>
      </w:r>
      <w:r>
        <w:rPr>
          <w:noProof/>
        </w:rPr>
        <w:fldChar w:fldCharType="begin"/>
      </w:r>
      <w:r>
        <w:rPr>
          <w:noProof/>
        </w:rPr>
        <w:instrText xml:space="preserve"> PAGEREF _Toc212045869 \h </w:instrText>
      </w:r>
      <w:r>
        <w:rPr>
          <w:noProof/>
        </w:rPr>
      </w:r>
      <w:r>
        <w:rPr>
          <w:noProof/>
        </w:rPr>
        <w:fldChar w:fldCharType="separate"/>
      </w:r>
      <w:r>
        <w:rPr>
          <w:noProof/>
        </w:rPr>
        <w:t>64</w:t>
      </w:r>
      <w:r>
        <w:rPr>
          <w:noProof/>
        </w:rPr>
        <w:fldChar w:fldCharType="end"/>
      </w:r>
    </w:p>
    <w:p w14:paraId="4A35BC7E" w14:textId="1EE4746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5.2.1.2.17</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LocationArea5G</w:t>
      </w:r>
      <w:r>
        <w:rPr>
          <w:noProof/>
        </w:rPr>
        <w:tab/>
      </w:r>
      <w:r>
        <w:rPr>
          <w:noProof/>
        </w:rPr>
        <w:fldChar w:fldCharType="begin"/>
      </w:r>
      <w:r>
        <w:rPr>
          <w:noProof/>
        </w:rPr>
        <w:instrText xml:space="preserve"> PAGEREF _Toc212045870 \h </w:instrText>
      </w:r>
      <w:r>
        <w:rPr>
          <w:noProof/>
        </w:rPr>
      </w:r>
      <w:r>
        <w:rPr>
          <w:noProof/>
        </w:rPr>
        <w:fldChar w:fldCharType="separate"/>
      </w:r>
      <w:r>
        <w:rPr>
          <w:noProof/>
        </w:rPr>
        <w:t>64</w:t>
      </w:r>
      <w:r>
        <w:rPr>
          <w:noProof/>
        </w:rPr>
        <w:fldChar w:fldCharType="end"/>
      </w:r>
    </w:p>
    <w:p w14:paraId="0A8CF7F5" w14:textId="5A90791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5.2.1.2.18</w:t>
      </w:r>
      <w:r>
        <w:rPr>
          <w:rFonts w:asciiTheme="minorHAnsi" w:hAnsiTheme="minorHAnsi" w:cstheme="minorBidi"/>
          <w:noProof/>
          <w:kern w:val="2"/>
          <w:sz w:val="24"/>
          <w:szCs w:val="24"/>
          <w:lang w:val="en-US" w:eastAsia="zh-CN"/>
          <w14:ligatures w14:val="standardContextual"/>
        </w:rPr>
        <w:tab/>
      </w:r>
      <w:r>
        <w:rPr>
          <w:noProof/>
        </w:rPr>
        <w:t>Type: EthFlowInfo</w:t>
      </w:r>
      <w:r>
        <w:rPr>
          <w:noProof/>
        </w:rPr>
        <w:tab/>
      </w:r>
      <w:r>
        <w:rPr>
          <w:noProof/>
        </w:rPr>
        <w:fldChar w:fldCharType="begin"/>
      </w:r>
      <w:r>
        <w:rPr>
          <w:noProof/>
        </w:rPr>
        <w:instrText xml:space="preserve"> PAGEREF _Toc212045871 \h </w:instrText>
      </w:r>
      <w:r>
        <w:rPr>
          <w:noProof/>
        </w:rPr>
      </w:r>
      <w:r>
        <w:rPr>
          <w:noProof/>
        </w:rPr>
        <w:fldChar w:fldCharType="separate"/>
      </w:r>
      <w:r>
        <w:rPr>
          <w:noProof/>
        </w:rPr>
        <w:t>64</w:t>
      </w:r>
      <w:r>
        <w:rPr>
          <w:noProof/>
        </w:rPr>
        <w:fldChar w:fldCharType="end"/>
      </w:r>
    </w:p>
    <w:p w14:paraId="5D111EBC" w14:textId="0EE53DA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5.2.1.3</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_Toc212045872 \h </w:instrText>
      </w:r>
      <w:r>
        <w:rPr>
          <w:noProof/>
        </w:rPr>
      </w:r>
      <w:r>
        <w:rPr>
          <w:noProof/>
        </w:rPr>
        <w:fldChar w:fldCharType="separate"/>
      </w:r>
      <w:r>
        <w:rPr>
          <w:noProof/>
        </w:rPr>
        <w:t>65</w:t>
      </w:r>
      <w:r>
        <w:rPr>
          <w:noProof/>
        </w:rPr>
        <w:fldChar w:fldCharType="end"/>
      </w:r>
    </w:p>
    <w:p w14:paraId="74D4FCFE" w14:textId="1E9DA67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_Toc212045873 \h </w:instrText>
      </w:r>
      <w:r>
        <w:rPr>
          <w:noProof/>
        </w:rPr>
      </w:r>
      <w:r>
        <w:rPr>
          <w:noProof/>
        </w:rPr>
        <w:fldChar w:fldCharType="separate"/>
      </w:r>
      <w:r>
        <w:rPr>
          <w:noProof/>
        </w:rPr>
        <w:t>65</w:t>
      </w:r>
      <w:r>
        <w:rPr>
          <w:noProof/>
        </w:rPr>
        <w:fldChar w:fldCharType="end"/>
      </w:r>
    </w:p>
    <w:p w14:paraId="29FA8F4A" w14:textId="1F24AF5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5.2.1.3.2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_Toc212045874 \h </w:instrText>
      </w:r>
      <w:r>
        <w:rPr>
          <w:noProof/>
        </w:rPr>
      </w:r>
      <w:r>
        <w:rPr>
          <w:noProof/>
        </w:rPr>
        <w:fldChar w:fldCharType="separate"/>
      </w:r>
      <w:r>
        <w:rPr>
          <w:noProof/>
        </w:rPr>
        <w:t>65</w:t>
      </w:r>
      <w:r>
        <w:rPr>
          <w:noProof/>
        </w:rPr>
        <w:fldChar w:fldCharType="end"/>
      </w:r>
    </w:p>
    <w:p w14:paraId="0C57DCD5" w14:textId="60E6EC5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5.2.1.3.3</w:t>
      </w:r>
      <w:r>
        <w:rPr>
          <w:rFonts w:asciiTheme="minorHAnsi" w:hAnsiTheme="minorHAnsi" w:cstheme="minorBidi"/>
          <w:noProof/>
          <w:kern w:val="2"/>
          <w:sz w:val="24"/>
          <w:szCs w:val="24"/>
          <w:lang w:val="en-US" w:eastAsia="zh-CN"/>
          <w14:ligatures w14:val="standardContextual"/>
        </w:rPr>
        <w:tab/>
      </w:r>
      <w:r>
        <w:rPr>
          <w:noProof/>
        </w:rPr>
        <w:t>Enumeration:</w:t>
      </w:r>
      <w:r>
        <w:rPr>
          <w:noProof/>
          <w:lang w:eastAsia="zh-CN"/>
        </w:rPr>
        <w:t xml:space="preserve"> Event</w:t>
      </w:r>
      <w:r>
        <w:rPr>
          <w:noProof/>
        </w:rPr>
        <w:tab/>
      </w:r>
      <w:r>
        <w:rPr>
          <w:noProof/>
        </w:rPr>
        <w:fldChar w:fldCharType="begin"/>
      </w:r>
      <w:r>
        <w:rPr>
          <w:noProof/>
        </w:rPr>
        <w:instrText xml:space="preserve"> PAGEREF _Toc212045875 \h </w:instrText>
      </w:r>
      <w:r>
        <w:rPr>
          <w:noProof/>
        </w:rPr>
      </w:r>
      <w:r>
        <w:rPr>
          <w:noProof/>
        </w:rPr>
        <w:fldChar w:fldCharType="separate"/>
      </w:r>
      <w:r>
        <w:rPr>
          <w:noProof/>
        </w:rPr>
        <w:t>67</w:t>
      </w:r>
      <w:r>
        <w:rPr>
          <w:noProof/>
        </w:rPr>
        <w:fldChar w:fldCharType="end"/>
      </w:r>
    </w:p>
    <w:p w14:paraId="21BF8DC7" w14:textId="29C40F6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5.2.1.3.4</w:t>
      </w:r>
      <w:r>
        <w:rPr>
          <w:rFonts w:asciiTheme="minorHAnsi" w:hAnsiTheme="minorHAnsi" w:cstheme="minorBidi"/>
          <w:noProof/>
          <w:kern w:val="2"/>
          <w:sz w:val="24"/>
          <w:szCs w:val="24"/>
          <w:lang w:val="en-US" w:eastAsia="zh-CN"/>
          <w14:ligatures w14:val="standardContextual"/>
        </w:rPr>
        <w:tab/>
      </w:r>
      <w:r>
        <w:rPr>
          <w:noProof/>
        </w:rPr>
        <w:t>Enumeration:</w:t>
      </w:r>
      <w:r>
        <w:rPr>
          <w:noProof/>
          <w:lang w:eastAsia="zh-CN"/>
        </w:rPr>
        <w:t xml:space="preserve"> ResultReason</w:t>
      </w:r>
      <w:r>
        <w:rPr>
          <w:noProof/>
        </w:rPr>
        <w:tab/>
      </w:r>
      <w:r>
        <w:rPr>
          <w:noProof/>
        </w:rPr>
        <w:fldChar w:fldCharType="begin"/>
      </w:r>
      <w:r>
        <w:rPr>
          <w:noProof/>
        </w:rPr>
        <w:instrText xml:space="preserve"> PAGEREF _Toc212045876 \h </w:instrText>
      </w:r>
      <w:r>
        <w:rPr>
          <w:noProof/>
        </w:rPr>
      </w:r>
      <w:r>
        <w:rPr>
          <w:noProof/>
        </w:rPr>
        <w:fldChar w:fldCharType="separate"/>
      </w:r>
      <w:r>
        <w:rPr>
          <w:noProof/>
        </w:rPr>
        <w:t>67</w:t>
      </w:r>
      <w:r>
        <w:rPr>
          <w:noProof/>
        </w:rPr>
        <w:fldChar w:fldCharType="end"/>
      </w:r>
    </w:p>
    <w:p w14:paraId="4CAEE030" w14:textId="79C09A1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5.2.1.4</w:t>
      </w:r>
      <w:r>
        <w:rPr>
          <w:rFonts w:asciiTheme="minorHAnsi" w:hAnsiTheme="minorHAnsi" w:cstheme="minorBidi"/>
          <w:noProof/>
          <w:kern w:val="2"/>
          <w:sz w:val="24"/>
          <w:szCs w:val="24"/>
          <w:lang w:val="en-US" w:eastAsia="zh-CN"/>
          <w14:ligatures w14:val="standardContextual"/>
        </w:rPr>
        <w:tab/>
      </w:r>
      <w:r>
        <w:rPr>
          <w:noProof/>
        </w:rPr>
        <w:t>Conventions for documenting structured data types</w:t>
      </w:r>
      <w:r>
        <w:rPr>
          <w:noProof/>
        </w:rPr>
        <w:tab/>
      </w:r>
      <w:r>
        <w:rPr>
          <w:noProof/>
        </w:rPr>
        <w:fldChar w:fldCharType="begin"/>
      </w:r>
      <w:r>
        <w:rPr>
          <w:noProof/>
        </w:rPr>
        <w:instrText xml:space="preserve"> PAGEREF _Toc212045877 \h </w:instrText>
      </w:r>
      <w:r>
        <w:rPr>
          <w:noProof/>
        </w:rPr>
      </w:r>
      <w:r>
        <w:rPr>
          <w:noProof/>
        </w:rPr>
        <w:fldChar w:fldCharType="separate"/>
      </w:r>
      <w:r>
        <w:rPr>
          <w:noProof/>
        </w:rPr>
        <w:t>67</w:t>
      </w:r>
      <w:r>
        <w:rPr>
          <w:noProof/>
        </w:rPr>
        <w:fldChar w:fldCharType="end"/>
      </w:r>
    </w:p>
    <w:p w14:paraId="6BDB638E" w14:textId="2D9E1851"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5.2.2</w:t>
      </w:r>
      <w:r>
        <w:rPr>
          <w:rFonts w:asciiTheme="minorHAnsi"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_Toc212045878 \h </w:instrText>
      </w:r>
      <w:r>
        <w:rPr>
          <w:noProof/>
        </w:rPr>
      </w:r>
      <w:r>
        <w:rPr>
          <w:noProof/>
        </w:rPr>
        <w:fldChar w:fldCharType="separate"/>
      </w:r>
      <w:r>
        <w:rPr>
          <w:noProof/>
        </w:rPr>
        <w:t>68</w:t>
      </w:r>
      <w:r>
        <w:rPr>
          <w:noProof/>
        </w:rPr>
        <w:fldChar w:fldCharType="end"/>
      </w:r>
    </w:p>
    <w:p w14:paraId="5A8741C9" w14:textId="2B552261"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5.2.2.1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_Toc212045879 \h </w:instrText>
      </w:r>
      <w:r>
        <w:rPr>
          <w:noProof/>
        </w:rPr>
      </w:r>
      <w:r>
        <w:rPr>
          <w:noProof/>
        </w:rPr>
        <w:fldChar w:fldCharType="separate"/>
      </w:r>
      <w:r>
        <w:rPr>
          <w:noProof/>
        </w:rPr>
        <w:t>68</w:t>
      </w:r>
      <w:r>
        <w:rPr>
          <w:noProof/>
        </w:rPr>
        <w:fldChar w:fldCharType="end"/>
      </w:r>
    </w:p>
    <w:p w14:paraId="11F397F6" w14:textId="66CF2C36"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5.2.2.2</w:t>
      </w:r>
      <w:r>
        <w:rPr>
          <w:rFonts w:asciiTheme="minorHAnsi" w:hAnsiTheme="minorHAnsi" w:cstheme="minorBidi"/>
          <w:noProof/>
          <w:kern w:val="2"/>
          <w:sz w:val="24"/>
          <w:szCs w:val="24"/>
          <w:lang w:val="en-US" w:eastAsia="zh-CN"/>
          <w14:ligatures w14:val="standardContextual"/>
        </w:rPr>
        <w:tab/>
      </w:r>
      <w:r>
        <w:rPr>
          <w:noProof/>
          <w:lang w:eastAsia="zh-CN"/>
        </w:rPr>
        <w:t>Usage of the HTTP PATCH method</w:t>
      </w:r>
      <w:r>
        <w:rPr>
          <w:noProof/>
        </w:rPr>
        <w:tab/>
      </w:r>
      <w:r>
        <w:rPr>
          <w:noProof/>
        </w:rPr>
        <w:fldChar w:fldCharType="begin"/>
      </w:r>
      <w:r>
        <w:rPr>
          <w:noProof/>
        </w:rPr>
        <w:instrText xml:space="preserve"> PAGEREF _Toc212045880 \h </w:instrText>
      </w:r>
      <w:r>
        <w:rPr>
          <w:noProof/>
        </w:rPr>
      </w:r>
      <w:r>
        <w:rPr>
          <w:noProof/>
        </w:rPr>
        <w:fldChar w:fldCharType="separate"/>
      </w:r>
      <w:r>
        <w:rPr>
          <w:noProof/>
        </w:rPr>
        <w:t>68</w:t>
      </w:r>
      <w:r>
        <w:rPr>
          <w:noProof/>
        </w:rPr>
        <w:fldChar w:fldCharType="end"/>
      </w:r>
    </w:p>
    <w:p w14:paraId="491966F9" w14:textId="08FE51D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5.2.3</w:t>
      </w:r>
      <w:r>
        <w:rPr>
          <w:rFonts w:asciiTheme="minorHAnsi"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_Toc212045881 \h </w:instrText>
      </w:r>
      <w:r>
        <w:rPr>
          <w:noProof/>
        </w:rPr>
      </w:r>
      <w:r>
        <w:rPr>
          <w:noProof/>
        </w:rPr>
        <w:fldChar w:fldCharType="separate"/>
      </w:r>
      <w:r>
        <w:rPr>
          <w:noProof/>
        </w:rPr>
        <w:t>68</w:t>
      </w:r>
      <w:r>
        <w:rPr>
          <w:noProof/>
        </w:rPr>
        <w:fldChar w:fldCharType="end"/>
      </w:r>
    </w:p>
    <w:p w14:paraId="6E90378B" w14:textId="1500157B"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5.2.4</w:t>
      </w:r>
      <w:r>
        <w:rPr>
          <w:rFonts w:asciiTheme="minorHAnsi" w:hAnsiTheme="minorHAnsi" w:cstheme="minorBidi"/>
          <w:noProof/>
          <w:kern w:val="2"/>
          <w:sz w:val="24"/>
          <w:szCs w:val="24"/>
          <w:lang w:val="en-US" w:eastAsia="zh-CN"/>
          <w14:ligatures w14:val="standardContextual"/>
        </w:rPr>
        <w:tab/>
      </w:r>
      <w:r>
        <w:rPr>
          <w:noProof/>
        </w:rPr>
        <w:t>URI structure</w:t>
      </w:r>
      <w:r>
        <w:rPr>
          <w:noProof/>
        </w:rPr>
        <w:tab/>
      </w:r>
      <w:r>
        <w:rPr>
          <w:noProof/>
        </w:rPr>
        <w:fldChar w:fldCharType="begin"/>
      </w:r>
      <w:r>
        <w:rPr>
          <w:noProof/>
        </w:rPr>
        <w:instrText xml:space="preserve"> PAGEREF _Toc212045882 \h </w:instrText>
      </w:r>
      <w:r>
        <w:rPr>
          <w:noProof/>
        </w:rPr>
      </w:r>
      <w:r>
        <w:rPr>
          <w:noProof/>
        </w:rPr>
        <w:fldChar w:fldCharType="separate"/>
      </w:r>
      <w:r>
        <w:rPr>
          <w:noProof/>
        </w:rPr>
        <w:t>69</w:t>
      </w:r>
      <w:r>
        <w:rPr>
          <w:noProof/>
        </w:rPr>
        <w:fldChar w:fldCharType="end"/>
      </w:r>
    </w:p>
    <w:p w14:paraId="2DAFCE93" w14:textId="33A92C8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5.2.4.1</w:t>
      </w:r>
      <w:r>
        <w:rPr>
          <w:rFonts w:asciiTheme="minorHAnsi" w:hAnsiTheme="minorHAnsi" w:cstheme="minorBidi"/>
          <w:noProof/>
          <w:kern w:val="2"/>
          <w:sz w:val="24"/>
          <w:szCs w:val="24"/>
          <w:lang w:val="en-US" w:eastAsia="zh-CN"/>
          <w14:ligatures w14:val="standardContextual"/>
        </w:rPr>
        <w:tab/>
      </w:r>
      <w:r>
        <w:rPr>
          <w:noProof/>
        </w:rPr>
        <w:t>Resource URI structure</w:t>
      </w:r>
      <w:r>
        <w:rPr>
          <w:noProof/>
        </w:rPr>
        <w:tab/>
      </w:r>
      <w:r>
        <w:rPr>
          <w:noProof/>
        </w:rPr>
        <w:fldChar w:fldCharType="begin"/>
      </w:r>
      <w:r>
        <w:rPr>
          <w:noProof/>
        </w:rPr>
        <w:instrText xml:space="preserve"> PAGEREF _Toc212045883 \h </w:instrText>
      </w:r>
      <w:r>
        <w:rPr>
          <w:noProof/>
        </w:rPr>
      </w:r>
      <w:r>
        <w:rPr>
          <w:noProof/>
        </w:rPr>
        <w:fldChar w:fldCharType="separate"/>
      </w:r>
      <w:r>
        <w:rPr>
          <w:noProof/>
        </w:rPr>
        <w:t>69</w:t>
      </w:r>
      <w:r>
        <w:rPr>
          <w:noProof/>
        </w:rPr>
        <w:fldChar w:fldCharType="end"/>
      </w:r>
    </w:p>
    <w:p w14:paraId="4C94B9A3" w14:textId="3512987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5.2.4.2</w:t>
      </w:r>
      <w:r>
        <w:rPr>
          <w:rFonts w:asciiTheme="minorHAnsi" w:hAnsiTheme="minorHAnsi" w:cstheme="minorBidi"/>
          <w:noProof/>
          <w:kern w:val="2"/>
          <w:sz w:val="24"/>
          <w:szCs w:val="24"/>
          <w:lang w:val="en-US" w:eastAsia="zh-CN"/>
          <w14:ligatures w14:val="standardContextual"/>
        </w:rPr>
        <w:tab/>
      </w:r>
      <w:r>
        <w:rPr>
          <w:noProof/>
        </w:rPr>
        <w:t>Custom operations URI structure</w:t>
      </w:r>
      <w:r>
        <w:rPr>
          <w:noProof/>
        </w:rPr>
        <w:tab/>
      </w:r>
      <w:r>
        <w:rPr>
          <w:noProof/>
        </w:rPr>
        <w:fldChar w:fldCharType="begin"/>
      </w:r>
      <w:r>
        <w:rPr>
          <w:noProof/>
        </w:rPr>
        <w:instrText xml:space="preserve"> PAGEREF _Toc212045884 \h </w:instrText>
      </w:r>
      <w:r>
        <w:rPr>
          <w:noProof/>
        </w:rPr>
      </w:r>
      <w:r>
        <w:rPr>
          <w:noProof/>
        </w:rPr>
        <w:fldChar w:fldCharType="separate"/>
      </w:r>
      <w:r>
        <w:rPr>
          <w:noProof/>
        </w:rPr>
        <w:t>69</w:t>
      </w:r>
      <w:r>
        <w:rPr>
          <w:noProof/>
        </w:rPr>
        <w:fldChar w:fldCharType="end"/>
      </w:r>
    </w:p>
    <w:p w14:paraId="00A29310" w14:textId="5892B01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5.2.4.3</w:t>
      </w:r>
      <w:r>
        <w:rPr>
          <w:rFonts w:asciiTheme="minorHAnsi" w:hAnsiTheme="minorHAnsi" w:cstheme="minorBidi"/>
          <w:noProof/>
          <w:kern w:val="2"/>
          <w:sz w:val="24"/>
          <w:szCs w:val="24"/>
          <w:lang w:val="en-US" w:eastAsia="zh-CN"/>
          <w14:ligatures w14:val="standardContextual"/>
        </w:rPr>
        <w:tab/>
      </w:r>
      <w:r>
        <w:rPr>
          <w:noProof/>
        </w:rPr>
        <w:t>Callback URI structure</w:t>
      </w:r>
      <w:r>
        <w:rPr>
          <w:noProof/>
        </w:rPr>
        <w:tab/>
      </w:r>
      <w:r>
        <w:rPr>
          <w:noProof/>
        </w:rPr>
        <w:fldChar w:fldCharType="begin"/>
      </w:r>
      <w:r>
        <w:rPr>
          <w:noProof/>
        </w:rPr>
        <w:instrText xml:space="preserve"> PAGEREF _Toc212045885 \h </w:instrText>
      </w:r>
      <w:r>
        <w:rPr>
          <w:noProof/>
        </w:rPr>
      </w:r>
      <w:r>
        <w:rPr>
          <w:noProof/>
        </w:rPr>
        <w:fldChar w:fldCharType="separate"/>
      </w:r>
      <w:r>
        <w:rPr>
          <w:noProof/>
        </w:rPr>
        <w:t>69</w:t>
      </w:r>
      <w:r>
        <w:rPr>
          <w:noProof/>
        </w:rPr>
        <w:fldChar w:fldCharType="end"/>
      </w:r>
    </w:p>
    <w:p w14:paraId="77F06F0D" w14:textId="5CC1B14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lastRenderedPageBreak/>
        <w:t>5.2.5</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_Toc212045886 \h </w:instrText>
      </w:r>
      <w:r>
        <w:rPr>
          <w:noProof/>
        </w:rPr>
      </w:r>
      <w:r>
        <w:rPr>
          <w:noProof/>
        </w:rPr>
        <w:fldChar w:fldCharType="separate"/>
      </w:r>
      <w:r>
        <w:rPr>
          <w:noProof/>
        </w:rPr>
        <w:t>70</w:t>
      </w:r>
      <w:r>
        <w:rPr>
          <w:noProof/>
        </w:rPr>
        <w:fldChar w:fldCharType="end"/>
      </w:r>
    </w:p>
    <w:p w14:paraId="5DE1464D" w14:textId="38BBF8B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_Toc212045887 \h </w:instrText>
      </w:r>
      <w:r>
        <w:rPr>
          <w:noProof/>
        </w:rPr>
      </w:r>
      <w:r>
        <w:rPr>
          <w:noProof/>
        </w:rPr>
        <w:fldChar w:fldCharType="separate"/>
      </w:r>
      <w:r>
        <w:rPr>
          <w:noProof/>
        </w:rPr>
        <w:t>70</w:t>
      </w:r>
      <w:r>
        <w:rPr>
          <w:noProof/>
        </w:rPr>
        <w:fldChar w:fldCharType="end"/>
      </w:r>
    </w:p>
    <w:p w14:paraId="2652D1AA" w14:textId="152BFC2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5.2.5.2</w:t>
      </w:r>
      <w:r>
        <w:rPr>
          <w:rFonts w:asciiTheme="minorHAnsi" w:hAnsiTheme="minorHAnsi" w:cstheme="minorBidi"/>
          <w:noProof/>
          <w:kern w:val="2"/>
          <w:sz w:val="24"/>
          <w:szCs w:val="24"/>
          <w:lang w:val="en-US" w:eastAsia="zh-CN"/>
          <w14:ligatures w14:val="standardContextual"/>
        </w:rPr>
        <w:tab/>
      </w:r>
      <w:r>
        <w:rPr>
          <w:noProof/>
        </w:rPr>
        <w:t>Notification Delivery using a separate HTTP connection</w:t>
      </w:r>
      <w:r>
        <w:rPr>
          <w:noProof/>
        </w:rPr>
        <w:tab/>
      </w:r>
      <w:r>
        <w:rPr>
          <w:noProof/>
        </w:rPr>
        <w:fldChar w:fldCharType="begin"/>
      </w:r>
      <w:r>
        <w:rPr>
          <w:noProof/>
        </w:rPr>
        <w:instrText xml:space="preserve"> PAGEREF _Toc212045888 \h </w:instrText>
      </w:r>
      <w:r>
        <w:rPr>
          <w:noProof/>
        </w:rPr>
      </w:r>
      <w:r>
        <w:rPr>
          <w:noProof/>
        </w:rPr>
        <w:fldChar w:fldCharType="separate"/>
      </w:r>
      <w:r>
        <w:rPr>
          <w:noProof/>
        </w:rPr>
        <w:t>70</w:t>
      </w:r>
      <w:r>
        <w:rPr>
          <w:noProof/>
        </w:rPr>
        <w:fldChar w:fldCharType="end"/>
      </w:r>
    </w:p>
    <w:p w14:paraId="52422A7E" w14:textId="4C16C3C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5.2.5.3</w:t>
      </w:r>
      <w:r>
        <w:rPr>
          <w:rFonts w:asciiTheme="minorHAnsi" w:hAnsiTheme="minorHAnsi" w:cstheme="minorBidi"/>
          <w:noProof/>
          <w:kern w:val="2"/>
          <w:sz w:val="24"/>
          <w:szCs w:val="24"/>
          <w:lang w:val="en-US" w:eastAsia="zh-CN"/>
          <w14:ligatures w14:val="standardContextual"/>
        </w:rPr>
        <w:tab/>
      </w:r>
      <w:r>
        <w:rPr>
          <w:noProof/>
        </w:rPr>
        <w:t>Notification Test Event</w:t>
      </w:r>
      <w:r>
        <w:rPr>
          <w:noProof/>
        </w:rPr>
        <w:tab/>
      </w:r>
      <w:r>
        <w:rPr>
          <w:noProof/>
        </w:rPr>
        <w:fldChar w:fldCharType="begin"/>
      </w:r>
      <w:r>
        <w:rPr>
          <w:noProof/>
        </w:rPr>
        <w:instrText xml:space="preserve"> PAGEREF _Toc212045889 \h </w:instrText>
      </w:r>
      <w:r>
        <w:rPr>
          <w:noProof/>
        </w:rPr>
      </w:r>
      <w:r>
        <w:rPr>
          <w:noProof/>
        </w:rPr>
        <w:fldChar w:fldCharType="separate"/>
      </w:r>
      <w:r>
        <w:rPr>
          <w:noProof/>
        </w:rPr>
        <w:t>70</w:t>
      </w:r>
      <w:r>
        <w:rPr>
          <w:noProof/>
        </w:rPr>
        <w:fldChar w:fldCharType="end"/>
      </w:r>
    </w:p>
    <w:p w14:paraId="4F650568" w14:textId="3B82C3B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5.2.5.4</w:t>
      </w:r>
      <w:r>
        <w:rPr>
          <w:rFonts w:asciiTheme="minorHAnsi" w:hAnsiTheme="minorHAnsi" w:cstheme="minorBidi"/>
          <w:noProof/>
          <w:kern w:val="2"/>
          <w:sz w:val="24"/>
          <w:szCs w:val="24"/>
          <w:lang w:val="en-US" w:eastAsia="zh-CN"/>
          <w14:ligatures w14:val="standardContextual"/>
        </w:rPr>
        <w:tab/>
      </w:r>
      <w:r>
        <w:rPr>
          <w:noProof/>
        </w:rPr>
        <w:t>Notification Delivery using Websocket</w:t>
      </w:r>
      <w:r>
        <w:rPr>
          <w:noProof/>
        </w:rPr>
        <w:tab/>
      </w:r>
      <w:r>
        <w:rPr>
          <w:noProof/>
        </w:rPr>
        <w:fldChar w:fldCharType="begin"/>
      </w:r>
      <w:r>
        <w:rPr>
          <w:noProof/>
        </w:rPr>
        <w:instrText xml:space="preserve"> PAGEREF _Toc212045890 \h </w:instrText>
      </w:r>
      <w:r>
        <w:rPr>
          <w:noProof/>
        </w:rPr>
      </w:r>
      <w:r>
        <w:rPr>
          <w:noProof/>
        </w:rPr>
        <w:fldChar w:fldCharType="separate"/>
      </w:r>
      <w:r>
        <w:rPr>
          <w:noProof/>
        </w:rPr>
        <w:t>70</w:t>
      </w:r>
      <w:r>
        <w:rPr>
          <w:noProof/>
        </w:rPr>
        <w:fldChar w:fldCharType="end"/>
      </w:r>
    </w:p>
    <w:p w14:paraId="718D3441" w14:textId="7BBF9ABB"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5.2.6</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_Toc212045891 \h </w:instrText>
      </w:r>
      <w:r>
        <w:rPr>
          <w:noProof/>
        </w:rPr>
      </w:r>
      <w:r>
        <w:rPr>
          <w:noProof/>
        </w:rPr>
        <w:fldChar w:fldCharType="separate"/>
      </w:r>
      <w:r>
        <w:rPr>
          <w:noProof/>
        </w:rPr>
        <w:t>72</w:t>
      </w:r>
      <w:r>
        <w:rPr>
          <w:noProof/>
        </w:rPr>
        <w:fldChar w:fldCharType="end"/>
      </w:r>
    </w:p>
    <w:p w14:paraId="511A9AC6" w14:textId="2F0C824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5.2.7</w:t>
      </w:r>
      <w:r>
        <w:rPr>
          <w:rFonts w:asciiTheme="minorHAnsi"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_Toc212045892 \h </w:instrText>
      </w:r>
      <w:r>
        <w:rPr>
          <w:noProof/>
        </w:rPr>
      </w:r>
      <w:r>
        <w:rPr>
          <w:noProof/>
        </w:rPr>
        <w:fldChar w:fldCharType="separate"/>
      </w:r>
      <w:r>
        <w:rPr>
          <w:noProof/>
        </w:rPr>
        <w:t>75</w:t>
      </w:r>
      <w:r>
        <w:rPr>
          <w:noProof/>
        </w:rPr>
        <w:fldChar w:fldCharType="end"/>
      </w:r>
    </w:p>
    <w:p w14:paraId="04B06CD5" w14:textId="3122659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5.2.8</w:t>
      </w:r>
      <w:r>
        <w:rPr>
          <w:rFonts w:asciiTheme="minorHAnsi" w:hAnsiTheme="minorHAnsi" w:cstheme="minorBidi"/>
          <w:noProof/>
          <w:kern w:val="2"/>
          <w:sz w:val="24"/>
          <w:szCs w:val="24"/>
          <w:lang w:val="en-US" w:eastAsia="zh-CN"/>
          <w14:ligatures w14:val="standardContextual"/>
        </w:rPr>
        <w:tab/>
      </w:r>
      <w:r>
        <w:rPr>
          <w:noProof/>
          <w:lang w:eastAsia="zh-CN"/>
        </w:rPr>
        <w:t>HTTP custom headers</w:t>
      </w:r>
      <w:r>
        <w:rPr>
          <w:noProof/>
        </w:rPr>
        <w:tab/>
      </w:r>
      <w:r>
        <w:rPr>
          <w:noProof/>
        </w:rPr>
        <w:fldChar w:fldCharType="begin"/>
      </w:r>
      <w:r>
        <w:rPr>
          <w:noProof/>
        </w:rPr>
        <w:instrText xml:space="preserve"> PAGEREF _Toc212045893 \h </w:instrText>
      </w:r>
      <w:r>
        <w:rPr>
          <w:noProof/>
        </w:rPr>
      </w:r>
      <w:r>
        <w:rPr>
          <w:noProof/>
        </w:rPr>
        <w:fldChar w:fldCharType="separate"/>
      </w:r>
      <w:r>
        <w:rPr>
          <w:noProof/>
        </w:rPr>
        <w:t>75</w:t>
      </w:r>
      <w:r>
        <w:rPr>
          <w:noProof/>
        </w:rPr>
        <w:fldChar w:fldCharType="end"/>
      </w:r>
    </w:p>
    <w:p w14:paraId="7F4BE51E" w14:textId="5766032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5.2.8.1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_Toc212045894 \h </w:instrText>
      </w:r>
      <w:r>
        <w:rPr>
          <w:noProof/>
        </w:rPr>
      </w:r>
      <w:r>
        <w:rPr>
          <w:noProof/>
        </w:rPr>
        <w:fldChar w:fldCharType="separate"/>
      </w:r>
      <w:r>
        <w:rPr>
          <w:noProof/>
        </w:rPr>
        <w:t>75</w:t>
      </w:r>
      <w:r>
        <w:rPr>
          <w:noProof/>
        </w:rPr>
        <w:fldChar w:fldCharType="end"/>
      </w:r>
    </w:p>
    <w:p w14:paraId="1DA1A384" w14:textId="0B84C79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5.2.8.2</w:t>
      </w:r>
      <w:r>
        <w:rPr>
          <w:rFonts w:asciiTheme="minorHAnsi" w:hAnsiTheme="minorHAnsi" w:cstheme="minorBidi"/>
          <w:noProof/>
          <w:kern w:val="2"/>
          <w:sz w:val="24"/>
          <w:szCs w:val="24"/>
          <w:lang w:val="en-US" w:eastAsia="zh-CN"/>
          <w14:ligatures w14:val="standardContextual"/>
        </w:rPr>
        <w:tab/>
      </w:r>
      <w:r>
        <w:rPr>
          <w:noProof/>
          <w:lang w:eastAsia="zh-CN"/>
        </w:rPr>
        <w:t>Reused HTTP custom headers</w:t>
      </w:r>
      <w:r>
        <w:rPr>
          <w:noProof/>
        </w:rPr>
        <w:tab/>
      </w:r>
      <w:r>
        <w:rPr>
          <w:noProof/>
        </w:rPr>
        <w:fldChar w:fldCharType="begin"/>
      </w:r>
      <w:r>
        <w:rPr>
          <w:noProof/>
        </w:rPr>
        <w:instrText xml:space="preserve"> PAGEREF _Toc212045895 \h </w:instrText>
      </w:r>
      <w:r>
        <w:rPr>
          <w:noProof/>
        </w:rPr>
      </w:r>
      <w:r>
        <w:rPr>
          <w:noProof/>
        </w:rPr>
        <w:fldChar w:fldCharType="separate"/>
      </w:r>
      <w:r>
        <w:rPr>
          <w:noProof/>
        </w:rPr>
        <w:t>75</w:t>
      </w:r>
      <w:r>
        <w:rPr>
          <w:noProof/>
        </w:rPr>
        <w:fldChar w:fldCharType="end"/>
      </w:r>
    </w:p>
    <w:p w14:paraId="5D0ABCEB" w14:textId="2B4B966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5.2.8.3.1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_Toc212045896 \h </w:instrText>
      </w:r>
      <w:r>
        <w:rPr>
          <w:noProof/>
        </w:rPr>
      </w:r>
      <w:r>
        <w:rPr>
          <w:noProof/>
        </w:rPr>
        <w:fldChar w:fldCharType="separate"/>
      </w:r>
      <w:r>
        <w:rPr>
          <w:noProof/>
        </w:rPr>
        <w:t>75</w:t>
      </w:r>
      <w:r>
        <w:rPr>
          <w:noProof/>
        </w:rPr>
        <w:fldChar w:fldCharType="end"/>
      </w:r>
    </w:p>
    <w:p w14:paraId="7FFE6586" w14:textId="112C554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5.2.9</w:t>
      </w:r>
      <w:r>
        <w:rPr>
          <w:rFonts w:asciiTheme="minorHAnsi" w:hAnsiTheme="minorHAnsi" w:cstheme="minorBidi"/>
          <w:noProof/>
          <w:kern w:val="2"/>
          <w:sz w:val="24"/>
          <w:szCs w:val="24"/>
          <w:lang w:val="en-US" w:eastAsia="zh-CN"/>
          <w14:ligatures w14:val="standardContextual"/>
        </w:rPr>
        <w:tab/>
      </w:r>
      <w:r>
        <w:rPr>
          <w:noProof/>
        </w:rPr>
        <w:t>Conventions for Open API specification files</w:t>
      </w:r>
      <w:r>
        <w:rPr>
          <w:noProof/>
        </w:rPr>
        <w:tab/>
      </w:r>
      <w:r>
        <w:rPr>
          <w:noProof/>
        </w:rPr>
        <w:fldChar w:fldCharType="begin"/>
      </w:r>
      <w:r>
        <w:rPr>
          <w:noProof/>
        </w:rPr>
        <w:instrText xml:space="preserve"> PAGEREF _Toc212045897 \h </w:instrText>
      </w:r>
      <w:r>
        <w:rPr>
          <w:noProof/>
        </w:rPr>
      </w:r>
      <w:r>
        <w:rPr>
          <w:noProof/>
        </w:rPr>
        <w:fldChar w:fldCharType="separate"/>
      </w:r>
      <w:r>
        <w:rPr>
          <w:noProof/>
        </w:rPr>
        <w:t>77</w:t>
      </w:r>
      <w:r>
        <w:rPr>
          <w:noProof/>
        </w:rPr>
        <w:fldChar w:fldCharType="end"/>
      </w:r>
    </w:p>
    <w:p w14:paraId="5D89C3EF" w14:textId="7E82D9F2"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_Toc212045898 \h </w:instrText>
      </w:r>
      <w:r>
        <w:rPr>
          <w:noProof/>
        </w:rPr>
      </w:r>
      <w:r>
        <w:rPr>
          <w:noProof/>
        </w:rPr>
        <w:fldChar w:fldCharType="separate"/>
      </w:r>
      <w:r>
        <w:rPr>
          <w:noProof/>
        </w:rPr>
        <w:t>77</w:t>
      </w:r>
      <w:r>
        <w:rPr>
          <w:noProof/>
        </w:rPr>
        <w:fldChar w:fldCharType="end"/>
      </w:r>
    </w:p>
    <w:p w14:paraId="092E8437" w14:textId="1C35E1FA"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5.2.9.2</w:t>
      </w:r>
      <w:r>
        <w:rPr>
          <w:rFonts w:asciiTheme="minorHAnsi" w:hAnsiTheme="minorHAnsi" w:cstheme="minorBidi"/>
          <w:noProof/>
          <w:kern w:val="2"/>
          <w:sz w:val="24"/>
          <w:szCs w:val="24"/>
          <w:lang w:val="en-US" w:eastAsia="zh-CN"/>
          <w14:ligatures w14:val="standardContextual"/>
        </w:rPr>
        <w:tab/>
      </w:r>
      <w:r>
        <w:rPr>
          <w:noProof/>
          <w:lang w:eastAsia="zh-CN"/>
        </w:rPr>
        <w:t>Formatting of OpenAPI files</w:t>
      </w:r>
      <w:r>
        <w:rPr>
          <w:noProof/>
        </w:rPr>
        <w:tab/>
      </w:r>
      <w:r>
        <w:rPr>
          <w:noProof/>
        </w:rPr>
        <w:fldChar w:fldCharType="begin"/>
      </w:r>
      <w:r>
        <w:rPr>
          <w:noProof/>
        </w:rPr>
        <w:instrText xml:space="preserve"> PAGEREF _Toc212045899 \h </w:instrText>
      </w:r>
      <w:r>
        <w:rPr>
          <w:noProof/>
        </w:rPr>
      </w:r>
      <w:r>
        <w:rPr>
          <w:noProof/>
        </w:rPr>
        <w:fldChar w:fldCharType="separate"/>
      </w:r>
      <w:r>
        <w:rPr>
          <w:noProof/>
        </w:rPr>
        <w:t>77</w:t>
      </w:r>
      <w:r>
        <w:rPr>
          <w:noProof/>
        </w:rPr>
        <w:fldChar w:fldCharType="end"/>
      </w:r>
    </w:p>
    <w:p w14:paraId="5892E408" w14:textId="55E94008"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5.2.9.3</w:t>
      </w:r>
      <w:r>
        <w:rPr>
          <w:rFonts w:asciiTheme="minorHAnsi" w:hAnsiTheme="minorHAnsi" w:cstheme="minorBidi"/>
          <w:noProof/>
          <w:kern w:val="2"/>
          <w:sz w:val="24"/>
          <w:szCs w:val="24"/>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_Toc212045900 \h </w:instrText>
      </w:r>
      <w:r>
        <w:rPr>
          <w:noProof/>
        </w:rPr>
      </w:r>
      <w:r>
        <w:rPr>
          <w:noProof/>
        </w:rPr>
        <w:fldChar w:fldCharType="separate"/>
      </w:r>
      <w:r>
        <w:rPr>
          <w:noProof/>
        </w:rPr>
        <w:t>77</w:t>
      </w:r>
      <w:r>
        <w:rPr>
          <w:noProof/>
        </w:rPr>
        <w:fldChar w:fldCharType="end"/>
      </w:r>
    </w:p>
    <w:p w14:paraId="1642EDA3" w14:textId="7558A35F" w:rsidR="00CE4825" w:rsidRDefault="00CE4825">
      <w:pPr>
        <w:pStyle w:val="TOC4"/>
        <w:rPr>
          <w:rFonts w:asciiTheme="minorHAnsi" w:hAnsiTheme="minorHAnsi" w:cstheme="minorBidi"/>
          <w:noProof/>
          <w:kern w:val="2"/>
          <w:sz w:val="24"/>
          <w:szCs w:val="24"/>
          <w:lang w:val="en-US" w:eastAsia="zh-CN"/>
          <w14:ligatures w14:val="standardContextual"/>
        </w:rPr>
      </w:pPr>
      <w:r w:rsidRPr="002D134A">
        <w:rPr>
          <w:noProof/>
          <w:lang w:val="en-US" w:eastAsia="zh-CN"/>
        </w:rPr>
        <w:t>5.2.9.4</w:t>
      </w:r>
      <w:r>
        <w:rPr>
          <w:rFonts w:asciiTheme="minorHAnsi" w:hAnsiTheme="minorHAnsi" w:cstheme="minorBidi"/>
          <w:noProof/>
          <w:kern w:val="2"/>
          <w:sz w:val="24"/>
          <w:szCs w:val="24"/>
          <w:lang w:val="en-US" w:eastAsia="zh-CN"/>
          <w14:ligatures w14:val="standardContextual"/>
        </w:rPr>
        <w:tab/>
      </w:r>
      <w:r w:rsidRPr="002D134A">
        <w:rPr>
          <w:noProof/>
          <w:lang w:val="en-US" w:eastAsia="zh-CN"/>
        </w:rPr>
        <w:t>Info</w:t>
      </w:r>
      <w:r>
        <w:rPr>
          <w:noProof/>
        </w:rPr>
        <w:tab/>
      </w:r>
      <w:r>
        <w:rPr>
          <w:noProof/>
        </w:rPr>
        <w:fldChar w:fldCharType="begin"/>
      </w:r>
      <w:r>
        <w:rPr>
          <w:noProof/>
        </w:rPr>
        <w:instrText xml:space="preserve"> PAGEREF _Toc212045901 \h </w:instrText>
      </w:r>
      <w:r>
        <w:rPr>
          <w:noProof/>
        </w:rPr>
      </w:r>
      <w:r>
        <w:rPr>
          <w:noProof/>
        </w:rPr>
        <w:fldChar w:fldCharType="separate"/>
      </w:r>
      <w:r>
        <w:rPr>
          <w:noProof/>
        </w:rPr>
        <w:t>79</w:t>
      </w:r>
      <w:r>
        <w:rPr>
          <w:noProof/>
        </w:rPr>
        <w:fldChar w:fldCharType="end"/>
      </w:r>
    </w:p>
    <w:p w14:paraId="20A33AD1" w14:textId="300E5DCD"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5.2.9.5</w:t>
      </w:r>
      <w:r>
        <w:rPr>
          <w:rFonts w:asciiTheme="minorHAnsi" w:hAnsiTheme="minorHAnsi" w:cstheme="minorBidi"/>
          <w:noProof/>
          <w:kern w:val="2"/>
          <w:sz w:val="24"/>
          <w:szCs w:val="24"/>
          <w:lang w:val="en-US" w:eastAsia="zh-CN"/>
          <w14:ligatures w14:val="standardContextual"/>
        </w:rPr>
        <w:tab/>
      </w:r>
      <w:r>
        <w:rPr>
          <w:noProof/>
          <w:lang w:eastAsia="zh-CN"/>
        </w:rPr>
        <w:t>Servers</w:t>
      </w:r>
      <w:r>
        <w:rPr>
          <w:noProof/>
        </w:rPr>
        <w:tab/>
      </w:r>
      <w:r>
        <w:rPr>
          <w:noProof/>
        </w:rPr>
        <w:fldChar w:fldCharType="begin"/>
      </w:r>
      <w:r>
        <w:rPr>
          <w:noProof/>
        </w:rPr>
        <w:instrText xml:space="preserve"> PAGEREF _Toc212045902 \h </w:instrText>
      </w:r>
      <w:r>
        <w:rPr>
          <w:noProof/>
        </w:rPr>
      </w:r>
      <w:r>
        <w:rPr>
          <w:noProof/>
        </w:rPr>
        <w:fldChar w:fldCharType="separate"/>
      </w:r>
      <w:r>
        <w:rPr>
          <w:noProof/>
        </w:rPr>
        <w:t>79</w:t>
      </w:r>
      <w:r>
        <w:rPr>
          <w:noProof/>
        </w:rPr>
        <w:fldChar w:fldCharType="end"/>
      </w:r>
    </w:p>
    <w:p w14:paraId="31142B09" w14:textId="77B92285"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5.2.9.6</w:t>
      </w:r>
      <w:r>
        <w:rPr>
          <w:rFonts w:asciiTheme="minorHAnsi" w:hAnsiTheme="minorHAnsi" w:cstheme="minorBidi"/>
          <w:noProof/>
          <w:kern w:val="2"/>
          <w:sz w:val="24"/>
          <w:szCs w:val="24"/>
          <w:lang w:val="en-US" w:eastAsia="zh-CN"/>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_Toc212045903 \h </w:instrText>
      </w:r>
      <w:r>
        <w:rPr>
          <w:noProof/>
        </w:rPr>
      </w:r>
      <w:r>
        <w:rPr>
          <w:noProof/>
        </w:rPr>
        <w:fldChar w:fldCharType="separate"/>
      </w:r>
      <w:r>
        <w:rPr>
          <w:noProof/>
        </w:rPr>
        <w:t>79</w:t>
      </w:r>
      <w:r>
        <w:rPr>
          <w:noProof/>
        </w:rPr>
        <w:fldChar w:fldCharType="end"/>
      </w:r>
    </w:p>
    <w:p w14:paraId="6DC3BA34" w14:textId="4D6D0434"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5.2.9.7</w:t>
      </w:r>
      <w:r>
        <w:rPr>
          <w:rFonts w:asciiTheme="minorHAnsi" w:hAnsiTheme="minorHAnsi" w:cstheme="minorBidi"/>
          <w:noProof/>
          <w:kern w:val="2"/>
          <w:sz w:val="24"/>
          <w:szCs w:val="24"/>
          <w:lang w:val="en-US" w:eastAsia="zh-CN"/>
          <w14:ligatures w14:val="standardContextual"/>
        </w:rPr>
        <w:tab/>
      </w:r>
      <w:r>
        <w:rPr>
          <w:noProof/>
          <w:lang w:eastAsia="zh-CN"/>
        </w:rPr>
        <w:t>Server-initiated communication</w:t>
      </w:r>
      <w:r>
        <w:rPr>
          <w:noProof/>
        </w:rPr>
        <w:tab/>
      </w:r>
      <w:r>
        <w:rPr>
          <w:noProof/>
        </w:rPr>
        <w:fldChar w:fldCharType="begin"/>
      </w:r>
      <w:r>
        <w:rPr>
          <w:noProof/>
        </w:rPr>
        <w:instrText xml:space="preserve"> PAGEREF _Toc212045904 \h </w:instrText>
      </w:r>
      <w:r>
        <w:rPr>
          <w:noProof/>
        </w:rPr>
      </w:r>
      <w:r>
        <w:rPr>
          <w:noProof/>
        </w:rPr>
        <w:fldChar w:fldCharType="separate"/>
      </w:r>
      <w:r>
        <w:rPr>
          <w:noProof/>
        </w:rPr>
        <w:t>80</w:t>
      </w:r>
      <w:r>
        <w:rPr>
          <w:noProof/>
        </w:rPr>
        <w:fldChar w:fldCharType="end"/>
      </w:r>
    </w:p>
    <w:p w14:paraId="08CB571A" w14:textId="6116B08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5.2.9.8</w:t>
      </w:r>
      <w:r>
        <w:rPr>
          <w:rFonts w:asciiTheme="minorHAnsi" w:hAnsiTheme="minorHAnsi" w:cstheme="minorBidi"/>
          <w:noProof/>
          <w:kern w:val="2"/>
          <w:sz w:val="24"/>
          <w:szCs w:val="24"/>
          <w:lang w:val="en-US" w:eastAsia="zh-CN"/>
          <w14:ligatures w14:val="standardContextual"/>
        </w:rPr>
        <w:tab/>
      </w:r>
      <w:r>
        <w:rPr>
          <w:noProof/>
        </w:rPr>
        <w:t>Describing the body of HTTP PATCH requests</w:t>
      </w:r>
      <w:r>
        <w:rPr>
          <w:noProof/>
        </w:rPr>
        <w:tab/>
      </w:r>
      <w:r>
        <w:rPr>
          <w:noProof/>
        </w:rPr>
        <w:fldChar w:fldCharType="begin"/>
      </w:r>
      <w:r>
        <w:rPr>
          <w:noProof/>
        </w:rPr>
        <w:instrText xml:space="preserve"> PAGEREF _Toc212045905 \h </w:instrText>
      </w:r>
      <w:r>
        <w:rPr>
          <w:noProof/>
        </w:rPr>
      </w:r>
      <w:r>
        <w:rPr>
          <w:noProof/>
        </w:rPr>
        <w:fldChar w:fldCharType="separate"/>
      </w:r>
      <w:r>
        <w:rPr>
          <w:noProof/>
        </w:rPr>
        <w:t>80</w:t>
      </w:r>
      <w:r>
        <w:rPr>
          <w:noProof/>
        </w:rPr>
        <w:fldChar w:fldCharType="end"/>
      </w:r>
    </w:p>
    <w:p w14:paraId="7BD93DCF" w14:textId="33C0909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5.2.9.8.1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_Toc212045906 \h </w:instrText>
      </w:r>
      <w:r>
        <w:rPr>
          <w:noProof/>
        </w:rPr>
      </w:r>
      <w:r>
        <w:rPr>
          <w:noProof/>
        </w:rPr>
        <w:fldChar w:fldCharType="separate"/>
      </w:r>
      <w:r>
        <w:rPr>
          <w:noProof/>
        </w:rPr>
        <w:t>80</w:t>
      </w:r>
      <w:r>
        <w:rPr>
          <w:noProof/>
        </w:rPr>
        <w:fldChar w:fldCharType="end"/>
      </w:r>
    </w:p>
    <w:p w14:paraId="58252556" w14:textId="4BDF1C9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5.2.9.8.2</w:t>
      </w:r>
      <w:r>
        <w:rPr>
          <w:rFonts w:asciiTheme="minorHAnsi" w:hAnsiTheme="minorHAnsi" w:cstheme="minorBidi"/>
          <w:noProof/>
          <w:kern w:val="2"/>
          <w:sz w:val="24"/>
          <w:szCs w:val="24"/>
          <w:lang w:val="en-US" w:eastAsia="zh-CN"/>
          <w14:ligatures w14:val="standardContextual"/>
        </w:rPr>
        <w:tab/>
      </w:r>
      <w:r>
        <w:rPr>
          <w:noProof/>
        </w:rPr>
        <w:t>JSON Merge Patch</w:t>
      </w:r>
      <w:r>
        <w:rPr>
          <w:noProof/>
        </w:rPr>
        <w:tab/>
      </w:r>
      <w:r>
        <w:rPr>
          <w:noProof/>
        </w:rPr>
        <w:fldChar w:fldCharType="begin"/>
      </w:r>
      <w:r>
        <w:rPr>
          <w:noProof/>
        </w:rPr>
        <w:instrText xml:space="preserve"> PAGEREF _Toc212045907 \h </w:instrText>
      </w:r>
      <w:r>
        <w:rPr>
          <w:noProof/>
        </w:rPr>
      </w:r>
      <w:r>
        <w:rPr>
          <w:noProof/>
        </w:rPr>
        <w:fldChar w:fldCharType="separate"/>
      </w:r>
      <w:r>
        <w:rPr>
          <w:noProof/>
        </w:rPr>
        <w:t>80</w:t>
      </w:r>
      <w:r>
        <w:rPr>
          <w:noProof/>
        </w:rPr>
        <w:fldChar w:fldCharType="end"/>
      </w:r>
    </w:p>
    <w:p w14:paraId="241626E4" w14:textId="119CDC5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5.2.9.8.3</w:t>
      </w:r>
      <w:r>
        <w:rPr>
          <w:rFonts w:asciiTheme="minorHAnsi" w:hAnsiTheme="minorHAnsi" w:cstheme="minorBidi"/>
          <w:noProof/>
          <w:kern w:val="2"/>
          <w:sz w:val="24"/>
          <w:szCs w:val="24"/>
          <w:lang w:val="en-US" w:eastAsia="zh-CN"/>
          <w14:ligatures w14:val="standardContextual"/>
        </w:rPr>
        <w:tab/>
      </w:r>
      <w:r>
        <w:rPr>
          <w:noProof/>
        </w:rPr>
        <w:t>JSON PATCH</w:t>
      </w:r>
      <w:r>
        <w:rPr>
          <w:noProof/>
        </w:rPr>
        <w:tab/>
      </w:r>
      <w:r>
        <w:rPr>
          <w:noProof/>
        </w:rPr>
        <w:fldChar w:fldCharType="begin"/>
      </w:r>
      <w:r>
        <w:rPr>
          <w:noProof/>
        </w:rPr>
        <w:instrText xml:space="preserve"> PAGEREF _Toc212045908 \h </w:instrText>
      </w:r>
      <w:r>
        <w:rPr>
          <w:noProof/>
        </w:rPr>
      </w:r>
      <w:r>
        <w:rPr>
          <w:noProof/>
        </w:rPr>
        <w:fldChar w:fldCharType="separate"/>
      </w:r>
      <w:r>
        <w:rPr>
          <w:noProof/>
        </w:rPr>
        <w:t>81</w:t>
      </w:r>
      <w:r>
        <w:rPr>
          <w:noProof/>
        </w:rPr>
        <w:fldChar w:fldCharType="end"/>
      </w:r>
    </w:p>
    <w:p w14:paraId="00DEB9B8" w14:textId="7D59A42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w:t>
      </w:r>
      <w:r w:rsidRPr="002D134A">
        <w:rPr>
          <w:noProof/>
          <w:lang w:val="de-DE"/>
        </w:rPr>
        <w:t>2</w:t>
      </w:r>
      <w:r>
        <w:rPr>
          <w:noProof/>
        </w:rPr>
        <w:t>.</w:t>
      </w:r>
      <w:r w:rsidRPr="002D134A">
        <w:rPr>
          <w:noProof/>
          <w:lang w:val="de-DE"/>
        </w:rPr>
        <w:t>9.9</w:t>
      </w:r>
      <w:r>
        <w:rPr>
          <w:rFonts w:asciiTheme="minorHAnsi" w:hAnsiTheme="minorHAnsi" w:cstheme="minorBidi"/>
          <w:noProof/>
          <w:kern w:val="2"/>
          <w:sz w:val="24"/>
          <w:szCs w:val="24"/>
          <w:lang w:val="en-US" w:eastAsia="zh-CN"/>
          <w14:ligatures w14:val="standardContextual"/>
        </w:rPr>
        <w:tab/>
      </w:r>
      <w:r>
        <w:rPr>
          <w:noProof/>
        </w:rPr>
        <w:t>Error Responses</w:t>
      </w:r>
      <w:r>
        <w:rPr>
          <w:noProof/>
        </w:rPr>
        <w:tab/>
      </w:r>
      <w:r>
        <w:rPr>
          <w:noProof/>
        </w:rPr>
        <w:fldChar w:fldCharType="begin"/>
      </w:r>
      <w:r>
        <w:rPr>
          <w:noProof/>
        </w:rPr>
        <w:instrText xml:space="preserve"> PAGEREF _Toc212045909 \h </w:instrText>
      </w:r>
      <w:r>
        <w:rPr>
          <w:noProof/>
        </w:rPr>
      </w:r>
      <w:r>
        <w:rPr>
          <w:noProof/>
        </w:rPr>
        <w:fldChar w:fldCharType="separate"/>
      </w:r>
      <w:r>
        <w:rPr>
          <w:noProof/>
        </w:rPr>
        <w:t>81</w:t>
      </w:r>
      <w:r>
        <w:rPr>
          <w:noProof/>
        </w:rPr>
        <w:fldChar w:fldCharType="end"/>
      </w:r>
    </w:p>
    <w:p w14:paraId="7B8786DB" w14:textId="3041392B"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5.2.9.10</w:t>
      </w:r>
      <w:r>
        <w:rPr>
          <w:rFonts w:asciiTheme="minorHAnsi" w:hAnsiTheme="minorHAnsi" w:cstheme="minorBidi"/>
          <w:noProof/>
          <w:kern w:val="2"/>
          <w:sz w:val="24"/>
          <w:szCs w:val="24"/>
          <w:lang w:val="en-US" w:eastAsia="zh-CN"/>
          <w14:ligatures w14:val="standardContextual"/>
        </w:rPr>
        <w:tab/>
      </w:r>
      <w:r>
        <w:rPr>
          <w:noProof/>
          <w:lang w:eastAsia="zh-CN"/>
        </w:rPr>
        <w:t>Enumerations</w:t>
      </w:r>
      <w:r>
        <w:rPr>
          <w:noProof/>
        </w:rPr>
        <w:tab/>
      </w:r>
      <w:r>
        <w:rPr>
          <w:noProof/>
        </w:rPr>
        <w:fldChar w:fldCharType="begin"/>
      </w:r>
      <w:r>
        <w:rPr>
          <w:noProof/>
        </w:rPr>
        <w:instrText xml:space="preserve"> PAGEREF _Toc212045910 \h </w:instrText>
      </w:r>
      <w:r>
        <w:rPr>
          <w:noProof/>
        </w:rPr>
      </w:r>
      <w:r>
        <w:rPr>
          <w:noProof/>
        </w:rPr>
        <w:fldChar w:fldCharType="separate"/>
      </w:r>
      <w:r>
        <w:rPr>
          <w:noProof/>
        </w:rPr>
        <w:t>82</w:t>
      </w:r>
      <w:r>
        <w:rPr>
          <w:noProof/>
        </w:rPr>
        <w:fldChar w:fldCharType="end"/>
      </w:r>
    </w:p>
    <w:p w14:paraId="194D768C" w14:textId="6FEA303A"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5.2.9.11</w:t>
      </w:r>
      <w:r>
        <w:rPr>
          <w:rFonts w:asciiTheme="minorHAnsi" w:hAnsiTheme="minorHAnsi" w:cstheme="minorBidi"/>
          <w:noProof/>
          <w:kern w:val="2"/>
          <w:sz w:val="24"/>
          <w:szCs w:val="24"/>
          <w:lang w:val="en-US" w:eastAsia="zh-CN"/>
          <w14:ligatures w14:val="standardContextual"/>
        </w:rPr>
        <w:tab/>
      </w:r>
      <w:r>
        <w:rPr>
          <w:noProof/>
          <w:lang w:eastAsia="zh-CN"/>
        </w:rPr>
        <w:t>Read only attribute</w:t>
      </w:r>
      <w:r>
        <w:rPr>
          <w:noProof/>
        </w:rPr>
        <w:tab/>
      </w:r>
      <w:r>
        <w:rPr>
          <w:noProof/>
        </w:rPr>
        <w:fldChar w:fldCharType="begin"/>
      </w:r>
      <w:r>
        <w:rPr>
          <w:noProof/>
        </w:rPr>
        <w:instrText xml:space="preserve"> PAGEREF _Toc212045911 \h </w:instrText>
      </w:r>
      <w:r>
        <w:rPr>
          <w:noProof/>
        </w:rPr>
      </w:r>
      <w:r>
        <w:rPr>
          <w:noProof/>
        </w:rPr>
        <w:fldChar w:fldCharType="separate"/>
      </w:r>
      <w:r>
        <w:rPr>
          <w:noProof/>
        </w:rPr>
        <w:t>83</w:t>
      </w:r>
      <w:r>
        <w:rPr>
          <w:noProof/>
        </w:rPr>
        <w:fldChar w:fldCharType="end"/>
      </w:r>
    </w:p>
    <w:p w14:paraId="4BC9A8F5" w14:textId="357D212A"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5.2.9.12</w:t>
      </w:r>
      <w:r>
        <w:rPr>
          <w:rFonts w:asciiTheme="minorHAnsi" w:hAnsiTheme="minorHAnsi" w:cstheme="minorBidi"/>
          <w:noProof/>
          <w:kern w:val="2"/>
          <w:sz w:val="24"/>
          <w:szCs w:val="24"/>
          <w:lang w:val="en-US" w:eastAsia="zh-CN"/>
          <w14:ligatures w14:val="standardContextual"/>
        </w:rPr>
        <w:tab/>
      </w:r>
      <w:r>
        <w:rPr>
          <w:noProof/>
          <w:lang w:eastAsia="zh-CN"/>
        </w:rPr>
        <w:t>externalDocs</w:t>
      </w:r>
      <w:r>
        <w:rPr>
          <w:noProof/>
        </w:rPr>
        <w:tab/>
      </w:r>
      <w:r>
        <w:rPr>
          <w:noProof/>
        </w:rPr>
        <w:fldChar w:fldCharType="begin"/>
      </w:r>
      <w:r>
        <w:rPr>
          <w:noProof/>
        </w:rPr>
        <w:instrText xml:space="preserve"> PAGEREF _Toc212045912 \h </w:instrText>
      </w:r>
      <w:r>
        <w:rPr>
          <w:noProof/>
        </w:rPr>
      </w:r>
      <w:r>
        <w:rPr>
          <w:noProof/>
        </w:rPr>
        <w:fldChar w:fldCharType="separate"/>
      </w:r>
      <w:r>
        <w:rPr>
          <w:noProof/>
        </w:rPr>
        <w:t>83</w:t>
      </w:r>
      <w:r>
        <w:rPr>
          <w:noProof/>
        </w:rPr>
        <w:fldChar w:fldCharType="end"/>
      </w:r>
    </w:p>
    <w:p w14:paraId="12639F84" w14:textId="5D08C2D1"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5.2.9.13</w:t>
      </w:r>
      <w:r>
        <w:rPr>
          <w:rFonts w:asciiTheme="minorHAnsi" w:hAnsiTheme="minorHAnsi" w:cstheme="minorBidi"/>
          <w:noProof/>
          <w:kern w:val="2"/>
          <w:sz w:val="24"/>
          <w:szCs w:val="24"/>
          <w:lang w:val="en-US" w:eastAsia="zh-CN"/>
          <w14:ligatures w14:val="standardContextual"/>
        </w:rPr>
        <w:tab/>
      </w:r>
      <w:r>
        <w:rPr>
          <w:noProof/>
          <w:lang w:eastAsia="zh-CN"/>
        </w:rPr>
        <w:t>Operation identifiers</w:t>
      </w:r>
      <w:r>
        <w:rPr>
          <w:noProof/>
        </w:rPr>
        <w:tab/>
      </w:r>
      <w:r>
        <w:rPr>
          <w:noProof/>
        </w:rPr>
        <w:fldChar w:fldCharType="begin"/>
      </w:r>
      <w:r>
        <w:rPr>
          <w:noProof/>
        </w:rPr>
        <w:instrText xml:space="preserve"> PAGEREF _Toc212045913 \h </w:instrText>
      </w:r>
      <w:r>
        <w:rPr>
          <w:noProof/>
        </w:rPr>
      </w:r>
      <w:r>
        <w:rPr>
          <w:noProof/>
        </w:rPr>
        <w:fldChar w:fldCharType="separate"/>
      </w:r>
      <w:r>
        <w:rPr>
          <w:noProof/>
        </w:rPr>
        <w:t>83</w:t>
      </w:r>
      <w:r>
        <w:rPr>
          <w:noProof/>
        </w:rPr>
        <w:fldChar w:fldCharType="end"/>
      </w:r>
    </w:p>
    <w:p w14:paraId="12EB3CA2" w14:textId="64B0334B"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zh-CN"/>
        </w:rPr>
        <w:t>5.2.9.14</w:t>
      </w:r>
      <w:r>
        <w:rPr>
          <w:rFonts w:asciiTheme="minorHAnsi" w:hAnsiTheme="minorHAnsi" w:cstheme="minorBidi"/>
          <w:noProof/>
          <w:kern w:val="2"/>
          <w:sz w:val="24"/>
          <w:szCs w:val="24"/>
          <w:lang w:val="en-US" w:eastAsia="zh-CN"/>
          <w14:ligatures w14:val="standardContextual"/>
        </w:rPr>
        <w:tab/>
      </w:r>
      <w:r>
        <w:rPr>
          <w:noProof/>
          <w:lang w:eastAsia="zh-CN"/>
        </w:rPr>
        <w:t>Usage of the "tags" field</w:t>
      </w:r>
      <w:r>
        <w:rPr>
          <w:noProof/>
        </w:rPr>
        <w:tab/>
      </w:r>
      <w:r>
        <w:rPr>
          <w:noProof/>
        </w:rPr>
        <w:fldChar w:fldCharType="begin"/>
      </w:r>
      <w:r>
        <w:rPr>
          <w:noProof/>
        </w:rPr>
        <w:instrText xml:space="preserve"> PAGEREF _Toc212045914 \h </w:instrText>
      </w:r>
      <w:r>
        <w:rPr>
          <w:noProof/>
        </w:rPr>
      </w:r>
      <w:r>
        <w:rPr>
          <w:noProof/>
        </w:rPr>
        <w:fldChar w:fldCharType="separate"/>
      </w:r>
      <w:r>
        <w:rPr>
          <w:noProof/>
        </w:rPr>
        <w:t>83</w:t>
      </w:r>
      <w:r>
        <w:rPr>
          <w:noProof/>
        </w:rPr>
        <w:fldChar w:fldCharType="end"/>
      </w:r>
    </w:p>
    <w:p w14:paraId="6581D6BC" w14:textId="27DC6EB2"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5.2.10</w:t>
      </w:r>
      <w:r>
        <w:rPr>
          <w:rFonts w:asciiTheme="minorHAnsi" w:hAnsiTheme="minorHAnsi" w:cstheme="minorBidi"/>
          <w:noProof/>
          <w:kern w:val="2"/>
          <w:sz w:val="24"/>
          <w:szCs w:val="24"/>
          <w:lang w:val="en-US" w:eastAsia="zh-CN"/>
          <w14:ligatures w14:val="standardContextual"/>
        </w:rPr>
        <w:tab/>
      </w:r>
      <w:r>
        <w:rPr>
          <w:noProof/>
          <w:lang w:eastAsia="zh-CN"/>
        </w:rPr>
        <w:t>Redirection handling</w:t>
      </w:r>
      <w:r>
        <w:rPr>
          <w:noProof/>
        </w:rPr>
        <w:tab/>
      </w:r>
      <w:r>
        <w:rPr>
          <w:noProof/>
        </w:rPr>
        <w:fldChar w:fldCharType="begin"/>
      </w:r>
      <w:r>
        <w:rPr>
          <w:noProof/>
        </w:rPr>
        <w:instrText xml:space="preserve"> PAGEREF _Toc212045915 \h </w:instrText>
      </w:r>
      <w:r>
        <w:rPr>
          <w:noProof/>
        </w:rPr>
      </w:r>
      <w:r>
        <w:rPr>
          <w:noProof/>
        </w:rPr>
        <w:fldChar w:fldCharType="separate"/>
      </w:r>
      <w:r>
        <w:rPr>
          <w:noProof/>
        </w:rPr>
        <w:t>84</w:t>
      </w:r>
      <w:r>
        <w:rPr>
          <w:noProof/>
        </w:rPr>
        <w:fldChar w:fldCharType="end"/>
      </w:r>
    </w:p>
    <w:p w14:paraId="4117D9DE" w14:textId="2593E4C5"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5.2.11</w:t>
      </w:r>
      <w:r>
        <w:rPr>
          <w:rFonts w:asciiTheme="minorHAnsi" w:hAnsiTheme="minorHAnsi" w:cstheme="minorBidi"/>
          <w:noProof/>
          <w:kern w:val="2"/>
          <w:sz w:val="24"/>
          <w:szCs w:val="24"/>
          <w:lang w:val="en-US" w:eastAsia="zh-CN"/>
          <w14:ligatures w14:val="standardContextual"/>
        </w:rPr>
        <w:tab/>
      </w:r>
      <w:r>
        <w:rPr>
          <w:noProof/>
          <w:lang w:eastAsia="zh-CN"/>
        </w:rPr>
        <w:t>Support of Load and Overload Control</w:t>
      </w:r>
      <w:r>
        <w:rPr>
          <w:noProof/>
        </w:rPr>
        <w:tab/>
      </w:r>
      <w:r>
        <w:rPr>
          <w:noProof/>
        </w:rPr>
        <w:fldChar w:fldCharType="begin"/>
      </w:r>
      <w:r>
        <w:rPr>
          <w:noProof/>
        </w:rPr>
        <w:instrText xml:space="preserve"> PAGEREF _Toc212045916 \h </w:instrText>
      </w:r>
      <w:r>
        <w:rPr>
          <w:noProof/>
        </w:rPr>
      </w:r>
      <w:r>
        <w:rPr>
          <w:noProof/>
        </w:rPr>
        <w:fldChar w:fldCharType="separate"/>
      </w:r>
      <w:r>
        <w:rPr>
          <w:noProof/>
        </w:rPr>
        <w:t>84</w:t>
      </w:r>
      <w:r>
        <w:rPr>
          <w:noProof/>
        </w:rPr>
        <w:fldChar w:fldCharType="end"/>
      </w:r>
    </w:p>
    <w:p w14:paraId="4B0DDEE2" w14:textId="0320548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5.2.12</w:t>
      </w:r>
      <w:r>
        <w:rPr>
          <w:rFonts w:asciiTheme="minorHAnsi" w:hAnsiTheme="minorHAnsi" w:cstheme="minorBidi"/>
          <w:noProof/>
          <w:kern w:val="2"/>
          <w:sz w:val="24"/>
          <w:szCs w:val="24"/>
          <w:lang w:val="en-US" w:eastAsia="zh-CN"/>
          <w14:ligatures w14:val="standardContextual"/>
        </w:rPr>
        <w:tab/>
      </w:r>
      <w:r>
        <w:rPr>
          <w:noProof/>
        </w:rPr>
        <w:t>Query parameters</w:t>
      </w:r>
      <w:r>
        <w:rPr>
          <w:noProof/>
        </w:rPr>
        <w:tab/>
      </w:r>
      <w:r>
        <w:rPr>
          <w:noProof/>
        </w:rPr>
        <w:fldChar w:fldCharType="begin"/>
      </w:r>
      <w:r>
        <w:rPr>
          <w:noProof/>
        </w:rPr>
        <w:instrText xml:space="preserve"> PAGEREF _Toc212045917 \h </w:instrText>
      </w:r>
      <w:r>
        <w:rPr>
          <w:noProof/>
        </w:rPr>
      </w:r>
      <w:r>
        <w:rPr>
          <w:noProof/>
        </w:rPr>
        <w:fldChar w:fldCharType="separate"/>
      </w:r>
      <w:r>
        <w:rPr>
          <w:noProof/>
        </w:rPr>
        <w:t>85</w:t>
      </w:r>
      <w:r>
        <w:rPr>
          <w:noProof/>
        </w:rPr>
        <w:fldChar w:fldCharType="end"/>
      </w:r>
    </w:p>
    <w:p w14:paraId="6E2C57A5" w14:textId="2B346138" w:rsidR="00CE4825" w:rsidRDefault="00CE4825">
      <w:pPr>
        <w:pStyle w:val="TOC3"/>
        <w:rPr>
          <w:rFonts w:asciiTheme="minorHAnsi" w:hAnsiTheme="minorHAnsi" w:cstheme="minorBidi"/>
          <w:noProof/>
          <w:kern w:val="2"/>
          <w:sz w:val="24"/>
          <w:szCs w:val="24"/>
          <w:lang w:val="en-US" w:eastAsia="zh-CN"/>
          <w14:ligatures w14:val="standardContextual"/>
        </w:rPr>
      </w:pPr>
      <w:r w:rsidRPr="002D134A">
        <w:rPr>
          <w:noProof/>
          <w:lang w:val="en-IN"/>
        </w:rPr>
        <w:t>5.2.13</w:t>
      </w:r>
      <w:r>
        <w:rPr>
          <w:rFonts w:asciiTheme="minorHAnsi" w:hAnsiTheme="minorHAnsi" w:cstheme="minorBidi"/>
          <w:noProof/>
          <w:kern w:val="2"/>
          <w:sz w:val="24"/>
          <w:szCs w:val="24"/>
          <w:lang w:val="en-US" w:eastAsia="zh-CN"/>
          <w14:ligatures w14:val="standardContextual"/>
        </w:rPr>
        <w:tab/>
      </w:r>
      <w:r w:rsidRPr="002D134A">
        <w:rPr>
          <w:noProof/>
          <w:lang w:val="en-IN"/>
        </w:rPr>
        <w:t>Vendor-specific extensions</w:t>
      </w:r>
      <w:r>
        <w:rPr>
          <w:noProof/>
        </w:rPr>
        <w:tab/>
      </w:r>
      <w:r>
        <w:rPr>
          <w:noProof/>
        </w:rPr>
        <w:fldChar w:fldCharType="begin"/>
      </w:r>
      <w:r>
        <w:rPr>
          <w:noProof/>
        </w:rPr>
        <w:instrText xml:space="preserve"> PAGEREF _Toc212045918 \h </w:instrText>
      </w:r>
      <w:r>
        <w:rPr>
          <w:noProof/>
        </w:rPr>
      </w:r>
      <w:r>
        <w:rPr>
          <w:noProof/>
        </w:rPr>
        <w:fldChar w:fldCharType="separate"/>
      </w:r>
      <w:r>
        <w:rPr>
          <w:noProof/>
        </w:rPr>
        <w:t>85</w:t>
      </w:r>
      <w:r>
        <w:rPr>
          <w:noProof/>
        </w:rPr>
        <w:fldChar w:fldCharType="end"/>
      </w:r>
    </w:p>
    <w:p w14:paraId="362B4316" w14:textId="028FD60B" w:rsidR="00CE4825" w:rsidRDefault="00CE4825">
      <w:pPr>
        <w:pStyle w:val="TOC4"/>
        <w:rPr>
          <w:rFonts w:asciiTheme="minorHAnsi" w:hAnsiTheme="minorHAnsi" w:cstheme="minorBidi"/>
          <w:noProof/>
          <w:kern w:val="2"/>
          <w:sz w:val="24"/>
          <w:szCs w:val="24"/>
          <w:lang w:val="en-US" w:eastAsia="zh-CN"/>
          <w14:ligatures w14:val="standardContextual"/>
        </w:rPr>
      </w:pPr>
      <w:r w:rsidRPr="002D134A">
        <w:rPr>
          <w:noProof/>
          <w:lang w:val="en-IN"/>
        </w:rPr>
        <w:t>5.2.13.1</w:t>
      </w:r>
      <w:r>
        <w:rPr>
          <w:rFonts w:asciiTheme="minorHAnsi" w:hAnsiTheme="minorHAnsi" w:cstheme="minorBidi"/>
          <w:noProof/>
          <w:kern w:val="2"/>
          <w:sz w:val="24"/>
          <w:szCs w:val="24"/>
          <w:lang w:val="en-US" w:eastAsia="zh-CN"/>
          <w14:ligatures w14:val="standardContextual"/>
        </w:rPr>
        <w:tab/>
      </w:r>
      <w:r w:rsidRPr="002D134A">
        <w:rPr>
          <w:noProof/>
          <w:lang w:val="en-IN"/>
        </w:rPr>
        <w:t>General</w:t>
      </w:r>
      <w:r>
        <w:rPr>
          <w:noProof/>
        </w:rPr>
        <w:tab/>
      </w:r>
      <w:r>
        <w:rPr>
          <w:noProof/>
        </w:rPr>
        <w:fldChar w:fldCharType="begin"/>
      </w:r>
      <w:r>
        <w:rPr>
          <w:noProof/>
        </w:rPr>
        <w:instrText xml:space="preserve"> PAGEREF _Toc212045919 \h </w:instrText>
      </w:r>
      <w:r>
        <w:rPr>
          <w:noProof/>
        </w:rPr>
      </w:r>
      <w:r>
        <w:rPr>
          <w:noProof/>
        </w:rPr>
        <w:fldChar w:fldCharType="separate"/>
      </w:r>
      <w:r>
        <w:rPr>
          <w:noProof/>
        </w:rPr>
        <w:t>85</w:t>
      </w:r>
      <w:r>
        <w:rPr>
          <w:noProof/>
        </w:rPr>
        <w:fldChar w:fldCharType="end"/>
      </w:r>
    </w:p>
    <w:p w14:paraId="34B97D6F" w14:textId="60FC692B" w:rsidR="00CE4825" w:rsidRDefault="00CE4825">
      <w:pPr>
        <w:pStyle w:val="TOC4"/>
        <w:rPr>
          <w:rFonts w:asciiTheme="minorHAnsi" w:hAnsiTheme="minorHAnsi" w:cstheme="minorBidi"/>
          <w:noProof/>
          <w:kern w:val="2"/>
          <w:sz w:val="24"/>
          <w:szCs w:val="24"/>
          <w:lang w:val="en-US" w:eastAsia="zh-CN"/>
          <w14:ligatures w14:val="standardContextual"/>
        </w:rPr>
      </w:pPr>
      <w:r w:rsidRPr="002D134A">
        <w:rPr>
          <w:noProof/>
          <w:lang w:val="en-IN"/>
        </w:rPr>
        <w:t>5.2.13.2</w:t>
      </w:r>
      <w:r>
        <w:rPr>
          <w:rFonts w:asciiTheme="minorHAnsi" w:hAnsiTheme="minorHAnsi" w:cstheme="minorBidi"/>
          <w:noProof/>
          <w:kern w:val="2"/>
          <w:sz w:val="24"/>
          <w:szCs w:val="24"/>
          <w:lang w:val="en-US" w:eastAsia="zh-CN"/>
          <w14:ligatures w14:val="standardContextual"/>
        </w:rPr>
        <w:tab/>
      </w:r>
      <w:r w:rsidRPr="002D134A">
        <w:rPr>
          <w:noProof/>
          <w:lang w:val="en-IN"/>
        </w:rPr>
        <w:t>Vendor-specific extensions to the data model</w:t>
      </w:r>
      <w:r>
        <w:rPr>
          <w:noProof/>
        </w:rPr>
        <w:tab/>
      </w:r>
      <w:r>
        <w:rPr>
          <w:noProof/>
        </w:rPr>
        <w:fldChar w:fldCharType="begin"/>
      </w:r>
      <w:r>
        <w:rPr>
          <w:noProof/>
        </w:rPr>
        <w:instrText xml:space="preserve"> PAGEREF _Toc212045920 \h </w:instrText>
      </w:r>
      <w:r>
        <w:rPr>
          <w:noProof/>
        </w:rPr>
      </w:r>
      <w:r>
        <w:rPr>
          <w:noProof/>
        </w:rPr>
        <w:fldChar w:fldCharType="separate"/>
      </w:r>
      <w:r>
        <w:rPr>
          <w:noProof/>
        </w:rPr>
        <w:t>86</w:t>
      </w:r>
      <w:r>
        <w:rPr>
          <w:noProof/>
        </w:rPr>
        <w:fldChar w:fldCharType="end"/>
      </w:r>
    </w:p>
    <w:p w14:paraId="4B0DC804" w14:textId="6A4AE4E5" w:rsidR="00CE4825" w:rsidRDefault="00CE4825">
      <w:pPr>
        <w:pStyle w:val="TOC4"/>
        <w:rPr>
          <w:rFonts w:asciiTheme="minorHAnsi" w:hAnsiTheme="minorHAnsi" w:cstheme="minorBidi"/>
          <w:noProof/>
          <w:kern w:val="2"/>
          <w:sz w:val="24"/>
          <w:szCs w:val="24"/>
          <w:lang w:val="en-US" w:eastAsia="zh-CN"/>
          <w14:ligatures w14:val="standardContextual"/>
        </w:rPr>
      </w:pPr>
      <w:r w:rsidRPr="002D134A">
        <w:rPr>
          <w:noProof/>
          <w:lang w:val="en-IN"/>
        </w:rPr>
        <w:t>5.2.13.3</w:t>
      </w:r>
      <w:r>
        <w:rPr>
          <w:rFonts w:asciiTheme="minorHAnsi" w:hAnsiTheme="minorHAnsi" w:cstheme="minorBidi"/>
          <w:noProof/>
          <w:kern w:val="2"/>
          <w:sz w:val="24"/>
          <w:szCs w:val="24"/>
          <w:lang w:val="en-US" w:eastAsia="zh-CN"/>
          <w14:ligatures w14:val="standardContextual"/>
        </w:rPr>
        <w:tab/>
      </w:r>
      <w:r w:rsidRPr="002D134A">
        <w:rPr>
          <w:noProof/>
          <w:lang w:val="en-IN"/>
        </w:rPr>
        <w:t>Vendor-specific query parameters</w:t>
      </w:r>
      <w:r>
        <w:rPr>
          <w:noProof/>
        </w:rPr>
        <w:tab/>
      </w:r>
      <w:r>
        <w:rPr>
          <w:noProof/>
        </w:rPr>
        <w:fldChar w:fldCharType="begin"/>
      </w:r>
      <w:r>
        <w:rPr>
          <w:noProof/>
        </w:rPr>
        <w:instrText xml:space="preserve"> PAGEREF _Toc212045921 \h </w:instrText>
      </w:r>
      <w:r>
        <w:rPr>
          <w:noProof/>
        </w:rPr>
      </w:r>
      <w:r>
        <w:rPr>
          <w:noProof/>
        </w:rPr>
        <w:fldChar w:fldCharType="separate"/>
      </w:r>
      <w:r>
        <w:rPr>
          <w:noProof/>
        </w:rPr>
        <w:t>86</w:t>
      </w:r>
      <w:r>
        <w:rPr>
          <w:noProof/>
        </w:rPr>
        <w:fldChar w:fldCharType="end"/>
      </w:r>
    </w:p>
    <w:p w14:paraId="6ABF203C" w14:textId="3E640000"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5.3</w:t>
      </w:r>
      <w:r>
        <w:rPr>
          <w:rFonts w:asciiTheme="minorHAnsi" w:hAnsiTheme="minorHAnsi" w:cstheme="minorBidi"/>
          <w:noProof/>
          <w:kern w:val="2"/>
          <w:sz w:val="24"/>
          <w:szCs w:val="24"/>
          <w:lang w:val="en-US" w:eastAsia="zh-CN"/>
          <w14:ligatures w14:val="standardContextual"/>
        </w:rPr>
        <w:tab/>
      </w:r>
      <w:r>
        <w:rPr>
          <w:noProof/>
        </w:rPr>
        <w:t>MonitoringEvent API</w:t>
      </w:r>
      <w:r>
        <w:rPr>
          <w:noProof/>
        </w:rPr>
        <w:tab/>
      </w:r>
      <w:r>
        <w:rPr>
          <w:noProof/>
        </w:rPr>
        <w:fldChar w:fldCharType="begin"/>
      </w:r>
      <w:r>
        <w:rPr>
          <w:noProof/>
        </w:rPr>
        <w:instrText xml:space="preserve"> PAGEREF _Toc212045922 \h </w:instrText>
      </w:r>
      <w:r>
        <w:rPr>
          <w:noProof/>
        </w:rPr>
      </w:r>
      <w:r>
        <w:rPr>
          <w:noProof/>
        </w:rPr>
        <w:fldChar w:fldCharType="separate"/>
      </w:r>
      <w:r>
        <w:rPr>
          <w:noProof/>
        </w:rPr>
        <w:t>87</w:t>
      </w:r>
      <w:r>
        <w:rPr>
          <w:noProof/>
        </w:rPr>
        <w:fldChar w:fldCharType="end"/>
      </w:r>
    </w:p>
    <w:p w14:paraId="41449562" w14:textId="082B99C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5.3.1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_Toc212045923 \h </w:instrText>
      </w:r>
      <w:r>
        <w:rPr>
          <w:noProof/>
        </w:rPr>
      </w:r>
      <w:r>
        <w:rPr>
          <w:noProof/>
        </w:rPr>
        <w:fldChar w:fldCharType="separate"/>
      </w:r>
      <w:r>
        <w:rPr>
          <w:noProof/>
        </w:rPr>
        <w:t>87</w:t>
      </w:r>
      <w:r>
        <w:rPr>
          <w:noProof/>
        </w:rPr>
        <w:fldChar w:fldCharType="end"/>
      </w:r>
    </w:p>
    <w:p w14:paraId="7F23A68A" w14:textId="4FD51605"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5.3.2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_Toc212045924 \h </w:instrText>
      </w:r>
      <w:r>
        <w:rPr>
          <w:noProof/>
        </w:rPr>
      </w:r>
      <w:r>
        <w:rPr>
          <w:noProof/>
        </w:rPr>
        <w:fldChar w:fldCharType="separate"/>
      </w:r>
      <w:r>
        <w:rPr>
          <w:noProof/>
        </w:rPr>
        <w:t>87</w:t>
      </w:r>
      <w:r>
        <w:rPr>
          <w:noProof/>
        </w:rPr>
        <w:fldChar w:fldCharType="end"/>
      </w:r>
    </w:p>
    <w:p w14:paraId="15B90973" w14:textId="368B8BD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_Toc212045925 \h </w:instrText>
      </w:r>
      <w:r>
        <w:rPr>
          <w:noProof/>
        </w:rPr>
      </w:r>
      <w:r>
        <w:rPr>
          <w:noProof/>
        </w:rPr>
        <w:fldChar w:fldCharType="separate"/>
      </w:r>
      <w:r>
        <w:rPr>
          <w:noProof/>
        </w:rPr>
        <w:t>87</w:t>
      </w:r>
      <w:r>
        <w:rPr>
          <w:noProof/>
        </w:rPr>
        <w:fldChar w:fldCharType="end"/>
      </w:r>
    </w:p>
    <w:p w14:paraId="76AC4A6E" w14:textId="080B242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_Toc212045926 \h </w:instrText>
      </w:r>
      <w:r>
        <w:rPr>
          <w:noProof/>
        </w:rPr>
      </w:r>
      <w:r>
        <w:rPr>
          <w:noProof/>
        </w:rPr>
        <w:fldChar w:fldCharType="separate"/>
      </w:r>
      <w:r>
        <w:rPr>
          <w:noProof/>
        </w:rPr>
        <w:t>87</w:t>
      </w:r>
      <w:r>
        <w:rPr>
          <w:noProof/>
        </w:rPr>
        <w:fldChar w:fldCharType="end"/>
      </w:r>
    </w:p>
    <w:p w14:paraId="4AB04D01" w14:textId="0DD235C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5.3.2.1.2</w:t>
      </w:r>
      <w:r>
        <w:rPr>
          <w:rFonts w:asciiTheme="minorHAnsi" w:hAnsiTheme="minorHAnsi" w:cstheme="minorBidi"/>
          <w:noProof/>
          <w:kern w:val="2"/>
          <w:sz w:val="24"/>
          <w:szCs w:val="24"/>
          <w:lang w:val="en-US" w:eastAsia="zh-CN"/>
          <w14:ligatures w14:val="standardContextual"/>
        </w:rPr>
        <w:tab/>
      </w:r>
      <w:r>
        <w:rPr>
          <w:noProof/>
        </w:rPr>
        <w:t>Type: MonitoringEventSubscription</w:t>
      </w:r>
      <w:r>
        <w:rPr>
          <w:noProof/>
        </w:rPr>
        <w:tab/>
      </w:r>
      <w:r>
        <w:rPr>
          <w:noProof/>
        </w:rPr>
        <w:fldChar w:fldCharType="begin"/>
      </w:r>
      <w:r>
        <w:rPr>
          <w:noProof/>
        </w:rPr>
        <w:instrText xml:space="preserve"> PAGEREF _Toc212045927 \h </w:instrText>
      </w:r>
      <w:r>
        <w:rPr>
          <w:noProof/>
        </w:rPr>
      </w:r>
      <w:r>
        <w:rPr>
          <w:noProof/>
        </w:rPr>
        <w:fldChar w:fldCharType="separate"/>
      </w:r>
      <w:r>
        <w:rPr>
          <w:noProof/>
        </w:rPr>
        <w:t>93</w:t>
      </w:r>
      <w:r>
        <w:rPr>
          <w:noProof/>
        </w:rPr>
        <w:fldChar w:fldCharType="end"/>
      </w:r>
    </w:p>
    <w:p w14:paraId="688700B1" w14:textId="6832260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5.3.2.1.3</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_Toc212045928 \h </w:instrText>
      </w:r>
      <w:r>
        <w:rPr>
          <w:noProof/>
        </w:rPr>
      </w:r>
      <w:r>
        <w:rPr>
          <w:noProof/>
        </w:rPr>
        <w:fldChar w:fldCharType="separate"/>
      </w:r>
      <w:r>
        <w:rPr>
          <w:noProof/>
        </w:rPr>
        <w:t>107</w:t>
      </w:r>
      <w:r>
        <w:rPr>
          <w:noProof/>
        </w:rPr>
        <w:fldChar w:fldCharType="end"/>
      </w:r>
    </w:p>
    <w:p w14:paraId="1E3284A2" w14:textId="7ECC6FB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5.3.2.2</w:t>
      </w:r>
      <w:r>
        <w:rPr>
          <w:rFonts w:asciiTheme="minorHAnsi" w:hAnsiTheme="minorHAnsi" w:cstheme="minorBidi"/>
          <w:noProof/>
          <w:kern w:val="2"/>
          <w:sz w:val="24"/>
          <w:szCs w:val="24"/>
          <w:lang w:val="en-US" w:eastAsia="zh-CN"/>
          <w14:ligatures w14:val="standardContextual"/>
        </w:rPr>
        <w:tab/>
      </w:r>
      <w:r>
        <w:rPr>
          <w:noProof/>
        </w:rPr>
        <w:t>Notification data types</w:t>
      </w:r>
      <w:r>
        <w:rPr>
          <w:noProof/>
        </w:rPr>
        <w:tab/>
      </w:r>
      <w:r>
        <w:rPr>
          <w:noProof/>
        </w:rPr>
        <w:fldChar w:fldCharType="begin"/>
      </w:r>
      <w:r>
        <w:rPr>
          <w:noProof/>
        </w:rPr>
        <w:instrText xml:space="preserve"> PAGEREF _Toc212045929 \h </w:instrText>
      </w:r>
      <w:r>
        <w:rPr>
          <w:noProof/>
        </w:rPr>
      </w:r>
      <w:r>
        <w:rPr>
          <w:noProof/>
        </w:rPr>
        <w:fldChar w:fldCharType="separate"/>
      </w:r>
      <w:r>
        <w:rPr>
          <w:noProof/>
        </w:rPr>
        <w:t>107</w:t>
      </w:r>
      <w:r>
        <w:rPr>
          <w:noProof/>
        </w:rPr>
        <w:fldChar w:fldCharType="end"/>
      </w:r>
    </w:p>
    <w:p w14:paraId="1316F7C5" w14:textId="1EEEF9E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_Toc212045930 \h </w:instrText>
      </w:r>
      <w:r>
        <w:rPr>
          <w:noProof/>
        </w:rPr>
      </w:r>
      <w:r>
        <w:rPr>
          <w:noProof/>
        </w:rPr>
        <w:fldChar w:fldCharType="separate"/>
      </w:r>
      <w:r>
        <w:rPr>
          <w:noProof/>
        </w:rPr>
        <w:t>107</w:t>
      </w:r>
      <w:r>
        <w:rPr>
          <w:noProof/>
        </w:rPr>
        <w:fldChar w:fldCharType="end"/>
      </w:r>
    </w:p>
    <w:p w14:paraId="732C0DE4" w14:textId="4B99CE9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5.3.2.2.2</w:t>
      </w:r>
      <w:r>
        <w:rPr>
          <w:rFonts w:asciiTheme="minorHAnsi" w:hAnsiTheme="minorHAnsi" w:cstheme="minorBidi"/>
          <w:noProof/>
          <w:kern w:val="2"/>
          <w:sz w:val="24"/>
          <w:szCs w:val="24"/>
          <w:lang w:val="en-US" w:eastAsia="zh-CN"/>
          <w14:ligatures w14:val="standardContextual"/>
        </w:rPr>
        <w:tab/>
      </w:r>
      <w:r>
        <w:rPr>
          <w:noProof/>
        </w:rPr>
        <w:t>Type: MonitoringNotification</w:t>
      </w:r>
      <w:r>
        <w:rPr>
          <w:noProof/>
        </w:rPr>
        <w:tab/>
      </w:r>
      <w:r>
        <w:rPr>
          <w:noProof/>
        </w:rPr>
        <w:fldChar w:fldCharType="begin"/>
      </w:r>
      <w:r>
        <w:rPr>
          <w:noProof/>
        </w:rPr>
        <w:instrText xml:space="preserve"> PAGEREF _Toc212045931 \h </w:instrText>
      </w:r>
      <w:r>
        <w:rPr>
          <w:noProof/>
        </w:rPr>
      </w:r>
      <w:r>
        <w:rPr>
          <w:noProof/>
        </w:rPr>
        <w:fldChar w:fldCharType="separate"/>
      </w:r>
      <w:r>
        <w:rPr>
          <w:noProof/>
        </w:rPr>
        <w:t>107</w:t>
      </w:r>
      <w:r>
        <w:rPr>
          <w:noProof/>
        </w:rPr>
        <w:fldChar w:fldCharType="end"/>
      </w:r>
    </w:p>
    <w:p w14:paraId="7C1DCF0C" w14:textId="641A28C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5.3.2.3</w:t>
      </w:r>
      <w:r>
        <w:rPr>
          <w:rFonts w:asciiTheme="minorHAnsi" w:hAnsiTheme="minorHAnsi" w:cstheme="minorBidi"/>
          <w:noProof/>
          <w:kern w:val="2"/>
          <w:sz w:val="24"/>
          <w:szCs w:val="24"/>
          <w:lang w:val="en-US" w:eastAsia="zh-CN"/>
          <w14:ligatures w14:val="standardContextual"/>
        </w:rPr>
        <w:tab/>
      </w:r>
      <w:r>
        <w:rPr>
          <w:noProof/>
        </w:rPr>
        <w:t>Referenced structured data types</w:t>
      </w:r>
      <w:r>
        <w:rPr>
          <w:noProof/>
        </w:rPr>
        <w:tab/>
      </w:r>
      <w:r>
        <w:rPr>
          <w:noProof/>
        </w:rPr>
        <w:fldChar w:fldCharType="begin"/>
      </w:r>
      <w:r>
        <w:rPr>
          <w:noProof/>
        </w:rPr>
        <w:instrText xml:space="preserve"> PAGEREF _Toc212045932 \h </w:instrText>
      </w:r>
      <w:r>
        <w:rPr>
          <w:noProof/>
        </w:rPr>
      </w:r>
      <w:r>
        <w:rPr>
          <w:noProof/>
        </w:rPr>
        <w:fldChar w:fldCharType="separate"/>
      </w:r>
      <w:r>
        <w:rPr>
          <w:noProof/>
        </w:rPr>
        <w:t>108</w:t>
      </w:r>
      <w:r>
        <w:rPr>
          <w:noProof/>
        </w:rPr>
        <w:fldChar w:fldCharType="end"/>
      </w:r>
    </w:p>
    <w:p w14:paraId="1E9CFCDE" w14:textId="73703F9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_Toc212045933 \h </w:instrText>
      </w:r>
      <w:r>
        <w:rPr>
          <w:noProof/>
        </w:rPr>
      </w:r>
      <w:r>
        <w:rPr>
          <w:noProof/>
        </w:rPr>
        <w:fldChar w:fldCharType="separate"/>
      </w:r>
      <w:r>
        <w:rPr>
          <w:noProof/>
        </w:rPr>
        <w:t>108</w:t>
      </w:r>
      <w:r>
        <w:rPr>
          <w:noProof/>
        </w:rPr>
        <w:fldChar w:fldCharType="end"/>
      </w:r>
    </w:p>
    <w:p w14:paraId="079D8DB8" w14:textId="7707D40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5.3.2.3.2</w:t>
      </w:r>
      <w:r>
        <w:rPr>
          <w:rFonts w:asciiTheme="minorHAnsi" w:hAnsiTheme="minorHAnsi" w:cstheme="minorBidi"/>
          <w:noProof/>
          <w:kern w:val="2"/>
          <w:sz w:val="24"/>
          <w:szCs w:val="24"/>
          <w:lang w:val="en-US" w:eastAsia="zh-CN"/>
          <w14:ligatures w14:val="standardContextual"/>
        </w:rPr>
        <w:tab/>
      </w:r>
      <w:r>
        <w:rPr>
          <w:noProof/>
        </w:rPr>
        <w:t>Type: MonitoringEventReport</w:t>
      </w:r>
      <w:r>
        <w:rPr>
          <w:noProof/>
        </w:rPr>
        <w:tab/>
      </w:r>
      <w:r>
        <w:rPr>
          <w:noProof/>
        </w:rPr>
        <w:fldChar w:fldCharType="begin"/>
      </w:r>
      <w:r>
        <w:rPr>
          <w:noProof/>
        </w:rPr>
        <w:instrText xml:space="preserve"> PAGEREF _Toc212045934 \h </w:instrText>
      </w:r>
      <w:r>
        <w:rPr>
          <w:noProof/>
        </w:rPr>
      </w:r>
      <w:r>
        <w:rPr>
          <w:noProof/>
        </w:rPr>
        <w:fldChar w:fldCharType="separate"/>
      </w:r>
      <w:r>
        <w:rPr>
          <w:noProof/>
        </w:rPr>
        <w:t>108</w:t>
      </w:r>
      <w:r>
        <w:rPr>
          <w:noProof/>
        </w:rPr>
        <w:fldChar w:fldCharType="end"/>
      </w:r>
    </w:p>
    <w:p w14:paraId="425280BE" w14:textId="08D29EC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5.3.2.3.3</w:t>
      </w:r>
      <w:r>
        <w:rPr>
          <w:rFonts w:asciiTheme="minorHAnsi" w:hAnsiTheme="minorHAnsi" w:cstheme="minorBidi"/>
          <w:noProof/>
          <w:kern w:val="2"/>
          <w:sz w:val="24"/>
          <w:szCs w:val="24"/>
          <w:lang w:val="en-US" w:eastAsia="zh-CN"/>
          <w14:ligatures w14:val="standardContextual"/>
        </w:rPr>
        <w:tab/>
      </w:r>
      <w:r>
        <w:rPr>
          <w:noProof/>
        </w:rPr>
        <w:t>Type: IdleStatusInfo</w:t>
      </w:r>
      <w:r>
        <w:rPr>
          <w:noProof/>
        </w:rPr>
        <w:tab/>
      </w:r>
      <w:r>
        <w:rPr>
          <w:noProof/>
        </w:rPr>
        <w:fldChar w:fldCharType="begin"/>
      </w:r>
      <w:r>
        <w:rPr>
          <w:noProof/>
        </w:rPr>
        <w:instrText xml:space="preserve"> PAGEREF _Toc212045935 \h </w:instrText>
      </w:r>
      <w:r>
        <w:rPr>
          <w:noProof/>
        </w:rPr>
      </w:r>
      <w:r>
        <w:rPr>
          <w:noProof/>
        </w:rPr>
        <w:fldChar w:fldCharType="separate"/>
      </w:r>
      <w:r>
        <w:rPr>
          <w:noProof/>
        </w:rPr>
        <w:t>114</w:t>
      </w:r>
      <w:r>
        <w:rPr>
          <w:noProof/>
        </w:rPr>
        <w:fldChar w:fldCharType="end"/>
      </w:r>
    </w:p>
    <w:p w14:paraId="7221DC00" w14:textId="698451B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5.3.2.3.4</w:t>
      </w:r>
      <w:r>
        <w:rPr>
          <w:rFonts w:asciiTheme="minorHAnsi" w:hAnsiTheme="minorHAnsi" w:cstheme="minorBidi"/>
          <w:noProof/>
          <w:kern w:val="2"/>
          <w:sz w:val="24"/>
          <w:szCs w:val="24"/>
          <w:lang w:val="en-US" w:eastAsia="zh-CN"/>
          <w14:ligatures w14:val="standardContextual"/>
        </w:rPr>
        <w:tab/>
      </w:r>
      <w:r>
        <w:rPr>
          <w:noProof/>
        </w:rPr>
        <w:t>Type: UePerLocationReport</w:t>
      </w:r>
      <w:r>
        <w:rPr>
          <w:noProof/>
        </w:rPr>
        <w:tab/>
      </w:r>
      <w:r>
        <w:rPr>
          <w:noProof/>
        </w:rPr>
        <w:fldChar w:fldCharType="begin"/>
      </w:r>
      <w:r>
        <w:rPr>
          <w:noProof/>
        </w:rPr>
        <w:instrText xml:space="preserve"> PAGEREF _Toc212045936 \h </w:instrText>
      </w:r>
      <w:r>
        <w:rPr>
          <w:noProof/>
        </w:rPr>
      </w:r>
      <w:r>
        <w:rPr>
          <w:noProof/>
        </w:rPr>
        <w:fldChar w:fldCharType="separate"/>
      </w:r>
      <w:r>
        <w:rPr>
          <w:noProof/>
        </w:rPr>
        <w:t>114</w:t>
      </w:r>
      <w:r>
        <w:rPr>
          <w:noProof/>
        </w:rPr>
        <w:fldChar w:fldCharType="end"/>
      </w:r>
    </w:p>
    <w:p w14:paraId="1801EA2F" w14:textId="1BEAAE9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5.3.2.3.5</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_Toc212045937 \h </w:instrText>
      </w:r>
      <w:r>
        <w:rPr>
          <w:noProof/>
        </w:rPr>
      </w:r>
      <w:r>
        <w:rPr>
          <w:noProof/>
        </w:rPr>
        <w:fldChar w:fldCharType="separate"/>
      </w:r>
      <w:r>
        <w:rPr>
          <w:noProof/>
        </w:rPr>
        <w:t>114</w:t>
      </w:r>
      <w:r>
        <w:rPr>
          <w:noProof/>
        </w:rPr>
        <w:fldChar w:fldCharType="end"/>
      </w:r>
    </w:p>
    <w:p w14:paraId="1C81BC0F" w14:textId="1ED466F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5.3.2.3.6</w:t>
      </w:r>
      <w:r>
        <w:rPr>
          <w:rFonts w:asciiTheme="minorHAnsi" w:hAnsiTheme="minorHAnsi" w:cstheme="minorBidi"/>
          <w:noProof/>
          <w:kern w:val="2"/>
          <w:sz w:val="24"/>
          <w:szCs w:val="24"/>
          <w:lang w:val="en-US" w:eastAsia="zh-CN"/>
          <w14:ligatures w14:val="standardContextual"/>
        </w:rPr>
        <w:tab/>
      </w:r>
      <w:r>
        <w:rPr>
          <w:noProof/>
        </w:rPr>
        <w:t>Type: Failure</w:t>
      </w:r>
      <w:r>
        <w:rPr>
          <w:noProof/>
          <w:lang w:eastAsia="zh-CN"/>
        </w:rPr>
        <w:t>Cause</w:t>
      </w:r>
      <w:r>
        <w:rPr>
          <w:noProof/>
        </w:rPr>
        <w:tab/>
      </w:r>
      <w:r>
        <w:rPr>
          <w:noProof/>
        </w:rPr>
        <w:fldChar w:fldCharType="begin"/>
      </w:r>
      <w:r>
        <w:rPr>
          <w:noProof/>
        </w:rPr>
        <w:instrText xml:space="preserve"> PAGEREF _Toc212045938 \h </w:instrText>
      </w:r>
      <w:r>
        <w:rPr>
          <w:noProof/>
        </w:rPr>
      </w:r>
      <w:r>
        <w:rPr>
          <w:noProof/>
        </w:rPr>
        <w:fldChar w:fldCharType="separate"/>
      </w:r>
      <w:r>
        <w:rPr>
          <w:noProof/>
        </w:rPr>
        <w:t>117</w:t>
      </w:r>
      <w:r>
        <w:rPr>
          <w:noProof/>
        </w:rPr>
        <w:fldChar w:fldCharType="end"/>
      </w:r>
    </w:p>
    <w:p w14:paraId="38183AA8" w14:textId="66E4B6B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5.3.2.3.7</w:t>
      </w:r>
      <w:r>
        <w:rPr>
          <w:rFonts w:asciiTheme="minorHAnsi" w:hAnsiTheme="minorHAnsi" w:cstheme="minorBidi"/>
          <w:noProof/>
          <w:kern w:val="2"/>
          <w:sz w:val="24"/>
          <w:szCs w:val="24"/>
          <w:lang w:val="en-US" w:eastAsia="zh-CN"/>
          <w14:ligatures w14:val="standardContextual"/>
        </w:rPr>
        <w:tab/>
      </w:r>
      <w:r>
        <w:rPr>
          <w:noProof/>
        </w:rPr>
        <w:t>Type: PdnConnectionInformation</w:t>
      </w:r>
      <w:r>
        <w:rPr>
          <w:noProof/>
        </w:rPr>
        <w:tab/>
      </w:r>
      <w:r>
        <w:rPr>
          <w:noProof/>
        </w:rPr>
        <w:fldChar w:fldCharType="begin"/>
      </w:r>
      <w:r>
        <w:rPr>
          <w:noProof/>
        </w:rPr>
        <w:instrText xml:space="preserve"> PAGEREF _Toc212045939 \h </w:instrText>
      </w:r>
      <w:r>
        <w:rPr>
          <w:noProof/>
        </w:rPr>
      </w:r>
      <w:r>
        <w:rPr>
          <w:noProof/>
        </w:rPr>
        <w:fldChar w:fldCharType="separate"/>
      </w:r>
      <w:r>
        <w:rPr>
          <w:noProof/>
        </w:rPr>
        <w:t>118</w:t>
      </w:r>
      <w:r>
        <w:rPr>
          <w:noProof/>
        </w:rPr>
        <w:fldChar w:fldCharType="end"/>
      </w:r>
    </w:p>
    <w:p w14:paraId="148F0325" w14:textId="52A8B22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5.3.2.3.8</w:t>
      </w:r>
      <w:r>
        <w:rPr>
          <w:rFonts w:asciiTheme="minorHAnsi" w:hAnsiTheme="minorHAnsi" w:cstheme="minorBidi"/>
          <w:noProof/>
          <w:kern w:val="2"/>
          <w:sz w:val="24"/>
          <w:szCs w:val="24"/>
          <w:lang w:val="en-US" w:eastAsia="zh-CN"/>
          <w14:ligatures w14:val="standardContextual"/>
        </w:rPr>
        <w:tab/>
      </w:r>
      <w:r>
        <w:rPr>
          <w:noProof/>
        </w:rPr>
        <w:t>Type: AppliedParameterConfiguration</w:t>
      </w:r>
      <w:r>
        <w:rPr>
          <w:noProof/>
        </w:rPr>
        <w:tab/>
      </w:r>
      <w:r>
        <w:rPr>
          <w:noProof/>
        </w:rPr>
        <w:fldChar w:fldCharType="begin"/>
      </w:r>
      <w:r>
        <w:rPr>
          <w:noProof/>
        </w:rPr>
        <w:instrText xml:space="preserve"> PAGEREF _Toc212045940 \h </w:instrText>
      </w:r>
      <w:r>
        <w:rPr>
          <w:noProof/>
        </w:rPr>
      </w:r>
      <w:r>
        <w:rPr>
          <w:noProof/>
        </w:rPr>
        <w:fldChar w:fldCharType="separate"/>
      </w:r>
      <w:r>
        <w:rPr>
          <w:noProof/>
        </w:rPr>
        <w:t>118</w:t>
      </w:r>
      <w:r>
        <w:rPr>
          <w:noProof/>
        </w:rPr>
        <w:fldChar w:fldCharType="end"/>
      </w:r>
    </w:p>
    <w:p w14:paraId="4D785A30" w14:textId="32E3119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5.3.2.3.9</w:t>
      </w:r>
      <w:r>
        <w:rPr>
          <w:rFonts w:asciiTheme="minorHAnsi" w:hAnsiTheme="minorHAnsi" w:cstheme="minorBidi"/>
          <w:noProof/>
          <w:kern w:val="2"/>
          <w:sz w:val="24"/>
          <w:szCs w:val="24"/>
          <w:lang w:val="en-US" w:eastAsia="zh-CN"/>
          <w14:ligatures w14:val="standardContextual"/>
        </w:rPr>
        <w:tab/>
      </w:r>
      <w:r>
        <w:rPr>
          <w:noProof/>
        </w:rPr>
        <w:t>Type: ApiCapabilityInfo</w:t>
      </w:r>
      <w:r>
        <w:rPr>
          <w:noProof/>
        </w:rPr>
        <w:tab/>
      </w:r>
      <w:r>
        <w:rPr>
          <w:noProof/>
        </w:rPr>
        <w:fldChar w:fldCharType="begin"/>
      </w:r>
      <w:r>
        <w:rPr>
          <w:noProof/>
        </w:rPr>
        <w:instrText xml:space="preserve"> PAGEREF _Toc212045941 \h </w:instrText>
      </w:r>
      <w:r>
        <w:rPr>
          <w:noProof/>
        </w:rPr>
      </w:r>
      <w:r>
        <w:rPr>
          <w:noProof/>
        </w:rPr>
        <w:fldChar w:fldCharType="separate"/>
      </w:r>
      <w:r>
        <w:rPr>
          <w:noProof/>
        </w:rPr>
        <w:t>119</w:t>
      </w:r>
      <w:r>
        <w:rPr>
          <w:noProof/>
        </w:rPr>
        <w:fldChar w:fldCharType="end"/>
      </w:r>
    </w:p>
    <w:p w14:paraId="1D28C2AC" w14:textId="1DC87D5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5.3.2.3.10</w:t>
      </w:r>
      <w:r>
        <w:rPr>
          <w:rFonts w:asciiTheme="minorHAnsi" w:hAnsiTheme="minorHAnsi" w:cstheme="minorBidi"/>
          <w:noProof/>
          <w:kern w:val="2"/>
          <w:sz w:val="24"/>
          <w:szCs w:val="24"/>
          <w:lang w:val="en-US" w:eastAsia="zh-CN"/>
          <w14:ligatures w14:val="standardContextual"/>
        </w:rPr>
        <w:tab/>
      </w:r>
      <w:r>
        <w:rPr>
          <w:noProof/>
        </w:rPr>
        <w:t>Type: MonitoringEventReports</w:t>
      </w:r>
      <w:r>
        <w:rPr>
          <w:noProof/>
        </w:rPr>
        <w:tab/>
      </w:r>
      <w:r>
        <w:rPr>
          <w:noProof/>
        </w:rPr>
        <w:fldChar w:fldCharType="begin"/>
      </w:r>
      <w:r>
        <w:rPr>
          <w:noProof/>
        </w:rPr>
        <w:instrText xml:space="preserve"> PAGEREF _Toc212045942 \h </w:instrText>
      </w:r>
      <w:r>
        <w:rPr>
          <w:noProof/>
        </w:rPr>
      </w:r>
      <w:r>
        <w:rPr>
          <w:noProof/>
        </w:rPr>
        <w:fldChar w:fldCharType="separate"/>
      </w:r>
      <w:r>
        <w:rPr>
          <w:noProof/>
        </w:rPr>
        <w:t>119</w:t>
      </w:r>
      <w:r>
        <w:rPr>
          <w:noProof/>
        </w:rPr>
        <w:fldChar w:fldCharType="end"/>
      </w:r>
    </w:p>
    <w:p w14:paraId="3FC11527" w14:textId="129982C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5.3.2.3.11</w:t>
      </w:r>
      <w:r>
        <w:rPr>
          <w:rFonts w:asciiTheme="minorHAnsi" w:hAnsiTheme="minorHAnsi" w:cstheme="minorBidi"/>
          <w:noProof/>
          <w:kern w:val="2"/>
          <w:sz w:val="24"/>
          <w:szCs w:val="24"/>
          <w:lang w:val="en-US" w:eastAsia="zh-CN"/>
          <w14:ligatures w14:val="standardContextual"/>
        </w:rPr>
        <w:tab/>
      </w:r>
      <w:r>
        <w:rPr>
          <w:noProof/>
        </w:rPr>
        <w:t>Type: UavPolicy</w:t>
      </w:r>
      <w:r>
        <w:rPr>
          <w:noProof/>
        </w:rPr>
        <w:tab/>
      </w:r>
      <w:r>
        <w:rPr>
          <w:noProof/>
        </w:rPr>
        <w:fldChar w:fldCharType="begin"/>
      </w:r>
      <w:r>
        <w:rPr>
          <w:noProof/>
        </w:rPr>
        <w:instrText xml:space="preserve"> PAGEREF _Toc212045943 \h </w:instrText>
      </w:r>
      <w:r>
        <w:rPr>
          <w:noProof/>
        </w:rPr>
      </w:r>
      <w:r>
        <w:rPr>
          <w:noProof/>
        </w:rPr>
        <w:fldChar w:fldCharType="separate"/>
      </w:r>
      <w:r>
        <w:rPr>
          <w:noProof/>
        </w:rPr>
        <w:t>119</w:t>
      </w:r>
      <w:r>
        <w:rPr>
          <w:noProof/>
        </w:rPr>
        <w:fldChar w:fldCharType="end"/>
      </w:r>
    </w:p>
    <w:p w14:paraId="6D555CBF" w14:textId="7F22D24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5.3.2.3.11</w:t>
      </w:r>
      <w:r>
        <w:rPr>
          <w:rFonts w:asciiTheme="minorHAnsi" w:hAnsiTheme="minorHAnsi" w:cstheme="minorBidi"/>
          <w:noProof/>
          <w:kern w:val="2"/>
          <w:sz w:val="24"/>
          <w:szCs w:val="24"/>
          <w:lang w:val="en-US" w:eastAsia="zh-CN"/>
          <w14:ligatures w14:val="standardContextual"/>
        </w:rPr>
        <w:tab/>
      </w:r>
      <w:r>
        <w:rPr>
          <w:noProof/>
        </w:rPr>
        <w:t>Type: ConsentRevocNotif</w:t>
      </w:r>
      <w:r>
        <w:rPr>
          <w:noProof/>
        </w:rPr>
        <w:tab/>
      </w:r>
      <w:r>
        <w:rPr>
          <w:noProof/>
        </w:rPr>
        <w:fldChar w:fldCharType="begin"/>
      </w:r>
      <w:r>
        <w:rPr>
          <w:noProof/>
        </w:rPr>
        <w:instrText xml:space="preserve"> PAGEREF _Toc212045944 \h </w:instrText>
      </w:r>
      <w:r>
        <w:rPr>
          <w:noProof/>
        </w:rPr>
      </w:r>
      <w:r>
        <w:rPr>
          <w:noProof/>
        </w:rPr>
        <w:fldChar w:fldCharType="separate"/>
      </w:r>
      <w:r>
        <w:rPr>
          <w:noProof/>
        </w:rPr>
        <w:t>120</w:t>
      </w:r>
      <w:r>
        <w:rPr>
          <w:noProof/>
        </w:rPr>
        <w:fldChar w:fldCharType="end"/>
      </w:r>
    </w:p>
    <w:p w14:paraId="7ED3F495" w14:textId="60FD44B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5.3.2.3.12</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ConsentRevoked</w:t>
      </w:r>
      <w:r>
        <w:rPr>
          <w:noProof/>
        </w:rPr>
        <w:tab/>
      </w:r>
      <w:r>
        <w:rPr>
          <w:noProof/>
        </w:rPr>
        <w:fldChar w:fldCharType="begin"/>
      </w:r>
      <w:r>
        <w:rPr>
          <w:noProof/>
        </w:rPr>
        <w:instrText xml:space="preserve"> PAGEREF _Toc212045945 \h </w:instrText>
      </w:r>
      <w:r>
        <w:rPr>
          <w:noProof/>
        </w:rPr>
      </w:r>
      <w:r>
        <w:rPr>
          <w:noProof/>
        </w:rPr>
        <w:fldChar w:fldCharType="separate"/>
      </w:r>
      <w:r>
        <w:rPr>
          <w:noProof/>
        </w:rPr>
        <w:t>120</w:t>
      </w:r>
      <w:r>
        <w:rPr>
          <w:noProof/>
        </w:rPr>
        <w:fldChar w:fldCharType="end"/>
      </w:r>
    </w:p>
    <w:p w14:paraId="245AF93B" w14:textId="2BD15BE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5.3.2.3.13</w:t>
      </w:r>
      <w:r>
        <w:rPr>
          <w:rFonts w:asciiTheme="minorHAnsi" w:hAnsiTheme="minorHAnsi" w:cstheme="minorBidi"/>
          <w:noProof/>
          <w:kern w:val="2"/>
          <w:sz w:val="24"/>
          <w:szCs w:val="24"/>
          <w:lang w:val="en-US" w:eastAsia="zh-CN"/>
          <w14:ligatures w14:val="standardContextual"/>
        </w:rPr>
        <w:tab/>
      </w:r>
      <w:r>
        <w:rPr>
          <w:noProof/>
        </w:rPr>
        <w:t>Type: GroupMembListChanges</w:t>
      </w:r>
      <w:r>
        <w:rPr>
          <w:noProof/>
        </w:rPr>
        <w:tab/>
      </w:r>
      <w:r>
        <w:rPr>
          <w:noProof/>
        </w:rPr>
        <w:fldChar w:fldCharType="begin"/>
      </w:r>
      <w:r>
        <w:rPr>
          <w:noProof/>
        </w:rPr>
        <w:instrText xml:space="preserve"> PAGEREF _Toc212045946 \h </w:instrText>
      </w:r>
      <w:r>
        <w:rPr>
          <w:noProof/>
        </w:rPr>
      </w:r>
      <w:r>
        <w:rPr>
          <w:noProof/>
        </w:rPr>
        <w:fldChar w:fldCharType="separate"/>
      </w:r>
      <w:r>
        <w:rPr>
          <w:noProof/>
        </w:rPr>
        <w:t>120</w:t>
      </w:r>
      <w:r>
        <w:rPr>
          <w:noProof/>
        </w:rPr>
        <w:fldChar w:fldCharType="end"/>
      </w:r>
    </w:p>
    <w:p w14:paraId="51182513" w14:textId="23374DD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_Toc212045947 \h </w:instrText>
      </w:r>
      <w:r>
        <w:rPr>
          <w:noProof/>
        </w:rPr>
      </w:r>
      <w:r>
        <w:rPr>
          <w:noProof/>
        </w:rPr>
        <w:fldChar w:fldCharType="separate"/>
      </w:r>
      <w:r>
        <w:rPr>
          <w:noProof/>
        </w:rPr>
        <w:t>121</w:t>
      </w:r>
      <w:r>
        <w:rPr>
          <w:noProof/>
        </w:rPr>
        <w:fldChar w:fldCharType="end"/>
      </w:r>
    </w:p>
    <w:p w14:paraId="26531F2C" w14:textId="2D75A5C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lastRenderedPageBreak/>
        <w:t>5.3.2.3.15</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_Toc212045948 \h </w:instrText>
      </w:r>
      <w:r>
        <w:rPr>
          <w:noProof/>
        </w:rPr>
      </w:r>
      <w:r>
        <w:rPr>
          <w:noProof/>
        </w:rPr>
        <w:fldChar w:fldCharType="separate"/>
      </w:r>
      <w:r>
        <w:rPr>
          <w:noProof/>
        </w:rPr>
        <w:t>121</w:t>
      </w:r>
      <w:r>
        <w:rPr>
          <w:noProof/>
        </w:rPr>
        <w:fldChar w:fldCharType="end"/>
      </w:r>
    </w:p>
    <w:p w14:paraId="5DDFA995" w14:textId="20EC13E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5.3.2.3.16</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_Toc212045949 \h </w:instrText>
      </w:r>
      <w:r>
        <w:rPr>
          <w:noProof/>
        </w:rPr>
      </w:r>
      <w:r>
        <w:rPr>
          <w:noProof/>
        </w:rPr>
        <w:fldChar w:fldCharType="separate"/>
      </w:r>
      <w:r>
        <w:rPr>
          <w:noProof/>
        </w:rPr>
        <w:t>121</w:t>
      </w:r>
      <w:r>
        <w:rPr>
          <w:noProof/>
        </w:rPr>
        <w:fldChar w:fldCharType="end"/>
      </w:r>
    </w:p>
    <w:p w14:paraId="6879A7B9" w14:textId="265FEA7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5.3.2.3.17</w:t>
      </w:r>
      <w:r>
        <w:rPr>
          <w:rFonts w:asciiTheme="minorHAnsi" w:hAnsiTheme="minorHAnsi" w:cstheme="minorBidi"/>
          <w:noProof/>
          <w:kern w:val="2"/>
          <w:sz w:val="24"/>
          <w:szCs w:val="24"/>
          <w:lang w:val="en-US" w:eastAsia="zh-CN"/>
          <w14:ligatures w14:val="standardContextual"/>
        </w:rPr>
        <w:tab/>
      </w:r>
      <w:r>
        <w:rPr>
          <w:noProof/>
        </w:rPr>
        <w:t xml:space="preserve">Type: </w:t>
      </w:r>
      <w:r w:rsidRPr="002D134A">
        <w:rPr>
          <w:rFonts w:eastAsia="Times New Roman"/>
          <w:noProof/>
          <w:lang w:eastAsia="en-GB"/>
        </w:rPr>
        <w:t>UpLocRepAddrAfRm</w:t>
      </w:r>
      <w:r>
        <w:rPr>
          <w:noProof/>
        </w:rPr>
        <w:tab/>
      </w:r>
      <w:r>
        <w:rPr>
          <w:noProof/>
        </w:rPr>
        <w:fldChar w:fldCharType="begin"/>
      </w:r>
      <w:r>
        <w:rPr>
          <w:noProof/>
        </w:rPr>
        <w:instrText xml:space="preserve"> PAGEREF _Toc212045950 \h </w:instrText>
      </w:r>
      <w:r>
        <w:rPr>
          <w:noProof/>
        </w:rPr>
      </w:r>
      <w:r>
        <w:rPr>
          <w:noProof/>
        </w:rPr>
        <w:fldChar w:fldCharType="separate"/>
      </w:r>
      <w:r>
        <w:rPr>
          <w:noProof/>
        </w:rPr>
        <w:t>121</w:t>
      </w:r>
      <w:r>
        <w:rPr>
          <w:noProof/>
        </w:rPr>
        <w:fldChar w:fldCharType="end"/>
      </w:r>
    </w:p>
    <w:p w14:paraId="1E2441F2" w14:textId="6DE82AF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5.3.2.3.18</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UpCumEvtRep</w:t>
      </w:r>
      <w:r>
        <w:rPr>
          <w:noProof/>
        </w:rPr>
        <w:tab/>
      </w:r>
      <w:r>
        <w:rPr>
          <w:noProof/>
        </w:rPr>
        <w:fldChar w:fldCharType="begin"/>
      </w:r>
      <w:r>
        <w:rPr>
          <w:noProof/>
        </w:rPr>
        <w:instrText xml:space="preserve"> PAGEREF _Toc212045951 \h </w:instrText>
      </w:r>
      <w:r>
        <w:rPr>
          <w:noProof/>
        </w:rPr>
      </w:r>
      <w:r>
        <w:rPr>
          <w:noProof/>
        </w:rPr>
        <w:fldChar w:fldCharType="separate"/>
      </w:r>
      <w:r>
        <w:rPr>
          <w:noProof/>
        </w:rPr>
        <w:t>121</w:t>
      </w:r>
      <w:r>
        <w:rPr>
          <w:noProof/>
        </w:rPr>
        <w:fldChar w:fldCharType="end"/>
      </w:r>
    </w:p>
    <w:p w14:paraId="70029D4E" w14:textId="53CD9C0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5.3.2.3.19</w:t>
      </w:r>
      <w:r>
        <w:rPr>
          <w:rFonts w:asciiTheme="minorHAnsi" w:hAnsiTheme="minorHAnsi" w:cstheme="minorBidi"/>
          <w:noProof/>
          <w:kern w:val="2"/>
          <w:sz w:val="24"/>
          <w:szCs w:val="24"/>
          <w:lang w:val="en-US" w:eastAsia="zh-CN"/>
          <w14:ligatures w14:val="standardContextual"/>
        </w:rPr>
        <w:tab/>
      </w:r>
      <w:r>
        <w:rPr>
          <w:noProof/>
        </w:rPr>
        <w:t>Type: Ue</w:t>
      </w:r>
      <w:r>
        <w:rPr>
          <w:noProof/>
          <w:lang w:eastAsia="zh-CN"/>
        </w:rPr>
        <w:t>StrAndFwdSatInfo</w:t>
      </w:r>
      <w:r>
        <w:rPr>
          <w:noProof/>
        </w:rPr>
        <w:tab/>
      </w:r>
      <w:r>
        <w:rPr>
          <w:noProof/>
        </w:rPr>
        <w:fldChar w:fldCharType="begin"/>
      </w:r>
      <w:r>
        <w:rPr>
          <w:noProof/>
        </w:rPr>
        <w:instrText xml:space="preserve"> PAGEREF _Toc212045952 \h </w:instrText>
      </w:r>
      <w:r>
        <w:rPr>
          <w:noProof/>
        </w:rPr>
      </w:r>
      <w:r>
        <w:rPr>
          <w:noProof/>
        </w:rPr>
        <w:fldChar w:fldCharType="separate"/>
      </w:r>
      <w:r>
        <w:rPr>
          <w:noProof/>
        </w:rPr>
        <w:t>121</w:t>
      </w:r>
      <w:r>
        <w:rPr>
          <w:noProof/>
        </w:rPr>
        <w:fldChar w:fldCharType="end"/>
      </w:r>
    </w:p>
    <w:p w14:paraId="2F59A29D" w14:textId="32161BC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5.3.2.3.20</w:t>
      </w:r>
      <w:r>
        <w:rPr>
          <w:rFonts w:asciiTheme="minorHAnsi" w:hAnsiTheme="minorHAnsi" w:cstheme="minorBidi"/>
          <w:noProof/>
          <w:kern w:val="2"/>
          <w:sz w:val="24"/>
          <w:szCs w:val="24"/>
          <w:lang w:val="en-US" w:eastAsia="zh-CN"/>
          <w14:ligatures w14:val="standardContextual"/>
        </w:rPr>
        <w:tab/>
      </w:r>
      <w:r>
        <w:rPr>
          <w:noProof/>
        </w:rPr>
        <w:t>Type: Energy</w:t>
      </w:r>
      <w:r>
        <w:rPr>
          <w:noProof/>
          <w:lang w:eastAsia="zh-CN"/>
        </w:rPr>
        <w:t>Info</w:t>
      </w:r>
      <w:r>
        <w:rPr>
          <w:noProof/>
        </w:rPr>
        <w:tab/>
      </w:r>
      <w:r>
        <w:rPr>
          <w:noProof/>
        </w:rPr>
        <w:fldChar w:fldCharType="begin"/>
      </w:r>
      <w:r>
        <w:rPr>
          <w:noProof/>
        </w:rPr>
        <w:instrText xml:space="preserve"> PAGEREF _Toc212045953 \h </w:instrText>
      </w:r>
      <w:r>
        <w:rPr>
          <w:noProof/>
        </w:rPr>
      </w:r>
      <w:r>
        <w:rPr>
          <w:noProof/>
        </w:rPr>
        <w:fldChar w:fldCharType="separate"/>
      </w:r>
      <w:r>
        <w:rPr>
          <w:noProof/>
        </w:rPr>
        <w:t>122</w:t>
      </w:r>
      <w:r>
        <w:rPr>
          <w:noProof/>
        </w:rPr>
        <w:fldChar w:fldCharType="end"/>
      </w:r>
    </w:p>
    <w:p w14:paraId="1CC01C75" w14:textId="7AFE8C7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5.3.2.4</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_Toc212045954 \h </w:instrText>
      </w:r>
      <w:r>
        <w:rPr>
          <w:noProof/>
        </w:rPr>
      </w:r>
      <w:r>
        <w:rPr>
          <w:noProof/>
        </w:rPr>
        <w:fldChar w:fldCharType="separate"/>
      </w:r>
      <w:r>
        <w:rPr>
          <w:noProof/>
        </w:rPr>
        <w:t>122</w:t>
      </w:r>
      <w:r>
        <w:rPr>
          <w:noProof/>
        </w:rPr>
        <w:fldChar w:fldCharType="end"/>
      </w:r>
    </w:p>
    <w:p w14:paraId="1110698E" w14:textId="47D69AC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_Toc212045955 \h </w:instrText>
      </w:r>
      <w:r>
        <w:rPr>
          <w:noProof/>
        </w:rPr>
      </w:r>
      <w:r>
        <w:rPr>
          <w:noProof/>
        </w:rPr>
        <w:fldChar w:fldCharType="separate"/>
      </w:r>
      <w:r>
        <w:rPr>
          <w:noProof/>
        </w:rPr>
        <w:t>122</w:t>
      </w:r>
      <w:r>
        <w:rPr>
          <w:noProof/>
        </w:rPr>
        <w:fldChar w:fldCharType="end"/>
      </w:r>
    </w:p>
    <w:p w14:paraId="3DAE3724" w14:textId="2ECCC7D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_Toc212045956 \h </w:instrText>
      </w:r>
      <w:r>
        <w:rPr>
          <w:noProof/>
        </w:rPr>
      </w:r>
      <w:r>
        <w:rPr>
          <w:noProof/>
        </w:rPr>
        <w:fldChar w:fldCharType="separate"/>
      </w:r>
      <w:r>
        <w:rPr>
          <w:noProof/>
        </w:rPr>
        <w:t>122</w:t>
      </w:r>
      <w:r>
        <w:rPr>
          <w:noProof/>
        </w:rPr>
        <w:fldChar w:fldCharType="end"/>
      </w:r>
    </w:p>
    <w:p w14:paraId="5F862FA6" w14:textId="6A6C449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5.3.2.4.3</w:t>
      </w:r>
      <w:r>
        <w:rPr>
          <w:rFonts w:asciiTheme="minorHAnsi" w:hAnsiTheme="minorHAnsi" w:cstheme="minorBidi"/>
          <w:noProof/>
          <w:kern w:val="2"/>
          <w:sz w:val="24"/>
          <w:szCs w:val="24"/>
          <w:lang w:val="en-US" w:eastAsia="zh-CN"/>
          <w14:ligatures w14:val="standardContextual"/>
        </w:rPr>
        <w:tab/>
      </w:r>
      <w:r>
        <w:rPr>
          <w:noProof/>
        </w:rPr>
        <w:t>Enumeration: MonitoringType</w:t>
      </w:r>
      <w:r>
        <w:rPr>
          <w:noProof/>
        </w:rPr>
        <w:tab/>
      </w:r>
      <w:r>
        <w:rPr>
          <w:noProof/>
        </w:rPr>
        <w:fldChar w:fldCharType="begin"/>
      </w:r>
      <w:r>
        <w:rPr>
          <w:noProof/>
        </w:rPr>
        <w:instrText xml:space="preserve"> PAGEREF _Toc212045957 \h </w:instrText>
      </w:r>
      <w:r>
        <w:rPr>
          <w:noProof/>
        </w:rPr>
      </w:r>
      <w:r>
        <w:rPr>
          <w:noProof/>
        </w:rPr>
        <w:fldChar w:fldCharType="separate"/>
      </w:r>
      <w:r>
        <w:rPr>
          <w:noProof/>
        </w:rPr>
        <w:t>122</w:t>
      </w:r>
      <w:r>
        <w:rPr>
          <w:noProof/>
        </w:rPr>
        <w:fldChar w:fldCharType="end"/>
      </w:r>
    </w:p>
    <w:p w14:paraId="39DEEFC3" w14:textId="745E4C9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5.3.2.4.4</w:t>
      </w:r>
      <w:r>
        <w:rPr>
          <w:rFonts w:asciiTheme="minorHAnsi" w:hAnsiTheme="minorHAnsi" w:cstheme="minorBidi"/>
          <w:noProof/>
          <w:kern w:val="2"/>
          <w:sz w:val="24"/>
          <w:szCs w:val="24"/>
          <w:lang w:val="en-US" w:eastAsia="zh-CN"/>
          <w14:ligatures w14:val="standardContextual"/>
        </w:rPr>
        <w:tab/>
      </w:r>
      <w:r>
        <w:rPr>
          <w:noProof/>
        </w:rPr>
        <w:t>Enumeration: ReachabilityType</w:t>
      </w:r>
      <w:r>
        <w:rPr>
          <w:noProof/>
        </w:rPr>
        <w:tab/>
      </w:r>
      <w:r>
        <w:rPr>
          <w:noProof/>
        </w:rPr>
        <w:fldChar w:fldCharType="begin"/>
      </w:r>
      <w:r>
        <w:rPr>
          <w:noProof/>
        </w:rPr>
        <w:instrText xml:space="preserve"> PAGEREF _Toc212045958 \h </w:instrText>
      </w:r>
      <w:r>
        <w:rPr>
          <w:noProof/>
        </w:rPr>
      </w:r>
      <w:r>
        <w:rPr>
          <w:noProof/>
        </w:rPr>
        <w:fldChar w:fldCharType="separate"/>
      </w:r>
      <w:r>
        <w:rPr>
          <w:noProof/>
        </w:rPr>
        <w:t>124</w:t>
      </w:r>
      <w:r>
        <w:rPr>
          <w:noProof/>
        </w:rPr>
        <w:fldChar w:fldCharType="end"/>
      </w:r>
    </w:p>
    <w:p w14:paraId="38A0DA5E" w14:textId="2609DAA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5.3.2.4.5</w:t>
      </w:r>
      <w:r>
        <w:rPr>
          <w:rFonts w:asciiTheme="minorHAnsi" w:hAnsiTheme="minorHAnsi" w:cstheme="minorBidi"/>
          <w:noProof/>
          <w:kern w:val="2"/>
          <w:sz w:val="24"/>
          <w:szCs w:val="24"/>
          <w:lang w:val="en-US" w:eastAsia="zh-CN"/>
          <w14:ligatures w14:val="standardContextual"/>
        </w:rPr>
        <w:tab/>
      </w:r>
      <w:r>
        <w:rPr>
          <w:noProof/>
        </w:rPr>
        <w:t>Enumeration: LocationType</w:t>
      </w:r>
      <w:r>
        <w:rPr>
          <w:noProof/>
        </w:rPr>
        <w:tab/>
      </w:r>
      <w:r>
        <w:rPr>
          <w:noProof/>
        </w:rPr>
        <w:fldChar w:fldCharType="begin"/>
      </w:r>
      <w:r>
        <w:rPr>
          <w:noProof/>
        </w:rPr>
        <w:instrText xml:space="preserve"> PAGEREF _Toc212045959 \h </w:instrText>
      </w:r>
      <w:r>
        <w:rPr>
          <w:noProof/>
        </w:rPr>
      </w:r>
      <w:r>
        <w:rPr>
          <w:noProof/>
        </w:rPr>
        <w:fldChar w:fldCharType="separate"/>
      </w:r>
      <w:r>
        <w:rPr>
          <w:noProof/>
        </w:rPr>
        <w:t>124</w:t>
      </w:r>
      <w:r>
        <w:rPr>
          <w:noProof/>
        </w:rPr>
        <w:fldChar w:fldCharType="end"/>
      </w:r>
    </w:p>
    <w:p w14:paraId="0DE6096A" w14:textId="1C8F84B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5.3.2.4.6</w:t>
      </w:r>
      <w:r>
        <w:rPr>
          <w:rFonts w:asciiTheme="minorHAnsi" w:hAnsiTheme="minorHAnsi" w:cstheme="minorBidi"/>
          <w:noProof/>
          <w:kern w:val="2"/>
          <w:sz w:val="24"/>
          <w:szCs w:val="24"/>
          <w:lang w:val="en-US" w:eastAsia="zh-CN"/>
          <w14:ligatures w14:val="standardContextual"/>
        </w:rPr>
        <w:tab/>
      </w:r>
      <w:r>
        <w:rPr>
          <w:noProof/>
        </w:rPr>
        <w:t>Enumeration: AssociationType</w:t>
      </w:r>
      <w:r>
        <w:rPr>
          <w:noProof/>
        </w:rPr>
        <w:tab/>
      </w:r>
      <w:r>
        <w:rPr>
          <w:noProof/>
        </w:rPr>
        <w:fldChar w:fldCharType="begin"/>
      </w:r>
      <w:r>
        <w:rPr>
          <w:noProof/>
        </w:rPr>
        <w:instrText xml:space="preserve"> PAGEREF _Toc212045960 \h </w:instrText>
      </w:r>
      <w:r>
        <w:rPr>
          <w:noProof/>
        </w:rPr>
      </w:r>
      <w:r>
        <w:rPr>
          <w:noProof/>
        </w:rPr>
        <w:fldChar w:fldCharType="separate"/>
      </w:r>
      <w:r>
        <w:rPr>
          <w:noProof/>
        </w:rPr>
        <w:t>124</w:t>
      </w:r>
      <w:r>
        <w:rPr>
          <w:noProof/>
        </w:rPr>
        <w:fldChar w:fldCharType="end"/>
      </w:r>
    </w:p>
    <w:p w14:paraId="4D03E300" w14:textId="6392689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5.3.2.4.7</w:t>
      </w:r>
      <w:r>
        <w:rPr>
          <w:rFonts w:asciiTheme="minorHAnsi" w:hAnsiTheme="minorHAnsi" w:cstheme="minorBidi"/>
          <w:noProof/>
          <w:kern w:val="2"/>
          <w:sz w:val="24"/>
          <w:szCs w:val="24"/>
          <w:lang w:val="en-US" w:eastAsia="zh-CN"/>
          <w14:ligatures w14:val="standardContextual"/>
        </w:rPr>
        <w:tab/>
      </w:r>
      <w:r>
        <w:rPr>
          <w:noProof/>
        </w:rPr>
        <w:t>Enumeration: Accuracy</w:t>
      </w:r>
      <w:r>
        <w:rPr>
          <w:noProof/>
        </w:rPr>
        <w:tab/>
      </w:r>
      <w:r>
        <w:rPr>
          <w:noProof/>
        </w:rPr>
        <w:fldChar w:fldCharType="begin"/>
      </w:r>
      <w:r>
        <w:rPr>
          <w:noProof/>
        </w:rPr>
        <w:instrText xml:space="preserve"> PAGEREF _Toc212045961 \h </w:instrText>
      </w:r>
      <w:r>
        <w:rPr>
          <w:noProof/>
        </w:rPr>
      </w:r>
      <w:r>
        <w:rPr>
          <w:noProof/>
        </w:rPr>
        <w:fldChar w:fldCharType="separate"/>
      </w:r>
      <w:r>
        <w:rPr>
          <w:noProof/>
        </w:rPr>
        <w:t>125</w:t>
      </w:r>
      <w:r>
        <w:rPr>
          <w:noProof/>
        </w:rPr>
        <w:fldChar w:fldCharType="end"/>
      </w:r>
    </w:p>
    <w:p w14:paraId="29285962" w14:textId="255953E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5.3.2.4.8</w:t>
      </w:r>
      <w:r>
        <w:rPr>
          <w:rFonts w:asciiTheme="minorHAnsi" w:hAnsiTheme="minorHAnsi" w:cstheme="minorBidi"/>
          <w:noProof/>
          <w:kern w:val="2"/>
          <w:sz w:val="24"/>
          <w:szCs w:val="24"/>
          <w:lang w:val="en-US" w:eastAsia="zh-CN"/>
          <w14:ligatures w14:val="standardContextual"/>
        </w:rPr>
        <w:tab/>
      </w:r>
      <w:r>
        <w:rPr>
          <w:noProof/>
        </w:rPr>
        <w:t>Enumeration: PdnConnectionStatus</w:t>
      </w:r>
      <w:r>
        <w:rPr>
          <w:noProof/>
        </w:rPr>
        <w:tab/>
      </w:r>
      <w:r>
        <w:rPr>
          <w:noProof/>
        </w:rPr>
        <w:fldChar w:fldCharType="begin"/>
      </w:r>
      <w:r>
        <w:rPr>
          <w:noProof/>
        </w:rPr>
        <w:instrText xml:space="preserve"> PAGEREF _Toc212045962 \h </w:instrText>
      </w:r>
      <w:r>
        <w:rPr>
          <w:noProof/>
        </w:rPr>
      </w:r>
      <w:r>
        <w:rPr>
          <w:noProof/>
        </w:rPr>
        <w:fldChar w:fldCharType="separate"/>
      </w:r>
      <w:r>
        <w:rPr>
          <w:noProof/>
        </w:rPr>
        <w:t>125</w:t>
      </w:r>
      <w:r>
        <w:rPr>
          <w:noProof/>
        </w:rPr>
        <w:fldChar w:fldCharType="end"/>
      </w:r>
    </w:p>
    <w:p w14:paraId="0BF9CB0A" w14:textId="24DD603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5.3.2.4.9</w:t>
      </w:r>
      <w:r>
        <w:rPr>
          <w:rFonts w:asciiTheme="minorHAnsi" w:hAnsiTheme="minorHAnsi" w:cstheme="minorBidi"/>
          <w:noProof/>
          <w:kern w:val="2"/>
          <w:sz w:val="24"/>
          <w:szCs w:val="24"/>
          <w:lang w:val="en-US" w:eastAsia="zh-CN"/>
          <w14:ligatures w14:val="standardContextual"/>
        </w:rPr>
        <w:tab/>
      </w:r>
      <w:r>
        <w:rPr>
          <w:noProof/>
        </w:rPr>
        <w:t>Enumeration: PdnType</w:t>
      </w:r>
      <w:r>
        <w:rPr>
          <w:noProof/>
        </w:rPr>
        <w:tab/>
      </w:r>
      <w:r>
        <w:rPr>
          <w:noProof/>
        </w:rPr>
        <w:fldChar w:fldCharType="begin"/>
      </w:r>
      <w:r>
        <w:rPr>
          <w:noProof/>
        </w:rPr>
        <w:instrText xml:space="preserve"> PAGEREF _Toc212045963 \h </w:instrText>
      </w:r>
      <w:r>
        <w:rPr>
          <w:noProof/>
        </w:rPr>
      </w:r>
      <w:r>
        <w:rPr>
          <w:noProof/>
        </w:rPr>
        <w:fldChar w:fldCharType="separate"/>
      </w:r>
      <w:r>
        <w:rPr>
          <w:noProof/>
        </w:rPr>
        <w:t>125</w:t>
      </w:r>
      <w:r>
        <w:rPr>
          <w:noProof/>
        </w:rPr>
        <w:fldChar w:fldCharType="end"/>
      </w:r>
    </w:p>
    <w:p w14:paraId="08EEE839" w14:textId="1FE7845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5.3.2.4.10</w:t>
      </w:r>
      <w:r>
        <w:rPr>
          <w:rFonts w:asciiTheme="minorHAnsi" w:hAnsiTheme="minorHAnsi" w:cstheme="minorBidi"/>
          <w:noProof/>
          <w:kern w:val="2"/>
          <w:sz w:val="24"/>
          <w:szCs w:val="24"/>
          <w:lang w:val="en-US" w:eastAsia="zh-CN"/>
          <w14:ligatures w14:val="standardContextual"/>
        </w:rPr>
        <w:tab/>
      </w:r>
      <w:r>
        <w:rPr>
          <w:noProof/>
        </w:rPr>
        <w:t>Enumeration: InterfaceIndication</w:t>
      </w:r>
      <w:r>
        <w:rPr>
          <w:noProof/>
        </w:rPr>
        <w:tab/>
      </w:r>
      <w:r>
        <w:rPr>
          <w:noProof/>
        </w:rPr>
        <w:fldChar w:fldCharType="begin"/>
      </w:r>
      <w:r>
        <w:rPr>
          <w:noProof/>
        </w:rPr>
        <w:instrText xml:space="preserve"> PAGEREF _Toc212045964 \h </w:instrText>
      </w:r>
      <w:r>
        <w:rPr>
          <w:noProof/>
        </w:rPr>
      </w:r>
      <w:r>
        <w:rPr>
          <w:noProof/>
        </w:rPr>
        <w:fldChar w:fldCharType="separate"/>
      </w:r>
      <w:r>
        <w:rPr>
          <w:noProof/>
        </w:rPr>
        <w:t>125</w:t>
      </w:r>
      <w:r>
        <w:rPr>
          <w:noProof/>
        </w:rPr>
        <w:fldChar w:fldCharType="end"/>
      </w:r>
    </w:p>
    <w:p w14:paraId="504F7EEA" w14:textId="728CFA8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5.3.2.4.11</w:t>
      </w:r>
      <w:r>
        <w:rPr>
          <w:rFonts w:asciiTheme="minorHAnsi" w:hAnsiTheme="minorHAnsi" w:cstheme="minorBidi"/>
          <w:noProof/>
          <w:kern w:val="2"/>
          <w:sz w:val="24"/>
          <w:szCs w:val="24"/>
          <w:lang w:val="en-US" w:eastAsia="zh-CN"/>
          <w14:ligatures w14:val="standardContextual"/>
        </w:rPr>
        <w:tab/>
      </w:r>
      <w:r>
        <w:rPr>
          <w:noProof/>
        </w:rPr>
        <w:t>Enumeration: LocationFailureCause</w:t>
      </w:r>
      <w:r>
        <w:rPr>
          <w:noProof/>
        </w:rPr>
        <w:tab/>
      </w:r>
      <w:r>
        <w:rPr>
          <w:noProof/>
        </w:rPr>
        <w:fldChar w:fldCharType="begin"/>
      </w:r>
      <w:r>
        <w:rPr>
          <w:noProof/>
        </w:rPr>
        <w:instrText xml:space="preserve"> PAGEREF _Toc212045965 \h </w:instrText>
      </w:r>
      <w:r>
        <w:rPr>
          <w:noProof/>
        </w:rPr>
      </w:r>
      <w:r>
        <w:rPr>
          <w:noProof/>
        </w:rPr>
        <w:fldChar w:fldCharType="separate"/>
      </w:r>
      <w:r>
        <w:rPr>
          <w:noProof/>
        </w:rPr>
        <w:t>126</w:t>
      </w:r>
      <w:r>
        <w:rPr>
          <w:noProof/>
        </w:rPr>
        <w:fldChar w:fldCharType="end"/>
      </w:r>
    </w:p>
    <w:p w14:paraId="14C4B74B" w14:textId="6588302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5.3.2.4.12</w:t>
      </w:r>
      <w:r>
        <w:rPr>
          <w:rFonts w:asciiTheme="minorHAnsi" w:hAnsiTheme="minorHAnsi" w:cstheme="minorBidi"/>
          <w:noProof/>
          <w:kern w:val="2"/>
          <w:sz w:val="24"/>
          <w:szCs w:val="24"/>
          <w:lang w:val="en-US" w:eastAsia="zh-CN"/>
          <w14:ligatures w14:val="standardContextual"/>
        </w:rPr>
        <w:tab/>
      </w:r>
      <w:r>
        <w:rPr>
          <w:noProof/>
        </w:rPr>
        <w:t>Enumeration: SubType</w:t>
      </w:r>
      <w:r>
        <w:rPr>
          <w:noProof/>
        </w:rPr>
        <w:tab/>
      </w:r>
      <w:r>
        <w:rPr>
          <w:noProof/>
        </w:rPr>
        <w:fldChar w:fldCharType="begin"/>
      </w:r>
      <w:r>
        <w:rPr>
          <w:noProof/>
        </w:rPr>
        <w:instrText xml:space="preserve"> PAGEREF _Toc212045966 \h </w:instrText>
      </w:r>
      <w:r>
        <w:rPr>
          <w:noProof/>
        </w:rPr>
      </w:r>
      <w:r>
        <w:rPr>
          <w:noProof/>
        </w:rPr>
        <w:fldChar w:fldCharType="separate"/>
      </w:r>
      <w:r>
        <w:rPr>
          <w:noProof/>
        </w:rPr>
        <w:t>126</w:t>
      </w:r>
      <w:r>
        <w:rPr>
          <w:noProof/>
        </w:rPr>
        <w:fldChar w:fldCharType="end"/>
      </w:r>
    </w:p>
    <w:p w14:paraId="59B87B61" w14:textId="08BA5F3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5.3.2.4.13</w:t>
      </w:r>
      <w:r>
        <w:rPr>
          <w:rFonts w:asciiTheme="minorHAnsi" w:hAnsiTheme="minorHAnsi" w:cstheme="minorBidi"/>
          <w:noProof/>
          <w:kern w:val="2"/>
          <w:sz w:val="24"/>
          <w:szCs w:val="24"/>
          <w:lang w:val="en-US" w:eastAsia="zh-CN"/>
          <w14:ligatures w14:val="standardContextual"/>
        </w:rPr>
        <w:tab/>
      </w:r>
      <w:r>
        <w:rPr>
          <w:noProof/>
        </w:rPr>
        <w:t>Enumeration: SACRepFormat</w:t>
      </w:r>
      <w:r>
        <w:rPr>
          <w:noProof/>
        </w:rPr>
        <w:tab/>
      </w:r>
      <w:r>
        <w:rPr>
          <w:noProof/>
        </w:rPr>
        <w:fldChar w:fldCharType="begin"/>
      </w:r>
      <w:r>
        <w:rPr>
          <w:noProof/>
        </w:rPr>
        <w:instrText xml:space="preserve"> PAGEREF _Toc212045967 \h </w:instrText>
      </w:r>
      <w:r>
        <w:rPr>
          <w:noProof/>
        </w:rPr>
      </w:r>
      <w:r>
        <w:rPr>
          <w:noProof/>
        </w:rPr>
        <w:fldChar w:fldCharType="separate"/>
      </w:r>
      <w:r>
        <w:rPr>
          <w:noProof/>
        </w:rPr>
        <w:t>126</w:t>
      </w:r>
      <w:r>
        <w:rPr>
          <w:noProof/>
        </w:rPr>
        <w:fldChar w:fldCharType="end"/>
      </w:r>
    </w:p>
    <w:p w14:paraId="15622EDA" w14:textId="70DD187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5.3.2.4.14</w:t>
      </w:r>
      <w:r>
        <w:rPr>
          <w:rFonts w:asciiTheme="minorHAnsi" w:hAnsiTheme="minorHAnsi" w:cstheme="minorBidi"/>
          <w:noProof/>
          <w:kern w:val="2"/>
          <w:sz w:val="24"/>
          <w:szCs w:val="24"/>
          <w:lang w:val="en-US" w:eastAsia="zh-CN"/>
          <w14:ligatures w14:val="standardContextual"/>
        </w:rPr>
        <w:tab/>
      </w:r>
      <w:r>
        <w:rPr>
          <w:noProof/>
        </w:rPr>
        <w:t>Enumeration: Ue</w:t>
      </w:r>
      <w:r>
        <w:rPr>
          <w:noProof/>
          <w:lang w:eastAsia="zh-CN"/>
        </w:rPr>
        <w:t>StrAndFwdStatus</w:t>
      </w:r>
      <w:r>
        <w:rPr>
          <w:noProof/>
        </w:rPr>
        <w:tab/>
      </w:r>
      <w:r>
        <w:rPr>
          <w:noProof/>
        </w:rPr>
        <w:fldChar w:fldCharType="begin"/>
      </w:r>
      <w:r>
        <w:rPr>
          <w:noProof/>
        </w:rPr>
        <w:instrText xml:space="preserve"> PAGEREF _Toc212045968 \h </w:instrText>
      </w:r>
      <w:r>
        <w:rPr>
          <w:noProof/>
        </w:rPr>
      </w:r>
      <w:r>
        <w:rPr>
          <w:noProof/>
        </w:rPr>
        <w:fldChar w:fldCharType="separate"/>
      </w:r>
      <w:r>
        <w:rPr>
          <w:noProof/>
        </w:rPr>
        <w:t>127</w:t>
      </w:r>
      <w:r>
        <w:rPr>
          <w:noProof/>
        </w:rPr>
        <w:fldChar w:fldCharType="end"/>
      </w:r>
    </w:p>
    <w:p w14:paraId="72AC2946" w14:textId="45E257B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5.3.3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_Toc212045969 \h </w:instrText>
      </w:r>
      <w:r>
        <w:rPr>
          <w:noProof/>
        </w:rPr>
      </w:r>
      <w:r>
        <w:rPr>
          <w:noProof/>
        </w:rPr>
        <w:fldChar w:fldCharType="separate"/>
      </w:r>
      <w:r>
        <w:rPr>
          <w:noProof/>
        </w:rPr>
        <w:t>127</w:t>
      </w:r>
      <w:r>
        <w:rPr>
          <w:noProof/>
        </w:rPr>
        <w:fldChar w:fldCharType="end"/>
      </w:r>
    </w:p>
    <w:p w14:paraId="51B85897" w14:textId="7E38A2E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_Toc212045970 \h </w:instrText>
      </w:r>
      <w:r>
        <w:rPr>
          <w:noProof/>
        </w:rPr>
      </w:r>
      <w:r>
        <w:rPr>
          <w:noProof/>
        </w:rPr>
        <w:fldChar w:fldCharType="separate"/>
      </w:r>
      <w:r>
        <w:rPr>
          <w:noProof/>
        </w:rPr>
        <w:t>127</w:t>
      </w:r>
      <w:r>
        <w:rPr>
          <w:noProof/>
        </w:rPr>
        <w:fldChar w:fldCharType="end"/>
      </w:r>
    </w:p>
    <w:p w14:paraId="282B83EE" w14:textId="0D5E20C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5.3.3.2</w:t>
      </w:r>
      <w:r>
        <w:rPr>
          <w:rFonts w:asciiTheme="minorHAnsi" w:hAnsiTheme="minorHAnsi" w:cstheme="minorBidi"/>
          <w:noProof/>
          <w:kern w:val="2"/>
          <w:sz w:val="24"/>
          <w:szCs w:val="24"/>
          <w:lang w:val="en-US" w:eastAsia="zh-CN"/>
          <w14:ligatures w14:val="standardContextual"/>
        </w:rPr>
        <w:tab/>
      </w:r>
      <w:r>
        <w:rPr>
          <w:noProof/>
        </w:rPr>
        <w:t>Resource: Monitoring Event Subscriptions</w:t>
      </w:r>
      <w:r>
        <w:rPr>
          <w:noProof/>
        </w:rPr>
        <w:tab/>
      </w:r>
      <w:r>
        <w:rPr>
          <w:noProof/>
        </w:rPr>
        <w:fldChar w:fldCharType="begin"/>
      </w:r>
      <w:r>
        <w:rPr>
          <w:noProof/>
        </w:rPr>
        <w:instrText xml:space="preserve"> PAGEREF _Toc212045971 \h </w:instrText>
      </w:r>
      <w:r>
        <w:rPr>
          <w:noProof/>
        </w:rPr>
      </w:r>
      <w:r>
        <w:rPr>
          <w:noProof/>
        </w:rPr>
        <w:fldChar w:fldCharType="separate"/>
      </w:r>
      <w:r>
        <w:rPr>
          <w:noProof/>
        </w:rPr>
        <w:t>127</w:t>
      </w:r>
      <w:r>
        <w:rPr>
          <w:noProof/>
        </w:rPr>
        <w:fldChar w:fldCharType="end"/>
      </w:r>
    </w:p>
    <w:p w14:paraId="28710A98" w14:textId="25E80C8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_Toc212045972 \h </w:instrText>
      </w:r>
      <w:r>
        <w:rPr>
          <w:noProof/>
        </w:rPr>
      </w:r>
      <w:r>
        <w:rPr>
          <w:noProof/>
        </w:rPr>
        <w:fldChar w:fldCharType="separate"/>
      </w:r>
      <w:r>
        <w:rPr>
          <w:noProof/>
        </w:rPr>
        <w:t>127</w:t>
      </w:r>
      <w:r>
        <w:rPr>
          <w:noProof/>
        </w:rPr>
        <w:fldChar w:fldCharType="end"/>
      </w:r>
    </w:p>
    <w:p w14:paraId="13B0277D" w14:textId="41C13D3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_Toc212045973 \h </w:instrText>
      </w:r>
      <w:r>
        <w:rPr>
          <w:noProof/>
        </w:rPr>
      </w:r>
      <w:r>
        <w:rPr>
          <w:noProof/>
        </w:rPr>
        <w:fldChar w:fldCharType="separate"/>
      </w:r>
      <w:r>
        <w:rPr>
          <w:noProof/>
        </w:rPr>
        <w:t>127</w:t>
      </w:r>
      <w:r>
        <w:rPr>
          <w:noProof/>
        </w:rPr>
        <w:fldChar w:fldCharType="end"/>
      </w:r>
    </w:p>
    <w:p w14:paraId="67E797B6" w14:textId="62865FA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_Toc212045974 \h </w:instrText>
      </w:r>
      <w:r>
        <w:rPr>
          <w:noProof/>
        </w:rPr>
      </w:r>
      <w:r>
        <w:rPr>
          <w:noProof/>
        </w:rPr>
        <w:fldChar w:fldCharType="separate"/>
      </w:r>
      <w:r>
        <w:rPr>
          <w:noProof/>
        </w:rPr>
        <w:t>128</w:t>
      </w:r>
      <w:r>
        <w:rPr>
          <w:noProof/>
        </w:rPr>
        <w:fldChar w:fldCharType="end"/>
      </w:r>
    </w:p>
    <w:p w14:paraId="3AB40EE3" w14:textId="6492164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_Toc212045975 \h </w:instrText>
      </w:r>
      <w:r>
        <w:rPr>
          <w:noProof/>
        </w:rPr>
      </w:r>
      <w:r>
        <w:rPr>
          <w:noProof/>
        </w:rPr>
        <w:fldChar w:fldCharType="separate"/>
      </w:r>
      <w:r>
        <w:rPr>
          <w:noProof/>
        </w:rPr>
        <w:t>128</w:t>
      </w:r>
      <w:r>
        <w:rPr>
          <w:noProof/>
        </w:rPr>
        <w:fldChar w:fldCharType="end"/>
      </w:r>
    </w:p>
    <w:p w14:paraId="28ABF847" w14:textId="6B8D7BC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_Toc212045976 \h </w:instrText>
      </w:r>
      <w:r>
        <w:rPr>
          <w:noProof/>
        </w:rPr>
      </w:r>
      <w:r>
        <w:rPr>
          <w:noProof/>
        </w:rPr>
        <w:fldChar w:fldCharType="separate"/>
      </w:r>
      <w:r>
        <w:rPr>
          <w:noProof/>
        </w:rPr>
        <w:t>129</w:t>
      </w:r>
      <w:r>
        <w:rPr>
          <w:noProof/>
        </w:rPr>
        <w:fldChar w:fldCharType="end"/>
      </w:r>
    </w:p>
    <w:p w14:paraId="68607F27" w14:textId="48217C4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_Toc212045977 \h </w:instrText>
      </w:r>
      <w:r>
        <w:rPr>
          <w:noProof/>
        </w:rPr>
      </w:r>
      <w:r>
        <w:rPr>
          <w:noProof/>
        </w:rPr>
        <w:fldChar w:fldCharType="separate"/>
      </w:r>
      <w:r>
        <w:rPr>
          <w:noProof/>
        </w:rPr>
        <w:t>129</w:t>
      </w:r>
      <w:r>
        <w:rPr>
          <w:noProof/>
        </w:rPr>
        <w:fldChar w:fldCharType="end"/>
      </w:r>
    </w:p>
    <w:p w14:paraId="58FAE052" w14:textId="7A3721E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_Toc212045978 \h </w:instrText>
      </w:r>
      <w:r>
        <w:rPr>
          <w:noProof/>
        </w:rPr>
      </w:r>
      <w:r>
        <w:rPr>
          <w:noProof/>
        </w:rPr>
        <w:fldChar w:fldCharType="separate"/>
      </w:r>
      <w:r>
        <w:rPr>
          <w:noProof/>
        </w:rPr>
        <w:t>129</w:t>
      </w:r>
      <w:r>
        <w:rPr>
          <w:noProof/>
        </w:rPr>
        <w:fldChar w:fldCharType="end"/>
      </w:r>
    </w:p>
    <w:p w14:paraId="2B7C8BDF" w14:textId="77A7B7B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_Toc212045979 \h </w:instrText>
      </w:r>
      <w:r>
        <w:rPr>
          <w:noProof/>
        </w:rPr>
      </w:r>
      <w:r>
        <w:rPr>
          <w:noProof/>
        </w:rPr>
        <w:fldChar w:fldCharType="separate"/>
      </w:r>
      <w:r>
        <w:rPr>
          <w:noProof/>
        </w:rPr>
        <w:t>130</w:t>
      </w:r>
      <w:r>
        <w:rPr>
          <w:noProof/>
        </w:rPr>
        <w:fldChar w:fldCharType="end"/>
      </w:r>
    </w:p>
    <w:p w14:paraId="640EBAEF" w14:textId="5593EAA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5.3.3.3</w:t>
      </w:r>
      <w:r>
        <w:rPr>
          <w:rFonts w:asciiTheme="minorHAnsi" w:hAnsiTheme="minorHAnsi" w:cstheme="minorBidi"/>
          <w:noProof/>
          <w:kern w:val="2"/>
          <w:sz w:val="24"/>
          <w:szCs w:val="24"/>
          <w:lang w:val="en-US" w:eastAsia="zh-CN"/>
          <w14:ligatures w14:val="standardContextual"/>
        </w:rPr>
        <w:tab/>
      </w:r>
      <w:r>
        <w:rPr>
          <w:noProof/>
        </w:rPr>
        <w:t>Resource: Individual Monitoring Event Subscription</w:t>
      </w:r>
      <w:r>
        <w:rPr>
          <w:noProof/>
        </w:rPr>
        <w:tab/>
      </w:r>
      <w:r>
        <w:rPr>
          <w:noProof/>
        </w:rPr>
        <w:fldChar w:fldCharType="begin"/>
      </w:r>
      <w:r>
        <w:rPr>
          <w:noProof/>
        </w:rPr>
        <w:instrText xml:space="preserve"> PAGEREF _Toc212045980 \h </w:instrText>
      </w:r>
      <w:r>
        <w:rPr>
          <w:noProof/>
        </w:rPr>
      </w:r>
      <w:r>
        <w:rPr>
          <w:noProof/>
        </w:rPr>
        <w:fldChar w:fldCharType="separate"/>
      </w:r>
      <w:r>
        <w:rPr>
          <w:noProof/>
        </w:rPr>
        <w:t>130</w:t>
      </w:r>
      <w:r>
        <w:rPr>
          <w:noProof/>
        </w:rPr>
        <w:fldChar w:fldCharType="end"/>
      </w:r>
    </w:p>
    <w:p w14:paraId="24264342" w14:textId="33B176A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_Toc212045981 \h </w:instrText>
      </w:r>
      <w:r>
        <w:rPr>
          <w:noProof/>
        </w:rPr>
      </w:r>
      <w:r>
        <w:rPr>
          <w:noProof/>
        </w:rPr>
        <w:fldChar w:fldCharType="separate"/>
      </w:r>
      <w:r>
        <w:rPr>
          <w:noProof/>
        </w:rPr>
        <w:t>130</w:t>
      </w:r>
      <w:r>
        <w:rPr>
          <w:noProof/>
        </w:rPr>
        <w:fldChar w:fldCharType="end"/>
      </w:r>
    </w:p>
    <w:p w14:paraId="6AEF0C0C" w14:textId="490CEC0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_Toc212045982 \h </w:instrText>
      </w:r>
      <w:r>
        <w:rPr>
          <w:noProof/>
        </w:rPr>
      </w:r>
      <w:r>
        <w:rPr>
          <w:noProof/>
        </w:rPr>
        <w:fldChar w:fldCharType="separate"/>
      </w:r>
      <w:r>
        <w:rPr>
          <w:noProof/>
        </w:rPr>
        <w:t>130</w:t>
      </w:r>
      <w:r>
        <w:rPr>
          <w:noProof/>
        </w:rPr>
        <w:fldChar w:fldCharType="end"/>
      </w:r>
    </w:p>
    <w:p w14:paraId="6FAE16BA" w14:textId="73FEF5A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_Toc212045983 \h </w:instrText>
      </w:r>
      <w:r>
        <w:rPr>
          <w:noProof/>
        </w:rPr>
      </w:r>
      <w:r>
        <w:rPr>
          <w:noProof/>
        </w:rPr>
        <w:fldChar w:fldCharType="separate"/>
      </w:r>
      <w:r>
        <w:rPr>
          <w:noProof/>
        </w:rPr>
        <w:t>131</w:t>
      </w:r>
      <w:r>
        <w:rPr>
          <w:noProof/>
        </w:rPr>
        <w:fldChar w:fldCharType="end"/>
      </w:r>
    </w:p>
    <w:p w14:paraId="04AACCD8" w14:textId="33D2609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_Toc212045984 \h </w:instrText>
      </w:r>
      <w:r>
        <w:rPr>
          <w:noProof/>
        </w:rPr>
      </w:r>
      <w:r>
        <w:rPr>
          <w:noProof/>
        </w:rPr>
        <w:fldChar w:fldCharType="separate"/>
      </w:r>
      <w:r>
        <w:rPr>
          <w:noProof/>
        </w:rPr>
        <w:t>131</w:t>
      </w:r>
      <w:r>
        <w:rPr>
          <w:noProof/>
        </w:rPr>
        <w:fldChar w:fldCharType="end"/>
      </w:r>
    </w:p>
    <w:p w14:paraId="278123E8" w14:textId="7D67F52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_Toc212045985 \h </w:instrText>
      </w:r>
      <w:r>
        <w:rPr>
          <w:noProof/>
        </w:rPr>
      </w:r>
      <w:r>
        <w:rPr>
          <w:noProof/>
        </w:rPr>
        <w:fldChar w:fldCharType="separate"/>
      </w:r>
      <w:r>
        <w:rPr>
          <w:noProof/>
        </w:rPr>
        <w:t>132</w:t>
      </w:r>
      <w:r>
        <w:rPr>
          <w:noProof/>
        </w:rPr>
        <w:fldChar w:fldCharType="end"/>
      </w:r>
    </w:p>
    <w:p w14:paraId="204B3FEB" w14:textId="556EF92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_Toc212045986 \h </w:instrText>
      </w:r>
      <w:r>
        <w:rPr>
          <w:noProof/>
        </w:rPr>
      </w:r>
      <w:r>
        <w:rPr>
          <w:noProof/>
        </w:rPr>
        <w:fldChar w:fldCharType="separate"/>
      </w:r>
      <w:r>
        <w:rPr>
          <w:noProof/>
        </w:rPr>
        <w:t>133</w:t>
      </w:r>
      <w:r>
        <w:rPr>
          <w:noProof/>
        </w:rPr>
        <w:fldChar w:fldCharType="end"/>
      </w:r>
    </w:p>
    <w:p w14:paraId="01DFDC89" w14:textId="46C63F2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_Toc212045987 \h </w:instrText>
      </w:r>
      <w:r>
        <w:rPr>
          <w:noProof/>
        </w:rPr>
      </w:r>
      <w:r>
        <w:rPr>
          <w:noProof/>
        </w:rPr>
        <w:fldChar w:fldCharType="separate"/>
      </w:r>
      <w:r>
        <w:rPr>
          <w:noProof/>
        </w:rPr>
        <w:t>133</w:t>
      </w:r>
      <w:r>
        <w:rPr>
          <w:noProof/>
        </w:rPr>
        <w:fldChar w:fldCharType="end"/>
      </w:r>
    </w:p>
    <w:p w14:paraId="041C3629" w14:textId="3A25213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_Toc212045988 \h </w:instrText>
      </w:r>
      <w:r>
        <w:rPr>
          <w:noProof/>
        </w:rPr>
      </w:r>
      <w:r>
        <w:rPr>
          <w:noProof/>
        </w:rPr>
        <w:fldChar w:fldCharType="separate"/>
      </w:r>
      <w:r>
        <w:rPr>
          <w:noProof/>
        </w:rPr>
        <w:t>133</w:t>
      </w:r>
      <w:r>
        <w:rPr>
          <w:noProof/>
        </w:rPr>
        <w:fldChar w:fldCharType="end"/>
      </w:r>
    </w:p>
    <w:p w14:paraId="495673D3" w14:textId="588F757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_Toc212045989 \h </w:instrText>
      </w:r>
      <w:r>
        <w:rPr>
          <w:noProof/>
        </w:rPr>
      </w:r>
      <w:r>
        <w:rPr>
          <w:noProof/>
        </w:rPr>
        <w:fldChar w:fldCharType="separate"/>
      </w:r>
      <w:r>
        <w:rPr>
          <w:noProof/>
        </w:rPr>
        <w:t>134</w:t>
      </w:r>
      <w:r>
        <w:rPr>
          <w:noProof/>
        </w:rPr>
        <w:fldChar w:fldCharType="end"/>
      </w:r>
    </w:p>
    <w:p w14:paraId="14A64794" w14:textId="77554C8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5.3.3A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_Toc212045990 \h </w:instrText>
      </w:r>
      <w:r>
        <w:rPr>
          <w:noProof/>
        </w:rPr>
      </w:r>
      <w:r>
        <w:rPr>
          <w:noProof/>
        </w:rPr>
        <w:fldChar w:fldCharType="separate"/>
      </w:r>
      <w:r>
        <w:rPr>
          <w:noProof/>
        </w:rPr>
        <w:t>134</w:t>
      </w:r>
      <w:r>
        <w:rPr>
          <w:noProof/>
        </w:rPr>
        <w:fldChar w:fldCharType="end"/>
      </w:r>
    </w:p>
    <w:p w14:paraId="4A14AC77" w14:textId="1E20585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_Toc212045991 \h </w:instrText>
      </w:r>
      <w:r>
        <w:rPr>
          <w:noProof/>
        </w:rPr>
      </w:r>
      <w:r>
        <w:rPr>
          <w:noProof/>
        </w:rPr>
        <w:fldChar w:fldCharType="separate"/>
      </w:r>
      <w:r>
        <w:rPr>
          <w:noProof/>
        </w:rPr>
        <w:t>134</w:t>
      </w:r>
      <w:r>
        <w:rPr>
          <w:noProof/>
        </w:rPr>
        <w:fldChar w:fldCharType="end"/>
      </w:r>
    </w:p>
    <w:p w14:paraId="162937CF" w14:textId="67E0DFE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5.3.3A.2</w:t>
      </w:r>
      <w:r>
        <w:rPr>
          <w:rFonts w:asciiTheme="minorHAnsi" w:hAnsiTheme="minorHAnsi" w:cstheme="minorBidi"/>
          <w:noProof/>
          <w:kern w:val="2"/>
          <w:sz w:val="24"/>
          <w:szCs w:val="24"/>
          <w:lang w:val="en-US" w:eastAsia="zh-CN"/>
          <w14:ligatures w14:val="standardContextual"/>
        </w:rPr>
        <w:tab/>
      </w:r>
      <w:r>
        <w:rPr>
          <w:noProof/>
        </w:rPr>
        <w:t>Monitoring Notification</w:t>
      </w:r>
      <w:r>
        <w:rPr>
          <w:noProof/>
        </w:rPr>
        <w:tab/>
      </w:r>
      <w:r>
        <w:rPr>
          <w:noProof/>
        </w:rPr>
        <w:fldChar w:fldCharType="begin"/>
      </w:r>
      <w:r>
        <w:rPr>
          <w:noProof/>
        </w:rPr>
        <w:instrText xml:space="preserve"> PAGEREF _Toc212045992 \h </w:instrText>
      </w:r>
      <w:r>
        <w:rPr>
          <w:noProof/>
        </w:rPr>
      </w:r>
      <w:r>
        <w:rPr>
          <w:noProof/>
        </w:rPr>
        <w:fldChar w:fldCharType="separate"/>
      </w:r>
      <w:r>
        <w:rPr>
          <w:noProof/>
        </w:rPr>
        <w:t>135</w:t>
      </w:r>
      <w:r>
        <w:rPr>
          <w:noProof/>
        </w:rPr>
        <w:fldChar w:fldCharType="end"/>
      </w:r>
    </w:p>
    <w:p w14:paraId="464ECD3A" w14:textId="4C5032A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_Toc212045993 \h </w:instrText>
      </w:r>
      <w:r>
        <w:rPr>
          <w:noProof/>
        </w:rPr>
      </w:r>
      <w:r>
        <w:rPr>
          <w:noProof/>
        </w:rPr>
        <w:fldChar w:fldCharType="separate"/>
      </w:r>
      <w:r>
        <w:rPr>
          <w:noProof/>
        </w:rPr>
        <w:t>135</w:t>
      </w:r>
      <w:r>
        <w:rPr>
          <w:noProof/>
        </w:rPr>
        <w:fldChar w:fldCharType="end"/>
      </w:r>
    </w:p>
    <w:p w14:paraId="5823F96B" w14:textId="4E9DD05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_Toc212045994 \h </w:instrText>
      </w:r>
      <w:r>
        <w:rPr>
          <w:noProof/>
        </w:rPr>
      </w:r>
      <w:r>
        <w:rPr>
          <w:noProof/>
        </w:rPr>
        <w:fldChar w:fldCharType="separate"/>
      </w:r>
      <w:r>
        <w:rPr>
          <w:noProof/>
        </w:rPr>
        <w:t>135</w:t>
      </w:r>
      <w:r>
        <w:rPr>
          <w:noProof/>
        </w:rPr>
        <w:fldChar w:fldCharType="end"/>
      </w:r>
    </w:p>
    <w:p w14:paraId="7724656B" w14:textId="1AD56F8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5.3.3A.2.3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_Toc212045995 \h </w:instrText>
      </w:r>
      <w:r>
        <w:rPr>
          <w:noProof/>
        </w:rPr>
      </w:r>
      <w:r>
        <w:rPr>
          <w:noProof/>
        </w:rPr>
        <w:fldChar w:fldCharType="separate"/>
      </w:r>
      <w:r>
        <w:rPr>
          <w:noProof/>
        </w:rPr>
        <w:t>135</w:t>
      </w:r>
      <w:r>
        <w:rPr>
          <w:noProof/>
        </w:rPr>
        <w:fldChar w:fldCharType="end"/>
      </w:r>
    </w:p>
    <w:p w14:paraId="4A53BB1F" w14:textId="0CB5967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_Toc212045996 \h </w:instrText>
      </w:r>
      <w:r>
        <w:rPr>
          <w:noProof/>
        </w:rPr>
      </w:r>
      <w:r>
        <w:rPr>
          <w:noProof/>
        </w:rPr>
        <w:fldChar w:fldCharType="separate"/>
      </w:r>
      <w:r>
        <w:rPr>
          <w:noProof/>
        </w:rPr>
        <w:t>135</w:t>
      </w:r>
      <w:r>
        <w:rPr>
          <w:noProof/>
        </w:rPr>
        <w:fldChar w:fldCharType="end"/>
      </w:r>
    </w:p>
    <w:p w14:paraId="093E7AD8" w14:textId="782C308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5.3.3A.2.3.2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_Toc212045997 \h </w:instrText>
      </w:r>
      <w:r>
        <w:rPr>
          <w:noProof/>
        </w:rPr>
      </w:r>
      <w:r>
        <w:rPr>
          <w:noProof/>
        </w:rPr>
        <w:fldChar w:fldCharType="separate"/>
      </w:r>
      <w:r>
        <w:rPr>
          <w:noProof/>
        </w:rPr>
        <w:t>136</w:t>
      </w:r>
      <w:r>
        <w:rPr>
          <w:noProof/>
        </w:rPr>
        <w:fldChar w:fldCharType="end"/>
      </w:r>
    </w:p>
    <w:p w14:paraId="3CFB5722" w14:textId="41E5D18F" w:rsidR="00CE4825" w:rsidRDefault="00CE4825">
      <w:pPr>
        <w:pStyle w:val="TOC4"/>
        <w:rPr>
          <w:rFonts w:asciiTheme="minorHAnsi" w:hAnsiTheme="minorHAnsi" w:cstheme="minorBidi"/>
          <w:noProof/>
          <w:kern w:val="2"/>
          <w:sz w:val="24"/>
          <w:szCs w:val="24"/>
          <w:lang w:val="en-US" w:eastAsia="zh-CN"/>
          <w14:ligatures w14:val="standardContextual"/>
        </w:rPr>
      </w:pPr>
      <w:r w:rsidRPr="002D134A">
        <w:rPr>
          <w:noProof/>
          <w:lang w:val="fr-FR"/>
        </w:rPr>
        <w:t>5.3.3A.3</w:t>
      </w:r>
      <w:r>
        <w:rPr>
          <w:rFonts w:asciiTheme="minorHAnsi" w:hAnsiTheme="minorHAnsi" w:cstheme="minorBidi"/>
          <w:noProof/>
          <w:kern w:val="2"/>
          <w:sz w:val="24"/>
          <w:szCs w:val="24"/>
          <w:lang w:val="en-US" w:eastAsia="zh-CN"/>
          <w14:ligatures w14:val="standardContextual"/>
        </w:rPr>
        <w:tab/>
      </w:r>
      <w:r w:rsidRPr="002D134A">
        <w:rPr>
          <w:noProof/>
          <w:lang w:val="fr-FR"/>
        </w:rPr>
        <w:t>User Consent Revocation Notification</w:t>
      </w:r>
      <w:r>
        <w:rPr>
          <w:noProof/>
        </w:rPr>
        <w:tab/>
      </w:r>
      <w:r>
        <w:rPr>
          <w:noProof/>
        </w:rPr>
        <w:fldChar w:fldCharType="begin"/>
      </w:r>
      <w:r>
        <w:rPr>
          <w:noProof/>
        </w:rPr>
        <w:instrText xml:space="preserve"> PAGEREF _Toc212045998 \h </w:instrText>
      </w:r>
      <w:r>
        <w:rPr>
          <w:noProof/>
        </w:rPr>
      </w:r>
      <w:r>
        <w:rPr>
          <w:noProof/>
        </w:rPr>
        <w:fldChar w:fldCharType="separate"/>
      </w:r>
      <w:r>
        <w:rPr>
          <w:noProof/>
        </w:rPr>
        <w:t>136</w:t>
      </w:r>
      <w:r>
        <w:rPr>
          <w:noProof/>
        </w:rPr>
        <w:fldChar w:fldCharType="end"/>
      </w:r>
    </w:p>
    <w:p w14:paraId="114A82B4" w14:textId="25EC9F2A" w:rsidR="00CE4825" w:rsidRDefault="00CE4825">
      <w:pPr>
        <w:pStyle w:val="TOC5"/>
        <w:rPr>
          <w:rFonts w:asciiTheme="minorHAnsi" w:hAnsiTheme="minorHAnsi" w:cstheme="minorBidi"/>
          <w:noProof/>
          <w:kern w:val="2"/>
          <w:sz w:val="24"/>
          <w:szCs w:val="24"/>
          <w:lang w:val="en-US" w:eastAsia="zh-CN"/>
          <w14:ligatures w14:val="standardContextual"/>
        </w:rPr>
      </w:pPr>
      <w:r w:rsidRPr="002D134A">
        <w:rPr>
          <w:noProof/>
          <w:lang w:val="fr-FR"/>
        </w:rPr>
        <w:t>5.3.3A.3.1</w:t>
      </w:r>
      <w:r>
        <w:rPr>
          <w:rFonts w:asciiTheme="minorHAnsi" w:hAnsiTheme="minorHAnsi" w:cstheme="minorBidi"/>
          <w:noProof/>
          <w:kern w:val="2"/>
          <w:sz w:val="24"/>
          <w:szCs w:val="24"/>
          <w:lang w:val="en-US" w:eastAsia="zh-CN"/>
          <w14:ligatures w14:val="standardContextual"/>
        </w:rPr>
        <w:tab/>
      </w:r>
      <w:r w:rsidRPr="002D134A">
        <w:rPr>
          <w:noProof/>
          <w:lang w:val="fr-FR"/>
        </w:rPr>
        <w:t>Description</w:t>
      </w:r>
      <w:r>
        <w:rPr>
          <w:noProof/>
        </w:rPr>
        <w:tab/>
      </w:r>
      <w:r>
        <w:rPr>
          <w:noProof/>
        </w:rPr>
        <w:fldChar w:fldCharType="begin"/>
      </w:r>
      <w:r>
        <w:rPr>
          <w:noProof/>
        </w:rPr>
        <w:instrText xml:space="preserve"> PAGEREF _Toc212045999 \h </w:instrText>
      </w:r>
      <w:r>
        <w:rPr>
          <w:noProof/>
        </w:rPr>
      </w:r>
      <w:r>
        <w:rPr>
          <w:noProof/>
        </w:rPr>
        <w:fldChar w:fldCharType="separate"/>
      </w:r>
      <w:r>
        <w:rPr>
          <w:noProof/>
        </w:rPr>
        <w:t>136</w:t>
      </w:r>
      <w:r>
        <w:rPr>
          <w:noProof/>
        </w:rPr>
        <w:fldChar w:fldCharType="end"/>
      </w:r>
    </w:p>
    <w:p w14:paraId="7284F493" w14:textId="479894E1" w:rsidR="00CE4825" w:rsidRDefault="00CE4825">
      <w:pPr>
        <w:pStyle w:val="TOC5"/>
        <w:rPr>
          <w:rFonts w:asciiTheme="minorHAnsi" w:hAnsiTheme="minorHAnsi" w:cstheme="minorBidi"/>
          <w:noProof/>
          <w:kern w:val="2"/>
          <w:sz w:val="24"/>
          <w:szCs w:val="24"/>
          <w:lang w:val="en-US" w:eastAsia="zh-CN"/>
          <w14:ligatures w14:val="standardContextual"/>
        </w:rPr>
      </w:pPr>
      <w:r w:rsidRPr="002D134A">
        <w:rPr>
          <w:noProof/>
          <w:lang w:val="en-US"/>
        </w:rPr>
        <w:t>5.3.3A</w:t>
      </w:r>
      <w:r>
        <w:rPr>
          <w:noProof/>
        </w:rPr>
        <w:t>.3.2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_Toc212046000 \h </w:instrText>
      </w:r>
      <w:r>
        <w:rPr>
          <w:noProof/>
        </w:rPr>
      </w:r>
      <w:r>
        <w:rPr>
          <w:noProof/>
        </w:rPr>
        <w:fldChar w:fldCharType="separate"/>
      </w:r>
      <w:r>
        <w:rPr>
          <w:noProof/>
        </w:rPr>
        <w:t>136</w:t>
      </w:r>
      <w:r>
        <w:rPr>
          <w:noProof/>
        </w:rPr>
        <w:fldChar w:fldCharType="end"/>
      </w:r>
    </w:p>
    <w:p w14:paraId="71A7ACA7" w14:textId="27EC0340" w:rsidR="00CE4825" w:rsidRDefault="00CE4825">
      <w:pPr>
        <w:pStyle w:val="TOC5"/>
        <w:rPr>
          <w:rFonts w:asciiTheme="minorHAnsi" w:hAnsiTheme="minorHAnsi" w:cstheme="minorBidi"/>
          <w:noProof/>
          <w:kern w:val="2"/>
          <w:sz w:val="24"/>
          <w:szCs w:val="24"/>
          <w:lang w:val="en-US" w:eastAsia="zh-CN"/>
          <w14:ligatures w14:val="standardContextual"/>
        </w:rPr>
      </w:pPr>
      <w:r w:rsidRPr="002D134A">
        <w:rPr>
          <w:noProof/>
          <w:lang w:val="en-US"/>
        </w:rPr>
        <w:t>5.3.3A</w:t>
      </w:r>
      <w:r>
        <w:rPr>
          <w:noProof/>
        </w:rPr>
        <w:t>.3.3</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_Toc212046001 \h </w:instrText>
      </w:r>
      <w:r>
        <w:rPr>
          <w:noProof/>
        </w:rPr>
      </w:r>
      <w:r>
        <w:rPr>
          <w:noProof/>
        </w:rPr>
        <w:fldChar w:fldCharType="separate"/>
      </w:r>
      <w:r>
        <w:rPr>
          <w:noProof/>
        </w:rPr>
        <w:t>137</w:t>
      </w:r>
      <w:r>
        <w:rPr>
          <w:noProof/>
        </w:rPr>
        <w:fldChar w:fldCharType="end"/>
      </w:r>
    </w:p>
    <w:p w14:paraId="4897693F" w14:textId="678A4ABB" w:rsidR="00CE4825" w:rsidRDefault="00CE4825">
      <w:pPr>
        <w:pStyle w:val="TOC6"/>
        <w:rPr>
          <w:rFonts w:asciiTheme="minorHAnsi" w:hAnsiTheme="minorHAnsi" w:cstheme="minorBidi"/>
          <w:noProof/>
          <w:kern w:val="2"/>
          <w:sz w:val="24"/>
          <w:szCs w:val="24"/>
          <w:lang w:val="en-US" w:eastAsia="zh-CN"/>
          <w14:ligatures w14:val="standardContextual"/>
        </w:rPr>
      </w:pPr>
      <w:r w:rsidRPr="002D134A">
        <w:rPr>
          <w:noProof/>
          <w:lang w:val="en-US"/>
        </w:rPr>
        <w:t>5.3.3A</w:t>
      </w:r>
      <w:r>
        <w:rPr>
          <w:noProof/>
        </w:rPr>
        <w:t>.3.3.1</w:t>
      </w:r>
      <w:r>
        <w:rPr>
          <w:rFonts w:asciiTheme="minorHAnsi" w:hAnsiTheme="minorHAnsi" w:cstheme="minorBidi"/>
          <w:noProof/>
          <w:kern w:val="2"/>
          <w:sz w:val="24"/>
          <w:szCs w:val="24"/>
          <w:lang w:val="en-US" w:eastAsia="zh-CN"/>
          <w14:ligatures w14:val="standardContextual"/>
        </w:rPr>
        <w:tab/>
      </w:r>
      <w:r>
        <w:rPr>
          <w:noProof/>
        </w:rPr>
        <w:t>Notification via HTTP POST</w:t>
      </w:r>
      <w:r>
        <w:rPr>
          <w:noProof/>
        </w:rPr>
        <w:tab/>
      </w:r>
      <w:r>
        <w:rPr>
          <w:noProof/>
        </w:rPr>
        <w:fldChar w:fldCharType="begin"/>
      </w:r>
      <w:r>
        <w:rPr>
          <w:noProof/>
        </w:rPr>
        <w:instrText xml:space="preserve"> PAGEREF _Toc212046002 \h </w:instrText>
      </w:r>
      <w:r>
        <w:rPr>
          <w:noProof/>
        </w:rPr>
      </w:r>
      <w:r>
        <w:rPr>
          <w:noProof/>
        </w:rPr>
        <w:fldChar w:fldCharType="separate"/>
      </w:r>
      <w:r>
        <w:rPr>
          <w:noProof/>
        </w:rPr>
        <w:t>137</w:t>
      </w:r>
      <w:r>
        <w:rPr>
          <w:noProof/>
        </w:rPr>
        <w:fldChar w:fldCharType="end"/>
      </w:r>
    </w:p>
    <w:p w14:paraId="73AD62FC" w14:textId="00776E5F" w:rsidR="00CE4825" w:rsidRDefault="00CE4825">
      <w:pPr>
        <w:pStyle w:val="TOC6"/>
        <w:rPr>
          <w:rFonts w:asciiTheme="minorHAnsi" w:hAnsiTheme="minorHAnsi" w:cstheme="minorBidi"/>
          <w:noProof/>
          <w:kern w:val="2"/>
          <w:sz w:val="24"/>
          <w:szCs w:val="24"/>
          <w:lang w:val="en-US" w:eastAsia="zh-CN"/>
          <w14:ligatures w14:val="standardContextual"/>
        </w:rPr>
      </w:pPr>
      <w:r w:rsidRPr="002D134A">
        <w:rPr>
          <w:noProof/>
          <w:lang w:val="en-US"/>
        </w:rPr>
        <w:t>5.3.3A</w:t>
      </w:r>
      <w:r>
        <w:rPr>
          <w:noProof/>
        </w:rPr>
        <w:t>.3.3.2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_Toc212046003 \h </w:instrText>
      </w:r>
      <w:r>
        <w:rPr>
          <w:noProof/>
        </w:rPr>
      </w:r>
      <w:r>
        <w:rPr>
          <w:noProof/>
        </w:rPr>
        <w:fldChar w:fldCharType="separate"/>
      </w:r>
      <w:r>
        <w:rPr>
          <w:noProof/>
        </w:rPr>
        <w:t>137</w:t>
      </w:r>
      <w:r>
        <w:rPr>
          <w:noProof/>
        </w:rPr>
        <w:fldChar w:fldCharType="end"/>
      </w:r>
    </w:p>
    <w:p w14:paraId="5DBB5A3A" w14:textId="74BA830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5.3.4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_Toc212046004 \h </w:instrText>
      </w:r>
      <w:r>
        <w:rPr>
          <w:noProof/>
        </w:rPr>
      </w:r>
      <w:r>
        <w:rPr>
          <w:noProof/>
        </w:rPr>
        <w:fldChar w:fldCharType="separate"/>
      </w:r>
      <w:r>
        <w:rPr>
          <w:noProof/>
        </w:rPr>
        <w:t>137</w:t>
      </w:r>
      <w:r>
        <w:rPr>
          <w:noProof/>
        </w:rPr>
        <w:fldChar w:fldCharType="end"/>
      </w:r>
    </w:p>
    <w:p w14:paraId="7781467F" w14:textId="0E16C42F"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5.3.5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_Toc212046005 \h </w:instrText>
      </w:r>
      <w:r>
        <w:rPr>
          <w:noProof/>
        </w:rPr>
      </w:r>
      <w:r>
        <w:rPr>
          <w:noProof/>
        </w:rPr>
        <w:fldChar w:fldCharType="separate"/>
      </w:r>
      <w:r>
        <w:rPr>
          <w:noProof/>
        </w:rPr>
        <w:t>142</w:t>
      </w:r>
      <w:r>
        <w:rPr>
          <w:noProof/>
        </w:rPr>
        <w:fldChar w:fldCharType="end"/>
      </w:r>
    </w:p>
    <w:p w14:paraId="357A77C3" w14:textId="4D7A944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_Toc212046006 \h </w:instrText>
      </w:r>
      <w:r>
        <w:rPr>
          <w:noProof/>
        </w:rPr>
      </w:r>
      <w:r>
        <w:rPr>
          <w:noProof/>
        </w:rPr>
        <w:fldChar w:fldCharType="separate"/>
      </w:r>
      <w:r>
        <w:rPr>
          <w:noProof/>
        </w:rPr>
        <w:t>142</w:t>
      </w:r>
      <w:r>
        <w:rPr>
          <w:noProof/>
        </w:rPr>
        <w:fldChar w:fldCharType="end"/>
      </w:r>
    </w:p>
    <w:p w14:paraId="365156F9" w14:textId="2C62E04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_Toc212046007 \h </w:instrText>
      </w:r>
      <w:r>
        <w:rPr>
          <w:noProof/>
        </w:rPr>
      </w:r>
      <w:r>
        <w:rPr>
          <w:noProof/>
        </w:rPr>
        <w:fldChar w:fldCharType="separate"/>
      </w:r>
      <w:r>
        <w:rPr>
          <w:noProof/>
        </w:rPr>
        <w:t>142</w:t>
      </w:r>
      <w:r>
        <w:rPr>
          <w:noProof/>
        </w:rPr>
        <w:fldChar w:fldCharType="end"/>
      </w:r>
    </w:p>
    <w:p w14:paraId="69824DD8" w14:textId="1746DC8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5.3.5.3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_Toc212046008 \h </w:instrText>
      </w:r>
      <w:r>
        <w:rPr>
          <w:noProof/>
        </w:rPr>
      </w:r>
      <w:r>
        <w:rPr>
          <w:noProof/>
        </w:rPr>
        <w:fldChar w:fldCharType="separate"/>
      </w:r>
      <w:r>
        <w:rPr>
          <w:noProof/>
        </w:rPr>
        <w:t>142</w:t>
      </w:r>
      <w:r>
        <w:rPr>
          <w:noProof/>
        </w:rPr>
        <w:fldChar w:fldCharType="end"/>
      </w:r>
    </w:p>
    <w:p w14:paraId="46F14AEF" w14:textId="377D6254"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5.4</w:t>
      </w:r>
      <w:r>
        <w:rPr>
          <w:rFonts w:asciiTheme="minorHAnsi" w:hAnsiTheme="minorHAnsi" w:cstheme="minorBidi"/>
          <w:noProof/>
          <w:kern w:val="2"/>
          <w:sz w:val="24"/>
          <w:szCs w:val="24"/>
          <w:lang w:val="en-US" w:eastAsia="zh-CN"/>
          <w14:ligatures w14:val="standardContextual"/>
        </w:rPr>
        <w:tab/>
      </w:r>
      <w:r>
        <w:rPr>
          <w:noProof/>
        </w:rPr>
        <w:t>ResourceManagementOfBdt API</w:t>
      </w:r>
      <w:r>
        <w:rPr>
          <w:noProof/>
        </w:rPr>
        <w:tab/>
      </w:r>
      <w:r>
        <w:rPr>
          <w:noProof/>
        </w:rPr>
        <w:fldChar w:fldCharType="begin"/>
      </w:r>
      <w:r>
        <w:rPr>
          <w:noProof/>
        </w:rPr>
        <w:instrText xml:space="preserve"> PAGEREF _Toc212046009 \h </w:instrText>
      </w:r>
      <w:r>
        <w:rPr>
          <w:noProof/>
        </w:rPr>
      </w:r>
      <w:r>
        <w:rPr>
          <w:noProof/>
        </w:rPr>
        <w:fldChar w:fldCharType="separate"/>
      </w:r>
      <w:r>
        <w:rPr>
          <w:noProof/>
        </w:rPr>
        <w:t>145</w:t>
      </w:r>
      <w:r>
        <w:rPr>
          <w:noProof/>
        </w:rPr>
        <w:fldChar w:fldCharType="end"/>
      </w:r>
    </w:p>
    <w:p w14:paraId="31D48925" w14:textId="520C35D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lastRenderedPageBreak/>
        <w:t>5.4.1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_Toc212046010 \h </w:instrText>
      </w:r>
      <w:r>
        <w:rPr>
          <w:noProof/>
        </w:rPr>
      </w:r>
      <w:r>
        <w:rPr>
          <w:noProof/>
        </w:rPr>
        <w:fldChar w:fldCharType="separate"/>
      </w:r>
      <w:r>
        <w:rPr>
          <w:noProof/>
        </w:rPr>
        <w:t>145</w:t>
      </w:r>
      <w:r>
        <w:rPr>
          <w:noProof/>
        </w:rPr>
        <w:fldChar w:fldCharType="end"/>
      </w:r>
    </w:p>
    <w:p w14:paraId="419E0D82" w14:textId="64F03E1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5.4.2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_Toc212046011 \h </w:instrText>
      </w:r>
      <w:r>
        <w:rPr>
          <w:noProof/>
        </w:rPr>
      </w:r>
      <w:r>
        <w:rPr>
          <w:noProof/>
        </w:rPr>
        <w:fldChar w:fldCharType="separate"/>
      </w:r>
      <w:r>
        <w:rPr>
          <w:noProof/>
        </w:rPr>
        <w:t>145</w:t>
      </w:r>
      <w:r>
        <w:rPr>
          <w:noProof/>
        </w:rPr>
        <w:fldChar w:fldCharType="end"/>
      </w:r>
    </w:p>
    <w:p w14:paraId="67790F7D" w14:textId="2A46A9E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_Toc212046012 \h </w:instrText>
      </w:r>
      <w:r>
        <w:rPr>
          <w:noProof/>
        </w:rPr>
      </w:r>
      <w:r>
        <w:rPr>
          <w:noProof/>
        </w:rPr>
        <w:fldChar w:fldCharType="separate"/>
      </w:r>
      <w:r>
        <w:rPr>
          <w:noProof/>
        </w:rPr>
        <w:t>145</w:t>
      </w:r>
      <w:r>
        <w:rPr>
          <w:noProof/>
        </w:rPr>
        <w:fldChar w:fldCharType="end"/>
      </w:r>
    </w:p>
    <w:p w14:paraId="2A541164" w14:textId="1798059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_Toc212046013 \h </w:instrText>
      </w:r>
      <w:r>
        <w:rPr>
          <w:noProof/>
        </w:rPr>
      </w:r>
      <w:r>
        <w:rPr>
          <w:noProof/>
        </w:rPr>
        <w:fldChar w:fldCharType="separate"/>
      </w:r>
      <w:r>
        <w:rPr>
          <w:noProof/>
        </w:rPr>
        <w:t>145</w:t>
      </w:r>
      <w:r>
        <w:rPr>
          <w:noProof/>
        </w:rPr>
        <w:fldChar w:fldCharType="end"/>
      </w:r>
    </w:p>
    <w:p w14:paraId="762C0124" w14:textId="5408A4A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5.4.2.1.2</w:t>
      </w:r>
      <w:r>
        <w:rPr>
          <w:rFonts w:asciiTheme="minorHAnsi" w:hAnsiTheme="minorHAnsi" w:cstheme="minorBidi"/>
          <w:noProof/>
          <w:kern w:val="2"/>
          <w:sz w:val="24"/>
          <w:szCs w:val="24"/>
          <w:lang w:val="en-US" w:eastAsia="zh-CN"/>
          <w14:ligatures w14:val="standardContextual"/>
        </w:rPr>
        <w:tab/>
      </w:r>
      <w:r>
        <w:rPr>
          <w:noProof/>
        </w:rPr>
        <w:t>Type: Bdt</w:t>
      </w:r>
      <w:r>
        <w:rPr>
          <w:noProof/>
        </w:rPr>
        <w:tab/>
      </w:r>
      <w:r>
        <w:rPr>
          <w:noProof/>
        </w:rPr>
        <w:fldChar w:fldCharType="begin"/>
      </w:r>
      <w:r>
        <w:rPr>
          <w:noProof/>
        </w:rPr>
        <w:instrText xml:space="preserve"> PAGEREF _Toc212046014 \h </w:instrText>
      </w:r>
      <w:r>
        <w:rPr>
          <w:noProof/>
        </w:rPr>
      </w:r>
      <w:r>
        <w:rPr>
          <w:noProof/>
        </w:rPr>
        <w:fldChar w:fldCharType="separate"/>
      </w:r>
      <w:r>
        <w:rPr>
          <w:noProof/>
        </w:rPr>
        <w:t>146</w:t>
      </w:r>
      <w:r>
        <w:rPr>
          <w:noProof/>
        </w:rPr>
        <w:fldChar w:fldCharType="end"/>
      </w:r>
    </w:p>
    <w:p w14:paraId="1134BDCA" w14:textId="6D16567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5.4.2.1.3</w:t>
      </w:r>
      <w:r>
        <w:rPr>
          <w:rFonts w:asciiTheme="minorHAnsi" w:hAnsiTheme="minorHAnsi" w:cstheme="minorBidi"/>
          <w:noProof/>
          <w:kern w:val="2"/>
          <w:sz w:val="24"/>
          <w:szCs w:val="24"/>
          <w:lang w:val="en-US" w:eastAsia="zh-CN"/>
          <w14:ligatures w14:val="standardContextual"/>
        </w:rPr>
        <w:tab/>
      </w:r>
      <w:r>
        <w:rPr>
          <w:noProof/>
        </w:rPr>
        <w:t>Type: BdtPatch</w:t>
      </w:r>
      <w:r>
        <w:rPr>
          <w:noProof/>
        </w:rPr>
        <w:tab/>
      </w:r>
      <w:r>
        <w:rPr>
          <w:noProof/>
        </w:rPr>
        <w:fldChar w:fldCharType="begin"/>
      </w:r>
      <w:r>
        <w:rPr>
          <w:noProof/>
        </w:rPr>
        <w:instrText xml:space="preserve"> PAGEREF _Toc212046015 \h </w:instrText>
      </w:r>
      <w:r>
        <w:rPr>
          <w:noProof/>
        </w:rPr>
      </w:r>
      <w:r>
        <w:rPr>
          <w:noProof/>
        </w:rPr>
        <w:fldChar w:fldCharType="separate"/>
      </w:r>
      <w:r>
        <w:rPr>
          <w:noProof/>
        </w:rPr>
        <w:t>148</w:t>
      </w:r>
      <w:r>
        <w:rPr>
          <w:noProof/>
        </w:rPr>
        <w:fldChar w:fldCharType="end"/>
      </w:r>
    </w:p>
    <w:p w14:paraId="2F619DAA" w14:textId="734C29A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5.4.2.1.4</w:t>
      </w:r>
      <w:r>
        <w:rPr>
          <w:rFonts w:asciiTheme="minorHAnsi" w:hAnsiTheme="minorHAnsi" w:cstheme="minorBidi"/>
          <w:noProof/>
          <w:kern w:val="2"/>
          <w:sz w:val="24"/>
          <w:szCs w:val="24"/>
          <w:lang w:val="en-US" w:eastAsia="zh-CN"/>
          <w14:ligatures w14:val="standardContextual"/>
        </w:rPr>
        <w:tab/>
      </w:r>
      <w:r>
        <w:rPr>
          <w:noProof/>
        </w:rPr>
        <w:t>Type: ExNotification</w:t>
      </w:r>
      <w:r>
        <w:rPr>
          <w:noProof/>
        </w:rPr>
        <w:tab/>
      </w:r>
      <w:r>
        <w:rPr>
          <w:noProof/>
        </w:rPr>
        <w:fldChar w:fldCharType="begin"/>
      </w:r>
      <w:r>
        <w:rPr>
          <w:noProof/>
        </w:rPr>
        <w:instrText xml:space="preserve"> PAGEREF _Toc212046016 \h </w:instrText>
      </w:r>
      <w:r>
        <w:rPr>
          <w:noProof/>
        </w:rPr>
      </w:r>
      <w:r>
        <w:rPr>
          <w:noProof/>
        </w:rPr>
        <w:fldChar w:fldCharType="separate"/>
      </w:r>
      <w:r>
        <w:rPr>
          <w:noProof/>
        </w:rPr>
        <w:t>148</w:t>
      </w:r>
      <w:r>
        <w:rPr>
          <w:noProof/>
        </w:rPr>
        <w:fldChar w:fldCharType="end"/>
      </w:r>
    </w:p>
    <w:p w14:paraId="4EEA4DD6" w14:textId="37E37C2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5.4.2.2</w:t>
      </w:r>
      <w:r>
        <w:rPr>
          <w:rFonts w:asciiTheme="minorHAnsi" w:hAnsiTheme="minorHAnsi" w:cstheme="minorBidi"/>
          <w:noProof/>
          <w:kern w:val="2"/>
          <w:sz w:val="24"/>
          <w:szCs w:val="24"/>
          <w:lang w:val="en-US" w:eastAsia="zh-CN"/>
          <w14:ligatures w14:val="standardContextual"/>
        </w:rPr>
        <w:tab/>
      </w:r>
      <w:r>
        <w:rPr>
          <w:noProof/>
        </w:rPr>
        <w:t>Referenced structured data types</w:t>
      </w:r>
      <w:r>
        <w:rPr>
          <w:noProof/>
        </w:rPr>
        <w:tab/>
      </w:r>
      <w:r>
        <w:rPr>
          <w:noProof/>
        </w:rPr>
        <w:fldChar w:fldCharType="begin"/>
      </w:r>
      <w:r>
        <w:rPr>
          <w:noProof/>
        </w:rPr>
        <w:instrText xml:space="preserve"> PAGEREF _Toc212046017 \h </w:instrText>
      </w:r>
      <w:r>
        <w:rPr>
          <w:noProof/>
        </w:rPr>
      </w:r>
      <w:r>
        <w:rPr>
          <w:noProof/>
        </w:rPr>
        <w:fldChar w:fldCharType="separate"/>
      </w:r>
      <w:r>
        <w:rPr>
          <w:noProof/>
        </w:rPr>
        <w:t>149</w:t>
      </w:r>
      <w:r>
        <w:rPr>
          <w:noProof/>
        </w:rPr>
        <w:fldChar w:fldCharType="end"/>
      </w:r>
    </w:p>
    <w:p w14:paraId="0DB8E4BC" w14:textId="7ADDF52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_Toc212046018 \h </w:instrText>
      </w:r>
      <w:r>
        <w:rPr>
          <w:noProof/>
        </w:rPr>
      </w:r>
      <w:r>
        <w:rPr>
          <w:noProof/>
        </w:rPr>
        <w:fldChar w:fldCharType="separate"/>
      </w:r>
      <w:r>
        <w:rPr>
          <w:noProof/>
        </w:rPr>
        <w:t>149</w:t>
      </w:r>
      <w:r>
        <w:rPr>
          <w:noProof/>
        </w:rPr>
        <w:fldChar w:fldCharType="end"/>
      </w:r>
    </w:p>
    <w:p w14:paraId="092BB98C" w14:textId="0F0847D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5.4.2.2.2</w:t>
      </w:r>
      <w:r>
        <w:rPr>
          <w:rFonts w:asciiTheme="minorHAnsi" w:hAnsiTheme="minorHAnsi" w:cstheme="minorBidi"/>
          <w:noProof/>
          <w:kern w:val="2"/>
          <w:sz w:val="24"/>
          <w:szCs w:val="24"/>
          <w:lang w:val="en-US" w:eastAsia="zh-CN"/>
          <w14:ligatures w14:val="standardContextual"/>
        </w:rPr>
        <w:tab/>
      </w:r>
      <w:r>
        <w:rPr>
          <w:noProof/>
        </w:rPr>
        <w:t xml:space="preserve">Type: </w:t>
      </w:r>
      <w:r w:rsidRPr="002D134A">
        <w:rPr>
          <w:rFonts w:eastAsia="Times New Roman"/>
          <w:noProof/>
        </w:rPr>
        <w:t>TransferPolicy</w:t>
      </w:r>
      <w:r>
        <w:rPr>
          <w:noProof/>
        </w:rPr>
        <w:tab/>
      </w:r>
      <w:r>
        <w:rPr>
          <w:noProof/>
        </w:rPr>
        <w:fldChar w:fldCharType="begin"/>
      </w:r>
      <w:r>
        <w:rPr>
          <w:noProof/>
        </w:rPr>
        <w:instrText xml:space="preserve"> PAGEREF _Toc212046019 \h </w:instrText>
      </w:r>
      <w:r>
        <w:rPr>
          <w:noProof/>
        </w:rPr>
      </w:r>
      <w:r>
        <w:rPr>
          <w:noProof/>
        </w:rPr>
        <w:fldChar w:fldCharType="separate"/>
      </w:r>
      <w:r>
        <w:rPr>
          <w:noProof/>
        </w:rPr>
        <w:t>149</w:t>
      </w:r>
      <w:r>
        <w:rPr>
          <w:noProof/>
        </w:rPr>
        <w:fldChar w:fldCharType="end"/>
      </w:r>
    </w:p>
    <w:p w14:paraId="6D79DAA4" w14:textId="698A51B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5.4.2.3</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_Toc212046020 \h </w:instrText>
      </w:r>
      <w:r>
        <w:rPr>
          <w:noProof/>
        </w:rPr>
      </w:r>
      <w:r>
        <w:rPr>
          <w:noProof/>
        </w:rPr>
        <w:fldChar w:fldCharType="separate"/>
      </w:r>
      <w:r>
        <w:rPr>
          <w:noProof/>
        </w:rPr>
        <w:t>149</w:t>
      </w:r>
      <w:r>
        <w:rPr>
          <w:noProof/>
        </w:rPr>
        <w:fldChar w:fldCharType="end"/>
      </w:r>
    </w:p>
    <w:p w14:paraId="76C5BAEA" w14:textId="61C78E4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_Toc212046021 \h </w:instrText>
      </w:r>
      <w:r>
        <w:rPr>
          <w:noProof/>
        </w:rPr>
      </w:r>
      <w:r>
        <w:rPr>
          <w:noProof/>
        </w:rPr>
        <w:fldChar w:fldCharType="separate"/>
      </w:r>
      <w:r>
        <w:rPr>
          <w:noProof/>
        </w:rPr>
        <w:t>149</w:t>
      </w:r>
      <w:r>
        <w:rPr>
          <w:noProof/>
        </w:rPr>
        <w:fldChar w:fldCharType="end"/>
      </w:r>
    </w:p>
    <w:p w14:paraId="1AA08E3C" w14:textId="742C235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5.4.2.3.2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_Toc212046022 \h </w:instrText>
      </w:r>
      <w:r>
        <w:rPr>
          <w:noProof/>
        </w:rPr>
      </w:r>
      <w:r>
        <w:rPr>
          <w:noProof/>
        </w:rPr>
        <w:fldChar w:fldCharType="separate"/>
      </w:r>
      <w:r>
        <w:rPr>
          <w:noProof/>
        </w:rPr>
        <w:t>149</w:t>
      </w:r>
      <w:r>
        <w:rPr>
          <w:noProof/>
        </w:rPr>
        <w:fldChar w:fldCharType="end"/>
      </w:r>
    </w:p>
    <w:p w14:paraId="1C7D4494" w14:textId="3632116C"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5.4.3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_Toc212046023 \h </w:instrText>
      </w:r>
      <w:r>
        <w:rPr>
          <w:noProof/>
        </w:rPr>
      </w:r>
      <w:r>
        <w:rPr>
          <w:noProof/>
        </w:rPr>
        <w:fldChar w:fldCharType="separate"/>
      </w:r>
      <w:r>
        <w:rPr>
          <w:noProof/>
        </w:rPr>
        <w:t>149</w:t>
      </w:r>
      <w:r>
        <w:rPr>
          <w:noProof/>
        </w:rPr>
        <w:fldChar w:fldCharType="end"/>
      </w:r>
    </w:p>
    <w:p w14:paraId="0CBC9EC3" w14:textId="64E82711"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_Toc212046024 \h </w:instrText>
      </w:r>
      <w:r>
        <w:rPr>
          <w:noProof/>
        </w:rPr>
      </w:r>
      <w:r>
        <w:rPr>
          <w:noProof/>
        </w:rPr>
        <w:fldChar w:fldCharType="separate"/>
      </w:r>
      <w:r>
        <w:rPr>
          <w:noProof/>
        </w:rPr>
        <w:t>149</w:t>
      </w:r>
      <w:r>
        <w:rPr>
          <w:noProof/>
        </w:rPr>
        <w:fldChar w:fldCharType="end"/>
      </w:r>
    </w:p>
    <w:p w14:paraId="3B234CC6" w14:textId="6E3ED14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5.4.3.2</w:t>
      </w:r>
      <w:r>
        <w:rPr>
          <w:rFonts w:asciiTheme="minorHAnsi" w:hAnsiTheme="minorHAnsi" w:cstheme="minorBidi"/>
          <w:noProof/>
          <w:kern w:val="2"/>
          <w:sz w:val="24"/>
          <w:szCs w:val="24"/>
          <w:lang w:val="en-US" w:eastAsia="zh-CN"/>
          <w14:ligatures w14:val="standardContextual"/>
        </w:rPr>
        <w:tab/>
      </w:r>
      <w:r>
        <w:rPr>
          <w:noProof/>
        </w:rPr>
        <w:t>Resource: BDT Subscriptions</w:t>
      </w:r>
      <w:r>
        <w:rPr>
          <w:noProof/>
        </w:rPr>
        <w:tab/>
      </w:r>
      <w:r>
        <w:rPr>
          <w:noProof/>
        </w:rPr>
        <w:fldChar w:fldCharType="begin"/>
      </w:r>
      <w:r>
        <w:rPr>
          <w:noProof/>
        </w:rPr>
        <w:instrText xml:space="preserve"> PAGEREF _Toc212046025 \h </w:instrText>
      </w:r>
      <w:r>
        <w:rPr>
          <w:noProof/>
        </w:rPr>
      </w:r>
      <w:r>
        <w:rPr>
          <w:noProof/>
        </w:rPr>
        <w:fldChar w:fldCharType="separate"/>
      </w:r>
      <w:r>
        <w:rPr>
          <w:noProof/>
        </w:rPr>
        <w:t>150</w:t>
      </w:r>
      <w:r>
        <w:rPr>
          <w:noProof/>
        </w:rPr>
        <w:fldChar w:fldCharType="end"/>
      </w:r>
    </w:p>
    <w:p w14:paraId="544508AB" w14:textId="5FADFA1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_Toc212046026 \h </w:instrText>
      </w:r>
      <w:r>
        <w:rPr>
          <w:noProof/>
        </w:rPr>
      </w:r>
      <w:r>
        <w:rPr>
          <w:noProof/>
        </w:rPr>
        <w:fldChar w:fldCharType="separate"/>
      </w:r>
      <w:r>
        <w:rPr>
          <w:noProof/>
        </w:rPr>
        <w:t>150</w:t>
      </w:r>
      <w:r>
        <w:rPr>
          <w:noProof/>
        </w:rPr>
        <w:fldChar w:fldCharType="end"/>
      </w:r>
    </w:p>
    <w:p w14:paraId="776A5F8F" w14:textId="512ED18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_Toc212046027 \h </w:instrText>
      </w:r>
      <w:r>
        <w:rPr>
          <w:noProof/>
        </w:rPr>
      </w:r>
      <w:r>
        <w:rPr>
          <w:noProof/>
        </w:rPr>
        <w:fldChar w:fldCharType="separate"/>
      </w:r>
      <w:r>
        <w:rPr>
          <w:noProof/>
        </w:rPr>
        <w:t>150</w:t>
      </w:r>
      <w:r>
        <w:rPr>
          <w:noProof/>
        </w:rPr>
        <w:fldChar w:fldCharType="end"/>
      </w:r>
    </w:p>
    <w:p w14:paraId="46E0F02D" w14:textId="378A36B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_Toc212046028 \h </w:instrText>
      </w:r>
      <w:r>
        <w:rPr>
          <w:noProof/>
        </w:rPr>
      </w:r>
      <w:r>
        <w:rPr>
          <w:noProof/>
        </w:rPr>
        <w:fldChar w:fldCharType="separate"/>
      </w:r>
      <w:r>
        <w:rPr>
          <w:noProof/>
        </w:rPr>
        <w:t>150</w:t>
      </w:r>
      <w:r>
        <w:rPr>
          <w:noProof/>
        </w:rPr>
        <w:fldChar w:fldCharType="end"/>
      </w:r>
    </w:p>
    <w:p w14:paraId="3E6AD8AC" w14:textId="0256409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_Toc212046029 \h </w:instrText>
      </w:r>
      <w:r>
        <w:rPr>
          <w:noProof/>
        </w:rPr>
      </w:r>
      <w:r>
        <w:rPr>
          <w:noProof/>
        </w:rPr>
        <w:fldChar w:fldCharType="separate"/>
      </w:r>
      <w:r>
        <w:rPr>
          <w:noProof/>
        </w:rPr>
        <w:t>150</w:t>
      </w:r>
      <w:r>
        <w:rPr>
          <w:noProof/>
        </w:rPr>
        <w:fldChar w:fldCharType="end"/>
      </w:r>
    </w:p>
    <w:p w14:paraId="24070EA9" w14:textId="046D797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_Toc212046030 \h </w:instrText>
      </w:r>
      <w:r>
        <w:rPr>
          <w:noProof/>
        </w:rPr>
      </w:r>
      <w:r>
        <w:rPr>
          <w:noProof/>
        </w:rPr>
        <w:fldChar w:fldCharType="separate"/>
      </w:r>
      <w:r>
        <w:rPr>
          <w:noProof/>
        </w:rPr>
        <w:t>151</w:t>
      </w:r>
      <w:r>
        <w:rPr>
          <w:noProof/>
        </w:rPr>
        <w:fldChar w:fldCharType="end"/>
      </w:r>
    </w:p>
    <w:p w14:paraId="3DCA2A82" w14:textId="1E260BF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_Toc212046031 \h </w:instrText>
      </w:r>
      <w:r>
        <w:rPr>
          <w:noProof/>
        </w:rPr>
      </w:r>
      <w:r>
        <w:rPr>
          <w:noProof/>
        </w:rPr>
        <w:fldChar w:fldCharType="separate"/>
      </w:r>
      <w:r>
        <w:rPr>
          <w:noProof/>
        </w:rPr>
        <w:t>151</w:t>
      </w:r>
      <w:r>
        <w:rPr>
          <w:noProof/>
        </w:rPr>
        <w:fldChar w:fldCharType="end"/>
      </w:r>
    </w:p>
    <w:p w14:paraId="0FCD9126" w14:textId="2A0A0EA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_Toc212046032 \h </w:instrText>
      </w:r>
      <w:r>
        <w:rPr>
          <w:noProof/>
        </w:rPr>
      </w:r>
      <w:r>
        <w:rPr>
          <w:noProof/>
        </w:rPr>
        <w:fldChar w:fldCharType="separate"/>
      </w:r>
      <w:r>
        <w:rPr>
          <w:noProof/>
        </w:rPr>
        <w:t>151</w:t>
      </w:r>
      <w:r>
        <w:rPr>
          <w:noProof/>
        </w:rPr>
        <w:fldChar w:fldCharType="end"/>
      </w:r>
    </w:p>
    <w:p w14:paraId="5C462310" w14:textId="2B1F1C5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_Toc212046033 \h </w:instrText>
      </w:r>
      <w:r>
        <w:rPr>
          <w:noProof/>
        </w:rPr>
      </w:r>
      <w:r>
        <w:rPr>
          <w:noProof/>
        </w:rPr>
        <w:fldChar w:fldCharType="separate"/>
      </w:r>
      <w:r>
        <w:rPr>
          <w:noProof/>
        </w:rPr>
        <w:t>152</w:t>
      </w:r>
      <w:r>
        <w:rPr>
          <w:noProof/>
        </w:rPr>
        <w:fldChar w:fldCharType="end"/>
      </w:r>
    </w:p>
    <w:p w14:paraId="09BC08DD" w14:textId="10BBEB8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5.4.3.3</w:t>
      </w:r>
      <w:r>
        <w:rPr>
          <w:rFonts w:asciiTheme="minorHAnsi" w:hAnsiTheme="minorHAnsi" w:cstheme="minorBidi"/>
          <w:noProof/>
          <w:kern w:val="2"/>
          <w:sz w:val="24"/>
          <w:szCs w:val="24"/>
          <w:lang w:val="en-US" w:eastAsia="zh-CN"/>
          <w14:ligatures w14:val="standardContextual"/>
        </w:rPr>
        <w:tab/>
      </w:r>
      <w:r>
        <w:rPr>
          <w:noProof/>
        </w:rPr>
        <w:t>Resource: Individual BDT Subscription</w:t>
      </w:r>
      <w:r>
        <w:rPr>
          <w:noProof/>
        </w:rPr>
        <w:tab/>
      </w:r>
      <w:r>
        <w:rPr>
          <w:noProof/>
        </w:rPr>
        <w:fldChar w:fldCharType="begin"/>
      </w:r>
      <w:r>
        <w:rPr>
          <w:noProof/>
        </w:rPr>
        <w:instrText xml:space="preserve"> PAGEREF _Toc212046034 \h </w:instrText>
      </w:r>
      <w:r>
        <w:rPr>
          <w:noProof/>
        </w:rPr>
      </w:r>
      <w:r>
        <w:rPr>
          <w:noProof/>
        </w:rPr>
        <w:fldChar w:fldCharType="separate"/>
      </w:r>
      <w:r>
        <w:rPr>
          <w:noProof/>
        </w:rPr>
        <w:t>152</w:t>
      </w:r>
      <w:r>
        <w:rPr>
          <w:noProof/>
        </w:rPr>
        <w:fldChar w:fldCharType="end"/>
      </w:r>
    </w:p>
    <w:p w14:paraId="0DACB6EB" w14:textId="1F16027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_Toc212046035 \h </w:instrText>
      </w:r>
      <w:r>
        <w:rPr>
          <w:noProof/>
        </w:rPr>
      </w:r>
      <w:r>
        <w:rPr>
          <w:noProof/>
        </w:rPr>
        <w:fldChar w:fldCharType="separate"/>
      </w:r>
      <w:r>
        <w:rPr>
          <w:noProof/>
        </w:rPr>
        <w:t>152</w:t>
      </w:r>
      <w:r>
        <w:rPr>
          <w:noProof/>
        </w:rPr>
        <w:fldChar w:fldCharType="end"/>
      </w:r>
    </w:p>
    <w:p w14:paraId="35F2046D" w14:textId="2C6E4C8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_Toc212046036 \h </w:instrText>
      </w:r>
      <w:r>
        <w:rPr>
          <w:noProof/>
        </w:rPr>
      </w:r>
      <w:r>
        <w:rPr>
          <w:noProof/>
        </w:rPr>
        <w:fldChar w:fldCharType="separate"/>
      </w:r>
      <w:r>
        <w:rPr>
          <w:noProof/>
        </w:rPr>
        <w:t>152</w:t>
      </w:r>
      <w:r>
        <w:rPr>
          <w:noProof/>
        </w:rPr>
        <w:fldChar w:fldCharType="end"/>
      </w:r>
    </w:p>
    <w:p w14:paraId="20A0A623" w14:textId="12C713C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_Toc212046037 \h </w:instrText>
      </w:r>
      <w:r>
        <w:rPr>
          <w:noProof/>
        </w:rPr>
      </w:r>
      <w:r>
        <w:rPr>
          <w:noProof/>
        </w:rPr>
        <w:fldChar w:fldCharType="separate"/>
      </w:r>
      <w:r>
        <w:rPr>
          <w:noProof/>
        </w:rPr>
        <w:t>152</w:t>
      </w:r>
      <w:r>
        <w:rPr>
          <w:noProof/>
        </w:rPr>
        <w:fldChar w:fldCharType="end"/>
      </w:r>
    </w:p>
    <w:p w14:paraId="4E124CB4" w14:textId="10A714D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_Toc212046038 \h </w:instrText>
      </w:r>
      <w:r>
        <w:rPr>
          <w:noProof/>
        </w:rPr>
      </w:r>
      <w:r>
        <w:rPr>
          <w:noProof/>
        </w:rPr>
        <w:fldChar w:fldCharType="separate"/>
      </w:r>
      <w:r>
        <w:rPr>
          <w:noProof/>
        </w:rPr>
        <w:t>152</w:t>
      </w:r>
      <w:r>
        <w:rPr>
          <w:noProof/>
        </w:rPr>
        <w:fldChar w:fldCharType="end"/>
      </w:r>
    </w:p>
    <w:p w14:paraId="2F1573E0" w14:textId="7478D47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_Toc212046039 \h </w:instrText>
      </w:r>
      <w:r>
        <w:rPr>
          <w:noProof/>
        </w:rPr>
      </w:r>
      <w:r>
        <w:rPr>
          <w:noProof/>
        </w:rPr>
        <w:fldChar w:fldCharType="separate"/>
      </w:r>
      <w:r>
        <w:rPr>
          <w:noProof/>
        </w:rPr>
        <w:t>153</w:t>
      </w:r>
      <w:r>
        <w:rPr>
          <w:noProof/>
        </w:rPr>
        <w:fldChar w:fldCharType="end"/>
      </w:r>
    </w:p>
    <w:p w14:paraId="650B3416" w14:textId="04DBC7C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_Toc212046040 \h </w:instrText>
      </w:r>
      <w:r>
        <w:rPr>
          <w:noProof/>
        </w:rPr>
      </w:r>
      <w:r>
        <w:rPr>
          <w:noProof/>
        </w:rPr>
        <w:fldChar w:fldCharType="separate"/>
      </w:r>
      <w:r>
        <w:rPr>
          <w:noProof/>
        </w:rPr>
        <w:t>154</w:t>
      </w:r>
      <w:r>
        <w:rPr>
          <w:noProof/>
        </w:rPr>
        <w:fldChar w:fldCharType="end"/>
      </w:r>
    </w:p>
    <w:p w14:paraId="79DA166A" w14:textId="5CAD029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_Toc212046041 \h </w:instrText>
      </w:r>
      <w:r>
        <w:rPr>
          <w:noProof/>
        </w:rPr>
      </w:r>
      <w:r>
        <w:rPr>
          <w:noProof/>
        </w:rPr>
        <w:fldChar w:fldCharType="separate"/>
      </w:r>
      <w:r>
        <w:rPr>
          <w:noProof/>
        </w:rPr>
        <w:t>155</w:t>
      </w:r>
      <w:r>
        <w:rPr>
          <w:noProof/>
        </w:rPr>
        <w:fldChar w:fldCharType="end"/>
      </w:r>
    </w:p>
    <w:p w14:paraId="3E9AEC53" w14:textId="16C0AC1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_Toc212046042 \h </w:instrText>
      </w:r>
      <w:r>
        <w:rPr>
          <w:noProof/>
        </w:rPr>
      </w:r>
      <w:r>
        <w:rPr>
          <w:noProof/>
        </w:rPr>
        <w:fldChar w:fldCharType="separate"/>
      </w:r>
      <w:r>
        <w:rPr>
          <w:noProof/>
        </w:rPr>
        <w:t>155</w:t>
      </w:r>
      <w:r>
        <w:rPr>
          <w:noProof/>
        </w:rPr>
        <w:fldChar w:fldCharType="end"/>
      </w:r>
    </w:p>
    <w:p w14:paraId="586903E4" w14:textId="08387BF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_Toc212046043 \h </w:instrText>
      </w:r>
      <w:r>
        <w:rPr>
          <w:noProof/>
        </w:rPr>
      </w:r>
      <w:r>
        <w:rPr>
          <w:noProof/>
        </w:rPr>
        <w:fldChar w:fldCharType="separate"/>
      </w:r>
      <w:r>
        <w:rPr>
          <w:noProof/>
        </w:rPr>
        <w:t>156</w:t>
      </w:r>
      <w:r>
        <w:rPr>
          <w:noProof/>
        </w:rPr>
        <w:fldChar w:fldCharType="end"/>
      </w:r>
    </w:p>
    <w:p w14:paraId="4FC73691" w14:textId="1A40CDD8"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5.4.3A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_Toc212046044 \h </w:instrText>
      </w:r>
      <w:r>
        <w:rPr>
          <w:noProof/>
        </w:rPr>
      </w:r>
      <w:r>
        <w:rPr>
          <w:noProof/>
        </w:rPr>
        <w:fldChar w:fldCharType="separate"/>
      </w:r>
      <w:r>
        <w:rPr>
          <w:noProof/>
        </w:rPr>
        <w:t>156</w:t>
      </w:r>
      <w:r>
        <w:rPr>
          <w:noProof/>
        </w:rPr>
        <w:fldChar w:fldCharType="end"/>
      </w:r>
    </w:p>
    <w:p w14:paraId="2885325E" w14:textId="043D72D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_Toc212046045 \h </w:instrText>
      </w:r>
      <w:r>
        <w:rPr>
          <w:noProof/>
        </w:rPr>
      </w:r>
      <w:r>
        <w:rPr>
          <w:noProof/>
        </w:rPr>
        <w:fldChar w:fldCharType="separate"/>
      </w:r>
      <w:r>
        <w:rPr>
          <w:noProof/>
        </w:rPr>
        <w:t>156</w:t>
      </w:r>
      <w:r>
        <w:rPr>
          <w:noProof/>
        </w:rPr>
        <w:fldChar w:fldCharType="end"/>
      </w:r>
    </w:p>
    <w:p w14:paraId="18EA03E3" w14:textId="0BCF56A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5.4.3A.2</w:t>
      </w:r>
      <w:r>
        <w:rPr>
          <w:rFonts w:asciiTheme="minorHAnsi" w:hAnsiTheme="minorHAnsi" w:cstheme="minorBidi"/>
          <w:noProof/>
          <w:kern w:val="2"/>
          <w:sz w:val="24"/>
          <w:szCs w:val="24"/>
          <w:lang w:val="en-US" w:eastAsia="zh-CN"/>
          <w14:ligatures w14:val="standardContextual"/>
        </w:rPr>
        <w:tab/>
      </w:r>
      <w:r>
        <w:rPr>
          <w:noProof/>
        </w:rPr>
        <w:t>BDT Warning Notification</w:t>
      </w:r>
      <w:r>
        <w:rPr>
          <w:noProof/>
        </w:rPr>
        <w:tab/>
      </w:r>
      <w:r>
        <w:rPr>
          <w:noProof/>
        </w:rPr>
        <w:fldChar w:fldCharType="begin"/>
      </w:r>
      <w:r>
        <w:rPr>
          <w:noProof/>
        </w:rPr>
        <w:instrText xml:space="preserve"> PAGEREF _Toc212046046 \h </w:instrText>
      </w:r>
      <w:r>
        <w:rPr>
          <w:noProof/>
        </w:rPr>
      </w:r>
      <w:r>
        <w:rPr>
          <w:noProof/>
        </w:rPr>
        <w:fldChar w:fldCharType="separate"/>
      </w:r>
      <w:r>
        <w:rPr>
          <w:noProof/>
        </w:rPr>
        <w:t>157</w:t>
      </w:r>
      <w:r>
        <w:rPr>
          <w:noProof/>
        </w:rPr>
        <w:fldChar w:fldCharType="end"/>
      </w:r>
    </w:p>
    <w:p w14:paraId="64A3D6BB" w14:textId="7111A96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_Toc212046047 \h </w:instrText>
      </w:r>
      <w:r>
        <w:rPr>
          <w:noProof/>
        </w:rPr>
      </w:r>
      <w:r>
        <w:rPr>
          <w:noProof/>
        </w:rPr>
        <w:fldChar w:fldCharType="separate"/>
      </w:r>
      <w:r>
        <w:rPr>
          <w:noProof/>
        </w:rPr>
        <w:t>157</w:t>
      </w:r>
      <w:r>
        <w:rPr>
          <w:noProof/>
        </w:rPr>
        <w:fldChar w:fldCharType="end"/>
      </w:r>
    </w:p>
    <w:p w14:paraId="7C71B7C5" w14:textId="2D92FBC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_Toc212046048 \h </w:instrText>
      </w:r>
      <w:r>
        <w:rPr>
          <w:noProof/>
        </w:rPr>
      </w:r>
      <w:r>
        <w:rPr>
          <w:noProof/>
        </w:rPr>
        <w:fldChar w:fldCharType="separate"/>
      </w:r>
      <w:r>
        <w:rPr>
          <w:noProof/>
        </w:rPr>
        <w:t>157</w:t>
      </w:r>
      <w:r>
        <w:rPr>
          <w:noProof/>
        </w:rPr>
        <w:fldChar w:fldCharType="end"/>
      </w:r>
    </w:p>
    <w:p w14:paraId="31A3F9BA" w14:textId="7CAEBF5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5.4.3A.2.3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_Toc212046049 \h </w:instrText>
      </w:r>
      <w:r>
        <w:rPr>
          <w:noProof/>
        </w:rPr>
      </w:r>
      <w:r>
        <w:rPr>
          <w:noProof/>
        </w:rPr>
        <w:fldChar w:fldCharType="separate"/>
      </w:r>
      <w:r>
        <w:rPr>
          <w:noProof/>
        </w:rPr>
        <w:t>157</w:t>
      </w:r>
      <w:r>
        <w:rPr>
          <w:noProof/>
        </w:rPr>
        <w:fldChar w:fldCharType="end"/>
      </w:r>
    </w:p>
    <w:p w14:paraId="7AB02377" w14:textId="73D4367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_Toc212046050 \h </w:instrText>
      </w:r>
      <w:r>
        <w:rPr>
          <w:noProof/>
        </w:rPr>
      </w:r>
      <w:r>
        <w:rPr>
          <w:noProof/>
        </w:rPr>
        <w:fldChar w:fldCharType="separate"/>
      </w:r>
      <w:r>
        <w:rPr>
          <w:noProof/>
        </w:rPr>
        <w:t>157</w:t>
      </w:r>
      <w:r>
        <w:rPr>
          <w:noProof/>
        </w:rPr>
        <w:fldChar w:fldCharType="end"/>
      </w:r>
    </w:p>
    <w:p w14:paraId="524D96B2" w14:textId="6AF1B5E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5.4.3A.2.3.2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_Toc212046051 \h </w:instrText>
      </w:r>
      <w:r>
        <w:rPr>
          <w:noProof/>
        </w:rPr>
      </w:r>
      <w:r>
        <w:rPr>
          <w:noProof/>
        </w:rPr>
        <w:fldChar w:fldCharType="separate"/>
      </w:r>
      <w:r>
        <w:rPr>
          <w:noProof/>
        </w:rPr>
        <w:t>158</w:t>
      </w:r>
      <w:r>
        <w:rPr>
          <w:noProof/>
        </w:rPr>
        <w:fldChar w:fldCharType="end"/>
      </w:r>
    </w:p>
    <w:p w14:paraId="059B1E48" w14:textId="3DC056E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5.4.4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_Toc212046052 \h </w:instrText>
      </w:r>
      <w:r>
        <w:rPr>
          <w:noProof/>
        </w:rPr>
      </w:r>
      <w:r>
        <w:rPr>
          <w:noProof/>
        </w:rPr>
        <w:fldChar w:fldCharType="separate"/>
      </w:r>
      <w:r>
        <w:rPr>
          <w:noProof/>
        </w:rPr>
        <w:t>158</w:t>
      </w:r>
      <w:r>
        <w:rPr>
          <w:noProof/>
        </w:rPr>
        <w:fldChar w:fldCharType="end"/>
      </w:r>
    </w:p>
    <w:p w14:paraId="2AE56E0C" w14:textId="02050E0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5.4.5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_Toc212046053 \h </w:instrText>
      </w:r>
      <w:r>
        <w:rPr>
          <w:noProof/>
        </w:rPr>
      </w:r>
      <w:r>
        <w:rPr>
          <w:noProof/>
        </w:rPr>
        <w:fldChar w:fldCharType="separate"/>
      </w:r>
      <w:r>
        <w:rPr>
          <w:noProof/>
        </w:rPr>
        <w:t>158</w:t>
      </w:r>
      <w:r>
        <w:rPr>
          <w:noProof/>
        </w:rPr>
        <w:fldChar w:fldCharType="end"/>
      </w:r>
    </w:p>
    <w:p w14:paraId="3EBB9D8C" w14:textId="68743A6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_Toc212046054 \h </w:instrText>
      </w:r>
      <w:r>
        <w:rPr>
          <w:noProof/>
        </w:rPr>
      </w:r>
      <w:r>
        <w:rPr>
          <w:noProof/>
        </w:rPr>
        <w:fldChar w:fldCharType="separate"/>
      </w:r>
      <w:r>
        <w:rPr>
          <w:noProof/>
        </w:rPr>
        <w:t>158</w:t>
      </w:r>
      <w:r>
        <w:rPr>
          <w:noProof/>
        </w:rPr>
        <w:fldChar w:fldCharType="end"/>
      </w:r>
    </w:p>
    <w:p w14:paraId="3E97DFDF" w14:textId="01C2E59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_Toc212046055 \h </w:instrText>
      </w:r>
      <w:r>
        <w:rPr>
          <w:noProof/>
        </w:rPr>
      </w:r>
      <w:r>
        <w:rPr>
          <w:noProof/>
        </w:rPr>
        <w:fldChar w:fldCharType="separate"/>
      </w:r>
      <w:r>
        <w:rPr>
          <w:noProof/>
        </w:rPr>
        <w:t>158</w:t>
      </w:r>
      <w:r>
        <w:rPr>
          <w:noProof/>
        </w:rPr>
        <w:fldChar w:fldCharType="end"/>
      </w:r>
    </w:p>
    <w:p w14:paraId="637449F2" w14:textId="07020F4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5.4.5.3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_Toc212046056 \h </w:instrText>
      </w:r>
      <w:r>
        <w:rPr>
          <w:noProof/>
        </w:rPr>
      </w:r>
      <w:r>
        <w:rPr>
          <w:noProof/>
        </w:rPr>
        <w:fldChar w:fldCharType="separate"/>
      </w:r>
      <w:r>
        <w:rPr>
          <w:noProof/>
        </w:rPr>
        <w:t>159</w:t>
      </w:r>
      <w:r>
        <w:rPr>
          <w:noProof/>
        </w:rPr>
        <w:fldChar w:fldCharType="end"/>
      </w:r>
    </w:p>
    <w:p w14:paraId="7F45C43E" w14:textId="364A493F"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5.5</w:t>
      </w:r>
      <w:r>
        <w:rPr>
          <w:rFonts w:asciiTheme="minorHAnsi" w:hAnsiTheme="minorHAnsi" w:cstheme="minorBidi"/>
          <w:noProof/>
          <w:kern w:val="2"/>
          <w:sz w:val="24"/>
          <w:szCs w:val="24"/>
          <w:lang w:val="en-US" w:eastAsia="zh-CN"/>
          <w14:ligatures w14:val="standardContextual"/>
        </w:rPr>
        <w:tab/>
      </w:r>
      <w:r>
        <w:rPr>
          <w:noProof/>
        </w:rPr>
        <w:t>ChargeableParty API</w:t>
      </w:r>
      <w:r>
        <w:rPr>
          <w:noProof/>
        </w:rPr>
        <w:tab/>
      </w:r>
      <w:r>
        <w:rPr>
          <w:noProof/>
        </w:rPr>
        <w:fldChar w:fldCharType="begin"/>
      </w:r>
      <w:r>
        <w:rPr>
          <w:noProof/>
        </w:rPr>
        <w:instrText xml:space="preserve"> PAGEREF _Toc212046057 \h </w:instrText>
      </w:r>
      <w:r>
        <w:rPr>
          <w:noProof/>
        </w:rPr>
      </w:r>
      <w:r>
        <w:rPr>
          <w:noProof/>
        </w:rPr>
        <w:fldChar w:fldCharType="separate"/>
      </w:r>
      <w:r>
        <w:rPr>
          <w:noProof/>
        </w:rPr>
        <w:t>159</w:t>
      </w:r>
      <w:r>
        <w:rPr>
          <w:noProof/>
        </w:rPr>
        <w:fldChar w:fldCharType="end"/>
      </w:r>
    </w:p>
    <w:p w14:paraId="32867DFA" w14:textId="7EAE518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5.5.1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_Toc212046058 \h </w:instrText>
      </w:r>
      <w:r>
        <w:rPr>
          <w:noProof/>
        </w:rPr>
      </w:r>
      <w:r>
        <w:rPr>
          <w:noProof/>
        </w:rPr>
        <w:fldChar w:fldCharType="separate"/>
      </w:r>
      <w:r>
        <w:rPr>
          <w:noProof/>
        </w:rPr>
        <w:t>159</w:t>
      </w:r>
      <w:r>
        <w:rPr>
          <w:noProof/>
        </w:rPr>
        <w:fldChar w:fldCharType="end"/>
      </w:r>
    </w:p>
    <w:p w14:paraId="6C9BB89C" w14:textId="14B11C2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5.5.2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_Toc212046059 \h </w:instrText>
      </w:r>
      <w:r>
        <w:rPr>
          <w:noProof/>
        </w:rPr>
      </w:r>
      <w:r>
        <w:rPr>
          <w:noProof/>
        </w:rPr>
        <w:fldChar w:fldCharType="separate"/>
      </w:r>
      <w:r>
        <w:rPr>
          <w:noProof/>
        </w:rPr>
        <w:t>159</w:t>
      </w:r>
      <w:r>
        <w:rPr>
          <w:noProof/>
        </w:rPr>
        <w:fldChar w:fldCharType="end"/>
      </w:r>
    </w:p>
    <w:p w14:paraId="2D061BE1" w14:textId="0067439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_Toc212046060 \h </w:instrText>
      </w:r>
      <w:r>
        <w:rPr>
          <w:noProof/>
        </w:rPr>
      </w:r>
      <w:r>
        <w:rPr>
          <w:noProof/>
        </w:rPr>
        <w:fldChar w:fldCharType="separate"/>
      </w:r>
      <w:r>
        <w:rPr>
          <w:noProof/>
        </w:rPr>
        <w:t>159</w:t>
      </w:r>
      <w:r>
        <w:rPr>
          <w:noProof/>
        </w:rPr>
        <w:fldChar w:fldCharType="end"/>
      </w:r>
    </w:p>
    <w:p w14:paraId="5E684D18" w14:textId="48E846A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_Toc212046061 \h </w:instrText>
      </w:r>
      <w:r>
        <w:rPr>
          <w:noProof/>
        </w:rPr>
      </w:r>
      <w:r>
        <w:rPr>
          <w:noProof/>
        </w:rPr>
        <w:fldChar w:fldCharType="separate"/>
      </w:r>
      <w:r>
        <w:rPr>
          <w:noProof/>
        </w:rPr>
        <w:t>159</w:t>
      </w:r>
      <w:r>
        <w:rPr>
          <w:noProof/>
        </w:rPr>
        <w:fldChar w:fldCharType="end"/>
      </w:r>
    </w:p>
    <w:p w14:paraId="6262810F" w14:textId="4ED13A4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5.5.2.1.2</w:t>
      </w:r>
      <w:r>
        <w:rPr>
          <w:rFonts w:asciiTheme="minorHAnsi" w:hAnsiTheme="minorHAnsi" w:cstheme="minorBidi"/>
          <w:noProof/>
          <w:kern w:val="2"/>
          <w:sz w:val="24"/>
          <w:szCs w:val="24"/>
          <w:lang w:val="en-US" w:eastAsia="zh-CN"/>
          <w14:ligatures w14:val="standardContextual"/>
        </w:rPr>
        <w:tab/>
      </w:r>
      <w:r>
        <w:rPr>
          <w:noProof/>
        </w:rPr>
        <w:t>Type: ChargeableParty</w:t>
      </w:r>
      <w:r>
        <w:rPr>
          <w:noProof/>
        </w:rPr>
        <w:tab/>
      </w:r>
      <w:r>
        <w:rPr>
          <w:noProof/>
        </w:rPr>
        <w:fldChar w:fldCharType="begin"/>
      </w:r>
      <w:r>
        <w:rPr>
          <w:noProof/>
        </w:rPr>
        <w:instrText xml:space="preserve"> PAGEREF _Toc212046062 \h </w:instrText>
      </w:r>
      <w:r>
        <w:rPr>
          <w:noProof/>
        </w:rPr>
      </w:r>
      <w:r>
        <w:rPr>
          <w:noProof/>
        </w:rPr>
        <w:fldChar w:fldCharType="separate"/>
      </w:r>
      <w:r>
        <w:rPr>
          <w:noProof/>
        </w:rPr>
        <w:t>160</w:t>
      </w:r>
      <w:r>
        <w:rPr>
          <w:noProof/>
        </w:rPr>
        <w:fldChar w:fldCharType="end"/>
      </w:r>
    </w:p>
    <w:p w14:paraId="77FE1980" w14:textId="154E0D1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5.5.2.1.3</w:t>
      </w:r>
      <w:r>
        <w:rPr>
          <w:rFonts w:asciiTheme="minorHAnsi" w:hAnsiTheme="minorHAnsi" w:cstheme="minorBidi"/>
          <w:noProof/>
          <w:kern w:val="2"/>
          <w:sz w:val="24"/>
          <w:szCs w:val="24"/>
          <w:lang w:val="en-US" w:eastAsia="zh-CN"/>
          <w14:ligatures w14:val="standardContextual"/>
        </w:rPr>
        <w:tab/>
      </w:r>
      <w:r>
        <w:rPr>
          <w:noProof/>
        </w:rPr>
        <w:t>Type: ChargeablePartyPatch</w:t>
      </w:r>
      <w:r>
        <w:rPr>
          <w:noProof/>
        </w:rPr>
        <w:tab/>
      </w:r>
      <w:r>
        <w:rPr>
          <w:noProof/>
        </w:rPr>
        <w:fldChar w:fldCharType="begin"/>
      </w:r>
      <w:r>
        <w:rPr>
          <w:noProof/>
        </w:rPr>
        <w:instrText xml:space="preserve"> PAGEREF _Toc212046063 \h </w:instrText>
      </w:r>
      <w:r>
        <w:rPr>
          <w:noProof/>
        </w:rPr>
      </w:r>
      <w:r>
        <w:rPr>
          <w:noProof/>
        </w:rPr>
        <w:fldChar w:fldCharType="separate"/>
      </w:r>
      <w:r>
        <w:rPr>
          <w:noProof/>
        </w:rPr>
        <w:t>163</w:t>
      </w:r>
      <w:r>
        <w:rPr>
          <w:noProof/>
        </w:rPr>
        <w:fldChar w:fldCharType="end"/>
      </w:r>
    </w:p>
    <w:p w14:paraId="6A2549C5" w14:textId="78DFB9C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5.5.3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_Toc212046064 \h </w:instrText>
      </w:r>
      <w:r>
        <w:rPr>
          <w:noProof/>
        </w:rPr>
      </w:r>
      <w:r>
        <w:rPr>
          <w:noProof/>
        </w:rPr>
        <w:fldChar w:fldCharType="separate"/>
      </w:r>
      <w:r>
        <w:rPr>
          <w:noProof/>
        </w:rPr>
        <w:t>163</w:t>
      </w:r>
      <w:r>
        <w:rPr>
          <w:noProof/>
        </w:rPr>
        <w:fldChar w:fldCharType="end"/>
      </w:r>
    </w:p>
    <w:p w14:paraId="338BF797" w14:textId="661AAD7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_Toc212046065 \h </w:instrText>
      </w:r>
      <w:r>
        <w:rPr>
          <w:noProof/>
        </w:rPr>
      </w:r>
      <w:r>
        <w:rPr>
          <w:noProof/>
        </w:rPr>
        <w:fldChar w:fldCharType="separate"/>
      </w:r>
      <w:r>
        <w:rPr>
          <w:noProof/>
        </w:rPr>
        <w:t>163</w:t>
      </w:r>
      <w:r>
        <w:rPr>
          <w:noProof/>
        </w:rPr>
        <w:fldChar w:fldCharType="end"/>
      </w:r>
    </w:p>
    <w:p w14:paraId="1BA61A59" w14:textId="66D2DB5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5.5.3.2</w:t>
      </w:r>
      <w:r>
        <w:rPr>
          <w:rFonts w:asciiTheme="minorHAnsi" w:hAnsiTheme="minorHAnsi" w:cstheme="minorBidi"/>
          <w:noProof/>
          <w:kern w:val="2"/>
          <w:sz w:val="24"/>
          <w:szCs w:val="24"/>
          <w:lang w:val="en-US" w:eastAsia="zh-CN"/>
          <w14:ligatures w14:val="standardContextual"/>
        </w:rPr>
        <w:tab/>
      </w:r>
      <w:r>
        <w:rPr>
          <w:noProof/>
        </w:rPr>
        <w:t>Resource: Chargeable Party Transactions</w:t>
      </w:r>
      <w:r>
        <w:rPr>
          <w:noProof/>
        </w:rPr>
        <w:tab/>
      </w:r>
      <w:r>
        <w:rPr>
          <w:noProof/>
        </w:rPr>
        <w:fldChar w:fldCharType="begin"/>
      </w:r>
      <w:r>
        <w:rPr>
          <w:noProof/>
        </w:rPr>
        <w:instrText xml:space="preserve"> PAGEREF _Toc212046066 \h </w:instrText>
      </w:r>
      <w:r>
        <w:rPr>
          <w:noProof/>
        </w:rPr>
      </w:r>
      <w:r>
        <w:rPr>
          <w:noProof/>
        </w:rPr>
        <w:fldChar w:fldCharType="separate"/>
      </w:r>
      <w:r>
        <w:rPr>
          <w:noProof/>
        </w:rPr>
        <w:t>164</w:t>
      </w:r>
      <w:r>
        <w:rPr>
          <w:noProof/>
        </w:rPr>
        <w:fldChar w:fldCharType="end"/>
      </w:r>
    </w:p>
    <w:p w14:paraId="4E4D8E8A" w14:textId="6D90DED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_Toc212046067 \h </w:instrText>
      </w:r>
      <w:r>
        <w:rPr>
          <w:noProof/>
        </w:rPr>
      </w:r>
      <w:r>
        <w:rPr>
          <w:noProof/>
        </w:rPr>
        <w:fldChar w:fldCharType="separate"/>
      </w:r>
      <w:r>
        <w:rPr>
          <w:noProof/>
        </w:rPr>
        <w:t>164</w:t>
      </w:r>
      <w:r>
        <w:rPr>
          <w:noProof/>
        </w:rPr>
        <w:fldChar w:fldCharType="end"/>
      </w:r>
    </w:p>
    <w:p w14:paraId="1062258B" w14:textId="1E0A9C9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_Toc212046068 \h </w:instrText>
      </w:r>
      <w:r>
        <w:rPr>
          <w:noProof/>
        </w:rPr>
      </w:r>
      <w:r>
        <w:rPr>
          <w:noProof/>
        </w:rPr>
        <w:fldChar w:fldCharType="separate"/>
      </w:r>
      <w:r>
        <w:rPr>
          <w:noProof/>
        </w:rPr>
        <w:t>164</w:t>
      </w:r>
      <w:r>
        <w:rPr>
          <w:noProof/>
        </w:rPr>
        <w:fldChar w:fldCharType="end"/>
      </w:r>
    </w:p>
    <w:p w14:paraId="2046FE12" w14:textId="360FC0A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_Toc212046069 \h </w:instrText>
      </w:r>
      <w:r>
        <w:rPr>
          <w:noProof/>
        </w:rPr>
      </w:r>
      <w:r>
        <w:rPr>
          <w:noProof/>
        </w:rPr>
        <w:fldChar w:fldCharType="separate"/>
      </w:r>
      <w:r>
        <w:rPr>
          <w:noProof/>
        </w:rPr>
        <w:t>164</w:t>
      </w:r>
      <w:r>
        <w:rPr>
          <w:noProof/>
        </w:rPr>
        <w:fldChar w:fldCharType="end"/>
      </w:r>
    </w:p>
    <w:p w14:paraId="5E8DB155" w14:textId="0E83CF6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_Toc212046070 \h </w:instrText>
      </w:r>
      <w:r>
        <w:rPr>
          <w:noProof/>
        </w:rPr>
      </w:r>
      <w:r>
        <w:rPr>
          <w:noProof/>
        </w:rPr>
        <w:fldChar w:fldCharType="separate"/>
      </w:r>
      <w:r>
        <w:rPr>
          <w:noProof/>
        </w:rPr>
        <w:t>164</w:t>
      </w:r>
      <w:r>
        <w:rPr>
          <w:noProof/>
        </w:rPr>
        <w:fldChar w:fldCharType="end"/>
      </w:r>
    </w:p>
    <w:p w14:paraId="7CD8FDF0" w14:textId="594B7E3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_Toc212046071 \h </w:instrText>
      </w:r>
      <w:r>
        <w:rPr>
          <w:noProof/>
        </w:rPr>
      </w:r>
      <w:r>
        <w:rPr>
          <w:noProof/>
        </w:rPr>
        <w:fldChar w:fldCharType="separate"/>
      </w:r>
      <w:r>
        <w:rPr>
          <w:noProof/>
        </w:rPr>
        <w:t>165</w:t>
      </w:r>
      <w:r>
        <w:rPr>
          <w:noProof/>
        </w:rPr>
        <w:fldChar w:fldCharType="end"/>
      </w:r>
    </w:p>
    <w:p w14:paraId="2B92EE41" w14:textId="2719A06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lastRenderedPageBreak/>
        <w:t>5.5.3.2.3.3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_Toc212046072 \h </w:instrText>
      </w:r>
      <w:r>
        <w:rPr>
          <w:noProof/>
        </w:rPr>
      </w:r>
      <w:r>
        <w:rPr>
          <w:noProof/>
        </w:rPr>
        <w:fldChar w:fldCharType="separate"/>
      </w:r>
      <w:r>
        <w:rPr>
          <w:noProof/>
        </w:rPr>
        <w:t>166</w:t>
      </w:r>
      <w:r>
        <w:rPr>
          <w:noProof/>
        </w:rPr>
        <w:fldChar w:fldCharType="end"/>
      </w:r>
    </w:p>
    <w:p w14:paraId="3ECAF613" w14:textId="73F823F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_Toc212046073 \h </w:instrText>
      </w:r>
      <w:r>
        <w:rPr>
          <w:noProof/>
        </w:rPr>
      </w:r>
      <w:r>
        <w:rPr>
          <w:noProof/>
        </w:rPr>
        <w:fldChar w:fldCharType="separate"/>
      </w:r>
      <w:r>
        <w:rPr>
          <w:noProof/>
        </w:rPr>
        <w:t>166</w:t>
      </w:r>
      <w:r>
        <w:rPr>
          <w:noProof/>
        </w:rPr>
        <w:fldChar w:fldCharType="end"/>
      </w:r>
    </w:p>
    <w:p w14:paraId="0B4F152A" w14:textId="70E6128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_Toc212046074 \h </w:instrText>
      </w:r>
      <w:r>
        <w:rPr>
          <w:noProof/>
        </w:rPr>
      </w:r>
      <w:r>
        <w:rPr>
          <w:noProof/>
        </w:rPr>
        <w:fldChar w:fldCharType="separate"/>
      </w:r>
      <w:r>
        <w:rPr>
          <w:noProof/>
        </w:rPr>
        <w:t>166</w:t>
      </w:r>
      <w:r>
        <w:rPr>
          <w:noProof/>
        </w:rPr>
        <w:fldChar w:fldCharType="end"/>
      </w:r>
    </w:p>
    <w:p w14:paraId="73EBB310" w14:textId="00DCDCF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5.5.3.3</w:t>
      </w:r>
      <w:r>
        <w:rPr>
          <w:rFonts w:asciiTheme="minorHAnsi" w:hAnsiTheme="minorHAnsi" w:cstheme="minorBidi"/>
          <w:noProof/>
          <w:kern w:val="2"/>
          <w:sz w:val="24"/>
          <w:szCs w:val="24"/>
          <w:lang w:val="en-US" w:eastAsia="zh-CN"/>
          <w14:ligatures w14:val="standardContextual"/>
        </w:rPr>
        <w:tab/>
      </w:r>
      <w:r>
        <w:rPr>
          <w:noProof/>
        </w:rPr>
        <w:t>Resource: Individual Chargeable Party Transaction</w:t>
      </w:r>
      <w:r>
        <w:rPr>
          <w:noProof/>
        </w:rPr>
        <w:tab/>
      </w:r>
      <w:r>
        <w:rPr>
          <w:noProof/>
        </w:rPr>
        <w:fldChar w:fldCharType="begin"/>
      </w:r>
      <w:r>
        <w:rPr>
          <w:noProof/>
        </w:rPr>
        <w:instrText xml:space="preserve"> PAGEREF _Toc212046075 \h </w:instrText>
      </w:r>
      <w:r>
        <w:rPr>
          <w:noProof/>
        </w:rPr>
      </w:r>
      <w:r>
        <w:rPr>
          <w:noProof/>
        </w:rPr>
        <w:fldChar w:fldCharType="separate"/>
      </w:r>
      <w:r>
        <w:rPr>
          <w:noProof/>
        </w:rPr>
        <w:t>166</w:t>
      </w:r>
      <w:r>
        <w:rPr>
          <w:noProof/>
        </w:rPr>
        <w:fldChar w:fldCharType="end"/>
      </w:r>
    </w:p>
    <w:p w14:paraId="34415F9B" w14:textId="3AB64B5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_Toc212046076 \h </w:instrText>
      </w:r>
      <w:r>
        <w:rPr>
          <w:noProof/>
        </w:rPr>
      </w:r>
      <w:r>
        <w:rPr>
          <w:noProof/>
        </w:rPr>
        <w:fldChar w:fldCharType="separate"/>
      </w:r>
      <w:r>
        <w:rPr>
          <w:noProof/>
        </w:rPr>
        <w:t>166</w:t>
      </w:r>
      <w:r>
        <w:rPr>
          <w:noProof/>
        </w:rPr>
        <w:fldChar w:fldCharType="end"/>
      </w:r>
    </w:p>
    <w:p w14:paraId="4AFD7B46" w14:textId="33314AA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_Toc212046077 \h </w:instrText>
      </w:r>
      <w:r>
        <w:rPr>
          <w:noProof/>
        </w:rPr>
      </w:r>
      <w:r>
        <w:rPr>
          <w:noProof/>
        </w:rPr>
        <w:fldChar w:fldCharType="separate"/>
      </w:r>
      <w:r>
        <w:rPr>
          <w:noProof/>
        </w:rPr>
        <w:t>166</w:t>
      </w:r>
      <w:r>
        <w:rPr>
          <w:noProof/>
        </w:rPr>
        <w:fldChar w:fldCharType="end"/>
      </w:r>
    </w:p>
    <w:p w14:paraId="796F0E95" w14:textId="3D1F7CE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_Toc212046078 \h </w:instrText>
      </w:r>
      <w:r>
        <w:rPr>
          <w:noProof/>
        </w:rPr>
      </w:r>
      <w:r>
        <w:rPr>
          <w:noProof/>
        </w:rPr>
        <w:fldChar w:fldCharType="separate"/>
      </w:r>
      <w:r>
        <w:rPr>
          <w:noProof/>
        </w:rPr>
        <w:t>167</w:t>
      </w:r>
      <w:r>
        <w:rPr>
          <w:noProof/>
        </w:rPr>
        <w:fldChar w:fldCharType="end"/>
      </w:r>
    </w:p>
    <w:p w14:paraId="348F6862" w14:textId="0C4DAA8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_Toc212046079 \h </w:instrText>
      </w:r>
      <w:r>
        <w:rPr>
          <w:noProof/>
        </w:rPr>
      </w:r>
      <w:r>
        <w:rPr>
          <w:noProof/>
        </w:rPr>
        <w:fldChar w:fldCharType="separate"/>
      </w:r>
      <w:r>
        <w:rPr>
          <w:noProof/>
        </w:rPr>
        <w:t>167</w:t>
      </w:r>
      <w:r>
        <w:rPr>
          <w:noProof/>
        </w:rPr>
        <w:fldChar w:fldCharType="end"/>
      </w:r>
    </w:p>
    <w:p w14:paraId="7CA453FC" w14:textId="39B27A0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_Toc212046080 \h </w:instrText>
      </w:r>
      <w:r>
        <w:rPr>
          <w:noProof/>
        </w:rPr>
      </w:r>
      <w:r>
        <w:rPr>
          <w:noProof/>
        </w:rPr>
        <w:fldChar w:fldCharType="separate"/>
      </w:r>
      <w:r>
        <w:rPr>
          <w:noProof/>
        </w:rPr>
        <w:t>167</w:t>
      </w:r>
      <w:r>
        <w:rPr>
          <w:noProof/>
        </w:rPr>
        <w:fldChar w:fldCharType="end"/>
      </w:r>
    </w:p>
    <w:p w14:paraId="4736E953" w14:textId="54B190D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_Toc212046081 \h </w:instrText>
      </w:r>
      <w:r>
        <w:rPr>
          <w:noProof/>
        </w:rPr>
      </w:r>
      <w:r>
        <w:rPr>
          <w:noProof/>
        </w:rPr>
        <w:fldChar w:fldCharType="separate"/>
      </w:r>
      <w:r>
        <w:rPr>
          <w:noProof/>
        </w:rPr>
        <w:t>167</w:t>
      </w:r>
      <w:r>
        <w:rPr>
          <w:noProof/>
        </w:rPr>
        <w:fldChar w:fldCharType="end"/>
      </w:r>
    </w:p>
    <w:p w14:paraId="20A1FBE2" w14:textId="6951BC7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_Toc212046082 \h </w:instrText>
      </w:r>
      <w:r>
        <w:rPr>
          <w:noProof/>
        </w:rPr>
      </w:r>
      <w:r>
        <w:rPr>
          <w:noProof/>
        </w:rPr>
        <w:fldChar w:fldCharType="separate"/>
      </w:r>
      <w:r>
        <w:rPr>
          <w:noProof/>
        </w:rPr>
        <w:t>168</w:t>
      </w:r>
      <w:r>
        <w:rPr>
          <w:noProof/>
        </w:rPr>
        <w:fldChar w:fldCharType="end"/>
      </w:r>
    </w:p>
    <w:p w14:paraId="0148C1B5" w14:textId="55318C1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_Toc212046083 \h </w:instrText>
      </w:r>
      <w:r>
        <w:rPr>
          <w:noProof/>
        </w:rPr>
      </w:r>
      <w:r>
        <w:rPr>
          <w:noProof/>
        </w:rPr>
        <w:fldChar w:fldCharType="separate"/>
      </w:r>
      <w:r>
        <w:rPr>
          <w:noProof/>
        </w:rPr>
        <w:t>168</w:t>
      </w:r>
      <w:r>
        <w:rPr>
          <w:noProof/>
        </w:rPr>
        <w:fldChar w:fldCharType="end"/>
      </w:r>
    </w:p>
    <w:p w14:paraId="5F3BDD7F" w14:textId="79F6557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_Toc212046084 \h </w:instrText>
      </w:r>
      <w:r>
        <w:rPr>
          <w:noProof/>
        </w:rPr>
      </w:r>
      <w:r>
        <w:rPr>
          <w:noProof/>
        </w:rPr>
        <w:fldChar w:fldCharType="separate"/>
      </w:r>
      <w:r>
        <w:rPr>
          <w:noProof/>
        </w:rPr>
        <w:t>169</w:t>
      </w:r>
      <w:r>
        <w:rPr>
          <w:noProof/>
        </w:rPr>
        <w:fldChar w:fldCharType="end"/>
      </w:r>
    </w:p>
    <w:p w14:paraId="16AD3971" w14:textId="2C743BB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5.5.3A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_Toc212046085 \h </w:instrText>
      </w:r>
      <w:r>
        <w:rPr>
          <w:noProof/>
        </w:rPr>
      </w:r>
      <w:r>
        <w:rPr>
          <w:noProof/>
        </w:rPr>
        <w:fldChar w:fldCharType="separate"/>
      </w:r>
      <w:r>
        <w:rPr>
          <w:noProof/>
        </w:rPr>
        <w:t>169</w:t>
      </w:r>
      <w:r>
        <w:rPr>
          <w:noProof/>
        </w:rPr>
        <w:fldChar w:fldCharType="end"/>
      </w:r>
    </w:p>
    <w:p w14:paraId="0E815D00" w14:textId="1CDFA2F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_Toc212046086 \h </w:instrText>
      </w:r>
      <w:r>
        <w:rPr>
          <w:noProof/>
        </w:rPr>
      </w:r>
      <w:r>
        <w:rPr>
          <w:noProof/>
        </w:rPr>
        <w:fldChar w:fldCharType="separate"/>
      </w:r>
      <w:r>
        <w:rPr>
          <w:noProof/>
        </w:rPr>
        <w:t>169</w:t>
      </w:r>
      <w:r>
        <w:rPr>
          <w:noProof/>
        </w:rPr>
        <w:fldChar w:fldCharType="end"/>
      </w:r>
    </w:p>
    <w:p w14:paraId="13D97E47" w14:textId="4023D9B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5.5.3A.2</w:t>
      </w:r>
      <w:r>
        <w:rPr>
          <w:rFonts w:asciiTheme="minorHAnsi" w:hAnsiTheme="minorHAnsi" w:cstheme="minorBidi"/>
          <w:noProof/>
          <w:kern w:val="2"/>
          <w:sz w:val="24"/>
          <w:szCs w:val="24"/>
          <w:lang w:val="en-US" w:eastAsia="zh-CN"/>
          <w14:ligatures w14:val="standardContextual"/>
        </w:rPr>
        <w:tab/>
      </w:r>
      <w:r>
        <w:rPr>
          <w:noProof/>
        </w:rPr>
        <w:t>Event Notification</w:t>
      </w:r>
      <w:r>
        <w:rPr>
          <w:noProof/>
        </w:rPr>
        <w:tab/>
      </w:r>
      <w:r>
        <w:rPr>
          <w:noProof/>
        </w:rPr>
        <w:fldChar w:fldCharType="begin"/>
      </w:r>
      <w:r>
        <w:rPr>
          <w:noProof/>
        </w:rPr>
        <w:instrText xml:space="preserve"> PAGEREF _Toc212046087 \h </w:instrText>
      </w:r>
      <w:r>
        <w:rPr>
          <w:noProof/>
        </w:rPr>
      </w:r>
      <w:r>
        <w:rPr>
          <w:noProof/>
        </w:rPr>
        <w:fldChar w:fldCharType="separate"/>
      </w:r>
      <w:r>
        <w:rPr>
          <w:noProof/>
        </w:rPr>
        <w:t>170</w:t>
      </w:r>
      <w:r>
        <w:rPr>
          <w:noProof/>
        </w:rPr>
        <w:fldChar w:fldCharType="end"/>
      </w:r>
    </w:p>
    <w:p w14:paraId="19CE22E4" w14:textId="2C5AEAD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_Toc212046088 \h </w:instrText>
      </w:r>
      <w:r>
        <w:rPr>
          <w:noProof/>
        </w:rPr>
      </w:r>
      <w:r>
        <w:rPr>
          <w:noProof/>
        </w:rPr>
        <w:fldChar w:fldCharType="separate"/>
      </w:r>
      <w:r>
        <w:rPr>
          <w:noProof/>
        </w:rPr>
        <w:t>170</w:t>
      </w:r>
      <w:r>
        <w:rPr>
          <w:noProof/>
        </w:rPr>
        <w:fldChar w:fldCharType="end"/>
      </w:r>
    </w:p>
    <w:p w14:paraId="141D480B" w14:textId="0106DDB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_Toc212046089 \h </w:instrText>
      </w:r>
      <w:r>
        <w:rPr>
          <w:noProof/>
        </w:rPr>
      </w:r>
      <w:r>
        <w:rPr>
          <w:noProof/>
        </w:rPr>
        <w:fldChar w:fldCharType="separate"/>
      </w:r>
      <w:r>
        <w:rPr>
          <w:noProof/>
        </w:rPr>
        <w:t>170</w:t>
      </w:r>
      <w:r>
        <w:rPr>
          <w:noProof/>
        </w:rPr>
        <w:fldChar w:fldCharType="end"/>
      </w:r>
    </w:p>
    <w:p w14:paraId="42617ED9" w14:textId="4846D9F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5.5.3A.2.3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_Toc212046090 \h </w:instrText>
      </w:r>
      <w:r>
        <w:rPr>
          <w:noProof/>
        </w:rPr>
      </w:r>
      <w:r>
        <w:rPr>
          <w:noProof/>
        </w:rPr>
        <w:fldChar w:fldCharType="separate"/>
      </w:r>
      <w:r>
        <w:rPr>
          <w:noProof/>
        </w:rPr>
        <w:t>170</w:t>
      </w:r>
      <w:r>
        <w:rPr>
          <w:noProof/>
        </w:rPr>
        <w:fldChar w:fldCharType="end"/>
      </w:r>
    </w:p>
    <w:p w14:paraId="314C3528" w14:textId="7DBDACC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_Toc212046091 \h </w:instrText>
      </w:r>
      <w:r>
        <w:rPr>
          <w:noProof/>
        </w:rPr>
      </w:r>
      <w:r>
        <w:rPr>
          <w:noProof/>
        </w:rPr>
        <w:fldChar w:fldCharType="separate"/>
      </w:r>
      <w:r>
        <w:rPr>
          <w:noProof/>
        </w:rPr>
        <w:t>170</w:t>
      </w:r>
      <w:r>
        <w:rPr>
          <w:noProof/>
        </w:rPr>
        <w:fldChar w:fldCharType="end"/>
      </w:r>
    </w:p>
    <w:p w14:paraId="53A00FB4" w14:textId="2F390A3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5.5.3A.2.3.2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_Toc212046092 \h </w:instrText>
      </w:r>
      <w:r>
        <w:rPr>
          <w:noProof/>
        </w:rPr>
      </w:r>
      <w:r>
        <w:rPr>
          <w:noProof/>
        </w:rPr>
        <w:fldChar w:fldCharType="separate"/>
      </w:r>
      <w:r>
        <w:rPr>
          <w:noProof/>
        </w:rPr>
        <w:t>171</w:t>
      </w:r>
      <w:r>
        <w:rPr>
          <w:noProof/>
        </w:rPr>
        <w:fldChar w:fldCharType="end"/>
      </w:r>
    </w:p>
    <w:p w14:paraId="3E8753DE" w14:textId="6E21C3A1"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5.5.4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_Toc212046093 \h </w:instrText>
      </w:r>
      <w:r>
        <w:rPr>
          <w:noProof/>
        </w:rPr>
      </w:r>
      <w:r>
        <w:rPr>
          <w:noProof/>
        </w:rPr>
        <w:fldChar w:fldCharType="separate"/>
      </w:r>
      <w:r>
        <w:rPr>
          <w:noProof/>
        </w:rPr>
        <w:t>171</w:t>
      </w:r>
      <w:r>
        <w:rPr>
          <w:noProof/>
        </w:rPr>
        <w:fldChar w:fldCharType="end"/>
      </w:r>
    </w:p>
    <w:p w14:paraId="68A93F91" w14:textId="7AFCB8F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5.5.5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_Toc212046094 \h </w:instrText>
      </w:r>
      <w:r>
        <w:rPr>
          <w:noProof/>
        </w:rPr>
      </w:r>
      <w:r>
        <w:rPr>
          <w:noProof/>
        </w:rPr>
        <w:fldChar w:fldCharType="separate"/>
      </w:r>
      <w:r>
        <w:rPr>
          <w:noProof/>
        </w:rPr>
        <w:t>171</w:t>
      </w:r>
      <w:r>
        <w:rPr>
          <w:noProof/>
        </w:rPr>
        <w:fldChar w:fldCharType="end"/>
      </w:r>
    </w:p>
    <w:p w14:paraId="3FF8884D" w14:textId="5E3E6B9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_Toc212046095 \h </w:instrText>
      </w:r>
      <w:r>
        <w:rPr>
          <w:noProof/>
        </w:rPr>
      </w:r>
      <w:r>
        <w:rPr>
          <w:noProof/>
        </w:rPr>
        <w:fldChar w:fldCharType="separate"/>
      </w:r>
      <w:r>
        <w:rPr>
          <w:noProof/>
        </w:rPr>
        <w:t>171</w:t>
      </w:r>
      <w:r>
        <w:rPr>
          <w:noProof/>
        </w:rPr>
        <w:fldChar w:fldCharType="end"/>
      </w:r>
    </w:p>
    <w:p w14:paraId="3C91B7A8" w14:textId="540C50B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_Toc212046096 \h </w:instrText>
      </w:r>
      <w:r>
        <w:rPr>
          <w:noProof/>
        </w:rPr>
      </w:r>
      <w:r>
        <w:rPr>
          <w:noProof/>
        </w:rPr>
        <w:fldChar w:fldCharType="separate"/>
      </w:r>
      <w:r>
        <w:rPr>
          <w:noProof/>
        </w:rPr>
        <w:t>171</w:t>
      </w:r>
      <w:r>
        <w:rPr>
          <w:noProof/>
        </w:rPr>
        <w:fldChar w:fldCharType="end"/>
      </w:r>
    </w:p>
    <w:p w14:paraId="3D3F7F06" w14:textId="055179B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5.5.5.3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_Toc212046097 \h </w:instrText>
      </w:r>
      <w:r>
        <w:rPr>
          <w:noProof/>
        </w:rPr>
      </w:r>
      <w:r>
        <w:rPr>
          <w:noProof/>
        </w:rPr>
        <w:fldChar w:fldCharType="separate"/>
      </w:r>
      <w:r>
        <w:rPr>
          <w:noProof/>
        </w:rPr>
        <w:t>171</w:t>
      </w:r>
      <w:r>
        <w:rPr>
          <w:noProof/>
        </w:rPr>
        <w:fldChar w:fldCharType="end"/>
      </w:r>
    </w:p>
    <w:p w14:paraId="47F8DE99" w14:textId="0CF2A256"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5.6</w:t>
      </w:r>
      <w:r>
        <w:rPr>
          <w:rFonts w:asciiTheme="minorHAnsi" w:hAnsiTheme="minorHAnsi" w:cstheme="minorBidi"/>
          <w:noProof/>
          <w:kern w:val="2"/>
          <w:sz w:val="24"/>
          <w:szCs w:val="24"/>
          <w:lang w:val="en-US" w:eastAsia="zh-CN"/>
          <w14:ligatures w14:val="standardContextual"/>
        </w:rPr>
        <w:tab/>
      </w:r>
      <w:r>
        <w:rPr>
          <w:noProof/>
        </w:rPr>
        <w:t>NIDD API</w:t>
      </w:r>
      <w:r>
        <w:rPr>
          <w:noProof/>
        </w:rPr>
        <w:tab/>
      </w:r>
      <w:r>
        <w:rPr>
          <w:noProof/>
        </w:rPr>
        <w:fldChar w:fldCharType="begin"/>
      </w:r>
      <w:r>
        <w:rPr>
          <w:noProof/>
        </w:rPr>
        <w:instrText xml:space="preserve"> PAGEREF _Toc212046098 \h </w:instrText>
      </w:r>
      <w:r>
        <w:rPr>
          <w:noProof/>
        </w:rPr>
      </w:r>
      <w:r>
        <w:rPr>
          <w:noProof/>
        </w:rPr>
        <w:fldChar w:fldCharType="separate"/>
      </w:r>
      <w:r>
        <w:rPr>
          <w:noProof/>
        </w:rPr>
        <w:t>172</w:t>
      </w:r>
      <w:r>
        <w:rPr>
          <w:noProof/>
        </w:rPr>
        <w:fldChar w:fldCharType="end"/>
      </w:r>
    </w:p>
    <w:p w14:paraId="3180701F" w14:textId="18F9A8D8"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5.6.1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_Toc212046099 \h </w:instrText>
      </w:r>
      <w:r>
        <w:rPr>
          <w:noProof/>
        </w:rPr>
      </w:r>
      <w:r>
        <w:rPr>
          <w:noProof/>
        </w:rPr>
        <w:fldChar w:fldCharType="separate"/>
      </w:r>
      <w:r>
        <w:rPr>
          <w:noProof/>
        </w:rPr>
        <w:t>172</w:t>
      </w:r>
      <w:r>
        <w:rPr>
          <w:noProof/>
        </w:rPr>
        <w:fldChar w:fldCharType="end"/>
      </w:r>
    </w:p>
    <w:p w14:paraId="275A1541" w14:textId="6C55125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5.6.2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_Toc212046100 \h </w:instrText>
      </w:r>
      <w:r>
        <w:rPr>
          <w:noProof/>
        </w:rPr>
      </w:r>
      <w:r>
        <w:rPr>
          <w:noProof/>
        </w:rPr>
        <w:fldChar w:fldCharType="separate"/>
      </w:r>
      <w:r>
        <w:rPr>
          <w:noProof/>
        </w:rPr>
        <w:t>172</w:t>
      </w:r>
      <w:r>
        <w:rPr>
          <w:noProof/>
        </w:rPr>
        <w:fldChar w:fldCharType="end"/>
      </w:r>
    </w:p>
    <w:p w14:paraId="45EE16BC" w14:textId="67E1E24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_Toc212046101 \h </w:instrText>
      </w:r>
      <w:r>
        <w:rPr>
          <w:noProof/>
        </w:rPr>
      </w:r>
      <w:r>
        <w:rPr>
          <w:noProof/>
        </w:rPr>
        <w:fldChar w:fldCharType="separate"/>
      </w:r>
      <w:r>
        <w:rPr>
          <w:noProof/>
        </w:rPr>
        <w:t>172</w:t>
      </w:r>
      <w:r>
        <w:rPr>
          <w:noProof/>
        </w:rPr>
        <w:fldChar w:fldCharType="end"/>
      </w:r>
    </w:p>
    <w:p w14:paraId="59EB0602" w14:textId="143A78F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_Toc212046102 \h </w:instrText>
      </w:r>
      <w:r>
        <w:rPr>
          <w:noProof/>
        </w:rPr>
      </w:r>
      <w:r>
        <w:rPr>
          <w:noProof/>
        </w:rPr>
        <w:fldChar w:fldCharType="separate"/>
      </w:r>
      <w:r>
        <w:rPr>
          <w:noProof/>
        </w:rPr>
        <w:t>172</w:t>
      </w:r>
      <w:r>
        <w:rPr>
          <w:noProof/>
        </w:rPr>
        <w:fldChar w:fldCharType="end"/>
      </w:r>
    </w:p>
    <w:p w14:paraId="28526128" w14:textId="1F45B55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5.6.2.1.2</w:t>
      </w:r>
      <w:r>
        <w:rPr>
          <w:rFonts w:asciiTheme="minorHAnsi" w:hAnsiTheme="minorHAnsi" w:cstheme="minorBidi"/>
          <w:noProof/>
          <w:kern w:val="2"/>
          <w:sz w:val="24"/>
          <w:szCs w:val="24"/>
          <w:lang w:val="en-US" w:eastAsia="zh-CN"/>
          <w14:ligatures w14:val="standardContextual"/>
        </w:rPr>
        <w:tab/>
      </w:r>
      <w:r>
        <w:rPr>
          <w:noProof/>
        </w:rPr>
        <w:t>Type: Nidd</w:t>
      </w:r>
      <w:r>
        <w:rPr>
          <w:noProof/>
          <w:lang w:eastAsia="zh-CN"/>
        </w:rPr>
        <w:t>Configuration</w:t>
      </w:r>
      <w:r>
        <w:rPr>
          <w:noProof/>
        </w:rPr>
        <w:tab/>
      </w:r>
      <w:r>
        <w:rPr>
          <w:noProof/>
        </w:rPr>
        <w:fldChar w:fldCharType="begin"/>
      </w:r>
      <w:r>
        <w:rPr>
          <w:noProof/>
        </w:rPr>
        <w:instrText xml:space="preserve"> PAGEREF _Toc212046103 \h </w:instrText>
      </w:r>
      <w:r>
        <w:rPr>
          <w:noProof/>
        </w:rPr>
      </w:r>
      <w:r>
        <w:rPr>
          <w:noProof/>
        </w:rPr>
        <w:fldChar w:fldCharType="separate"/>
      </w:r>
      <w:r>
        <w:rPr>
          <w:noProof/>
        </w:rPr>
        <w:t>173</w:t>
      </w:r>
      <w:r>
        <w:rPr>
          <w:noProof/>
        </w:rPr>
        <w:fldChar w:fldCharType="end"/>
      </w:r>
    </w:p>
    <w:p w14:paraId="7B65FA9E" w14:textId="1040F95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5.6.2.1.3</w:t>
      </w:r>
      <w:r>
        <w:rPr>
          <w:rFonts w:asciiTheme="minorHAnsi" w:hAnsiTheme="minorHAnsi" w:cstheme="minorBidi"/>
          <w:noProof/>
          <w:kern w:val="2"/>
          <w:sz w:val="24"/>
          <w:szCs w:val="24"/>
          <w:lang w:val="en-US" w:eastAsia="zh-CN"/>
          <w14:ligatures w14:val="standardContextual"/>
        </w:rPr>
        <w:tab/>
      </w:r>
      <w:r>
        <w:rPr>
          <w:noProof/>
        </w:rPr>
        <w:t>Type: NiddDownlinkDataTransfer</w:t>
      </w:r>
      <w:r>
        <w:rPr>
          <w:noProof/>
        </w:rPr>
        <w:tab/>
      </w:r>
      <w:r>
        <w:rPr>
          <w:noProof/>
        </w:rPr>
        <w:fldChar w:fldCharType="begin"/>
      </w:r>
      <w:r>
        <w:rPr>
          <w:noProof/>
        </w:rPr>
        <w:instrText xml:space="preserve"> PAGEREF _Toc212046104 \h </w:instrText>
      </w:r>
      <w:r>
        <w:rPr>
          <w:noProof/>
        </w:rPr>
      </w:r>
      <w:r>
        <w:rPr>
          <w:noProof/>
        </w:rPr>
        <w:fldChar w:fldCharType="separate"/>
      </w:r>
      <w:r>
        <w:rPr>
          <w:noProof/>
        </w:rPr>
        <w:t>176</w:t>
      </w:r>
      <w:r>
        <w:rPr>
          <w:noProof/>
        </w:rPr>
        <w:fldChar w:fldCharType="end"/>
      </w:r>
    </w:p>
    <w:p w14:paraId="124C7D5B" w14:textId="3EF0DC1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w:t>
      </w:r>
      <w:r>
        <w:rPr>
          <w:noProof/>
          <w:lang w:eastAsia="zh-CN"/>
        </w:rPr>
        <w:t>4</w:t>
      </w:r>
      <w:r>
        <w:rPr>
          <w:rFonts w:asciiTheme="minorHAnsi" w:hAnsiTheme="minorHAnsi" w:cstheme="minorBidi"/>
          <w:noProof/>
          <w:kern w:val="2"/>
          <w:sz w:val="24"/>
          <w:szCs w:val="24"/>
          <w:lang w:val="en-US" w:eastAsia="zh-CN"/>
          <w14:ligatures w14:val="standardContextual"/>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_Toc212046105 \h </w:instrText>
      </w:r>
      <w:r>
        <w:rPr>
          <w:noProof/>
        </w:rPr>
      </w:r>
      <w:r>
        <w:rPr>
          <w:noProof/>
        </w:rPr>
        <w:fldChar w:fldCharType="separate"/>
      </w:r>
      <w:r>
        <w:rPr>
          <w:noProof/>
        </w:rPr>
        <w:t>179</w:t>
      </w:r>
      <w:r>
        <w:rPr>
          <w:noProof/>
        </w:rPr>
        <w:fldChar w:fldCharType="end"/>
      </w:r>
    </w:p>
    <w:p w14:paraId="1B71CC93" w14:textId="7F1EB36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w:t>
      </w:r>
      <w:r>
        <w:rPr>
          <w:noProof/>
          <w:lang w:eastAsia="zh-CN"/>
        </w:rPr>
        <w:t>5</w:t>
      </w:r>
      <w:r>
        <w:rPr>
          <w:rFonts w:asciiTheme="minorHAnsi" w:hAnsiTheme="minorHAnsi" w:cstheme="minorBidi"/>
          <w:noProof/>
          <w:kern w:val="2"/>
          <w:sz w:val="24"/>
          <w:szCs w:val="24"/>
          <w:lang w:val="en-US" w:eastAsia="zh-CN"/>
          <w14:ligatures w14:val="standardContextual"/>
        </w:rPr>
        <w:tab/>
      </w:r>
      <w:r>
        <w:rPr>
          <w:noProof/>
        </w:rPr>
        <w:t>Type: NiddDownlinkDataDeliveryStatusNotification</w:t>
      </w:r>
      <w:r>
        <w:rPr>
          <w:noProof/>
        </w:rPr>
        <w:tab/>
      </w:r>
      <w:r>
        <w:rPr>
          <w:noProof/>
        </w:rPr>
        <w:fldChar w:fldCharType="begin"/>
      </w:r>
      <w:r>
        <w:rPr>
          <w:noProof/>
        </w:rPr>
        <w:instrText xml:space="preserve"> PAGEREF _Toc212046106 \h </w:instrText>
      </w:r>
      <w:r>
        <w:rPr>
          <w:noProof/>
        </w:rPr>
      </w:r>
      <w:r>
        <w:rPr>
          <w:noProof/>
        </w:rPr>
        <w:fldChar w:fldCharType="separate"/>
      </w:r>
      <w:r>
        <w:rPr>
          <w:noProof/>
        </w:rPr>
        <w:t>179</w:t>
      </w:r>
      <w:r>
        <w:rPr>
          <w:noProof/>
        </w:rPr>
        <w:fldChar w:fldCharType="end"/>
      </w:r>
    </w:p>
    <w:p w14:paraId="77C1E5F0" w14:textId="5BFCD75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w:t>
      </w:r>
      <w:r>
        <w:rPr>
          <w:noProof/>
          <w:lang w:eastAsia="zh-CN"/>
        </w:rPr>
        <w:t>6</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NiddConfigurationStatusNotifiation</w:t>
      </w:r>
      <w:r>
        <w:rPr>
          <w:noProof/>
        </w:rPr>
        <w:tab/>
      </w:r>
      <w:r>
        <w:rPr>
          <w:noProof/>
        </w:rPr>
        <w:fldChar w:fldCharType="begin"/>
      </w:r>
      <w:r>
        <w:rPr>
          <w:noProof/>
        </w:rPr>
        <w:instrText xml:space="preserve"> PAGEREF _Toc212046107 \h </w:instrText>
      </w:r>
      <w:r>
        <w:rPr>
          <w:noProof/>
        </w:rPr>
      </w:r>
      <w:r>
        <w:rPr>
          <w:noProof/>
        </w:rPr>
        <w:fldChar w:fldCharType="separate"/>
      </w:r>
      <w:r>
        <w:rPr>
          <w:noProof/>
        </w:rPr>
        <w:t>180</w:t>
      </w:r>
      <w:r>
        <w:rPr>
          <w:noProof/>
        </w:rPr>
        <w:fldChar w:fldCharType="end"/>
      </w:r>
    </w:p>
    <w:p w14:paraId="649F0D6A" w14:textId="695A490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w:t>
      </w:r>
      <w:r>
        <w:rPr>
          <w:noProof/>
          <w:lang w:eastAsia="zh-CN"/>
        </w:rPr>
        <w:t>7</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_Toc212046108 \h </w:instrText>
      </w:r>
      <w:r>
        <w:rPr>
          <w:noProof/>
        </w:rPr>
      </w:r>
      <w:r>
        <w:rPr>
          <w:noProof/>
        </w:rPr>
        <w:fldChar w:fldCharType="separate"/>
      </w:r>
      <w:r>
        <w:rPr>
          <w:noProof/>
        </w:rPr>
        <w:t>180</w:t>
      </w:r>
      <w:r>
        <w:rPr>
          <w:noProof/>
        </w:rPr>
        <w:fldChar w:fldCharType="end"/>
      </w:r>
    </w:p>
    <w:p w14:paraId="44D284A2" w14:textId="6C2B66F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w:t>
      </w:r>
      <w:r>
        <w:rPr>
          <w:noProof/>
          <w:lang w:eastAsia="zh-CN"/>
        </w:rPr>
        <w:t>8</w:t>
      </w:r>
      <w:r>
        <w:rPr>
          <w:rFonts w:asciiTheme="minorHAnsi" w:hAnsiTheme="minorHAnsi" w:cstheme="minorBidi"/>
          <w:noProof/>
          <w:kern w:val="2"/>
          <w:sz w:val="24"/>
          <w:szCs w:val="24"/>
          <w:lang w:val="en-US" w:eastAsia="zh-CN"/>
          <w14:ligatures w14:val="standardContextual"/>
        </w:rPr>
        <w:tab/>
      </w:r>
      <w:r>
        <w:rPr>
          <w:noProof/>
        </w:rPr>
        <w:t>Type: GmdNiddDownlinkDataDeliveryNotification</w:t>
      </w:r>
      <w:r>
        <w:rPr>
          <w:noProof/>
        </w:rPr>
        <w:tab/>
      </w:r>
      <w:r>
        <w:rPr>
          <w:noProof/>
        </w:rPr>
        <w:fldChar w:fldCharType="begin"/>
      </w:r>
      <w:r>
        <w:rPr>
          <w:noProof/>
        </w:rPr>
        <w:instrText xml:space="preserve"> PAGEREF _Toc212046109 \h </w:instrText>
      </w:r>
      <w:r>
        <w:rPr>
          <w:noProof/>
        </w:rPr>
      </w:r>
      <w:r>
        <w:rPr>
          <w:noProof/>
        </w:rPr>
        <w:fldChar w:fldCharType="separate"/>
      </w:r>
      <w:r>
        <w:rPr>
          <w:noProof/>
        </w:rPr>
        <w:t>181</w:t>
      </w:r>
      <w:r>
        <w:rPr>
          <w:noProof/>
        </w:rPr>
        <w:fldChar w:fldCharType="end"/>
      </w:r>
    </w:p>
    <w:p w14:paraId="5B370E9F" w14:textId="3E90F89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5.6.2.1.9</w:t>
      </w:r>
      <w:r>
        <w:rPr>
          <w:rFonts w:asciiTheme="minorHAnsi" w:hAnsiTheme="minorHAnsi" w:cstheme="minorBidi"/>
          <w:noProof/>
          <w:kern w:val="2"/>
          <w:sz w:val="24"/>
          <w:szCs w:val="24"/>
          <w:lang w:val="en-US" w:eastAsia="zh-CN"/>
          <w14:ligatures w14:val="standardContextual"/>
        </w:rPr>
        <w:tab/>
      </w:r>
      <w:r>
        <w:rPr>
          <w:noProof/>
        </w:rPr>
        <w:t>Type: ManagePort</w:t>
      </w:r>
      <w:r>
        <w:rPr>
          <w:noProof/>
        </w:rPr>
        <w:tab/>
      </w:r>
      <w:r>
        <w:rPr>
          <w:noProof/>
        </w:rPr>
        <w:fldChar w:fldCharType="begin"/>
      </w:r>
      <w:r>
        <w:rPr>
          <w:noProof/>
        </w:rPr>
        <w:instrText xml:space="preserve"> PAGEREF _Toc212046110 \h </w:instrText>
      </w:r>
      <w:r>
        <w:rPr>
          <w:noProof/>
        </w:rPr>
      </w:r>
      <w:r>
        <w:rPr>
          <w:noProof/>
        </w:rPr>
        <w:fldChar w:fldCharType="separate"/>
      </w:r>
      <w:r>
        <w:rPr>
          <w:noProof/>
        </w:rPr>
        <w:t>181</w:t>
      </w:r>
      <w:r>
        <w:rPr>
          <w:noProof/>
        </w:rPr>
        <w:fldChar w:fldCharType="end"/>
      </w:r>
    </w:p>
    <w:p w14:paraId="6A38C672" w14:textId="2154143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w:t>
      </w:r>
      <w:r>
        <w:rPr>
          <w:noProof/>
          <w:lang w:eastAsia="zh-CN"/>
        </w:rPr>
        <w:t>10</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_Toc212046111 \h </w:instrText>
      </w:r>
      <w:r>
        <w:rPr>
          <w:noProof/>
        </w:rPr>
      </w:r>
      <w:r>
        <w:rPr>
          <w:noProof/>
        </w:rPr>
        <w:fldChar w:fldCharType="separate"/>
      </w:r>
      <w:r>
        <w:rPr>
          <w:noProof/>
        </w:rPr>
        <w:t>182</w:t>
      </w:r>
      <w:r>
        <w:rPr>
          <w:noProof/>
        </w:rPr>
        <w:fldChar w:fldCharType="end"/>
      </w:r>
    </w:p>
    <w:p w14:paraId="1F21F7B5" w14:textId="206801B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5.6.2.1.11</w:t>
      </w:r>
      <w:r>
        <w:rPr>
          <w:rFonts w:asciiTheme="minorHAnsi" w:hAnsiTheme="minorHAnsi" w:cstheme="minorBidi"/>
          <w:noProof/>
          <w:kern w:val="2"/>
          <w:sz w:val="24"/>
          <w:szCs w:val="24"/>
          <w:lang w:val="en-US" w:eastAsia="zh-CN"/>
          <w14:ligatures w14:val="standardContextual"/>
        </w:rPr>
        <w:tab/>
      </w:r>
      <w:r>
        <w:rPr>
          <w:noProof/>
        </w:rPr>
        <w:t>Type: NiddDownlinkDataTransferPatch</w:t>
      </w:r>
      <w:r>
        <w:rPr>
          <w:noProof/>
        </w:rPr>
        <w:tab/>
      </w:r>
      <w:r>
        <w:rPr>
          <w:noProof/>
        </w:rPr>
        <w:fldChar w:fldCharType="begin"/>
      </w:r>
      <w:r>
        <w:rPr>
          <w:noProof/>
        </w:rPr>
        <w:instrText xml:space="preserve"> PAGEREF _Toc212046112 \h </w:instrText>
      </w:r>
      <w:r>
        <w:rPr>
          <w:noProof/>
        </w:rPr>
      </w:r>
      <w:r>
        <w:rPr>
          <w:noProof/>
        </w:rPr>
        <w:fldChar w:fldCharType="separate"/>
      </w:r>
      <w:r>
        <w:rPr>
          <w:noProof/>
        </w:rPr>
        <w:t>182</w:t>
      </w:r>
      <w:r>
        <w:rPr>
          <w:noProof/>
        </w:rPr>
        <w:fldChar w:fldCharType="end"/>
      </w:r>
    </w:p>
    <w:p w14:paraId="75288AA1" w14:textId="5886EB31"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5.6.2.2</w:t>
      </w:r>
      <w:r>
        <w:rPr>
          <w:rFonts w:asciiTheme="minorHAnsi" w:hAnsiTheme="minorHAnsi" w:cstheme="minorBidi"/>
          <w:noProof/>
          <w:kern w:val="2"/>
          <w:sz w:val="24"/>
          <w:szCs w:val="24"/>
          <w:lang w:val="en-US" w:eastAsia="zh-CN"/>
          <w14:ligatures w14:val="standardContextual"/>
        </w:rPr>
        <w:tab/>
      </w:r>
      <w:r>
        <w:rPr>
          <w:noProof/>
        </w:rPr>
        <w:t>Referenced structured data types</w:t>
      </w:r>
      <w:r>
        <w:rPr>
          <w:noProof/>
        </w:rPr>
        <w:tab/>
      </w:r>
      <w:r>
        <w:rPr>
          <w:noProof/>
        </w:rPr>
        <w:fldChar w:fldCharType="begin"/>
      </w:r>
      <w:r>
        <w:rPr>
          <w:noProof/>
        </w:rPr>
        <w:instrText xml:space="preserve"> PAGEREF _Toc212046113 \h </w:instrText>
      </w:r>
      <w:r>
        <w:rPr>
          <w:noProof/>
        </w:rPr>
      </w:r>
      <w:r>
        <w:rPr>
          <w:noProof/>
        </w:rPr>
        <w:fldChar w:fldCharType="separate"/>
      </w:r>
      <w:r>
        <w:rPr>
          <w:noProof/>
        </w:rPr>
        <w:t>183</w:t>
      </w:r>
      <w:r>
        <w:rPr>
          <w:noProof/>
        </w:rPr>
        <w:fldChar w:fldCharType="end"/>
      </w:r>
    </w:p>
    <w:p w14:paraId="2F5B4550" w14:textId="3C7E79B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_Toc212046114 \h </w:instrText>
      </w:r>
      <w:r>
        <w:rPr>
          <w:noProof/>
        </w:rPr>
      </w:r>
      <w:r>
        <w:rPr>
          <w:noProof/>
        </w:rPr>
        <w:fldChar w:fldCharType="separate"/>
      </w:r>
      <w:r>
        <w:rPr>
          <w:noProof/>
        </w:rPr>
        <w:t>183</w:t>
      </w:r>
      <w:r>
        <w:rPr>
          <w:noProof/>
        </w:rPr>
        <w:fldChar w:fldCharType="end"/>
      </w:r>
    </w:p>
    <w:p w14:paraId="5B7EED98" w14:textId="30AC5D3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5.6.2.2.2</w:t>
      </w:r>
      <w:r>
        <w:rPr>
          <w:rFonts w:asciiTheme="minorHAnsi" w:hAnsiTheme="minorHAnsi" w:cstheme="minorBidi"/>
          <w:noProof/>
          <w:kern w:val="2"/>
          <w:sz w:val="24"/>
          <w:szCs w:val="24"/>
          <w:lang w:val="en-US" w:eastAsia="zh-CN"/>
          <w14:ligatures w14:val="standardContextual"/>
        </w:rPr>
        <w:tab/>
      </w:r>
      <w:r>
        <w:rPr>
          <w:noProof/>
        </w:rPr>
        <w:t>Type: RdsPort</w:t>
      </w:r>
      <w:r>
        <w:rPr>
          <w:noProof/>
        </w:rPr>
        <w:tab/>
      </w:r>
      <w:r>
        <w:rPr>
          <w:noProof/>
        </w:rPr>
        <w:fldChar w:fldCharType="begin"/>
      </w:r>
      <w:r>
        <w:rPr>
          <w:noProof/>
        </w:rPr>
        <w:instrText xml:space="preserve"> PAGEREF _Toc212046115 \h </w:instrText>
      </w:r>
      <w:r>
        <w:rPr>
          <w:noProof/>
        </w:rPr>
      </w:r>
      <w:r>
        <w:rPr>
          <w:noProof/>
        </w:rPr>
        <w:fldChar w:fldCharType="separate"/>
      </w:r>
      <w:r>
        <w:rPr>
          <w:noProof/>
        </w:rPr>
        <w:t>183</w:t>
      </w:r>
      <w:r>
        <w:rPr>
          <w:noProof/>
        </w:rPr>
        <w:fldChar w:fldCharType="end"/>
      </w:r>
    </w:p>
    <w:p w14:paraId="2F6DD0C3" w14:textId="0DEDF64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5.6.2.2.3</w:t>
      </w:r>
      <w:r>
        <w:rPr>
          <w:rFonts w:asciiTheme="minorHAnsi" w:hAnsiTheme="minorHAnsi" w:cstheme="minorBidi"/>
          <w:noProof/>
          <w:kern w:val="2"/>
          <w:sz w:val="24"/>
          <w:szCs w:val="24"/>
          <w:lang w:val="en-US" w:eastAsia="zh-CN"/>
          <w14:ligatures w14:val="standardContextual"/>
        </w:rPr>
        <w:tab/>
      </w:r>
      <w:r>
        <w:rPr>
          <w:noProof/>
        </w:rPr>
        <w:t>Type: GmdResult</w:t>
      </w:r>
      <w:r>
        <w:rPr>
          <w:noProof/>
        </w:rPr>
        <w:tab/>
      </w:r>
      <w:r>
        <w:rPr>
          <w:noProof/>
        </w:rPr>
        <w:fldChar w:fldCharType="begin"/>
      </w:r>
      <w:r>
        <w:rPr>
          <w:noProof/>
        </w:rPr>
        <w:instrText xml:space="preserve"> PAGEREF _Toc212046116 \h </w:instrText>
      </w:r>
      <w:r>
        <w:rPr>
          <w:noProof/>
        </w:rPr>
      </w:r>
      <w:r>
        <w:rPr>
          <w:noProof/>
        </w:rPr>
        <w:fldChar w:fldCharType="separate"/>
      </w:r>
      <w:r>
        <w:rPr>
          <w:noProof/>
        </w:rPr>
        <w:t>184</w:t>
      </w:r>
      <w:r>
        <w:rPr>
          <w:noProof/>
        </w:rPr>
        <w:fldChar w:fldCharType="end"/>
      </w:r>
    </w:p>
    <w:p w14:paraId="22EE9BF0" w14:textId="6E7B427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5.6.2.2.4</w:t>
      </w:r>
      <w:r>
        <w:rPr>
          <w:rFonts w:asciiTheme="minorHAnsi" w:hAnsiTheme="minorHAnsi" w:cstheme="minorBidi"/>
          <w:noProof/>
          <w:kern w:val="2"/>
          <w:sz w:val="24"/>
          <w:szCs w:val="24"/>
          <w:lang w:val="en-US" w:eastAsia="zh-CN"/>
          <w14:ligatures w14:val="standardContextual"/>
        </w:rPr>
        <w:tab/>
      </w:r>
      <w:r>
        <w:rPr>
          <w:noProof/>
        </w:rPr>
        <w:t>Type: NiddDownlinkDataDeliveryFailure</w:t>
      </w:r>
      <w:r>
        <w:rPr>
          <w:noProof/>
        </w:rPr>
        <w:tab/>
      </w:r>
      <w:r>
        <w:rPr>
          <w:noProof/>
        </w:rPr>
        <w:fldChar w:fldCharType="begin"/>
      </w:r>
      <w:r>
        <w:rPr>
          <w:noProof/>
        </w:rPr>
        <w:instrText xml:space="preserve"> PAGEREF _Toc212046117 \h </w:instrText>
      </w:r>
      <w:r>
        <w:rPr>
          <w:noProof/>
        </w:rPr>
      </w:r>
      <w:r>
        <w:rPr>
          <w:noProof/>
        </w:rPr>
        <w:fldChar w:fldCharType="separate"/>
      </w:r>
      <w:r>
        <w:rPr>
          <w:noProof/>
        </w:rPr>
        <w:t>184</w:t>
      </w:r>
      <w:r>
        <w:rPr>
          <w:noProof/>
        </w:rPr>
        <w:fldChar w:fldCharType="end"/>
      </w:r>
    </w:p>
    <w:p w14:paraId="36E10A86" w14:textId="6BF85F8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5.6.2.2.5</w:t>
      </w:r>
      <w:r>
        <w:rPr>
          <w:rFonts w:asciiTheme="minorHAnsi" w:hAnsiTheme="minorHAnsi" w:cstheme="minorBidi"/>
          <w:noProof/>
          <w:kern w:val="2"/>
          <w:sz w:val="24"/>
          <w:szCs w:val="24"/>
          <w:lang w:val="en-US" w:eastAsia="zh-CN"/>
          <w14:ligatures w14:val="standardContextual"/>
        </w:rPr>
        <w:tab/>
      </w:r>
      <w:r>
        <w:rPr>
          <w:noProof/>
        </w:rPr>
        <w:t>Type: RdsDownlinkDataDeliveryFailure</w:t>
      </w:r>
      <w:r>
        <w:rPr>
          <w:noProof/>
        </w:rPr>
        <w:tab/>
      </w:r>
      <w:r>
        <w:rPr>
          <w:noProof/>
        </w:rPr>
        <w:fldChar w:fldCharType="begin"/>
      </w:r>
      <w:r>
        <w:rPr>
          <w:noProof/>
        </w:rPr>
        <w:instrText xml:space="preserve"> PAGEREF _Toc212046118 \h </w:instrText>
      </w:r>
      <w:r>
        <w:rPr>
          <w:noProof/>
        </w:rPr>
      </w:r>
      <w:r>
        <w:rPr>
          <w:noProof/>
        </w:rPr>
        <w:fldChar w:fldCharType="separate"/>
      </w:r>
      <w:r>
        <w:rPr>
          <w:noProof/>
        </w:rPr>
        <w:t>184</w:t>
      </w:r>
      <w:r>
        <w:rPr>
          <w:noProof/>
        </w:rPr>
        <w:fldChar w:fldCharType="end"/>
      </w:r>
    </w:p>
    <w:p w14:paraId="725D8354" w14:textId="1692028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5.6.2.3</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_Toc212046119 \h </w:instrText>
      </w:r>
      <w:r>
        <w:rPr>
          <w:noProof/>
        </w:rPr>
      </w:r>
      <w:r>
        <w:rPr>
          <w:noProof/>
        </w:rPr>
        <w:fldChar w:fldCharType="separate"/>
      </w:r>
      <w:r>
        <w:rPr>
          <w:noProof/>
        </w:rPr>
        <w:t>185</w:t>
      </w:r>
      <w:r>
        <w:rPr>
          <w:noProof/>
        </w:rPr>
        <w:fldChar w:fldCharType="end"/>
      </w:r>
    </w:p>
    <w:p w14:paraId="088426C1" w14:textId="4665F23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_Toc212046120 \h </w:instrText>
      </w:r>
      <w:r>
        <w:rPr>
          <w:noProof/>
        </w:rPr>
      </w:r>
      <w:r>
        <w:rPr>
          <w:noProof/>
        </w:rPr>
        <w:fldChar w:fldCharType="separate"/>
      </w:r>
      <w:r>
        <w:rPr>
          <w:noProof/>
        </w:rPr>
        <w:t>185</w:t>
      </w:r>
      <w:r>
        <w:rPr>
          <w:noProof/>
        </w:rPr>
        <w:fldChar w:fldCharType="end"/>
      </w:r>
    </w:p>
    <w:p w14:paraId="50CF69B1" w14:textId="718DA9A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_Toc212046121 \h </w:instrText>
      </w:r>
      <w:r>
        <w:rPr>
          <w:noProof/>
        </w:rPr>
      </w:r>
      <w:r>
        <w:rPr>
          <w:noProof/>
        </w:rPr>
        <w:fldChar w:fldCharType="separate"/>
      </w:r>
      <w:r>
        <w:rPr>
          <w:noProof/>
        </w:rPr>
        <w:t>185</w:t>
      </w:r>
      <w:r>
        <w:rPr>
          <w:noProof/>
        </w:rPr>
        <w:fldChar w:fldCharType="end"/>
      </w:r>
    </w:p>
    <w:p w14:paraId="40169241" w14:textId="1CF68E1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5.6.2.3.3</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PdnEstablishmentOptions</w:t>
      </w:r>
      <w:r>
        <w:rPr>
          <w:noProof/>
        </w:rPr>
        <w:tab/>
      </w:r>
      <w:r>
        <w:rPr>
          <w:noProof/>
        </w:rPr>
        <w:fldChar w:fldCharType="begin"/>
      </w:r>
      <w:r>
        <w:rPr>
          <w:noProof/>
        </w:rPr>
        <w:instrText xml:space="preserve"> PAGEREF _Toc212046122 \h </w:instrText>
      </w:r>
      <w:r>
        <w:rPr>
          <w:noProof/>
        </w:rPr>
      </w:r>
      <w:r>
        <w:rPr>
          <w:noProof/>
        </w:rPr>
        <w:fldChar w:fldCharType="separate"/>
      </w:r>
      <w:r>
        <w:rPr>
          <w:noProof/>
        </w:rPr>
        <w:t>185</w:t>
      </w:r>
      <w:r>
        <w:rPr>
          <w:noProof/>
        </w:rPr>
        <w:fldChar w:fldCharType="end"/>
      </w:r>
    </w:p>
    <w:p w14:paraId="3CF5911E" w14:textId="782FE81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5.6.2.3.4</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DeliveryStatus</w:t>
      </w:r>
      <w:r>
        <w:rPr>
          <w:noProof/>
        </w:rPr>
        <w:tab/>
      </w:r>
      <w:r>
        <w:rPr>
          <w:noProof/>
        </w:rPr>
        <w:fldChar w:fldCharType="begin"/>
      </w:r>
      <w:r>
        <w:rPr>
          <w:noProof/>
        </w:rPr>
        <w:instrText xml:space="preserve"> PAGEREF _Toc212046123 \h </w:instrText>
      </w:r>
      <w:r>
        <w:rPr>
          <w:noProof/>
        </w:rPr>
      </w:r>
      <w:r>
        <w:rPr>
          <w:noProof/>
        </w:rPr>
        <w:fldChar w:fldCharType="separate"/>
      </w:r>
      <w:r>
        <w:rPr>
          <w:noProof/>
        </w:rPr>
        <w:t>185</w:t>
      </w:r>
      <w:r>
        <w:rPr>
          <w:noProof/>
        </w:rPr>
        <w:fldChar w:fldCharType="end"/>
      </w:r>
    </w:p>
    <w:p w14:paraId="33CD0D02" w14:textId="0640847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5.6.2.3.5</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NiddStatus</w:t>
      </w:r>
      <w:r>
        <w:rPr>
          <w:noProof/>
        </w:rPr>
        <w:tab/>
      </w:r>
      <w:r>
        <w:rPr>
          <w:noProof/>
        </w:rPr>
        <w:fldChar w:fldCharType="begin"/>
      </w:r>
      <w:r>
        <w:rPr>
          <w:noProof/>
        </w:rPr>
        <w:instrText xml:space="preserve"> PAGEREF _Toc212046124 \h </w:instrText>
      </w:r>
      <w:r>
        <w:rPr>
          <w:noProof/>
        </w:rPr>
      </w:r>
      <w:r>
        <w:rPr>
          <w:noProof/>
        </w:rPr>
        <w:fldChar w:fldCharType="separate"/>
      </w:r>
      <w:r>
        <w:rPr>
          <w:noProof/>
        </w:rPr>
        <w:t>186</w:t>
      </w:r>
      <w:r>
        <w:rPr>
          <w:noProof/>
        </w:rPr>
        <w:fldChar w:fldCharType="end"/>
      </w:r>
    </w:p>
    <w:p w14:paraId="5C78C8C9" w14:textId="040EE75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5.6.2.3.6</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PdnEstablishmentOptionsRm</w:t>
      </w:r>
      <w:r>
        <w:rPr>
          <w:noProof/>
        </w:rPr>
        <w:tab/>
      </w:r>
      <w:r>
        <w:rPr>
          <w:noProof/>
        </w:rPr>
        <w:fldChar w:fldCharType="begin"/>
      </w:r>
      <w:r>
        <w:rPr>
          <w:noProof/>
        </w:rPr>
        <w:instrText xml:space="preserve"> PAGEREF _Toc212046125 \h </w:instrText>
      </w:r>
      <w:r>
        <w:rPr>
          <w:noProof/>
        </w:rPr>
      </w:r>
      <w:r>
        <w:rPr>
          <w:noProof/>
        </w:rPr>
        <w:fldChar w:fldCharType="separate"/>
      </w:r>
      <w:r>
        <w:rPr>
          <w:noProof/>
        </w:rPr>
        <w:t>186</w:t>
      </w:r>
      <w:r>
        <w:rPr>
          <w:noProof/>
        </w:rPr>
        <w:fldChar w:fldCharType="end"/>
      </w:r>
    </w:p>
    <w:p w14:paraId="20BBB6AA" w14:textId="169A185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5.6.2.3.7</w:t>
      </w:r>
      <w:r>
        <w:rPr>
          <w:rFonts w:asciiTheme="minorHAnsi" w:hAnsiTheme="minorHAnsi" w:cstheme="minorBidi"/>
          <w:noProof/>
          <w:kern w:val="2"/>
          <w:sz w:val="24"/>
          <w:szCs w:val="24"/>
          <w:lang w:val="en-US" w:eastAsia="zh-CN"/>
          <w14:ligatures w14:val="standardContextual"/>
        </w:rPr>
        <w:tab/>
      </w:r>
      <w:r>
        <w:rPr>
          <w:noProof/>
        </w:rPr>
        <w:t>Enumeration: ManageEntity</w:t>
      </w:r>
      <w:r>
        <w:rPr>
          <w:noProof/>
        </w:rPr>
        <w:tab/>
      </w:r>
      <w:r>
        <w:rPr>
          <w:noProof/>
        </w:rPr>
        <w:fldChar w:fldCharType="begin"/>
      </w:r>
      <w:r>
        <w:rPr>
          <w:noProof/>
        </w:rPr>
        <w:instrText xml:space="preserve"> PAGEREF _Toc212046126 \h </w:instrText>
      </w:r>
      <w:r>
        <w:rPr>
          <w:noProof/>
        </w:rPr>
      </w:r>
      <w:r>
        <w:rPr>
          <w:noProof/>
        </w:rPr>
        <w:fldChar w:fldCharType="separate"/>
      </w:r>
      <w:r>
        <w:rPr>
          <w:noProof/>
        </w:rPr>
        <w:t>187</w:t>
      </w:r>
      <w:r>
        <w:rPr>
          <w:noProof/>
        </w:rPr>
        <w:fldChar w:fldCharType="end"/>
      </w:r>
    </w:p>
    <w:p w14:paraId="5C5B63F5" w14:textId="7BB8199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5.6.2.3.8</w:t>
      </w:r>
      <w:r>
        <w:rPr>
          <w:rFonts w:asciiTheme="minorHAnsi" w:hAnsiTheme="minorHAnsi" w:cstheme="minorBidi"/>
          <w:noProof/>
          <w:kern w:val="2"/>
          <w:sz w:val="24"/>
          <w:szCs w:val="24"/>
          <w:lang w:val="en-US" w:eastAsia="zh-CN"/>
          <w14:ligatures w14:val="standardContextual"/>
        </w:rPr>
        <w:tab/>
      </w:r>
      <w:r>
        <w:rPr>
          <w:noProof/>
        </w:rPr>
        <w:t>Enumeration: SerializationFormat</w:t>
      </w:r>
      <w:r>
        <w:rPr>
          <w:noProof/>
        </w:rPr>
        <w:tab/>
      </w:r>
      <w:r>
        <w:rPr>
          <w:noProof/>
        </w:rPr>
        <w:fldChar w:fldCharType="begin"/>
      </w:r>
      <w:r>
        <w:rPr>
          <w:noProof/>
        </w:rPr>
        <w:instrText xml:space="preserve"> PAGEREF _Toc212046127 \h </w:instrText>
      </w:r>
      <w:r>
        <w:rPr>
          <w:noProof/>
        </w:rPr>
      </w:r>
      <w:r>
        <w:rPr>
          <w:noProof/>
        </w:rPr>
        <w:fldChar w:fldCharType="separate"/>
      </w:r>
      <w:r>
        <w:rPr>
          <w:noProof/>
        </w:rPr>
        <w:t>187</w:t>
      </w:r>
      <w:r>
        <w:rPr>
          <w:noProof/>
        </w:rPr>
        <w:fldChar w:fldCharType="end"/>
      </w:r>
    </w:p>
    <w:p w14:paraId="3916A3CB" w14:textId="3738736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5.6.3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_Toc212046128 \h </w:instrText>
      </w:r>
      <w:r>
        <w:rPr>
          <w:noProof/>
        </w:rPr>
      </w:r>
      <w:r>
        <w:rPr>
          <w:noProof/>
        </w:rPr>
        <w:fldChar w:fldCharType="separate"/>
      </w:r>
      <w:r>
        <w:rPr>
          <w:noProof/>
        </w:rPr>
        <w:t>187</w:t>
      </w:r>
      <w:r>
        <w:rPr>
          <w:noProof/>
        </w:rPr>
        <w:fldChar w:fldCharType="end"/>
      </w:r>
    </w:p>
    <w:p w14:paraId="34966AE7" w14:textId="1289E7E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_Toc212046129 \h </w:instrText>
      </w:r>
      <w:r>
        <w:rPr>
          <w:noProof/>
        </w:rPr>
      </w:r>
      <w:r>
        <w:rPr>
          <w:noProof/>
        </w:rPr>
        <w:fldChar w:fldCharType="separate"/>
      </w:r>
      <w:r>
        <w:rPr>
          <w:noProof/>
        </w:rPr>
        <w:t>187</w:t>
      </w:r>
      <w:r>
        <w:rPr>
          <w:noProof/>
        </w:rPr>
        <w:fldChar w:fldCharType="end"/>
      </w:r>
    </w:p>
    <w:p w14:paraId="098FF6B0" w14:textId="74AC481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5.6.3.2</w:t>
      </w:r>
      <w:r>
        <w:rPr>
          <w:rFonts w:asciiTheme="minorHAnsi" w:hAnsiTheme="minorHAnsi" w:cstheme="minorBidi"/>
          <w:noProof/>
          <w:kern w:val="2"/>
          <w:sz w:val="24"/>
          <w:szCs w:val="24"/>
          <w:lang w:val="en-US" w:eastAsia="zh-CN"/>
          <w14:ligatures w14:val="standardContextual"/>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_Toc212046130 \h </w:instrText>
      </w:r>
      <w:r>
        <w:rPr>
          <w:noProof/>
        </w:rPr>
      </w:r>
      <w:r>
        <w:rPr>
          <w:noProof/>
        </w:rPr>
        <w:fldChar w:fldCharType="separate"/>
      </w:r>
      <w:r>
        <w:rPr>
          <w:noProof/>
        </w:rPr>
        <w:t>188</w:t>
      </w:r>
      <w:r>
        <w:rPr>
          <w:noProof/>
        </w:rPr>
        <w:fldChar w:fldCharType="end"/>
      </w:r>
    </w:p>
    <w:p w14:paraId="72F77E73" w14:textId="6F88FFD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_Toc212046131 \h </w:instrText>
      </w:r>
      <w:r>
        <w:rPr>
          <w:noProof/>
        </w:rPr>
      </w:r>
      <w:r>
        <w:rPr>
          <w:noProof/>
        </w:rPr>
        <w:fldChar w:fldCharType="separate"/>
      </w:r>
      <w:r>
        <w:rPr>
          <w:noProof/>
        </w:rPr>
        <w:t>188</w:t>
      </w:r>
      <w:r>
        <w:rPr>
          <w:noProof/>
        </w:rPr>
        <w:fldChar w:fldCharType="end"/>
      </w:r>
    </w:p>
    <w:p w14:paraId="1BBAEAAE" w14:textId="11751BA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_Toc212046132 \h </w:instrText>
      </w:r>
      <w:r>
        <w:rPr>
          <w:noProof/>
        </w:rPr>
      </w:r>
      <w:r>
        <w:rPr>
          <w:noProof/>
        </w:rPr>
        <w:fldChar w:fldCharType="separate"/>
      </w:r>
      <w:r>
        <w:rPr>
          <w:noProof/>
        </w:rPr>
        <w:t>189</w:t>
      </w:r>
      <w:r>
        <w:rPr>
          <w:noProof/>
        </w:rPr>
        <w:fldChar w:fldCharType="end"/>
      </w:r>
    </w:p>
    <w:p w14:paraId="6CC9D413" w14:textId="576EBF4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_Toc212046133 \h </w:instrText>
      </w:r>
      <w:r>
        <w:rPr>
          <w:noProof/>
        </w:rPr>
      </w:r>
      <w:r>
        <w:rPr>
          <w:noProof/>
        </w:rPr>
        <w:fldChar w:fldCharType="separate"/>
      </w:r>
      <w:r>
        <w:rPr>
          <w:noProof/>
        </w:rPr>
        <w:t>189</w:t>
      </w:r>
      <w:r>
        <w:rPr>
          <w:noProof/>
        </w:rPr>
        <w:fldChar w:fldCharType="end"/>
      </w:r>
    </w:p>
    <w:p w14:paraId="15D9C5F4" w14:textId="497119E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lastRenderedPageBreak/>
        <w:t>5.6.3.2.3.1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_Toc212046134 \h </w:instrText>
      </w:r>
      <w:r>
        <w:rPr>
          <w:noProof/>
        </w:rPr>
      </w:r>
      <w:r>
        <w:rPr>
          <w:noProof/>
        </w:rPr>
        <w:fldChar w:fldCharType="separate"/>
      </w:r>
      <w:r>
        <w:rPr>
          <w:noProof/>
        </w:rPr>
        <w:t>189</w:t>
      </w:r>
      <w:r>
        <w:rPr>
          <w:noProof/>
        </w:rPr>
        <w:fldChar w:fldCharType="end"/>
      </w:r>
    </w:p>
    <w:p w14:paraId="5E8BEE97" w14:textId="5F5E493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_Toc212046135 \h </w:instrText>
      </w:r>
      <w:r>
        <w:rPr>
          <w:noProof/>
        </w:rPr>
      </w:r>
      <w:r>
        <w:rPr>
          <w:noProof/>
        </w:rPr>
        <w:fldChar w:fldCharType="separate"/>
      </w:r>
      <w:r>
        <w:rPr>
          <w:noProof/>
        </w:rPr>
        <w:t>190</w:t>
      </w:r>
      <w:r>
        <w:rPr>
          <w:noProof/>
        </w:rPr>
        <w:fldChar w:fldCharType="end"/>
      </w:r>
    </w:p>
    <w:p w14:paraId="394D059A" w14:textId="7978694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_Toc212046136 \h </w:instrText>
      </w:r>
      <w:r>
        <w:rPr>
          <w:noProof/>
        </w:rPr>
      </w:r>
      <w:r>
        <w:rPr>
          <w:noProof/>
        </w:rPr>
        <w:fldChar w:fldCharType="separate"/>
      </w:r>
      <w:r>
        <w:rPr>
          <w:noProof/>
        </w:rPr>
        <w:t>190</w:t>
      </w:r>
      <w:r>
        <w:rPr>
          <w:noProof/>
        </w:rPr>
        <w:fldChar w:fldCharType="end"/>
      </w:r>
    </w:p>
    <w:p w14:paraId="5ADCAA41" w14:textId="00AC89E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_Toc212046137 \h </w:instrText>
      </w:r>
      <w:r>
        <w:rPr>
          <w:noProof/>
        </w:rPr>
      </w:r>
      <w:r>
        <w:rPr>
          <w:noProof/>
        </w:rPr>
        <w:fldChar w:fldCharType="separate"/>
      </w:r>
      <w:r>
        <w:rPr>
          <w:noProof/>
        </w:rPr>
        <w:t>190</w:t>
      </w:r>
      <w:r>
        <w:rPr>
          <w:noProof/>
        </w:rPr>
        <w:fldChar w:fldCharType="end"/>
      </w:r>
    </w:p>
    <w:p w14:paraId="5E7C5A20" w14:textId="23E2E7E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_Toc212046138 \h </w:instrText>
      </w:r>
      <w:r>
        <w:rPr>
          <w:noProof/>
        </w:rPr>
      </w:r>
      <w:r>
        <w:rPr>
          <w:noProof/>
        </w:rPr>
        <w:fldChar w:fldCharType="separate"/>
      </w:r>
      <w:r>
        <w:rPr>
          <w:noProof/>
        </w:rPr>
        <w:t>190</w:t>
      </w:r>
      <w:r>
        <w:rPr>
          <w:noProof/>
        </w:rPr>
        <w:fldChar w:fldCharType="end"/>
      </w:r>
    </w:p>
    <w:p w14:paraId="639A67A6" w14:textId="557A36E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5.6.3.3</w:t>
      </w:r>
      <w:r>
        <w:rPr>
          <w:rFonts w:asciiTheme="minorHAnsi" w:hAnsiTheme="minorHAnsi" w:cstheme="minorBidi"/>
          <w:noProof/>
          <w:kern w:val="2"/>
          <w:sz w:val="24"/>
          <w:szCs w:val="24"/>
          <w:lang w:val="en-US" w:eastAsia="zh-CN"/>
          <w14:ligatures w14:val="standardContextual"/>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_Toc212046139 \h </w:instrText>
      </w:r>
      <w:r>
        <w:rPr>
          <w:noProof/>
        </w:rPr>
      </w:r>
      <w:r>
        <w:rPr>
          <w:noProof/>
        </w:rPr>
        <w:fldChar w:fldCharType="separate"/>
      </w:r>
      <w:r>
        <w:rPr>
          <w:noProof/>
        </w:rPr>
        <w:t>190</w:t>
      </w:r>
      <w:r>
        <w:rPr>
          <w:noProof/>
        </w:rPr>
        <w:fldChar w:fldCharType="end"/>
      </w:r>
    </w:p>
    <w:p w14:paraId="358725F8" w14:textId="6FD3343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_Toc212046140 \h </w:instrText>
      </w:r>
      <w:r>
        <w:rPr>
          <w:noProof/>
        </w:rPr>
      </w:r>
      <w:r>
        <w:rPr>
          <w:noProof/>
        </w:rPr>
        <w:fldChar w:fldCharType="separate"/>
      </w:r>
      <w:r>
        <w:rPr>
          <w:noProof/>
        </w:rPr>
        <w:t>190</w:t>
      </w:r>
      <w:r>
        <w:rPr>
          <w:noProof/>
        </w:rPr>
        <w:fldChar w:fldCharType="end"/>
      </w:r>
    </w:p>
    <w:p w14:paraId="1CC86CB1" w14:textId="5C5E815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_Toc212046141 \h </w:instrText>
      </w:r>
      <w:r>
        <w:rPr>
          <w:noProof/>
        </w:rPr>
      </w:r>
      <w:r>
        <w:rPr>
          <w:noProof/>
        </w:rPr>
        <w:fldChar w:fldCharType="separate"/>
      </w:r>
      <w:r>
        <w:rPr>
          <w:noProof/>
        </w:rPr>
        <w:t>191</w:t>
      </w:r>
      <w:r>
        <w:rPr>
          <w:noProof/>
        </w:rPr>
        <w:fldChar w:fldCharType="end"/>
      </w:r>
    </w:p>
    <w:p w14:paraId="4FFE94B9" w14:textId="720F34A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_Toc212046142 \h </w:instrText>
      </w:r>
      <w:r>
        <w:rPr>
          <w:noProof/>
        </w:rPr>
      </w:r>
      <w:r>
        <w:rPr>
          <w:noProof/>
        </w:rPr>
        <w:fldChar w:fldCharType="separate"/>
      </w:r>
      <w:r>
        <w:rPr>
          <w:noProof/>
        </w:rPr>
        <w:t>191</w:t>
      </w:r>
      <w:r>
        <w:rPr>
          <w:noProof/>
        </w:rPr>
        <w:fldChar w:fldCharType="end"/>
      </w:r>
    </w:p>
    <w:p w14:paraId="749C4F8D" w14:textId="3FB49ED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_Toc212046143 \h </w:instrText>
      </w:r>
      <w:r>
        <w:rPr>
          <w:noProof/>
        </w:rPr>
      </w:r>
      <w:r>
        <w:rPr>
          <w:noProof/>
        </w:rPr>
        <w:fldChar w:fldCharType="separate"/>
      </w:r>
      <w:r>
        <w:rPr>
          <w:noProof/>
        </w:rPr>
        <w:t>191</w:t>
      </w:r>
      <w:r>
        <w:rPr>
          <w:noProof/>
        </w:rPr>
        <w:fldChar w:fldCharType="end"/>
      </w:r>
    </w:p>
    <w:p w14:paraId="2BA4C5F7" w14:textId="1E097D7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_Toc212046144 \h </w:instrText>
      </w:r>
      <w:r>
        <w:rPr>
          <w:noProof/>
        </w:rPr>
      </w:r>
      <w:r>
        <w:rPr>
          <w:noProof/>
        </w:rPr>
        <w:fldChar w:fldCharType="separate"/>
      </w:r>
      <w:r>
        <w:rPr>
          <w:noProof/>
        </w:rPr>
        <w:t>192</w:t>
      </w:r>
      <w:r>
        <w:rPr>
          <w:noProof/>
        </w:rPr>
        <w:fldChar w:fldCharType="end"/>
      </w:r>
    </w:p>
    <w:p w14:paraId="6B4B6460" w14:textId="79D2E20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_Toc212046145 \h </w:instrText>
      </w:r>
      <w:r>
        <w:rPr>
          <w:noProof/>
        </w:rPr>
      </w:r>
      <w:r>
        <w:rPr>
          <w:noProof/>
        </w:rPr>
        <w:fldChar w:fldCharType="separate"/>
      </w:r>
      <w:r>
        <w:rPr>
          <w:noProof/>
        </w:rPr>
        <w:t>192</w:t>
      </w:r>
      <w:r>
        <w:rPr>
          <w:noProof/>
        </w:rPr>
        <w:fldChar w:fldCharType="end"/>
      </w:r>
    </w:p>
    <w:p w14:paraId="4656BA4D" w14:textId="0FEE504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_Toc212046146 \h </w:instrText>
      </w:r>
      <w:r>
        <w:rPr>
          <w:noProof/>
        </w:rPr>
      </w:r>
      <w:r>
        <w:rPr>
          <w:noProof/>
        </w:rPr>
        <w:fldChar w:fldCharType="separate"/>
      </w:r>
      <w:r>
        <w:rPr>
          <w:noProof/>
        </w:rPr>
        <w:t>193</w:t>
      </w:r>
      <w:r>
        <w:rPr>
          <w:noProof/>
        </w:rPr>
        <w:fldChar w:fldCharType="end"/>
      </w:r>
    </w:p>
    <w:p w14:paraId="0835E688" w14:textId="7652D07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_Toc212046147 \h </w:instrText>
      </w:r>
      <w:r>
        <w:rPr>
          <w:noProof/>
        </w:rPr>
      </w:r>
      <w:r>
        <w:rPr>
          <w:noProof/>
        </w:rPr>
        <w:fldChar w:fldCharType="separate"/>
      </w:r>
      <w:r>
        <w:rPr>
          <w:noProof/>
        </w:rPr>
        <w:t>193</w:t>
      </w:r>
      <w:r>
        <w:rPr>
          <w:noProof/>
        </w:rPr>
        <w:fldChar w:fldCharType="end"/>
      </w:r>
    </w:p>
    <w:p w14:paraId="16D9989F" w14:textId="020922C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5.6.3.4</w:t>
      </w:r>
      <w:r>
        <w:rPr>
          <w:rFonts w:asciiTheme="minorHAnsi" w:hAnsiTheme="minorHAnsi" w:cstheme="minorBidi"/>
          <w:noProof/>
          <w:kern w:val="2"/>
          <w:sz w:val="24"/>
          <w:szCs w:val="24"/>
          <w:lang w:val="en-US" w:eastAsia="zh-CN"/>
          <w14:ligatures w14:val="standardContextual"/>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_Toc212046148 \h </w:instrText>
      </w:r>
      <w:r>
        <w:rPr>
          <w:noProof/>
        </w:rPr>
      </w:r>
      <w:r>
        <w:rPr>
          <w:noProof/>
        </w:rPr>
        <w:fldChar w:fldCharType="separate"/>
      </w:r>
      <w:r>
        <w:rPr>
          <w:noProof/>
        </w:rPr>
        <w:t>193</w:t>
      </w:r>
      <w:r>
        <w:rPr>
          <w:noProof/>
        </w:rPr>
        <w:fldChar w:fldCharType="end"/>
      </w:r>
    </w:p>
    <w:p w14:paraId="34C0BB7E" w14:textId="30A48B7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5.6.3.4.1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_Toc212046149 \h </w:instrText>
      </w:r>
      <w:r>
        <w:rPr>
          <w:noProof/>
        </w:rPr>
      </w:r>
      <w:r>
        <w:rPr>
          <w:noProof/>
        </w:rPr>
        <w:fldChar w:fldCharType="separate"/>
      </w:r>
      <w:r>
        <w:rPr>
          <w:noProof/>
        </w:rPr>
        <w:t>193</w:t>
      </w:r>
      <w:r>
        <w:rPr>
          <w:noProof/>
        </w:rPr>
        <w:fldChar w:fldCharType="end"/>
      </w:r>
    </w:p>
    <w:p w14:paraId="60E59F4C" w14:textId="2DEAE92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5.6.3.4.2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_Toc212046150 \h </w:instrText>
      </w:r>
      <w:r>
        <w:rPr>
          <w:noProof/>
        </w:rPr>
      </w:r>
      <w:r>
        <w:rPr>
          <w:noProof/>
        </w:rPr>
        <w:fldChar w:fldCharType="separate"/>
      </w:r>
      <w:r>
        <w:rPr>
          <w:noProof/>
        </w:rPr>
        <w:t>194</w:t>
      </w:r>
      <w:r>
        <w:rPr>
          <w:noProof/>
        </w:rPr>
        <w:fldChar w:fldCharType="end"/>
      </w:r>
    </w:p>
    <w:p w14:paraId="641D0E3C" w14:textId="0676FAB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5.6.3.4.3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_Toc212046151 \h </w:instrText>
      </w:r>
      <w:r>
        <w:rPr>
          <w:noProof/>
        </w:rPr>
      </w:r>
      <w:r>
        <w:rPr>
          <w:noProof/>
        </w:rPr>
        <w:fldChar w:fldCharType="separate"/>
      </w:r>
      <w:r>
        <w:rPr>
          <w:noProof/>
        </w:rPr>
        <w:t>194</w:t>
      </w:r>
      <w:r>
        <w:rPr>
          <w:noProof/>
        </w:rPr>
        <w:fldChar w:fldCharType="end"/>
      </w:r>
    </w:p>
    <w:p w14:paraId="49B7F5A7" w14:textId="650C449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5.6.3.4.3.1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_Toc212046152 \h </w:instrText>
      </w:r>
      <w:r>
        <w:rPr>
          <w:noProof/>
        </w:rPr>
      </w:r>
      <w:r>
        <w:rPr>
          <w:noProof/>
        </w:rPr>
        <w:fldChar w:fldCharType="separate"/>
      </w:r>
      <w:r>
        <w:rPr>
          <w:noProof/>
        </w:rPr>
        <w:t>194</w:t>
      </w:r>
      <w:r>
        <w:rPr>
          <w:noProof/>
        </w:rPr>
        <w:fldChar w:fldCharType="end"/>
      </w:r>
    </w:p>
    <w:p w14:paraId="3157EA0D" w14:textId="29D7C6A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5.6.3.4.3.2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_Toc212046153 \h </w:instrText>
      </w:r>
      <w:r>
        <w:rPr>
          <w:noProof/>
        </w:rPr>
      </w:r>
      <w:r>
        <w:rPr>
          <w:noProof/>
        </w:rPr>
        <w:fldChar w:fldCharType="separate"/>
      </w:r>
      <w:r>
        <w:rPr>
          <w:noProof/>
        </w:rPr>
        <w:t>195</w:t>
      </w:r>
      <w:r>
        <w:rPr>
          <w:noProof/>
        </w:rPr>
        <w:fldChar w:fldCharType="end"/>
      </w:r>
    </w:p>
    <w:p w14:paraId="14BABB29" w14:textId="0C2643E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5.6.3.4.3.3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_Toc212046154 \h </w:instrText>
      </w:r>
      <w:r>
        <w:rPr>
          <w:noProof/>
        </w:rPr>
      </w:r>
      <w:r>
        <w:rPr>
          <w:noProof/>
        </w:rPr>
        <w:fldChar w:fldCharType="separate"/>
      </w:r>
      <w:r>
        <w:rPr>
          <w:noProof/>
        </w:rPr>
        <w:t>195</w:t>
      </w:r>
      <w:r>
        <w:rPr>
          <w:noProof/>
        </w:rPr>
        <w:fldChar w:fldCharType="end"/>
      </w:r>
    </w:p>
    <w:p w14:paraId="5AAABD7A" w14:textId="6B05949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5.6.3.4.3.4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_Toc212046155 \h </w:instrText>
      </w:r>
      <w:r>
        <w:rPr>
          <w:noProof/>
        </w:rPr>
      </w:r>
      <w:r>
        <w:rPr>
          <w:noProof/>
        </w:rPr>
        <w:fldChar w:fldCharType="separate"/>
      </w:r>
      <w:r>
        <w:rPr>
          <w:noProof/>
        </w:rPr>
        <w:t>195</w:t>
      </w:r>
      <w:r>
        <w:rPr>
          <w:noProof/>
        </w:rPr>
        <w:fldChar w:fldCharType="end"/>
      </w:r>
    </w:p>
    <w:p w14:paraId="6333EA41" w14:textId="2D7E001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5.6.3.4.3.5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_Toc212046156 \h </w:instrText>
      </w:r>
      <w:r>
        <w:rPr>
          <w:noProof/>
        </w:rPr>
      </w:r>
      <w:r>
        <w:rPr>
          <w:noProof/>
        </w:rPr>
        <w:fldChar w:fldCharType="separate"/>
      </w:r>
      <w:r>
        <w:rPr>
          <w:noProof/>
        </w:rPr>
        <w:t>197</w:t>
      </w:r>
      <w:r>
        <w:rPr>
          <w:noProof/>
        </w:rPr>
        <w:fldChar w:fldCharType="end"/>
      </w:r>
    </w:p>
    <w:p w14:paraId="59AE9FE5" w14:textId="5AE5AB2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5.6.3.5</w:t>
      </w:r>
      <w:r>
        <w:rPr>
          <w:rFonts w:asciiTheme="minorHAnsi" w:hAnsiTheme="minorHAnsi" w:cstheme="minorBidi"/>
          <w:noProof/>
          <w:kern w:val="2"/>
          <w:sz w:val="24"/>
          <w:szCs w:val="24"/>
          <w:lang w:val="en-US" w:eastAsia="zh-CN"/>
          <w14:ligatures w14:val="standardContextual"/>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_Toc212046157 \h </w:instrText>
      </w:r>
      <w:r>
        <w:rPr>
          <w:noProof/>
        </w:rPr>
      </w:r>
      <w:r>
        <w:rPr>
          <w:noProof/>
        </w:rPr>
        <w:fldChar w:fldCharType="separate"/>
      </w:r>
      <w:r>
        <w:rPr>
          <w:noProof/>
        </w:rPr>
        <w:t>197</w:t>
      </w:r>
      <w:r>
        <w:rPr>
          <w:noProof/>
        </w:rPr>
        <w:fldChar w:fldCharType="end"/>
      </w:r>
    </w:p>
    <w:p w14:paraId="1B38FDB1" w14:textId="00C0813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5.6.3.5.1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_Toc212046158 \h </w:instrText>
      </w:r>
      <w:r>
        <w:rPr>
          <w:noProof/>
        </w:rPr>
      </w:r>
      <w:r>
        <w:rPr>
          <w:noProof/>
        </w:rPr>
        <w:fldChar w:fldCharType="separate"/>
      </w:r>
      <w:r>
        <w:rPr>
          <w:noProof/>
        </w:rPr>
        <w:t>197</w:t>
      </w:r>
      <w:r>
        <w:rPr>
          <w:noProof/>
        </w:rPr>
        <w:fldChar w:fldCharType="end"/>
      </w:r>
    </w:p>
    <w:p w14:paraId="74693F8C" w14:textId="6D85D46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5.6.3.5.2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_Toc212046159 \h </w:instrText>
      </w:r>
      <w:r>
        <w:rPr>
          <w:noProof/>
        </w:rPr>
      </w:r>
      <w:r>
        <w:rPr>
          <w:noProof/>
        </w:rPr>
        <w:fldChar w:fldCharType="separate"/>
      </w:r>
      <w:r>
        <w:rPr>
          <w:noProof/>
        </w:rPr>
        <w:t>197</w:t>
      </w:r>
      <w:r>
        <w:rPr>
          <w:noProof/>
        </w:rPr>
        <w:fldChar w:fldCharType="end"/>
      </w:r>
    </w:p>
    <w:p w14:paraId="04B7CC4F" w14:textId="7DF4664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5.6.3.5.3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_Toc212046160 \h </w:instrText>
      </w:r>
      <w:r>
        <w:rPr>
          <w:noProof/>
        </w:rPr>
      </w:r>
      <w:r>
        <w:rPr>
          <w:noProof/>
        </w:rPr>
        <w:fldChar w:fldCharType="separate"/>
      </w:r>
      <w:r>
        <w:rPr>
          <w:noProof/>
        </w:rPr>
        <w:t>197</w:t>
      </w:r>
      <w:r>
        <w:rPr>
          <w:noProof/>
        </w:rPr>
        <w:fldChar w:fldCharType="end"/>
      </w:r>
    </w:p>
    <w:p w14:paraId="1A259C49" w14:textId="31A6400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5.6.3.5.3.1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_Toc212046161 \h </w:instrText>
      </w:r>
      <w:r>
        <w:rPr>
          <w:noProof/>
        </w:rPr>
      </w:r>
      <w:r>
        <w:rPr>
          <w:noProof/>
        </w:rPr>
        <w:fldChar w:fldCharType="separate"/>
      </w:r>
      <w:r>
        <w:rPr>
          <w:noProof/>
        </w:rPr>
        <w:t>197</w:t>
      </w:r>
      <w:r>
        <w:rPr>
          <w:noProof/>
        </w:rPr>
        <w:fldChar w:fldCharType="end"/>
      </w:r>
    </w:p>
    <w:p w14:paraId="2FE96F18" w14:textId="4881B06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5.6.3.5.3.2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_Toc212046162 \h </w:instrText>
      </w:r>
      <w:r>
        <w:rPr>
          <w:noProof/>
        </w:rPr>
      </w:r>
      <w:r>
        <w:rPr>
          <w:noProof/>
        </w:rPr>
        <w:fldChar w:fldCharType="separate"/>
      </w:r>
      <w:r>
        <w:rPr>
          <w:noProof/>
        </w:rPr>
        <w:t>198</w:t>
      </w:r>
      <w:r>
        <w:rPr>
          <w:noProof/>
        </w:rPr>
        <w:fldChar w:fldCharType="end"/>
      </w:r>
    </w:p>
    <w:p w14:paraId="2957A5A4" w14:textId="53B676D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5.6.3.5.3.3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_Toc212046163 \h </w:instrText>
      </w:r>
      <w:r>
        <w:rPr>
          <w:noProof/>
        </w:rPr>
      </w:r>
      <w:r>
        <w:rPr>
          <w:noProof/>
        </w:rPr>
        <w:fldChar w:fldCharType="separate"/>
      </w:r>
      <w:r>
        <w:rPr>
          <w:noProof/>
        </w:rPr>
        <w:t>199</w:t>
      </w:r>
      <w:r>
        <w:rPr>
          <w:noProof/>
        </w:rPr>
        <w:fldChar w:fldCharType="end"/>
      </w:r>
    </w:p>
    <w:p w14:paraId="227A47B7" w14:textId="14E0DEA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5.6.3.5.3.4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_Toc212046164 \h </w:instrText>
      </w:r>
      <w:r>
        <w:rPr>
          <w:noProof/>
        </w:rPr>
      </w:r>
      <w:r>
        <w:rPr>
          <w:noProof/>
        </w:rPr>
        <w:fldChar w:fldCharType="separate"/>
      </w:r>
      <w:r>
        <w:rPr>
          <w:noProof/>
        </w:rPr>
        <w:t>200</w:t>
      </w:r>
      <w:r>
        <w:rPr>
          <w:noProof/>
        </w:rPr>
        <w:fldChar w:fldCharType="end"/>
      </w:r>
    </w:p>
    <w:p w14:paraId="481E07BA" w14:textId="640CAB2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5.6.3.5.3.5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_Toc212046165 \h </w:instrText>
      </w:r>
      <w:r>
        <w:rPr>
          <w:noProof/>
        </w:rPr>
      </w:r>
      <w:r>
        <w:rPr>
          <w:noProof/>
        </w:rPr>
        <w:fldChar w:fldCharType="separate"/>
      </w:r>
      <w:r>
        <w:rPr>
          <w:noProof/>
        </w:rPr>
        <w:t>201</w:t>
      </w:r>
      <w:r>
        <w:rPr>
          <w:noProof/>
        </w:rPr>
        <w:fldChar w:fldCharType="end"/>
      </w:r>
    </w:p>
    <w:p w14:paraId="431B5904" w14:textId="79F625A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5.6.3.6</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_Toc212046166 \h </w:instrText>
      </w:r>
      <w:r>
        <w:rPr>
          <w:noProof/>
        </w:rPr>
      </w:r>
      <w:r>
        <w:rPr>
          <w:noProof/>
        </w:rPr>
        <w:fldChar w:fldCharType="separate"/>
      </w:r>
      <w:r>
        <w:rPr>
          <w:noProof/>
        </w:rPr>
        <w:t>202</w:t>
      </w:r>
      <w:r>
        <w:rPr>
          <w:noProof/>
        </w:rPr>
        <w:fldChar w:fldCharType="end"/>
      </w:r>
    </w:p>
    <w:p w14:paraId="0B32BE41" w14:textId="3784158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5.6.3.7</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_Toc212046167 \h </w:instrText>
      </w:r>
      <w:r>
        <w:rPr>
          <w:noProof/>
        </w:rPr>
      </w:r>
      <w:r>
        <w:rPr>
          <w:noProof/>
        </w:rPr>
        <w:fldChar w:fldCharType="separate"/>
      </w:r>
      <w:r>
        <w:rPr>
          <w:noProof/>
        </w:rPr>
        <w:t>202</w:t>
      </w:r>
      <w:r>
        <w:rPr>
          <w:noProof/>
        </w:rPr>
        <w:fldChar w:fldCharType="end"/>
      </w:r>
    </w:p>
    <w:p w14:paraId="34B98840" w14:textId="3C1D6E0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5.6.3.8</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_Toc212046168 \h </w:instrText>
      </w:r>
      <w:r>
        <w:rPr>
          <w:noProof/>
        </w:rPr>
      </w:r>
      <w:r>
        <w:rPr>
          <w:noProof/>
        </w:rPr>
        <w:fldChar w:fldCharType="separate"/>
      </w:r>
      <w:r>
        <w:rPr>
          <w:noProof/>
        </w:rPr>
        <w:t>202</w:t>
      </w:r>
      <w:r>
        <w:rPr>
          <w:noProof/>
        </w:rPr>
        <w:fldChar w:fldCharType="end"/>
      </w:r>
    </w:p>
    <w:p w14:paraId="4CACC169" w14:textId="3ED4E62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5.6.3.9</w:t>
      </w:r>
      <w:r>
        <w:rPr>
          <w:rFonts w:asciiTheme="minorHAnsi" w:hAnsiTheme="minorHAnsi" w:cstheme="minorBidi"/>
          <w:noProof/>
          <w:kern w:val="2"/>
          <w:sz w:val="24"/>
          <w:szCs w:val="24"/>
          <w:lang w:val="en-US" w:eastAsia="zh-CN"/>
          <w14:ligatures w14:val="standardContextual"/>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_Toc212046169 \h </w:instrText>
      </w:r>
      <w:r>
        <w:rPr>
          <w:noProof/>
        </w:rPr>
      </w:r>
      <w:r>
        <w:rPr>
          <w:noProof/>
        </w:rPr>
        <w:fldChar w:fldCharType="separate"/>
      </w:r>
      <w:r>
        <w:rPr>
          <w:noProof/>
        </w:rPr>
        <w:t>202</w:t>
      </w:r>
      <w:r>
        <w:rPr>
          <w:noProof/>
        </w:rPr>
        <w:fldChar w:fldCharType="end"/>
      </w:r>
    </w:p>
    <w:p w14:paraId="1A84C1E6" w14:textId="395A131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5.6.3.9.1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_Toc212046170 \h </w:instrText>
      </w:r>
      <w:r>
        <w:rPr>
          <w:noProof/>
        </w:rPr>
      </w:r>
      <w:r>
        <w:rPr>
          <w:noProof/>
        </w:rPr>
        <w:fldChar w:fldCharType="separate"/>
      </w:r>
      <w:r>
        <w:rPr>
          <w:noProof/>
        </w:rPr>
        <w:t>202</w:t>
      </w:r>
      <w:r>
        <w:rPr>
          <w:noProof/>
        </w:rPr>
        <w:fldChar w:fldCharType="end"/>
      </w:r>
    </w:p>
    <w:p w14:paraId="720F457B" w14:textId="74FF84F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5.6.3.9.2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_Toc212046171 \h </w:instrText>
      </w:r>
      <w:r>
        <w:rPr>
          <w:noProof/>
        </w:rPr>
      </w:r>
      <w:r>
        <w:rPr>
          <w:noProof/>
        </w:rPr>
        <w:fldChar w:fldCharType="separate"/>
      </w:r>
      <w:r>
        <w:rPr>
          <w:noProof/>
        </w:rPr>
        <w:t>202</w:t>
      </w:r>
      <w:r>
        <w:rPr>
          <w:noProof/>
        </w:rPr>
        <w:fldChar w:fldCharType="end"/>
      </w:r>
    </w:p>
    <w:p w14:paraId="4EE970F9" w14:textId="39E9857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5.6.3.9.3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_Toc212046172 \h </w:instrText>
      </w:r>
      <w:r>
        <w:rPr>
          <w:noProof/>
        </w:rPr>
      </w:r>
      <w:r>
        <w:rPr>
          <w:noProof/>
        </w:rPr>
        <w:fldChar w:fldCharType="separate"/>
      </w:r>
      <w:r>
        <w:rPr>
          <w:noProof/>
        </w:rPr>
        <w:t>202</w:t>
      </w:r>
      <w:r>
        <w:rPr>
          <w:noProof/>
        </w:rPr>
        <w:fldChar w:fldCharType="end"/>
      </w:r>
    </w:p>
    <w:p w14:paraId="6C9FF2DF" w14:textId="061E7AA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5.6.3.9.3.1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_Toc212046173 \h </w:instrText>
      </w:r>
      <w:r>
        <w:rPr>
          <w:noProof/>
        </w:rPr>
      </w:r>
      <w:r>
        <w:rPr>
          <w:noProof/>
        </w:rPr>
        <w:fldChar w:fldCharType="separate"/>
      </w:r>
      <w:r>
        <w:rPr>
          <w:noProof/>
        </w:rPr>
        <w:t>202</w:t>
      </w:r>
      <w:r>
        <w:rPr>
          <w:noProof/>
        </w:rPr>
        <w:fldChar w:fldCharType="end"/>
      </w:r>
    </w:p>
    <w:p w14:paraId="4F353CDD" w14:textId="1171808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5.6.3.9.3.2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_Toc212046174 \h </w:instrText>
      </w:r>
      <w:r>
        <w:rPr>
          <w:noProof/>
        </w:rPr>
      </w:r>
      <w:r>
        <w:rPr>
          <w:noProof/>
        </w:rPr>
        <w:fldChar w:fldCharType="separate"/>
      </w:r>
      <w:r>
        <w:rPr>
          <w:noProof/>
        </w:rPr>
        <w:t>203</w:t>
      </w:r>
      <w:r>
        <w:rPr>
          <w:noProof/>
        </w:rPr>
        <w:fldChar w:fldCharType="end"/>
      </w:r>
    </w:p>
    <w:p w14:paraId="486CBAD5" w14:textId="15061F3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5.6.3.9.3.3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_Toc212046175 \h </w:instrText>
      </w:r>
      <w:r>
        <w:rPr>
          <w:noProof/>
        </w:rPr>
      </w:r>
      <w:r>
        <w:rPr>
          <w:noProof/>
        </w:rPr>
        <w:fldChar w:fldCharType="separate"/>
      </w:r>
      <w:r>
        <w:rPr>
          <w:noProof/>
        </w:rPr>
        <w:t>204</w:t>
      </w:r>
      <w:r>
        <w:rPr>
          <w:noProof/>
        </w:rPr>
        <w:fldChar w:fldCharType="end"/>
      </w:r>
    </w:p>
    <w:p w14:paraId="0E486156" w14:textId="72FE5F3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5.6.3.9.3.4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_Toc212046176 \h </w:instrText>
      </w:r>
      <w:r>
        <w:rPr>
          <w:noProof/>
        </w:rPr>
      </w:r>
      <w:r>
        <w:rPr>
          <w:noProof/>
        </w:rPr>
        <w:fldChar w:fldCharType="separate"/>
      </w:r>
      <w:r>
        <w:rPr>
          <w:noProof/>
        </w:rPr>
        <w:t>204</w:t>
      </w:r>
      <w:r>
        <w:rPr>
          <w:noProof/>
        </w:rPr>
        <w:fldChar w:fldCharType="end"/>
      </w:r>
    </w:p>
    <w:p w14:paraId="09CADF8F" w14:textId="348980A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5.6.3.9.3.5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_Toc212046177 \h </w:instrText>
      </w:r>
      <w:r>
        <w:rPr>
          <w:noProof/>
        </w:rPr>
      </w:r>
      <w:r>
        <w:rPr>
          <w:noProof/>
        </w:rPr>
        <w:fldChar w:fldCharType="separate"/>
      </w:r>
      <w:r>
        <w:rPr>
          <w:noProof/>
        </w:rPr>
        <w:t>204</w:t>
      </w:r>
      <w:r>
        <w:rPr>
          <w:noProof/>
        </w:rPr>
        <w:fldChar w:fldCharType="end"/>
      </w:r>
    </w:p>
    <w:p w14:paraId="46EF3715" w14:textId="1C872DD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5.6.3.10</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_Toc212046178 \h </w:instrText>
      </w:r>
      <w:r>
        <w:rPr>
          <w:noProof/>
        </w:rPr>
      </w:r>
      <w:r>
        <w:rPr>
          <w:noProof/>
        </w:rPr>
        <w:fldChar w:fldCharType="separate"/>
      </w:r>
      <w:r>
        <w:rPr>
          <w:noProof/>
        </w:rPr>
        <w:t>205</w:t>
      </w:r>
      <w:r>
        <w:rPr>
          <w:noProof/>
        </w:rPr>
        <w:fldChar w:fldCharType="end"/>
      </w:r>
    </w:p>
    <w:p w14:paraId="6220FB11" w14:textId="219209F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5.6.3.11</w:t>
      </w:r>
      <w:r>
        <w:rPr>
          <w:rFonts w:asciiTheme="minorHAnsi" w:hAnsiTheme="minorHAnsi" w:cstheme="minorBidi"/>
          <w:noProof/>
          <w:kern w:val="2"/>
          <w:sz w:val="24"/>
          <w:szCs w:val="24"/>
          <w:lang w:val="en-US" w:eastAsia="zh-CN"/>
          <w14:ligatures w14:val="standardContextual"/>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_Toc212046179 \h </w:instrText>
      </w:r>
      <w:r>
        <w:rPr>
          <w:noProof/>
        </w:rPr>
      </w:r>
      <w:r>
        <w:rPr>
          <w:noProof/>
        </w:rPr>
        <w:fldChar w:fldCharType="separate"/>
      </w:r>
      <w:r>
        <w:rPr>
          <w:noProof/>
        </w:rPr>
        <w:t>205</w:t>
      </w:r>
      <w:r>
        <w:rPr>
          <w:noProof/>
        </w:rPr>
        <w:fldChar w:fldCharType="end"/>
      </w:r>
    </w:p>
    <w:p w14:paraId="264C9E3C" w14:textId="05AFE73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5.6.3.11.1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_Toc212046180 \h </w:instrText>
      </w:r>
      <w:r>
        <w:rPr>
          <w:noProof/>
        </w:rPr>
      </w:r>
      <w:r>
        <w:rPr>
          <w:noProof/>
        </w:rPr>
        <w:fldChar w:fldCharType="separate"/>
      </w:r>
      <w:r>
        <w:rPr>
          <w:noProof/>
        </w:rPr>
        <w:t>205</w:t>
      </w:r>
      <w:r>
        <w:rPr>
          <w:noProof/>
        </w:rPr>
        <w:fldChar w:fldCharType="end"/>
      </w:r>
    </w:p>
    <w:p w14:paraId="645F1C37" w14:textId="2CB83AB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5.6.3.11.2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_Toc212046181 \h </w:instrText>
      </w:r>
      <w:r>
        <w:rPr>
          <w:noProof/>
        </w:rPr>
      </w:r>
      <w:r>
        <w:rPr>
          <w:noProof/>
        </w:rPr>
        <w:fldChar w:fldCharType="separate"/>
      </w:r>
      <w:r>
        <w:rPr>
          <w:noProof/>
        </w:rPr>
        <w:t>206</w:t>
      </w:r>
      <w:r>
        <w:rPr>
          <w:noProof/>
        </w:rPr>
        <w:fldChar w:fldCharType="end"/>
      </w:r>
    </w:p>
    <w:p w14:paraId="2FCA6191" w14:textId="3FE0EBE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5.6.3.11.3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_Toc212046182 \h </w:instrText>
      </w:r>
      <w:r>
        <w:rPr>
          <w:noProof/>
        </w:rPr>
      </w:r>
      <w:r>
        <w:rPr>
          <w:noProof/>
        </w:rPr>
        <w:fldChar w:fldCharType="separate"/>
      </w:r>
      <w:r>
        <w:rPr>
          <w:noProof/>
        </w:rPr>
        <w:t>206</w:t>
      </w:r>
      <w:r>
        <w:rPr>
          <w:noProof/>
        </w:rPr>
        <w:fldChar w:fldCharType="end"/>
      </w:r>
    </w:p>
    <w:p w14:paraId="020DCD9F" w14:textId="5319CEB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5.6.3.11.3.1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_Toc212046183 \h </w:instrText>
      </w:r>
      <w:r>
        <w:rPr>
          <w:noProof/>
        </w:rPr>
      </w:r>
      <w:r>
        <w:rPr>
          <w:noProof/>
        </w:rPr>
        <w:fldChar w:fldCharType="separate"/>
      </w:r>
      <w:r>
        <w:rPr>
          <w:noProof/>
        </w:rPr>
        <w:t>206</w:t>
      </w:r>
      <w:r>
        <w:rPr>
          <w:noProof/>
        </w:rPr>
        <w:fldChar w:fldCharType="end"/>
      </w:r>
    </w:p>
    <w:p w14:paraId="66960D59" w14:textId="6E93FD6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5.6.3.11.3.2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_Toc212046184 \h </w:instrText>
      </w:r>
      <w:r>
        <w:rPr>
          <w:noProof/>
        </w:rPr>
      </w:r>
      <w:r>
        <w:rPr>
          <w:noProof/>
        </w:rPr>
        <w:fldChar w:fldCharType="separate"/>
      </w:r>
      <w:r>
        <w:rPr>
          <w:noProof/>
        </w:rPr>
        <w:t>207</w:t>
      </w:r>
      <w:r>
        <w:rPr>
          <w:noProof/>
        </w:rPr>
        <w:fldChar w:fldCharType="end"/>
      </w:r>
    </w:p>
    <w:p w14:paraId="258AFF34" w14:textId="70F68AA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5.6.3.11.3.3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_Toc212046185 \h </w:instrText>
      </w:r>
      <w:r>
        <w:rPr>
          <w:noProof/>
        </w:rPr>
      </w:r>
      <w:r>
        <w:rPr>
          <w:noProof/>
        </w:rPr>
        <w:fldChar w:fldCharType="separate"/>
      </w:r>
      <w:r>
        <w:rPr>
          <w:noProof/>
        </w:rPr>
        <w:t>207</w:t>
      </w:r>
      <w:r>
        <w:rPr>
          <w:noProof/>
        </w:rPr>
        <w:fldChar w:fldCharType="end"/>
      </w:r>
    </w:p>
    <w:p w14:paraId="606D3FA3" w14:textId="58A06FE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5.6.3.11.3.4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_Toc212046186 \h </w:instrText>
      </w:r>
      <w:r>
        <w:rPr>
          <w:noProof/>
        </w:rPr>
      </w:r>
      <w:r>
        <w:rPr>
          <w:noProof/>
        </w:rPr>
        <w:fldChar w:fldCharType="separate"/>
      </w:r>
      <w:r>
        <w:rPr>
          <w:noProof/>
        </w:rPr>
        <w:t>207</w:t>
      </w:r>
      <w:r>
        <w:rPr>
          <w:noProof/>
        </w:rPr>
        <w:fldChar w:fldCharType="end"/>
      </w:r>
    </w:p>
    <w:p w14:paraId="5A2F3092" w14:textId="52DB024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5.6.3.11.3.5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_Toc212046187 \h </w:instrText>
      </w:r>
      <w:r>
        <w:rPr>
          <w:noProof/>
        </w:rPr>
      </w:r>
      <w:r>
        <w:rPr>
          <w:noProof/>
        </w:rPr>
        <w:fldChar w:fldCharType="separate"/>
      </w:r>
      <w:r>
        <w:rPr>
          <w:noProof/>
        </w:rPr>
        <w:t>207</w:t>
      </w:r>
      <w:r>
        <w:rPr>
          <w:noProof/>
        </w:rPr>
        <w:fldChar w:fldCharType="end"/>
      </w:r>
    </w:p>
    <w:p w14:paraId="5F674181" w14:textId="33B1FD6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5.6.3A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_Toc212046188 \h </w:instrText>
      </w:r>
      <w:r>
        <w:rPr>
          <w:noProof/>
        </w:rPr>
      </w:r>
      <w:r>
        <w:rPr>
          <w:noProof/>
        </w:rPr>
        <w:fldChar w:fldCharType="separate"/>
      </w:r>
      <w:r>
        <w:rPr>
          <w:noProof/>
        </w:rPr>
        <w:t>207</w:t>
      </w:r>
      <w:r>
        <w:rPr>
          <w:noProof/>
        </w:rPr>
        <w:fldChar w:fldCharType="end"/>
      </w:r>
    </w:p>
    <w:p w14:paraId="1748E45B" w14:textId="5C9C20F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_Toc212046189 \h </w:instrText>
      </w:r>
      <w:r>
        <w:rPr>
          <w:noProof/>
        </w:rPr>
      </w:r>
      <w:r>
        <w:rPr>
          <w:noProof/>
        </w:rPr>
        <w:fldChar w:fldCharType="separate"/>
      </w:r>
      <w:r>
        <w:rPr>
          <w:noProof/>
        </w:rPr>
        <w:t>207</w:t>
      </w:r>
      <w:r>
        <w:rPr>
          <w:noProof/>
        </w:rPr>
        <w:fldChar w:fldCharType="end"/>
      </w:r>
    </w:p>
    <w:p w14:paraId="626D3F83" w14:textId="4EF21ED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5.6.3A.2</w:t>
      </w:r>
      <w:r>
        <w:rPr>
          <w:rFonts w:asciiTheme="minorHAnsi" w:hAnsiTheme="minorHAnsi" w:cstheme="minorBidi"/>
          <w:noProof/>
          <w:kern w:val="2"/>
          <w:sz w:val="24"/>
          <w:szCs w:val="24"/>
          <w:lang w:val="en-US" w:eastAsia="zh-CN"/>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_Toc212046190 \h </w:instrText>
      </w:r>
      <w:r>
        <w:rPr>
          <w:noProof/>
        </w:rPr>
      </w:r>
      <w:r>
        <w:rPr>
          <w:noProof/>
        </w:rPr>
        <w:fldChar w:fldCharType="separate"/>
      </w:r>
      <w:r>
        <w:rPr>
          <w:noProof/>
        </w:rPr>
        <w:t>207</w:t>
      </w:r>
      <w:r>
        <w:rPr>
          <w:noProof/>
        </w:rPr>
        <w:fldChar w:fldCharType="end"/>
      </w:r>
    </w:p>
    <w:p w14:paraId="142A773C" w14:textId="02A8808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_Toc212046191 \h </w:instrText>
      </w:r>
      <w:r>
        <w:rPr>
          <w:noProof/>
        </w:rPr>
      </w:r>
      <w:r>
        <w:rPr>
          <w:noProof/>
        </w:rPr>
        <w:fldChar w:fldCharType="separate"/>
      </w:r>
      <w:r>
        <w:rPr>
          <w:noProof/>
        </w:rPr>
        <w:t>207</w:t>
      </w:r>
      <w:r>
        <w:rPr>
          <w:noProof/>
        </w:rPr>
        <w:fldChar w:fldCharType="end"/>
      </w:r>
    </w:p>
    <w:p w14:paraId="3C2CE8D4" w14:textId="40CA0D2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_Toc212046192 \h </w:instrText>
      </w:r>
      <w:r>
        <w:rPr>
          <w:noProof/>
        </w:rPr>
      </w:r>
      <w:r>
        <w:rPr>
          <w:noProof/>
        </w:rPr>
        <w:fldChar w:fldCharType="separate"/>
      </w:r>
      <w:r>
        <w:rPr>
          <w:noProof/>
        </w:rPr>
        <w:t>208</w:t>
      </w:r>
      <w:r>
        <w:rPr>
          <w:noProof/>
        </w:rPr>
        <w:fldChar w:fldCharType="end"/>
      </w:r>
    </w:p>
    <w:p w14:paraId="21ECD10D" w14:textId="6B3652F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_Toc212046193 \h </w:instrText>
      </w:r>
      <w:r>
        <w:rPr>
          <w:noProof/>
        </w:rPr>
      </w:r>
      <w:r>
        <w:rPr>
          <w:noProof/>
        </w:rPr>
        <w:fldChar w:fldCharType="separate"/>
      </w:r>
      <w:r>
        <w:rPr>
          <w:noProof/>
        </w:rPr>
        <w:t>208</w:t>
      </w:r>
      <w:r>
        <w:rPr>
          <w:noProof/>
        </w:rPr>
        <w:fldChar w:fldCharType="end"/>
      </w:r>
    </w:p>
    <w:p w14:paraId="151CB6DE" w14:textId="4675482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_Toc212046194 \h </w:instrText>
      </w:r>
      <w:r>
        <w:rPr>
          <w:noProof/>
        </w:rPr>
      </w:r>
      <w:r>
        <w:rPr>
          <w:noProof/>
        </w:rPr>
        <w:fldChar w:fldCharType="separate"/>
      </w:r>
      <w:r>
        <w:rPr>
          <w:noProof/>
        </w:rPr>
        <w:t>208</w:t>
      </w:r>
      <w:r>
        <w:rPr>
          <w:noProof/>
        </w:rPr>
        <w:fldChar w:fldCharType="end"/>
      </w:r>
    </w:p>
    <w:p w14:paraId="09A01FA5" w14:textId="728A1D5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_Toc212046195 \h </w:instrText>
      </w:r>
      <w:r>
        <w:rPr>
          <w:noProof/>
        </w:rPr>
      </w:r>
      <w:r>
        <w:rPr>
          <w:noProof/>
        </w:rPr>
        <w:fldChar w:fldCharType="separate"/>
      </w:r>
      <w:r>
        <w:rPr>
          <w:noProof/>
        </w:rPr>
        <w:t>209</w:t>
      </w:r>
      <w:r>
        <w:rPr>
          <w:noProof/>
        </w:rPr>
        <w:fldChar w:fldCharType="end"/>
      </w:r>
    </w:p>
    <w:p w14:paraId="5EEAAADF" w14:textId="5C3E6DC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lastRenderedPageBreak/>
        <w:t>5.6.3A.3</w:t>
      </w:r>
      <w:r>
        <w:rPr>
          <w:rFonts w:asciiTheme="minorHAnsi" w:hAnsiTheme="minorHAnsi" w:cstheme="minorBidi"/>
          <w:noProof/>
          <w:kern w:val="2"/>
          <w:sz w:val="24"/>
          <w:szCs w:val="24"/>
          <w:lang w:val="en-US" w:eastAsia="zh-CN"/>
          <w14:ligatures w14:val="standardContextual"/>
        </w:rPr>
        <w:tab/>
      </w:r>
      <w:r>
        <w:rPr>
          <w:noProof/>
        </w:rPr>
        <w:t>NIDD Downlink Data Delivery Status Notification</w:t>
      </w:r>
      <w:r>
        <w:rPr>
          <w:noProof/>
        </w:rPr>
        <w:tab/>
      </w:r>
      <w:r>
        <w:rPr>
          <w:noProof/>
        </w:rPr>
        <w:fldChar w:fldCharType="begin"/>
      </w:r>
      <w:r>
        <w:rPr>
          <w:noProof/>
        </w:rPr>
        <w:instrText xml:space="preserve"> PAGEREF _Toc212046196 \h </w:instrText>
      </w:r>
      <w:r>
        <w:rPr>
          <w:noProof/>
        </w:rPr>
      </w:r>
      <w:r>
        <w:rPr>
          <w:noProof/>
        </w:rPr>
        <w:fldChar w:fldCharType="separate"/>
      </w:r>
      <w:r>
        <w:rPr>
          <w:noProof/>
        </w:rPr>
        <w:t>209</w:t>
      </w:r>
      <w:r>
        <w:rPr>
          <w:noProof/>
        </w:rPr>
        <w:fldChar w:fldCharType="end"/>
      </w:r>
    </w:p>
    <w:p w14:paraId="6BAA141C" w14:textId="3A1A9D1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5.6.3A.3.1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_Toc212046197 \h </w:instrText>
      </w:r>
      <w:r>
        <w:rPr>
          <w:noProof/>
        </w:rPr>
      </w:r>
      <w:r>
        <w:rPr>
          <w:noProof/>
        </w:rPr>
        <w:fldChar w:fldCharType="separate"/>
      </w:r>
      <w:r>
        <w:rPr>
          <w:noProof/>
        </w:rPr>
        <w:t>209</w:t>
      </w:r>
      <w:r>
        <w:rPr>
          <w:noProof/>
        </w:rPr>
        <w:fldChar w:fldCharType="end"/>
      </w:r>
    </w:p>
    <w:p w14:paraId="76D273F9" w14:textId="7C07BC8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5.6.3A.3.2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_Toc212046198 \h </w:instrText>
      </w:r>
      <w:r>
        <w:rPr>
          <w:noProof/>
        </w:rPr>
      </w:r>
      <w:r>
        <w:rPr>
          <w:noProof/>
        </w:rPr>
        <w:fldChar w:fldCharType="separate"/>
      </w:r>
      <w:r>
        <w:rPr>
          <w:noProof/>
        </w:rPr>
        <w:t>209</w:t>
      </w:r>
      <w:r>
        <w:rPr>
          <w:noProof/>
        </w:rPr>
        <w:fldChar w:fldCharType="end"/>
      </w:r>
    </w:p>
    <w:p w14:paraId="02B816C4" w14:textId="05715A4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5.6.3A.3.3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_Toc212046199 \h </w:instrText>
      </w:r>
      <w:r>
        <w:rPr>
          <w:noProof/>
        </w:rPr>
      </w:r>
      <w:r>
        <w:rPr>
          <w:noProof/>
        </w:rPr>
        <w:fldChar w:fldCharType="separate"/>
      </w:r>
      <w:r>
        <w:rPr>
          <w:noProof/>
        </w:rPr>
        <w:t>209</w:t>
      </w:r>
      <w:r>
        <w:rPr>
          <w:noProof/>
        </w:rPr>
        <w:fldChar w:fldCharType="end"/>
      </w:r>
    </w:p>
    <w:p w14:paraId="6B4E01B1" w14:textId="0360113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5.6.3A.3.3.1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_Toc212046200 \h </w:instrText>
      </w:r>
      <w:r>
        <w:rPr>
          <w:noProof/>
        </w:rPr>
      </w:r>
      <w:r>
        <w:rPr>
          <w:noProof/>
        </w:rPr>
        <w:fldChar w:fldCharType="separate"/>
      </w:r>
      <w:r>
        <w:rPr>
          <w:noProof/>
        </w:rPr>
        <w:t>209</w:t>
      </w:r>
      <w:r>
        <w:rPr>
          <w:noProof/>
        </w:rPr>
        <w:fldChar w:fldCharType="end"/>
      </w:r>
    </w:p>
    <w:p w14:paraId="2AA3CEC0" w14:textId="6033EF4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5.6.3A.3.3.2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_Toc212046201 \h </w:instrText>
      </w:r>
      <w:r>
        <w:rPr>
          <w:noProof/>
        </w:rPr>
      </w:r>
      <w:r>
        <w:rPr>
          <w:noProof/>
        </w:rPr>
        <w:fldChar w:fldCharType="separate"/>
      </w:r>
      <w:r>
        <w:rPr>
          <w:noProof/>
        </w:rPr>
        <w:t>211</w:t>
      </w:r>
      <w:r>
        <w:rPr>
          <w:noProof/>
        </w:rPr>
        <w:fldChar w:fldCharType="end"/>
      </w:r>
    </w:p>
    <w:p w14:paraId="693F786F" w14:textId="45405E3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5.6.3A.4</w:t>
      </w:r>
      <w:r>
        <w:rPr>
          <w:rFonts w:asciiTheme="minorHAnsi" w:hAnsiTheme="minorHAnsi" w:cstheme="minorBidi"/>
          <w:noProof/>
          <w:kern w:val="2"/>
          <w:sz w:val="24"/>
          <w:szCs w:val="24"/>
          <w:lang w:val="en-US" w:eastAsia="zh-CN"/>
          <w14:ligatures w14:val="standardContextual"/>
        </w:rPr>
        <w:tab/>
      </w:r>
      <w:r>
        <w:rPr>
          <w:noProof/>
        </w:rPr>
        <w:t>NIDD Uplink Data Notification</w:t>
      </w:r>
      <w:r>
        <w:rPr>
          <w:noProof/>
        </w:rPr>
        <w:tab/>
      </w:r>
      <w:r>
        <w:rPr>
          <w:noProof/>
        </w:rPr>
        <w:fldChar w:fldCharType="begin"/>
      </w:r>
      <w:r>
        <w:rPr>
          <w:noProof/>
        </w:rPr>
        <w:instrText xml:space="preserve"> PAGEREF _Toc212046202 \h </w:instrText>
      </w:r>
      <w:r>
        <w:rPr>
          <w:noProof/>
        </w:rPr>
      </w:r>
      <w:r>
        <w:rPr>
          <w:noProof/>
        </w:rPr>
        <w:fldChar w:fldCharType="separate"/>
      </w:r>
      <w:r>
        <w:rPr>
          <w:noProof/>
        </w:rPr>
        <w:t>211</w:t>
      </w:r>
      <w:r>
        <w:rPr>
          <w:noProof/>
        </w:rPr>
        <w:fldChar w:fldCharType="end"/>
      </w:r>
    </w:p>
    <w:p w14:paraId="42FC2E9D" w14:textId="4178240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5.6.3A.4.1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_Toc212046203 \h </w:instrText>
      </w:r>
      <w:r>
        <w:rPr>
          <w:noProof/>
        </w:rPr>
      </w:r>
      <w:r>
        <w:rPr>
          <w:noProof/>
        </w:rPr>
        <w:fldChar w:fldCharType="separate"/>
      </w:r>
      <w:r>
        <w:rPr>
          <w:noProof/>
        </w:rPr>
        <w:t>211</w:t>
      </w:r>
      <w:r>
        <w:rPr>
          <w:noProof/>
        </w:rPr>
        <w:fldChar w:fldCharType="end"/>
      </w:r>
    </w:p>
    <w:p w14:paraId="5F951347" w14:textId="1A8BA93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5.6.3A.4.2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_Toc212046204 \h </w:instrText>
      </w:r>
      <w:r>
        <w:rPr>
          <w:noProof/>
        </w:rPr>
      </w:r>
      <w:r>
        <w:rPr>
          <w:noProof/>
        </w:rPr>
        <w:fldChar w:fldCharType="separate"/>
      </w:r>
      <w:r>
        <w:rPr>
          <w:noProof/>
        </w:rPr>
        <w:t>211</w:t>
      </w:r>
      <w:r>
        <w:rPr>
          <w:noProof/>
        </w:rPr>
        <w:fldChar w:fldCharType="end"/>
      </w:r>
    </w:p>
    <w:p w14:paraId="75116740" w14:textId="026BAB4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5.6.3A.4.3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_Toc212046205 \h </w:instrText>
      </w:r>
      <w:r>
        <w:rPr>
          <w:noProof/>
        </w:rPr>
      </w:r>
      <w:r>
        <w:rPr>
          <w:noProof/>
        </w:rPr>
        <w:fldChar w:fldCharType="separate"/>
      </w:r>
      <w:r>
        <w:rPr>
          <w:noProof/>
        </w:rPr>
        <w:t>211</w:t>
      </w:r>
      <w:r>
        <w:rPr>
          <w:noProof/>
        </w:rPr>
        <w:fldChar w:fldCharType="end"/>
      </w:r>
    </w:p>
    <w:p w14:paraId="37B307FF" w14:textId="5B5BC48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5.6.3A.4.3.1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_Toc212046206 \h </w:instrText>
      </w:r>
      <w:r>
        <w:rPr>
          <w:noProof/>
        </w:rPr>
      </w:r>
      <w:r>
        <w:rPr>
          <w:noProof/>
        </w:rPr>
        <w:fldChar w:fldCharType="separate"/>
      </w:r>
      <w:r>
        <w:rPr>
          <w:noProof/>
        </w:rPr>
        <w:t>211</w:t>
      </w:r>
      <w:r>
        <w:rPr>
          <w:noProof/>
        </w:rPr>
        <w:fldChar w:fldCharType="end"/>
      </w:r>
    </w:p>
    <w:p w14:paraId="6A46A451" w14:textId="5127304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5.6.3A.4.3.2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_Toc212046207 \h </w:instrText>
      </w:r>
      <w:r>
        <w:rPr>
          <w:noProof/>
        </w:rPr>
      </w:r>
      <w:r>
        <w:rPr>
          <w:noProof/>
        </w:rPr>
        <w:fldChar w:fldCharType="separate"/>
      </w:r>
      <w:r>
        <w:rPr>
          <w:noProof/>
        </w:rPr>
        <w:t>212</w:t>
      </w:r>
      <w:r>
        <w:rPr>
          <w:noProof/>
        </w:rPr>
        <w:fldChar w:fldCharType="end"/>
      </w:r>
    </w:p>
    <w:p w14:paraId="331A99BC" w14:textId="74B47A2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5.6.3A.5</w:t>
      </w:r>
      <w:r>
        <w:rPr>
          <w:rFonts w:asciiTheme="minorHAnsi" w:hAnsiTheme="minorHAnsi" w:cstheme="minorBidi"/>
          <w:noProof/>
          <w:kern w:val="2"/>
          <w:sz w:val="24"/>
          <w:szCs w:val="24"/>
          <w:lang w:val="en-US" w:eastAsia="zh-CN"/>
          <w14:ligatures w14:val="standardContextual"/>
        </w:rPr>
        <w:tab/>
      </w:r>
      <w:r>
        <w:rPr>
          <w:noProof/>
        </w:rPr>
        <w:t>ManagePort Notification</w:t>
      </w:r>
      <w:r>
        <w:rPr>
          <w:noProof/>
        </w:rPr>
        <w:tab/>
      </w:r>
      <w:r>
        <w:rPr>
          <w:noProof/>
        </w:rPr>
        <w:fldChar w:fldCharType="begin"/>
      </w:r>
      <w:r>
        <w:rPr>
          <w:noProof/>
        </w:rPr>
        <w:instrText xml:space="preserve"> PAGEREF _Toc212046208 \h </w:instrText>
      </w:r>
      <w:r>
        <w:rPr>
          <w:noProof/>
        </w:rPr>
      </w:r>
      <w:r>
        <w:rPr>
          <w:noProof/>
        </w:rPr>
        <w:fldChar w:fldCharType="separate"/>
      </w:r>
      <w:r>
        <w:rPr>
          <w:noProof/>
        </w:rPr>
        <w:t>212</w:t>
      </w:r>
      <w:r>
        <w:rPr>
          <w:noProof/>
        </w:rPr>
        <w:fldChar w:fldCharType="end"/>
      </w:r>
    </w:p>
    <w:p w14:paraId="1E8880C3" w14:textId="1674630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5.6.3A.5.1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_Toc212046209 \h </w:instrText>
      </w:r>
      <w:r>
        <w:rPr>
          <w:noProof/>
        </w:rPr>
      </w:r>
      <w:r>
        <w:rPr>
          <w:noProof/>
        </w:rPr>
        <w:fldChar w:fldCharType="separate"/>
      </w:r>
      <w:r>
        <w:rPr>
          <w:noProof/>
        </w:rPr>
        <w:t>212</w:t>
      </w:r>
      <w:r>
        <w:rPr>
          <w:noProof/>
        </w:rPr>
        <w:fldChar w:fldCharType="end"/>
      </w:r>
    </w:p>
    <w:p w14:paraId="75C08CE8" w14:textId="5915E4B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5.6.3A.5.2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_Toc212046210 \h </w:instrText>
      </w:r>
      <w:r>
        <w:rPr>
          <w:noProof/>
        </w:rPr>
      </w:r>
      <w:r>
        <w:rPr>
          <w:noProof/>
        </w:rPr>
        <w:fldChar w:fldCharType="separate"/>
      </w:r>
      <w:r>
        <w:rPr>
          <w:noProof/>
        </w:rPr>
        <w:t>212</w:t>
      </w:r>
      <w:r>
        <w:rPr>
          <w:noProof/>
        </w:rPr>
        <w:fldChar w:fldCharType="end"/>
      </w:r>
    </w:p>
    <w:p w14:paraId="76EA98D6" w14:textId="7496C14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5.6.3A.5.3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_Toc212046211 \h </w:instrText>
      </w:r>
      <w:r>
        <w:rPr>
          <w:noProof/>
        </w:rPr>
      </w:r>
      <w:r>
        <w:rPr>
          <w:noProof/>
        </w:rPr>
        <w:fldChar w:fldCharType="separate"/>
      </w:r>
      <w:r>
        <w:rPr>
          <w:noProof/>
        </w:rPr>
        <w:t>213</w:t>
      </w:r>
      <w:r>
        <w:rPr>
          <w:noProof/>
        </w:rPr>
        <w:fldChar w:fldCharType="end"/>
      </w:r>
    </w:p>
    <w:p w14:paraId="20F653FD" w14:textId="6B870B8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5.6.3A.5.3.1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_Toc212046212 \h </w:instrText>
      </w:r>
      <w:r>
        <w:rPr>
          <w:noProof/>
        </w:rPr>
      </w:r>
      <w:r>
        <w:rPr>
          <w:noProof/>
        </w:rPr>
        <w:fldChar w:fldCharType="separate"/>
      </w:r>
      <w:r>
        <w:rPr>
          <w:noProof/>
        </w:rPr>
        <w:t>213</w:t>
      </w:r>
      <w:r>
        <w:rPr>
          <w:noProof/>
        </w:rPr>
        <w:fldChar w:fldCharType="end"/>
      </w:r>
    </w:p>
    <w:p w14:paraId="2500C955" w14:textId="1600BA2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5.6.3A.5.3.2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_Toc212046213 \h </w:instrText>
      </w:r>
      <w:r>
        <w:rPr>
          <w:noProof/>
        </w:rPr>
      </w:r>
      <w:r>
        <w:rPr>
          <w:noProof/>
        </w:rPr>
        <w:fldChar w:fldCharType="separate"/>
      </w:r>
      <w:r>
        <w:rPr>
          <w:noProof/>
        </w:rPr>
        <w:t>213</w:t>
      </w:r>
      <w:r>
        <w:rPr>
          <w:noProof/>
        </w:rPr>
        <w:fldChar w:fldCharType="end"/>
      </w:r>
    </w:p>
    <w:p w14:paraId="2A38931A" w14:textId="341A129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5.6.4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_Toc212046214 \h </w:instrText>
      </w:r>
      <w:r>
        <w:rPr>
          <w:noProof/>
        </w:rPr>
      </w:r>
      <w:r>
        <w:rPr>
          <w:noProof/>
        </w:rPr>
        <w:fldChar w:fldCharType="separate"/>
      </w:r>
      <w:r>
        <w:rPr>
          <w:noProof/>
        </w:rPr>
        <w:t>214</w:t>
      </w:r>
      <w:r>
        <w:rPr>
          <w:noProof/>
        </w:rPr>
        <w:fldChar w:fldCharType="end"/>
      </w:r>
    </w:p>
    <w:p w14:paraId="57702263" w14:textId="59BD20F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5.6.5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_Toc212046215 \h </w:instrText>
      </w:r>
      <w:r>
        <w:rPr>
          <w:noProof/>
        </w:rPr>
      </w:r>
      <w:r>
        <w:rPr>
          <w:noProof/>
        </w:rPr>
        <w:fldChar w:fldCharType="separate"/>
      </w:r>
      <w:r>
        <w:rPr>
          <w:noProof/>
        </w:rPr>
        <w:t>214</w:t>
      </w:r>
      <w:r>
        <w:rPr>
          <w:noProof/>
        </w:rPr>
        <w:fldChar w:fldCharType="end"/>
      </w:r>
    </w:p>
    <w:p w14:paraId="03E416EC" w14:textId="7FCDAD4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_Toc212046216 \h </w:instrText>
      </w:r>
      <w:r>
        <w:rPr>
          <w:noProof/>
        </w:rPr>
      </w:r>
      <w:r>
        <w:rPr>
          <w:noProof/>
        </w:rPr>
        <w:fldChar w:fldCharType="separate"/>
      </w:r>
      <w:r>
        <w:rPr>
          <w:noProof/>
        </w:rPr>
        <w:t>214</w:t>
      </w:r>
      <w:r>
        <w:rPr>
          <w:noProof/>
        </w:rPr>
        <w:fldChar w:fldCharType="end"/>
      </w:r>
    </w:p>
    <w:p w14:paraId="604FFEE0" w14:textId="5B60E0B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_Toc212046217 \h </w:instrText>
      </w:r>
      <w:r>
        <w:rPr>
          <w:noProof/>
        </w:rPr>
      </w:r>
      <w:r>
        <w:rPr>
          <w:noProof/>
        </w:rPr>
        <w:fldChar w:fldCharType="separate"/>
      </w:r>
      <w:r>
        <w:rPr>
          <w:noProof/>
        </w:rPr>
        <w:t>214</w:t>
      </w:r>
      <w:r>
        <w:rPr>
          <w:noProof/>
        </w:rPr>
        <w:fldChar w:fldCharType="end"/>
      </w:r>
    </w:p>
    <w:p w14:paraId="77F1B87B" w14:textId="3BC5CFC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5.6.5.3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_Toc212046218 \h </w:instrText>
      </w:r>
      <w:r>
        <w:rPr>
          <w:noProof/>
        </w:rPr>
      </w:r>
      <w:r>
        <w:rPr>
          <w:noProof/>
        </w:rPr>
        <w:fldChar w:fldCharType="separate"/>
      </w:r>
      <w:r>
        <w:rPr>
          <w:noProof/>
        </w:rPr>
        <w:t>214</w:t>
      </w:r>
      <w:r>
        <w:rPr>
          <w:noProof/>
        </w:rPr>
        <w:fldChar w:fldCharType="end"/>
      </w:r>
    </w:p>
    <w:p w14:paraId="0F3F301C" w14:textId="10A43FE8"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5.7</w:t>
      </w:r>
      <w:r>
        <w:rPr>
          <w:rFonts w:asciiTheme="minorHAnsi" w:hAnsiTheme="minorHAnsi" w:cstheme="minorBidi"/>
          <w:noProof/>
          <w:kern w:val="2"/>
          <w:sz w:val="24"/>
          <w:szCs w:val="24"/>
          <w:lang w:val="en-US" w:eastAsia="zh-CN"/>
          <w14:ligatures w14:val="standardContextual"/>
        </w:rPr>
        <w:tab/>
      </w:r>
      <w:r>
        <w:rPr>
          <w:noProof/>
        </w:rPr>
        <w:t>DeviceTriggering API</w:t>
      </w:r>
      <w:r>
        <w:rPr>
          <w:noProof/>
        </w:rPr>
        <w:tab/>
      </w:r>
      <w:r>
        <w:rPr>
          <w:noProof/>
        </w:rPr>
        <w:fldChar w:fldCharType="begin"/>
      </w:r>
      <w:r>
        <w:rPr>
          <w:noProof/>
        </w:rPr>
        <w:instrText xml:space="preserve"> PAGEREF _Toc212046219 \h </w:instrText>
      </w:r>
      <w:r>
        <w:rPr>
          <w:noProof/>
        </w:rPr>
      </w:r>
      <w:r>
        <w:rPr>
          <w:noProof/>
        </w:rPr>
        <w:fldChar w:fldCharType="separate"/>
      </w:r>
      <w:r>
        <w:rPr>
          <w:noProof/>
        </w:rPr>
        <w:t>215</w:t>
      </w:r>
      <w:r>
        <w:rPr>
          <w:noProof/>
        </w:rPr>
        <w:fldChar w:fldCharType="end"/>
      </w:r>
    </w:p>
    <w:p w14:paraId="06256B88" w14:textId="23FAE8A2"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5.7.1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_Toc212046220 \h </w:instrText>
      </w:r>
      <w:r>
        <w:rPr>
          <w:noProof/>
        </w:rPr>
      </w:r>
      <w:r>
        <w:rPr>
          <w:noProof/>
        </w:rPr>
        <w:fldChar w:fldCharType="separate"/>
      </w:r>
      <w:r>
        <w:rPr>
          <w:noProof/>
        </w:rPr>
        <w:t>215</w:t>
      </w:r>
      <w:r>
        <w:rPr>
          <w:noProof/>
        </w:rPr>
        <w:fldChar w:fldCharType="end"/>
      </w:r>
    </w:p>
    <w:p w14:paraId="649AED36" w14:textId="1F2CAD0C"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5.7.2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_Toc212046221 \h </w:instrText>
      </w:r>
      <w:r>
        <w:rPr>
          <w:noProof/>
        </w:rPr>
      </w:r>
      <w:r>
        <w:rPr>
          <w:noProof/>
        </w:rPr>
        <w:fldChar w:fldCharType="separate"/>
      </w:r>
      <w:r>
        <w:rPr>
          <w:noProof/>
        </w:rPr>
        <w:t>215</w:t>
      </w:r>
      <w:r>
        <w:rPr>
          <w:noProof/>
        </w:rPr>
        <w:fldChar w:fldCharType="end"/>
      </w:r>
    </w:p>
    <w:p w14:paraId="268B2249" w14:textId="599CCE6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_Toc212046222 \h </w:instrText>
      </w:r>
      <w:r>
        <w:rPr>
          <w:noProof/>
        </w:rPr>
      </w:r>
      <w:r>
        <w:rPr>
          <w:noProof/>
        </w:rPr>
        <w:fldChar w:fldCharType="separate"/>
      </w:r>
      <w:r>
        <w:rPr>
          <w:noProof/>
        </w:rPr>
        <w:t>215</w:t>
      </w:r>
      <w:r>
        <w:rPr>
          <w:noProof/>
        </w:rPr>
        <w:fldChar w:fldCharType="end"/>
      </w:r>
    </w:p>
    <w:p w14:paraId="42AF130D" w14:textId="033A5E2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_Toc212046223 \h </w:instrText>
      </w:r>
      <w:r>
        <w:rPr>
          <w:noProof/>
        </w:rPr>
      </w:r>
      <w:r>
        <w:rPr>
          <w:noProof/>
        </w:rPr>
        <w:fldChar w:fldCharType="separate"/>
      </w:r>
      <w:r>
        <w:rPr>
          <w:noProof/>
        </w:rPr>
        <w:t>215</w:t>
      </w:r>
      <w:r>
        <w:rPr>
          <w:noProof/>
        </w:rPr>
        <w:fldChar w:fldCharType="end"/>
      </w:r>
    </w:p>
    <w:p w14:paraId="517AACF8" w14:textId="2EE58FC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5.7.2.1.2</w:t>
      </w:r>
      <w:r>
        <w:rPr>
          <w:rFonts w:asciiTheme="minorHAnsi" w:hAnsiTheme="minorHAnsi" w:cstheme="minorBidi"/>
          <w:noProof/>
          <w:kern w:val="2"/>
          <w:sz w:val="24"/>
          <w:szCs w:val="24"/>
          <w:lang w:val="en-US" w:eastAsia="zh-CN"/>
          <w14:ligatures w14:val="standardContextual"/>
        </w:rPr>
        <w:tab/>
      </w:r>
      <w:r>
        <w:rPr>
          <w:noProof/>
        </w:rPr>
        <w:t>Type: DeviceTriggering</w:t>
      </w:r>
      <w:r>
        <w:rPr>
          <w:noProof/>
        </w:rPr>
        <w:tab/>
      </w:r>
      <w:r>
        <w:rPr>
          <w:noProof/>
        </w:rPr>
        <w:fldChar w:fldCharType="begin"/>
      </w:r>
      <w:r>
        <w:rPr>
          <w:noProof/>
        </w:rPr>
        <w:instrText xml:space="preserve"> PAGEREF _Toc212046224 \h </w:instrText>
      </w:r>
      <w:r>
        <w:rPr>
          <w:noProof/>
        </w:rPr>
      </w:r>
      <w:r>
        <w:rPr>
          <w:noProof/>
        </w:rPr>
        <w:fldChar w:fldCharType="separate"/>
      </w:r>
      <w:r>
        <w:rPr>
          <w:noProof/>
        </w:rPr>
        <w:t>216</w:t>
      </w:r>
      <w:r>
        <w:rPr>
          <w:noProof/>
        </w:rPr>
        <w:fldChar w:fldCharType="end"/>
      </w:r>
    </w:p>
    <w:p w14:paraId="6A4A785D" w14:textId="7FA6E92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5.7.2.1.3</w:t>
      </w:r>
      <w:r>
        <w:rPr>
          <w:rFonts w:asciiTheme="minorHAnsi" w:hAnsiTheme="minorHAnsi" w:cstheme="minorBidi"/>
          <w:noProof/>
          <w:kern w:val="2"/>
          <w:sz w:val="24"/>
          <w:szCs w:val="24"/>
          <w:lang w:val="en-US" w:eastAsia="zh-CN"/>
          <w14:ligatures w14:val="standardContextual"/>
        </w:rPr>
        <w:tab/>
      </w:r>
      <w:r>
        <w:rPr>
          <w:noProof/>
        </w:rPr>
        <w:t>Type: DeviceTriggeringDeliveryReportNotification</w:t>
      </w:r>
      <w:r>
        <w:rPr>
          <w:noProof/>
        </w:rPr>
        <w:tab/>
      </w:r>
      <w:r>
        <w:rPr>
          <w:noProof/>
        </w:rPr>
        <w:fldChar w:fldCharType="begin"/>
      </w:r>
      <w:r>
        <w:rPr>
          <w:noProof/>
        </w:rPr>
        <w:instrText xml:space="preserve"> PAGEREF _Toc212046225 \h </w:instrText>
      </w:r>
      <w:r>
        <w:rPr>
          <w:noProof/>
        </w:rPr>
      </w:r>
      <w:r>
        <w:rPr>
          <w:noProof/>
        </w:rPr>
        <w:fldChar w:fldCharType="separate"/>
      </w:r>
      <w:r>
        <w:rPr>
          <w:noProof/>
        </w:rPr>
        <w:t>217</w:t>
      </w:r>
      <w:r>
        <w:rPr>
          <w:noProof/>
        </w:rPr>
        <w:fldChar w:fldCharType="end"/>
      </w:r>
    </w:p>
    <w:p w14:paraId="45F8728F" w14:textId="5735253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5.7.2.1.4</w:t>
      </w:r>
      <w:r>
        <w:rPr>
          <w:rFonts w:asciiTheme="minorHAnsi" w:hAnsiTheme="minorHAnsi" w:cstheme="minorBidi"/>
          <w:noProof/>
          <w:kern w:val="2"/>
          <w:sz w:val="24"/>
          <w:szCs w:val="24"/>
          <w:lang w:val="en-US" w:eastAsia="zh-CN"/>
          <w14:ligatures w14:val="standardContextual"/>
        </w:rPr>
        <w:tab/>
      </w:r>
      <w:r>
        <w:rPr>
          <w:noProof/>
        </w:rPr>
        <w:t>Type: DeviceTriggeringPatch</w:t>
      </w:r>
      <w:r>
        <w:rPr>
          <w:noProof/>
        </w:rPr>
        <w:tab/>
      </w:r>
      <w:r>
        <w:rPr>
          <w:noProof/>
        </w:rPr>
        <w:fldChar w:fldCharType="begin"/>
      </w:r>
      <w:r>
        <w:rPr>
          <w:noProof/>
        </w:rPr>
        <w:instrText xml:space="preserve"> PAGEREF _Toc212046226 \h </w:instrText>
      </w:r>
      <w:r>
        <w:rPr>
          <w:noProof/>
        </w:rPr>
      </w:r>
      <w:r>
        <w:rPr>
          <w:noProof/>
        </w:rPr>
        <w:fldChar w:fldCharType="separate"/>
      </w:r>
      <w:r>
        <w:rPr>
          <w:noProof/>
        </w:rPr>
        <w:t>218</w:t>
      </w:r>
      <w:r>
        <w:rPr>
          <w:noProof/>
        </w:rPr>
        <w:fldChar w:fldCharType="end"/>
      </w:r>
    </w:p>
    <w:p w14:paraId="674FAB91" w14:textId="6AC51CC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5.7.2.2</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_Toc212046227 \h </w:instrText>
      </w:r>
      <w:r>
        <w:rPr>
          <w:noProof/>
        </w:rPr>
      </w:r>
      <w:r>
        <w:rPr>
          <w:noProof/>
        </w:rPr>
        <w:fldChar w:fldCharType="separate"/>
      </w:r>
      <w:r>
        <w:rPr>
          <w:noProof/>
        </w:rPr>
        <w:t>218</w:t>
      </w:r>
      <w:r>
        <w:rPr>
          <w:noProof/>
        </w:rPr>
        <w:fldChar w:fldCharType="end"/>
      </w:r>
    </w:p>
    <w:p w14:paraId="7675CEC9" w14:textId="313FDB4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_Toc212046228 \h </w:instrText>
      </w:r>
      <w:r>
        <w:rPr>
          <w:noProof/>
        </w:rPr>
      </w:r>
      <w:r>
        <w:rPr>
          <w:noProof/>
        </w:rPr>
        <w:fldChar w:fldCharType="separate"/>
      </w:r>
      <w:r>
        <w:rPr>
          <w:noProof/>
        </w:rPr>
        <w:t>218</w:t>
      </w:r>
      <w:r>
        <w:rPr>
          <w:noProof/>
        </w:rPr>
        <w:fldChar w:fldCharType="end"/>
      </w:r>
    </w:p>
    <w:p w14:paraId="208AF18D" w14:textId="37AEAD8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5.7.2.2.2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_Toc212046229 \h </w:instrText>
      </w:r>
      <w:r>
        <w:rPr>
          <w:noProof/>
        </w:rPr>
      </w:r>
      <w:r>
        <w:rPr>
          <w:noProof/>
        </w:rPr>
        <w:fldChar w:fldCharType="separate"/>
      </w:r>
      <w:r>
        <w:rPr>
          <w:noProof/>
        </w:rPr>
        <w:t>218</w:t>
      </w:r>
      <w:r>
        <w:rPr>
          <w:noProof/>
        </w:rPr>
        <w:fldChar w:fldCharType="end"/>
      </w:r>
    </w:p>
    <w:p w14:paraId="0D6183DE" w14:textId="5D41F16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5.7.2.2.3</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DeliveryResult</w:t>
      </w:r>
      <w:r>
        <w:rPr>
          <w:noProof/>
        </w:rPr>
        <w:tab/>
      </w:r>
      <w:r>
        <w:rPr>
          <w:noProof/>
        </w:rPr>
        <w:fldChar w:fldCharType="begin"/>
      </w:r>
      <w:r>
        <w:rPr>
          <w:noProof/>
        </w:rPr>
        <w:instrText xml:space="preserve"> PAGEREF _Toc212046230 \h </w:instrText>
      </w:r>
      <w:r>
        <w:rPr>
          <w:noProof/>
        </w:rPr>
      </w:r>
      <w:r>
        <w:rPr>
          <w:noProof/>
        </w:rPr>
        <w:fldChar w:fldCharType="separate"/>
      </w:r>
      <w:r>
        <w:rPr>
          <w:noProof/>
        </w:rPr>
        <w:t>218</w:t>
      </w:r>
      <w:r>
        <w:rPr>
          <w:noProof/>
        </w:rPr>
        <w:fldChar w:fldCharType="end"/>
      </w:r>
    </w:p>
    <w:p w14:paraId="710CA6B9" w14:textId="3DDFAF8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5.7.2.2.4</w:t>
      </w:r>
      <w:r>
        <w:rPr>
          <w:rFonts w:asciiTheme="minorHAnsi" w:hAnsiTheme="minorHAnsi" w:cstheme="minorBidi"/>
          <w:noProof/>
          <w:kern w:val="2"/>
          <w:sz w:val="24"/>
          <w:szCs w:val="24"/>
          <w:lang w:val="en-US" w:eastAsia="zh-CN"/>
          <w14:ligatures w14:val="standardContextual"/>
        </w:rPr>
        <w:tab/>
      </w:r>
      <w:r>
        <w:rPr>
          <w:noProof/>
        </w:rPr>
        <w:t>Enumeration: Priority</w:t>
      </w:r>
      <w:r>
        <w:rPr>
          <w:noProof/>
        </w:rPr>
        <w:tab/>
      </w:r>
      <w:r>
        <w:rPr>
          <w:noProof/>
        </w:rPr>
        <w:fldChar w:fldCharType="begin"/>
      </w:r>
      <w:r>
        <w:rPr>
          <w:noProof/>
        </w:rPr>
        <w:instrText xml:space="preserve"> PAGEREF _Toc212046231 \h </w:instrText>
      </w:r>
      <w:r>
        <w:rPr>
          <w:noProof/>
        </w:rPr>
      </w:r>
      <w:r>
        <w:rPr>
          <w:noProof/>
        </w:rPr>
        <w:fldChar w:fldCharType="separate"/>
      </w:r>
      <w:r>
        <w:rPr>
          <w:noProof/>
        </w:rPr>
        <w:t>219</w:t>
      </w:r>
      <w:r>
        <w:rPr>
          <w:noProof/>
        </w:rPr>
        <w:fldChar w:fldCharType="end"/>
      </w:r>
    </w:p>
    <w:p w14:paraId="0D650790" w14:textId="1E159CA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5.7.3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_Toc212046232 \h </w:instrText>
      </w:r>
      <w:r>
        <w:rPr>
          <w:noProof/>
        </w:rPr>
      </w:r>
      <w:r>
        <w:rPr>
          <w:noProof/>
        </w:rPr>
        <w:fldChar w:fldCharType="separate"/>
      </w:r>
      <w:r>
        <w:rPr>
          <w:noProof/>
        </w:rPr>
        <w:t>219</w:t>
      </w:r>
      <w:r>
        <w:rPr>
          <w:noProof/>
        </w:rPr>
        <w:fldChar w:fldCharType="end"/>
      </w:r>
    </w:p>
    <w:p w14:paraId="77DFD8A1" w14:textId="34EFEE7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_Toc212046233 \h </w:instrText>
      </w:r>
      <w:r>
        <w:rPr>
          <w:noProof/>
        </w:rPr>
      </w:r>
      <w:r>
        <w:rPr>
          <w:noProof/>
        </w:rPr>
        <w:fldChar w:fldCharType="separate"/>
      </w:r>
      <w:r>
        <w:rPr>
          <w:noProof/>
        </w:rPr>
        <w:t>219</w:t>
      </w:r>
      <w:r>
        <w:rPr>
          <w:noProof/>
        </w:rPr>
        <w:fldChar w:fldCharType="end"/>
      </w:r>
    </w:p>
    <w:p w14:paraId="618696F7" w14:textId="043A82E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5.7.3.2</w:t>
      </w:r>
      <w:r>
        <w:rPr>
          <w:rFonts w:asciiTheme="minorHAnsi" w:hAnsiTheme="minorHAnsi" w:cstheme="minorBidi"/>
          <w:noProof/>
          <w:kern w:val="2"/>
          <w:sz w:val="24"/>
          <w:szCs w:val="24"/>
          <w:lang w:val="en-US" w:eastAsia="zh-CN"/>
          <w14:ligatures w14:val="standardContextual"/>
        </w:rPr>
        <w:tab/>
      </w:r>
      <w:r>
        <w:rPr>
          <w:noProof/>
        </w:rPr>
        <w:t>Resource: Device Triggering Transactions</w:t>
      </w:r>
      <w:r>
        <w:rPr>
          <w:noProof/>
        </w:rPr>
        <w:tab/>
      </w:r>
      <w:r>
        <w:rPr>
          <w:noProof/>
        </w:rPr>
        <w:fldChar w:fldCharType="begin"/>
      </w:r>
      <w:r>
        <w:rPr>
          <w:noProof/>
        </w:rPr>
        <w:instrText xml:space="preserve"> PAGEREF _Toc212046234 \h </w:instrText>
      </w:r>
      <w:r>
        <w:rPr>
          <w:noProof/>
        </w:rPr>
      </w:r>
      <w:r>
        <w:rPr>
          <w:noProof/>
        </w:rPr>
        <w:fldChar w:fldCharType="separate"/>
      </w:r>
      <w:r>
        <w:rPr>
          <w:noProof/>
        </w:rPr>
        <w:t>220</w:t>
      </w:r>
      <w:r>
        <w:rPr>
          <w:noProof/>
        </w:rPr>
        <w:fldChar w:fldCharType="end"/>
      </w:r>
    </w:p>
    <w:p w14:paraId="035A72F3" w14:textId="1D9046D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_Toc212046235 \h </w:instrText>
      </w:r>
      <w:r>
        <w:rPr>
          <w:noProof/>
        </w:rPr>
      </w:r>
      <w:r>
        <w:rPr>
          <w:noProof/>
        </w:rPr>
        <w:fldChar w:fldCharType="separate"/>
      </w:r>
      <w:r>
        <w:rPr>
          <w:noProof/>
        </w:rPr>
        <w:t>220</w:t>
      </w:r>
      <w:r>
        <w:rPr>
          <w:noProof/>
        </w:rPr>
        <w:fldChar w:fldCharType="end"/>
      </w:r>
    </w:p>
    <w:p w14:paraId="3FF8995D" w14:textId="2FB0B03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_Toc212046236 \h </w:instrText>
      </w:r>
      <w:r>
        <w:rPr>
          <w:noProof/>
        </w:rPr>
      </w:r>
      <w:r>
        <w:rPr>
          <w:noProof/>
        </w:rPr>
        <w:fldChar w:fldCharType="separate"/>
      </w:r>
      <w:r>
        <w:rPr>
          <w:noProof/>
        </w:rPr>
        <w:t>220</w:t>
      </w:r>
      <w:r>
        <w:rPr>
          <w:noProof/>
        </w:rPr>
        <w:fldChar w:fldCharType="end"/>
      </w:r>
    </w:p>
    <w:p w14:paraId="3F204A65" w14:textId="3EA8CB6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_Toc212046237 \h </w:instrText>
      </w:r>
      <w:r>
        <w:rPr>
          <w:noProof/>
        </w:rPr>
      </w:r>
      <w:r>
        <w:rPr>
          <w:noProof/>
        </w:rPr>
        <w:fldChar w:fldCharType="separate"/>
      </w:r>
      <w:r>
        <w:rPr>
          <w:noProof/>
        </w:rPr>
        <w:t>220</w:t>
      </w:r>
      <w:r>
        <w:rPr>
          <w:noProof/>
        </w:rPr>
        <w:fldChar w:fldCharType="end"/>
      </w:r>
    </w:p>
    <w:p w14:paraId="54D2D4B7" w14:textId="2421042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_Toc212046238 \h </w:instrText>
      </w:r>
      <w:r>
        <w:rPr>
          <w:noProof/>
        </w:rPr>
      </w:r>
      <w:r>
        <w:rPr>
          <w:noProof/>
        </w:rPr>
        <w:fldChar w:fldCharType="separate"/>
      </w:r>
      <w:r>
        <w:rPr>
          <w:noProof/>
        </w:rPr>
        <w:t>220</w:t>
      </w:r>
      <w:r>
        <w:rPr>
          <w:noProof/>
        </w:rPr>
        <w:fldChar w:fldCharType="end"/>
      </w:r>
    </w:p>
    <w:p w14:paraId="37374A05" w14:textId="58E7BF8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_Toc212046239 \h </w:instrText>
      </w:r>
      <w:r>
        <w:rPr>
          <w:noProof/>
        </w:rPr>
      </w:r>
      <w:r>
        <w:rPr>
          <w:noProof/>
        </w:rPr>
        <w:fldChar w:fldCharType="separate"/>
      </w:r>
      <w:r>
        <w:rPr>
          <w:noProof/>
        </w:rPr>
        <w:t>221</w:t>
      </w:r>
      <w:r>
        <w:rPr>
          <w:noProof/>
        </w:rPr>
        <w:fldChar w:fldCharType="end"/>
      </w:r>
    </w:p>
    <w:p w14:paraId="5F1F7DFA" w14:textId="308CC82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_Toc212046240 \h </w:instrText>
      </w:r>
      <w:r>
        <w:rPr>
          <w:noProof/>
        </w:rPr>
      </w:r>
      <w:r>
        <w:rPr>
          <w:noProof/>
        </w:rPr>
        <w:fldChar w:fldCharType="separate"/>
      </w:r>
      <w:r>
        <w:rPr>
          <w:noProof/>
        </w:rPr>
        <w:t>221</w:t>
      </w:r>
      <w:r>
        <w:rPr>
          <w:noProof/>
        </w:rPr>
        <w:fldChar w:fldCharType="end"/>
      </w:r>
    </w:p>
    <w:p w14:paraId="5630C9B1" w14:textId="1C7AF19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_Toc212046241 \h </w:instrText>
      </w:r>
      <w:r>
        <w:rPr>
          <w:noProof/>
        </w:rPr>
      </w:r>
      <w:r>
        <w:rPr>
          <w:noProof/>
        </w:rPr>
        <w:fldChar w:fldCharType="separate"/>
      </w:r>
      <w:r>
        <w:rPr>
          <w:noProof/>
        </w:rPr>
        <w:t>221</w:t>
      </w:r>
      <w:r>
        <w:rPr>
          <w:noProof/>
        </w:rPr>
        <w:fldChar w:fldCharType="end"/>
      </w:r>
    </w:p>
    <w:p w14:paraId="28B67E64" w14:textId="201F57A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_Toc212046242 \h </w:instrText>
      </w:r>
      <w:r>
        <w:rPr>
          <w:noProof/>
        </w:rPr>
      </w:r>
      <w:r>
        <w:rPr>
          <w:noProof/>
        </w:rPr>
        <w:fldChar w:fldCharType="separate"/>
      </w:r>
      <w:r>
        <w:rPr>
          <w:noProof/>
        </w:rPr>
        <w:t>222</w:t>
      </w:r>
      <w:r>
        <w:rPr>
          <w:noProof/>
        </w:rPr>
        <w:fldChar w:fldCharType="end"/>
      </w:r>
    </w:p>
    <w:p w14:paraId="7C1B9C2A" w14:textId="0090693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5.7.3.3</w:t>
      </w:r>
      <w:r>
        <w:rPr>
          <w:rFonts w:asciiTheme="minorHAnsi" w:hAnsiTheme="minorHAnsi" w:cstheme="minorBidi"/>
          <w:noProof/>
          <w:kern w:val="2"/>
          <w:sz w:val="24"/>
          <w:szCs w:val="24"/>
          <w:lang w:val="en-US" w:eastAsia="zh-CN"/>
          <w14:ligatures w14:val="standardContextual"/>
        </w:rPr>
        <w:tab/>
      </w:r>
      <w:r>
        <w:rPr>
          <w:noProof/>
        </w:rPr>
        <w:t>Resource: Individual Device Triggering Transaction</w:t>
      </w:r>
      <w:r>
        <w:rPr>
          <w:noProof/>
        </w:rPr>
        <w:tab/>
      </w:r>
      <w:r>
        <w:rPr>
          <w:noProof/>
        </w:rPr>
        <w:fldChar w:fldCharType="begin"/>
      </w:r>
      <w:r>
        <w:rPr>
          <w:noProof/>
        </w:rPr>
        <w:instrText xml:space="preserve"> PAGEREF _Toc212046243 \h </w:instrText>
      </w:r>
      <w:r>
        <w:rPr>
          <w:noProof/>
        </w:rPr>
      </w:r>
      <w:r>
        <w:rPr>
          <w:noProof/>
        </w:rPr>
        <w:fldChar w:fldCharType="separate"/>
      </w:r>
      <w:r>
        <w:rPr>
          <w:noProof/>
        </w:rPr>
        <w:t>222</w:t>
      </w:r>
      <w:r>
        <w:rPr>
          <w:noProof/>
        </w:rPr>
        <w:fldChar w:fldCharType="end"/>
      </w:r>
    </w:p>
    <w:p w14:paraId="4A42EF4B" w14:textId="2BE3858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_Toc212046244 \h </w:instrText>
      </w:r>
      <w:r>
        <w:rPr>
          <w:noProof/>
        </w:rPr>
      </w:r>
      <w:r>
        <w:rPr>
          <w:noProof/>
        </w:rPr>
        <w:fldChar w:fldCharType="separate"/>
      </w:r>
      <w:r>
        <w:rPr>
          <w:noProof/>
        </w:rPr>
        <w:t>222</w:t>
      </w:r>
      <w:r>
        <w:rPr>
          <w:noProof/>
        </w:rPr>
        <w:fldChar w:fldCharType="end"/>
      </w:r>
    </w:p>
    <w:p w14:paraId="04E2E9CA" w14:textId="13D2811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_Toc212046245 \h </w:instrText>
      </w:r>
      <w:r>
        <w:rPr>
          <w:noProof/>
        </w:rPr>
      </w:r>
      <w:r>
        <w:rPr>
          <w:noProof/>
        </w:rPr>
        <w:fldChar w:fldCharType="separate"/>
      </w:r>
      <w:r>
        <w:rPr>
          <w:noProof/>
        </w:rPr>
        <w:t>222</w:t>
      </w:r>
      <w:r>
        <w:rPr>
          <w:noProof/>
        </w:rPr>
        <w:fldChar w:fldCharType="end"/>
      </w:r>
    </w:p>
    <w:p w14:paraId="102FA02F" w14:textId="117954D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_Toc212046246 \h </w:instrText>
      </w:r>
      <w:r>
        <w:rPr>
          <w:noProof/>
        </w:rPr>
      </w:r>
      <w:r>
        <w:rPr>
          <w:noProof/>
        </w:rPr>
        <w:fldChar w:fldCharType="separate"/>
      </w:r>
      <w:r>
        <w:rPr>
          <w:noProof/>
        </w:rPr>
        <w:t>222</w:t>
      </w:r>
      <w:r>
        <w:rPr>
          <w:noProof/>
        </w:rPr>
        <w:fldChar w:fldCharType="end"/>
      </w:r>
    </w:p>
    <w:p w14:paraId="0E20EE97" w14:textId="6689A96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_Toc212046247 \h </w:instrText>
      </w:r>
      <w:r>
        <w:rPr>
          <w:noProof/>
        </w:rPr>
      </w:r>
      <w:r>
        <w:rPr>
          <w:noProof/>
        </w:rPr>
        <w:fldChar w:fldCharType="separate"/>
      </w:r>
      <w:r>
        <w:rPr>
          <w:noProof/>
        </w:rPr>
        <w:t>222</w:t>
      </w:r>
      <w:r>
        <w:rPr>
          <w:noProof/>
        </w:rPr>
        <w:fldChar w:fldCharType="end"/>
      </w:r>
    </w:p>
    <w:p w14:paraId="206DBD39" w14:textId="3F4F68F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_Toc212046248 \h </w:instrText>
      </w:r>
      <w:r>
        <w:rPr>
          <w:noProof/>
        </w:rPr>
      </w:r>
      <w:r>
        <w:rPr>
          <w:noProof/>
        </w:rPr>
        <w:fldChar w:fldCharType="separate"/>
      </w:r>
      <w:r>
        <w:rPr>
          <w:noProof/>
        </w:rPr>
        <w:t>223</w:t>
      </w:r>
      <w:r>
        <w:rPr>
          <w:noProof/>
        </w:rPr>
        <w:fldChar w:fldCharType="end"/>
      </w:r>
    </w:p>
    <w:p w14:paraId="2D00E72F" w14:textId="0292431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_Toc212046249 \h </w:instrText>
      </w:r>
      <w:r>
        <w:rPr>
          <w:noProof/>
        </w:rPr>
      </w:r>
      <w:r>
        <w:rPr>
          <w:noProof/>
        </w:rPr>
        <w:fldChar w:fldCharType="separate"/>
      </w:r>
      <w:r>
        <w:rPr>
          <w:noProof/>
        </w:rPr>
        <w:t>224</w:t>
      </w:r>
      <w:r>
        <w:rPr>
          <w:noProof/>
        </w:rPr>
        <w:fldChar w:fldCharType="end"/>
      </w:r>
    </w:p>
    <w:p w14:paraId="16B1C7C0" w14:textId="0DCDB31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_Toc212046250 \h </w:instrText>
      </w:r>
      <w:r>
        <w:rPr>
          <w:noProof/>
        </w:rPr>
      </w:r>
      <w:r>
        <w:rPr>
          <w:noProof/>
        </w:rPr>
        <w:fldChar w:fldCharType="separate"/>
      </w:r>
      <w:r>
        <w:rPr>
          <w:noProof/>
        </w:rPr>
        <w:t>225</w:t>
      </w:r>
      <w:r>
        <w:rPr>
          <w:noProof/>
        </w:rPr>
        <w:fldChar w:fldCharType="end"/>
      </w:r>
    </w:p>
    <w:p w14:paraId="3D48C3C7" w14:textId="6BC44E6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_Toc212046251 \h </w:instrText>
      </w:r>
      <w:r>
        <w:rPr>
          <w:noProof/>
        </w:rPr>
      </w:r>
      <w:r>
        <w:rPr>
          <w:noProof/>
        </w:rPr>
        <w:fldChar w:fldCharType="separate"/>
      </w:r>
      <w:r>
        <w:rPr>
          <w:noProof/>
        </w:rPr>
        <w:t>225</w:t>
      </w:r>
      <w:r>
        <w:rPr>
          <w:noProof/>
        </w:rPr>
        <w:fldChar w:fldCharType="end"/>
      </w:r>
    </w:p>
    <w:p w14:paraId="2B8B7785" w14:textId="418E535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_Toc212046252 \h </w:instrText>
      </w:r>
      <w:r>
        <w:rPr>
          <w:noProof/>
        </w:rPr>
      </w:r>
      <w:r>
        <w:rPr>
          <w:noProof/>
        </w:rPr>
        <w:fldChar w:fldCharType="separate"/>
      </w:r>
      <w:r>
        <w:rPr>
          <w:noProof/>
        </w:rPr>
        <w:t>226</w:t>
      </w:r>
      <w:r>
        <w:rPr>
          <w:noProof/>
        </w:rPr>
        <w:fldChar w:fldCharType="end"/>
      </w:r>
    </w:p>
    <w:p w14:paraId="2074F512" w14:textId="2C17242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5.7.3A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_Toc212046253 \h </w:instrText>
      </w:r>
      <w:r>
        <w:rPr>
          <w:noProof/>
        </w:rPr>
      </w:r>
      <w:r>
        <w:rPr>
          <w:noProof/>
        </w:rPr>
        <w:fldChar w:fldCharType="separate"/>
      </w:r>
      <w:r>
        <w:rPr>
          <w:noProof/>
        </w:rPr>
        <w:t>226</w:t>
      </w:r>
      <w:r>
        <w:rPr>
          <w:noProof/>
        </w:rPr>
        <w:fldChar w:fldCharType="end"/>
      </w:r>
    </w:p>
    <w:p w14:paraId="41EA7F84" w14:textId="254B5A0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_Toc212046254 \h </w:instrText>
      </w:r>
      <w:r>
        <w:rPr>
          <w:noProof/>
        </w:rPr>
      </w:r>
      <w:r>
        <w:rPr>
          <w:noProof/>
        </w:rPr>
        <w:fldChar w:fldCharType="separate"/>
      </w:r>
      <w:r>
        <w:rPr>
          <w:noProof/>
        </w:rPr>
        <w:t>226</w:t>
      </w:r>
      <w:r>
        <w:rPr>
          <w:noProof/>
        </w:rPr>
        <w:fldChar w:fldCharType="end"/>
      </w:r>
    </w:p>
    <w:p w14:paraId="5C2ACBD6" w14:textId="2622B09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5.7.3A.2</w:t>
      </w:r>
      <w:r>
        <w:rPr>
          <w:rFonts w:asciiTheme="minorHAnsi" w:hAnsiTheme="minorHAnsi" w:cstheme="minorBidi"/>
          <w:noProof/>
          <w:kern w:val="2"/>
          <w:sz w:val="24"/>
          <w:szCs w:val="24"/>
          <w:lang w:val="en-US" w:eastAsia="zh-CN"/>
          <w14:ligatures w14:val="standardContextual"/>
        </w:rPr>
        <w:tab/>
      </w:r>
      <w:r>
        <w:rPr>
          <w:noProof/>
        </w:rPr>
        <w:t>Device Triggering Delivery Report Notification</w:t>
      </w:r>
      <w:r>
        <w:rPr>
          <w:noProof/>
        </w:rPr>
        <w:tab/>
      </w:r>
      <w:r>
        <w:rPr>
          <w:noProof/>
        </w:rPr>
        <w:fldChar w:fldCharType="begin"/>
      </w:r>
      <w:r>
        <w:rPr>
          <w:noProof/>
        </w:rPr>
        <w:instrText xml:space="preserve"> PAGEREF _Toc212046255 \h </w:instrText>
      </w:r>
      <w:r>
        <w:rPr>
          <w:noProof/>
        </w:rPr>
      </w:r>
      <w:r>
        <w:rPr>
          <w:noProof/>
        </w:rPr>
        <w:fldChar w:fldCharType="separate"/>
      </w:r>
      <w:r>
        <w:rPr>
          <w:noProof/>
        </w:rPr>
        <w:t>227</w:t>
      </w:r>
      <w:r>
        <w:rPr>
          <w:noProof/>
        </w:rPr>
        <w:fldChar w:fldCharType="end"/>
      </w:r>
    </w:p>
    <w:p w14:paraId="70DAA542" w14:textId="1A42EEF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_Toc212046256 \h </w:instrText>
      </w:r>
      <w:r>
        <w:rPr>
          <w:noProof/>
        </w:rPr>
      </w:r>
      <w:r>
        <w:rPr>
          <w:noProof/>
        </w:rPr>
        <w:fldChar w:fldCharType="separate"/>
      </w:r>
      <w:r>
        <w:rPr>
          <w:noProof/>
        </w:rPr>
        <w:t>227</w:t>
      </w:r>
      <w:r>
        <w:rPr>
          <w:noProof/>
        </w:rPr>
        <w:fldChar w:fldCharType="end"/>
      </w:r>
    </w:p>
    <w:p w14:paraId="0F02D0FC" w14:textId="508E8B7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5.7.3A.2.2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_Toc212046257 \h </w:instrText>
      </w:r>
      <w:r>
        <w:rPr>
          <w:noProof/>
        </w:rPr>
      </w:r>
      <w:r>
        <w:rPr>
          <w:noProof/>
        </w:rPr>
        <w:fldChar w:fldCharType="separate"/>
      </w:r>
      <w:r>
        <w:rPr>
          <w:noProof/>
        </w:rPr>
        <w:t>227</w:t>
      </w:r>
      <w:r>
        <w:rPr>
          <w:noProof/>
        </w:rPr>
        <w:fldChar w:fldCharType="end"/>
      </w:r>
    </w:p>
    <w:p w14:paraId="7A181EB2" w14:textId="3FAFB07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lastRenderedPageBreak/>
        <w:t>5.7.3A.2.3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_Toc212046258 \h </w:instrText>
      </w:r>
      <w:r>
        <w:rPr>
          <w:noProof/>
        </w:rPr>
      </w:r>
      <w:r>
        <w:rPr>
          <w:noProof/>
        </w:rPr>
        <w:fldChar w:fldCharType="separate"/>
      </w:r>
      <w:r>
        <w:rPr>
          <w:noProof/>
        </w:rPr>
        <w:t>227</w:t>
      </w:r>
      <w:r>
        <w:rPr>
          <w:noProof/>
        </w:rPr>
        <w:fldChar w:fldCharType="end"/>
      </w:r>
    </w:p>
    <w:p w14:paraId="0A5E99FD" w14:textId="5F387A7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_Toc212046259 \h </w:instrText>
      </w:r>
      <w:r>
        <w:rPr>
          <w:noProof/>
        </w:rPr>
      </w:r>
      <w:r>
        <w:rPr>
          <w:noProof/>
        </w:rPr>
        <w:fldChar w:fldCharType="separate"/>
      </w:r>
      <w:r>
        <w:rPr>
          <w:noProof/>
        </w:rPr>
        <w:t>227</w:t>
      </w:r>
      <w:r>
        <w:rPr>
          <w:noProof/>
        </w:rPr>
        <w:fldChar w:fldCharType="end"/>
      </w:r>
    </w:p>
    <w:p w14:paraId="6A46342F" w14:textId="4171E0B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5.7.3a.2.3.2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_Toc212046260 \h </w:instrText>
      </w:r>
      <w:r>
        <w:rPr>
          <w:noProof/>
        </w:rPr>
      </w:r>
      <w:r>
        <w:rPr>
          <w:noProof/>
        </w:rPr>
        <w:fldChar w:fldCharType="separate"/>
      </w:r>
      <w:r>
        <w:rPr>
          <w:noProof/>
        </w:rPr>
        <w:t>228</w:t>
      </w:r>
      <w:r>
        <w:rPr>
          <w:noProof/>
        </w:rPr>
        <w:fldChar w:fldCharType="end"/>
      </w:r>
    </w:p>
    <w:p w14:paraId="224CCE89" w14:textId="71EAC66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5.7.4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_Toc212046261 \h </w:instrText>
      </w:r>
      <w:r>
        <w:rPr>
          <w:noProof/>
        </w:rPr>
      </w:r>
      <w:r>
        <w:rPr>
          <w:noProof/>
        </w:rPr>
        <w:fldChar w:fldCharType="separate"/>
      </w:r>
      <w:r>
        <w:rPr>
          <w:noProof/>
        </w:rPr>
        <w:t>228</w:t>
      </w:r>
      <w:r>
        <w:rPr>
          <w:noProof/>
        </w:rPr>
        <w:fldChar w:fldCharType="end"/>
      </w:r>
    </w:p>
    <w:p w14:paraId="779C20FA" w14:textId="74FFA1EF"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5.7.5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_Toc212046262 \h </w:instrText>
      </w:r>
      <w:r>
        <w:rPr>
          <w:noProof/>
        </w:rPr>
      </w:r>
      <w:r>
        <w:rPr>
          <w:noProof/>
        </w:rPr>
        <w:fldChar w:fldCharType="separate"/>
      </w:r>
      <w:r>
        <w:rPr>
          <w:noProof/>
        </w:rPr>
        <w:t>228</w:t>
      </w:r>
      <w:r>
        <w:rPr>
          <w:noProof/>
        </w:rPr>
        <w:fldChar w:fldCharType="end"/>
      </w:r>
    </w:p>
    <w:p w14:paraId="3BAA1467" w14:textId="33BCB85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_Toc212046263 \h </w:instrText>
      </w:r>
      <w:r>
        <w:rPr>
          <w:noProof/>
        </w:rPr>
      </w:r>
      <w:r>
        <w:rPr>
          <w:noProof/>
        </w:rPr>
        <w:fldChar w:fldCharType="separate"/>
      </w:r>
      <w:r>
        <w:rPr>
          <w:noProof/>
        </w:rPr>
        <w:t>228</w:t>
      </w:r>
      <w:r>
        <w:rPr>
          <w:noProof/>
        </w:rPr>
        <w:fldChar w:fldCharType="end"/>
      </w:r>
    </w:p>
    <w:p w14:paraId="06DD7762" w14:textId="34398FC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_Toc212046264 \h </w:instrText>
      </w:r>
      <w:r>
        <w:rPr>
          <w:noProof/>
        </w:rPr>
      </w:r>
      <w:r>
        <w:rPr>
          <w:noProof/>
        </w:rPr>
        <w:fldChar w:fldCharType="separate"/>
      </w:r>
      <w:r>
        <w:rPr>
          <w:noProof/>
        </w:rPr>
        <w:t>228</w:t>
      </w:r>
      <w:r>
        <w:rPr>
          <w:noProof/>
        </w:rPr>
        <w:fldChar w:fldCharType="end"/>
      </w:r>
    </w:p>
    <w:p w14:paraId="79399469" w14:textId="15A9DBA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5.7.5.3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_Toc212046265 \h </w:instrText>
      </w:r>
      <w:r>
        <w:rPr>
          <w:noProof/>
        </w:rPr>
      </w:r>
      <w:r>
        <w:rPr>
          <w:noProof/>
        </w:rPr>
        <w:fldChar w:fldCharType="separate"/>
      </w:r>
      <w:r>
        <w:rPr>
          <w:noProof/>
        </w:rPr>
        <w:t>228</w:t>
      </w:r>
      <w:r>
        <w:rPr>
          <w:noProof/>
        </w:rPr>
        <w:fldChar w:fldCharType="end"/>
      </w:r>
    </w:p>
    <w:p w14:paraId="30FF679F" w14:textId="3A841E1A"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5.8</w:t>
      </w:r>
      <w:r>
        <w:rPr>
          <w:rFonts w:asciiTheme="minorHAnsi" w:hAnsiTheme="minorHAnsi" w:cstheme="minorBidi"/>
          <w:noProof/>
          <w:kern w:val="2"/>
          <w:sz w:val="24"/>
          <w:szCs w:val="24"/>
          <w:lang w:val="en-US" w:eastAsia="zh-CN"/>
          <w14:ligatures w14:val="standardContextual"/>
        </w:rPr>
        <w:tab/>
      </w:r>
      <w:r>
        <w:rPr>
          <w:noProof/>
        </w:rPr>
        <w:t>GMD via MBMS related APIs</w:t>
      </w:r>
      <w:r>
        <w:rPr>
          <w:noProof/>
        </w:rPr>
        <w:tab/>
      </w:r>
      <w:r>
        <w:rPr>
          <w:noProof/>
        </w:rPr>
        <w:fldChar w:fldCharType="begin"/>
      </w:r>
      <w:r>
        <w:rPr>
          <w:noProof/>
        </w:rPr>
        <w:instrText xml:space="preserve"> PAGEREF _Toc212046266 \h </w:instrText>
      </w:r>
      <w:r>
        <w:rPr>
          <w:noProof/>
        </w:rPr>
      </w:r>
      <w:r>
        <w:rPr>
          <w:noProof/>
        </w:rPr>
        <w:fldChar w:fldCharType="separate"/>
      </w:r>
      <w:r>
        <w:rPr>
          <w:noProof/>
        </w:rPr>
        <w:t>229</w:t>
      </w:r>
      <w:r>
        <w:rPr>
          <w:noProof/>
        </w:rPr>
        <w:fldChar w:fldCharType="end"/>
      </w:r>
    </w:p>
    <w:p w14:paraId="513712C1" w14:textId="0816EDD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5.8.1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_Toc212046267 \h </w:instrText>
      </w:r>
      <w:r>
        <w:rPr>
          <w:noProof/>
        </w:rPr>
      </w:r>
      <w:r>
        <w:rPr>
          <w:noProof/>
        </w:rPr>
        <w:fldChar w:fldCharType="separate"/>
      </w:r>
      <w:r>
        <w:rPr>
          <w:noProof/>
        </w:rPr>
        <w:t>229</w:t>
      </w:r>
      <w:r>
        <w:rPr>
          <w:noProof/>
        </w:rPr>
        <w:fldChar w:fldCharType="end"/>
      </w:r>
    </w:p>
    <w:p w14:paraId="48D767B4" w14:textId="172D4D1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5.8.2</w:t>
      </w:r>
      <w:r>
        <w:rPr>
          <w:rFonts w:asciiTheme="minorHAnsi" w:hAnsiTheme="minorHAnsi" w:cstheme="minorBidi"/>
          <w:noProof/>
          <w:kern w:val="2"/>
          <w:sz w:val="24"/>
          <w:szCs w:val="24"/>
          <w:lang w:val="en-US" w:eastAsia="zh-CN"/>
          <w14:ligatures w14:val="standardContextual"/>
        </w:rPr>
        <w:tab/>
      </w:r>
      <w:r>
        <w:rPr>
          <w:noProof/>
        </w:rPr>
        <w:t>GMDviaMBMSbyMB2 API</w:t>
      </w:r>
      <w:r>
        <w:rPr>
          <w:noProof/>
        </w:rPr>
        <w:tab/>
      </w:r>
      <w:r>
        <w:rPr>
          <w:noProof/>
        </w:rPr>
        <w:fldChar w:fldCharType="begin"/>
      </w:r>
      <w:r>
        <w:rPr>
          <w:noProof/>
        </w:rPr>
        <w:instrText xml:space="preserve"> PAGEREF _Toc212046268 \h </w:instrText>
      </w:r>
      <w:r>
        <w:rPr>
          <w:noProof/>
        </w:rPr>
      </w:r>
      <w:r>
        <w:rPr>
          <w:noProof/>
        </w:rPr>
        <w:fldChar w:fldCharType="separate"/>
      </w:r>
      <w:r>
        <w:rPr>
          <w:noProof/>
        </w:rPr>
        <w:t>229</w:t>
      </w:r>
      <w:r>
        <w:rPr>
          <w:noProof/>
        </w:rPr>
        <w:fldChar w:fldCharType="end"/>
      </w:r>
    </w:p>
    <w:p w14:paraId="0AB24C52" w14:textId="56F84C70"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5.8.2.1</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_Toc212046269 \h </w:instrText>
      </w:r>
      <w:r>
        <w:rPr>
          <w:noProof/>
        </w:rPr>
      </w:r>
      <w:r>
        <w:rPr>
          <w:noProof/>
        </w:rPr>
        <w:fldChar w:fldCharType="separate"/>
      </w:r>
      <w:r>
        <w:rPr>
          <w:noProof/>
        </w:rPr>
        <w:t>229</w:t>
      </w:r>
      <w:r>
        <w:rPr>
          <w:noProof/>
        </w:rPr>
        <w:fldChar w:fldCharType="end"/>
      </w:r>
    </w:p>
    <w:p w14:paraId="752696CA" w14:textId="0FA33D4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5.8.2.1.1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_Toc212046270 \h </w:instrText>
      </w:r>
      <w:r>
        <w:rPr>
          <w:noProof/>
        </w:rPr>
      </w:r>
      <w:r>
        <w:rPr>
          <w:noProof/>
        </w:rPr>
        <w:fldChar w:fldCharType="separate"/>
      </w:r>
      <w:r>
        <w:rPr>
          <w:noProof/>
        </w:rPr>
        <w:t>229</w:t>
      </w:r>
      <w:r>
        <w:rPr>
          <w:noProof/>
        </w:rPr>
        <w:fldChar w:fldCharType="end"/>
      </w:r>
    </w:p>
    <w:p w14:paraId="6473BBA4" w14:textId="7B7E41B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_Toc212046271 \h </w:instrText>
      </w:r>
      <w:r>
        <w:rPr>
          <w:noProof/>
        </w:rPr>
      </w:r>
      <w:r>
        <w:rPr>
          <w:noProof/>
        </w:rPr>
        <w:fldChar w:fldCharType="separate"/>
      </w:r>
      <w:r>
        <w:rPr>
          <w:noProof/>
        </w:rPr>
        <w:t>229</w:t>
      </w:r>
      <w:r>
        <w:rPr>
          <w:noProof/>
        </w:rPr>
        <w:fldChar w:fldCharType="end"/>
      </w:r>
    </w:p>
    <w:p w14:paraId="46F270F3" w14:textId="47D46A5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5.8.2.1.1.2</w:t>
      </w:r>
      <w:r>
        <w:rPr>
          <w:rFonts w:asciiTheme="minorHAnsi" w:hAnsiTheme="minorHAnsi" w:cstheme="minorBidi"/>
          <w:noProof/>
          <w:kern w:val="2"/>
          <w:sz w:val="24"/>
          <w:szCs w:val="24"/>
          <w:lang w:val="en-US" w:eastAsia="zh-CN"/>
          <w14:ligatures w14:val="standardContextual"/>
        </w:rPr>
        <w:tab/>
      </w:r>
      <w:r>
        <w:rPr>
          <w:noProof/>
        </w:rPr>
        <w:t>Type: TMGIAllocation</w:t>
      </w:r>
      <w:r>
        <w:rPr>
          <w:noProof/>
        </w:rPr>
        <w:tab/>
      </w:r>
      <w:r>
        <w:rPr>
          <w:noProof/>
        </w:rPr>
        <w:fldChar w:fldCharType="begin"/>
      </w:r>
      <w:r>
        <w:rPr>
          <w:noProof/>
        </w:rPr>
        <w:instrText xml:space="preserve"> PAGEREF _Toc212046272 \h </w:instrText>
      </w:r>
      <w:r>
        <w:rPr>
          <w:noProof/>
        </w:rPr>
      </w:r>
      <w:r>
        <w:rPr>
          <w:noProof/>
        </w:rPr>
        <w:fldChar w:fldCharType="separate"/>
      </w:r>
      <w:r>
        <w:rPr>
          <w:noProof/>
        </w:rPr>
        <w:t>230</w:t>
      </w:r>
      <w:r>
        <w:rPr>
          <w:noProof/>
        </w:rPr>
        <w:fldChar w:fldCharType="end"/>
      </w:r>
    </w:p>
    <w:p w14:paraId="5DE3E31B" w14:textId="66A0E8D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5.8.2.1.1.3</w:t>
      </w:r>
      <w:r>
        <w:rPr>
          <w:rFonts w:asciiTheme="minorHAnsi" w:hAnsiTheme="minorHAnsi" w:cstheme="minorBidi"/>
          <w:noProof/>
          <w:kern w:val="2"/>
          <w:sz w:val="24"/>
          <w:szCs w:val="24"/>
          <w:lang w:val="en-US" w:eastAsia="zh-CN"/>
          <w14:ligatures w14:val="standardContextual"/>
        </w:rPr>
        <w:tab/>
      </w:r>
      <w:r>
        <w:rPr>
          <w:noProof/>
        </w:rPr>
        <w:t>Type: GMDViaMBMSByMb2</w:t>
      </w:r>
      <w:r>
        <w:rPr>
          <w:noProof/>
        </w:rPr>
        <w:tab/>
      </w:r>
      <w:r>
        <w:rPr>
          <w:noProof/>
        </w:rPr>
        <w:fldChar w:fldCharType="begin"/>
      </w:r>
      <w:r>
        <w:rPr>
          <w:noProof/>
        </w:rPr>
        <w:instrText xml:space="preserve"> PAGEREF _Toc212046273 \h </w:instrText>
      </w:r>
      <w:r>
        <w:rPr>
          <w:noProof/>
        </w:rPr>
      </w:r>
      <w:r>
        <w:rPr>
          <w:noProof/>
        </w:rPr>
        <w:fldChar w:fldCharType="separate"/>
      </w:r>
      <w:r>
        <w:rPr>
          <w:noProof/>
        </w:rPr>
        <w:t>230</w:t>
      </w:r>
      <w:r>
        <w:rPr>
          <w:noProof/>
        </w:rPr>
        <w:fldChar w:fldCharType="end"/>
      </w:r>
    </w:p>
    <w:p w14:paraId="0A8C71EE" w14:textId="24548A0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5.8.2.1.1.4</w:t>
      </w:r>
      <w:r>
        <w:rPr>
          <w:rFonts w:asciiTheme="minorHAnsi" w:hAnsiTheme="minorHAnsi" w:cstheme="minorBidi"/>
          <w:noProof/>
          <w:kern w:val="2"/>
          <w:sz w:val="24"/>
          <w:szCs w:val="24"/>
          <w:lang w:val="en-US" w:eastAsia="zh-CN"/>
          <w14:ligatures w14:val="standardContextual"/>
        </w:rPr>
        <w:tab/>
      </w:r>
      <w:r>
        <w:rPr>
          <w:noProof/>
        </w:rPr>
        <w:t>Type: GMDByMb2Notification</w:t>
      </w:r>
      <w:r>
        <w:rPr>
          <w:noProof/>
        </w:rPr>
        <w:tab/>
      </w:r>
      <w:r>
        <w:rPr>
          <w:noProof/>
        </w:rPr>
        <w:fldChar w:fldCharType="begin"/>
      </w:r>
      <w:r>
        <w:rPr>
          <w:noProof/>
        </w:rPr>
        <w:instrText xml:space="preserve"> PAGEREF _Toc212046274 \h </w:instrText>
      </w:r>
      <w:r>
        <w:rPr>
          <w:noProof/>
        </w:rPr>
      </w:r>
      <w:r>
        <w:rPr>
          <w:noProof/>
        </w:rPr>
        <w:fldChar w:fldCharType="separate"/>
      </w:r>
      <w:r>
        <w:rPr>
          <w:noProof/>
        </w:rPr>
        <w:t>231</w:t>
      </w:r>
      <w:r>
        <w:rPr>
          <w:noProof/>
        </w:rPr>
        <w:fldChar w:fldCharType="end"/>
      </w:r>
    </w:p>
    <w:p w14:paraId="48FB793F" w14:textId="0F891B9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5.8.2.1.1.5</w:t>
      </w:r>
      <w:r>
        <w:rPr>
          <w:rFonts w:asciiTheme="minorHAnsi" w:hAnsiTheme="minorHAnsi" w:cstheme="minorBidi"/>
          <w:noProof/>
          <w:kern w:val="2"/>
          <w:sz w:val="24"/>
          <w:szCs w:val="24"/>
          <w:lang w:val="en-US" w:eastAsia="zh-CN"/>
          <w14:ligatures w14:val="standardContextual"/>
        </w:rPr>
        <w:tab/>
      </w:r>
      <w:r>
        <w:rPr>
          <w:noProof/>
        </w:rPr>
        <w:t>Type: TMGIAllocationPatch</w:t>
      </w:r>
      <w:r>
        <w:rPr>
          <w:noProof/>
        </w:rPr>
        <w:tab/>
      </w:r>
      <w:r>
        <w:rPr>
          <w:noProof/>
        </w:rPr>
        <w:fldChar w:fldCharType="begin"/>
      </w:r>
      <w:r>
        <w:rPr>
          <w:noProof/>
        </w:rPr>
        <w:instrText xml:space="preserve"> PAGEREF _Toc212046275 \h </w:instrText>
      </w:r>
      <w:r>
        <w:rPr>
          <w:noProof/>
        </w:rPr>
      </w:r>
      <w:r>
        <w:rPr>
          <w:noProof/>
        </w:rPr>
        <w:fldChar w:fldCharType="separate"/>
      </w:r>
      <w:r>
        <w:rPr>
          <w:noProof/>
        </w:rPr>
        <w:t>231</w:t>
      </w:r>
      <w:r>
        <w:rPr>
          <w:noProof/>
        </w:rPr>
        <w:fldChar w:fldCharType="end"/>
      </w:r>
    </w:p>
    <w:p w14:paraId="72675228" w14:textId="6AD72CE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5.8.2.1.1.6</w:t>
      </w:r>
      <w:r>
        <w:rPr>
          <w:rFonts w:asciiTheme="minorHAnsi" w:hAnsiTheme="minorHAnsi" w:cstheme="minorBidi"/>
          <w:noProof/>
          <w:kern w:val="2"/>
          <w:sz w:val="24"/>
          <w:szCs w:val="24"/>
          <w:lang w:val="en-US" w:eastAsia="zh-CN"/>
          <w14:ligatures w14:val="standardContextual"/>
        </w:rPr>
        <w:tab/>
      </w:r>
      <w:r>
        <w:rPr>
          <w:noProof/>
        </w:rPr>
        <w:t>Type: GMDViaMBMSByMb2Patch</w:t>
      </w:r>
      <w:r>
        <w:rPr>
          <w:noProof/>
        </w:rPr>
        <w:tab/>
      </w:r>
      <w:r>
        <w:rPr>
          <w:noProof/>
        </w:rPr>
        <w:fldChar w:fldCharType="begin"/>
      </w:r>
      <w:r>
        <w:rPr>
          <w:noProof/>
        </w:rPr>
        <w:instrText xml:space="preserve"> PAGEREF _Toc212046276 \h </w:instrText>
      </w:r>
      <w:r>
        <w:rPr>
          <w:noProof/>
        </w:rPr>
      </w:r>
      <w:r>
        <w:rPr>
          <w:noProof/>
        </w:rPr>
        <w:fldChar w:fldCharType="separate"/>
      </w:r>
      <w:r>
        <w:rPr>
          <w:noProof/>
        </w:rPr>
        <w:t>232</w:t>
      </w:r>
      <w:r>
        <w:rPr>
          <w:noProof/>
        </w:rPr>
        <w:fldChar w:fldCharType="end"/>
      </w:r>
    </w:p>
    <w:p w14:paraId="00C7B46F" w14:textId="0DBC234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5.8.2.1.1.7</w:t>
      </w:r>
      <w:r>
        <w:rPr>
          <w:rFonts w:asciiTheme="minorHAnsi" w:hAnsiTheme="minorHAnsi" w:cstheme="minorBidi"/>
          <w:noProof/>
          <w:kern w:val="2"/>
          <w:sz w:val="24"/>
          <w:szCs w:val="24"/>
          <w:lang w:val="en-US" w:eastAsia="zh-CN"/>
          <w14:ligatures w14:val="standardContextual"/>
        </w:rPr>
        <w:tab/>
      </w:r>
      <w:r>
        <w:rPr>
          <w:noProof/>
        </w:rPr>
        <w:t>Type: MbmsLocArea</w:t>
      </w:r>
      <w:r>
        <w:rPr>
          <w:noProof/>
        </w:rPr>
        <w:tab/>
      </w:r>
      <w:r>
        <w:rPr>
          <w:noProof/>
        </w:rPr>
        <w:fldChar w:fldCharType="begin"/>
      </w:r>
      <w:r>
        <w:rPr>
          <w:noProof/>
        </w:rPr>
        <w:instrText xml:space="preserve"> PAGEREF _Toc212046277 \h </w:instrText>
      </w:r>
      <w:r>
        <w:rPr>
          <w:noProof/>
        </w:rPr>
      </w:r>
      <w:r>
        <w:rPr>
          <w:noProof/>
        </w:rPr>
        <w:fldChar w:fldCharType="separate"/>
      </w:r>
      <w:r>
        <w:rPr>
          <w:noProof/>
        </w:rPr>
        <w:t>232</w:t>
      </w:r>
      <w:r>
        <w:rPr>
          <w:noProof/>
        </w:rPr>
        <w:fldChar w:fldCharType="end"/>
      </w:r>
    </w:p>
    <w:p w14:paraId="0861A905" w14:textId="0D656A8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5.8.2.2</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_Toc212046278 \h </w:instrText>
      </w:r>
      <w:r>
        <w:rPr>
          <w:noProof/>
        </w:rPr>
      </w:r>
      <w:r>
        <w:rPr>
          <w:noProof/>
        </w:rPr>
        <w:fldChar w:fldCharType="separate"/>
      </w:r>
      <w:r>
        <w:rPr>
          <w:noProof/>
        </w:rPr>
        <w:t>233</w:t>
      </w:r>
      <w:r>
        <w:rPr>
          <w:noProof/>
        </w:rPr>
        <w:fldChar w:fldCharType="end"/>
      </w:r>
    </w:p>
    <w:p w14:paraId="259DDC1E" w14:textId="6F5FCC5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_Toc212046279 \h </w:instrText>
      </w:r>
      <w:r>
        <w:rPr>
          <w:noProof/>
        </w:rPr>
      </w:r>
      <w:r>
        <w:rPr>
          <w:noProof/>
        </w:rPr>
        <w:fldChar w:fldCharType="separate"/>
      </w:r>
      <w:r>
        <w:rPr>
          <w:noProof/>
        </w:rPr>
        <w:t>233</w:t>
      </w:r>
      <w:r>
        <w:rPr>
          <w:noProof/>
        </w:rPr>
        <w:fldChar w:fldCharType="end"/>
      </w:r>
    </w:p>
    <w:p w14:paraId="34122BD3" w14:textId="65C827B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5.8.2.2.2</w:t>
      </w:r>
      <w:r>
        <w:rPr>
          <w:rFonts w:asciiTheme="minorHAnsi" w:hAnsiTheme="minorHAnsi" w:cstheme="minorBidi"/>
          <w:noProof/>
          <w:kern w:val="2"/>
          <w:sz w:val="24"/>
          <w:szCs w:val="24"/>
          <w:lang w:val="en-US" w:eastAsia="zh-CN"/>
          <w14:ligatures w14:val="standardContextual"/>
        </w:rPr>
        <w:tab/>
      </w:r>
      <w:r>
        <w:rPr>
          <w:noProof/>
        </w:rPr>
        <w:t>Resource: TMGI Allocation</w:t>
      </w:r>
      <w:r>
        <w:rPr>
          <w:noProof/>
        </w:rPr>
        <w:tab/>
      </w:r>
      <w:r>
        <w:rPr>
          <w:noProof/>
        </w:rPr>
        <w:fldChar w:fldCharType="begin"/>
      </w:r>
      <w:r>
        <w:rPr>
          <w:noProof/>
        </w:rPr>
        <w:instrText xml:space="preserve"> PAGEREF _Toc212046280 \h </w:instrText>
      </w:r>
      <w:r>
        <w:rPr>
          <w:noProof/>
        </w:rPr>
      </w:r>
      <w:r>
        <w:rPr>
          <w:noProof/>
        </w:rPr>
        <w:fldChar w:fldCharType="separate"/>
      </w:r>
      <w:r>
        <w:rPr>
          <w:noProof/>
        </w:rPr>
        <w:t>233</w:t>
      </w:r>
      <w:r>
        <w:rPr>
          <w:noProof/>
        </w:rPr>
        <w:fldChar w:fldCharType="end"/>
      </w:r>
    </w:p>
    <w:p w14:paraId="38281355" w14:textId="42A5862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_Toc212046281 \h </w:instrText>
      </w:r>
      <w:r>
        <w:rPr>
          <w:noProof/>
        </w:rPr>
      </w:r>
      <w:r>
        <w:rPr>
          <w:noProof/>
        </w:rPr>
        <w:fldChar w:fldCharType="separate"/>
      </w:r>
      <w:r>
        <w:rPr>
          <w:noProof/>
        </w:rPr>
        <w:t>233</w:t>
      </w:r>
      <w:r>
        <w:rPr>
          <w:noProof/>
        </w:rPr>
        <w:fldChar w:fldCharType="end"/>
      </w:r>
    </w:p>
    <w:p w14:paraId="747A859F" w14:textId="1551F05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_Toc212046282 \h </w:instrText>
      </w:r>
      <w:r>
        <w:rPr>
          <w:noProof/>
        </w:rPr>
      </w:r>
      <w:r>
        <w:rPr>
          <w:noProof/>
        </w:rPr>
        <w:fldChar w:fldCharType="separate"/>
      </w:r>
      <w:r>
        <w:rPr>
          <w:noProof/>
        </w:rPr>
        <w:t>233</w:t>
      </w:r>
      <w:r>
        <w:rPr>
          <w:noProof/>
        </w:rPr>
        <w:fldChar w:fldCharType="end"/>
      </w:r>
    </w:p>
    <w:p w14:paraId="1B650FE9" w14:textId="0F0B7DA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_Toc212046283 \h </w:instrText>
      </w:r>
      <w:r>
        <w:rPr>
          <w:noProof/>
        </w:rPr>
      </w:r>
      <w:r>
        <w:rPr>
          <w:noProof/>
        </w:rPr>
        <w:fldChar w:fldCharType="separate"/>
      </w:r>
      <w:r>
        <w:rPr>
          <w:noProof/>
        </w:rPr>
        <w:t>234</w:t>
      </w:r>
      <w:r>
        <w:rPr>
          <w:noProof/>
        </w:rPr>
        <w:fldChar w:fldCharType="end"/>
      </w:r>
    </w:p>
    <w:p w14:paraId="0F202DE5" w14:textId="457EC418"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_Toc212046284 \h </w:instrText>
      </w:r>
      <w:r>
        <w:rPr>
          <w:noProof/>
        </w:rPr>
      </w:r>
      <w:r>
        <w:rPr>
          <w:noProof/>
        </w:rPr>
        <w:fldChar w:fldCharType="separate"/>
      </w:r>
      <w:r>
        <w:rPr>
          <w:noProof/>
        </w:rPr>
        <w:t>234</w:t>
      </w:r>
      <w:r>
        <w:rPr>
          <w:noProof/>
        </w:rPr>
        <w:fldChar w:fldCharType="end"/>
      </w:r>
    </w:p>
    <w:p w14:paraId="608D7245" w14:textId="74135820"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_Toc212046285 \h </w:instrText>
      </w:r>
      <w:r>
        <w:rPr>
          <w:noProof/>
        </w:rPr>
      </w:r>
      <w:r>
        <w:rPr>
          <w:noProof/>
        </w:rPr>
        <w:fldChar w:fldCharType="separate"/>
      </w:r>
      <w:r>
        <w:rPr>
          <w:noProof/>
        </w:rPr>
        <w:t>234</w:t>
      </w:r>
      <w:r>
        <w:rPr>
          <w:noProof/>
        </w:rPr>
        <w:fldChar w:fldCharType="end"/>
      </w:r>
    </w:p>
    <w:p w14:paraId="2D65B73B" w14:textId="17A21EDE"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_Toc212046286 \h </w:instrText>
      </w:r>
      <w:r>
        <w:rPr>
          <w:noProof/>
        </w:rPr>
      </w:r>
      <w:r>
        <w:rPr>
          <w:noProof/>
        </w:rPr>
        <w:fldChar w:fldCharType="separate"/>
      </w:r>
      <w:r>
        <w:rPr>
          <w:noProof/>
        </w:rPr>
        <w:t>234</w:t>
      </w:r>
      <w:r>
        <w:rPr>
          <w:noProof/>
        </w:rPr>
        <w:fldChar w:fldCharType="end"/>
      </w:r>
    </w:p>
    <w:p w14:paraId="32331712" w14:textId="4BA77EFB"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_Toc212046287 \h </w:instrText>
      </w:r>
      <w:r>
        <w:rPr>
          <w:noProof/>
        </w:rPr>
      </w:r>
      <w:r>
        <w:rPr>
          <w:noProof/>
        </w:rPr>
        <w:fldChar w:fldCharType="separate"/>
      </w:r>
      <w:r>
        <w:rPr>
          <w:noProof/>
        </w:rPr>
        <w:t>235</w:t>
      </w:r>
      <w:r>
        <w:rPr>
          <w:noProof/>
        </w:rPr>
        <w:fldChar w:fldCharType="end"/>
      </w:r>
    </w:p>
    <w:p w14:paraId="6D08CFB3" w14:textId="0300706B"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_Toc212046288 \h </w:instrText>
      </w:r>
      <w:r>
        <w:rPr>
          <w:noProof/>
        </w:rPr>
      </w:r>
      <w:r>
        <w:rPr>
          <w:noProof/>
        </w:rPr>
        <w:fldChar w:fldCharType="separate"/>
      </w:r>
      <w:r>
        <w:rPr>
          <w:noProof/>
        </w:rPr>
        <w:t>235</w:t>
      </w:r>
      <w:r>
        <w:rPr>
          <w:noProof/>
        </w:rPr>
        <w:fldChar w:fldCharType="end"/>
      </w:r>
    </w:p>
    <w:p w14:paraId="0614EEC8" w14:textId="14FD87D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5.8.2.2.3</w:t>
      </w:r>
      <w:r>
        <w:rPr>
          <w:rFonts w:asciiTheme="minorHAnsi" w:hAnsiTheme="minorHAnsi" w:cstheme="minorBidi"/>
          <w:noProof/>
          <w:kern w:val="2"/>
          <w:sz w:val="24"/>
          <w:szCs w:val="24"/>
          <w:lang w:val="en-US" w:eastAsia="zh-CN"/>
          <w14:ligatures w14:val="standardContextual"/>
        </w:rPr>
        <w:tab/>
      </w:r>
      <w:r>
        <w:rPr>
          <w:noProof/>
        </w:rPr>
        <w:t>Resource: Individual TMGI Allocation</w:t>
      </w:r>
      <w:r>
        <w:rPr>
          <w:noProof/>
        </w:rPr>
        <w:tab/>
      </w:r>
      <w:r>
        <w:rPr>
          <w:noProof/>
        </w:rPr>
        <w:fldChar w:fldCharType="begin"/>
      </w:r>
      <w:r>
        <w:rPr>
          <w:noProof/>
        </w:rPr>
        <w:instrText xml:space="preserve"> PAGEREF _Toc212046289 \h </w:instrText>
      </w:r>
      <w:r>
        <w:rPr>
          <w:noProof/>
        </w:rPr>
      </w:r>
      <w:r>
        <w:rPr>
          <w:noProof/>
        </w:rPr>
        <w:fldChar w:fldCharType="separate"/>
      </w:r>
      <w:r>
        <w:rPr>
          <w:noProof/>
        </w:rPr>
        <w:t>235</w:t>
      </w:r>
      <w:r>
        <w:rPr>
          <w:noProof/>
        </w:rPr>
        <w:fldChar w:fldCharType="end"/>
      </w:r>
    </w:p>
    <w:p w14:paraId="6C191FBB" w14:textId="3D85BA0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_Toc212046290 \h </w:instrText>
      </w:r>
      <w:r>
        <w:rPr>
          <w:noProof/>
        </w:rPr>
      </w:r>
      <w:r>
        <w:rPr>
          <w:noProof/>
        </w:rPr>
        <w:fldChar w:fldCharType="separate"/>
      </w:r>
      <w:r>
        <w:rPr>
          <w:noProof/>
        </w:rPr>
        <w:t>235</w:t>
      </w:r>
      <w:r>
        <w:rPr>
          <w:noProof/>
        </w:rPr>
        <w:fldChar w:fldCharType="end"/>
      </w:r>
    </w:p>
    <w:p w14:paraId="1AE3482A" w14:textId="2837D56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_Toc212046291 \h </w:instrText>
      </w:r>
      <w:r>
        <w:rPr>
          <w:noProof/>
        </w:rPr>
      </w:r>
      <w:r>
        <w:rPr>
          <w:noProof/>
        </w:rPr>
        <w:fldChar w:fldCharType="separate"/>
      </w:r>
      <w:r>
        <w:rPr>
          <w:noProof/>
        </w:rPr>
        <w:t>235</w:t>
      </w:r>
      <w:r>
        <w:rPr>
          <w:noProof/>
        </w:rPr>
        <w:fldChar w:fldCharType="end"/>
      </w:r>
    </w:p>
    <w:p w14:paraId="1C543738" w14:textId="79E49F2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_Toc212046292 \h </w:instrText>
      </w:r>
      <w:r>
        <w:rPr>
          <w:noProof/>
        </w:rPr>
      </w:r>
      <w:r>
        <w:rPr>
          <w:noProof/>
        </w:rPr>
        <w:fldChar w:fldCharType="separate"/>
      </w:r>
      <w:r>
        <w:rPr>
          <w:noProof/>
        </w:rPr>
        <w:t>236</w:t>
      </w:r>
      <w:r>
        <w:rPr>
          <w:noProof/>
        </w:rPr>
        <w:fldChar w:fldCharType="end"/>
      </w:r>
    </w:p>
    <w:p w14:paraId="65D72F84" w14:textId="306F1E22"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_Toc212046293 \h </w:instrText>
      </w:r>
      <w:r>
        <w:rPr>
          <w:noProof/>
        </w:rPr>
      </w:r>
      <w:r>
        <w:rPr>
          <w:noProof/>
        </w:rPr>
        <w:fldChar w:fldCharType="separate"/>
      </w:r>
      <w:r>
        <w:rPr>
          <w:noProof/>
        </w:rPr>
        <w:t>236</w:t>
      </w:r>
      <w:r>
        <w:rPr>
          <w:noProof/>
        </w:rPr>
        <w:fldChar w:fldCharType="end"/>
      </w:r>
    </w:p>
    <w:p w14:paraId="0B46C26F" w14:textId="49210FAE"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_Toc212046294 \h </w:instrText>
      </w:r>
      <w:r>
        <w:rPr>
          <w:noProof/>
        </w:rPr>
      </w:r>
      <w:r>
        <w:rPr>
          <w:noProof/>
        </w:rPr>
        <w:fldChar w:fldCharType="separate"/>
      </w:r>
      <w:r>
        <w:rPr>
          <w:noProof/>
        </w:rPr>
        <w:t>236</w:t>
      </w:r>
      <w:r>
        <w:rPr>
          <w:noProof/>
        </w:rPr>
        <w:fldChar w:fldCharType="end"/>
      </w:r>
    </w:p>
    <w:p w14:paraId="349DC9E2" w14:textId="0E7FBFC3"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_Toc212046295 \h </w:instrText>
      </w:r>
      <w:r>
        <w:rPr>
          <w:noProof/>
        </w:rPr>
      </w:r>
      <w:r>
        <w:rPr>
          <w:noProof/>
        </w:rPr>
        <w:fldChar w:fldCharType="separate"/>
      </w:r>
      <w:r>
        <w:rPr>
          <w:noProof/>
        </w:rPr>
        <w:t>237</w:t>
      </w:r>
      <w:r>
        <w:rPr>
          <w:noProof/>
        </w:rPr>
        <w:fldChar w:fldCharType="end"/>
      </w:r>
    </w:p>
    <w:p w14:paraId="2456A75D" w14:textId="5A0FA9C8"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_Toc212046296 \h </w:instrText>
      </w:r>
      <w:r>
        <w:rPr>
          <w:noProof/>
        </w:rPr>
      </w:r>
      <w:r>
        <w:rPr>
          <w:noProof/>
        </w:rPr>
        <w:fldChar w:fldCharType="separate"/>
      </w:r>
      <w:r>
        <w:rPr>
          <w:noProof/>
        </w:rPr>
        <w:t>238</w:t>
      </w:r>
      <w:r>
        <w:rPr>
          <w:noProof/>
        </w:rPr>
        <w:fldChar w:fldCharType="end"/>
      </w:r>
    </w:p>
    <w:p w14:paraId="2B5F6078" w14:textId="08A3BC1F"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_Toc212046297 \h </w:instrText>
      </w:r>
      <w:r>
        <w:rPr>
          <w:noProof/>
        </w:rPr>
      </w:r>
      <w:r>
        <w:rPr>
          <w:noProof/>
        </w:rPr>
        <w:fldChar w:fldCharType="separate"/>
      </w:r>
      <w:r>
        <w:rPr>
          <w:noProof/>
        </w:rPr>
        <w:t>238</w:t>
      </w:r>
      <w:r>
        <w:rPr>
          <w:noProof/>
        </w:rPr>
        <w:fldChar w:fldCharType="end"/>
      </w:r>
    </w:p>
    <w:p w14:paraId="0504B297" w14:textId="186338C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5.8.2.2.4</w:t>
      </w:r>
      <w:r>
        <w:rPr>
          <w:rFonts w:asciiTheme="minorHAnsi" w:hAnsiTheme="minorHAnsi" w:cstheme="minorBidi"/>
          <w:noProof/>
          <w:kern w:val="2"/>
          <w:sz w:val="24"/>
          <w:szCs w:val="24"/>
          <w:lang w:val="en-US" w:eastAsia="zh-CN"/>
          <w14:ligatures w14:val="standardContextual"/>
        </w:rPr>
        <w:tab/>
      </w:r>
      <w:r>
        <w:rPr>
          <w:noProof/>
        </w:rPr>
        <w:t>Resource: GMD via MBMS by MB2</w:t>
      </w:r>
      <w:r>
        <w:rPr>
          <w:noProof/>
        </w:rPr>
        <w:tab/>
      </w:r>
      <w:r>
        <w:rPr>
          <w:noProof/>
        </w:rPr>
        <w:fldChar w:fldCharType="begin"/>
      </w:r>
      <w:r>
        <w:rPr>
          <w:noProof/>
        </w:rPr>
        <w:instrText xml:space="preserve"> PAGEREF _Toc212046298 \h </w:instrText>
      </w:r>
      <w:r>
        <w:rPr>
          <w:noProof/>
        </w:rPr>
      </w:r>
      <w:r>
        <w:rPr>
          <w:noProof/>
        </w:rPr>
        <w:fldChar w:fldCharType="separate"/>
      </w:r>
      <w:r>
        <w:rPr>
          <w:noProof/>
        </w:rPr>
        <w:t>239</w:t>
      </w:r>
      <w:r>
        <w:rPr>
          <w:noProof/>
        </w:rPr>
        <w:fldChar w:fldCharType="end"/>
      </w:r>
    </w:p>
    <w:p w14:paraId="2043F9EA" w14:textId="2FC5D72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5.8.2.2.4.1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_Toc212046299 \h </w:instrText>
      </w:r>
      <w:r>
        <w:rPr>
          <w:noProof/>
        </w:rPr>
      </w:r>
      <w:r>
        <w:rPr>
          <w:noProof/>
        </w:rPr>
        <w:fldChar w:fldCharType="separate"/>
      </w:r>
      <w:r>
        <w:rPr>
          <w:noProof/>
        </w:rPr>
        <w:t>239</w:t>
      </w:r>
      <w:r>
        <w:rPr>
          <w:noProof/>
        </w:rPr>
        <w:fldChar w:fldCharType="end"/>
      </w:r>
    </w:p>
    <w:p w14:paraId="6AD73C2E" w14:textId="04C02FD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5.8.2.2.4.2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_Toc212046300 \h </w:instrText>
      </w:r>
      <w:r>
        <w:rPr>
          <w:noProof/>
        </w:rPr>
      </w:r>
      <w:r>
        <w:rPr>
          <w:noProof/>
        </w:rPr>
        <w:fldChar w:fldCharType="separate"/>
      </w:r>
      <w:r>
        <w:rPr>
          <w:noProof/>
        </w:rPr>
        <w:t>239</w:t>
      </w:r>
      <w:r>
        <w:rPr>
          <w:noProof/>
        </w:rPr>
        <w:fldChar w:fldCharType="end"/>
      </w:r>
    </w:p>
    <w:p w14:paraId="5E2C9710" w14:textId="61C0D01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5.8.2.2.4.3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_Toc212046301 \h </w:instrText>
      </w:r>
      <w:r>
        <w:rPr>
          <w:noProof/>
        </w:rPr>
      </w:r>
      <w:r>
        <w:rPr>
          <w:noProof/>
        </w:rPr>
        <w:fldChar w:fldCharType="separate"/>
      </w:r>
      <w:r>
        <w:rPr>
          <w:noProof/>
        </w:rPr>
        <w:t>240</w:t>
      </w:r>
      <w:r>
        <w:rPr>
          <w:noProof/>
        </w:rPr>
        <w:fldChar w:fldCharType="end"/>
      </w:r>
    </w:p>
    <w:p w14:paraId="6FAC1F72" w14:textId="07998945"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5.8.2.2.4.3.1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_Toc212046302 \h </w:instrText>
      </w:r>
      <w:r>
        <w:rPr>
          <w:noProof/>
        </w:rPr>
      </w:r>
      <w:r>
        <w:rPr>
          <w:noProof/>
        </w:rPr>
        <w:fldChar w:fldCharType="separate"/>
      </w:r>
      <w:r>
        <w:rPr>
          <w:noProof/>
        </w:rPr>
        <w:t>240</w:t>
      </w:r>
      <w:r>
        <w:rPr>
          <w:noProof/>
        </w:rPr>
        <w:fldChar w:fldCharType="end"/>
      </w:r>
    </w:p>
    <w:p w14:paraId="393F4210" w14:textId="5F5ABE35"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5.8.2.2.4.3.2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_Toc212046303 \h </w:instrText>
      </w:r>
      <w:r>
        <w:rPr>
          <w:noProof/>
        </w:rPr>
      </w:r>
      <w:r>
        <w:rPr>
          <w:noProof/>
        </w:rPr>
        <w:fldChar w:fldCharType="separate"/>
      </w:r>
      <w:r>
        <w:rPr>
          <w:noProof/>
        </w:rPr>
        <w:t>240</w:t>
      </w:r>
      <w:r>
        <w:rPr>
          <w:noProof/>
        </w:rPr>
        <w:fldChar w:fldCharType="end"/>
      </w:r>
    </w:p>
    <w:p w14:paraId="4AD63E26" w14:textId="3B7CDA9C"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5.8.2.2.4.3.3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_Toc212046304 \h </w:instrText>
      </w:r>
      <w:r>
        <w:rPr>
          <w:noProof/>
        </w:rPr>
      </w:r>
      <w:r>
        <w:rPr>
          <w:noProof/>
        </w:rPr>
        <w:fldChar w:fldCharType="separate"/>
      </w:r>
      <w:r>
        <w:rPr>
          <w:noProof/>
        </w:rPr>
        <w:t>240</w:t>
      </w:r>
      <w:r>
        <w:rPr>
          <w:noProof/>
        </w:rPr>
        <w:fldChar w:fldCharType="end"/>
      </w:r>
    </w:p>
    <w:p w14:paraId="181B0595" w14:textId="5FB46B21"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5.8.2.2.4.3.4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_Toc212046305 \h </w:instrText>
      </w:r>
      <w:r>
        <w:rPr>
          <w:noProof/>
        </w:rPr>
      </w:r>
      <w:r>
        <w:rPr>
          <w:noProof/>
        </w:rPr>
        <w:fldChar w:fldCharType="separate"/>
      </w:r>
      <w:r>
        <w:rPr>
          <w:noProof/>
        </w:rPr>
        <w:t>240</w:t>
      </w:r>
      <w:r>
        <w:rPr>
          <w:noProof/>
        </w:rPr>
        <w:fldChar w:fldCharType="end"/>
      </w:r>
    </w:p>
    <w:p w14:paraId="5FB1ED6F" w14:textId="374E6A51"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5.8.2.2.4.3.5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_Toc212046306 \h </w:instrText>
      </w:r>
      <w:r>
        <w:rPr>
          <w:noProof/>
        </w:rPr>
      </w:r>
      <w:r>
        <w:rPr>
          <w:noProof/>
        </w:rPr>
        <w:fldChar w:fldCharType="separate"/>
      </w:r>
      <w:r>
        <w:rPr>
          <w:noProof/>
        </w:rPr>
        <w:t>241</w:t>
      </w:r>
      <w:r>
        <w:rPr>
          <w:noProof/>
        </w:rPr>
        <w:fldChar w:fldCharType="end"/>
      </w:r>
    </w:p>
    <w:p w14:paraId="47EEA007" w14:textId="0AB4E52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5.8.2.2.5</w:t>
      </w:r>
      <w:r>
        <w:rPr>
          <w:rFonts w:asciiTheme="minorHAnsi" w:hAnsiTheme="minorHAnsi" w:cstheme="minorBidi"/>
          <w:noProof/>
          <w:kern w:val="2"/>
          <w:sz w:val="24"/>
          <w:szCs w:val="24"/>
          <w:lang w:val="en-US" w:eastAsia="zh-CN"/>
          <w14:ligatures w14:val="standardContextual"/>
        </w:rPr>
        <w:tab/>
      </w:r>
      <w:r>
        <w:rPr>
          <w:noProof/>
        </w:rPr>
        <w:t>Resource: Individual GMD via MBMS by MB2</w:t>
      </w:r>
      <w:r>
        <w:rPr>
          <w:noProof/>
        </w:rPr>
        <w:tab/>
      </w:r>
      <w:r>
        <w:rPr>
          <w:noProof/>
        </w:rPr>
        <w:fldChar w:fldCharType="begin"/>
      </w:r>
      <w:r>
        <w:rPr>
          <w:noProof/>
        </w:rPr>
        <w:instrText xml:space="preserve"> PAGEREF _Toc212046307 \h </w:instrText>
      </w:r>
      <w:r>
        <w:rPr>
          <w:noProof/>
        </w:rPr>
      </w:r>
      <w:r>
        <w:rPr>
          <w:noProof/>
        </w:rPr>
        <w:fldChar w:fldCharType="separate"/>
      </w:r>
      <w:r>
        <w:rPr>
          <w:noProof/>
        </w:rPr>
        <w:t>242</w:t>
      </w:r>
      <w:r>
        <w:rPr>
          <w:noProof/>
        </w:rPr>
        <w:fldChar w:fldCharType="end"/>
      </w:r>
    </w:p>
    <w:p w14:paraId="287E0B2E" w14:textId="07B9E5B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5.8.2.2.5.1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_Toc212046308 \h </w:instrText>
      </w:r>
      <w:r>
        <w:rPr>
          <w:noProof/>
        </w:rPr>
      </w:r>
      <w:r>
        <w:rPr>
          <w:noProof/>
        </w:rPr>
        <w:fldChar w:fldCharType="separate"/>
      </w:r>
      <w:r>
        <w:rPr>
          <w:noProof/>
        </w:rPr>
        <w:t>242</w:t>
      </w:r>
      <w:r>
        <w:rPr>
          <w:noProof/>
        </w:rPr>
        <w:fldChar w:fldCharType="end"/>
      </w:r>
    </w:p>
    <w:p w14:paraId="067FA700" w14:textId="77BD608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5.8.2.2.5.2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_Toc212046309 \h </w:instrText>
      </w:r>
      <w:r>
        <w:rPr>
          <w:noProof/>
        </w:rPr>
      </w:r>
      <w:r>
        <w:rPr>
          <w:noProof/>
        </w:rPr>
        <w:fldChar w:fldCharType="separate"/>
      </w:r>
      <w:r>
        <w:rPr>
          <w:noProof/>
        </w:rPr>
        <w:t>242</w:t>
      </w:r>
      <w:r>
        <w:rPr>
          <w:noProof/>
        </w:rPr>
        <w:fldChar w:fldCharType="end"/>
      </w:r>
    </w:p>
    <w:p w14:paraId="6A3662D2" w14:textId="33F7877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5.8.2.2.5.3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_Toc212046310 \h </w:instrText>
      </w:r>
      <w:r>
        <w:rPr>
          <w:noProof/>
        </w:rPr>
      </w:r>
      <w:r>
        <w:rPr>
          <w:noProof/>
        </w:rPr>
        <w:fldChar w:fldCharType="separate"/>
      </w:r>
      <w:r>
        <w:rPr>
          <w:noProof/>
        </w:rPr>
        <w:t>242</w:t>
      </w:r>
      <w:r>
        <w:rPr>
          <w:noProof/>
        </w:rPr>
        <w:fldChar w:fldCharType="end"/>
      </w:r>
    </w:p>
    <w:p w14:paraId="4379F87E" w14:textId="56454A2A"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5.8.2.2.5.3.1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_Toc212046311 \h </w:instrText>
      </w:r>
      <w:r>
        <w:rPr>
          <w:noProof/>
        </w:rPr>
      </w:r>
      <w:r>
        <w:rPr>
          <w:noProof/>
        </w:rPr>
        <w:fldChar w:fldCharType="separate"/>
      </w:r>
      <w:r>
        <w:rPr>
          <w:noProof/>
        </w:rPr>
        <w:t>242</w:t>
      </w:r>
      <w:r>
        <w:rPr>
          <w:noProof/>
        </w:rPr>
        <w:fldChar w:fldCharType="end"/>
      </w:r>
    </w:p>
    <w:p w14:paraId="393ECA52" w14:textId="557EBF8D"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5.8.2.2.5.3.2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_Toc212046312 \h </w:instrText>
      </w:r>
      <w:r>
        <w:rPr>
          <w:noProof/>
        </w:rPr>
      </w:r>
      <w:r>
        <w:rPr>
          <w:noProof/>
        </w:rPr>
        <w:fldChar w:fldCharType="separate"/>
      </w:r>
      <w:r>
        <w:rPr>
          <w:noProof/>
        </w:rPr>
        <w:t>243</w:t>
      </w:r>
      <w:r>
        <w:rPr>
          <w:noProof/>
        </w:rPr>
        <w:fldChar w:fldCharType="end"/>
      </w:r>
    </w:p>
    <w:p w14:paraId="38E48FBF" w14:textId="5AFEF1C6"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5.8.2.2.5.3.3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_Toc212046313 \h </w:instrText>
      </w:r>
      <w:r>
        <w:rPr>
          <w:noProof/>
        </w:rPr>
      </w:r>
      <w:r>
        <w:rPr>
          <w:noProof/>
        </w:rPr>
        <w:fldChar w:fldCharType="separate"/>
      </w:r>
      <w:r>
        <w:rPr>
          <w:noProof/>
        </w:rPr>
        <w:t>244</w:t>
      </w:r>
      <w:r>
        <w:rPr>
          <w:noProof/>
        </w:rPr>
        <w:fldChar w:fldCharType="end"/>
      </w:r>
    </w:p>
    <w:p w14:paraId="336B51B4" w14:textId="133D3019"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5.8.2.2.5.3.4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_Toc212046314 \h </w:instrText>
      </w:r>
      <w:r>
        <w:rPr>
          <w:noProof/>
        </w:rPr>
      </w:r>
      <w:r>
        <w:rPr>
          <w:noProof/>
        </w:rPr>
        <w:fldChar w:fldCharType="separate"/>
      </w:r>
      <w:r>
        <w:rPr>
          <w:noProof/>
        </w:rPr>
        <w:t>245</w:t>
      </w:r>
      <w:r>
        <w:rPr>
          <w:noProof/>
        </w:rPr>
        <w:fldChar w:fldCharType="end"/>
      </w:r>
    </w:p>
    <w:p w14:paraId="372A2C86" w14:textId="4F17421C"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5.8.2.2.5.3.5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_Toc212046315 \h </w:instrText>
      </w:r>
      <w:r>
        <w:rPr>
          <w:noProof/>
        </w:rPr>
      </w:r>
      <w:r>
        <w:rPr>
          <w:noProof/>
        </w:rPr>
        <w:fldChar w:fldCharType="separate"/>
      </w:r>
      <w:r>
        <w:rPr>
          <w:noProof/>
        </w:rPr>
        <w:t>245</w:t>
      </w:r>
      <w:r>
        <w:rPr>
          <w:noProof/>
        </w:rPr>
        <w:fldChar w:fldCharType="end"/>
      </w:r>
    </w:p>
    <w:p w14:paraId="67FAEB1E" w14:textId="3A58AAB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w:t>
      </w:r>
      <w:r w:rsidRPr="002D134A">
        <w:rPr>
          <w:rFonts w:eastAsia="Batang"/>
          <w:noProof/>
        </w:rPr>
        <w:t>6</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_Toc212046316 \h </w:instrText>
      </w:r>
      <w:r>
        <w:rPr>
          <w:noProof/>
        </w:rPr>
      </w:r>
      <w:r>
        <w:rPr>
          <w:noProof/>
        </w:rPr>
        <w:fldChar w:fldCharType="separate"/>
      </w:r>
      <w:r>
        <w:rPr>
          <w:noProof/>
        </w:rPr>
        <w:t>245</w:t>
      </w:r>
      <w:r>
        <w:rPr>
          <w:noProof/>
        </w:rPr>
        <w:fldChar w:fldCharType="end"/>
      </w:r>
    </w:p>
    <w:p w14:paraId="201AC0F5" w14:textId="7515F4B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5.8.2.2A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_Toc212046317 \h </w:instrText>
      </w:r>
      <w:r>
        <w:rPr>
          <w:noProof/>
        </w:rPr>
      </w:r>
      <w:r>
        <w:rPr>
          <w:noProof/>
        </w:rPr>
        <w:fldChar w:fldCharType="separate"/>
      </w:r>
      <w:r>
        <w:rPr>
          <w:noProof/>
        </w:rPr>
        <w:t>245</w:t>
      </w:r>
      <w:r>
        <w:rPr>
          <w:noProof/>
        </w:rPr>
        <w:fldChar w:fldCharType="end"/>
      </w:r>
    </w:p>
    <w:p w14:paraId="3D692F6D" w14:textId="25F7B69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_Toc212046318 \h </w:instrText>
      </w:r>
      <w:r>
        <w:rPr>
          <w:noProof/>
        </w:rPr>
      </w:r>
      <w:r>
        <w:rPr>
          <w:noProof/>
        </w:rPr>
        <w:fldChar w:fldCharType="separate"/>
      </w:r>
      <w:r>
        <w:rPr>
          <w:noProof/>
        </w:rPr>
        <w:t>245</w:t>
      </w:r>
      <w:r>
        <w:rPr>
          <w:noProof/>
        </w:rPr>
        <w:fldChar w:fldCharType="end"/>
      </w:r>
    </w:p>
    <w:p w14:paraId="074D39D3" w14:textId="3D4D221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5.8.2.2A.2</w:t>
      </w:r>
      <w:r>
        <w:rPr>
          <w:rFonts w:asciiTheme="minorHAnsi" w:hAnsiTheme="minorHAnsi" w:cstheme="minorBidi"/>
          <w:noProof/>
          <w:kern w:val="2"/>
          <w:sz w:val="24"/>
          <w:szCs w:val="24"/>
          <w:lang w:val="en-US" w:eastAsia="zh-CN"/>
          <w14:ligatures w14:val="standardContextual"/>
        </w:rPr>
        <w:tab/>
      </w:r>
      <w:r>
        <w:rPr>
          <w:noProof/>
          <w:lang w:eastAsia="zh-CN"/>
        </w:rPr>
        <w:t>GMD via MBMS by MB2 Notification</w:t>
      </w:r>
      <w:r>
        <w:rPr>
          <w:noProof/>
        </w:rPr>
        <w:tab/>
      </w:r>
      <w:r>
        <w:rPr>
          <w:noProof/>
        </w:rPr>
        <w:fldChar w:fldCharType="begin"/>
      </w:r>
      <w:r>
        <w:rPr>
          <w:noProof/>
        </w:rPr>
        <w:instrText xml:space="preserve"> PAGEREF _Toc212046319 \h </w:instrText>
      </w:r>
      <w:r>
        <w:rPr>
          <w:noProof/>
        </w:rPr>
      </w:r>
      <w:r>
        <w:rPr>
          <w:noProof/>
        </w:rPr>
        <w:fldChar w:fldCharType="separate"/>
      </w:r>
      <w:r>
        <w:rPr>
          <w:noProof/>
        </w:rPr>
        <w:t>246</w:t>
      </w:r>
      <w:r>
        <w:rPr>
          <w:noProof/>
        </w:rPr>
        <w:fldChar w:fldCharType="end"/>
      </w:r>
    </w:p>
    <w:p w14:paraId="38B0033C" w14:textId="40A193C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lastRenderedPageBreak/>
        <w:t>5.8.2.2A.2.1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_Toc212046320 \h </w:instrText>
      </w:r>
      <w:r>
        <w:rPr>
          <w:noProof/>
        </w:rPr>
      </w:r>
      <w:r>
        <w:rPr>
          <w:noProof/>
        </w:rPr>
        <w:fldChar w:fldCharType="separate"/>
      </w:r>
      <w:r>
        <w:rPr>
          <w:noProof/>
        </w:rPr>
        <w:t>246</w:t>
      </w:r>
      <w:r>
        <w:rPr>
          <w:noProof/>
        </w:rPr>
        <w:fldChar w:fldCharType="end"/>
      </w:r>
    </w:p>
    <w:p w14:paraId="5378D562" w14:textId="24D425D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_Toc212046321 \h </w:instrText>
      </w:r>
      <w:r>
        <w:rPr>
          <w:noProof/>
        </w:rPr>
      </w:r>
      <w:r>
        <w:rPr>
          <w:noProof/>
        </w:rPr>
        <w:fldChar w:fldCharType="separate"/>
      </w:r>
      <w:r>
        <w:rPr>
          <w:noProof/>
        </w:rPr>
        <w:t>246</w:t>
      </w:r>
      <w:r>
        <w:rPr>
          <w:noProof/>
        </w:rPr>
        <w:fldChar w:fldCharType="end"/>
      </w:r>
    </w:p>
    <w:p w14:paraId="5D9F0078" w14:textId="62094A4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5.8.2.2A.2.3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_Toc212046322 \h </w:instrText>
      </w:r>
      <w:r>
        <w:rPr>
          <w:noProof/>
        </w:rPr>
      </w:r>
      <w:r>
        <w:rPr>
          <w:noProof/>
        </w:rPr>
        <w:fldChar w:fldCharType="separate"/>
      </w:r>
      <w:r>
        <w:rPr>
          <w:noProof/>
        </w:rPr>
        <w:t>246</w:t>
      </w:r>
      <w:r>
        <w:rPr>
          <w:noProof/>
        </w:rPr>
        <w:fldChar w:fldCharType="end"/>
      </w:r>
    </w:p>
    <w:p w14:paraId="37E1DCB4" w14:textId="3A90C92A"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_Toc212046323 \h </w:instrText>
      </w:r>
      <w:r>
        <w:rPr>
          <w:noProof/>
        </w:rPr>
      </w:r>
      <w:r>
        <w:rPr>
          <w:noProof/>
        </w:rPr>
        <w:fldChar w:fldCharType="separate"/>
      </w:r>
      <w:r>
        <w:rPr>
          <w:noProof/>
        </w:rPr>
        <w:t>246</w:t>
      </w:r>
      <w:r>
        <w:rPr>
          <w:noProof/>
        </w:rPr>
        <w:fldChar w:fldCharType="end"/>
      </w:r>
    </w:p>
    <w:p w14:paraId="6EDCA873" w14:textId="3C5ACE60"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5.8.2.2A.2.3.2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_Toc212046324 \h </w:instrText>
      </w:r>
      <w:r>
        <w:rPr>
          <w:noProof/>
        </w:rPr>
      </w:r>
      <w:r>
        <w:rPr>
          <w:noProof/>
        </w:rPr>
        <w:fldChar w:fldCharType="separate"/>
      </w:r>
      <w:r>
        <w:rPr>
          <w:noProof/>
        </w:rPr>
        <w:t>247</w:t>
      </w:r>
      <w:r>
        <w:rPr>
          <w:noProof/>
        </w:rPr>
        <w:fldChar w:fldCharType="end"/>
      </w:r>
    </w:p>
    <w:p w14:paraId="2237336C" w14:textId="5F71BEE0"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5.8.2.3</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_Toc212046325 \h </w:instrText>
      </w:r>
      <w:r>
        <w:rPr>
          <w:noProof/>
        </w:rPr>
      </w:r>
      <w:r>
        <w:rPr>
          <w:noProof/>
        </w:rPr>
        <w:fldChar w:fldCharType="separate"/>
      </w:r>
      <w:r>
        <w:rPr>
          <w:noProof/>
        </w:rPr>
        <w:t>247</w:t>
      </w:r>
      <w:r>
        <w:rPr>
          <w:noProof/>
        </w:rPr>
        <w:fldChar w:fldCharType="end"/>
      </w:r>
    </w:p>
    <w:p w14:paraId="3ABC8296" w14:textId="49343E1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5.8.2.4</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_Toc212046326 \h </w:instrText>
      </w:r>
      <w:r>
        <w:rPr>
          <w:noProof/>
        </w:rPr>
      </w:r>
      <w:r>
        <w:rPr>
          <w:noProof/>
        </w:rPr>
        <w:fldChar w:fldCharType="separate"/>
      </w:r>
      <w:r>
        <w:rPr>
          <w:noProof/>
        </w:rPr>
        <w:t>248</w:t>
      </w:r>
      <w:r>
        <w:rPr>
          <w:noProof/>
        </w:rPr>
        <w:fldChar w:fldCharType="end"/>
      </w:r>
    </w:p>
    <w:p w14:paraId="6CEA91DA" w14:textId="0C183D1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_Toc212046327 \h </w:instrText>
      </w:r>
      <w:r>
        <w:rPr>
          <w:noProof/>
        </w:rPr>
      </w:r>
      <w:r>
        <w:rPr>
          <w:noProof/>
        </w:rPr>
        <w:fldChar w:fldCharType="separate"/>
      </w:r>
      <w:r>
        <w:rPr>
          <w:noProof/>
        </w:rPr>
        <w:t>248</w:t>
      </w:r>
      <w:r>
        <w:rPr>
          <w:noProof/>
        </w:rPr>
        <w:fldChar w:fldCharType="end"/>
      </w:r>
    </w:p>
    <w:p w14:paraId="7DEA3E78" w14:textId="5FA8E74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5.8.2.4.2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_Toc212046328 \h </w:instrText>
      </w:r>
      <w:r>
        <w:rPr>
          <w:noProof/>
        </w:rPr>
      </w:r>
      <w:r>
        <w:rPr>
          <w:noProof/>
        </w:rPr>
        <w:fldChar w:fldCharType="separate"/>
      </w:r>
      <w:r>
        <w:rPr>
          <w:noProof/>
        </w:rPr>
        <w:t>248</w:t>
      </w:r>
      <w:r>
        <w:rPr>
          <w:noProof/>
        </w:rPr>
        <w:fldChar w:fldCharType="end"/>
      </w:r>
    </w:p>
    <w:p w14:paraId="1E6B7F8D" w14:textId="414F459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5.8.2.4.3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_Toc212046329 \h </w:instrText>
      </w:r>
      <w:r>
        <w:rPr>
          <w:noProof/>
        </w:rPr>
      </w:r>
      <w:r>
        <w:rPr>
          <w:noProof/>
        </w:rPr>
        <w:fldChar w:fldCharType="separate"/>
      </w:r>
      <w:r>
        <w:rPr>
          <w:noProof/>
        </w:rPr>
        <w:t>248</w:t>
      </w:r>
      <w:r>
        <w:rPr>
          <w:noProof/>
        </w:rPr>
        <w:fldChar w:fldCharType="end"/>
      </w:r>
    </w:p>
    <w:p w14:paraId="1D0904BD" w14:textId="51DF7FBC"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5.8.3</w:t>
      </w:r>
      <w:r>
        <w:rPr>
          <w:rFonts w:asciiTheme="minorHAnsi" w:hAnsiTheme="minorHAnsi" w:cstheme="minorBidi"/>
          <w:noProof/>
          <w:kern w:val="2"/>
          <w:sz w:val="24"/>
          <w:szCs w:val="24"/>
          <w:lang w:val="en-US" w:eastAsia="zh-CN"/>
          <w14:ligatures w14:val="standardContextual"/>
        </w:rPr>
        <w:tab/>
      </w:r>
      <w:r>
        <w:rPr>
          <w:noProof/>
        </w:rPr>
        <w:t>GMDviaMBMSbyxMB API</w:t>
      </w:r>
      <w:r>
        <w:rPr>
          <w:noProof/>
        </w:rPr>
        <w:tab/>
      </w:r>
      <w:r>
        <w:rPr>
          <w:noProof/>
        </w:rPr>
        <w:fldChar w:fldCharType="begin"/>
      </w:r>
      <w:r>
        <w:rPr>
          <w:noProof/>
        </w:rPr>
        <w:instrText xml:space="preserve"> PAGEREF _Toc212046330 \h </w:instrText>
      </w:r>
      <w:r>
        <w:rPr>
          <w:noProof/>
        </w:rPr>
      </w:r>
      <w:r>
        <w:rPr>
          <w:noProof/>
        </w:rPr>
        <w:fldChar w:fldCharType="separate"/>
      </w:r>
      <w:r>
        <w:rPr>
          <w:noProof/>
        </w:rPr>
        <w:t>248</w:t>
      </w:r>
      <w:r>
        <w:rPr>
          <w:noProof/>
        </w:rPr>
        <w:fldChar w:fldCharType="end"/>
      </w:r>
    </w:p>
    <w:p w14:paraId="7E078931" w14:textId="75D7854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5.8.3.1</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_Toc212046331 \h </w:instrText>
      </w:r>
      <w:r>
        <w:rPr>
          <w:noProof/>
        </w:rPr>
      </w:r>
      <w:r>
        <w:rPr>
          <w:noProof/>
        </w:rPr>
        <w:fldChar w:fldCharType="separate"/>
      </w:r>
      <w:r>
        <w:rPr>
          <w:noProof/>
        </w:rPr>
        <w:t>248</w:t>
      </w:r>
      <w:r>
        <w:rPr>
          <w:noProof/>
        </w:rPr>
        <w:fldChar w:fldCharType="end"/>
      </w:r>
    </w:p>
    <w:p w14:paraId="02272865" w14:textId="1FDF8FC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5.8.3.1.1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_Toc212046332 \h </w:instrText>
      </w:r>
      <w:r>
        <w:rPr>
          <w:noProof/>
        </w:rPr>
      </w:r>
      <w:r>
        <w:rPr>
          <w:noProof/>
        </w:rPr>
        <w:fldChar w:fldCharType="separate"/>
      </w:r>
      <w:r>
        <w:rPr>
          <w:noProof/>
        </w:rPr>
        <w:t>248</w:t>
      </w:r>
      <w:r>
        <w:rPr>
          <w:noProof/>
        </w:rPr>
        <w:fldChar w:fldCharType="end"/>
      </w:r>
    </w:p>
    <w:p w14:paraId="33456D74" w14:textId="568DC64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_Toc212046333 \h </w:instrText>
      </w:r>
      <w:r>
        <w:rPr>
          <w:noProof/>
        </w:rPr>
      </w:r>
      <w:r>
        <w:rPr>
          <w:noProof/>
        </w:rPr>
        <w:fldChar w:fldCharType="separate"/>
      </w:r>
      <w:r>
        <w:rPr>
          <w:noProof/>
        </w:rPr>
        <w:t>248</w:t>
      </w:r>
      <w:r>
        <w:rPr>
          <w:noProof/>
        </w:rPr>
        <w:fldChar w:fldCharType="end"/>
      </w:r>
    </w:p>
    <w:p w14:paraId="0984CEEB" w14:textId="0D8787C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5.8.3.1.1.2</w:t>
      </w:r>
      <w:r>
        <w:rPr>
          <w:rFonts w:asciiTheme="minorHAnsi" w:hAnsiTheme="minorHAnsi" w:cstheme="minorBidi"/>
          <w:noProof/>
          <w:kern w:val="2"/>
          <w:sz w:val="24"/>
          <w:szCs w:val="24"/>
          <w:lang w:val="en-US" w:eastAsia="zh-CN"/>
          <w14:ligatures w14:val="standardContextual"/>
        </w:rPr>
        <w:tab/>
      </w:r>
      <w:r>
        <w:rPr>
          <w:noProof/>
        </w:rPr>
        <w:t>Type: ServiceCreation</w:t>
      </w:r>
      <w:r>
        <w:rPr>
          <w:noProof/>
        </w:rPr>
        <w:tab/>
      </w:r>
      <w:r>
        <w:rPr>
          <w:noProof/>
        </w:rPr>
        <w:fldChar w:fldCharType="begin"/>
      </w:r>
      <w:r>
        <w:rPr>
          <w:noProof/>
        </w:rPr>
        <w:instrText xml:space="preserve"> PAGEREF _Toc212046334 \h </w:instrText>
      </w:r>
      <w:r>
        <w:rPr>
          <w:noProof/>
        </w:rPr>
      </w:r>
      <w:r>
        <w:rPr>
          <w:noProof/>
        </w:rPr>
        <w:fldChar w:fldCharType="separate"/>
      </w:r>
      <w:r>
        <w:rPr>
          <w:noProof/>
        </w:rPr>
        <w:t>249</w:t>
      </w:r>
      <w:r>
        <w:rPr>
          <w:noProof/>
        </w:rPr>
        <w:fldChar w:fldCharType="end"/>
      </w:r>
    </w:p>
    <w:p w14:paraId="4702B455" w14:textId="7492654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5.8.3.1.1.3</w:t>
      </w:r>
      <w:r>
        <w:rPr>
          <w:rFonts w:asciiTheme="minorHAnsi" w:hAnsiTheme="minorHAnsi" w:cstheme="minorBidi"/>
          <w:noProof/>
          <w:kern w:val="2"/>
          <w:sz w:val="24"/>
          <w:szCs w:val="24"/>
          <w:lang w:val="en-US" w:eastAsia="zh-CN"/>
          <w14:ligatures w14:val="standardContextual"/>
        </w:rPr>
        <w:tab/>
      </w:r>
      <w:r>
        <w:rPr>
          <w:noProof/>
        </w:rPr>
        <w:t>Type: GMDViaMBMSByxMB</w:t>
      </w:r>
      <w:r>
        <w:rPr>
          <w:noProof/>
        </w:rPr>
        <w:tab/>
      </w:r>
      <w:r>
        <w:rPr>
          <w:noProof/>
        </w:rPr>
        <w:fldChar w:fldCharType="begin"/>
      </w:r>
      <w:r>
        <w:rPr>
          <w:noProof/>
        </w:rPr>
        <w:instrText xml:space="preserve"> PAGEREF _Toc212046335 \h </w:instrText>
      </w:r>
      <w:r>
        <w:rPr>
          <w:noProof/>
        </w:rPr>
      </w:r>
      <w:r>
        <w:rPr>
          <w:noProof/>
        </w:rPr>
        <w:fldChar w:fldCharType="separate"/>
      </w:r>
      <w:r>
        <w:rPr>
          <w:noProof/>
        </w:rPr>
        <w:t>249</w:t>
      </w:r>
      <w:r>
        <w:rPr>
          <w:noProof/>
        </w:rPr>
        <w:fldChar w:fldCharType="end"/>
      </w:r>
    </w:p>
    <w:p w14:paraId="4DCD0C1A" w14:textId="532006C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5.8.3.1.1.4</w:t>
      </w:r>
      <w:r>
        <w:rPr>
          <w:rFonts w:asciiTheme="minorHAnsi" w:hAnsiTheme="minorHAnsi" w:cstheme="minorBidi"/>
          <w:noProof/>
          <w:kern w:val="2"/>
          <w:sz w:val="24"/>
          <w:szCs w:val="24"/>
          <w:lang w:val="en-US" w:eastAsia="zh-CN"/>
          <w14:ligatures w14:val="standardContextual"/>
        </w:rPr>
        <w:tab/>
      </w:r>
      <w:r>
        <w:rPr>
          <w:noProof/>
        </w:rPr>
        <w:t>Type: GMDByxMBNotification</w:t>
      </w:r>
      <w:r>
        <w:rPr>
          <w:noProof/>
        </w:rPr>
        <w:tab/>
      </w:r>
      <w:r>
        <w:rPr>
          <w:noProof/>
        </w:rPr>
        <w:fldChar w:fldCharType="begin"/>
      </w:r>
      <w:r>
        <w:rPr>
          <w:noProof/>
        </w:rPr>
        <w:instrText xml:space="preserve"> PAGEREF _Toc212046336 \h </w:instrText>
      </w:r>
      <w:r>
        <w:rPr>
          <w:noProof/>
        </w:rPr>
      </w:r>
      <w:r>
        <w:rPr>
          <w:noProof/>
        </w:rPr>
        <w:fldChar w:fldCharType="separate"/>
      </w:r>
      <w:r>
        <w:rPr>
          <w:noProof/>
        </w:rPr>
        <w:t>250</w:t>
      </w:r>
      <w:r>
        <w:rPr>
          <w:noProof/>
        </w:rPr>
        <w:fldChar w:fldCharType="end"/>
      </w:r>
    </w:p>
    <w:p w14:paraId="4E561883" w14:textId="1FA3988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5.8.3.1.1.5</w:t>
      </w:r>
      <w:r>
        <w:rPr>
          <w:rFonts w:asciiTheme="minorHAnsi" w:hAnsiTheme="minorHAnsi" w:cstheme="minorBidi"/>
          <w:noProof/>
          <w:kern w:val="2"/>
          <w:sz w:val="24"/>
          <w:szCs w:val="24"/>
          <w:lang w:val="en-US" w:eastAsia="zh-CN"/>
          <w14:ligatures w14:val="standardContextual"/>
        </w:rPr>
        <w:tab/>
      </w:r>
      <w:r>
        <w:rPr>
          <w:noProof/>
        </w:rPr>
        <w:t>Type: GMDViaMBMSByxMBPatch</w:t>
      </w:r>
      <w:r>
        <w:rPr>
          <w:noProof/>
        </w:rPr>
        <w:tab/>
      </w:r>
      <w:r>
        <w:rPr>
          <w:noProof/>
        </w:rPr>
        <w:fldChar w:fldCharType="begin"/>
      </w:r>
      <w:r>
        <w:rPr>
          <w:noProof/>
        </w:rPr>
        <w:instrText xml:space="preserve"> PAGEREF _Toc212046337 \h </w:instrText>
      </w:r>
      <w:r>
        <w:rPr>
          <w:noProof/>
        </w:rPr>
      </w:r>
      <w:r>
        <w:rPr>
          <w:noProof/>
        </w:rPr>
        <w:fldChar w:fldCharType="separate"/>
      </w:r>
      <w:r>
        <w:rPr>
          <w:noProof/>
        </w:rPr>
        <w:t>250</w:t>
      </w:r>
      <w:r>
        <w:rPr>
          <w:noProof/>
        </w:rPr>
        <w:fldChar w:fldCharType="end"/>
      </w:r>
    </w:p>
    <w:p w14:paraId="57F735FA" w14:textId="3932208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5.8.3.1.1.6</w:t>
      </w:r>
      <w:r>
        <w:rPr>
          <w:rFonts w:asciiTheme="minorHAnsi" w:hAnsiTheme="minorHAnsi" w:cstheme="minorBidi"/>
          <w:noProof/>
          <w:kern w:val="2"/>
          <w:sz w:val="24"/>
          <w:szCs w:val="24"/>
          <w:lang w:val="en-US" w:eastAsia="zh-CN"/>
          <w14:ligatures w14:val="standardContextual"/>
        </w:rPr>
        <w:tab/>
      </w:r>
      <w:r>
        <w:rPr>
          <w:noProof/>
        </w:rPr>
        <w:t>Type: MbmsLocArea</w:t>
      </w:r>
      <w:r>
        <w:rPr>
          <w:noProof/>
        </w:rPr>
        <w:tab/>
      </w:r>
      <w:r>
        <w:rPr>
          <w:noProof/>
        </w:rPr>
        <w:fldChar w:fldCharType="begin"/>
      </w:r>
      <w:r>
        <w:rPr>
          <w:noProof/>
        </w:rPr>
        <w:instrText xml:space="preserve"> PAGEREF _Toc212046338 \h </w:instrText>
      </w:r>
      <w:r>
        <w:rPr>
          <w:noProof/>
        </w:rPr>
      </w:r>
      <w:r>
        <w:rPr>
          <w:noProof/>
        </w:rPr>
        <w:fldChar w:fldCharType="separate"/>
      </w:r>
      <w:r>
        <w:rPr>
          <w:noProof/>
        </w:rPr>
        <w:t>251</w:t>
      </w:r>
      <w:r>
        <w:rPr>
          <w:noProof/>
        </w:rPr>
        <w:fldChar w:fldCharType="end"/>
      </w:r>
    </w:p>
    <w:p w14:paraId="41DE903C" w14:textId="00A6D4A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5.8.3.1.2</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_Toc212046339 \h </w:instrText>
      </w:r>
      <w:r>
        <w:rPr>
          <w:noProof/>
        </w:rPr>
      </w:r>
      <w:r>
        <w:rPr>
          <w:noProof/>
        </w:rPr>
        <w:fldChar w:fldCharType="separate"/>
      </w:r>
      <w:r>
        <w:rPr>
          <w:noProof/>
        </w:rPr>
        <w:t>251</w:t>
      </w:r>
      <w:r>
        <w:rPr>
          <w:noProof/>
        </w:rPr>
        <w:fldChar w:fldCharType="end"/>
      </w:r>
    </w:p>
    <w:p w14:paraId="12503487" w14:textId="4CF9C0D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_Toc212046340 \h </w:instrText>
      </w:r>
      <w:r>
        <w:rPr>
          <w:noProof/>
        </w:rPr>
      </w:r>
      <w:r>
        <w:rPr>
          <w:noProof/>
        </w:rPr>
        <w:fldChar w:fldCharType="separate"/>
      </w:r>
      <w:r>
        <w:rPr>
          <w:noProof/>
        </w:rPr>
        <w:t>251</w:t>
      </w:r>
      <w:r>
        <w:rPr>
          <w:noProof/>
        </w:rPr>
        <w:fldChar w:fldCharType="end"/>
      </w:r>
    </w:p>
    <w:p w14:paraId="29FBD3A5" w14:textId="73A1D13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5.8.3.1.2.2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_Toc212046341 \h </w:instrText>
      </w:r>
      <w:r>
        <w:rPr>
          <w:noProof/>
        </w:rPr>
      </w:r>
      <w:r>
        <w:rPr>
          <w:noProof/>
        </w:rPr>
        <w:fldChar w:fldCharType="separate"/>
      </w:r>
      <w:r>
        <w:rPr>
          <w:noProof/>
        </w:rPr>
        <w:t>251</w:t>
      </w:r>
      <w:r>
        <w:rPr>
          <w:noProof/>
        </w:rPr>
        <w:fldChar w:fldCharType="end"/>
      </w:r>
    </w:p>
    <w:p w14:paraId="3CF3280D" w14:textId="0EFF2B4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5.8.3.1.2.3</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ServiceAnnouncementMode</w:t>
      </w:r>
      <w:r>
        <w:rPr>
          <w:noProof/>
        </w:rPr>
        <w:tab/>
      </w:r>
      <w:r>
        <w:rPr>
          <w:noProof/>
        </w:rPr>
        <w:fldChar w:fldCharType="begin"/>
      </w:r>
      <w:r>
        <w:rPr>
          <w:noProof/>
        </w:rPr>
        <w:instrText xml:space="preserve"> PAGEREF _Toc212046342 \h </w:instrText>
      </w:r>
      <w:r>
        <w:rPr>
          <w:noProof/>
        </w:rPr>
      </w:r>
      <w:r>
        <w:rPr>
          <w:noProof/>
        </w:rPr>
        <w:fldChar w:fldCharType="separate"/>
      </w:r>
      <w:r>
        <w:rPr>
          <w:noProof/>
        </w:rPr>
        <w:t>252</w:t>
      </w:r>
      <w:r>
        <w:rPr>
          <w:noProof/>
        </w:rPr>
        <w:fldChar w:fldCharType="end"/>
      </w:r>
    </w:p>
    <w:p w14:paraId="57543CA9" w14:textId="7B7FB6A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5.8.3.2</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_Toc212046343 \h </w:instrText>
      </w:r>
      <w:r>
        <w:rPr>
          <w:noProof/>
        </w:rPr>
      </w:r>
      <w:r>
        <w:rPr>
          <w:noProof/>
        </w:rPr>
        <w:fldChar w:fldCharType="separate"/>
      </w:r>
      <w:r>
        <w:rPr>
          <w:noProof/>
        </w:rPr>
        <w:t>252</w:t>
      </w:r>
      <w:r>
        <w:rPr>
          <w:noProof/>
        </w:rPr>
        <w:fldChar w:fldCharType="end"/>
      </w:r>
    </w:p>
    <w:p w14:paraId="55A7F33D" w14:textId="2FC43C6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_Toc212046344 \h </w:instrText>
      </w:r>
      <w:r>
        <w:rPr>
          <w:noProof/>
        </w:rPr>
      </w:r>
      <w:r>
        <w:rPr>
          <w:noProof/>
        </w:rPr>
        <w:fldChar w:fldCharType="separate"/>
      </w:r>
      <w:r>
        <w:rPr>
          <w:noProof/>
        </w:rPr>
        <w:t>252</w:t>
      </w:r>
      <w:r>
        <w:rPr>
          <w:noProof/>
        </w:rPr>
        <w:fldChar w:fldCharType="end"/>
      </w:r>
    </w:p>
    <w:p w14:paraId="272B4ED1" w14:textId="53E63A7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5.8.3.2.2</w:t>
      </w:r>
      <w:r>
        <w:rPr>
          <w:rFonts w:asciiTheme="minorHAnsi" w:hAnsiTheme="minorHAnsi" w:cstheme="minorBidi"/>
          <w:noProof/>
          <w:kern w:val="2"/>
          <w:sz w:val="24"/>
          <w:szCs w:val="24"/>
          <w:lang w:val="en-US" w:eastAsia="zh-CN"/>
          <w14:ligatures w14:val="standardContextual"/>
        </w:rPr>
        <w:tab/>
      </w:r>
      <w:r>
        <w:rPr>
          <w:noProof/>
        </w:rPr>
        <w:t>Resource: xMB Services</w:t>
      </w:r>
      <w:r>
        <w:rPr>
          <w:noProof/>
        </w:rPr>
        <w:tab/>
      </w:r>
      <w:r>
        <w:rPr>
          <w:noProof/>
        </w:rPr>
        <w:fldChar w:fldCharType="begin"/>
      </w:r>
      <w:r>
        <w:rPr>
          <w:noProof/>
        </w:rPr>
        <w:instrText xml:space="preserve"> PAGEREF _Toc212046345 \h </w:instrText>
      </w:r>
      <w:r>
        <w:rPr>
          <w:noProof/>
        </w:rPr>
      </w:r>
      <w:r>
        <w:rPr>
          <w:noProof/>
        </w:rPr>
        <w:fldChar w:fldCharType="separate"/>
      </w:r>
      <w:r>
        <w:rPr>
          <w:noProof/>
        </w:rPr>
        <w:t>253</w:t>
      </w:r>
      <w:r>
        <w:rPr>
          <w:noProof/>
        </w:rPr>
        <w:fldChar w:fldCharType="end"/>
      </w:r>
    </w:p>
    <w:p w14:paraId="437B71BB" w14:textId="5BEE975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_Toc212046346 \h </w:instrText>
      </w:r>
      <w:r>
        <w:rPr>
          <w:noProof/>
        </w:rPr>
      </w:r>
      <w:r>
        <w:rPr>
          <w:noProof/>
        </w:rPr>
        <w:fldChar w:fldCharType="separate"/>
      </w:r>
      <w:r>
        <w:rPr>
          <w:noProof/>
        </w:rPr>
        <w:t>253</w:t>
      </w:r>
      <w:r>
        <w:rPr>
          <w:noProof/>
        </w:rPr>
        <w:fldChar w:fldCharType="end"/>
      </w:r>
    </w:p>
    <w:p w14:paraId="71C6E98C" w14:textId="795A87A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_Toc212046347 \h </w:instrText>
      </w:r>
      <w:r>
        <w:rPr>
          <w:noProof/>
        </w:rPr>
      </w:r>
      <w:r>
        <w:rPr>
          <w:noProof/>
        </w:rPr>
        <w:fldChar w:fldCharType="separate"/>
      </w:r>
      <w:r>
        <w:rPr>
          <w:noProof/>
        </w:rPr>
        <w:t>253</w:t>
      </w:r>
      <w:r>
        <w:rPr>
          <w:noProof/>
        </w:rPr>
        <w:fldChar w:fldCharType="end"/>
      </w:r>
    </w:p>
    <w:p w14:paraId="76FA9F29" w14:textId="4925889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_Toc212046348 \h </w:instrText>
      </w:r>
      <w:r>
        <w:rPr>
          <w:noProof/>
        </w:rPr>
      </w:r>
      <w:r>
        <w:rPr>
          <w:noProof/>
        </w:rPr>
        <w:fldChar w:fldCharType="separate"/>
      </w:r>
      <w:r>
        <w:rPr>
          <w:noProof/>
        </w:rPr>
        <w:t>253</w:t>
      </w:r>
      <w:r>
        <w:rPr>
          <w:noProof/>
        </w:rPr>
        <w:fldChar w:fldCharType="end"/>
      </w:r>
    </w:p>
    <w:p w14:paraId="07B8D91D" w14:textId="03B5FB9B"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_Toc212046349 \h </w:instrText>
      </w:r>
      <w:r>
        <w:rPr>
          <w:noProof/>
        </w:rPr>
      </w:r>
      <w:r>
        <w:rPr>
          <w:noProof/>
        </w:rPr>
        <w:fldChar w:fldCharType="separate"/>
      </w:r>
      <w:r>
        <w:rPr>
          <w:noProof/>
        </w:rPr>
        <w:t>253</w:t>
      </w:r>
      <w:r>
        <w:rPr>
          <w:noProof/>
        </w:rPr>
        <w:fldChar w:fldCharType="end"/>
      </w:r>
    </w:p>
    <w:p w14:paraId="596DF2B1" w14:textId="6FD59190"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_Toc212046350 \h </w:instrText>
      </w:r>
      <w:r>
        <w:rPr>
          <w:noProof/>
        </w:rPr>
      </w:r>
      <w:r>
        <w:rPr>
          <w:noProof/>
        </w:rPr>
        <w:fldChar w:fldCharType="separate"/>
      </w:r>
      <w:r>
        <w:rPr>
          <w:noProof/>
        </w:rPr>
        <w:t>254</w:t>
      </w:r>
      <w:r>
        <w:rPr>
          <w:noProof/>
        </w:rPr>
        <w:fldChar w:fldCharType="end"/>
      </w:r>
    </w:p>
    <w:p w14:paraId="6A04633D" w14:textId="60D42159"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_Toc212046351 \h </w:instrText>
      </w:r>
      <w:r>
        <w:rPr>
          <w:noProof/>
        </w:rPr>
      </w:r>
      <w:r>
        <w:rPr>
          <w:noProof/>
        </w:rPr>
        <w:fldChar w:fldCharType="separate"/>
      </w:r>
      <w:r>
        <w:rPr>
          <w:noProof/>
        </w:rPr>
        <w:t>254</w:t>
      </w:r>
      <w:r>
        <w:rPr>
          <w:noProof/>
        </w:rPr>
        <w:fldChar w:fldCharType="end"/>
      </w:r>
    </w:p>
    <w:p w14:paraId="45600D6D" w14:textId="59A1DA07"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_Toc212046352 \h </w:instrText>
      </w:r>
      <w:r>
        <w:rPr>
          <w:noProof/>
        </w:rPr>
      </w:r>
      <w:r>
        <w:rPr>
          <w:noProof/>
        </w:rPr>
        <w:fldChar w:fldCharType="separate"/>
      </w:r>
      <w:r>
        <w:rPr>
          <w:noProof/>
        </w:rPr>
        <w:t>254</w:t>
      </w:r>
      <w:r>
        <w:rPr>
          <w:noProof/>
        </w:rPr>
        <w:fldChar w:fldCharType="end"/>
      </w:r>
    </w:p>
    <w:p w14:paraId="10EFE884" w14:textId="393B76D4"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_Toc212046353 \h </w:instrText>
      </w:r>
      <w:r>
        <w:rPr>
          <w:noProof/>
        </w:rPr>
      </w:r>
      <w:r>
        <w:rPr>
          <w:noProof/>
        </w:rPr>
        <w:fldChar w:fldCharType="separate"/>
      </w:r>
      <w:r>
        <w:rPr>
          <w:noProof/>
        </w:rPr>
        <w:t>255</w:t>
      </w:r>
      <w:r>
        <w:rPr>
          <w:noProof/>
        </w:rPr>
        <w:fldChar w:fldCharType="end"/>
      </w:r>
    </w:p>
    <w:p w14:paraId="5EB7C23A" w14:textId="67A6ADC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5.8.3.2.3</w:t>
      </w:r>
      <w:r>
        <w:rPr>
          <w:rFonts w:asciiTheme="minorHAnsi" w:hAnsiTheme="minorHAnsi" w:cstheme="minorBidi"/>
          <w:noProof/>
          <w:kern w:val="2"/>
          <w:sz w:val="24"/>
          <w:szCs w:val="24"/>
          <w:lang w:val="en-US" w:eastAsia="zh-CN"/>
          <w14:ligatures w14:val="standardContextual"/>
        </w:rPr>
        <w:tab/>
      </w:r>
      <w:r>
        <w:rPr>
          <w:noProof/>
        </w:rPr>
        <w:t>Resource: Individual xMB Service</w:t>
      </w:r>
      <w:r>
        <w:rPr>
          <w:noProof/>
        </w:rPr>
        <w:tab/>
      </w:r>
      <w:r>
        <w:rPr>
          <w:noProof/>
        </w:rPr>
        <w:fldChar w:fldCharType="begin"/>
      </w:r>
      <w:r>
        <w:rPr>
          <w:noProof/>
        </w:rPr>
        <w:instrText xml:space="preserve"> PAGEREF _Toc212046354 \h </w:instrText>
      </w:r>
      <w:r>
        <w:rPr>
          <w:noProof/>
        </w:rPr>
      </w:r>
      <w:r>
        <w:rPr>
          <w:noProof/>
        </w:rPr>
        <w:fldChar w:fldCharType="separate"/>
      </w:r>
      <w:r>
        <w:rPr>
          <w:noProof/>
        </w:rPr>
        <w:t>256</w:t>
      </w:r>
      <w:r>
        <w:rPr>
          <w:noProof/>
        </w:rPr>
        <w:fldChar w:fldCharType="end"/>
      </w:r>
    </w:p>
    <w:p w14:paraId="4AA326B4" w14:textId="7FEDF70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_Toc212046355 \h </w:instrText>
      </w:r>
      <w:r>
        <w:rPr>
          <w:noProof/>
        </w:rPr>
      </w:r>
      <w:r>
        <w:rPr>
          <w:noProof/>
        </w:rPr>
        <w:fldChar w:fldCharType="separate"/>
      </w:r>
      <w:r>
        <w:rPr>
          <w:noProof/>
        </w:rPr>
        <w:t>256</w:t>
      </w:r>
      <w:r>
        <w:rPr>
          <w:noProof/>
        </w:rPr>
        <w:fldChar w:fldCharType="end"/>
      </w:r>
    </w:p>
    <w:p w14:paraId="701095FD" w14:textId="2A826D4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_Toc212046356 \h </w:instrText>
      </w:r>
      <w:r>
        <w:rPr>
          <w:noProof/>
        </w:rPr>
      </w:r>
      <w:r>
        <w:rPr>
          <w:noProof/>
        </w:rPr>
        <w:fldChar w:fldCharType="separate"/>
      </w:r>
      <w:r>
        <w:rPr>
          <w:noProof/>
        </w:rPr>
        <w:t>256</w:t>
      </w:r>
      <w:r>
        <w:rPr>
          <w:noProof/>
        </w:rPr>
        <w:fldChar w:fldCharType="end"/>
      </w:r>
    </w:p>
    <w:p w14:paraId="4756F981" w14:textId="44DC192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_Toc212046357 \h </w:instrText>
      </w:r>
      <w:r>
        <w:rPr>
          <w:noProof/>
        </w:rPr>
      </w:r>
      <w:r>
        <w:rPr>
          <w:noProof/>
        </w:rPr>
        <w:fldChar w:fldCharType="separate"/>
      </w:r>
      <w:r>
        <w:rPr>
          <w:noProof/>
        </w:rPr>
        <w:t>256</w:t>
      </w:r>
      <w:r>
        <w:rPr>
          <w:noProof/>
        </w:rPr>
        <w:fldChar w:fldCharType="end"/>
      </w:r>
    </w:p>
    <w:p w14:paraId="6EAEA799" w14:textId="69E2647F"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_Toc212046358 \h </w:instrText>
      </w:r>
      <w:r>
        <w:rPr>
          <w:noProof/>
        </w:rPr>
      </w:r>
      <w:r>
        <w:rPr>
          <w:noProof/>
        </w:rPr>
        <w:fldChar w:fldCharType="separate"/>
      </w:r>
      <w:r>
        <w:rPr>
          <w:noProof/>
        </w:rPr>
        <w:t>256</w:t>
      </w:r>
      <w:r>
        <w:rPr>
          <w:noProof/>
        </w:rPr>
        <w:fldChar w:fldCharType="end"/>
      </w:r>
    </w:p>
    <w:p w14:paraId="3D607B57" w14:textId="08792C5C"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_Toc212046359 \h </w:instrText>
      </w:r>
      <w:r>
        <w:rPr>
          <w:noProof/>
        </w:rPr>
      </w:r>
      <w:r>
        <w:rPr>
          <w:noProof/>
        </w:rPr>
        <w:fldChar w:fldCharType="separate"/>
      </w:r>
      <w:r>
        <w:rPr>
          <w:noProof/>
        </w:rPr>
        <w:t>257</w:t>
      </w:r>
      <w:r>
        <w:rPr>
          <w:noProof/>
        </w:rPr>
        <w:fldChar w:fldCharType="end"/>
      </w:r>
    </w:p>
    <w:p w14:paraId="39687BAB" w14:textId="3D3FBF59"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_Toc212046360 \h </w:instrText>
      </w:r>
      <w:r>
        <w:rPr>
          <w:noProof/>
        </w:rPr>
      </w:r>
      <w:r>
        <w:rPr>
          <w:noProof/>
        </w:rPr>
        <w:fldChar w:fldCharType="separate"/>
      </w:r>
      <w:r>
        <w:rPr>
          <w:noProof/>
        </w:rPr>
        <w:t>257</w:t>
      </w:r>
      <w:r>
        <w:rPr>
          <w:noProof/>
        </w:rPr>
        <w:fldChar w:fldCharType="end"/>
      </w:r>
    </w:p>
    <w:p w14:paraId="785D1866" w14:textId="6BC898D0"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_Toc212046361 \h </w:instrText>
      </w:r>
      <w:r>
        <w:rPr>
          <w:noProof/>
        </w:rPr>
      </w:r>
      <w:r>
        <w:rPr>
          <w:noProof/>
        </w:rPr>
        <w:fldChar w:fldCharType="separate"/>
      </w:r>
      <w:r>
        <w:rPr>
          <w:noProof/>
        </w:rPr>
        <w:t>257</w:t>
      </w:r>
      <w:r>
        <w:rPr>
          <w:noProof/>
        </w:rPr>
        <w:fldChar w:fldCharType="end"/>
      </w:r>
    </w:p>
    <w:p w14:paraId="267DF39F" w14:textId="6A892682"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_Toc212046362 \h </w:instrText>
      </w:r>
      <w:r>
        <w:rPr>
          <w:noProof/>
        </w:rPr>
      </w:r>
      <w:r>
        <w:rPr>
          <w:noProof/>
        </w:rPr>
        <w:fldChar w:fldCharType="separate"/>
      </w:r>
      <w:r>
        <w:rPr>
          <w:noProof/>
        </w:rPr>
        <w:t>257</w:t>
      </w:r>
      <w:r>
        <w:rPr>
          <w:noProof/>
        </w:rPr>
        <w:fldChar w:fldCharType="end"/>
      </w:r>
    </w:p>
    <w:p w14:paraId="48F7EA43" w14:textId="3622019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5.8.3.2.4</w:t>
      </w:r>
      <w:r>
        <w:rPr>
          <w:rFonts w:asciiTheme="minorHAnsi" w:hAnsiTheme="minorHAnsi" w:cstheme="minorBidi"/>
          <w:noProof/>
          <w:kern w:val="2"/>
          <w:sz w:val="24"/>
          <w:szCs w:val="24"/>
          <w:lang w:val="en-US" w:eastAsia="zh-CN"/>
          <w14:ligatures w14:val="standardContextual"/>
        </w:rPr>
        <w:tab/>
      </w:r>
      <w:r>
        <w:rPr>
          <w:noProof/>
        </w:rPr>
        <w:t>Resource: GMD via MBMS by xMB</w:t>
      </w:r>
      <w:r>
        <w:rPr>
          <w:noProof/>
        </w:rPr>
        <w:tab/>
      </w:r>
      <w:r>
        <w:rPr>
          <w:noProof/>
        </w:rPr>
        <w:fldChar w:fldCharType="begin"/>
      </w:r>
      <w:r>
        <w:rPr>
          <w:noProof/>
        </w:rPr>
        <w:instrText xml:space="preserve"> PAGEREF _Toc212046363 \h </w:instrText>
      </w:r>
      <w:r>
        <w:rPr>
          <w:noProof/>
        </w:rPr>
      </w:r>
      <w:r>
        <w:rPr>
          <w:noProof/>
        </w:rPr>
        <w:fldChar w:fldCharType="separate"/>
      </w:r>
      <w:r>
        <w:rPr>
          <w:noProof/>
        </w:rPr>
        <w:t>258</w:t>
      </w:r>
      <w:r>
        <w:rPr>
          <w:noProof/>
        </w:rPr>
        <w:fldChar w:fldCharType="end"/>
      </w:r>
    </w:p>
    <w:p w14:paraId="69E2DB76" w14:textId="083E613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5.8.3.2.4.1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_Toc212046364 \h </w:instrText>
      </w:r>
      <w:r>
        <w:rPr>
          <w:noProof/>
        </w:rPr>
      </w:r>
      <w:r>
        <w:rPr>
          <w:noProof/>
        </w:rPr>
        <w:fldChar w:fldCharType="separate"/>
      </w:r>
      <w:r>
        <w:rPr>
          <w:noProof/>
        </w:rPr>
        <w:t>258</w:t>
      </w:r>
      <w:r>
        <w:rPr>
          <w:noProof/>
        </w:rPr>
        <w:fldChar w:fldCharType="end"/>
      </w:r>
    </w:p>
    <w:p w14:paraId="3F0A36E0" w14:textId="6DB6398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5.8.3.2.4.2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_Toc212046365 \h </w:instrText>
      </w:r>
      <w:r>
        <w:rPr>
          <w:noProof/>
        </w:rPr>
      </w:r>
      <w:r>
        <w:rPr>
          <w:noProof/>
        </w:rPr>
        <w:fldChar w:fldCharType="separate"/>
      </w:r>
      <w:r>
        <w:rPr>
          <w:noProof/>
        </w:rPr>
        <w:t>258</w:t>
      </w:r>
      <w:r>
        <w:rPr>
          <w:noProof/>
        </w:rPr>
        <w:fldChar w:fldCharType="end"/>
      </w:r>
    </w:p>
    <w:p w14:paraId="05E816A1" w14:textId="7681EFC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5.8.3.2.4.3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_Toc212046366 \h </w:instrText>
      </w:r>
      <w:r>
        <w:rPr>
          <w:noProof/>
        </w:rPr>
      </w:r>
      <w:r>
        <w:rPr>
          <w:noProof/>
        </w:rPr>
        <w:fldChar w:fldCharType="separate"/>
      </w:r>
      <w:r>
        <w:rPr>
          <w:noProof/>
        </w:rPr>
        <w:t>258</w:t>
      </w:r>
      <w:r>
        <w:rPr>
          <w:noProof/>
        </w:rPr>
        <w:fldChar w:fldCharType="end"/>
      </w:r>
    </w:p>
    <w:p w14:paraId="33B8DD81" w14:textId="2C8627B1"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5.8.3.2.4.3.1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_Toc212046367 \h </w:instrText>
      </w:r>
      <w:r>
        <w:rPr>
          <w:noProof/>
        </w:rPr>
      </w:r>
      <w:r>
        <w:rPr>
          <w:noProof/>
        </w:rPr>
        <w:fldChar w:fldCharType="separate"/>
      </w:r>
      <w:r>
        <w:rPr>
          <w:noProof/>
        </w:rPr>
        <w:t>258</w:t>
      </w:r>
      <w:r>
        <w:rPr>
          <w:noProof/>
        </w:rPr>
        <w:fldChar w:fldCharType="end"/>
      </w:r>
    </w:p>
    <w:p w14:paraId="56166E7C" w14:textId="51C2C1F1"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5.8.3.2.4.3.2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_Toc212046368 \h </w:instrText>
      </w:r>
      <w:r>
        <w:rPr>
          <w:noProof/>
        </w:rPr>
      </w:r>
      <w:r>
        <w:rPr>
          <w:noProof/>
        </w:rPr>
        <w:fldChar w:fldCharType="separate"/>
      </w:r>
      <w:r>
        <w:rPr>
          <w:noProof/>
        </w:rPr>
        <w:t>259</w:t>
      </w:r>
      <w:r>
        <w:rPr>
          <w:noProof/>
        </w:rPr>
        <w:fldChar w:fldCharType="end"/>
      </w:r>
    </w:p>
    <w:p w14:paraId="359975F8" w14:textId="4566876A"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5.8.3.2.4.3.3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_Toc212046369 \h </w:instrText>
      </w:r>
      <w:r>
        <w:rPr>
          <w:noProof/>
        </w:rPr>
      </w:r>
      <w:r>
        <w:rPr>
          <w:noProof/>
        </w:rPr>
        <w:fldChar w:fldCharType="separate"/>
      </w:r>
      <w:r>
        <w:rPr>
          <w:noProof/>
        </w:rPr>
        <w:t>259</w:t>
      </w:r>
      <w:r>
        <w:rPr>
          <w:noProof/>
        </w:rPr>
        <w:fldChar w:fldCharType="end"/>
      </w:r>
    </w:p>
    <w:p w14:paraId="5B4F8CA6" w14:textId="5F75CDC7"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5.8.3.2.4.3.4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_Toc212046370 \h </w:instrText>
      </w:r>
      <w:r>
        <w:rPr>
          <w:noProof/>
        </w:rPr>
      </w:r>
      <w:r>
        <w:rPr>
          <w:noProof/>
        </w:rPr>
        <w:fldChar w:fldCharType="separate"/>
      </w:r>
      <w:r>
        <w:rPr>
          <w:noProof/>
        </w:rPr>
        <w:t>259</w:t>
      </w:r>
      <w:r>
        <w:rPr>
          <w:noProof/>
        </w:rPr>
        <w:fldChar w:fldCharType="end"/>
      </w:r>
    </w:p>
    <w:p w14:paraId="15D3A92E" w14:textId="30F764AE"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5.8.3.2.4.3.5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_Toc212046371 \h </w:instrText>
      </w:r>
      <w:r>
        <w:rPr>
          <w:noProof/>
        </w:rPr>
      </w:r>
      <w:r>
        <w:rPr>
          <w:noProof/>
        </w:rPr>
        <w:fldChar w:fldCharType="separate"/>
      </w:r>
      <w:r>
        <w:rPr>
          <w:noProof/>
        </w:rPr>
        <w:t>260</w:t>
      </w:r>
      <w:r>
        <w:rPr>
          <w:noProof/>
        </w:rPr>
        <w:fldChar w:fldCharType="end"/>
      </w:r>
    </w:p>
    <w:p w14:paraId="740DFA43" w14:textId="3D0D0A9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5.8.3.2.5</w:t>
      </w:r>
      <w:r>
        <w:rPr>
          <w:rFonts w:asciiTheme="minorHAnsi" w:hAnsiTheme="minorHAnsi" w:cstheme="minorBidi"/>
          <w:noProof/>
          <w:kern w:val="2"/>
          <w:sz w:val="24"/>
          <w:szCs w:val="24"/>
          <w:lang w:val="en-US" w:eastAsia="zh-CN"/>
          <w14:ligatures w14:val="standardContextual"/>
        </w:rPr>
        <w:tab/>
      </w:r>
      <w:r>
        <w:rPr>
          <w:noProof/>
        </w:rPr>
        <w:t>Resource: Individual GMD via MBMS by xMB</w:t>
      </w:r>
      <w:r>
        <w:rPr>
          <w:noProof/>
        </w:rPr>
        <w:tab/>
      </w:r>
      <w:r>
        <w:rPr>
          <w:noProof/>
        </w:rPr>
        <w:fldChar w:fldCharType="begin"/>
      </w:r>
      <w:r>
        <w:rPr>
          <w:noProof/>
        </w:rPr>
        <w:instrText xml:space="preserve"> PAGEREF _Toc212046372 \h </w:instrText>
      </w:r>
      <w:r>
        <w:rPr>
          <w:noProof/>
        </w:rPr>
      </w:r>
      <w:r>
        <w:rPr>
          <w:noProof/>
        </w:rPr>
        <w:fldChar w:fldCharType="separate"/>
      </w:r>
      <w:r>
        <w:rPr>
          <w:noProof/>
        </w:rPr>
        <w:t>260</w:t>
      </w:r>
      <w:r>
        <w:rPr>
          <w:noProof/>
        </w:rPr>
        <w:fldChar w:fldCharType="end"/>
      </w:r>
    </w:p>
    <w:p w14:paraId="5746D127" w14:textId="6E1652E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5.8.3.2.5.1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_Toc212046373 \h </w:instrText>
      </w:r>
      <w:r>
        <w:rPr>
          <w:noProof/>
        </w:rPr>
      </w:r>
      <w:r>
        <w:rPr>
          <w:noProof/>
        </w:rPr>
        <w:fldChar w:fldCharType="separate"/>
      </w:r>
      <w:r>
        <w:rPr>
          <w:noProof/>
        </w:rPr>
        <w:t>260</w:t>
      </w:r>
      <w:r>
        <w:rPr>
          <w:noProof/>
        </w:rPr>
        <w:fldChar w:fldCharType="end"/>
      </w:r>
    </w:p>
    <w:p w14:paraId="52D2A5E6" w14:textId="7C96089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5.8.3.2.5.2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_Toc212046374 \h </w:instrText>
      </w:r>
      <w:r>
        <w:rPr>
          <w:noProof/>
        </w:rPr>
      </w:r>
      <w:r>
        <w:rPr>
          <w:noProof/>
        </w:rPr>
        <w:fldChar w:fldCharType="separate"/>
      </w:r>
      <w:r>
        <w:rPr>
          <w:noProof/>
        </w:rPr>
        <w:t>260</w:t>
      </w:r>
      <w:r>
        <w:rPr>
          <w:noProof/>
        </w:rPr>
        <w:fldChar w:fldCharType="end"/>
      </w:r>
    </w:p>
    <w:p w14:paraId="7633557F" w14:textId="6F8E02D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5.8.3.2.5.3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_Toc212046375 \h </w:instrText>
      </w:r>
      <w:r>
        <w:rPr>
          <w:noProof/>
        </w:rPr>
      </w:r>
      <w:r>
        <w:rPr>
          <w:noProof/>
        </w:rPr>
        <w:fldChar w:fldCharType="separate"/>
      </w:r>
      <w:r>
        <w:rPr>
          <w:noProof/>
        </w:rPr>
        <w:t>260</w:t>
      </w:r>
      <w:r>
        <w:rPr>
          <w:noProof/>
        </w:rPr>
        <w:fldChar w:fldCharType="end"/>
      </w:r>
    </w:p>
    <w:p w14:paraId="2A63ED63" w14:textId="2DB3529C"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5.8.3.2.5.3.1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_Toc212046376 \h </w:instrText>
      </w:r>
      <w:r>
        <w:rPr>
          <w:noProof/>
        </w:rPr>
      </w:r>
      <w:r>
        <w:rPr>
          <w:noProof/>
        </w:rPr>
        <w:fldChar w:fldCharType="separate"/>
      </w:r>
      <w:r>
        <w:rPr>
          <w:noProof/>
        </w:rPr>
        <w:t>260</w:t>
      </w:r>
      <w:r>
        <w:rPr>
          <w:noProof/>
        </w:rPr>
        <w:fldChar w:fldCharType="end"/>
      </w:r>
    </w:p>
    <w:p w14:paraId="5696B95E" w14:textId="4A1ADF1F"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5.8.3.2.5.3.2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_Toc212046377 \h </w:instrText>
      </w:r>
      <w:r>
        <w:rPr>
          <w:noProof/>
        </w:rPr>
      </w:r>
      <w:r>
        <w:rPr>
          <w:noProof/>
        </w:rPr>
        <w:fldChar w:fldCharType="separate"/>
      </w:r>
      <w:r>
        <w:rPr>
          <w:noProof/>
        </w:rPr>
        <w:t>261</w:t>
      </w:r>
      <w:r>
        <w:rPr>
          <w:noProof/>
        </w:rPr>
        <w:fldChar w:fldCharType="end"/>
      </w:r>
    </w:p>
    <w:p w14:paraId="6F523325" w14:textId="11DD3A45"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5.8.3.2.5.3.3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_Toc212046378 \h </w:instrText>
      </w:r>
      <w:r>
        <w:rPr>
          <w:noProof/>
        </w:rPr>
      </w:r>
      <w:r>
        <w:rPr>
          <w:noProof/>
        </w:rPr>
        <w:fldChar w:fldCharType="separate"/>
      </w:r>
      <w:r>
        <w:rPr>
          <w:noProof/>
        </w:rPr>
        <w:t>262</w:t>
      </w:r>
      <w:r>
        <w:rPr>
          <w:noProof/>
        </w:rPr>
        <w:fldChar w:fldCharType="end"/>
      </w:r>
    </w:p>
    <w:p w14:paraId="3F811724" w14:textId="71A7B10A"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5.8.3.2.5.3.4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_Toc212046379 \h </w:instrText>
      </w:r>
      <w:r>
        <w:rPr>
          <w:noProof/>
        </w:rPr>
      </w:r>
      <w:r>
        <w:rPr>
          <w:noProof/>
        </w:rPr>
        <w:fldChar w:fldCharType="separate"/>
      </w:r>
      <w:r>
        <w:rPr>
          <w:noProof/>
        </w:rPr>
        <w:t>263</w:t>
      </w:r>
      <w:r>
        <w:rPr>
          <w:noProof/>
        </w:rPr>
        <w:fldChar w:fldCharType="end"/>
      </w:r>
    </w:p>
    <w:p w14:paraId="56618DED" w14:textId="0476D8F7"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5.8.3.2.5.3.5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_Toc212046380 \h </w:instrText>
      </w:r>
      <w:r>
        <w:rPr>
          <w:noProof/>
        </w:rPr>
      </w:r>
      <w:r>
        <w:rPr>
          <w:noProof/>
        </w:rPr>
        <w:fldChar w:fldCharType="separate"/>
      </w:r>
      <w:r>
        <w:rPr>
          <w:noProof/>
        </w:rPr>
        <w:t>263</w:t>
      </w:r>
      <w:r>
        <w:rPr>
          <w:noProof/>
        </w:rPr>
        <w:fldChar w:fldCharType="end"/>
      </w:r>
    </w:p>
    <w:p w14:paraId="778EB2BB" w14:textId="6EE639C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5.8.3.2.6</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_Toc212046381 \h </w:instrText>
      </w:r>
      <w:r>
        <w:rPr>
          <w:noProof/>
        </w:rPr>
      </w:r>
      <w:r>
        <w:rPr>
          <w:noProof/>
        </w:rPr>
        <w:fldChar w:fldCharType="separate"/>
      </w:r>
      <w:r>
        <w:rPr>
          <w:noProof/>
        </w:rPr>
        <w:t>264</w:t>
      </w:r>
      <w:r>
        <w:rPr>
          <w:noProof/>
        </w:rPr>
        <w:fldChar w:fldCharType="end"/>
      </w:r>
    </w:p>
    <w:p w14:paraId="386BB6E1" w14:textId="295B65A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lastRenderedPageBreak/>
        <w:t>5.8.3.2A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_Toc212046382 \h </w:instrText>
      </w:r>
      <w:r>
        <w:rPr>
          <w:noProof/>
        </w:rPr>
      </w:r>
      <w:r>
        <w:rPr>
          <w:noProof/>
        </w:rPr>
        <w:fldChar w:fldCharType="separate"/>
      </w:r>
      <w:r>
        <w:rPr>
          <w:noProof/>
        </w:rPr>
        <w:t>264</w:t>
      </w:r>
      <w:r>
        <w:rPr>
          <w:noProof/>
        </w:rPr>
        <w:fldChar w:fldCharType="end"/>
      </w:r>
    </w:p>
    <w:p w14:paraId="1753B4D3" w14:textId="2CDCB9C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_Toc212046383 \h </w:instrText>
      </w:r>
      <w:r>
        <w:rPr>
          <w:noProof/>
        </w:rPr>
      </w:r>
      <w:r>
        <w:rPr>
          <w:noProof/>
        </w:rPr>
        <w:fldChar w:fldCharType="separate"/>
      </w:r>
      <w:r>
        <w:rPr>
          <w:noProof/>
        </w:rPr>
        <w:t>264</w:t>
      </w:r>
      <w:r>
        <w:rPr>
          <w:noProof/>
        </w:rPr>
        <w:fldChar w:fldCharType="end"/>
      </w:r>
    </w:p>
    <w:p w14:paraId="014CC964" w14:textId="60CF527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5.8.3.2A.2</w:t>
      </w:r>
      <w:r>
        <w:rPr>
          <w:rFonts w:asciiTheme="minorHAnsi" w:hAnsiTheme="minorHAnsi" w:cstheme="minorBidi"/>
          <w:noProof/>
          <w:kern w:val="2"/>
          <w:sz w:val="24"/>
          <w:szCs w:val="24"/>
          <w:lang w:val="en-US" w:eastAsia="zh-CN"/>
          <w14:ligatures w14:val="standardContextual"/>
        </w:rPr>
        <w:tab/>
      </w:r>
      <w:r>
        <w:rPr>
          <w:noProof/>
        </w:rPr>
        <w:t>GMD via MBMS by xMB Notification</w:t>
      </w:r>
      <w:r>
        <w:rPr>
          <w:noProof/>
        </w:rPr>
        <w:tab/>
      </w:r>
      <w:r>
        <w:rPr>
          <w:noProof/>
        </w:rPr>
        <w:fldChar w:fldCharType="begin"/>
      </w:r>
      <w:r>
        <w:rPr>
          <w:noProof/>
        </w:rPr>
        <w:instrText xml:space="preserve"> PAGEREF _Toc212046384 \h </w:instrText>
      </w:r>
      <w:r>
        <w:rPr>
          <w:noProof/>
        </w:rPr>
      </w:r>
      <w:r>
        <w:rPr>
          <w:noProof/>
        </w:rPr>
        <w:fldChar w:fldCharType="separate"/>
      </w:r>
      <w:r>
        <w:rPr>
          <w:noProof/>
        </w:rPr>
        <w:t>265</w:t>
      </w:r>
      <w:r>
        <w:rPr>
          <w:noProof/>
        </w:rPr>
        <w:fldChar w:fldCharType="end"/>
      </w:r>
    </w:p>
    <w:p w14:paraId="79D6A06C" w14:textId="2E6367A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_Toc212046385 \h </w:instrText>
      </w:r>
      <w:r>
        <w:rPr>
          <w:noProof/>
        </w:rPr>
      </w:r>
      <w:r>
        <w:rPr>
          <w:noProof/>
        </w:rPr>
        <w:fldChar w:fldCharType="separate"/>
      </w:r>
      <w:r>
        <w:rPr>
          <w:noProof/>
        </w:rPr>
        <w:t>265</w:t>
      </w:r>
      <w:r>
        <w:rPr>
          <w:noProof/>
        </w:rPr>
        <w:fldChar w:fldCharType="end"/>
      </w:r>
    </w:p>
    <w:p w14:paraId="39D537B0" w14:textId="03DDF35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_Toc212046386 \h </w:instrText>
      </w:r>
      <w:r>
        <w:rPr>
          <w:noProof/>
        </w:rPr>
      </w:r>
      <w:r>
        <w:rPr>
          <w:noProof/>
        </w:rPr>
        <w:fldChar w:fldCharType="separate"/>
      </w:r>
      <w:r>
        <w:rPr>
          <w:noProof/>
        </w:rPr>
        <w:t>265</w:t>
      </w:r>
      <w:r>
        <w:rPr>
          <w:noProof/>
        </w:rPr>
        <w:fldChar w:fldCharType="end"/>
      </w:r>
    </w:p>
    <w:p w14:paraId="43C621E5" w14:textId="161E76B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5.8.3.2A.2.3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_Toc212046387 \h </w:instrText>
      </w:r>
      <w:r>
        <w:rPr>
          <w:noProof/>
        </w:rPr>
      </w:r>
      <w:r>
        <w:rPr>
          <w:noProof/>
        </w:rPr>
        <w:fldChar w:fldCharType="separate"/>
      </w:r>
      <w:r>
        <w:rPr>
          <w:noProof/>
        </w:rPr>
        <w:t>265</w:t>
      </w:r>
      <w:r>
        <w:rPr>
          <w:noProof/>
        </w:rPr>
        <w:fldChar w:fldCharType="end"/>
      </w:r>
    </w:p>
    <w:p w14:paraId="230F288F" w14:textId="10E04D8E"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_Toc212046388 \h </w:instrText>
      </w:r>
      <w:r>
        <w:rPr>
          <w:noProof/>
        </w:rPr>
      </w:r>
      <w:r>
        <w:rPr>
          <w:noProof/>
        </w:rPr>
        <w:fldChar w:fldCharType="separate"/>
      </w:r>
      <w:r>
        <w:rPr>
          <w:noProof/>
        </w:rPr>
        <w:t>265</w:t>
      </w:r>
      <w:r>
        <w:rPr>
          <w:noProof/>
        </w:rPr>
        <w:fldChar w:fldCharType="end"/>
      </w:r>
    </w:p>
    <w:p w14:paraId="1793ABAD" w14:textId="77343F54" w:rsidR="00CE4825" w:rsidRDefault="00CE4825">
      <w:pPr>
        <w:pStyle w:val="TOC7"/>
        <w:rPr>
          <w:rFonts w:asciiTheme="minorHAnsi" w:hAnsiTheme="minorHAnsi" w:cstheme="minorBidi"/>
          <w:noProof/>
          <w:kern w:val="2"/>
          <w:sz w:val="24"/>
          <w:szCs w:val="24"/>
          <w:lang w:val="en-US" w:eastAsia="zh-CN"/>
          <w14:ligatures w14:val="standardContextual"/>
        </w:rPr>
      </w:pPr>
      <w:r>
        <w:rPr>
          <w:noProof/>
        </w:rPr>
        <w:t>5.8.3.2a.2.3.2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_Toc212046389 \h </w:instrText>
      </w:r>
      <w:r>
        <w:rPr>
          <w:noProof/>
        </w:rPr>
      </w:r>
      <w:r>
        <w:rPr>
          <w:noProof/>
        </w:rPr>
        <w:fldChar w:fldCharType="separate"/>
      </w:r>
      <w:r>
        <w:rPr>
          <w:noProof/>
        </w:rPr>
        <w:t>266</w:t>
      </w:r>
      <w:r>
        <w:rPr>
          <w:noProof/>
        </w:rPr>
        <w:fldChar w:fldCharType="end"/>
      </w:r>
    </w:p>
    <w:p w14:paraId="172DC864" w14:textId="3AADAF6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5.8.3.3</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_Toc212046390 \h </w:instrText>
      </w:r>
      <w:r>
        <w:rPr>
          <w:noProof/>
        </w:rPr>
      </w:r>
      <w:r>
        <w:rPr>
          <w:noProof/>
        </w:rPr>
        <w:fldChar w:fldCharType="separate"/>
      </w:r>
      <w:r>
        <w:rPr>
          <w:noProof/>
        </w:rPr>
        <w:t>266</w:t>
      </w:r>
      <w:r>
        <w:rPr>
          <w:noProof/>
        </w:rPr>
        <w:fldChar w:fldCharType="end"/>
      </w:r>
    </w:p>
    <w:p w14:paraId="526D752D" w14:textId="0DCC9F1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5.8.3.4</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_Toc212046391 \h </w:instrText>
      </w:r>
      <w:r>
        <w:rPr>
          <w:noProof/>
        </w:rPr>
      </w:r>
      <w:r>
        <w:rPr>
          <w:noProof/>
        </w:rPr>
        <w:fldChar w:fldCharType="separate"/>
      </w:r>
      <w:r>
        <w:rPr>
          <w:noProof/>
        </w:rPr>
        <w:t>266</w:t>
      </w:r>
      <w:r>
        <w:rPr>
          <w:noProof/>
        </w:rPr>
        <w:fldChar w:fldCharType="end"/>
      </w:r>
    </w:p>
    <w:p w14:paraId="4C3518D0" w14:textId="589F29E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_Toc212046392 \h </w:instrText>
      </w:r>
      <w:r>
        <w:rPr>
          <w:noProof/>
        </w:rPr>
      </w:r>
      <w:r>
        <w:rPr>
          <w:noProof/>
        </w:rPr>
        <w:fldChar w:fldCharType="separate"/>
      </w:r>
      <w:r>
        <w:rPr>
          <w:noProof/>
        </w:rPr>
        <w:t>266</w:t>
      </w:r>
      <w:r>
        <w:rPr>
          <w:noProof/>
        </w:rPr>
        <w:fldChar w:fldCharType="end"/>
      </w:r>
    </w:p>
    <w:p w14:paraId="2C05B8C2" w14:textId="577D1D4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5.8.3.4.2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_Toc212046393 \h </w:instrText>
      </w:r>
      <w:r>
        <w:rPr>
          <w:noProof/>
        </w:rPr>
      </w:r>
      <w:r>
        <w:rPr>
          <w:noProof/>
        </w:rPr>
        <w:fldChar w:fldCharType="separate"/>
      </w:r>
      <w:r>
        <w:rPr>
          <w:noProof/>
        </w:rPr>
        <w:t>266</w:t>
      </w:r>
      <w:r>
        <w:rPr>
          <w:noProof/>
        </w:rPr>
        <w:fldChar w:fldCharType="end"/>
      </w:r>
    </w:p>
    <w:p w14:paraId="728DB21B" w14:textId="3F86D1A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5.8.3.4.3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_Toc212046394 \h </w:instrText>
      </w:r>
      <w:r>
        <w:rPr>
          <w:noProof/>
        </w:rPr>
      </w:r>
      <w:r>
        <w:rPr>
          <w:noProof/>
        </w:rPr>
        <w:fldChar w:fldCharType="separate"/>
      </w:r>
      <w:r>
        <w:rPr>
          <w:noProof/>
        </w:rPr>
        <w:t>266</w:t>
      </w:r>
      <w:r>
        <w:rPr>
          <w:noProof/>
        </w:rPr>
        <w:fldChar w:fldCharType="end"/>
      </w:r>
    </w:p>
    <w:p w14:paraId="40F6A886" w14:textId="33DFD80F"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5.9</w:t>
      </w:r>
      <w:r>
        <w:rPr>
          <w:rFonts w:asciiTheme="minorHAnsi" w:hAnsiTheme="minorHAnsi" w:cstheme="minorBidi"/>
          <w:noProof/>
          <w:kern w:val="2"/>
          <w:sz w:val="24"/>
          <w:szCs w:val="24"/>
          <w:lang w:val="en-US" w:eastAsia="zh-CN"/>
          <w14:ligatures w14:val="standardContextual"/>
        </w:rPr>
        <w:tab/>
      </w:r>
      <w:r>
        <w:rPr>
          <w:noProof/>
        </w:rPr>
        <w:t>ReportingNetworkStatus API</w:t>
      </w:r>
      <w:r>
        <w:rPr>
          <w:noProof/>
        </w:rPr>
        <w:tab/>
      </w:r>
      <w:r>
        <w:rPr>
          <w:noProof/>
        </w:rPr>
        <w:fldChar w:fldCharType="begin"/>
      </w:r>
      <w:r>
        <w:rPr>
          <w:noProof/>
        </w:rPr>
        <w:instrText xml:space="preserve"> PAGEREF _Toc212046395 \h </w:instrText>
      </w:r>
      <w:r>
        <w:rPr>
          <w:noProof/>
        </w:rPr>
      </w:r>
      <w:r>
        <w:rPr>
          <w:noProof/>
        </w:rPr>
        <w:fldChar w:fldCharType="separate"/>
      </w:r>
      <w:r>
        <w:rPr>
          <w:noProof/>
        </w:rPr>
        <w:t>267</w:t>
      </w:r>
      <w:r>
        <w:rPr>
          <w:noProof/>
        </w:rPr>
        <w:fldChar w:fldCharType="end"/>
      </w:r>
    </w:p>
    <w:p w14:paraId="51ABFA1D" w14:textId="6F52EBEE"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5.9.1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_Toc212046396 \h </w:instrText>
      </w:r>
      <w:r>
        <w:rPr>
          <w:noProof/>
        </w:rPr>
      </w:r>
      <w:r>
        <w:rPr>
          <w:noProof/>
        </w:rPr>
        <w:fldChar w:fldCharType="separate"/>
      </w:r>
      <w:r>
        <w:rPr>
          <w:noProof/>
        </w:rPr>
        <w:t>267</w:t>
      </w:r>
      <w:r>
        <w:rPr>
          <w:noProof/>
        </w:rPr>
        <w:fldChar w:fldCharType="end"/>
      </w:r>
    </w:p>
    <w:p w14:paraId="4DA717C8" w14:textId="2622F1E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5.9.2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_Toc212046397 \h </w:instrText>
      </w:r>
      <w:r>
        <w:rPr>
          <w:noProof/>
        </w:rPr>
      </w:r>
      <w:r>
        <w:rPr>
          <w:noProof/>
        </w:rPr>
        <w:fldChar w:fldCharType="separate"/>
      </w:r>
      <w:r>
        <w:rPr>
          <w:noProof/>
        </w:rPr>
        <w:t>267</w:t>
      </w:r>
      <w:r>
        <w:rPr>
          <w:noProof/>
        </w:rPr>
        <w:fldChar w:fldCharType="end"/>
      </w:r>
    </w:p>
    <w:p w14:paraId="1E48270E" w14:textId="6EFA4E1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_Toc212046398 \h </w:instrText>
      </w:r>
      <w:r>
        <w:rPr>
          <w:noProof/>
        </w:rPr>
      </w:r>
      <w:r>
        <w:rPr>
          <w:noProof/>
        </w:rPr>
        <w:fldChar w:fldCharType="separate"/>
      </w:r>
      <w:r>
        <w:rPr>
          <w:noProof/>
        </w:rPr>
        <w:t>267</w:t>
      </w:r>
      <w:r>
        <w:rPr>
          <w:noProof/>
        </w:rPr>
        <w:fldChar w:fldCharType="end"/>
      </w:r>
    </w:p>
    <w:p w14:paraId="510EFDEE" w14:textId="032ACBB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_Toc212046399 \h </w:instrText>
      </w:r>
      <w:r>
        <w:rPr>
          <w:noProof/>
        </w:rPr>
      </w:r>
      <w:r>
        <w:rPr>
          <w:noProof/>
        </w:rPr>
        <w:fldChar w:fldCharType="separate"/>
      </w:r>
      <w:r>
        <w:rPr>
          <w:noProof/>
        </w:rPr>
        <w:t>267</w:t>
      </w:r>
      <w:r>
        <w:rPr>
          <w:noProof/>
        </w:rPr>
        <w:fldChar w:fldCharType="end"/>
      </w:r>
    </w:p>
    <w:p w14:paraId="473075FE" w14:textId="52FA58B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5.9.2.1.2</w:t>
      </w:r>
      <w:r>
        <w:rPr>
          <w:rFonts w:asciiTheme="minorHAnsi" w:hAnsiTheme="minorHAnsi" w:cstheme="minorBidi"/>
          <w:noProof/>
          <w:kern w:val="2"/>
          <w:sz w:val="24"/>
          <w:szCs w:val="24"/>
          <w:lang w:val="en-US" w:eastAsia="zh-CN"/>
          <w14:ligatures w14:val="standardContextual"/>
        </w:rPr>
        <w:tab/>
      </w:r>
      <w:r>
        <w:rPr>
          <w:noProof/>
        </w:rPr>
        <w:t>Type: NetworkStatusReportingSubscription</w:t>
      </w:r>
      <w:r>
        <w:rPr>
          <w:noProof/>
        </w:rPr>
        <w:tab/>
      </w:r>
      <w:r>
        <w:rPr>
          <w:noProof/>
        </w:rPr>
        <w:fldChar w:fldCharType="begin"/>
      </w:r>
      <w:r>
        <w:rPr>
          <w:noProof/>
        </w:rPr>
        <w:instrText xml:space="preserve"> PAGEREF _Toc212046400 \h </w:instrText>
      </w:r>
      <w:r>
        <w:rPr>
          <w:noProof/>
        </w:rPr>
      </w:r>
      <w:r>
        <w:rPr>
          <w:noProof/>
        </w:rPr>
        <w:fldChar w:fldCharType="separate"/>
      </w:r>
      <w:r>
        <w:rPr>
          <w:noProof/>
        </w:rPr>
        <w:t>267</w:t>
      </w:r>
      <w:r>
        <w:rPr>
          <w:noProof/>
        </w:rPr>
        <w:fldChar w:fldCharType="end"/>
      </w:r>
    </w:p>
    <w:p w14:paraId="292B65A5" w14:textId="79586E6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5.9.2.1.3</w:t>
      </w:r>
      <w:r>
        <w:rPr>
          <w:rFonts w:asciiTheme="minorHAnsi" w:hAnsiTheme="minorHAnsi" w:cstheme="minorBidi"/>
          <w:noProof/>
          <w:kern w:val="2"/>
          <w:sz w:val="24"/>
          <w:szCs w:val="24"/>
          <w:lang w:val="en-US" w:eastAsia="zh-CN"/>
          <w14:ligatures w14:val="standardContextual"/>
        </w:rPr>
        <w:tab/>
      </w:r>
      <w:r>
        <w:rPr>
          <w:noProof/>
        </w:rPr>
        <w:t>Type: NetStatusRepSubsPatch</w:t>
      </w:r>
      <w:r>
        <w:rPr>
          <w:noProof/>
        </w:rPr>
        <w:tab/>
      </w:r>
      <w:r>
        <w:rPr>
          <w:noProof/>
        </w:rPr>
        <w:fldChar w:fldCharType="begin"/>
      </w:r>
      <w:r>
        <w:rPr>
          <w:noProof/>
        </w:rPr>
        <w:instrText xml:space="preserve"> PAGEREF _Toc212046401 \h </w:instrText>
      </w:r>
      <w:r>
        <w:rPr>
          <w:noProof/>
        </w:rPr>
      </w:r>
      <w:r>
        <w:rPr>
          <w:noProof/>
        </w:rPr>
        <w:fldChar w:fldCharType="separate"/>
      </w:r>
      <w:r>
        <w:rPr>
          <w:noProof/>
        </w:rPr>
        <w:t>268</w:t>
      </w:r>
      <w:r>
        <w:rPr>
          <w:noProof/>
        </w:rPr>
        <w:fldChar w:fldCharType="end"/>
      </w:r>
    </w:p>
    <w:p w14:paraId="00E732A7" w14:textId="2BA266DD" w:rsidR="00CE4825" w:rsidRDefault="00CE4825">
      <w:pPr>
        <w:pStyle w:val="TOC4"/>
        <w:rPr>
          <w:rFonts w:asciiTheme="minorHAnsi" w:hAnsiTheme="minorHAnsi" w:cstheme="minorBidi"/>
          <w:noProof/>
          <w:kern w:val="2"/>
          <w:sz w:val="24"/>
          <w:szCs w:val="24"/>
          <w:lang w:val="en-US" w:eastAsia="zh-CN"/>
          <w14:ligatures w14:val="standardContextual"/>
        </w:rPr>
      </w:pPr>
      <w:r>
        <w:rPr>
          <w:noProof/>
          <w:lang w:eastAsia="ja-JP"/>
        </w:rPr>
        <w:t>5.9.2.2</w:t>
      </w:r>
      <w:r>
        <w:rPr>
          <w:rFonts w:asciiTheme="minorHAnsi" w:hAnsiTheme="minorHAnsi" w:cstheme="minorBidi"/>
          <w:noProof/>
          <w:kern w:val="2"/>
          <w:sz w:val="24"/>
          <w:szCs w:val="24"/>
          <w:lang w:val="en-US" w:eastAsia="zh-CN"/>
          <w14:ligatures w14:val="standardContextual"/>
        </w:rPr>
        <w:tab/>
      </w:r>
      <w:r>
        <w:rPr>
          <w:noProof/>
          <w:lang w:eastAsia="ja-JP"/>
        </w:rPr>
        <w:t>Notification data types</w:t>
      </w:r>
      <w:r>
        <w:rPr>
          <w:noProof/>
        </w:rPr>
        <w:tab/>
      </w:r>
      <w:r>
        <w:rPr>
          <w:noProof/>
        </w:rPr>
        <w:fldChar w:fldCharType="begin"/>
      </w:r>
      <w:r>
        <w:rPr>
          <w:noProof/>
        </w:rPr>
        <w:instrText xml:space="preserve"> PAGEREF _Toc212046402 \h </w:instrText>
      </w:r>
      <w:r>
        <w:rPr>
          <w:noProof/>
        </w:rPr>
      </w:r>
      <w:r>
        <w:rPr>
          <w:noProof/>
        </w:rPr>
        <w:fldChar w:fldCharType="separate"/>
      </w:r>
      <w:r>
        <w:rPr>
          <w:noProof/>
        </w:rPr>
        <w:t>269</w:t>
      </w:r>
      <w:r>
        <w:rPr>
          <w:noProof/>
        </w:rPr>
        <w:fldChar w:fldCharType="end"/>
      </w:r>
    </w:p>
    <w:p w14:paraId="408EDDA0" w14:textId="27ABC69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_Toc212046403 \h </w:instrText>
      </w:r>
      <w:r>
        <w:rPr>
          <w:noProof/>
        </w:rPr>
      </w:r>
      <w:r>
        <w:rPr>
          <w:noProof/>
        </w:rPr>
        <w:fldChar w:fldCharType="separate"/>
      </w:r>
      <w:r>
        <w:rPr>
          <w:noProof/>
        </w:rPr>
        <w:t>269</w:t>
      </w:r>
      <w:r>
        <w:rPr>
          <w:noProof/>
        </w:rPr>
        <w:fldChar w:fldCharType="end"/>
      </w:r>
    </w:p>
    <w:p w14:paraId="43D91C5E" w14:textId="4872CA7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5.9.2.2.2</w:t>
      </w:r>
      <w:r>
        <w:rPr>
          <w:rFonts w:asciiTheme="minorHAnsi" w:hAnsiTheme="minorHAnsi" w:cstheme="minorBidi"/>
          <w:noProof/>
          <w:kern w:val="2"/>
          <w:sz w:val="24"/>
          <w:szCs w:val="24"/>
          <w:lang w:val="en-US" w:eastAsia="zh-CN"/>
          <w14:ligatures w14:val="standardContextual"/>
        </w:rPr>
        <w:tab/>
      </w:r>
      <w:r>
        <w:rPr>
          <w:noProof/>
        </w:rPr>
        <w:t>Type: NetworkStatusReportingNotification</w:t>
      </w:r>
      <w:r>
        <w:rPr>
          <w:noProof/>
        </w:rPr>
        <w:tab/>
      </w:r>
      <w:r>
        <w:rPr>
          <w:noProof/>
        </w:rPr>
        <w:fldChar w:fldCharType="begin"/>
      </w:r>
      <w:r>
        <w:rPr>
          <w:noProof/>
        </w:rPr>
        <w:instrText xml:space="preserve"> PAGEREF _Toc212046404 \h </w:instrText>
      </w:r>
      <w:r>
        <w:rPr>
          <w:noProof/>
        </w:rPr>
      </w:r>
      <w:r>
        <w:rPr>
          <w:noProof/>
        </w:rPr>
        <w:fldChar w:fldCharType="separate"/>
      </w:r>
      <w:r>
        <w:rPr>
          <w:noProof/>
        </w:rPr>
        <w:t>269</w:t>
      </w:r>
      <w:r>
        <w:rPr>
          <w:noProof/>
        </w:rPr>
        <w:fldChar w:fldCharType="end"/>
      </w:r>
    </w:p>
    <w:p w14:paraId="7B220DE6" w14:textId="04B438D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5.9.2.3</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_Toc212046405 \h </w:instrText>
      </w:r>
      <w:r>
        <w:rPr>
          <w:noProof/>
        </w:rPr>
      </w:r>
      <w:r>
        <w:rPr>
          <w:noProof/>
        </w:rPr>
        <w:fldChar w:fldCharType="separate"/>
      </w:r>
      <w:r>
        <w:rPr>
          <w:noProof/>
        </w:rPr>
        <w:t>270</w:t>
      </w:r>
      <w:r>
        <w:rPr>
          <w:noProof/>
        </w:rPr>
        <w:fldChar w:fldCharType="end"/>
      </w:r>
    </w:p>
    <w:p w14:paraId="647C22E5" w14:textId="3CAE4F1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_Toc212046406 \h </w:instrText>
      </w:r>
      <w:r>
        <w:rPr>
          <w:noProof/>
        </w:rPr>
      </w:r>
      <w:r>
        <w:rPr>
          <w:noProof/>
        </w:rPr>
        <w:fldChar w:fldCharType="separate"/>
      </w:r>
      <w:r>
        <w:rPr>
          <w:noProof/>
        </w:rPr>
        <w:t>270</w:t>
      </w:r>
      <w:r>
        <w:rPr>
          <w:noProof/>
        </w:rPr>
        <w:fldChar w:fldCharType="end"/>
      </w:r>
    </w:p>
    <w:p w14:paraId="09538C3A" w14:textId="27F65EC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5.9.2.3.2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_Toc212046407 \h </w:instrText>
      </w:r>
      <w:r>
        <w:rPr>
          <w:noProof/>
        </w:rPr>
      </w:r>
      <w:r>
        <w:rPr>
          <w:noProof/>
        </w:rPr>
        <w:fldChar w:fldCharType="separate"/>
      </w:r>
      <w:r>
        <w:rPr>
          <w:noProof/>
        </w:rPr>
        <w:t>270</w:t>
      </w:r>
      <w:r>
        <w:rPr>
          <w:noProof/>
        </w:rPr>
        <w:fldChar w:fldCharType="end"/>
      </w:r>
    </w:p>
    <w:p w14:paraId="65374929" w14:textId="415F6E1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5.9.2.3.3</w:t>
      </w:r>
      <w:r>
        <w:rPr>
          <w:rFonts w:asciiTheme="minorHAnsi" w:hAnsiTheme="minorHAnsi" w:cstheme="minorBidi"/>
          <w:noProof/>
          <w:kern w:val="2"/>
          <w:sz w:val="24"/>
          <w:szCs w:val="24"/>
          <w:lang w:val="en-US" w:eastAsia="zh-CN"/>
          <w14:ligatures w14:val="standardContextual"/>
        </w:rPr>
        <w:tab/>
      </w:r>
      <w:r>
        <w:rPr>
          <w:noProof/>
        </w:rPr>
        <w:t xml:space="preserve">Enumeration: </w:t>
      </w:r>
      <w:r w:rsidRPr="002D134A">
        <w:rPr>
          <w:rFonts w:eastAsia="Times New Roman"/>
          <w:noProof/>
        </w:rPr>
        <w:t>CongestionType</w:t>
      </w:r>
      <w:r>
        <w:rPr>
          <w:noProof/>
        </w:rPr>
        <w:tab/>
      </w:r>
      <w:r>
        <w:rPr>
          <w:noProof/>
        </w:rPr>
        <w:fldChar w:fldCharType="begin"/>
      </w:r>
      <w:r>
        <w:rPr>
          <w:noProof/>
        </w:rPr>
        <w:instrText xml:space="preserve"> PAGEREF _Toc212046408 \h </w:instrText>
      </w:r>
      <w:r>
        <w:rPr>
          <w:noProof/>
        </w:rPr>
      </w:r>
      <w:r>
        <w:rPr>
          <w:noProof/>
        </w:rPr>
        <w:fldChar w:fldCharType="separate"/>
      </w:r>
      <w:r>
        <w:rPr>
          <w:noProof/>
        </w:rPr>
        <w:t>270</w:t>
      </w:r>
      <w:r>
        <w:rPr>
          <w:noProof/>
        </w:rPr>
        <w:fldChar w:fldCharType="end"/>
      </w:r>
    </w:p>
    <w:p w14:paraId="14FE9DA9" w14:textId="22879FC2"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5.9.3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_Toc212046409 \h </w:instrText>
      </w:r>
      <w:r>
        <w:rPr>
          <w:noProof/>
        </w:rPr>
      </w:r>
      <w:r>
        <w:rPr>
          <w:noProof/>
        </w:rPr>
        <w:fldChar w:fldCharType="separate"/>
      </w:r>
      <w:r>
        <w:rPr>
          <w:noProof/>
        </w:rPr>
        <w:t>270</w:t>
      </w:r>
      <w:r>
        <w:rPr>
          <w:noProof/>
        </w:rPr>
        <w:fldChar w:fldCharType="end"/>
      </w:r>
    </w:p>
    <w:p w14:paraId="06F3283A" w14:textId="354AB17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_Toc212046410 \h </w:instrText>
      </w:r>
      <w:r>
        <w:rPr>
          <w:noProof/>
        </w:rPr>
      </w:r>
      <w:r>
        <w:rPr>
          <w:noProof/>
        </w:rPr>
        <w:fldChar w:fldCharType="separate"/>
      </w:r>
      <w:r>
        <w:rPr>
          <w:noProof/>
        </w:rPr>
        <w:t>270</w:t>
      </w:r>
      <w:r>
        <w:rPr>
          <w:noProof/>
        </w:rPr>
        <w:fldChar w:fldCharType="end"/>
      </w:r>
    </w:p>
    <w:p w14:paraId="395AE5A7" w14:textId="753EA8E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5.9.3.2</w:t>
      </w:r>
      <w:r>
        <w:rPr>
          <w:rFonts w:asciiTheme="minorHAnsi" w:hAnsiTheme="minorHAnsi" w:cstheme="minorBidi"/>
          <w:noProof/>
          <w:kern w:val="2"/>
          <w:sz w:val="24"/>
          <w:szCs w:val="24"/>
          <w:lang w:val="en-US" w:eastAsia="zh-CN"/>
          <w14:ligatures w14:val="standardContextual"/>
        </w:rPr>
        <w:tab/>
      </w:r>
      <w:r>
        <w:rPr>
          <w:noProof/>
        </w:rPr>
        <w:t>Resource: Network Status Reporting Subscriptions</w:t>
      </w:r>
      <w:r>
        <w:rPr>
          <w:noProof/>
        </w:rPr>
        <w:tab/>
      </w:r>
      <w:r>
        <w:rPr>
          <w:noProof/>
        </w:rPr>
        <w:fldChar w:fldCharType="begin"/>
      </w:r>
      <w:r>
        <w:rPr>
          <w:noProof/>
        </w:rPr>
        <w:instrText xml:space="preserve"> PAGEREF _Toc212046411 \h </w:instrText>
      </w:r>
      <w:r>
        <w:rPr>
          <w:noProof/>
        </w:rPr>
      </w:r>
      <w:r>
        <w:rPr>
          <w:noProof/>
        </w:rPr>
        <w:fldChar w:fldCharType="separate"/>
      </w:r>
      <w:r>
        <w:rPr>
          <w:noProof/>
        </w:rPr>
        <w:t>271</w:t>
      </w:r>
      <w:r>
        <w:rPr>
          <w:noProof/>
        </w:rPr>
        <w:fldChar w:fldCharType="end"/>
      </w:r>
    </w:p>
    <w:p w14:paraId="6F29146D" w14:textId="0B93ECA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_Toc212046412 \h </w:instrText>
      </w:r>
      <w:r>
        <w:rPr>
          <w:noProof/>
        </w:rPr>
      </w:r>
      <w:r>
        <w:rPr>
          <w:noProof/>
        </w:rPr>
        <w:fldChar w:fldCharType="separate"/>
      </w:r>
      <w:r>
        <w:rPr>
          <w:noProof/>
        </w:rPr>
        <w:t>271</w:t>
      </w:r>
      <w:r>
        <w:rPr>
          <w:noProof/>
        </w:rPr>
        <w:fldChar w:fldCharType="end"/>
      </w:r>
    </w:p>
    <w:p w14:paraId="160194DC" w14:textId="46177C4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_Toc212046413 \h </w:instrText>
      </w:r>
      <w:r>
        <w:rPr>
          <w:noProof/>
        </w:rPr>
      </w:r>
      <w:r>
        <w:rPr>
          <w:noProof/>
        </w:rPr>
        <w:fldChar w:fldCharType="separate"/>
      </w:r>
      <w:r>
        <w:rPr>
          <w:noProof/>
        </w:rPr>
        <w:t>271</w:t>
      </w:r>
      <w:r>
        <w:rPr>
          <w:noProof/>
        </w:rPr>
        <w:fldChar w:fldCharType="end"/>
      </w:r>
    </w:p>
    <w:p w14:paraId="55B867C1" w14:textId="19BA72A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_Toc212046414 \h </w:instrText>
      </w:r>
      <w:r>
        <w:rPr>
          <w:noProof/>
        </w:rPr>
      </w:r>
      <w:r>
        <w:rPr>
          <w:noProof/>
        </w:rPr>
        <w:fldChar w:fldCharType="separate"/>
      </w:r>
      <w:r>
        <w:rPr>
          <w:noProof/>
        </w:rPr>
        <w:t>271</w:t>
      </w:r>
      <w:r>
        <w:rPr>
          <w:noProof/>
        </w:rPr>
        <w:fldChar w:fldCharType="end"/>
      </w:r>
    </w:p>
    <w:p w14:paraId="1E713AEC" w14:textId="428D94F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_Toc212046415 \h </w:instrText>
      </w:r>
      <w:r>
        <w:rPr>
          <w:noProof/>
        </w:rPr>
      </w:r>
      <w:r>
        <w:rPr>
          <w:noProof/>
        </w:rPr>
        <w:fldChar w:fldCharType="separate"/>
      </w:r>
      <w:r>
        <w:rPr>
          <w:noProof/>
        </w:rPr>
        <w:t>271</w:t>
      </w:r>
      <w:r>
        <w:rPr>
          <w:noProof/>
        </w:rPr>
        <w:fldChar w:fldCharType="end"/>
      </w:r>
    </w:p>
    <w:p w14:paraId="78EE211C" w14:textId="43B19D8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_Toc212046416 \h </w:instrText>
      </w:r>
      <w:r>
        <w:rPr>
          <w:noProof/>
        </w:rPr>
      </w:r>
      <w:r>
        <w:rPr>
          <w:noProof/>
        </w:rPr>
        <w:fldChar w:fldCharType="separate"/>
      </w:r>
      <w:r>
        <w:rPr>
          <w:noProof/>
        </w:rPr>
        <w:t>272</w:t>
      </w:r>
      <w:r>
        <w:rPr>
          <w:noProof/>
        </w:rPr>
        <w:fldChar w:fldCharType="end"/>
      </w:r>
    </w:p>
    <w:p w14:paraId="627923E9" w14:textId="0D3EEF3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_Toc212046417 \h </w:instrText>
      </w:r>
      <w:r>
        <w:rPr>
          <w:noProof/>
        </w:rPr>
      </w:r>
      <w:r>
        <w:rPr>
          <w:noProof/>
        </w:rPr>
        <w:fldChar w:fldCharType="separate"/>
      </w:r>
      <w:r>
        <w:rPr>
          <w:noProof/>
        </w:rPr>
        <w:t>272</w:t>
      </w:r>
      <w:r>
        <w:rPr>
          <w:noProof/>
        </w:rPr>
        <w:fldChar w:fldCharType="end"/>
      </w:r>
    </w:p>
    <w:p w14:paraId="5C637B7B" w14:textId="01C9EA6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_Toc212046418 \h </w:instrText>
      </w:r>
      <w:r>
        <w:rPr>
          <w:noProof/>
        </w:rPr>
      </w:r>
      <w:r>
        <w:rPr>
          <w:noProof/>
        </w:rPr>
        <w:fldChar w:fldCharType="separate"/>
      </w:r>
      <w:r>
        <w:rPr>
          <w:noProof/>
        </w:rPr>
        <w:t>272</w:t>
      </w:r>
      <w:r>
        <w:rPr>
          <w:noProof/>
        </w:rPr>
        <w:fldChar w:fldCharType="end"/>
      </w:r>
    </w:p>
    <w:p w14:paraId="6F8515B7" w14:textId="051FF76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_Toc212046419 \h </w:instrText>
      </w:r>
      <w:r>
        <w:rPr>
          <w:noProof/>
        </w:rPr>
      </w:r>
      <w:r>
        <w:rPr>
          <w:noProof/>
        </w:rPr>
        <w:fldChar w:fldCharType="separate"/>
      </w:r>
      <w:r>
        <w:rPr>
          <w:noProof/>
        </w:rPr>
        <w:t>273</w:t>
      </w:r>
      <w:r>
        <w:rPr>
          <w:noProof/>
        </w:rPr>
        <w:fldChar w:fldCharType="end"/>
      </w:r>
    </w:p>
    <w:p w14:paraId="5F9F0D3B" w14:textId="51F6C17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5.9.3.3</w:t>
      </w:r>
      <w:r>
        <w:rPr>
          <w:rFonts w:asciiTheme="minorHAnsi" w:hAnsiTheme="minorHAnsi" w:cstheme="minorBidi"/>
          <w:noProof/>
          <w:kern w:val="2"/>
          <w:sz w:val="24"/>
          <w:szCs w:val="24"/>
          <w:lang w:val="en-US" w:eastAsia="zh-CN"/>
          <w14:ligatures w14:val="standardContextual"/>
        </w:rPr>
        <w:tab/>
      </w:r>
      <w:r>
        <w:rPr>
          <w:noProof/>
        </w:rPr>
        <w:t>Resource: Individual Network Status Reporting Subscription</w:t>
      </w:r>
      <w:r>
        <w:rPr>
          <w:noProof/>
        </w:rPr>
        <w:tab/>
      </w:r>
      <w:r>
        <w:rPr>
          <w:noProof/>
        </w:rPr>
        <w:fldChar w:fldCharType="begin"/>
      </w:r>
      <w:r>
        <w:rPr>
          <w:noProof/>
        </w:rPr>
        <w:instrText xml:space="preserve"> PAGEREF _Toc212046420 \h </w:instrText>
      </w:r>
      <w:r>
        <w:rPr>
          <w:noProof/>
        </w:rPr>
      </w:r>
      <w:r>
        <w:rPr>
          <w:noProof/>
        </w:rPr>
        <w:fldChar w:fldCharType="separate"/>
      </w:r>
      <w:r>
        <w:rPr>
          <w:noProof/>
        </w:rPr>
        <w:t>273</w:t>
      </w:r>
      <w:r>
        <w:rPr>
          <w:noProof/>
        </w:rPr>
        <w:fldChar w:fldCharType="end"/>
      </w:r>
    </w:p>
    <w:p w14:paraId="73CB8518" w14:textId="76DB1A8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_Toc212046421 \h </w:instrText>
      </w:r>
      <w:r>
        <w:rPr>
          <w:noProof/>
        </w:rPr>
      </w:r>
      <w:r>
        <w:rPr>
          <w:noProof/>
        </w:rPr>
        <w:fldChar w:fldCharType="separate"/>
      </w:r>
      <w:r>
        <w:rPr>
          <w:noProof/>
        </w:rPr>
        <w:t>273</w:t>
      </w:r>
      <w:r>
        <w:rPr>
          <w:noProof/>
        </w:rPr>
        <w:fldChar w:fldCharType="end"/>
      </w:r>
    </w:p>
    <w:p w14:paraId="61BDE2CD" w14:textId="4E9CD56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_Toc212046422 \h </w:instrText>
      </w:r>
      <w:r>
        <w:rPr>
          <w:noProof/>
        </w:rPr>
      </w:r>
      <w:r>
        <w:rPr>
          <w:noProof/>
        </w:rPr>
        <w:fldChar w:fldCharType="separate"/>
      </w:r>
      <w:r>
        <w:rPr>
          <w:noProof/>
        </w:rPr>
        <w:t>273</w:t>
      </w:r>
      <w:r>
        <w:rPr>
          <w:noProof/>
        </w:rPr>
        <w:fldChar w:fldCharType="end"/>
      </w:r>
    </w:p>
    <w:p w14:paraId="4CB2C0B1" w14:textId="73F6ABB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_Toc212046423 \h </w:instrText>
      </w:r>
      <w:r>
        <w:rPr>
          <w:noProof/>
        </w:rPr>
      </w:r>
      <w:r>
        <w:rPr>
          <w:noProof/>
        </w:rPr>
        <w:fldChar w:fldCharType="separate"/>
      </w:r>
      <w:r>
        <w:rPr>
          <w:noProof/>
        </w:rPr>
        <w:t>273</w:t>
      </w:r>
      <w:r>
        <w:rPr>
          <w:noProof/>
        </w:rPr>
        <w:fldChar w:fldCharType="end"/>
      </w:r>
    </w:p>
    <w:p w14:paraId="00972790" w14:textId="11FF318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_Toc212046424 \h </w:instrText>
      </w:r>
      <w:r>
        <w:rPr>
          <w:noProof/>
        </w:rPr>
      </w:r>
      <w:r>
        <w:rPr>
          <w:noProof/>
        </w:rPr>
        <w:fldChar w:fldCharType="separate"/>
      </w:r>
      <w:r>
        <w:rPr>
          <w:noProof/>
        </w:rPr>
        <w:t>273</w:t>
      </w:r>
      <w:r>
        <w:rPr>
          <w:noProof/>
        </w:rPr>
        <w:fldChar w:fldCharType="end"/>
      </w:r>
    </w:p>
    <w:p w14:paraId="41D569F2" w14:textId="6F308FD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_Toc212046425 \h </w:instrText>
      </w:r>
      <w:r>
        <w:rPr>
          <w:noProof/>
        </w:rPr>
      </w:r>
      <w:r>
        <w:rPr>
          <w:noProof/>
        </w:rPr>
        <w:fldChar w:fldCharType="separate"/>
      </w:r>
      <w:r>
        <w:rPr>
          <w:noProof/>
        </w:rPr>
        <w:t>274</w:t>
      </w:r>
      <w:r>
        <w:rPr>
          <w:noProof/>
        </w:rPr>
        <w:fldChar w:fldCharType="end"/>
      </w:r>
    </w:p>
    <w:p w14:paraId="334E5051" w14:textId="2E831B8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_Toc212046426 \h </w:instrText>
      </w:r>
      <w:r>
        <w:rPr>
          <w:noProof/>
        </w:rPr>
      </w:r>
      <w:r>
        <w:rPr>
          <w:noProof/>
        </w:rPr>
        <w:fldChar w:fldCharType="separate"/>
      </w:r>
      <w:r>
        <w:rPr>
          <w:noProof/>
        </w:rPr>
        <w:t>275</w:t>
      </w:r>
      <w:r>
        <w:rPr>
          <w:noProof/>
        </w:rPr>
        <w:fldChar w:fldCharType="end"/>
      </w:r>
    </w:p>
    <w:p w14:paraId="5E6C0BD7" w14:textId="47FC6D2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_Toc212046427 \h </w:instrText>
      </w:r>
      <w:r>
        <w:rPr>
          <w:noProof/>
        </w:rPr>
      </w:r>
      <w:r>
        <w:rPr>
          <w:noProof/>
        </w:rPr>
        <w:fldChar w:fldCharType="separate"/>
      </w:r>
      <w:r>
        <w:rPr>
          <w:noProof/>
        </w:rPr>
        <w:t>276</w:t>
      </w:r>
      <w:r>
        <w:rPr>
          <w:noProof/>
        </w:rPr>
        <w:fldChar w:fldCharType="end"/>
      </w:r>
    </w:p>
    <w:p w14:paraId="720F1DD4" w14:textId="130E281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_Toc212046428 \h </w:instrText>
      </w:r>
      <w:r>
        <w:rPr>
          <w:noProof/>
        </w:rPr>
      </w:r>
      <w:r>
        <w:rPr>
          <w:noProof/>
        </w:rPr>
        <w:fldChar w:fldCharType="separate"/>
      </w:r>
      <w:r>
        <w:rPr>
          <w:noProof/>
        </w:rPr>
        <w:t>276</w:t>
      </w:r>
      <w:r>
        <w:rPr>
          <w:noProof/>
        </w:rPr>
        <w:fldChar w:fldCharType="end"/>
      </w:r>
    </w:p>
    <w:p w14:paraId="48F84F57" w14:textId="67E61B7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_Toc212046429 \h </w:instrText>
      </w:r>
      <w:r>
        <w:rPr>
          <w:noProof/>
        </w:rPr>
      </w:r>
      <w:r>
        <w:rPr>
          <w:noProof/>
        </w:rPr>
        <w:fldChar w:fldCharType="separate"/>
      </w:r>
      <w:r>
        <w:rPr>
          <w:noProof/>
        </w:rPr>
        <w:t>277</w:t>
      </w:r>
      <w:r>
        <w:rPr>
          <w:noProof/>
        </w:rPr>
        <w:fldChar w:fldCharType="end"/>
      </w:r>
    </w:p>
    <w:p w14:paraId="7908AA39" w14:textId="67987D0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5.9.3A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_Toc212046430 \h </w:instrText>
      </w:r>
      <w:r>
        <w:rPr>
          <w:noProof/>
        </w:rPr>
      </w:r>
      <w:r>
        <w:rPr>
          <w:noProof/>
        </w:rPr>
        <w:fldChar w:fldCharType="separate"/>
      </w:r>
      <w:r>
        <w:rPr>
          <w:noProof/>
        </w:rPr>
        <w:t>277</w:t>
      </w:r>
      <w:r>
        <w:rPr>
          <w:noProof/>
        </w:rPr>
        <w:fldChar w:fldCharType="end"/>
      </w:r>
    </w:p>
    <w:p w14:paraId="5C7742F1" w14:textId="56E1233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_Toc212046431 \h </w:instrText>
      </w:r>
      <w:r>
        <w:rPr>
          <w:noProof/>
        </w:rPr>
      </w:r>
      <w:r>
        <w:rPr>
          <w:noProof/>
        </w:rPr>
        <w:fldChar w:fldCharType="separate"/>
      </w:r>
      <w:r>
        <w:rPr>
          <w:noProof/>
        </w:rPr>
        <w:t>277</w:t>
      </w:r>
      <w:r>
        <w:rPr>
          <w:noProof/>
        </w:rPr>
        <w:fldChar w:fldCharType="end"/>
      </w:r>
    </w:p>
    <w:p w14:paraId="665009AA" w14:textId="58E49F3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5.9.3A.2</w:t>
      </w:r>
      <w:r>
        <w:rPr>
          <w:rFonts w:asciiTheme="minorHAnsi" w:hAnsiTheme="minorHAnsi" w:cstheme="minorBidi"/>
          <w:noProof/>
          <w:kern w:val="2"/>
          <w:sz w:val="24"/>
          <w:szCs w:val="24"/>
          <w:lang w:val="en-US" w:eastAsia="zh-CN"/>
          <w14:ligatures w14:val="standardContextual"/>
        </w:rPr>
        <w:tab/>
      </w:r>
      <w:r>
        <w:rPr>
          <w:noProof/>
        </w:rPr>
        <w:t>Network Status Reporting Notification</w:t>
      </w:r>
      <w:r>
        <w:rPr>
          <w:noProof/>
        </w:rPr>
        <w:tab/>
      </w:r>
      <w:r>
        <w:rPr>
          <w:noProof/>
        </w:rPr>
        <w:fldChar w:fldCharType="begin"/>
      </w:r>
      <w:r>
        <w:rPr>
          <w:noProof/>
        </w:rPr>
        <w:instrText xml:space="preserve"> PAGEREF _Toc212046432 \h </w:instrText>
      </w:r>
      <w:r>
        <w:rPr>
          <w:noProof/>
        </w:rPr>
      </w:r>
      <w:r>
        <w:rPr>
          <w:noProof/>
        </w:rPr>
        <w:fldChar w:fldCharType="separate"/>
      </w:r>
      <w:r>
        <w:rPr>
          <w:noProof/>
        </w:rPr>
        <w:t>278</w:t>
      </w:r>
      <w:r>
        <w:rPr>
          <w:noProof/>
        </w:rPr>
        <w:fldChar w:fldCharType="end"/>
      </w:r>
    </w:p>
    <w:p w14:paraId="278FB11A" w14:textId="78E65C8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_Toc212046433 \h </w:instrText>
      </w:r>
      <w:r>
        <w:rPr>
          <w:noProof/>
        </w:rPr>
      </w:r>
      <w:r>
        <w:rPr>
          <w:noProof/>
        </w:rPr>
        <w:fldChar w:fldCharType="separate"/>
      </w:r>
      <w:r>
        <w:rPr>
          <w:noProof/>
        </w:rPr>
        <w:t>278</w:t>
      </w:r>
      <w:r>
        <w:rPr>
          <w:noProof/>
        </w:rPr>
        <w:fldChar w:fldCharType="end"/>
      </w:r>
    </w:p>
    <w:p w14:paraId="4E89ECF7" w14:textId="0977243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_Toc212046434 \h </w:instrText>
      </w:r>
      <w:r>
        <w:rPr>
          <w:noProof/>
        </w:rPr>
      </w:r>
      <w:r>
        <w:rPr>
          <w:noProof/>
        </w:rPr>
        <w:fldChar w:fldCharType="separate"/>
      </w:r>
      <w:r>
        <w:rPr>
          <w:noProof/>
        </w:rPr>
        <w:t>278</w:t>
      </w:r>
      <w:r>
        <w:rPr>
          <w:noProof/>
        </w:rPr>
        <w:fldChar w:fldCharType="end"/>
      </w:r>
    </w:p>
    <w:p w14:paraId="1C549441" w14:textId="5896CDB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5.9.3A.2.3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_Toc212046435 \h </w:instrText>
      </w:r>
      <w:r>
        <w:rPr>
          <w:noProof/>
        </w:rPr>
      </w:r>
      <w:r>
        <w:rPr>
          <w:noProof/>
        </w:rPr>
        <w:fldChar w:fldCharType="separate"/>
      </w:r>
      <w:r>
        <w:rPr>
          <w:noProof/>
        </w:rPr>
        <w:t>278</w:t>
      </w:r>
      <w:r>
        <w:rPr>
          <w:noProof/>
        </w:rPr>
        <w:fldChar w:fldCharType="end"/>
      </w:r>
    </w:p>
    <w:p w14:paraId="73C830E4" w14:textId="2CE5943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_Toc212046436 \h </w:instrText>
      </w:r>
      <w:r>
        <w:rPr>
          <w:noProof/>
        </w:rPr>
      </w:r>
      <w:r>
        <w:rPr>
          <w:noProof/>
        </w:rPr>
        <w:fldChar w:fldCharType="separate"/>
      </w:r>
      <w:r>
        <w:rPr>
          <w:noProof/>
        </w:rPr>
        <w:t>278</w:t>
      </w:r>
      <w:r>
        <w:rPr>
          <w:noProof/>
        </w:rPr>
        <w:fldChar w:fldCharType="end"/>
      </w:r>
    </w:p>
    <w:p w14:paraId="62088C45" w14:textId="7B7366D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5.9.3A.2.3.2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_Toc212046437 \h </w:instrText>
      </w:r>
      <w:r>
        <w:rPr>
          <w:noProof/>
        </w:rPr>
      </w:r>
      <w:r>
        <w:rPr>
          <w:noProof/>
        </w:rPr>
        <w:fldChar w:fldCharType="separate"/>
      </w:r>
      <w:r>
        <w:rPr>
          <w:noProof/>
        </w:rPr>
        <w:t>279</w:t>
      </w:r>
      <w:r>
        <w:rPr>
          <w:noProof/>
        </w:rPr>
        <w:fldChar w:fldCharType="end"/>
      </w:r>
    </w:p>
    <w:p w14:paraId="7CFA0D34" w14:textId="30C2BDE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5.9.4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_Toc212046438 \h </w:instrText>
      </w:r>
      <w:r>
        <w:rPr>
          <w:noProof/>
        </w:rPr>
      </w:r>
      <w:r>
        <w:rPr>
          <w:noProof/>
        </w:rPr>
        <w:fldChar w:fldCharType="separate"/>
      </w:r>
      <w:r>
        <w:rPr>
          <w:noProof/>
        </w:rPr>
        <w:t>279</w:t>
      </w:r>
      <w:r>
        <w:rPr>
          <w:noProof/>
        </w:rPr>
        <w:fldChar w:fldCharType="end"/>
      </w:r>
    </w:p>
    <w:p w14:paraId="1FD97170" w14:textId="49D8459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5.9.5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_Toc212046439 \h </w:instrText>
      </w:r>
      <w:r>
        <w:rPr>
          <w:noProof/>
        </w:rPr>
      </w:r>
      <w:r>
        <w:rPr>
          <w:noProof/>
        </w:rPr>
        <w:fldChar w:fldCharType="separate"/>
      </w:r>
      <w:r>
        <w:rPr>
          <w:noProof/>
        </w:rPr>
        <w:t>279</w:t>
      </w:r>
      <w:r>
        <w:rPr>
          <w:noProof/>
        </w:rPr>
        <w:fldChar w:fldCharType="end"/>
      </w:r>
    </w:p>
    <w:p w14:paraId="73E19EBD" w14:textId="0534AAC0"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_Toc212046440 \h </w:instrText>
      </w:r>
      <w:r>
        <w:rPr>
          <w:noProof/>
        </w:rPr>
      </w:r>
      <w:r>
        <w:rPr>
          <w:noProof/>
        </w:rPr>
        <w:fldChar w:fldCharType="separate"/>
      </w:r>
      <w:r>
        <w:rPr>
          <w:noProof/>
        </w:rPr>
        <w:t>279</w:t>
      </w:r>
      <w:r>
        <w:rPr>
          <w:noProof/>
        </w:rPr>
        <w:fldChar w:fldCharType="end"/>
      </w:r>
    </w:p>
    <w:p w14:paraId="3193BCAF" w14:textId="5C17B44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_Toc212046441 \h </w:instrText>
      </w:r>
      <w:r>
        <w:rPr>
          <w:noProof/>
        </w:rPr>
      </w:r>
      <w:r>
        <w:rPr>
          <w:noProof/>
        </w:rPr>
        <w:fldChar w:fldCharType="separate"/>
      </w:r>
      <w:r>
        <w:rPr>
          <w:noProof/>
        </w:rPr>
        <w:t>279</w:t>
      </w:r>
      <w:r>
        <w:rPr>
          <w:noProof/>
        </w:rPr>
        <w:fldChar w:fldCharType="end"/>
      </w:r>
    </w:p>
    <w:p w14:paraId="0BBA6184" w14:textId="271DA66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5.9.5.3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_Toc212046442 \h </w:instrText>
      </w:r>
      <w:r>
        <w:rPr>
          <w:noProof/>
        </w:rPr>
      </w:r>
      <w:r>
        <w:rPr>
          <w:noProof/>
        </w:rPr>
        <w:fldChar w:fldCharType="separate"/>
      </w:r>
      <w:r>
        <w:rPr>
          <w:noProof/>
        </w:rPr>
        <w:t>279</w:t>
      </w:r>
      <w:r>
        <w:rPr>
          <w:noProof/>
        </w:rPr>
        <w:fldChar w:fldCharType="end"/>
      </w:r>
    </w:p>
    <w:p w14:paraId="083BB390" w14:textId="390FB8B2"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5.10</w:t>
      </w:r>
      <w:r>
        <w:rPr>
          <w:rFonts w:asciiTheme="minorHAnsi" w:hAnsiTheme="minorHAnsi" w:cstheme="minorBidi"/>
          <w:noProof/>
          <w:kern w:val="2"/>
          <w:sz w:val="24"/>
          <w:szCs w:val="24"/>
          <w:lang w:val="en-US" w:eastAsia="zh-CN"/>
          <w14:ligatures w14:val="standardContextual"/>
        </w:rPr>
        <w:tab/>
      </w:r>
      <w:r>
        <w:rPr>
          <w:noProof/>
        </w:rPr>
        <w:t>CpProvisioning API</w:t>
      </w:r>
      <w:r>
        <w:rPr>
          <w:noProof/>
        </w:rPr>
        <w:tab/>
      </w:r>
      <w:r>
        <w:rPr>
          <w:noProof/>
        </w:rPr>
        <w:fldChar w:fldCharType="begin"/>
      </w:r>
      <w:r>
        <w:rPr>
          <w:noProof/>
        </w:rPr>
        <w:instrText xml:space="preserve"> PAGEREF _Toc212046443 \h </w:instrText>
      </w:r>
      <w:r>
        <w:rPr>
          <w:noProof/>
        </w:rPr>
      </w:r>
      <w:r>
        <w:rPr>
          <w:noProof/>
        </w:rPr>
        <w:fldChar w:fldCharType="separate"/>
      </w:r>
      <w:r>
        <w:rPr>
          <w:noProof/>
        </w:rPr>
        <w:t>280</w:t>
      </w:r>
      <w:r>
        <w:rPr>
          <w:noProof/>
        </w:rPr>
        <w:fldChar w:fldCharType="end"/>
      </w:r>
    </w:p>
    <w:p w14:paraId="75644E09" w14:textId="36D06A9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lastRenderedPageBreak/>
        <w:t>5.10.1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_Toc212046444 \h </w:instrText>
      </w:r>
      <w:r>
        <w:rPr>
          <w:noProof/>
        </w:rPr>
      </w:r>
      <w:r>
        <w:rPr>
          <w:noProof/>
        </w:rPr>
        <w:fldChar w:fldCharType="separate"/>
      </w:r>
      <w:r>
        <w:rPr>
          <w:noProof/>
        </w:rPr>
        <w:t>280</w:t>
      </w:r>
      <w:r>
        <w:rPr>
          <w:noProof/>
        </w:rPr>
        <w:fldChar w:fldCharType="end"/>
      </w:r>
    </w:p>
    <w:p w14:paraId="2412AE5A" w14:textId="5216B48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5.10.2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_Toc212046445 \h </w:instrText>
      </w:r>
      <w:r>
        <w:rPr>
          <w:noProof/>
        </w:rPr>
      </w:r>
      <w:r>
        <w:rPr>
          <w:noProof/>
        </w:rPr>
        <w:fldChar w:fldCharType="separate"/>
      </w:r>
      <w:r>
        <w:rPr>
          <w:noProof/>
        </w:rPr>
        <w:t>280</w:t>
      </w:r>
      <w:r>
        <w:rPr>
          <w:noProof/>
        </w:rPr>
        <w:fldChar w:fldCharType="end"/>
      </w:r>
    </w:p>
    <w:p w14:paraId="7BB76891" w14:textId="2B40292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_Toc212046446 \h </w:instrText>
      </w:r>
      <w:r>
        <w:rPr>
          <w:noProof/>
        </w:rPr>
      </w:r>
      <w:r>
        <w:rPr>
          <w:noProof/>
        </w:rPr>
        <w:fldChar w:fldCharType="separate"/>
      </w:r>
      <w:r>
        <w:rPr>
          <w:noProof/>
        </w:rPr>
        <w:t>280</w:t>
      </w:r>
      <w:r>
        <w:rPr>
          <w:noProof/>
        </w:rPr>
        <w:fldChar w:fldCharType="end"/>
      </w:r>
    </w:p>
    <w:p w14:paraId="46337385" w14:textId="297CEDD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_Toc212046447 \h </w:instrText>
      </w:r>
      <w:r>
        <w:rPr>
          <w:noProof/>
        </w:rPr>
      </w:r>
      <w:r>
        <w:rPr>
          <w:noProof/>
        </w:rPr>
        <w:fldChar w:fldCharType="separate"/>
      </w:r>
      <w:r>
        <w:rPr>
          <w:noProof/>
        </w:rPr>
        <w:t>280</w:t>
      </w:r>
      <w:r>
        <w:rPr>
          <w:noProof/>
        </w:rPr>
        <w:fldChar w:fldCharType="end"/>
      </w:r>
    </w:p>
    <w:p w14:paraId="3EE37E12" w14:textId="459D5A4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5.10.2.1.2</w:t>
      </w:r>
      <w:r>
        <w:rPr>
          <w:rFonts w:asciiTheme="minorHAnsi" w:hAnsiTheme="minorHAnsi" w:cstheme="minorBidi"/>
          <w:noProof/>
          <w:kern w:val="2"/>
          <w:sz w:val="24"/>
          <w:szCs w:val="24"/>
          <w:lang w:val="en-US" w:eastAsia="zh-CN"/>
          <w14:ligatures w14:val="standardContextual"/>
        </w:rPr>
        <w:tab/>
      </w:r>
      <w:r>
        <w:rPr>
          <w:noProof/>
        </w:rPr>
        <w:t>Type: CpInfo</w:t>
      </w:r>
      <w:r>
        <w:rPr>
          <w:noProof/>
        </w:rPr>
        <w:tab/>
      </w:r>
      <w:r>
        <w:rPr>
          <w:noProof/>
        </w:rPr>
        <w:fldChar w:fldCharType="begin"/>
      </w:r>
      <w:r>
        <w:rPr>
          <w:noProof/>
        </w:rPr>
        <w:instrText xml:space="preserve"> PAGEREF _Toc212046448 \h </w:instrText>
      </w:r>
      <w:r>
        <w:rPr>
          <w:noProof/>
        </w:rPr>
      </w:r>
      <w:r>
        <w:rPr>
          <w:noProof/>
        </w:rPr>
        <w:fldChar w:fldCharType="separate"/>
      </w:r>
      <w:r>
        <w:rPr>
          <w:noProof/>
        </w:rPr>
        <w:t>281</w:t>
      </w:r>
      <w:r>
        <w:rPr>
          <w:noProof/>
        </w:rPr>
        <w:fldChar w:fldCharType="end"/>
      </w:r>
    </w:p>
    <w:p w14:paraId="386860B1" w14:textId="19F400A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5.10.2.2</w:t>
      </w:r>
      <w:r>
        <w:rPr>
          <w:rFonts w:asciiTheme="minorHAnsi" w:hAnsiTheme="minorHAnsi" w:cstheme="minorBidi"/>
          <w:noProof/>
          <w:kern w:val="2"/>
          <w:sz w:val="24"/>
          <w:szCs w:val="24"/>
          <w:lang w:val="en-US" w:eastAsia="zh-CN"/>
          <w14:ligatures w14:val="standardContextual"/>
        </w:rPr>
        <w:tab/>
      </w:r>
      <w:r>
        <w:rPr>
          <w:noProof/>
        </w:rPr>
        <w:t>Referenced structured data types</w:t>
      </w:r>
      <w:r>
        <w:rPr>
          <w:noProof/>
        </w:rPr>
        <w:tab/>
      </w:r>
      <w:r>
        <w:rPr>
          <w:noProof/>
        </w:rPr>
        <w:fldChar w:fldCharType="begin"/>
      </w:r>
      <w:r>
        <w:rPr>
          <w:noProof/>
        </w:rPr>
        <w:instrText xml:space="preserve"> PAGEREF _Toc212046449 \h </w:instrText>
      </w:r>
      <w:r>
        <w:rPr>
          <w:noProof/>
        </w:rPr>
      </w:r>
      <w:r>
        <w:rPr>
          <w:noProof/>
        </w:rPr>
        <w:fldChar w:fldCharType="separate"/>
      </w:r>
      <w:r>
        <w:rPr>
          <w:noProof/>
        </w:rPr>
        <w:t>284</w:t>
      </w:r>
      <w:r>
        <w:rPr>
          <w:noProof/>
        </w:rPr>
        <w:fldChar w:fldCharType="end"/>
      </w:r>
    </w:p>
    <w:p w14:paraId="17522C36" w14:textId="163408F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_Toc212046450 \h </w:instrText>
      </w:r>
      <w:r>
        <w:rPr>
          <w:noProof/>
        </w:rPr>
      </w:r>
      <w:r>
        <w:rPr>
          <w:noProof/>
        </w:rPr>
        <w:fldChar w:fldCharType="separate"/>
      </w:r>
      <w:r>
        <w:rPr>
          <w:noProof/>
        </w:rPr>
        <w:t>284</w:t>
      </w:r>
      <w:r>
        <w:rPr>
          <w:noProof/>
        </w:rPr>
        <w:fldChar w:fldCharType="end"/>
      </w:r>
    </w:p>
    <w:p w14:paraId="4676D927" w14:textId="79F3920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5.10.2.2.2</w:t>
      </w:r>
      <w:r>
        <w:rPr>
          <w:rFonts w:asciiTheme="minorHAnsi" w:hAnsiTheme="minorHAnsi" w:cstheme="minorBidi"/>
          <w:noProof/>
          <w:kern w:val="2"/>
          <w:sz w:val="24"/>
          <w:szCs w:val="24"/>
          <w:lang w:val="en-US" w:eastAsia="zh-CN"/>
          <w14:ligatures w14:val="standardContextual"/>
        </w:rPr>
        <w:tab/>
      </w:r>
      <w:r>
        <w:rPr>
          <w:noProof/>
        </w:rPr>
        <w:t xml:space="preserve">Type: </w:t>
      </w:r>
      <w:r w:rsidRPr="002D134A">
        <w:rPr>
          <w:rFonts w:eastAsia="Times New Roman"/>
          <w:noProof/>
        </w:rPr>
        <w:t>CpParameterSet</w:t>
      </w:r>
      <w:r>
        <w:rPr>
          <w:noProof/>
        </w:rPr>
        <w:tab/>
      </w:r>
      <w:r>
        <w:rPr>
          <w:noProof/>
        </w:rPr>
        <w:fldChar w:fldCharType="begin"/>
      </w:r>
      <w:r>
        <w:rPr>
          <w:noProof/>
        </w:rPr>
        <w:instrText xml:space="preserve"> PAGEREF _Toc212046451 \h </w:instrText>
      </w:r>
      <w:r>
        <w:rPr>
          <w:noProof/>
        </w:rPr>
      </w:r>
      <w:r>
        <w:rPr>
          <w:noProof/>
        </w:rPr>
        <w:fldChar w:fldCharType="separate"/>
      </w:r>
      <w:r>
        <w:rPr>
          <w:noProof/>
        </w:rPr>
        <w:t>284</w:t>
      </w:r>
      <w:r>
        <w:rPr>
          <w:noProof/>
        </w:rPr>
        <w:fldChar w:fldCharType="end"/>
      </w:r>
    </w:p>
    <w:p w14:paraId="58757639" w14:textId="7EB8A7D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5.10.2.2.3</w:t>
      </w:r>
      <w:r>
        <w:rPr>
          <w:rFonts w:asciiTheme="minorHAnsi" w:hAnsiTheme="minorHAnsi" w:cstheme="minorBidi"/>
          <w:noProof/>
          <w:kern w:val="2"/>
          <w:sz w:val="24"/>
          <w:szCs w:val="24"/>
          <w:lang w:val="en-US" w:eastAsia="zh-CN"/>
          <w14:ligatures w14:val="standardContextual"/>
        </w:rPr>
        <w:tab/>
      </w:r>
      <w:r>
        <w:rPr>
          <w:noProof/>
        </w:rPr>
        <w:t xml:space="preserve">Type: </w:t>
      </w:r>
      <w:r w:rsidRPr="002D134A">
        <w:rPr>
          <w:rFonts w:eastAsia="Times New Roman"/>
          <w:noProof/>
        </w:rPr>
        <w:t>ScheduledCommunicationTime</w:t>
      </w:r>
      <w:r>
        <w:rPr>
          <w:noProof/>
        </w:rPr>
        <w:tab/>
      </w:r>
      <w:r>
        <w:rPr>
          <w:noProof/>
        </w:rPr>
        <w:fldChar w:fldCharType="begin"/>
      </w:r>
      <w:r>
        <w:rPr>
          <w:noProof/>
        </w:rPr>
        <w:instrText xml:space="preserve"> PAGEREF _Toc212046452 \h </w:instrText>
      </w:r>
      <w:r>
        <w:rPr>
          <w:noProof/>
        </w:rPr>
      </w:r>
      <w:r>
        <w:rPr>
          <w:noProof/>
        </w:rPr>
        <w:fldChar w:fldCharType="separate"/>
      </w:r>
      <w:r>
        <w:rPr>
          <w:noProof/>
        </w:rPr>
        <w:t>287</w:t>
      </w:r>
      <w:r>
        <w:rPr>
          <w:noProof/>
        </w:rPr>
        <w:fldChar w:fldCharType="end"/>
      </w:r>
    </w:p>
    <w:p w14:paraId="2D45465E" w14:textId="76E2A09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5.10.2.2.4</w:t>
      </w:r>
      <w:r>
        <w:rPr>
          <w:rFonts w:asciiTheme="minorHAnsi" w:hAnsiTheme="minorHAnsi" w:cstheme="minorBidi"/>
          <w:noProof/>
          <w:kern w:val="2"/>
          <w:sz w:val="24"/>
          <w:szCs w:val="24"/>
          <w:lang w:val="en-US" w:eastAsia="zh-CN"/>
          <w14:ligatures w14:val="standardContextual"/>
        </w:rPr>
        <w:tab/>
      </w:r>
      <w:r>
        <w:rPr>
          <w:noProof/>
        </w:rPr>
        <w:t>Type: CpReport</w:t>
      </w:r>
      <w:r>
        <w:rPr>
          <w:noProof/>
        </w:rPr>
        <w:tab/>
      </w:r>
      <w:r>
        <w:rPr>
          <w:noProof/>
        </w:rPr>
        <w:fldChar w:fldCharType="begin"/>
      </w:r>
      <w:r>
        <w:rPr>
          <w:noProof/>
        </w:rPr>
        <w:instrText xml:space="preserve"> PAGEREF _Toc212046453 \h </w:instrText>
      </w:r>
      <w:r>
        <w:rPr>
          <w:noProof/>
        </w:rPr>
      </w:r>
      <w:r>
        <w:rPr>
          <w:noProof/>
        </w:rPr>
        <w:fldChar w:fldCharType="separate"/>
      </w:r>
      <w:r>
        <w:rPr>
          <w:noProof/>
        </w:rPr>
        <w:t>287</w:t>
      </w:r>
      <w:r>
        <w:rPr>
          <w:noProof/>
        </w:rPr>
        <w:fldChar w:fldCharType="end"/>
      </w:r>
    </w:p>
    <w:p w14:paraId="55A95FEF" w14:textId="73966DB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5.10.2.2.5</w:t>
      </w:r>
      <w:r>
        <w:rPr>
          <w:rFonts w:asciiTheme="minorHAnsi" w:hAnsiTheme="minorHAnsi" w:cstheme="minorBidi"/>
          <w:noProof/>
          <w:kern w:val="2"/>
          <w:sz w:val="24"/>
          <w:szCs w:val="24"/>
          <w:lang w:val="en-US" w:eastAsia="zh-CN"/>
          <w14:ligatures w14:val="standardContextual"/>
        </w:rPr>
        <w:tab/>
      </w:r>
      <w:r>
        <w:rPr>
          <w:noProof/>
        </w:rPr>
        <w:t>Type: Umt</w:t>
      </w:r>
      <w:r>
        <w:rPr>
          <w:noProof/>
          <w:lang w:eastAsia="zh-CN"/>
        </w:rPr>
        <w:t>LocationArea5G</w:t>
      </w:r>
      <w:r>
        <w:rPr>
          <w:noProof/>
        </w:rPr>
        <w:tab/>
      </w:r>
      <w:r>
        <w:rPr>
          <w:noProof/>
        </w:rPr>
        <w:fldChar w:fldCharType="begin"/>
      </w:r>
      <w:r>
        <w:rPr>
          <w:noProof/>
        </w:rPr>
        <w:instrText xml:space="preserve"> PAGEREF _Toc212046454 \h </w:instrText>
      </w:r>
      <w:r>
        <w:rPr>
          <w:noProof/>
        </w:rPr>
      </w:r>
      <w:r>
        <w:rPr>
          <w:noProof/>
        </w:rPr>
        <w:fldChar w:fldCharType="separate"/>
      </w:r>
      <w:r>
        <w:rPr>
          <w:noProof/>
        </w:rPr>
        <w:t>287</w:t>
      </w:r>
      <w:r>
        <w:rPr>
          <w:noProof/>
        </w:rPr>
        <w:fldChar w:fldCharType="end"/>
      </w:r>
    </w:p>
    <w:p w14:paraId="5DD24138" w14:textId="5ED9173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5.10.2.2.6</w:t>
      </w:r>
      <w:r>
        <w:rPr>
          <w:rFonts w:asciiTheme="minorHAnsi" w:hAnsiTheme="minorHAnsi" w:cstheme="minorBidi"/>
          <w:noProof/>
          <w:kern w:val="2"/>
          <w:sz w:val="24"/>
          <w:szCs w:val="24"/>
          <w:lang w:val="en-US" w:eastAsia="zh-CN"/>
          <w14:ligatures w14:val="standardContextual"/>
        </w:rPr>
        <w:tab/>
      </w:r>
      <w:r>
        <w:rPr>
          <w:noProof/>
        </w:rPr>
        <w:t>Type: AppExpUeBehaviour</w:t>
      </w:r>
      <w:r>
        <w:rPr>
          <w:noProof/>
        </w:rPr>
        <w:tab/>
      </w:r>
      <w:r>
        <w:rPr>
          <w:noProof/>
        </w:rPr>
        <w:fldChar w:fldCharType="begin"/>
      </w:r>
      <w:r>
        <w:rPr>
          <w:noProof/>
        </w:rPr>
        <w:instrText xml:space="preserve"> PAGEREF _Toc212046455 \h </w:instrText>
      </w:r>
      <w:r>
        <w:rPr>
          <w:noProof/>
        </w:rPr>
      </w:r>
      <w:r>
        <w:rPr>
          <w:noProof/>
        </w:rPr>
        <w:fldChar w:fldCharType="separate"/>
      </w:r>
      <w:r>
        <w:rPr>
          <w:noProof/>
        </w:rPr>
        <w:t>289</w:t>
      </w:r>
      <w:r>
        <w:rPr>
          <w:noProof/>
        </w:rPr>
        <w:fldChar w:fldCharType="end"/>
      </w:r>
    </w:p>
    <w:p w14:paraId="661CE2AC" w14:textId="219E65E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5.10.2.3</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_Toc212046456 \h </w:instrText>
      </w:r>
      <w:r>
        <w:rPr>
          <w:noProof/>
        </w:rPr>
      </w:r>
      <w:r>
        <w:rPr>
          <w:noProof/>
        </w:rPr>
        <w:fldChar w:fldCharType="separate"/>
      </w:r>
      <w:r>
        <w:rPr>
          <w:noProof/>
        </w:rPr>
        <w:t>291</w:t>
      </w:r>
      <w:r>
        <w:rPr>
          <w:noProof/>
        </w:rPr>
        <w:fldChar w:fldCharType="end"/>
      </w:r>
    </w:p>
    <w:p w14:paraId="7D30DECF" w14:textId="5DB46A5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_Toc212046457 \h </w:instrText>
      </w:r>
      <w:r>
        <w:rPr>
          <w:noProof/>
        </w:rPr>
      </w:r>
      <w:r>
        <w:rPr>
          <w:noProof/>
        </w:rPr>
        <w:fldChar w:fldCharType="separate"/>
      </w:r>
      <w:r>
        <w:rPr>
          <w:noProof/>
        </w:rPr>
        <w:t>291</w:t>
      </w:r>
      <w:r>
        <w:rPr>
          <w:noProof/>
        </w:rPr>
        <w:fldChar w:fldCharType="end"/>
      </w:r>
    </w:p>
    <w:p w14:paraId="56E0B4D7" w14:textId="582C085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_Toc212046458 \h </w:instrText>
      </w:r>
      <w:r>
        <w:rPr>
          <w:noProof/>
        </w:rPr>
      </w:r>
      <w:r>
        <w:rPr>
          <w:noProof/>
        </w:rPr>
        <w:fldChar w:fldCharType="separate"/>
      </w:r>
      <w:r>
        <w:rPr>
          <w:noProof/>
        </w:rPr>
        <w:t>291</w:t>
      </w:r>
      <w:r>
        <w:rPr>
          <w:noProof/>
        </w:rPr>
        <w:fldChar w:fldCharType="end"/>
      </w:r>
    </w:p>
    <w:p w14:paraId="05868FE0" w14:textId="015EB4C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5.10.2.3.3</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CommunicationIndicator</w:t>
      </w:r>
      <w:r>
        <w:rPr>
          <w:noProof/>
        </w:rPr>
        <w:tab/>
      </w:r>
      <w:r>
        <w:rPr>
          <w:noProof/>
        </w:rPr>
        <w:fldChar w:fldCharType="begin"/>
      </w:r>
      <w:r>
        <w:rPr>
          <w:noProof/>
        </w:rPr>
        <w:instrText xml:space="preserve"> PAGEREF _Toc212046459 \h </w:instrText>
      </w:r>
      <w:r>
        <w:rPr>
          <w:noProof/>
        </w:rPr>
      </w:r>
      <w:r>
        <w:rPr>
          <w:noProof/>
        </w:rPr>
        <w:fldChar w:fldCharType="separate"/>
      </w:r>
      <w:r>
        <w:rPr>
          <w:noProof/>
        </w:rPr>
        <w:t>291</w:t>
      </w:r>
      <w:r>
        <w:rPr>
          <w:noProof/>
        </w:rPr>
        <w:fldChar w:fldCharType="end"/>
      </w:r>
    </w:p>
    <w:p w14:paraId="164A29D8" w14:textId="045B7E2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5.10.2.3.4</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StationaryIndication</w:t>
      </w:r>
      <w:r>
        <w:rPr>
          <w:noProof/>
        </w:rPr>
        <w:tab/>
      </w:r>
      <w:r>
        <w:rPr>
          <w:noProof/>
        </w:rPr>
        <w:fldChar w:fldCharType="begin"/>
      </w:r>
      <w:r>
        <w:rPr>
          <w:noProof/>
        </w:rPr>
        <w:instrText xml:space="preserve"> PAGEREF _Toc212046460 \h </w:instrText>
      </w:r>
      <w:r>
        <w:rPr>
          <w:noProof/>
        </w:rPr>
      </w:r>
      <w:r>
        <w:rPr>
          <w:noProof/>
        </w:rPr>
        <w:fldChar w:fldCharType="separate"/>
      </w:r>
      <w:r>
        <w:rPr>
          <w:noProof/>
        </w:rPr>
        <w:t>291</w:t>
      </w:r>
      <w:r>
        <w:rPr>
          <w:noProof/>
        </w:rPr>
        <w:fldChar w:fldCharType="end"/>
      </w:r>
    </w:p>
    <w:p w14:paraId="3633F00D" w14:textId="12603E8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5.10.2.3.5</w:t>
      </w:r>
      <w:r>
        <w:rPr>
          <w:rFonts w:asciiTheme="minorHAnsi" w:hAnsiTheme="minorHAnsi" w:cstheme="minorBidi"/>
          <w:noProof/>
          <w:kern w:val="2"/>
          <w:sz w:val="24"/>
          <w:szCs w:val="24"/>
          <w:lang w:val="en-US" w:eastAsia="zh-CN"/>
          <w14:ligatures w14:val="standardContextual"/>
        </w:rPr>
        <w:tab/>
      </w:r>
      <w:r>
        <w:rPr>
          <w:noProof/>
        </w:rPr>
        <w:t>Enumeration: CpFailureCode</w:t>
      </w:r>
      <w:r>
        <w:rPr>
          <w:noProof/>
        </w:rPr>
        <w:tab/>
      </w:r>
      <w:r>
        <w:rPr>
          <w:noProof/>
        </w:rPr>
        <w:fldChar w:fldCharType="begin"/>
      </w:r>
      <w:r>
        <w:rPr>
          <w:noProof/>
        </w:rPr>
        <w:instrText xml:space="preserve"> PAGEREF _Toc212046461 \h </w:instrText>
      </w:r>
      <w:r>
        <w:rPr>
          <w:noProof/>
        </w:rPr>
      </w:r>
      <w:r>
        <w:rPr>
          <w:noProof/>
        </w:rPr>
        <w:fldChar w:fldCharType="separate"/>
      </w:r>
      <w:r>
        <w:rPr>
          <w:noProof/>
        </w:rPr>
        <w:t>291</w:t>
      </w:r>
      <w:r>
        <w:rPr>
          <w:noProof/>
        </w:rPr>
        <w:fldChar w:fldCharType="end"/>
      </w:r>
    </w:p>
    <w:p w14:paraId="018CFF7D" w14:textId="35D0AC2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5.10.2.3.6</w:t>
      </w:r>
      <w:r>
        <w:rPr>
          <w:rFonts w:asciiTheme="minorHAnsi" w:hAnsiTheme="minorHAnsi" w:cstheme="minorBidi"/>
          <w:noProof/>
          <w:kern w:val="2"/>
          <w:sz w:val="24"/>
          <w:szCs w:val="24"/>
          <w:lang w:val="en-US" w:eastAsia="zh-CN"/>
          <w14:ligatures w14:val="standardContextual"/>
        </w:rPr>
        <w:tab/>
      </w:r>
      <w:r>
        <w:rPr>
          <w:noProof/>
        </w:rPr>
        <w:t>Enumeration: BatteryIndication</w:t>
      </w:r>
      <w:r>
        <w:rPr>
          <w:noProof/>
        </w:rPr>
        <w:tab/>
      </w:r>
      <w:r>
        <w:rPr>
          <w:noProof/>
        </w:rPr>
        <w:fldChar w:fldCharType="begin"/>
      </w:r>
      <w:r>
        <w:rPr>
          <w:noProof/>
        </w:rPr>
        <w:instrText xml:space="preserve"> PAGEREF _Toc212046462 \h </w:instrText>
      </w:r>
      <w:r>
        <w:rPr>
          <w:noProof/>
        </w:rPr>
      </w:r>
      <w:r>
        <w:rPr>
          <w:noProof/>
        </w:rPr>
        <w:fldChar w:fldCharType="separate"/>
      </w:r>
      <w:r>
        <w:rPr>
          <w:noProof/>
        </w:rPr>
        <w:t>292</w:t>
      </w:r>
      <w:r>
        <w:rPr>
          <w:noProof/>
        </w:rPr>
        <w:fldChar w:fldCharType="end"/>
      </w:r>
    </w:p>
    <w:p w14:paraId="19320CF1" w14:textId="0003B2B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5.10.2.3.7</w:t>
      </w:r>
      <w:r>
        <w:rPr>
          <w:rFonts w:asciiTheme="minorHAnsi" w:hAnsiTheme="minorHAnsi" w:cstheme="minorBidi"/>
          <w:noProof/>
          <w:kern w:val="2"/>
          <w:sz w:val="24"/>
          <w:szCs w:val="24"/>
          <w:lang w:val="en-US" w:eastAsia="zh-CN"/>
          <w14:ligatures w14:val="standardContextual"/>
        </w:rPr>
        <w:tab/>
      </w:r>
      <w:r>
        <w:rPr>
          <w:noProof/>
        </w:rPr>
        <w:t>Enumeration: TrafficProfile</w:t>
      </w:r>
      <w:r>
        <w:rPr>
          <w:noProof/>
        </w:rPr>
        <w:tab/>
      </w:r>
      <w:r>
        <w:rPr>
          <w:noProof/>
        </w:rPr>
        <w:fldChar w:fldCharType="begin"/>
      </w:r>
      <w:r>
        <w:rPr>
          <w:noProof/>
        </w:rPr>
        <w:instrText xml:space="preserve"> PAGEREF _Toc212046463 \h </w:instrText>
      </w:r>
      <w:r>
        <w:rPr>
          <w:noProof/>
        </w:rPr>
      </w:r>
      <w:r>
        <w:rPr>
          <w:noProof/>
        </w:rPr>
        <w:fldChar w:fldCharType="separate"/>
      </w:r>
      <w:r>
        <w:rPr>
          <w:noProof/>
        </w:rPr>
        <w:t>292</w:t>
      </w:r>
      <w:r>
        <w:rPr>
          <w:noProof/>
        </w:rPr>
        <w:fldChar w:fldCharType="end"/>
      </w:r>
    </w:p>
    <w:p w14:paraId="30274BAD" w14:textId="1C14ECD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5.10.2.3.8A</w:t>
      </w:r>
      <w:r>
        <w:rPr>
          <w:rFonts w:asciiTheme="minorHAnsi" w:hAnsiTheme="minorHAnsi" w:cstheme="minorBidi"/>
          <w:noProof/>
          <w:kern w:val="2"/>
          <w:sz w:val="24"/>
          <w:szCs w:val="24"/>
          <w:lang w:val="en-US" w:eastAsia="zh-CN"/>
          <w14:ligatures w14:val="standardContextual"/>
        </w:rPr>
        <w:tab/>
      </w:r>
      <w:r>
        <w:rPr>
          <w:noProof/>
        </w:rPr>
        <w:t>Enumeration: ScheduledCommunicationType</w:t>
      </w:r>
      <w:r>
        <w:rPr>
          <w:noProof/>
        </w:rPr>
        <w:tab/>
      </w:r>
      <w:r>
        <w:rPr>
          <w:noProof/>
        </w:rPr>
        <w:fldChar w:fldCharType="begin"/>
      </w:r>
      <w:r>
        <w:rPr>
          <w:noProof/>
        </w:rPr>
        <w:instrText xml:space="preserve"> PAGEREF _Toc212046464 \h </w:instrText>
      </w:r>
      <w:r>
        <w:rPr>
          <w:noProof/>
        </w:rPr>
      </w:r>
      <w:r>
        <w:rPr>
          <w:noProof/>
        </w:rPr>
        <w:fldChar w:fldCharType="separate"/>
      </w:r>
      <w:r>
        <w:rPr>
          <w:noProof/>
        </w:rPr>
        <w:t>292</w:t>
      </w:r>
      <w:r>
        <w:rPr>
          <w:noProof/>
        </w:rPr>
        <w:fldChar w:fldCharType="end"/>
      </w:r>
    </w:p>
    <w:p w14:paraId="6E8EEDD2" w14:textId="4065AF2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5.10.3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_Toc212046465 \h </w:instrText>
      </w:r>
      <w:r>
        <w:rPr>
          <w:noProof/>
        </w:rPr>
      </w:r>
      <w:r>
        <w:rPr>
          <w:noProof/>
        </w:rPr>
        <w:fldChar w:fldCharType="separate"/>
      </w:r>
      <w:r>
        <w:rPr>
          <w:noProof/>
        </w:rPr>
        <w:t>293</w:t>
      </w:r>
      <w:r>
        <w:rPr>
          <w:noProof/>
        </w:rPr>
        <w:fldChar w:fldCharType="end"/>
      </w:r>
    </w:p>
    <w:p w14:paraId="7C467BCC" w14:textId="767BEB2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_Toc212046466 \h </w:instrText>
      </w:r>
      <w:r>
        <w:rPr>
          <w:noProof/>
        </w:rPr>
      </w:r>
      <w:r>
        <w:rPr>
          <w:noProof/>
        </w:rPr>
        <w:fldChar w:fldCharType="separate"/>
      </w:r>
      <w:r>
        <w:rPr>
          <w:noProof/>
        </w:rPr>
        <w:t>293</w:t>
      </w:r>
      <w:r>
        <w:rPr>
          <w:noProof/>
        </w:rPr>
        <w:fldChar w:fldCharType="end"/>
      </w:r>
    </w:p>
    <w:p w14:paraId="370835EC" w14:textId="41B1693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5.10.3.2</w:t>
      </w:r>
      <w:r>
        <w:rPr>
          <w:rFonts w:asciiTheme="minorHAnsi" w:hAnsiTheme="minorHAnsi" w:cstheme="minorBidi"/>
          <w:noProof/>
          <w:kern w:val="2"/>
          <w:sz w:val="24"/>
          <w:szCs w:val="24"/>
          <w:lang w:val="en-US" w:eastAsia="zh-CN"/>
          <w14:ligatures w14:val="standardContextual"/>
        </w:rPr>
        <w:tab/>
      </w:r>
      <w:r>
        <w:rPr>
          <w:noProof/>
        </w:rPr>
        <w:t>Resource: CP Provisioning Subscriptions</w:t>
      </w:r>
      <w:r>
        <w:rPr>
          <w:noProof/>
        </w:rPr>
        <w:tab/>
      </w:r>
      <w:r>
        <w:rPr>
          <w:noProof/>
        </w:rPr>
        <w:fldChar w:fldCharType="begin"/>
      </w:r>
      <w:r>
        <w:rPr>
          <w:noProof/>
        </w:rPr>
        <w:instrText xml:space="preserve"> PAGEREF _Toc212046467 \h </w:instrText>
      </w:r>
      <w:r>
        <w:rPr>
          <w:noProof/>
        </w:rPr>
      </w:r>
      <w:r>
        <w:rPr>
          <w:noProof/>
        </w:rPr>
        <w:fldChar w:fldCharType="separate"/>
      </w:r>
      <w:r>
        <w:rPr>
          <w:noProof/>
        </w:rPr>
        <w:t>293</w:t>
      </w:r>
      <w:r>
        <w:rPr>
          <w:noProof/>
        </w:rPr>
        <w:fldChar w:fldCharType="end"/>
      </w:r>
    </w:p>
    <w:p w14:paraId="51097F77" w14:textId="55BF192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_Toc212046468 \h </w:instrText>
      </w:r>
      <w:r>
        <w:rPr>
          <w:noProof/>
        </w:rPr>
      </w:r>
      <w:r>
        <w:rPr>
          <w:noProof/>
        </w:rPr>
        <w:fldChar w:fldCharType="separate"/>
      </w:r>
      <w:r>
        <w:rPr>
          <w:noProof/>
        </w:rPr>
        <w:t>293</w:t>
      </w:r>
      <w:r>
        <w:rPr>
          <w:noProof/>
        </w:rPr>
        <w:fldChar w:fldCharType="end"/>
      </w:r>
    </w:p>
    <w:p w14:paraId="746BE52C" w14:textId="3E0233C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_Toc212046469 \h </w:instrText>
      </w:r>
      <w:r>
        <w:rPr>
          <w:noProof/>
        </w:rPr>
      </w:r>
      <w:r>
        <w:rPr>
          <w:noProof/>
        </w:rPr>
        <w:fldChar w:fldCharType="separate"/>
      </w:r>
      <w:r>
        <w:rPr>
          <w:noProof/>
        </w:rPr>
        <w:t>294</w:t>
      </w:r>
      <w:r>
        <w:rPr>
          <w:noProof/>
        </w:rPr>
        <w:fldChar w:fldCharType="end"/>
      </w:r>
    </w:p>
    <w:p w14:paraId="6A43CD3B" w14:textId="2652CE6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_Toc212046470 \h </w:instrText>
      </w:r>
      <w:r>
        <w:rPr>
          <w:noProof/>
        </w:rPr>
      </w:r>
      <w:r>
        <w:rPr>
          <w:noProof/>
        </w:rPr>
        <w:fldChar w:fldCharType="separate"/>
      </w:r>
      <w:r>
        <w:rPr>
          <w:noProof/>
        </w:rPr>
        <w:t>294</w:t>
      </w:r>
      <w:r>
        <w:rPr>
          <w:noProof/>
        </w:rPr>
        <w:fldChar w:fldCharType="end"/>
      </w:r>
    </w:p>
    <w:p w14:paraId="46254133" w14:textId="61CB95A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_Toc212046471 \h </w:instrText>
      </w:r>
      <w:r>
        <w:rPr>
          <w:noProof/>
        </w:rPr>
      </w:r>
      <w:r>
        <w:rPr>
          <w:noProof/>
        </w:rPr>
        <w:fldChar w:fldCharType="separate"/>
      </w:r>
      <w:r>
        <w:rPr>
          <w:noProof/>
        </w:rPr>
        <w:t>294</w:t>
      </w:r>
      <w:r>
        <w:rPr>
          <w:noProof/>
        </w:rPr>
        <w:fldChar w:fldCharType="end"/>
      </w:r>
    </w:p>
    <w:p w14:paraId="1E432988" w14:textId="6ABFE43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_Toc212046472 \h </w:instrText>
      </w:r>
      <w:r>
        <w:rPr>
          <w:noProof/>
        </w:rPr>
      </w:r>
      <w:r>
        <w:rPr>
          <w:noProof/>
        </w:rPr>
        <w:fldChar w:fldCharType="separate"/>
      </w:r>
      <w:r>
        <w:rPr>
          <w:noProof/>
        </w:rPr>
        <w:t>295</w:t>
      </w:r>
      <w:r>
        <w:rPr>
          <w:noProof/>
        </w:rPr>
        <w:fldChar w:fldCharType="end"/>
      </w:r>
    </w:p>
    <w:p w14:paraId="119CFE61" w14:textId="6909A10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_Toc212046473 \h </w:instrText>
      </w:r>
      <w:r>
        <w:rPr>
          <w:noProof/>
        </w:rPr>
      </w:r>
      <w:r>
        <w:rPr>
          <w:noProof/>
        </w:rPr>
        <w:fldChar w:fldCharType="separate"/>
      </w:r>
      <w:r>
        <w:rPr>
          <w:noProof/>
        </w:rPr>
        <w:t>295</w:t>
      </w:r>
      <w:r>
        <w:rPr>
          <w:noProof/>
        </w:rPr>
        <w:fldChar w:fldCharType="end"/>
      </w:r>
    </w:p>
    <w:p w14:paraId="4ED79D03" w14:textId="02C1F4E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_Toc212046474 \h </w:instrText>
      </w:r>
      <w:r>
        <w:rPr>
          <w:noProof/>
        </w:rPr>
      </w:r>
      <w:r>
        <w:rPr>
          <w:noProof/>
        </w:rPr>
        <w:fldChar w:fldCharType="separate"/>
      </w:r>
      <w:r>
        <w:rPr>
          <w:noProof/>
        </w:rPr>
        <w:t>295</w:t>
      </w:r>
      <w:r>
        <w:rPr>
          <w:noProof/>
        </w:rPr>
        <w:fldChar w:fldCharType="end"/>
      </w:r>
    </w:p>
    <w:p w14:paraId="40AF6AC2" w14:textId="513F021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_Toc212046475 \h </w:instrText>
      </w:r>
      <w:r>
        <w:rPr>
          <w:noProof/>
        </w:rPr>
      </w:r>
      <w:r>
        <w:rPr>
          <w:noProof/>
        </w:rPr>
        <w:fldChar w:fldCharType="separate"/>
      </w:r>
      <w:r>
        <w:rPr>
          <w:noProof/>
        </w:rPr>
        <w:t>295</w:t>
      </w:r>
      <w:r>
        <w:rPr>
          <w:noProof/>
        </w:rPr>
        <w:fldChar w:fldCharType="end"/>
      </w:r>
    </w:p>
    <w:p w14:paraId="249F792F" w14:textId="21162671"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5.10.3.3</w:t>
      </w:r>
      <w:r>
        <w:rPr>
          <w:rFonts w:asciiTheme="minorHAnsi" w:hAnsiTheme="minorHAnsi" w:cstheme="minorBidi"/>
          <w:noProof/>
          <w:kern w:val="2"/>
          <w:sz w:val="24"/>
          <w:szCs w:val="24"/>
          <w:lang w:val="en-US" w:eastAsia="zh-CN"/>
          <w14:ligatures w14:val="standardContextual"/>
        </w:rPr>
        <w:tab/>
      </w:r>
      <w:r>
        <w:rPr>
          <w:noProof/>
        </w:rPr>
        <w:t>Resource: Individual CP Provisioning Subscription</w:t>
      </w:r>
      <w:r>
        <w:rPr>
          <w:noProof/>
        </w:rPr>
        <w:tab/>
      </w:r>
      <w:r>
        <w:rPr>
          <w:noProof/>
        </w:rPr>
        <w:fldChar w:fldCharType="begin"/>
      </w:r>
      <w:r>
        <w:rPr>
          <w:noProof/>
        </w:rPr>
        <w:instrText xml:space="preserve"> PAGEREF _Toc212046476 \h </w:instrText>
      </w:r>
      <w:r>
        <w:rPr>
          <w:noProof/>
        </w:rPr>
      </w:r>
      <w:r>
        <w:rPr>
          <w:noProof/>
        </w:rPr>
        <w:fldChar w:fldCharType="separate"/>
      </w:r>
      <w:r>
        <w:rPr>
          <w:noProof/>
        </w:rPr>
        <w:t>296</w:t>
      </w:r>
      <w:r>
        <w:rPr>
          <w:noProof/>
        </w:rPr>
        <w:fldChar w:fldCharType="end"/>
      </w:r>
    </w:p>
    <w:p w14:paraId="14F8B859" w14:textId="59034F8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_Toc212046477 \h </w:instrText>
      </w:r>
      <w:r>
        <w:rPr>
          <w:noProof/>
        </w:rPr>
      </w:r>
      <w:r>
        <w:rPr>
          <w:noProof/>
        </w:rPr>
        <w:fldChar w:fldCharType="separate"/>
      </w:r>
      <w:r>
        <w:rPr>
          <w:noProof/>
        </w:rPr>
        <w:t>296</w:t>
      </w:r>
      <w:r>
        <w:rPr>
          <w:noProof/>
        </w:rPr>
        <w:fldChar w:fldCharType="end"/>
      </w:r>
    </w:p>
    <w:p w14:paraId="24C4F19F" w14:textId="6715CE6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_Toc212046478 \h </w:instrText>
      </w:r>
      <w:r>
        <w:rPr>
          <w:noProof/>
        </w:rPr>
      </w:r>
      <w:r>
        <w:rPr>
          <w:noProof/>
        </w:rPr>
        <w:fldChar w:fldCharType="separate"/>
      </w:r>
      <w:r>
        <w:rPr>
          <w:noProof/>
        </w:rPr>
        <w:t>296</w:t>
      </w:r>
      <w:r>
        <w:rPr>
          <w:noProof/>
        </w:rPr>
        <w:fldChar w:fldCharType="end"/>
      </w:r>
    </w:p>
    <w:p w14:paraId="32761896" w14:textId="0820E07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_Toc212046479 \h </w:instrText>
      </w:r>
      <w:r>
        <w:rPr>
          <w:noProof/>
        </w:rPr>
      </w:r>
      <w:r>
        <w:rPr>
          <w:noProof/>
        </w:rPr>
        <w:fldChar w:fldCharType="separate"/>
      </w:r>
      <w:r>
        <w:rPr>
          <w:noProof/>
        </w:rPr>
        <w:t>296</w:t>
      </w:r>
      <w:r>
        <w:rPr>
          <w:noProof/>
        </w:rPr>
        <w:fldChar w:fldCharType="end"/>
      </w:r>
    </w:p>
    <w:p w14:paraId="7799F254" w14:textId="3828D0D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_Toc212046480 \h </w:instrText>
      </w:r>
      <w:r>
        <w:rPr>
          <w:noProof/>
        </w:rPr>
      </w:r>
      <w:r>
        <w:rPr>
          <w:noProof/>
        </w:rPr>
        <w:fldChar w:fldCharType="separate"/>
      </w:r>
      <w:r>
        <w:rPr>
          <w:noProof/>
        </w:rPr>
        <w:t>296</w:t>
      </w:r>
      <w:r>
        <w:rPr>
          <w:noProof/>
        </w:rPr>
        <w:fldChar w:fldCharType="end"/>
      </w:r>
    </w:p>
    <w:p w14:paraId="67F2776D" w14:textId="15022FB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_Toc212046481 \h </w:instrText>
      </w:r>
      <w:r>
        <w:rPr>
          <w:noProof/>
        </w:rPr>
      </w:r>
      <w:r>
        <w:rPr>
          <w:noProof/>
        </w:rPr>
        <w:fldChar w:fldCharType="separate"/>
      </w:r>
      <w:r>
        <w:rPr>
          <w:noProof/>
        </w:rPr>
        <w:t>297</w:t>
      </w:r>
      <w:r>
        <w:rPr>
          <w:noProof/>
        </w:rPr>
        <w:fldChar w:fldCharType="end"/>
      </w:r>
    </w:p>
    <w:p w14:paraId="5BDC74A0" w14:textId="4B72ABF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_Toc212046482 \h </w:instrText>
      </w:r>
      <w:r>
        <w:rPr>
          <w:noProof/>
        </w:rPr>
      </w:r>
      <w:r>
        <w:rPr>
          <w:noProof/>
        </w:rPr>
        <w:fldChar w:fldCharType="separate"/>
      </w:r>
      <w:r>
        <w:rPr>
          <w:noProof/>
        </w:rPr>
        <w:t>298</w:t>
      </w:r>
      <w:r>
        <w:rPr>
          <w:noProof/>
        </w:rPr>
        <w:fldChar w:fldCharType="end"/>
      </w:r>
    </w:p>
    <w:p w14:paraId="33730AC6" w14:textId="400362A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_Toc212046483 \h </w:instrText>
      </w:r>
      <w:r>
        <w:rPr>
          <w:noProof/>
        </w:rPr>
      </w:r>
      <w:r>
        <w:rPr>
          <w:noProof/>
        </w:rPr>
        <w:fldChar w:fldCharType="separate"/>
      </w:r>
      <w:r>
        <w:rPr>
          <w:noProof/>
        </w:rPr>
        <w:t>298</w:t>
      </w:r>
      <w:r>
        <w:rPr>
          <w:noProof/>
        </w:rPr>
        <w:fldChar w:fldCharType="end"/>
      </w:r>
    </w:p>
    <w:p w14:paraId="5F710FF1" w14:textId="7D39D72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_Toc212046484 \h </w:instrText>
      </w:r>
      <w:r>
        <w:rPr>
          <w:noProof/>
        </w:rPr>
      </w:r>
      <w:r>
        <w:rPr>
          <w:noProof/>
        </w:rPr>
        <w:fldChar w:fldCharType="separate"/>
      </w:r>
      <w:r>
        <w:rPr>
          <w:noProof/>
        </w:rPr>
        <w:t>298</w:t>
      </w:r>
      <w:r>
        <w:rPr>
          <w:noProof/>
        </w:rPr>
        <w:fldChar w:fldCharType="end"/>
      </w:r>
    </w:p>
    <w:p w14:paraId="0F7D6B5E" w14:textId="16F118E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5.10.3.4</w:t>
      </w:r>
      <w:r>
        <w:rPr>
          <w:rFonts w:asciiTheme="minorHAnsi" w:hAnsiTheme="minorHAnsi" w:cstheme="minorBidi"/>
          <w:noProof/>
          <w:kern w:val="2"/>
          <w:sz w:val="24"/>
          <w:szCs w:val="24"/>
          <w:lang w:val="en-US" w:eastAsia="zh-CN"/>
          <w14:ligatures w14:val="standardContextual"/>
        </w:rPr>
        <w:tab/>
      </w:r>
      <w:r>
        <w:rPr>
          <w:noProof/>
        </w:rPr>
        <w:t>Resource: Individual CP Set Provisioning</w:t>
      </w:r>
      <w:r>
        <w:rPr>
          <w:noProof/>
        </w:rPr>
        <w:tab/>
      </w:r>
      <w:r>
        <w:rPr>
          <w:noProof/>
        </w:rPr>
        <w:fldChar w:fldCharType="begin"/>
      </w:r>
      <w:r>
        <w:rPr>
          <w:noProof/>
        </w:rPr>
        <w:instrText xml:space="preserve"> PAGEREF _Toc212046485 \h </w:instrText>
      </w:r>
      <w:r>
        <w:rPr>
          <w:noProof/>
        </w:rPr>
      </w:r>
      <w:r>
        <w:rPr>
          <w:noProof/>
        </w:rPr>
        <w:fldChar w:fldCharType="separate"/>
      </w:r>
      <w:r>
        <w:rPr>
          <w:noProof/>
        </w:rPr>
        <w:t>299</w:t>
      </w:r>
      <w:r>
        <w:rPr>
          <w:noProof/>
        </w:rPr>
        <w:fldChar w:fldCharType="end"/>
      </w:r>
    </w:p>
    <w:p w14:paraId="598CAE51" w14:textId="42D6EB1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5.10.3.4.1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_Toc212046486 \h </w:instrText>
      </w:r>
      <w:r>
        <w:rPr>
          <w:noProof/>
        </w:rPr>
      </w:r>
      <w:r>
        <w:rPr>
          <w:noProof/>
        </w:rPr>
        <w:fldChar w:fldCharType="separate"/>
      </w:r>
      <w:r>
        <w:rPr>
          <w:noProof/>
        </w:rPr>
        <w:t>299</w:t>
      </w:r>
      <w:r>
        <w:rPr>
          <w:noProof/>
        </w:rPr>
        <w:fldChar w:fldCharType="end"/>
      </w:r>
    </w:p>
    <w:p w14:paraId="050849F9" w14:textId="7EECA08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5.10.3.4.2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_Toc212046487 \h </w:instrText>
      </w:r>
      <w:r>
        <w:rPr>
          <w:noProof/>
        </w:rPr>
      </w:r>
      <w:r>
        <w:rPr>
          <w:noProof/>
        </w:rPr>
        <w:fldChar w:fldCharType="separate"/>
      </w:r>
      <w:r>
        <w:rPr>
          <w:noProof/>
        </w:rPr>
        <w:t>299</w:t>
      </w:r>
      <w:r>
        <w:rPr>
          <w:noProof/>
        </w:rPr>
        <w:fldChar w:fldCharType="end"/>
      </w:r>
    </w:p>
    <w:p w14:paraId="2A0A8231" w14:textId="11FCC17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5.10.3.4.3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_Toc212046488 \h </w:instrText>
      </w:r>
      <w:r>
        <w:rPr>
          <w:noProof/>
        </w:rPr>
      </w:r>
      <w:r>
        <w:rPr>
          <w:noProof/>
        </w:rPr>
        <w:fldChar w:fldCharType="separate"/>
      </w:r>
      <w:r>
        <w:rPr>
          <w:noProof/>
        </w:rPr>
        <w:t>299</w:t>
      </w:r>
      <w:r>
        <w:rPr>
          <w:noProof/>
        </w:rPr>
        <w:fldChar w:fldCharType="end"/>
      </w:r>
    </w:p>
    <w:p w14:paraId="70315622" w14:textId="1EBAD61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5.10.3.4.3.1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_Toc212046489 \h </w:instrText>
      </w:r>
      <w:r>
        <w:rPr>
          <w:noProof/>
        </w:rPr>
      </w:r>
      <w:r>
        <w:rPr>
          <w:noProof/>
        </w:rPr>
        <w:fldChar w:fldCharType="separate"/>
      </w:r>
      <w:r>
        <w:rPr>
          <w:noProof/>
        </w:rPr>
        <w:t>299</w:t>
      </w:r>
      <w:r>
        <w:rPr>
          <w:noProof/>
        </w:rPr>
        <w:fldChar w:fldCharType="end"/>
      </w:r>
    </w:p>
    <w:p w14:paraId="2FC2495E" w14:textId="0F718BE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5.10.3.4.3.2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_Toc212046490 \h </w:instrText>
      </w:r>
      <w:r>
        <w:rPr>
          <w:noProof/>
        </w:rPr>
      </w:r>
      <w:r>
        <w:rPr>
          <w:noProof/>
        </w:rPr>
        <w:fldChar w:fldCharType="separate"/>
      </w:r>
      <w:r>
        <w:rPr>
          <w:noProof/>
        </w:rPr>
        <w:t>300</w:t>
      </w:r>
      <w:r>
        <w:rPr>
          <w:noProof/>
        </w:rPr>
        <w:fldChar w:fldCharType="end"/>
      </w:r>
    </w:p>
    <w:p w14:paraId="4B856E18" w14:textId="7D8EC17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5.10.3.4.3.3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_Toc212046491 \h </w:instrText>
      </w:r>
      <w:r>
        <w:rPr>
          <w:noProof/>
        </w:rPr>
      </w:r>
      <w:r>
        <w:rPr>
          <w:noProof/>
        </w:rPr>
        <w:fldChar w:fldCharType="separate"/>
      </w:r>
      <w:r>
        <w:rPr>
          <w:noProof/>
        </w:rPr>
        <w:t>301</w:t>
      </w:r>
      <w:r>
        <w:rPr>
          <w:noProof/>
        </w:rPr>
        <w:fldChar w:fldCharType="end"/>
      </w:r>
    </w:p>
    <w:p w14:paraId="58DD6B7B" w14:textId="767A1DA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5.10.3.4.3.4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_Toc212046492 \h </w:instrText>
      </w:r>
      <w:r>
        <w:rPr>
          <w:noProof/>
        </w:rPr>
      </w:r>
      <w:r>
        <w:rPr>
          <w:noProof/>
        </w:rPr>
        <w:fldChar w:fldCharType="separate"/>
      </w:r>
      <w:r>
        <w:rPr>
          <w:noProof/>
        </w:rPr>
        <w:t>301</w:t>
      </w:r>
      <w:r>
        <w:rPr>
          <w:noProof/>
        </w:rPr>
        <w:fldChar w:fldCharType="end"/>
      </w:r>
    </w:p>
    <w:p w14:paraId="41712294" w14:textId="41DD307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5.10.3.4.3.5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_Toc212046493 \h </w:instrText>
      </w:r>
      <w:r>
        <w:rPr>
          <w:noProof/>
        </w:rPr>
      </w:r>
      <w:r>
        <w:rPr>
          <w:noProof/>
        </w:rPr>
        <w:fldChar w:fldCharType="separate"/>
      </w:r>
      <w:r>
        <w:rPr>
          <w:noProof/>
        </w:rPr>
        <w:t>301</w:t>
      </w:r>
      <w:r>
        <w:rPr>
          <w:noProof/>
        </w:rPr>
        <w:fldChar w:fldCharType="end"/>
      </w:r>
    </w:p>
    <w:p w14:paraId="2C4859E3" w14:textId="3A9EFA6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5.10.4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_Toc212046494 \h </w:instrText>
      </w:r>
      <w:r>
        <w:rPr>
          <w:noProof/>
        </w:rPr>
      </w:r>
      <w:r>
        <w:rPr>
          <w:noProof/>
        </w:rPr>
        <w:fldChar w:fldCharType="separate"/>
      </w:r>
      <w:r>
        <w:rPr>
          <w:noProof/>
        </w:rPr>
        <w:t>302</w:t>
      </w:r>
      <w:r>
        <w:rPr>
          <w:noProof/>
        </w:rPr>
        <w:fldChar w:fldCharType="end"/>
      </w:r>
    </w:p>
    <w:p w14:paraId="6EAD364C" w14:textId="160B4A0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5.10.5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_Toc212046495 \h </w:instrText>
      </w:r>
      <w:r>
        <w:rPr>
          <w:noProof/>
        </w:rPr>
      </w:r>
      <w:r>
        <w:rPr>
          <w:noProof/>
        </w:rPr>
        <w:fldChar w:fldCharType="separate"/>
      </w:r>
      <w:r>
        <w:rPr>
          <w:noProof/>
        </w:rPr>
        <w:t>302</w:t>
      </w:r>
      <w:r>
        <w:rPr>
          <w:noProof/>
        </w:rPr>
        <w:fldChar w:fldCharType="end"/>
      </w:r>
    </w:p>
    <w:p w14:paraId="060903D7" w14:textId="2CA46EB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_Toc212046496 \h </w:instrText>
      </w:r>
      <w:r>
        <w:rPr>
          <w:noProof/>
        </w:rPr>
      </w:r>
      <w:r>
        <w:rPr>
          <w:noProof/>
        </w:rPr>
        <w:fldChar w:fldCharType="separate"/>
      </w:r>
      <w:r>
        <w:rPr>
          <w:noProof/>
        </w:rPr>
        <w:t>302</w:t>
      </w:r>
      <w:r>
        <w:rPr>
          <w:noProof/>
        </w:rPr>
        <w:fldChar w:fldCharType="end"/>
      </w:r>
    </w:p>
    <w:p w14:paraId="22E4F6E5" w14:textId="653B6CB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_Toc212046497 \h </w:instrText>
      </w:r>
      <w:r>
        <w:rPr>
          <w:noProof/>
        </w:rPr>
      </w:r>
      <w:r>
        <w:rPr>
          <w:noProof/>
        </w:rPr>
        <w:fldChar w:fldCharType="separate"/>
      </w:r>
      <w:r>
        <w:rPr>
          <w:noProof/>
        </w:rPr>
        <w:t>302</w:t>
      </w:r>
      <w:r>
        <w:rPr>
          <w:noProof/>
        </w:rPr>
        <w:fldChar w:fldCharType="end"/>
      </w:r>
    </w:p>
    <w:p w14:paraId="44E073FA" w14:textId="26D362C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5.10.5.3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_Toc212046498 \h </w:instrText>
      </w:r>
      <w:r>
        <w:rPr>
          <w:noProof/>
        </w:rPr>
      </w:r>
      <w:r>
        <w:rPr>
          <w:noProof/>
        </w:rPr>
        <w:fldChar w:fldCharType="separate"/>
      </w:r>
      <w:r>
        <w:rPr>
          <w:noProof/>
        </w:rPr>
        <w:t>302</w:t>
      </w:r>
      <w:r>
        <w:rPr>
          <w:noProof/>
        </w:rPr>
        <w:fldChar w:fldCharType="end"/>
      </w:r>
    </w:p>
    <w:p w14:paraId="71CE0DEA" w14:textId="00455279"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5.11</w:t>
      </w:r>
      <w:r>
        <w:rPr>
          <w:rFonts w:asciiTheme="minorHAnsi" w:hAnsiTheme="minorHAnsi" w:cstheme="minorBidi"/>
          <w:noProof/>
          <w:kern w:val="2"/>
          <w:sz w:val="24"/>
          <w:szCs w:val="24"/>
          <w:lang w:val="en-US" w:eastAsia="zh-CN"/>
          <w14:ligatures w14:val="standardContextual"/>
        </w:rPr>
        <w:tab/>
      </w:r>
      <w:r>
        <w:rPr>
          <w:noProof/>
        </w:rPr>
        <w:t>PfdManagement API</w:t>
      </w:r>
      <w:r>
        <w:rPr>
          <w:noProof/>
        </w:rPr>
        <w:tab/>
      </w:r>
      <w:r>
        <w:rPr>
          <w:noProof/>
        </w:rPr>
        <w:fldChar w:fldCharType="begin"/>
      </w:r>
      <w:r>
        <w:rPr>
          <w:noProof/>
        </w:rPr>
        <w:instrText xml:space="preserve"> PAGEREF _Toc212046499 \h </w:instrText>
      </w:r>
      <w:r>
        <w:rPr>
          <w:noProof/>
        </w:rPr>
      </w:r>
      <w:r>
        <w:rPr>
          <w:noProof/>
        </w:rPr>
        <w:fldChar w:fldCharType="separate"/>
      </w:r>
      <w:r>
        <w:rPr>
          <w:noProof/>
        </w:rPr>
        <w:t>303</w:t>
      </w:r>
      <w:r>
        <w:rPr>
          <w:noProof/>
        </w:rPr>
        <w:fldChar w:fldCharType="end"/>
      </w:r>
    </w:p>
    <w:p w14:paraId="08F8D0E2" w14:textId="692755F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5.11.1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_Toc212046500 \h </w:instrText>
      </w:r>
      <w:r>
        <w:rPr>
          <w:noProof/>
        </w:rPr>
      </w:r>
      <w:r>
        <w:rPr>
          <w:noProof/>
        </w:rPr>
        <w:fldChar w:fldCharType="separate"/>
      </w:r>
      <w:r>
        <w:rPr>
          <w:noProof/>
        </w:rPr>
        <w:t>303</w:t>
      </w:r>
      <w:r>
        <w:rPr>
          <w:noProof/>
        </w:rPr>
        <w:fldChar w:fldCharType="end"/>
      </w:r>
    </w:p>
    <w:p w14:paraId="4C721FC7" w14:textId="1F72B95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5.11.2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_Toc212046501 \h </w:instrText>
      </w:r>
      <w:r>
        <w:rPr>
          <w:noProof/>
        </w:rPr>
      </w:r>
      <w:r>
        <w:rPr>
          <w:noProof/>
        </w:rPr>
        <w:fldChar w:fldCharType="separate"/>
      </w:r>
      <w:r>
        <w:rPr>
          <w:noProof/>
        </w:rPr>
        <w:t>303</w:t>
      </w:r>
      <w:r>
        <w:rPr>
          <w:noProof/>
        </w:rPr>
        <w:fldChar w:fldCharType="end"/>
      </w:r>
    </w:p>
    <w:p w14:paraId="5139FF8A" w14:textId="31A81FF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_Toc212046502 \h </w:instrText>
      </w:r>
      <w:r>
        <w:rPr>
          <w:noProof/>
        </w:rPr>
      </w:r>
      <w:r>
        <w:rPr>
          <w:noProof/>
        </w:rPr>
        <w:fldChar w:fldCharType="separate"/>
      </w:r>
      <w:r>
        <w:rPr>
          <w:noProof/>
        </w:rPr>
        <w:t>303</w:t>
      </w:r>
      <w:r>
        <w:rPr>
          <w:noProof/>
        </w:rPr>
        <w:fldChar w:fldCharType="end"/>
      </w:r>
    </w:p>
    <w:p w14:paraId="390D40B4" w14:textId="20FFFA5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_Toc212046503 \h </w:instrText>
      </w:r>
      <w:r>
        <w:rPr>
          <w:noProof/>
        </w:rPr>
      </w:r>
      <w:r>
        <w:rPr>
          <w:noProof/>
        </w:rPr>
        <w:fldChar w:fldCharType="separate"/>
      </w:r>
      <w:r>
        <w:rPr>
          <w:noProof/>
        </w:rPr>
        <w:t>303</w:t>
      </w:r>
      <w:r>
        <w:rPr>
          <w:noProof/>
        </w:rPr>
        <w:fldChar w:fldCharType="end"/>
      </w:r>
    </w:p>
    <w:p w14:paraId="4C77FEA0" w14:textId="32C41C4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5.11.2.1.2</w:t>
      </w:r>
      <w:r>
        <w:rPr>
          <w:rFonts w:asciiTheme="minorHAnsi" w:hAnsiTheme="minorHAnsi" w:cstheme="minorBidi"/>
          <w:noProof/>
          <w:kern w:val="2"/>
          <w:sz w:val="24"/>
          <w:szCs w:val="24"/>
          <w:lang w:val="en-US" w:eastAsia="zh-CN"/>
          <w14:ligatures w14:val="standardContextual"/>
        </w:rPr>
        <w:tab/>
      </w:r>
      <w:r>
        <w:rPr>
          <w:noProof/>
        </w:rPr>
        <w:t>Type: PfdManagement</w:t>
      </w:r>
      <w:r>
        <w:rPr>
          <w:noProof/>
        </w:rPr>
        <w:tab/>
      </w:r>
      <w:r>
        <w:rPr>
          <w:noProof/>
        </w:rPr>
        <w:fldChar w:fldCharType="begin"/>
      </w:r>
      <w:r>
        <w:rPr>
          <w:noProof/>
        </w:rPr>
        <w:instrText xml:space="preserve"> PAGEREF _Toc212046504 \h </w:instrText>
      </w:r>
      <w:r>
        <w:rPr>
          <w:noProof/>
        </w:rPr>
      </w:r>
      <w:r>
        <w:rPr>
          <w:noProof/>
        </w:rPr>
        <w:fldChar w:fldCharType="separate"/>
      </w:r>
      <w:r>
        <w:rPr>
          <w:noProof/>
        </w:rPr>
        <w:t>304</w:t>
      </w:r>
      <w:r>
        <w:rPr>
          <w:noProof/>
        </w:rPr>
        <w:fldChar w:fldCharType="end"/>
      </w:r>
    </w:p>
    <w:p w14:paraId="327013AC" w14:textId="3F983BF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5.11.2.1.3</w:t>
      </w:r>
      <w:r>
        <w:rPr>
          <w:rFonts w:asciiTheme="minorHAnsi" w:hAnsiTheme="minorHAnsi" w:cstheme="minorBidi"/>
          <w:noProof/>
          <w:kern w:val="2"/>
          <w:sz w:val="24"/>
          <w:szCs w:val="24"/>
          <w:lang w:val="en-US" w:eastAsia="zh-CN"/>
          <w14:ligatures w14:val="standardContextual"/>
        </w:rPr>
        <w:tab/>
      </w:r>
      <w:r>
        <w:rPr>
          <w:noProof/>
        </w:rPr>
        <w:t>Type: PfdData</w:t>
      </w:r>
      <w:r>
        <w:rPr>
          <w:noProof/>
        </w:rPr>
        <w:tab/>
      </w:r>
      <w:r>
        <w:rPr>
          <w:noProof/>
        </w:rPr>
        <w:fldChar w:fldCharType="begin"/>
      </w:r>
      <w:r>
        <w:rPr>
          <w:noProof/>
        </w:rPr>
        <w:instrText xml:space="preserve"> PAGEREF _Toc212046505 \h </w:instrText>
      </w:r>
      <w:r>
        <w:rPr>
          <w:noProof/>
        </w:rPr>
      </w:r>
      <w:r>
        <w:rPr>
          <w:noProof/>
        </w:rPr>
        <w:fldChar w:fldCharType="separate"/>
      </w:r>
      <w:r>
        <w:rPr>
          <w:noProof/>
        </w:rPr>
        <w:t>305</w:t>
      </w:r>
      <w:r>
        <w:rPr>
          <w:noProof/>
        </w:rPr>
        <w:fldChar w:fldCharType="end"/>
      </w:r>
    </w:p>
    <w:p w14:paraId="10AF7545" w14:textId="5A75C8D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lastRenderedPageBreak/>
        <w:t>5.11.2.1.4</w:t>
      </w:r>
      <w:r>
        <w:rPr>
          <w:rFonts w:asciiTheme="minorHAnsi" w:hAnsiTheme="minorHAnsi" w:cstheme="minorBidi"/>
          <w:noProof/>
          <w:kern w:val="2"/>
          <w:sz w:val="24"/>
          <w:szCs w:val="24"/>
          <w:lang w:val="en-US" w:eastAsia="zh-CN"/>
          <w14:ligatures w14:val="standardContextual"/>
        </w:rPr>
        <w:tab/>
      </w:r>
      <w:r>
        <w:rPr>
          <w:noProof/>
        </w:rPr>
        <w:t>Type: Pfd</w:t>
      </w:r>
      <w:r>
        <w:rPr>
          <w:noProof/>
        </w:rPr>
        <w:tab/>
      </w:r>
      <w:r>
        <w:rPr>
          <w:noProof/>
        </w:rPr>
        <w:fldChar w:fldCharType="begin"/>
      </w:r>
      <w:r>
        <w:rPr>
          <w:noProof/>
        </w:rPr>
        <w:instrText xml:space="preserve"> PAGEREF _Toc212046506 \h </w:instrText>
      </w:r>
      <w:r>
        <w:rPr>
          <w:noProof/>
        </w:rPr>
      </w:r>
      <w:r>
        <w:rPr>
          <w:noProof/>
        </w:rPr>
        <w:fldChar w:fldCharType="separate"/>
      </w:r>
      <w:r>
        <w:rPr>
          <w:noProof/>
        </w:rPr>
        <w:t>305</w:t>
      </w:r>
      <w:r>
        <w:rPr>
          <w:noProof/>
        </w:rPr>
        <w:fldChar w:fldCharType="end"/>
      </w:r>
    </w:p>
    <w:p w14:paraId="36328BFE" w14:textId="4D10511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5.11.2.1.5</w:t>
      </w:r>
      <w:r>
        <w:rPr>
          <w:rFonts w:asciiTheme="minorHAnsi" w:hAnsiTheme="minorHAnsi" w:cstheme="minorBidi"/>
          <w:noProof/>
          <w:kern w:val="2"/>
          <w:sz w:val="24"/>
          <w:szCs w:val="24"/>
          <w:lang w:val="en-US" w:eastAsia="zh-CN"/>
          <w14:ligatures w14:val="standardContextual"/>
        </w:rPr>
        <w:tab/>
      </w:r>
      <w:r>
        <w:rPr>
          <w:noProof/>
        </w:rPr>
        <w:t>Type: PfdReport</w:t>
      </w:r>
      <w:r>
        <w:rPr>
          <w:noProof/>
        </w:rPr>
        <w:tab/>
      </w:r>
      <w:r>
        <w:rPr>
          <w:noProof/>
        </w:rPr>
        <w:fldChar w:fldCharType="begin"/>
      </w:r>
      <w:r>
        <w:rPr>
          <w:noProof/>
        </w:rPr>
        <w:instrText xml:space="preserve"> PAGEREF _Toc212046507 \h </w:instrText>
      </w:r>
      <w:r>
        <w:rPr>
          <w:noProof/>
        </w:rPr>
      </w:r>
      <w:r>
        <w:rPr>
          <w:noProof/>
        </w:rPr>
        <w:fldChar w:fldCharType="separate"/>
      </w:r>
      <w:r>
        <w:rPr>
          <w:noProof/>
        </w:rPr>
        <w:t>306</w:t>
      </w:r>
      <w:r>
        <w:rPr>
          <w:noProof/>
        </w:rPr>
        <w:fldChar w:fldCharType="end"/>
      </w:r>
    </w:p>
    <w:p w14:paraId="4C316464" w14:textId="3515D1F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5.11.2.1.6</w:t>
      </w:r>
      <w:r>
        <w:rPr>
          <w:rFonts w:asciiTheme="minorHAnsi" w:hAnsiTheme="minorHAnsi" w:cstheme="minorBidi"/>
          <w:noProof/>
          <w:kern w:val="2"/>
          <w:sz w:val="24"/>
          <w:szCs w:val="24"/>
          <w:lang w:val="en-US" w:eastAsia="zh-CN"/>
          <w14:ligatures w14:val="standardContextual"/>
        </w:rPr>
        <w:tab/>
      </w:r>
      <w:r>
        <w:rPr>
          <w:noProof/>
        </w:rPr>
        <w:t>Type: UserPlane</w:t>
      </w:r>
      <w:r>
        <w:rPr>
          <w:noProof/>
          <w:lang w:eastAsia="zh-CN"/>
        </w:rPr>
        <w:t>LocationArea</w:t>
      </w:r>
      <w:r>
        <w:rPr>
          <w:noProof/>
        </w:rPr>
        <w:tab/>
      </w:r>
      <w:r>
        <w:rPr>
          <w:noProof/>
        </w:rPr>
        <w:fldChar w:fldCharType="begin"/>
      </w:r>
      <w:r>
        <w:rPr>
          <w:noProof/>
        </w:rPr>
        <w:instrText xml:space="preserve"> PAGEREF _Toc212046508 \h </w:instrText>
      </w:r>
      <w:r>
        <w:rPr>
          <w:noProof/>
        </w:rPr>
      </w:r>
      <w:r>
        <w:rPr>
          <w:noProof/>
        </w:rPr>
        <w:fldChar w:fldCharType="separate"/>
      </w:r>
      <w:r>
        <w:rPr>
          <w:noProof/>
        </w:rPr>
        <w:t>306</w:t>
      </w:r>
      <w:r>
        <w:rPr>
          <w:noProof/>
        </w:rPr>
        <w:fldChar w:fldCharType="end"/>
      </w:r>
    </w:p>
    <w:p w14:paraId="1DE5375B" w14:textId="0B9FFC8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5.11.2.1.7</w:t>
      </w:r>
      <w:r>
        <w:rPr>
          <w:rFonts w:asciiTheme="minorHAnsi" w:hAnsiTheme="minorHAnsi" w:cstheme="minorBidi"/>
          <w:noProof/>
          <w:kern w:val="2"/>
          <w:sz w:val="24"/>
          <w:szCs w:val="24"/>
          <w:lang w:val="en-US" w:eastAsia="zh-CN"/>
          <w14:ligatures w14:val="standardContextual"/>
        </w:rPr>
        <w:tab/>
      </w:r>
      <w:r>
        <w:rPr>
          <w:noProof/>
        </w:rPr>
        <w:t>Type: PfdManagementPatch</w:t>
      </w:r>
      <w:r>
        <w:rPr>
          <w:noProof/>
        </w:rPr>
        <w:tab/>
      </w:r>
      <w:r>
        <w:rPr>
          <w:noProof/>
        </w:rPr>
        <w:fldChar w:fldCharType="begin"/>
      </w:r>
      <w:r>
        <w:rPr>
          <w:noProof/>
        </w:rPr>
        <w:instrText xml:space="preserve"> PAGEREF _Toc212046509 \h </w:instrText>
      </w:r>
      <w:r>
        <w:rPr>
          <w:noProof/>
        </w:rPr>
      </w:r>
      <w:r>
        <w:rPr>
          <w:noProof/>
        </w:rPr>
        <w:fldChar w:fldCharType="separate"/>
      </w:r>
      <w:r>
        <w:rPr>
          <w:noProof/>
        </w:rPr>
        <w:t>307</w:t>
      </w:r>
      <w:r>
        <w:rPr>
          <w:noProof/>
        </w:rPr>
        <w:fldChar w:fldCharType="end"/>
      </w:r>
    </w:p>
    <w:p w14:paraId="7D896E87" w14:textId="55F42FF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5.11.2.2</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_Toc212046510 \h </w:instrText>
      </w:r>
      <w:r>
        <w:rPr>
          <w:noProof/>
        </w:rPr>
      </w:r>
      <w:r>
        <w:rPr>
          <w:noProof/>
        </w:rPr>
        <w:fldChar w:fldCharType="separate"/>
      </w:r>
      <w:r>
        <w:rPr>
          <w:noProof/>
        </w:rPr>
        <w:t>307</w:t>
      </w:r>
      <w:r>
        <w:rPr>
          <w:noProof/>
        </w:rPr>
        <w:fldChar w:fldCharType="end"/>
      </w:r>
    </w:p>
    <w:p w14:paraId="1C623465" w14:textId="5A18AAC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_Toc212046511 \h </w:instrText>
      </w:r>
      <w:r>
        <w:rPr>
          <w:noProof/>
        </w:rPr>
      </w:r>
      <w:r>
        <w:rPr>
          <w:noProof/>
        </w:rPr>
        <w:fldChar w:fldCharType="separate"/>
      </w:r>
      <w:r>
        <w:rPr>
          <w:noProof/>
        </w:rPr>
        <w:t>307</w:t>
      </w:r>
      <w:r>
        <w:rPr>
          <w:noProof/>
        </w:rPr>
        <w:fldChar w:fldCharType="end"/>
      </w:r>
    </w:p>
    <w:p w14:paraId="7E80CA33" w14:textId="3007906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5.11.2.2.2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_Toc212046512 \h </w:instrText>
      </w:r>
      <w:r>
        <w:rPr>
          <w:noProof/>
        </w:rPr>
      </w:r>
      <w:r>
        <w:rPr>
          <w:noProof/>
        </w:rPr>
        <w:fldChar w:fldCharType="separate"/>
      </w:r>
      <w:r>
        <w:rPr>
          <w:noProof/>
        </w:rPr>
        <w:t>307</w:t>
      </w:r>
      <w:r>
        <w:rPr>
          <w:noProof/>
        </w:rPr>
        <w:fldChar w:fldCharType="end"/>
      </w:r>
    </w:p>
    <w:p w14:paraId="2DD9F99E" w14:textId="61C07A1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5.11.2.2.3</w:t>
      </w:r>
      <w:r>
        <w:rPr>
          <w:rFonts w:asciiTheme="minorHAnsi" w:hAnsiTheme="minorHAnsi" w:cstheme="minorBidi"/>
          <w:noProof/>
          <w:kern w:val="2"/>
          <w:sz w:val="24"/>
          <w:szCs w:val="24"/>
          <w:lang w:val="en-US" w:eastAsia="zh-CN"/>
          <w14:ligatures w14:val="standardContextual"/>
        </w:rPr>
        <w:tab/>
      </w:r>
      <w:r>
        <w:rPr>
          <w:noProof/>
        </w:rPr>
        <w:t>Enumeration: FailureCode</w:t>
      </w:r>
      <w:r>
        <w:rPr>
          <w:noProof/>
        </w:rPr>
        <w:tab/>
      </w:r>
      <w:r>
        <w:rPr>
          <w:noProof/>
        </w:rPr>
        <w:fldChar w:fldCharType="begin"/>
      </w:r>
      <w:r>
        <w:rPr>
          <w:noProof/>
        </w:rPr>
        <w:instrText xml:space="preserve"> PAGEREF _Toc212046513 \h </w:instrText>
      </w:r>
      <w:r>
        <w:rPr>
          <w:noProof/>
        </w:rPr>
      </w:r>
      <w:r>
        <w:rPr>
          <w:noProof/>
        </w:rPr>
        <w:fldChar w:fldCharType="separate"/>
      </w:r>
      <w:r>
        <w:rPr>
          <w:noProof/>
        </w:rPr>
        <w:t>308</w:t>
      </w:r>
      <w:r>
        <w:rPr>
          <w:noProof/>
        </w:rPr>
        <w:fldChar w:fldCharType="end"/>
      </w:r>
    </w:p>
    <w:p w14:paraId="1E49FC3D" w14:textId="3FB89F8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5.11.2.2.4</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DomainNameProtocol</w:t>
      </w:r>
      <w:r>
        <w:rPr>
          <w:noProof/>
        </w:rPr>
        <w:tab/>
      </w:r>
      <w:r>
        <w:rPr>
          <w:noProof/>
        </w:rPr>
        <w:fldChar w:fldCharType="begin"/>
      </w:r>
      <w:r>
        <w:rPr>
          <w:noProof/>
        </w:rPr>
        <w:instrText xml:space="preserve"> PAGEREF _Toc212046514 \h </w:instrText>
      </w:r>
      <w:r>
        <w:rPr>
          <w:noProof/>
        </w:rPr>
      </w:r>
      <w:r>
        <w:rPr>
          <w:noProof/>
        </w:rPr>
        <w:fldChar w:fldCharType="separate"/>
      </w:r>
      <w:r>
        <w:rPr>
          <w:noProof/>
        </w:rPr>
        <w:t>308</w:t>
      </w:r>
      <w:r>
        <w:rPr>
          <w:noProof/>
        </w:rPr>
        <w:fldChar w:fldCharType="end"/>
      </w:r>
    </w:p>
    <w:p w14:paraId="175E81D6" w14:textId="6A20623F"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5.11.3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_Toc212046515 \h </w:instrText>
      </w:r>
      <w:r>
        <w:rPr>
          <w:noProof/>
        </w:rPr>
      </w:r>
      <w:r>
        <w:rPr>
          <w:noProof/>
        </w:rPr>
        <w:fldChar w:fldCharType="separate"/>
      </w:r>
      <w:r>
        <w:rPr>
          <w:noProof/>
        </w:rPr>
        <w:t>308</w:t>
      </w:r>
      <w:r>
        <w:rPr>
          <w:noProof/>
        </w:rPr>
        <w:fldChar w:fldCharType="end"/>
      </w:r>
    </w:p>
    <w:p w14:paraId="1FA7A1C5" w14:textId="06CBF74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_Toc212046516 \h </w:instrText>
      </w:r>
      <w:r>
        <w:rPr>
          <w:noProof/>
        </w:rPr>
      </w:r>
      <w:r>
        <w:rPr>
          <w:noProof/>
        </w:rPr>
        <w:fldChar w:fldCharType="separate"/>
      </w:r>
      <w:r>
        <w:rPr>
          <w:noProof/>
        </w:rPr>
        <w:t>308</w:t>
      </w:r>
      <w:r>
        <w:rPr>
          <w:noProof/>
        </w:rPr>
        <w:fldChar w:fldCharType="end"/>
      </w:r>
    </w:p>
    <w:p w14:paraId="7CF5D0CA" w14:textId="1636839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5.11.3.2</w:t>
      </w:r>
      <w:r>
        <w:rPr>
          <w:rFonts w:asciiTheme="minorHAnsi" w:hAnsiTheme="minorHAnsi" w:cstheme="minorBidi"/>
          <w:noProof/>
          <w:kern w:val="2"/>
          <w:sz w:val="24"/>
          <w:szCs w:val="24"/>
          <w:lang w:val="en-US" w:eastAsia="zh-CN"/>
          <w14:ligatures w14:val="standardContextual"/>
        </w:rPr>
        <w:tab/>
      </w:r>
      <w:r>
        <w:rPr>
          <w:noProof/>
        </w:rPr>
        <w:t>Resource: PFD Management Transactions</w:t>
      </w:r>
      <w:r>
        <w:rPr>
          <w:noProof/>
        </w:rPr>
        <w:tab/>
      </w:r>
      <w:r>
        <w:rPr>
          <w:noProof/>
        </w:rPr>
        <w:fldChar w:fldCharType="begin"/>
      </w:r>
      <w:r>
        <w:rPr>
          <w:noProof/>
        </w:rPr>
        <w:instrText xml:space="preserve"> PAGEREF _Toc212046517 \h </w:instrText>
      </w:r>
      <w:r>
        <w:rPr>
          <w:noProof/>
        </w:rPr>
      </w:r>
      <w:r>
        <w:rPr>
          <w:noProof/>
        </w:rPr>
        <w:fldChar w:fldCharType="separate"/>
      </w:r>
      <w:r>
        <w:rPr>
          <w:noProof/>
        </w:rPr>
        <w:t>309</w:t>
      </w:r>
      <w:r>
        <w:rPr>
          <w:noProof/>
        </w:rPr>
        <w:fldChar w:fldCharType="end"/>
      </w:r>
    </w:p>
    <w:p w14:paraId="7D57C77F" w14:textId="5179B23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_Toc212046518 \h </w:instrText>
      </w:r>
      <w:r>
        <w:rPr>
          <w:noProof/>
        </w:rPr>
      </w:r>
      <w:r>
        <w:rPr>
          <w:noProof/>
        </w:rPr>
        <w:fldChar w:fldCharType="separate"/>
      </w:r>
      <w:r>
        <w:rPr>
          <w:noProof/>
        </w:rPr>
        <w:t>309</w:t>
      </w:r>
      <w:r>
        <w:rPr>
          <w:noProof/>
        </w:rPr>
        <w:fldChar w:fldCharType="end"/>
      </w:r>
    </w:p>
    <w:p w14:paraId="2B8D458E" w14:textId="59C1F14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_Toc212046519 \h </w:instrText>
      </w:r>
      <w:r>
        <w:rPr>
          <w:noProof/>
        </w:rPr>
      </w:r>
      <w:r>
        <w:rPr>
          <w:noProof/>
        </w:rPr>
        <w:fldChar w:fldCharType="separate"/>
      </w:r>
      <w:r>
        <w:rPr>
          <w:noProof/>
        </w:rPr>
        <w:t>309</w:t>
      </w:r>
      <w:r>
        <w:rPr>
          <w:noProof/>
        </w:rPr>
        <w:fldChar w:fldCharType="end"/>
      </w:r>
    </w:p>
    <w:p w14:paraId="65B21A25" w14:textId="795578F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_Toc212046520 \h </w:instrText>
      </w:r>
      <w:r>
        <w:rPr>
          <w:noProof/>
        </w:rPr>
      </w:r>
      <w:r>
        <w:rPr>
          <w:noProof/>
        </w:rPr>
        <w:fldChar w:fldCharType="separate"/>
      </w:r>
      <w:r>
        <w:rPr>
          <w:noProof/>
        </w:rPr>
        <w:t>310</w:t>
      </w:r>
      <w:r>
        <w:rPr>
          <w:noProof/>
        </w:rPr>
        <w:fldChar w:fldCharType="end"/>
      </w:r>
    </w:p>
    <w:p w14:paraId="7CA1FB2B" w14:textId="55B672E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_Toc212046521 \h </w:instrText>
      </w:r>
      <w:r>
        <w:rPr>
          <w:noProof/>
        </w:rPr>
      </w:r>
      <w:r>
        <w:rPr>
          <w:noProof/>
        </w:rPr>
        <w:fldChar w:fldCharType="separate"/>
      </w:r>
      <w:r>
        <w:rPr>
          <w:noProof/>
        </w:rPr>
        <w:t>310</w:t>
      </w:r>
      <w:r>
        <w:rPr>
          <w:noProof/>
        </w:rPr>
        <w:fldChar w:fldCharType="end"/>
      </w:r>
    </w:p>
    <w:p w14:paraId="6D2D98E1" w14:textId="222DECB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_Toc212046522 \h </w:instrText>
      </w:r>
      <w:r>
        <w:rPr>
          <w:noProof/>
        </w:rPr>
      </w:r>
      <w:r>
        <w:rPr>
          <w:noProof/>
        </w:rPr>
        <w:fldChar w:fldCharType="separate"/>
      </w:r>
      <w:r>
        <w:rPr>
          <w:noProof/>
        </w:rPr>
        <w:t>310</w:t>
      </w:r>
      <w:r>
        <w:rPr>
          <w:noProof/>
        </w:rPr>
        <w:fldChar w:fldCharType="end"/>
      </w:r>
    </w:p>
    <w:p w14:paraId="094EDE1C" w14:textId="0747C56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5.11.3.2.3.3</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_Toc212046523 \h </w:instrText>
      </w:r>
      <w:r>
        <w:rPr>
          <w:noProof/>
        </w:rPr>
      </w:r>
      <w:r>
        <w:rPr>
          <w:noProof/>
        </w:rPr>
        <w:fldChar w:fldCharType="separate"/>
      </w:r>
      <w:r>
        <w:rPr>
          <w:noProof/>
        </w:rPr>
        <w:t>311</w:t>
      </w:r>
      <w:r>
        <w:rPr>
          <w:noProof/>
        </w:rPr>
        <w:fldChar w:fldCharType="end"/>
      </w:r>
    </w:p>
    <w:p w14:paraId="31ABA114" w14:textId="7D64153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5.11.3.2.3.4</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_Toc212046524 \h </w:instrText>
      </w:r>
      <w:r>
        <w:rPr>
          <w:noProof/>
        </w:rPr>
      </w:r>
      <w:r>
        <w:rPr>
          <w:noProof/>
        </w:rPr>
        <w:fldChar w:fldCharType="separate"/>
      </w:r>
      <w:r>
        <w:rPr>
          <w:noProof/>
        </w:rPr>
        <w:t>311</w:t>
      </w:r>
      <w:r>
        <w:rPr>
          <w:noProof/>
        </w:rPr>
        <w:fldChar w:fldCharType="end"/>
      </w:r>
    </w:p>
    <w:p w14:paraId="204F4BFE" w14:textId="288A625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_Toc212046525 \h </w:instrText>
      </w:r>
      <w:r>
        <w:rPr>
          <w:noProof/>
        </w:rPr>
      </w:r>
      <w:r>
        <w:rPr>
          <w:noProof/>
        </w:rPr>
        <w:fldChar w:fldCharType="separate"/>
      </w:r>
      <w:r>
        <w:rPr>
          <w:noProof/>
        </w:rPr>
        <w:t>311</w:t>
      </w:r>
      <w:r>
        <w:rPr>
          <w:noProof/>
        </w:rPr>
        <w:fldChar w:fldCharType="end"/>
      </w:r>
    </w:p>
    <w:p w14:paraId="1D230CF1" w14:textId="6ED6383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5.11.3.3</w:t>
      </w:r>
      <w:r>
        <w:rPr>
          <w:rFonts w:asciiTheme="minorHAnsi" w:hAnsiTheme="minorHAnsi" w:cstheme="minorBidi"/>
          <w:noProof/>
          <w:kern w:val="2"/>
          <w:sz w:val="24"/>
          <w:szCs w:val="24"/>
          <w:lang w:val="en-US" w:eastAsia="zh-CN"/>
          <w14:ligatures w14:val="standardContextual"/>
        </w:rPr>
        <w:tab/>
      </w:r>
      <w:r>
        <w:rPr>
          <w:noProof/>
        </w:rPr>
        <w:t>Resource: Individual PFD Management Transaction</w:t>
      </w:r>
      <w:r>
        <w:rPr>
          <w:noProof/>
        </w:rPr>
        <w:tab/>
      </w:r>
      <w:r>
        <w:rPr>
          <w:noProof/>
        </w:rPr>
        <w:fldChar w:fldCharType="begin"/>
      </w:r>
      <w:r>
        <w:rPr>
          <w:noProof/>
        </w:rPr>
        <w:instrText xml:space="preserve"> PAGEREF _Toc212046526 \h </w:instrText>
      </w:r>
      <w:r>
        <w:rPr>
          <w:noProof/>
        </w:rPr>
      </w:r>
      <w:r>
        <w:rPr>
          <w:noProof/>
        </w:rPr>
        <w:fldChar w:fldCharType="separate"/>
      </w:r>
      <w:r>
        <w:rPr>
          <w:noProof/>
        </w:rPr>
        <w:t>312</w:t>
      </w:r>
      <w:r>
        <w:rPr>
          <w:noProof/>
        </w:rPr>
        <w:fldChar w:fldCharType="end"/>
      </w:r>
    </w:p>
    <w:p w14:paraId="64B43FD5" w14:textId="71E7EBF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_Toc212046527 \h </w:instrText>
      </w:r>
      <w:r>
        <w:rPr>
          <w:noProof/>
        </w:rPr>
      </w:r>
      <w:r>
        <w:rPr>
          <w:noProof/>
        </w:rPr>
        <w:fldChar w:fldCharType="separate"/>
      </w:r>
      <w:r>
        <w:rPr>
          <w:noProof/>
        </w:rPr>
        <w:t>312</w:t>
      </w:r>
      <w:r>
        <w:rPr>
          <w:noProof/>
        </w:rPr>
        <w:fldChar w:fldCharType="end"/>
      </w:r>
    </w:p>
    <w:p w14:paraId="7201B6C0" w14:textId="7AC5982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_Toc212046528 \h </w:instrText>
      </w:r>
      <w:r>
        <w:rPr>
          <w:noProof/>
        </w:rPr>
      </w:r>
      <w:r>
        <w:rPr>
          <w:noProof/>
        </w:rPr>
        <w:fldChar w:fldCharType="separate"/>
      </w:r>
      <w:r>
        <w:rPr>
          <w:noProof/>
        </w:rPr>
        <w:t>312</w:t>
      </w:r>
      <w:r>
        <w:rPr>
          <w:noProof/>
        </w:rPr>
        <w:fldChar w:fldCharType="end"/>
      </w:r>
    </w:p>
    <w:p w14:paraId="46CCE4ED" w14:textId="0161EE3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_Toc212046529 \h </w:instrText>
      </w:r>
      <w:r>
        <w:rPr>
          <w:noProof/>
        </w:rPr>
      </w:r>
      <w:r>
        <w:rPr>
          <w:noProof/>
        </w:rPr>
        <w:fldChar w:fldCharType="separate"/>
      </w:r>
      <w:r>
        <w:rPr>
          <w:noProof/>
        </w:rPr>
        <w:t>312</w:t>
      </w:r>
      <w:r>
        <w:rPr>
          <w:noProof/>
        </w:rPr>
        <w:fldChar w:fldCharType="end"/>
      </w:r>
    </w:p>
    <w:p w14:paraId="3D7737A2" w14:textId="57A22A3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_Toc212046530 \h </w:instrText>
      </w:r>
      <w:r>
        <w:rPr>
          <w:noProof/>
        </w:rPr>
      </w:r>
      <w:r>
        <w:rPr>
          <w:noProof/>
        </w:rPr>
        <w:fldChar w:fldCharType="separate"/>
      </w:r>
      <w:r>
        <w:rPr>
          <w:noProof/>
        </w:rPr>
        <w:t>312</w:t>
      </w:r>
      <w:r>
        <w:rPr>
          <w:noProof/>
        </w:rPr>
        <w:fldChar w:fldCharType="end"/>
      </w:r>
    </w:p>
    <w:p w14:paraId="219E0C08" w14:textId="7306EAC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_Toc212046531 \h </w:instrText>
      </w:r>
      <w:r>
        <w:rPr>
          <w:noProof/>
        </w:rPr>
      </w:r>
      <w:r>
        <w:rPr>
          <w:noProof/>
        </w:rPr>
        <w:fldChar w:fldCharType="separate"/>
      </w:r>
      <w:r>
        <w:rPr>
          <w:noProof/>
        </w:rPr>
        <w:t>313</w:t>
      </w:r>
      <w:r>
        <w:rPr>
          <w:noProof/>
        </w:rPr>
        <w:fldChar w:fldCharType="end"/>
      </w:r>
    </w:p>
    <w:p w14:paraId="47406200" w14:textId="250640C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_Toc212046532 \h </w:instrText>
      </w:r>
      <w:r>
        <w:rPr>
          <w:noProof/>
        </w:rPr>
      </w:r>
      <w:r>
        <w:rPr>
          <w:noProof/>
        </w:rPr>
        <w:fldChar w:fldCharType="separate"/>
      </w:r>
      <w:r>
        <w:rPr>
          <w:noProof/>
        </w:rPr>
        <w:t>314</w:t>
      </w:r>
      <w:r>
        <w:rPr>
          <w:noProof/>
        </w:rPr>
        <w:fldChar w:fldCharType="end"/>
      </w:r>
    </w:p>
    <w:p w14:paraId="0BFC84B4" w14:textId="6948521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_Toc212046533 \h </w:instrText>
      </w:r>
      <w:r>
        <w:rPr>
          <w:noProof/>
        </w:rPr>
      </w:r>
      <w:r>
        <w:rPr>
          <w:noProof/>
        </w:rPr>
        <w:fldChar w:fldCharType="separate"/>
      </w:r>
      <w:r>
        <w:rPr>
          <w:noProof/>
        </w:rPr>
        <w:t>315</w:t>
      </w:r>
      <w:r>
        <w:rPr>
          <w:noProof/>
        </w:rPr>
        <w:fldChar w:fldCharType="end"/>
      </w:r>
    </w:p>
    <w:p w14:paraId="717B93AD" w14:textId="0A69968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_Toc212046534 \h </w:instrText>
      </w:r>
      <w:r>
        <w:rPr>
          <w:noProof/>
        </w:rPr>
      </w:r>
      <w:r>
        <w:rPr>
          <w:noProof/>
        </w:rPr>
        <w:fldChar w:fldCharType="separate"/>
      </w:r>
      <w:r>
        <w:rPr>
          <w:noProof/>
        </w:rPr>
        <w:t>315</w:t>
      </w:r>
      <w:r>
        <w:rPr>
          <w:noProof/>
        </w:rPr>
        <w:fldChar w:fldCharType="end"/>
      </w:r>
    </w:p>
    <w:p w14:paraId="2CDD4D15" w14:textId="3E029141"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5.11.3.4</w:t>
      </w:r>
      <w:r>
        <w:rPr>
          <w:rFonts w:asciiTheme="minorHAnsi" w:hAnsiTheme="minorHAnsi" w:cstheme="minorBidi"/>
          <w:noProof/>
          <w:kern w:val="2"/>
          <w:sz w:val="24"/>
          <w:szCs w:val="24"/>
          <w:lang w:val="en-US" w:eastAsia="zh-CN"/>
          <w14:ligatures w14:val="standardContextual"/>
        </w:rPr>
        <w:tab/>
      </w:r>
      <w:r>
        <w:rPr>
          <w:noProof/>
        </w:rPr>
        <w:t>Resource: Individual Application PFD Management</w:t>
      </w:r>
      <w:r>
        <w:rPr>
          <w:noProof/>
        </w:rPr>
        <w:tab/>
      </w:r>
      <w:r>
        <w:rPr>
          <w:noProof/>
        </w:rPr>
        <w:fldChar w:fldCharType="begin"/>
      </w:r>
      <w:r>
        <w:rPr>
          <w:noProof/>
        </w:rPr>
        <w:instrText xml:space="preserve"> PAGEREF _Toc212046535 \h </w:instrText>
      </w:r>
      <w:r>
        <w:rPr>
          <w:noProof/>
        </w:rPr>
      </w:r>
      <w:r>
        <w:rPr>
          <w:noProof/>
        </w:rPr>
        <w:fldChar w:fldCharType="separate"/>
      </w:r>
      <w:r>
        <w:rPr>
          <w:noProof/>
        </w:rPr>
        <w:t>316</w:t>
      </w:r>
      <w:r>
        <w:rPr>
          <w:noProof/>
        </w:rPr>
        <w:fldChar w:fldCharType="end"/>
      </w:r>
    </w:p>
    <w:p w14:paraId="40E2F492" w14:textId="7988CE3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5.11.3.4.1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_Toc212046536 \h </w:instrText>
      </w:r>
      <w:r>
        <w:rPr>
          <w:noProof/>
        </w:rPr>
      </w:r>
      <w:r>
        <w:rPr>
          <w:noProof/>
        </w:rPr>
        <w:fldChar w:fldCharType="separate"/>
      </w:r>
      <w:r>
        <w:rPr>
          <w:noProof/>
        </w:rPr>
        <w:t>316</w:t>
      </w:r>
      <w:r>
        <w:rPr>
          <w:noProof/>
        </w:rPr>
        <w:fldChar w:fldCharType="end"/>
      </w:r>
    </w:p>
    <w:p w14:paraId="5DCD6BFD" w14:textId="5ED632E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5.11.3.4.2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_Toc212046537 \h </w:instrText>
      </w:r>
      <w:r>
        <w:rPr>
          <w:noProof/>
        </w:rPr>
      </w:r>
      <w:r>
        <w:rPr>
          <w:noProof/>
        </w:rPr>
        <w:fldChar w:fldCharType="separate"/>
      </w:r>
      <w:r>
        <w:rPr>
          <w:noProof/>
        </w:rPr>
        <w:t>316</w:t>
      </w:r>
      <w:r>
        <w:rPr>
          <w:noProof/>
        </w:rPr>
        <w:fldChar w:fldCharType="end"/>
      </w:r>
    </w:p>
    <w:p w14:paraId="2CB4B8C8" w14:textId="533086A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5.11.3.4.3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_Toc212046538 \h </w:instrText>
      </w:r>
      <w:r>
        <w:rPr>
          <w:noProof/>
        </w:rPr>
      </w:r>
      <w:r>
        <w:rPr>
          <w:noProof/>
        </w:rPr>
        <w:fldChar w:fldCharType="separate"/>
      </w:r>
      <w:r>
        <w:rPr>
          <w:noProof/>
        </w:rPr>
        <w:t>317</w:t>
      </w:r>
      <w:r>
        <w:rPr>
          <w:noProof/>
        </w:rPr>
        <w:fldChar w:fldCharType="end"/>
      </w:r>
    </w:p>
    <w:p w14:paraId="2C218B67" w14:textId="1C8784D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5.11.3.4.3.1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_Toc212046539 \h </w:instrText>
      </w:r>
      <w:r>
        <w:rPr>
          <w:noProof/>
        </w:rPr>
      </w:r>
      <w:r>
        <w:rPr>
          <w:noProof/>
        </w:rPr>
        <w:fldChar w:fldCharType="separate"/>
      </w:r>
      <w:r>
        <w:rPr>
          <w:noProof/>
        </w:rPr>
        <w:t>317</w:t>
      </w:r>
      <w:r>
        <w:rPr>
          <w:noProof/>
        </w:rPr>
        <w:fldChar w:fldCharType="end"/>
      </w:r>
    </w:p>
    <w:p w14:paraId="1DEDB17B" w14:textId="5C9C7DF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5.11.3.4.3.2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_Toc212046540 \h </w:instrText>
      </w:r>
      <w:r>
        <w:rPr>
          <w:noProof/>
        </w:rPr>
      </w:r>
      <w:r>
        <w:rPr>
          <w:noProof/>
        </w:rPr>
        <w:fldChar w:fldCharType="separate"/>
      </w:r>
      <w:r>
        <w:rPr>
          <w:noProof/>
        </w:rPr>
        <w:t>317</w:t>
      </w:r>
      <w:r>
        <w:rPr>
          <w:noProof/>
        </w:rPr>
        <w:fldChar w:fldCharType="end"/>
      </w:r>
    </w:p>
    <w:p w14:paraId="42BE84F7" w14:textId="022606F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5.11.3.4.3.3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_Toc212046541 \h </w:instrText>
      </w:r>
      <w:r>
        <w:rPr>
          <w:noProof/>
        </w:rPr>
      </w:r>
      <w:r>
        <w:rPr>
          <w:noProof/>
        </w:rPr>
        <w:fldChar w:fldCharType="separate"/>
      </w:r>
      <w:r>
        <w:rPr>
          <w:noProof/>
        </w:rPr>
        <w:t>318</w:t>
      </w:r>
      <w:r>
        <w:rPr>
          <w:noProof/>
        </w:rPr>
        <w:fldChar w:fldCharType="end"/>
      </w:r>
    </w:p>
    <w:p w14:paraId="21FFC3EF" w14:textId="66DB134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5.11.3.4.3.4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_Toc212046542 \h </w:instrText>
      </w:r>
      <w:r>
        <w:rPr>
          <w:noProof/>
        </w:rPr>
      </w:r>
      <w:r>
        <w:rPr>
          <w:noProof/>
        </w:rPr>
        <w:fldChar w:fldCharType="separate"/>
      </w:r>
      <w:r>
        <w:rPr>
          <w:noProof/>
        </w:rPr>
        <w:t>319</w:t>
      </w:r>
      <w:r>
        <w:rPr>
          <w:noProof/>
        </w:rPr>
        <w:fldChar w:fldCharType="end"/>
      </w:r>
    </w:p>
    <w:p w14:paraId="6C0C773F" w14:textId="498A6E0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5.11.3.4.3.5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_Toc212046543 \h </w:instrText>
      </w:r>
      <w:r>
        <w:rPr>
          <w:noProof/>
        </w:rPr>
      </w:r>
      <w:r>
        <w:rPr>
          <w:noProof/>
        </w:rPr>
        <w:fldChar w:fldCharType="separate"/>
      </w:r>
      <w:r>
        <w:rPr>
          <w:noProof/>
        </w:rPr>
        <w:t>319</w:t>
      </w:r>
      <w:r>
        <w:rPr>
          <w:noProof/>
        </w:rPr>
        <w:fldChar w:fldCharType="end"/>
      </w:r>
    </w:p>
    <w:p w14:paraId="35479A68" w14:textId="20EE3A7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5.11.3.5</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_Toc212046544 \h </w:instrText>
      </w:r>
      <w:r>
        <w:rPr>
          <w:noProof/>
        </w:rPr>
      </w:r>
      <w:r>
        <w:rPr>
          <w:noProof/>
        </w:rPr>
        <w:fldChar w:fldCharType="separate"/>
      </w:r>
      <w:r>
        <w:rPr>
          <w:noProof/>
        </w:rPr>
        <w:t>320</w:t>
      </w:r>
      <w:r>
        <w:rPr>
          <w:noProof/>
        </w:rPr>
        <w:fldChar w:fldCharType="end"/>
      </w:r>
    </w:p>
    <w:p w14:paraId="16FB5EA0" w14:textId="30B8BD80"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5.11.3A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_Toc212046545 \h </w:instrText>
      </w:r>
      <w:r>
        <w:rPr>
          <w:noProof/>
        </w:rPr>
      </w:r>
      <w:r>
        <w:rPr>
          <w:noProof/>
        </w:rPr>
        <w:fldChar w:fldCharType="separate"/>
      </w:r>
      <w:r>
        <w:rPr>
          <w:noProof/>
        </w:rPr>
        <w:t>320</w:t>
      </w:r>
      <w:r>
        <w:rPr>
          <w:noProof/>
        </w:rPr>
        <w:fldChar w:fldCharType="end"/>
      </w:r>
    </w:p>
    <w:p w14:paraId="4469E79B" w14:textId="52800E8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_Toc212046546 \h </w:instrText>
      </w:r>
      <w:r>
        <w:rPr>
          <w:noProof/>
        </w:rPr>
      </w:r>
      <w:r>
        <w:rPr>
          <w:noProof/>
        </w:rPr>
        <w:fldChar w:fldCharType="separate"/>
      </w:r>
      <w:r>
        <w:rPr>
          <w:noProof/>
        </w:rPr>
        <w:t>320</w:t>
      </w:r>
      <w:r>
        <w:rPr>
          <w:noProof/>
        </w:rPr>
        <w:fldChar w:fldCharType="end"/>
      </w:r>
    </w:p>
    <w:p w14:paraId="2DE70A17" w14:textId="32336441" w:rsidR="00CE4825" w:rsidRDefault="00CE4825">
      <w:pPr>
        <w:pStyle w:val="TOC4"/>
        <w:rPr>
          <w:rFonts w:asciiTheme="minorHAnsi" w:hAnsiTheme="minorHAnsi" w:cstheme="minorBidi"/>
          <w:noProof/>
          <w:kern w:val="2"/>
          <w:sz w:val="24"/>
          <w:szCs w:val="24"/>
          <w:lang w:val="en-US" w:eastAsia="zh-CN"/>
          <w14:ligatures w14:val="standardContextual"/>
        </w:rPr>
      </w:pPr>
      <w:r w:rsidRPr="002D134A">
        <w:rPr>
          <w:noProof/>
          <w:lang w:val="fr-FR"/>
        </w:rPr>
        <w:t>5.11.3A.2</w:t>
      </w:r>
      <w:r>
        <w:rPr>
          <w:rFonts w:asciiTheme="minorHAnsi" w:hAnsiTheme="minorHAnsi" w:cstheme="minorBidi"/>
          <w:noProof/>
          <w:kern w:val="2"/>
          <w:sz w:val="24"/>
          <w:szCs w:val="24"/>
          <w:lang w:val="en-US" w:eastAsia="zh-CN"/>
          <w14:ligatures w14:val="standardContextual"/>
        </w:rPr>
        <w:tab/>
      </w:r>
      <w:r w:rsidRPr="002D134A">
        <w:rPr>
          <w:noProof/>
          <w:lang w:val="fr-FR"/>
        </w:rPr>
        <w:t>PFD Management Notification</w:t>
      </w:r>
      <w:r>
        <w:rPr>
          <w:noProof/>
        </w:rPr>
        <w:tab/>
      </w:r>
      <w:r>
        <w:rPr>
          <w:noProof/>
        </w:rPr>
        <w:fldChar w:fldCharType="begin"/>
      </w:r>
      <w:r>
        <w:rPr>
          <w:noProof/>
        </w:rPr>
        <w:instrText xml:space="preserve"> PAGEREF _Toc212046547 \h </w:instrText>
      </w:r>
      <w:r>
        <w:rPr>
          <w:noProof/>
        </w:rPr>
      </w:r>
      <w:r>
        <w:rPr>
          <w:noProof/>
        </w:rPr>
        <w:fldChar w:fldCharType="separate"/>
      </w:r>
      <w:r>
        <w:rPr>
          <w:noProof/>
        </w:rPr>
        <w:t>321</w:t>
      </w:r>
      <w:r>
        <w:rPr>
          <w:noProof/>
        </w:rPr>
        <w:fldChar w:fldCharType="end"/>
      </w:r>
    </w:p>
    <w:p w14:paraId="137AD399" w14:textId="38B4730B" w:rsidR="00CE4825" w:rsidRDefault="00CE4825">
      <w:pPr>
        <w:pStyle w:val="TOC5"/>
        <w:rPr>
          <w:rFonts w:asciiTheme="minorHAnsi" w:hAnsiTheme="minorHAnsi" w:cstheme="minorBidi"/>
          <w:noProof/>
          <w:kern w:val="2"/>
          <w:sz w:val="24"/>
          <w:szCs w:val="24"/>
          <w:lang w:val="en-US" w:eastAsia="zh-CN"/>
          <w14:ligatures w14:val="standardContextual"/>
        </w:rPr>
      </w:pPr>
      <w:r w:rsidRPr="002D134A">
        <w:rPr>
          <w:noProof/>
          <w:lang w:val="fr-FR"/>
        </w:rPr>
        <w:t>5.11.3A.2.1</w:t>
      </w:r>
      <w:r>
        <w:rPr>
          <w:rFonts w:asciiTheme="minorHAnsi" w:hAnsiTheme="minorHAnsi" w:cstheme="minorBidi"/>
          <w:noProof/>
          <w:kern w:val="2"/>
          <w:sz w:val="24"/>
          <w:szCs w:val="24"/>
          <w:lang w:val="en-US" w:eastAsia="zh-CN"/>
          <w14:ligatures w14:val="standardContextual"/>
        </w:rPr>
        <w:tab/>
      </w:r>
      <w:r w:rsidRPr="002D134A">
        <w:rPr>
          <w:noProof/>
          <w:lang w:val="fr-FR"/>
        </w:rPr>
        <w:t>Description</w:t>
      </w:r>
      <w:r>
        <w:rPr>
          <w:noProof/>
        </w:rPr>
        <w:tab/>
      </w:r>
      <w:r>
        <w:rPr>
          <w:noProof/>
        </w:rPr>
        <w:fldChar w:fldCharType="begin"/>
      </w:r>
      <w:r>
        <w:rPr>
          <w:noProof/>
        </w:rPr>
        <w:instrText xml:space="preserve"> PAGEREF _Toc212046548 \h </w:instrText>
      </w:r>
      <w:r>
        <w:rPr>
          <w:noProof/>
        </w:rPr>
      </w:r>
      <w:r>
        <w:rPr>
          <w:noProof/>
        </w:rPr>
        <w:fldChar w:fldCharType="separate"/>
      </w:r>
      <w:r>
        <w:rPr>
          <w:noProof/>
        </w:rPr>
        <w:t>321</w:t>
      </w:r>
      <w:r>
        <w:rPr>
          <w:noProof/>
        </w:rPr>
        <w:fldChar w:fldCharType="end"/>
      </w:r>
    </w:p>
    <w:p w14:paraId="6A1453BF" w14:textId="1C0CC86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_Toc212046549 \h </w:instrText>
      </w:r>
      <w:r>
        <w:rPr>
          <w:noProof/>
        </w:rPr>
      </w:r>
      <w:r>
        <w:rPr>
          <w:noProof/>
        </w:rPr>
        <w:fldChar w:fldCharType="separate"/>
      </w:r>
      <w:r>
        <w:rPr>
          <w:noProof/>
        </w:rPr>
        <w:t>321</w:t>
      </w:r>
      <w:r>
        <w:rPr>
          <w:noProof/>
        </w:rPr>
        <w:fldChar w:fldCharType="end"/>
      </w:r>
    </w:p>
    <w:p w14:paraId="28DDA4F3" w14:textId="05479B8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5.11.3A.2.3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_Toc212046550 \h </w:instrText>
      </w:r>
      <w:r>
        <w:rPr>
          <w:noProof/>
        </w:rPr>
      </w:r>
      <w:r>
        <w:rPr>
          <w:noProof/>
        </w:rPr>
        <w:fldChar w:fldCharType="separate"/>
      </w:r>
      <w:r>
        <w:rPr>
          <w:noProof/>
        </w:rPr>
        <w:t>321</w:t>
      </w:r>
      <w:r>
        <w:rPr>
          <w:noProof/>
        </w:rPr>
        <w:fldChar w:fldCharType="end"/>
      </w:r>
    </w:p>
    <w:p w14:paraId="5A0DBA98" w14:textId="4D2CF5C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_Toc212046551 \h </w:instrText>
      </w:r>
      <w:r>
        <w:rPr>
          <w:noProof/>
        </w:rPr>
      </w:r>
      <w:r>
        <w:rPr>
          <w:noProof/>
        </w:rPr>
        <w:fldChar w:fldCharType="separate"/>
      </w:r>
      <w:r>
        <w:rPr>
          <w:noProof/>
        </w:rPr>
        <w:t>321</w:t>
      </w:r>
      <w:r>
        <w:rPr>
          <w:noProof/>
        </w:rPr>
        <w:fldChar w:fldCharType="end"/>
      </w:r>
    </w:p>
    <w:p w14:paraId="5BBC3B86" w14:textId="25E6FDA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5.11.3A.2.3.2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_Toc212046552 \h </w:instrText>
      </w:r>
      <w:r>
        <w:rPr>
          <w:noProof/>
        </w:rPr>
      </w:r>
      <w:r>
        <w:rPr>
          <w:noProof/>
        </w:rPr>
        <w:fldChar w:fldCharType="separate"/>
      </w:r>
      <w:r>
        <w:rPr>
          <w:noProof/>
        </w:rPr>
        <w:t>322</w:t>
      </w:r>
      <w:r>
        <w:rPr>
          <w:noProof/>
        </w:rPr>
        <w:fldChar w:fldCharType="end"/>
      </w:r>
    </w:p>
    <w:p w14:paraId="5F446981" w14:textId="7B551BB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5.11.4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_Toc212046553 \h </w:instrText>
      </w:r>
      <w:r>
        <w:rPr>
          <w:noProof/>
        </w:rPr>
      </w:r>
      <w:r>
        <w:rPr>
          <w:noProof/>
        </w:rPr>
        <w:fldChar w:fldCharType="separate"/>
      </w:r>
      <w:r>
        <w:rPr>
          <w:noProof/>
        </w:rPr>
        <w:t>322</w:t>
      </w:r>
      <w:r>
        <w:rPr>
          <w:noProof/>
        </w:rPr>
        <w:fldChar w:fldCharType="end"/>
      </w:r>
    </w:p>
    <w:p w14:paraId="5E90744B" w14:textId="2E45A495"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5.11.5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_Toc212046554 \h </w:instrText>
      </w:r>
      <w:r>
        <w:rPr>
          <w:noProof/>
        </w:rPr>
      </w:r>
      <w:r>
        <w:rPr>
          <w:noProof/>
        </w:rPr>
        <w:fldChar w:fldCharType="separate"/>
      </w:r>
      <w:r>
        <w:rPr>
          <w:noProof/>
        </w:rPr>
        <w:t>322</w:t>
      </w:r>
      <w:r>
        <w:rPr>
          <w:noProof/>
        </w:rPr>
        <w:fldChar w:fldCharType="end"/>
      </w:r>
    </w:p>
    <w:p w14:paraId="66CA59CE" w14:textId="5EF0AD2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_Toc212046555 \h </w:instrText>
      </w:r>
      <w:r>
        <w:rPr>
          <w:noProof/>
        </w:rPr>
      </w:r>
      <w:r>
        <w:rPr>
          <w:noProof/>
        </w:rPr>
        <w:fldChar w:fldCharType="separate"/>
      </w:r>
      <w:r>
        <w:rPr>
          <w:noProof/>
        </w:rPr>
        <w:t>322</w:t>
      </w:r>
      <w:r>
        <w:rPr>
          <w:noProof/>
        </w:rPr>
        <w:fldChar w:fldCharType="end"/>
      </w:r>
    </w:p>
    <w:p w14:paraId="7BE417A3" w14:textId="1042C57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_Toc212046556 \h </w:instrText>
      </w:r>
      <w:r>
        <w:rPr>
          <w:noProof/>
        </w:rPr>
      </w:r>
      <w:r>
        <w:rPr>
          <w:noProof/>
        </w:rPr>
        <w:fldChar w:fldCharType="separate"/>
      </w:r>
      <w:r>
        <w:rPr>
          <w:noProof/>
        </w:rPr>
        <w:t>322</w:t>
      </w:r>
      <w:r>
        <w:rPr>
          <w:noProof/>
        </w:rPr>
        <w:fldChar w:fldCharType="end"/>
      </w:r>
    </w:p>
    <w:p w14:paraId="786BC651" w14:textId="526981C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5.11.5.3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_Toc212046557 \h </w:instrText>
      </w:r>
      <w:r>
        <w:rPr>
          <w:noProof/>
        </w:rPr>
      </w:r>
      <w:r>
        <w:rPr>
          <w:noProof/>
        </w:rPr>
        <w:fldChar w:fldCharType="separate"/>
      </w:r>
      <w:r>
        <w:rPr>
          <w:noProof/>
        </w:rPr>
        <w:t>322</w:t>
      </w:r>
      <w:r>
        <w:rPr>
          <w:noProof/>
        </w:rPr>
        <w:fldChar w:fldCharType="end"/>
      </w:r>
    </w:p>
    <w:p w14:paraId="59A4063D" w14:textId="4EBD3C0E"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5.12</w:t>
      </w:r>
      <w:r>
        <w:rPr>
          <w:rFonts w:asciiTheme="minorHAnsi" w:hAnsiTheme="minorHAnsi" w:cstheme="minorBidi"/>
          <w:noProof/>
          <w:kern w:val="2"/>
          <w:sz w:val="24"/>
          <w:szCs w:val="24"/>
          <w:lang w:val="en-US" w:eastAsia="zh-CN"/>
          <w14:ligatures w14:val="standardContextual"/>
        </w:rPr>
        <w:tab/>
      </w:r>
      <w:r>
        <w:rPr>
          <w:noProof/>
        </w:rPr>
        <w:t>ECRControl API</w:t>
      </w:r>
      <w:r>
        <w:rPr>
          <w:noProof/>
        </w:rPr>
        <w:tab/>
      </w:r>
      <w:r>
        <w:rPr>
          <w:noProof/>
        </w:rPr>
        <w:fldChar w:fldCharType="begin"/>
      </w:r>
      <w:r>
        <w:rPr>
          <w:noProof/>
        </w:rPr>
        <w:instrText xml:space="preserve"> PAGEREF _Toc212046558 \h </w:instrText>
      </w:r>
      <w:r>
        <w:rPr>
          <w:noProof/>
        </w:rPr>
      </w:r>
      <w:r>
        <w:rPr>
          <w:noProof/>
        </w:rPr>
        <w:fldChar w:fldCharType="separate"/>
      </w:r>
      <w:r>
        <w:rPr>
          <w:noProof/>
        </w:rPr>
        <w:t>323</w:t>
      </w:r>
      <w:r>
        <w:rPr>
          <w:noProof/>
        </w:rPr>
        <w:fldChar w:fldCharType="end"/>
      </w:r>
    </w:p>
    <w:p w14:paraId="049032E6" w14:textId="31016004"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5.12.1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_Toc212046559 \h </w:instrText>
      </w:r>
      <w:r>
        <w:rPr>
          <w:noProof/>
        </w:rPr>
      </w:r>
      <w:r>
        <w:rPr>
          <w:noProof/>
        </w:rPr>
        <w:fldChar w:fldCharType="separate"/>
      </w:r>
      <w:r>
        <w:rPr>
          <w:noProof/>
        </w:rPr>
        <w:t>323</w:t>
      </w:r>
      <w:r>
        <w:rPr>
          <w:noProof/>
        </w:rPr>
        <w:fldChar w:fldCharType="end"/>
      </w:r>
    </w:p>
    <w:p w14:paraId="2AFD41C7" w14:textId="357020E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5.12.2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_Toc212046560 \h </w:instrText>
      </w:r>
      <w:r>
        <w:rPr>
          <w:noProof/>
        </w:rPr>
      </w:r>
      <w:r>
        <w:rPr>
          <w:noProof/>
        </w:rPr>
        <w:fldChar w:fldCharType="separate"/>
      </w:r>
      <w:r>
        <w:rPr>
          <w:noProof/>
        </w:rPr>
        <w:t>323</w:t>
      </w:r>
      <w:r>
        <w:rPr>
          <w:noProof/>
        </w:rPr>
        <w:fldChar w:fldCharType="end"/>
      </w:r>
    </w:p>
    <w:p w14:paraId="50D126D0" w14:textId="1FD87CF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5.12.2.1</w:t>
      </w:r>
      <w:r>
        <w:rPr>
          <w:rFonts w:asciiTheme="minorHAnsi" w:hAnsiTheme="minorHAnsi" w:cstheme="minorBidi"/>
          <w:noProof/>
          <w:kern w:val="2"/>
          <w:sz w:val="24"/>
          <w:szCs w:val="24"/>
          <w:lang w:val="en-US" w:eastAsia="zh-CN"/>
          <w14:ligatures w14:val="standardContextual"/>
        </w:rPr>
        <w:tab/>
      </w:r>
      <w:r>
        <w:rPr>
          <w:noProof/>
        </w:rPr>
        <w:t>Data types</w:t>
      </w:r>
      <w:r>
        <w:rPr>
          <w:noProof/>
        </w:rPr>
        <w:tab/>
      </w:r>
      <w:r>
        <w:rPr>
          <w:noProof/>
        </w:rPr>
        <w:fldChar w:fldCharType="begin"/>
      </w:r>
      <w:r>
        <w:rPr>
          <w:noProof/>
        </w:rPr>
        <w:instrText xml:space="preserve"> PAGEREF _Toc212046561 \h </w:instrText>
      </w:r>
      <w:r>
        <w:rPr>
          <w:noProof/>
        </w:rPr>
      </w:r>
      <w:r>
        <w:rPr>
          <w:noProof/>
        </w:rPr>
        <w:fldChar w:fldCharType="separate"/>
      </w:r>
      <w:r>
        <w:rPr>
          <w:noProof/>
        </w:rPr>
        <w:t>323</w:t>
      </w:r>
      <w:r>
        <w:rPr>
          <w:noProof/>
        </w:rPr>
        <w:fldChar w:fldCharType="end"/>
      </w:r>
    </w:p>
    <w:p w14:paraId="02CAEA42" w14:textId="1E82DF3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_Toc212046562 \h </w:instrText>
      </w:r>
      <w:r>
        <w:rPr>
          <w:noProof/>
        </w:rPr>
      </w:r>
      <w:r>
        <w:rPr>
          <w:noProof/>
        </w:rPr>
        <w:fldChar w:fldCharType="separate"/>
      </w:r>
      <w:r>
        <w:rPr>
          <w:noProof/>
        </w:rPr>
        <w:t>323</w:t>
      </w:r>
      <w:r>
        <w:rPr>
          <w:noProof/>
        </w:rPr>
        <w:fldChar w:fldCharType="end"/>
      </w:r>
    </w:p>
    <w:p w14:paraId="3D89A0A5" w14:textId="5CFFD7D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5.12.2.1.2</w:t>
      </w:r>
      <w:r>
        <w:rPr>
          <w:rFonts w:asciiTheme="minorHAnsi" w:hAnsiTheme="minorHAnsi" w:cstheme="minorBidi"/>
          <w:noProof/>
          <w:kern w:val="2"/>
          <w:sz w:val="24"/>
          <w:szCs w:val="24"/>
          <w:lang w:val="en-US" w:eastAsia="zh-CN"/>
          <w14:ligatures w14:val="standardContextual"/>
        </w:rPr>
        <w:tab/>
      </w:r>
      <w:r>
        <w:rPr>
          <w:noProof/>
        </w:rPr>
        <w:t>Type: ECRControl</w:t>
      </w:r>
      <w:r>
        <w:rPr>
          <w:noProof/>
        </w:rPr>
        <w:tab/>
      </w:r>
      <w:r>
        <w:rPr>
          <w:noProof/>
        </w:rPr>
        <w:fldChar w:fldCharType="begin"/>
      </w:r>
      <w:r>
        <w:rPr>
          <w:noProof/>
        </w:rPr>
        <w:instrText xml:space="preserve"> PAGEREF _Toc212046563 \h </w:instrText>
      </w:r>
      <w:r>
        <w:rPr>
          <w:noProof/>
        </w:rPr>
      </w:r>
      <w:r>
        <w:rPr>
          <w:noProof/>
        </w:rPr>
        <w:fldChar w:fldCharType="separate"/>
      </w:r>
      <w:r>
        <w:rPr>
          <w:noProof/>
        </w:rPr>
        <w:t>323</w:t>
      </w:r>
      <w:r>
        <w:rPr>
          <w:noProof/>
        </w:rPr>
        <w:fldChar w:fldCharType="end"/>
      </w:r>
    </w:p>
    <w:p w14:paraId="63E4BC66" w14:textId="085C962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5.12.2.1.3</w:t>
      </w:r>
      <w:r>
        <w:rPr>
          <w:rFonts w:asciiTheme="minorHAnsi" w:hAnsiTheme="minorHAnsi" w:cstheme="minorBidi"/>
          <w:noProof/>
          <w:kern w:val="2"/>
          <w:sz w:val="24"/>
          <w:szCs w:val="24"/>
          <w:lang w:val="en-US" w:eastAsia="zh-CN"/>
          <w14:ligatures w14:val="standardContextual"/>
        </w:rPr>
        <w:tab/>
      </w:r>
      <w:r>
        <w:rPr>
          <w:noProof/>
        </w:rPr>
        <w:t>Type: ECRData</w:t>
      </w:r>
      <w:r>
        <w:rPr>
          <w:noProof/>
        </w:rPr>
        <w:tab/>
      </w:r>
      <w:r>
        <w:rPr>
          <w:noProof/>
        </w:rPr>
        <w:fldChar w:fldCharType="begin"/>
      </w:r>
      <w:r>
        <w:rPr>
          <w:noProof/>
        </w:rPr>
        <w:instrText xml:space="preserve"> PAGEREF _Toc212046564 \h </w:instrText>
      </w:r>
      <w:r>
        <w:rPr>
          <w:noProof/>
        </w:rPr>
      </w:r>
      <w:r>
        <w:rPr>
          <w:noProof/>
        </w:rPr>
        <w:fldChar w:fldCharType="separate"/>
      </w:r>
      <w:r>
        <w:rPr>
          <w:noProof/>
        </w:rPr>
        <w:t>324</w:t>
      </w:r>
      <w:r>
        <w:rPr>
          <w:noProof/>
        </w:rPr>
        <w:fldChar w:fldCharType="end"/>
      </w:r>
    </w:p>
    <w:p w14:paraId="591C7975" w14:textId="58A7481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5.12.2.1.4</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_Toc212046565 \h </w:instrText>
      </w:r>
      <w:r>
        <w:rPr>
          <w:noProof/>
        </w:rPr>
      </w:r>
      <w:r>
        <w:rPr>
          <w:noProof/>
        </w:rPr>
        <w:fldChar w:fldCharType="separate"/>
      </w:r>
      <w:r>
        <w:rPr>
          <w:noProof/>
        </w:rPr>
        <w:t>325</w:t>
      </w:r>
      <w:r>
        <w:rPr>
          <w:noProof/>
        </w:rPr>
        <w:fldChar w:fldCharType="end"/>
      </w:r>
    </w:p>
    <w:p w14:paraId="346C66A1" w14:textId="40E0FAF8"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5.12.3</w:t>
      </w:r>
      <w:r>
        <w:rPr>
          <w:rFonts w:asciiTheme="minorHAnsi"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_Toc212046566 \h </w:instrText>
      </w:r>
      <w:r>
        <w:rPr>
          <w:noProof/>
        </w:rPr>
      </w:r>
      <w:r>
        <w:rPr>
          <w:noProof/>
        </w:rPr>
        <w:fldChar w:fldCharType="separate"/>
      </w:r>
      <w:r>
        <w:rPr>
          <w:noProof/>
        </w:rPr>
        <w:t>325</w:t>
      </w:r>
      <w:r>
        <w:rPr>
          <w:noProof/>
        </w:rPr>
        <w:fldChar w:fldCharType="end"/>
      </w:r>
    </w:p>
    <w:p w14:paraId="3DAA0242" w14:textId="5E633750"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5.12.3.1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_Toc212046567 \h </w:instrText>
      </w:r>
      <w:r>
        <w:rPr>
          <w:noProof/>
        </w:rPr>
      </w:r>
      <w:r>
        <w:rPr>
          <w:noProof/>
        </w:rPr>
        <w:fldChar w:fldCharType="separate"/>
      </w:r>
      <w:r>
        <w:rPr>
          <w:noProof/>
        </w:rPr>
        <w:t>325</w:t>
      </w:r>
      <w:r>
        <w:rPr>
          <w:noProof/>
        </w:rPr>
        <w:fldChar w:fldCharType="end"/>
      </w:r>
    </w:p>
    <w:p w14:paraId="3E257AAA" w14:textId="6FDCA501"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lastRenderedPageBreak/>
        <w:t>5.12.3.2</w:t>
      </w:r>
      <w:r>
        <w:rPr>
          <w:rFonts w:asciiTheme="minorHAnsi" w:hAnsiTheme="minorHAnsi" w:cstheme="minorBidi"/>
          <w:noProof/>
          <w:kern w:val="2"/>
          <w:sz w:val="24"/>
          <w:szCs w:val="24"/>
          <w:lang w:val="en-US" w:eastAsia="zh-CN"/>
          <w14:ligatures w14:val="standardContextual"/>
        </w:rPr>
        <w:tab/>
      </w:r>
      <w:r>
        <w:rPr>
          <w:noProof/>
        </w:rPr>
        <w:t>Operation: query</w:t>
      </w:r>
      <w:r>
        <w:rPr>
          <w:noProof/>
        </w:rPr>
        <w:tab/>
      </w:r>
      <w:r>
        <w:rPr>
          <w:noProof/>
        </w:rPr>
        <w:fldChar w:fldCharType="begin"/>
      </w:r>
      <w:r>
        <w:rPr>
          <w:noProof/>
        </w:rPr>
        <w:instrText xml:space="preserve"> PAGEREF _Toc212046568 \h </w:instrText>
      </w:r>
      <w:r>
        <w:rPr>
          <w:noProof/>
        </w:rPr>
      </w:r>
      <w:r>
        <w:rPr>
          <w:noProof/>
        </w:rPr>
        <w:fldChar w:fldCharType="separate"/>
      </w:r>
      <w:r>
        <w:rPr>
          <w:noProof/>
        </w:rPr>
        <w:t>325</w:t>
      </w:r>
      <w:r>
        <w:rPr>
          <w:noProof/>
        </w:rPr>
        <w:fldChar w:fldCharType="end"/>
      </w:r>
    </w:p>
    <w:p w14:paraId="3EDF99AF" w14:textId="49FE5F7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5.12.3.2.1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_Toc212046569 \h </w:instrText>
      </w:r>
      <w:r>
        <w:rPr>
          <w:noProof/>
        </w:rPr>
      </w:r>
      <w:r>
        <w:rPr>
          <w:noProof/>
        </w:rPr>
        <w:fldChar w:fldCharType="separate"/>
      </w:r>
      <w:r>
        <w:rPr>
          <w:noProof/>
        </w:rPr>
        <w:t>325</w:t>
      </w:r>
      <w:r>
        <w:rPr>
          <w:noProof/>
        </w:rPr>
        <w:fldChar w:fldCharType="end"/>
      </w:r>
    </w:p>
    <w:p w14:paraId="2317A4D2" w14:textId="2B02E17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5.12.3.2.2</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_Toc212046570 \h </w:instrText>
      </w:r>
      <w:r>
        <w:rPr>
          <w:noProof/>
        </w:rPr>
      </w:r>
      <w:r>
        <w:rPr>
          <w:noProof/>
        </w:rPr>
        <w:fldChar w:fldCharType="separate"/>
      </w:r>
      <w:r>
        <w:rPr>
          <w:noProof/>
        </w:rPr>
        <w:t>325</w:t>
      </w:r>
      <w:r>
        <w:rPr>
          <w:noProof/>
        </w:rPr>
        <w:fldChar w:fldCharType="end"/>
      </w:r>
    </w:p>
    <w:p w14:paraId="5D1AC263" w14:textId="2DFF2F5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5.12.3.3</w:t>
      </w:r>
      <w:r>
        <w:rPr>
          <w:rFonts w:asciiTheme="minorHAnsi" w:hAnsiTheme="minorHAnsi" w:cstheme="minorBidi"/>
          <w:noProof/>
          <w:kern w:val="2"/>
          <w:sz w:val="24"/>
          <w:szCs w:val="24"/>
          <w:lang w:val="en-US" w:eastAsia="zh-CN"/>
          <w14:ligatures w14:val="standardContextual"/>
        </w:rPr>
        <w:tab/>
      </w:r>
      <w:r>
        <w:rPr>
          <w:noProof/>
        </w:rPr>
        <w:t>Operation: configure</w:t>
      </w:r>
      <w:r>
        <w:rPr>
          <w:noProof/>
        </w:rPr>
        <w:tab/>
      </w:r>
      <w:r>
        <w:rPr>
          <w:noProof/>
        </w:rPr>
        <w:fldChar w:fldCharType="begin"/>
      </w:r>
      <w:r>
        <w:rPr>
          <w:noProof/>
        </w:rPr>
        <w:instrText xml:space="preserve"> PAGEREF _Toc212046571 \h </w:instrText>
      </w:r>
      <w:r>
        <w:rPr>
          <w:noProof/>
        </w:rPr>
      </w:r>
      <w:r>
        <w:rPr>
          <w:noProof/>
        </w:rPr>
        <w:fldChar w:fldCharType="separate"/>
      </w:r>
      <w:r>
        <w:rPr>
          <w:noProof/>
        </w:rPr>
        <w:t>326</w:t>
      </w:r>
      <w:r>
        <w:rPr>
          <w:noProof/>
        </w:rPr>
        <w:fldChar w:fldCharType="end"/>
      </w:r>
    </w:p>
    <w:p w14:paraId="66A02F59" w14:textId="2D51A98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5.12.3.3.1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_Toc212046572 \h </w:instrText>
      </w:r>
      <w:r>
        <w:rPr>
          <w:noProof/>
        </w:rPr>
      </w:r>
      <w:r>
        <w:rPr>
          <w:noProof/>
        </w:rPr>
        <w:fldChar w:fldCharType="separate"/>
      </w:r>
      <w:r>
        <w:rPr>
          <w:noProof/>
        </w:rPr>
        <w:t>326</w:t>
      </w:r>
      <w:r>
        <w:rPr>
          <w:noProof/>
        </w:rPr>
        <w:fldChar w:fldCharType="end"/>
      </w:r>
    </w:p>
    <w:p w14:paraId="2A454BF0" w14:textId="5B6F73F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5.12.3.3.2</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_Toc212046573 \h </w:instrText>
      </w:r>
      <w:r>
        <w:rPr>
          <w:noProof/>
        </w:rPr>
      </w:r>
      <w:r>
        <w:rPr>
          <w:noProof/>
        </w:rPr>
        <w:fldChar w:fldCharType="separate"/>
      </w:r>
      <w:r>
        <w:rPr>
          <w:noProof/>
        </w:rPr>
        <w:t>327</w:t>
      </w:r>
      <w:r>
        <w:rPr>
          <w:noProof/>
        </w:rPr>
        <w:fldChar w:fldCharType="end"/>
      </w:r>
    </w:p>
    <w:p w14:paraId="3F7F1187" w14:textId="54368DDD"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5.12.4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_Toc212046574 \h </w:instrText>
      </w:r>
      <w:r>
        <w:rPr>
          <w:noProof/>
        </w:rPr>
      </w:r>
      <w:r>
        <w:rPr>
          <w:noProof/>
        </w:rPr>
        <w:fldChar w:fldCharType="separate"/>
      </w:r>
      <w:r>
        <w:rPr>
          <w:noProof/>
        </w:rPr>
        <w:t>327</w:t>
      </w:r>
      <w:r>
        <w:rPr>
          <w:noProof/>
        </w:rPr>
        <w:fldChar w:fldCharType="end"/>
      </w:r>
    </w:p>
    <w:p w14:paraId="08D02BA2" w14:textId="216C6B2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5.12.5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_Toc212046575 \h </w:instrText>
      </w:r>
      <w:r>
        <w:rPr>
          <w:noProof/>
        </w:rPr>
      </w:r>
      <w:r>
        <w:rPr>
          <w:noProof/>
        </w:rPr>
        <w:fldChar w:fldCharType="separate"/>
      </w:r>
      <w:r>
        <w:rPr>
          <w:noProof/>
        </w:rPr>
        <w:t>328</w:t>
      </w:r>
      <w:r>
        <w:rPr>
          <w:noProof/>
        </w:rPr>
        <w:fldChar w:fldCharType="end"/>
      </w:r>
    </w:p>
    <w:p w14:paraId="3526932F" w14:textId="1ECBA8F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5.12.5.1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_Toc212046576 \h </w:instrText>
      </w:r>
      <w:r>
        <w:rPr>
          <w:noProof/>
        </w:rPr>
      </w:r>
      <w:r>
        <w:rPr>
          <w:noProof/>
        </w:rPr>
        <w:fldChar w:fldCharType="separate"/>
      </w:r>
      <w:r>
        <w:rPr>
          <w:noProof/>
        </w:rPr>
        <w:t>328</w:t>
      </w:r>
      <w:r>
        <w:rPr>
          <w:noProof/>
        </w:rPr>
        <w:fldChar w:fldCharType="end"/>
      </w:r>
    </w:p>
    <w:p w14:paraId="23E947CB" w14:textId="7AD0173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5.12.5.2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_Toc212046577 \h </w:instrText>
      </w:r>
      <w:r>
        <w:rPr>
          <w:noProof/>
        </w:rPr>
      </w:r>
      <w:r>
        <w:rPr>
          <w:noProof/>
        </w:rPr>
        <w:fldChar w:fldCharType="separate"/>
      </w:r>
      <w:r>
        <w:rPr>
          <w:noProof/>
        </w:rPr>
        <w:t>328</w:t>
      </w:r>
      <w:r>
        <w:rPr>
          <w:noProof/>
        </w:rPr>
        <w:fldChar w:fldCharType="end"/>
      </w:r>
    </w:p>
    <w:p w14:paraId="477408CB" w14:textId="247E3CC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5.12.5.3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_Toc212046578 \h </w:instrText>
      </w:r>
      <w:r>
        <w:rPr>
          <w:noProof/>
        </w:rPr>
      </w:r>
      <w:r>
        <w:rPr>
          <w:noProof/>
        </w:rPr>
        <w:fldChar w:fldCharType="separate"/>
      </w:r>
      <w:r>
        <w:rPr>
          <w:noProof/>
        </w:rPr>
        <w:t>328</w:t>
      </w:r>
      <w:r>
        <w:rPr>
          <w:noProof/>
        </w:rPr>
        <w:fldChar w:fldCharType="end"/>
      </w:r>
    </w:p>
    <w:p w14:paraId="4982299D" w14:textId="4259D437"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5.13</w:t>
      </w:r>
      <w:r>
        <w:rPr>
          <w:rFonts w:asciiTheme="minorHAnsi" w:hAnsiTheme="minorHAnsi" w:cstheme="minorBidi"/>
          <w:noProof/>
          <w:kern w:val="2"/>
          <w:sz w:val="24"/>
          <w:szCs w:val="24"/>
          <w:lang w:val="en-US" w:eastAsia="zh-CN"/>
          <w14:ligatures w14:val="standardContextual"/>
        </w:rPr>
        <w:tab/>
      </w:r>
      <w:r>
        <w:rPr>
          <w:noProof/>
        </w:rPr>
        <w:t>NpConfiguration API</w:t>
      </w:r>
      <w:r>
        <w:rPr>
          <w:noProof/>
        </w:rPr>
        <w:tab/>
      </w:r>
      <w:r>
        <w:rPr>
          <w:noProof/>
        </w:rPr>
        <w:fldChar w:fldCharType="begin"/>
      </w:r>
      <w:r>
        <w:rPr>
          <w:noProof/>
        </w:rPr>
        <w:instrText xml:space="preserve"> PAGEREF _Toc212046579 \h </w:instrText>
      </w:r>
      <w:r>
        <w:rPr>
          <w:noProof/>
        </w:rPr>
      </w:r>
      <w:r>
        <w:rPr>
          <w:noProof/>
        </w:rPr>
        <w:fldChar w:fldCharType="separate"/>
      </w:r>
      <w:r>
        <w:rPr>
          <w:noProof/>
        </w:rPr>
        <w:t>328</w:t>
      </w:r>
      <w:r>
        <w:rPr>
          <w:noProof/>
        </w:rPr>
        <w:fldChar w:fldCharType="end"/>
      </w:r>
    </w:p>
    <w:p w14:paraId="21834C05" w14:textId="39AC18B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5.13.1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_Toc212046580 \h </w:instrText>
      </w:r>
      <w:r>
        <w:rPr>
          <w:noProof/>
        </w:rPr>
      </w:r>
      <w:r>
        <w:rPr>
          <w:noProof/>
        </w:rPr>
        <w:fldChar w:fldCharType="separate"/>
      </w:r>
      <w:r>
        <w:rPr>
          <w:noProof/>
        </w:rPr>
        <w:t>328</w:t>
      </w:r>
      <w:r>
        <w:rPr>
          <w:noProof/>
        </w:rPr>
        <w:fldChar w:fldCharType="end"/>
      </w:r>
    </w:p>
    <w:p w14:paraId="45082971" w14:textId="0DAF520F"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5.13.2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_Toc212046581 \h </w:instrText>
      </w:r>
      <w:r>
        <w:rPr>
          <w:noProof/>
        </w:rPr>
      </w:r>
      <w:r>
        <w:rPr>
          <w:noProof/>
        </w:rPr>
        <w:fldChar w:fldCharType="separate"/>
      </w:r>
      <w:r>
        <w:rPr>
          <w:noProof/>
        </w:rPr>
        <w:t>328</w:t>
      </w:r>
      <w:r>
        <w:rPr>
          <w:noProof/>
        </w:rPr>
        <w:fldChar w:fldCharType="end"/>
      </w:r>
    </w:p>
    <w:p w14:paraId="652AB4C8" w14:textId="3CB87EE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_Toc212046582 \h </w:instrText>
      </w:r>
      <w:r>
        <w:rPr>
          <w:noProof/>
        </w:rPr>
      </w:r>
      <w:r>
        <w:rPr>
          <w:noProof/>
        </w:rPr>
        <w:fldChar w:fldCharType="separate"/>
      </w:r>
      <w:r>
        <w:rPr>
          <w:noProof/>
        </w:rPr>
        <w:t>328</w:t>
      </w:r>
      <w:r>
        <w:rPr>
          <w:noProof/>
        </w:rPr>
        <w:fldChar w:fldCharType="end"/>
      </w:r>
    </w:p>
    <w:p w14:paraId="3266499A" w14:textId="4CEE3E1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_Toc212046583 \h </w:instrText>
      </w:r>
      <w:r>
        <w:rPr>
          <w:noProof/>
        </w:rPr>
      </w:r>
      <w:r>
        <w:rPr>
          <w:noProof/>
        </w:rPr>
        <w:fldChar w:fldCharType="separate"/>
      </w:r>
      <w:r>
        <w:rPr>
          <w:noProof/>
        </w:rPr>
        <w:t>328</w:t>
      </w:r>
      <w:r>
        <w:rPr>
          <w:noProof/>
        </w:rPr>
        <w:fldChar w:fldCharType="end"/>
      </w:r>
    </w:p>
    <w:p w14:paraId="192276D5" w14:textId="72B2100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5.13.2.1.2</w:t>
      </w:r>
      <w:r>
        <w:rPr>
          <w:rFonts w:asciiTheme="minorHAnsi" w:hAnsiTheme="minorHAnsi" w:cstheme="minorBidi"/>
          <w:noProof/>
          <w:kern w:val="2"/>
          <w:sz w:val="24"/>
          <w:szCs w:val="24"/>
          <w:lang w:val="en-US" w:eastAsia="zh-CN"/>
          <w14:ligatures w14:val="standardContextual"/>
        </w:rPr>
        <w:tab/>
      </w:r>
      <w:r>
        <w:rPr>
          <w:noProof/>
        </w:rPr>
        <w:t>Type: NpConfiguration</w:t>
      </w:r>
      <w:r>
        <w:rPr>
          <w:noProof/>
        </w:rPr>
        <w:tab/>
      </w:r>
      <w:r>
        <w:rPr>
          <w:noProof/>
        </w:rPr>
        <w:fldChar w:fldCharType="begin"/>
      </w:r>
      <w:r>
        <w:rPr>
          <w:noProof/>
        </w:rPr>
        <w:instrText xml:space="preserve"> PAGEREF _Toc212046584 \h </w:instrText>
      </w:r>
      <w:r>
        <w:rPr>
          <w:noProof/>
        </w:rPr>
      </w:r>
      <w:r>
        <w:rPr>
          <w:noProof/>
        </w:rPr>
        <w:fldChar w:fldCharType="separate"/>
      </w:r>
      <w:r>
        <w:rPr>
          <w:noProof/>
        </w:rPr>
        <w:t>329</w:t>
      </w:r>
      <w:r>
        <w:rPr>
          <w:noProof/>
        </w:rPr>
        <w:fldChar w:fldCharType="end"/>
      </w:r>
    </w:p>
    <w:p w14:paraId="5A3593B5" w14:textId="0D1F943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5.13.2.1.3</w:t>
      </w:r>
      <w:r>
        <w:rPr>
          <w:rFonts w:asciiTheme="minorHAnsi" w:hAnsiTheme="minorHAnsi" w:cstheme="minorBidi"/>
          <w:noProof/>
          <w:kern w:val="2"/>
          <w:sz w:val="24"/>
          <w:szCs w:val="24"/>
          <w:lang w:val="en-US" w:eastAsia="zh-CN"/>
          <w14:ligatures w14:val="standardContextual"/>
        </w:rPr>
        <w:tab/>
      </w:r>
      <w:r>
        <w:rPr>
          <w:noProof/>
        </w:rPr>
        <w:t>Type: NpConfigurationPatch</w:t>
      </w:r>
      <w:r>
        <w:rPr>
          <w:noProof/>
        </w:rPr>
        <w:tab/>
      </w:r>
      <w:r>
        <w:rPr>
          <w:noProof/>
        </w:rPr>
        <w:fldChar w:fldCharType="begin"/>
      </w:r>
      <w:r>
        <w:rPr>
          <w:noProof/>
        </w:rPr>
        <w:instrText xml:space="preserve"> PAGEREF _Toc212046585 \h </w:instrText>
      </w:r>
      <w:r>
        <w:rPr>
          <w:noProof/>
        </w:rPr>
      </w:r>
      <w:r>
        <w:rPr>
          <w:noProof/>
        </w:rPr>
        <w:fldChar w:fldCharType="separate"/>
      </w:r>
      <w:r>
        <w:rPr>
          <w:noProof/>
        </w:rPr>
        <w:t>332</w:t>
      </w:r>
      <w:r>
        <w:rPr>
          <w:noProof/>
        </w:rPr>
        <w:fldChar w:fldCharType="end"/>
      </w:r>
    </w:p>
    <w:p w14:paraId="547067C9" w14:textId="4F8C1E7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5.13.2.1.4</w:t>
      </w:r>
      <w:r>
        <w:rPr>
          <w:rFonts w:asciiTheme="minorHAnsi" w:hAnsiTheme="minorHAnsi" w:cstheme="minorBidi"/>
          <w:noProof/>
          <w:kern w:val="2"/>
          <w:sz w:val="24"/>
          <w:szCs w:val="24"/>
          <w:lang w:val="en-US" w:eastAsia="zh-CN"/>
          <w14:ligatures w14:val="standardContextual"/>
        </w:rPr>
        <w:tab/>
      </w:r>
      <w:r>
        <w:rPr>
          <w:noProof/>
        </w:rPr>
        <w:t>Type: ConfigurationNotification</w:t>
      </w:r>
      <w:r>
        <w:rPr>
          <w:noProof/>
        </w:rPr>
        <w:tab/>
      </w:r>
      <w:r>
        <w:rPr>
          <w:noProof/>
        </w:rPr>
        <w:fldChar w:fldCharType="begin"/>
      </w:r>
      <w:r>
        <w:rPr>
          <w:noProof/>
        </w:rPr>
        <w:instrText xml:space="preserve"> PAGEREF _Toc212046586 \h </w:instrText>
      </w:r>
      <w:r>
        <w:rPr>
          <w:noProof/>
        </w:rPr>
      </w:r>
      <w:r>
        <w:rPr>
          <w:noProof/>
        </w:rPr>
        <w:fldChar w:fldCharType="separate"/>
      </w:r>
      <w:r>
        <w:rPr>
          <w:noProof/>
        </w:rPr>
        <w:t>332</w:t>
      </w:r>
      <w:r>
        <w:rPr>
          <w:noProof/>
        </w:rPr>
        <w:fldChar w:fldCharType="end"/>
      </w:r>
    </w:p>
    <w:p w14:paraId="774A6C79" w14:textId="26DDCB9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5.13.2.2</w:t>
      </w:r>
      <w:r>
        <w:rPr>
          <w:rFonts w:asciiTheme="minorHAnsi" w:hAnsiTheme="minorHAnsi" w:cstheme="minorBidi"/>
          <w:noProof/>
          <w:kern w:val="2"/>
          <w:sz w:val="24"/>
          <w:szCs w:val="24"/>
          <w:lang w:val="en-US" w:eastAsia="zh-CN"/>
          <w14:ligatures w14:val="standardContextual"/>
        </w:rPr>
        <w:tab/>
      </w:r>
      <w:r w:rsidRPr="002D134A">
        <w:rPr>
          <w:noProof/>
          <w:lang w:val="en-US"/>
        </w:rPr>
        <w:t>Simple data types and enumerations</w:t>
      </w:r>
      <w:r>
        <w:rPr>
          <w:noProof/>
        </w:rPr>
        <w:tab/>
      </w:r>
      <w:r>
        <w:rPr>
          <w:noProof/>
        </w:rPr>
        <w:fldChar w:fldCharType="begin"/>
      </w:r>
      <w:r>
        <w:rPr>
          <w:noProof/>
        </w:rPr>
        <w:instrText xml:space="preserve"> PAGEREF _Toc212046587 \h </w:instrText>
      </w:r>
      <w:r>
        <w:rPr>
          <w:noProof/>
        </w:rPr>
      </w:r>
      <w:r>
        <w:rPr>
          <w:noProof/>
        </w:rPr>
        <w:fldChar w:fldCharType="separate"/>
      </w:r>
      <w:r>
        <w:rPr>
          <w:noProof/>
        </w:rPr>
        <w:t>333</w:t>
      </w:r>
      <w:r>
        <w:rPr>
          <w:noProof/>
        </w:rPr>
        <w:fldChar w:fldCharType="end"/>
      </w:r>
    </w:p>
    <w:p w14:paraId="7D3051B8" w14:textId="405EAE5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_Toc212046588 \h </w:instrText>
      </w:r>
      <w:r>
        <w:rPr>
          <w:noProof/>
        </w:rPr>
      </w:r>
      <w:r>
        <w:rPr>
          <w:noProof/>
        </w:rPr>
        <w:fldChar w:fldCharType="separate"/>
      </w:r>
      <w:r>
        <w:rPr>
          <w:noProof/>
        </w:rPr>
        <w:t>333</w:t>
      </w:r>
      <w:r>
        <w:rPr>
          <w:noProof/>
        </w:rPr>
        <w:fldChar w:fldCharType="end"/>
      </w:r>
    </w:p>
    <w:p w14:paraId="41BBF21C" w14:textId="01703A3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5.13.2.2.2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_Toc212046589 \h </w:instrText>
      </w:r>
      <w:r>
        <w:rPr>
          <w:noProof/>
        </w:rPr>
      </w:r>
      <w:r>
        <w:rPr>
          <w:noProof/>
        </w:rPr>
        <w:fldChar w:fldCharType="separate"/>
      </w:r>
      <w:r>
        <w:rPr>
          <w:noProof/>
        </w:rPr>
        <w:t>333</w:t>
      </w:r>
      <w:r>
        <w:rPr>
          <w:noProof/>
        </w:rPr>
        <w:fldChar w:fldCharType="end"/>
      </w:r>
    </w:p>
    <w:p w14:paraId="6243F629" w14:textId="305151E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5.13.2.2.3</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MPSforMsgInd</w:t>
      </w:r>
      <w:r>
        <w:rPr>
          <w:noProof/>
        </w:rPr>
        <w:tab/>
      </w:r>
      <w:r>
        <w:rPr>
          <w:noProof/>
        </w:rPr>
        <w:fldChar w:fldCharType="begin"/>
      </w:r>
      <w:r>
        <w:rPr>
          <w:noProof/>
        </w:rPr>
        <w:instrText xml:space="preserve"> PAGEREF _Toc212046590 \h </w:instrText>
      </w:r>
      <w:r>
        <w:rPr>
          <w:noProof/>
        </w:rPr>
      </w:r>
      <w:r>
        <w:rPr>
          <w:noProof/>
        </w:rPr>
        <w:fldChar w:fldCharType="separate"/>
      </w:r>
      <w:r>
        <w:rPr>
          <w:noProof/>
        </w:rPr>
        <w:t>333</w:t>
      </w:r>
      <w:r>
        <w:rPr>
          <w:noProof/>
        </w:rPr>
        <w:fldChar w:fldCharType="end"/>
      </w:r>
    </w:p>
    <w:p w14:paraId="64476280" w14:textId="34CDF468"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5.13.3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_Toc212046591 \h </w:instrText>
      </w:r>
      <w:r>
        <w:rPr>
          <w:noProof/>
        </w:rPr>
      </w:r>
      <w:r>
        <w:rPr>
          <w:noProof/>
        </w:rPr>
        <w:fldChar w:fldCharType="separate"/>
      </w:r>
      <w:r>
        <w:rPr>
          <w:noProof/>
        </w:rPr>
        <w:t>333</w:t>
      </w:r>
      <w:r>
        <w:rPr>
          <w:noProof/>
        </w:rPr>
        <w:fldChar w:fldCharType="end"/>
      </w:r>
    </w:p>
    <w:p w14:paraId="219AC003" w14:textId="5053408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_Toc212046592 \h </w:instrText>
      </w:r>
      <w:r>
        <w:rPr>
          <w:noProof/>
        </w:rPr>
      </w:r>
      <w:r>
        <w:rPr>
          <w:noProof/>
        </w:rPr>
        <w:fldChar w:fldCharType="separate"/>
      </w:r>
      <w:r>
        <w:rPr>
          <w:noProof/>
        </w:rPr>
        <w:t>333</w:t>
      </w:r>
      <w:r>
        <w:rPr>
          <w:noProof/>
        </w:rPr>
        <w:fldChar w:fldCharType="end"/>
      </w:r>
    </w:p>
    <w:p w14:paraId="48C50210" w14:textId="00407B47"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5.13.3.2</w:t>
      </w:r>
      <w:r>
        <w:rPr>
          <w:rFonts w:asciiTheme="minorHAnsi" w:hAnsiTheme="minorHAnsi" w:cstheme="minorBidi"/>
          <w:noProof/>
          <w:kern w:val="2"/>
          <w:sz w:val="24"/>
          <w:szCs w:val="24"/>
          <w:lang w:val="en-US" w:eastAsia="zh-CN"/>
          <w14:ligatures w14:val="standardContextual"/>
        </w:rPr>
        <w:tab/>
      </w:r>
      <w:r>
        <w:rPr>
          <w:noProof/>
        </w:rPr>
        <w:t>Resource: NP Configurations</w:t>
      </w:r>
      <w:r>
        <w:rPr>
          <w:noProof/>
        </w:rPr>
        <w:tab/>
      </w:r>
      <w:r>
        <w:rPr>
          <w:noProof/>
        </w:rPr>
        <w:fldChar w:fldCharType="begin"/>
      </w:r>
      <w:r>
        <w:rPr>
          <w:noProof/>
        </w:rPr>
        <w:instrText xml:space="preserve"> PAGEREF _Toc212046593 \h </w:instrText>
      </w:r>
      <w:r>
        <w:rPr>
          <w:noProof/>
        </w:rPr>
      </w:r>
      <w:r>
        <w:rPr>
          <w:noProof/>
        </w:rPr>
        <w:fldChar w:fldCharType="separate"/>
      </w:r>
      <w:r>
        <w:rPr>
          <w:noProof/>
        </w:rPr>
        <w:t>334</w:t>
      </w:r>
      <w:r>
        <w:rPr>
          <w:noProof/>
        </w:rPr>
        <w:fldChar w:fldCharType="end"/>
      </w:r>
    </w:p>
    <w:p w14:paraId="48ED0AE3" w14:textId="08F5067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_Toc212046594 \h </w:instrText>
      </w:r>
      <w:r>
        <w:rPr>
          <w:noProof/>
        </w:rPr>
      </w:r>
      <w:r>
        <w:rPr>
          <w:noProof/>
        </w:rPr>
        <w:fldChar w:fldCharType="separate"/>
      </w:r>
      <w:r>
        <w:rPr>
          <w:noProof/>
        </w:rPr>
        <w:t>334</w:t>
      </w:r>
      <w:r>
        <w:rPr>
          <w:noProof/>
        </w:rPr>
        <w:fldChar w:fldCharType="end"/>
      </w:r>
    </w:p>
    <w:p w14:paraId="48C76F98" w14:textId="55A0CBF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_Toc212046595 \h </w:instrText>
      </w:r>
      <w:r>
        <w:rPr>
          <w:noProof/>
        </w:rPr>
      </w:r>
      <w:r>
        <w:rPr>
          <w:noProof/>
        </w:rPr>
        <w:fldChar w:fldCharType="separate"/>
      </w:r>
      <w:r>
        <w:rPr>
          <w:noProof/>
        </w:rPr>
        <w:t>334</w:t>
      </w:r>
      <w:r>
        <w:rPr>
          <w:noProof/>
        </w:rPr>
        <w:fldChar w:fldCharType="end"/>
      </w:r>
    </w:p>
    <w:p w14:paraId="2610FED9" w14:textId="3E74AA8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_Toc212046596 \h </w:instrText>
      </w:r>
      <w:r>
        <w:rPr>
          <w:noProof/>
        </w:rPr>
      </w:r>
      <w:r>
        <w:rPr>
          <w:noProof/>
        </w:rPr>
        <w:fldChar w:fldCharType="separate"/>
      </w:r>
      <w:r>
        <w:rPr>
          <w:noProof/>
        </w:rPr>
        <w:t>334</w:t>
      </w:r>
      <w:r>
        <w:rPr>
          <w:noProof/>
        </w:rPr>
        <w:fldChar w:fldCharType="end"/>
      </w:r>
    </w:p>
    <w:p w14:paraId="750DA27F" w14:textId="435FB1E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_Toc212046597 \h </w:instrText>
      </w:r>
      <w:r>
        <w:rPr>
          <w:noProof/>
        </w:rPr>
      </w:r>
      <w:r>
        <w:rPr>
          <w:noProof/>
        </w:rPr>
        <w:fldChar w:fldCharType="separate"/>
      </w:r>
      <w:r>
        <w:rPr>
          <w:noProof/>
        </w:rPr>
        <w:t>334</w:t>
      </w:r>
      <w:r>
        <w:rPr>
          <w:noProof/>
        </w:rPr>
        <w:fldChar w:fldCharType="end"/>
      </w:r>
    </w:p>
    <w:p w14:paraId="271FCFE9" w14:textId="73F260AD"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_Toc212046598 \h </w:instrText>
      </w:r>
      <w:r>
        <w:rPr>
          <w:noProof/>
        </w:rPr>
      </w:r>
      <w:r>
        <w:rPr>
          <w:noProof/>
        </w:rPr>
        <w:fldChar w:fldCharType="separate"/>
      </w:r>
      <w:r>
        <w:rPr>
          <w:noProof/>
        </w:rPr>
        <w:t>335</w:t>
      </w:r>
      <w:r>
        <w:rPr>
          <w:noProof/>
        </w:rPr>
        <w:fldChar w:fldCharType="end"/>
      </w:r>
    </w:p>
    <w:p w14:paraId="0A77D52C" w14:textId="6C25FBA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_Toc212046599 \h </w:instrText>
      </w:r>
      <w:r>
        <w:rPr>
          <w:noProof/>
        </w:rPr>
      </w:r>
      <w:r>
        <w:rPr>
          <w:noProof/>
        </w:rPr>
        <w:fldChar w:fldCharType="separate"/>
      </w:r>
      <w:r>
        <w:rPr>
          <w:noProof/>
        </w:rPr>
        <w:t>335</w:t>
      </w:r>
      <w:r>
        <w:rPr>
          <w:noProof/>
        </w:rPr>
        <w:fldChar w:fldCharType="end"/>
      </w:r>
    </w:p>
    <w:p w14:paraId="32399CF3" w14:textId="0E6B302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_Toc212046600 \h </w:instrText>
      </w:r>
      <w:r>
        <w:rPr>
          <w:noProof/>
        </w:rPr>
      </w:r>
      <w:r>
        <w:rPr>
          <w:noProof/>
        </w:rPr>
        <w:fldChar w:fldCharType="separate"/>
      </w:r>
      <w:r>
        <w:rPr>
          <w:noProof/>
        </w:rPr>
        <w:t>335</w:t>
      </w:r>
      <w:r>
        <w:rPr>
          <w:noProof/>
        </w:rPr>
        <w:fldChar w:fldCharType="end"/>
      </w:r>
    </w:p>
    <w:p w14:paraId="6746F74F" w14:textId="7271FB77"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_Toc212046601 \h </w:instrText>
      </w:r>
      <w:r>
        <w:rPr>
          <w:noProof/>
        </w:rPr>
      </w:r>
      <w:r>
        <w:rPr>
          <w:noProof/>
        </w:rPr>
        <w:fldChar w:fldCharType="separate"/>
      </w:r>
      <w:r>
        <w:rPr>
          <w:noProof/>
        </w:rPr>
        <w:t>336</w:t>
      </w:r>
      <w:r>
        <w:rPr>
          <w:noProof/>
        </w:rPr>
        <w:fldChar w:fldCharType="end"/>
      </w:r>
    </w:p>
    <w:p w14:paraId="288A7428" w14:textId="00C3CB2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5.13.3.3</w:t>
      </w:r>
      <w:r>
        <w:rPr>
          <w:rFonts w:asciiTheme="minorHAnsi" w:hAnsiTheme="minorHAnsi" w:cstheme="minorBidi"/>
          <w:noProof/>
          <w:kern w:val="2"/>
          <w:sz w:val="24"/>
          <w:szCs w:val="24"/>
          <w:lang w:val="en-US" w:eastAsia="zh-CN"/>
          <w14:ligatures w14:val="standardContextual"/>
        </w:rPr>
        <w:tab/>
      </w:r>
      <w:r>
        <w:rPr>
          <w:noProof/>
        </w:rPr>
        <w:t>Resource: Individual NP Configuration</w:t>
      </w:r>
      <w:r>
        <w:rPr>
          <w:noProof/>
        </w:rPr>
        <w:tab/>
      </w:r>
      <w:r>
        <w:rPr>
          <w:noProof/>
        </w:rPr>
        <w:fldChar w:fldCharType="begin"/>
      </w:r>
      <w:r>
        <w:rPr>
          <w:noProof/>
        </w:rPr>
        <w:instrText xml:space="preserve"> PAGEREF _Toc212046602 \h </w:instrText>
      </w:r>
      <w:r>
        <w:rPr>
          <w:noProof/>
        </w:rPr>
      </w:r>
      <w:r>
        <w:rPr>
          <w:noProof/>
        </w:rPr>
        <w:fldChar w:fldCharType="separate"/>
      </w:r>
      <w:r>
        <w:rPr>
          <w:noProof/>
        </w:rPr>
        <w:t>336</w:t>
      </w:r>
      <w:r>
        <w:rPr>
          <w:noProof/>
        </w:rPr>
        <w:fldChar w:fldCharType="end"/>
      </w:r>
    </w:p>
    <w:p w14:paraId="6296EFEE" w14:textId="650F0C6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_Toc212046603 \h </w:instrText>
      </w:r>
      <w:r>
        <w:rPr>
          <w:noProof/>
        </w:rPr>
      </w:r>
      <w:r>
        <w:rPr>
          <w:noProof/>
        </w:rPr>
        <w:fldChar w:fldCharType="separate"/>
      </w:r>
      <w:r>
        <w:rPr>
          <w:noProof/>
        </w:rPr>
        <w:t>336</w:t>
      </w:r>
      <w:r>
        <w:rPr>
          <w:noProof/>
        </w:rPr>
        <w:fldChar w:fldCharType="end"/>
      </w:r>
    </w:p>
    <w:p w14:paraId="537F6FA7" w14:textId="01A405E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_Toc212046604 \h </w:instrText>
      </w:r>
      <w:r>
        <w:rPr>
          <w:noProof/>
        </w:rPr>
      </w:r>
      <w:r>
        <w:rPr>
          <w:noProof/>
        </w:rPr>
        <w:fldChar w:fldCharType="separate"/>
      </w:r>
      <w:r>
        <w:rPr>
          <w:noProof/>
        </w:rPr>
        <w:t>336</w:t>
      </w:r>
      <w:r>
        <w:rPr>
          <w:noProof/>
        </w:rPr>
        <w:fldChar w:fldCharType="end"/>
      </w:r>
    </w:p>
    <w:p w14:paraId="5AEB2C9D" w14:textId="37B2847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_Toc212046605 \h </w:instrText>
      </w:r>
      <w:r>
        <w:rPr>
          <w:noProof/>
        </w:rPr>
      </w:r>
      <w:r>
        <w:rPr>
          <w:noProof/>
        </w:rPr>
        <w:fldChar w:fldCharType="separate"/>
      </w:r>
      <w:r>
        <w:rPr>
          <w:noProof/>
        </w:rPr>
        <w:t>337</w:t>
      </w:r>
      <w:r>
        <w:rPr>
          <w:noProof/>
        </w:rPr>
        <w:fldChar w:fldCharType="end"/>
      </w:r>
    </w:p>
    <w:p w14:paraId="0B1B5FCD" w14:textId="1C2705E3"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_Toc212046606 \h </w:instrText>
      </w:r>
      <w:r>
        <w:rPr>
          <w:noProof/>
        </w:rPr>
      </w:r>
      <w:r>
        <w:rPr>
          <w:noProof/>
        </w:rPr>
        <w:fldChar w:fldCharType="separate"/>
      </w:r>
      <w:r>
        <w:rPr>
          <w:noProof/>
        </w:rPr>
        <w:t>337</w:t>
      </w:r>
      <w:r>
        <w:rPr>
          <w:noProof/>
        </w:rPr>
        <w:fldChar w:fldCharType="end"/>
      </w:r>
    </w:p>
    <w:p w14:paraId="3436EA01" w14:textId="094CFF0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_Toc212046607 \h </w:instrText>
      </w:r>
      <w:r>
        <w:rPr>
          <w:noProof/>
        </w:rPr>
      </w:r>
      <w:r>
        <w:rPr>
          <w:noProof/>
        </w:rPr>
        <w:fldChar w:fldCharType="separate"/>
      </w:r>
      <w:r>
        <w:rPr>
          <w:noProof/>
        </w:rPr>
        <w:t>337</w:t>
      </w:r>
      <w:r>
        <w:rPr>
          <w:noProof/>
        </w:rPr>
        <w:fldChar w:fldCharType="end"/>
      </w:r>
    </w:p>
    <w:p w14:paraId="39BBFA7C" w14:textId="5240378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_Toc212046608 \h </w:instrText>
      </w:r>
      <w:r>
        <w:rPr>
          <w:noProof/>
        </w:rPr>
      </w:r>
      <w:r>
        <w:rPr>
          <w:noProof/>
        </w:rPr>
        <w:fldChar w:fldCharType="separate"/>
      </w:r>
      <w:r>
        <w:rPr>
          <w:noProof/>
        </w:rPr>
        <w:t>338</w:t>
      </w:r>
      <w:r>
        <w:rPr>
          <w:noProof/>
        </w:rPr>
        <w:fldChar w:fldCharType="end"/>
      </w:r>
    </w:p>
    <w:p w14:paraId="7B8543E1" w14:textId="40D08B4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_Toc212046609 \h </w:instrText>
      </w:r>
      <w:r>
        <w:rPr>
          <w:noProof/>
        </w:rPr>
      </w:r>
      <w:r>
        <w:rPr>
          <w:noProof/>
        </w:rPr>
        <w:fldChar w:fldCharType="separate"/>
      </w:r>
      <w:r>
        <w:rPr>
          <w:noProof/>
        </w:rPr>
        <w:t>339</w:t>
      </w:r>
      <w:r>
        <w:rPr>
          <w:noProof/>
        </w:rPr>
        <w:fldChar w:fldCharType="end"/>
      </w:r>
    </w:p>
    <w:p w14:paraId="428A10F7" w14:textId="7AD442A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_Toc212046610 \h </w:instrText>
      </w:r>
      <w:r>
        <w:rPr>
          <w:noProof/>
        </w:rPr>
      </w:r>
      <w:r>
        <w:rPr>
          <w:noProof/>
        </w:rPr>
        <w:fldChar w:fldCharType="separate"/>
      </w:r>
      <w:r>
        <w:rPr>
          <w:noProof/>
        </w:rPr>
        <w:t>339</w:t>
      </w:r>
      <w:r>
        <w:rPr>
          <w:noProof/>
        </w:rPr>
        <w:fldChar w:fldCharType="end"/>
      </w:r>
    </w:p>
    <w:p w14:paraId="45B9A1E1" w14:textId="3DFF547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_Toc212046611 \h </w:instrText>
      </w:r>
      <w:r>
        <w:rPr>
          <w:noProof/>
        </w:rPr>
      </w:r>
      <w:r>
        <w:rPr>
          <w:noProof/>
        </w:rPr>
        <w:fldChar w:fldCharType="separate"/>
      </w:r>
      <w:r>
        <w:rPr>
          <w:noProof/>
        </w:rPr>
        <w:t>340</w:t>
      </w:r>
      <w:r>
        <w:rPr>
          <w:noProof/>
        </w:rPr>
        <w:fldChar w:fldCharType="end"/>
      </w:r>
    </w:p>
    <w:p w14:paraId="7D841FE2" w14:textId="2B872F0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5.13.3A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_Toc212046612 \h </w:instrText>
      </w:r>
      <w:r>
        <w:rPr>
          <w:noProof/>
        </w:rPr>
      </w:r>
      <w:r>
        <w:rPr>
          <w:noProof/>
        </w:rPr>
        <w:fldChar w:fldCharType="separate"/>
      </w:r>
      <w:r>
        <w:rPr>
          <w:noProof/>
        </w:rPr>
        <w:t>340</w:t>
      </w:r>
      <w:r>
        <w:rPr>
          <w:noProof/>
        </w:rPr>
        <w:fldChar w:fldCharType="end"/>
      </w:r>
    </w:p>
    <w:p w14:paraId="50C81790" w14:textId="35B92AE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_Toc212046613 \h </w:instrText>
      </w:r>
      <w:r>
        <w:rPr>
          <w:noProof/>
        </w:rPr>
      </w:r>
      <w:r>
        <w:rPr>
          <w:noProof/>
        </w:rPr>
        <w:fldChar w:fldCharType="separate"/>
      </w:r>
      <w:r>
        <w:rPr>
          <w:noProof/>
        </w:rPr>
        <w:t>340</w:t>
      </w:r>
      <w:r>
        <w:rPr>
          <w:noProof/>
        </w:rPr>
        <w:fldChar w:fldCharType="end"/>
      </w:r>
    </w:p>
    <w:p w14:paraId="273CCFE6" w14:textId="0F7F038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5.13.3A.2</w:t>
      </w:r>
      <w:r>
        <w:rPr>
          <w:rFonts w:asciiTheme="minorHAnsi" w:hAnsiTheme="minorHAnsi" w:cstheme="minorBidi"/>
          <w:noProof/>
          <w:kern w:val="2"/>
          <w:sz w:val="24"/>
          <w:szCs w:val="24"/>
          <w:lang w:val="en-US" w:eastAsia="zh-CN"/>
          <w14:ligatures w14:val="standardContextual"/>
        </w:rPr>
        <w:tab/>
      </w:r>
      <w:r>
        <w:rPr>
          <w:noProof/>
        </w:rPr>
        <w:t>Configuration Notification</w:t>
      </w:r>
      <w:r>
        <w:rPr>
          <w:noProof/>
        </w:rPr>
        <w:tab/>
      </w:r>
      <w:r>
        <w:rPr>
          <w:noProof/>
        </w:rPr>
        <w:fldChar w:fldCharType="begin"/>
      </w:r>
      <w:r>
        <w:rPr>
          <w:noProof/>
        </w:rPr>
        <w:instrText xml:space="preserve"> PAGEREF _Toc212046614 \h </w:instrText>
      </w:r>
      <w:r>
        <w:rPr>
          <w:noProof/>
        </w:rPr>
      </w:r>
      <w:r>
        <w:rPr>
          <w:noProof/>
        </w:rPr>
        <w:fldChar w:fldCharType="separate"/>
      </w:r>
      <w:r>
        <w:rPr>
          <w:noProof/>
        </w:rPr>
        <w:t>341</w:t>
      </w:r>
      <w:r>
        <w:rPr>
          <w:noProof/>
        </w:rPr>
        <w:fldChar w:fldCharType="end"/>
      </w:r>
    </w:p>
    <w:p w14:paraId="63006333" w14:textId="3017065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_Toc212046615 \h </w:instrText>
      </w:r>
      <w:r>
        <w:rPr>
          <w:noProof/>
        </w:rPr>
      </w:r>
      <w:r>
        <w:rPr>
          <w:noProof/>
        </w:rPr>
        <w:fldChar w:fldCharType="separate"/>
      </w:r>
      <w:r>
        <w:rPr>
          <w:noProof/>
        </w:rPr>
        <w:t>341</w:t>
      </w:r>
      <w:r>
        <w:rPr>
          <w:noProof/>
        </w:rPr>
        <w:fldChar w:fldCharType="end"/>
      </w:r>
    </w:p>
    <w:p w14:paraId="20EA81A8" w14:textId="418E9BD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_Toc212046616 \h </w:instrText>
      </w:r>
      <w:r>
        <w:rPr>
          <w:noProof/>
        </w:rPr>
      </w:r>
      <w:r>
        <w:rPr>
          <w:noProof/>
        </w:rPr>
        <w:fldChar w:fldCharType="separate"/>
      </w:r>
      <w:r>
        <w:rPr>
          <w:noProof/>
        </w:rPr>
        <w:t>341</w:t>
      </w:r>
      <w:r>
        <w:rPr>
          <w:noProof/>
        </w:rPr>
        <w:fldChar w:fldCharType="end"/>
      </w:r>
    </w:p>
    <w:p w14:paraId="5F7CD39C" w14:textId="7C3AEA8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5.13.3A.2.3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_Toc212046617 \h </w:instrText>
      </w:r>
      <w:r>
        <w:rPr>
          <w:noProof/>
        </w:rPr>
      </w:r>
      <w:r>
        <w:rPr>
          <w:noProof/>
        </w:rPr>
        <w:fldChar w:fldCharType="separate"/>
      </w:r>
      <w:r>
        <w:rPr>
          <w:noProof/>
        </w:rPr>
        <w:t>341</w:t>
      </w:r>
      <w:r>
        <w:rPr>
          <w:noProof/>
        </w:rPr>
        <w:fldChar w:fldCharType="end"/>
      </w:r>
    </w:p>
    <w:p w14:paraId="52CEEFBF" w14:textId="3E2684D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_Toc212046618 \h </w:instrText>
      </w:r>
      <w:r>
        <w:rPr>
          <w:noProof/>
        </w:rPr>
      </w:r>
      <w:r>
        <w:rPr>
          <w:noProof/>
        </w:rPr>
        <w:fldChar w:fldCharType="separate"/>
      </w:r>
      <w:r>
        <w:rPr>
          <w:noProof/>
        </w:rPr>
        <w:t>341</w:t>
      </w:r>
      <w:r>
        <w:rPr>
          <w:noProof/>
        </w:rPr>
        <w:fldChar w:fldCharType="end"/>
      </w:r>
    </w:p>
    <w:p w14:paraId="67D057B0" w14:textId="0F648619"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5.13.3a.2.3.2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_Toc212046619 \h </w:instrText>
      </w:r>
      <w:r>
        <w:rPr>
          <w:noProof/>
        </w:rPr>
      </w:r>
      <w:r>
        <w:rPr>
          <w:noProof/>
        </w:rPr>
        <w:fldChar w:fldCharType="separate"/>
      </w:r>
      <w:r>
        <w:rPr>
          <w:noProof/>
        </w:rPr>
        <w:t>342</w:t>
      </w:r>
      <w:r>
        <w:rPr>
          <w:noProof/>
        </w:rPr>
        <w:fldChar w:fldCharType="end"/>
      </w:r>
    </w:p>
    <w:p w14:paraId="3EC0EAF5" w14:textId="4977784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5.13.4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_Toc212046620 \h </w:instrText>
      </w:r>
      <w:r>
        <w:rPr>
          <w:noProof/>
        </w:rPr>
      </w:r>
      <w:r>
        <w:rPr>
          <w:noProof/>
        </w:rPr>
        <w:fldChar w:fldCharType="separate"/>
      </w:r>
      <w:r>
        <w:rPr>
          <w:noProof/>
        </w:rPr>
        <w:t>342</w:t>
      </w:r>
      <w:r>
        <w:rPr>
          <w:noProof/>
        </w:rPr>
        <w:fldChar w:fldCharType="end"/>
      </w:r>
    </w:p>
    <w:p w14:paraId="0A0281B0" w14:textId="545CEEA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5.13.5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_Toc212046621 \h </w:instrText>
      </w:r>
      <w:r>
        <w:rPr>
          <w:noProof/>
        </w:rPr>
      </w:r>
      <w:r>
        <w:rPr>
          <w:noProof/>
        </w:rPr>
        <w:fldChar w:fldCharType="separate"/>
      </w:r>
      <w:r>
        <w:rPr>
          <w:noProof/>
        </w:rPr>
        <w:t>343</w:t>
      </w:r>
      <w:r>
        <w:rPr>
          <w:noProof/>
        </w:rPr>
        <w:fldChar w:fldCharType="end"/>
      </w:r>
    </w:p>
    <w:p w14:paraId="1D35F7C2" w14:textId="488887C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_Toc212046622 \h </w:instrText>
      </w:r>
      <w:r>
        <w:rPr>
          <w:noProof/>
        </w:rPr>
      </w:r>
      <w:r>
        <w:rPr>
          <w:noProof/>
        </w:rPr>
        <w:fldChar w:fldCharType="separate"/>
      </w:r>
      <w:r>
        <w:rPr>
          <w:noProof/>
        </w:rPr>
        <w:t>343</w:t>
      </w:r>
      <w:r>
        <w:rPr>
          <w:noProof/>
        </w:rPr>
        <w:fldChar w:fldCharType="end"/>
      </w:r>
    </w:p>
    <w:p w14:paraId="3A6E9782" w14:textId="0E1D13D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_Toc212046623 \h </w:instrText>
      </w:r>
      <w:r>
        <w:rPr>
          <w:noProof/>
        </w:rPr>
      </w:r>
      <w:r>
        <w:rPr>
          <w:noProof/>
        </w:rPr>
        <w:fldChar w:fldCharType="separate"/>
      </w:r>
      <w:r>
        <w:rPr>
          <w:noProof/>
        </w:rPr>
        <w:t>343</w:t>
      </w:r>
      <w:r>
        <w:rPr>
          <w:noProof/>
        </w:rPr>
        <w:fldChar w:fldCharType="end"/>
      </w:r>
    </w:p>
    <w:p w14:paraId="3FB71B63" w14:textId="6C1637C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5.13.5.3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_Toc212046624 \h </w:instrText>
      </w:r>
      <w:r>
        <w:rPr>
          <w:noProof/>
        </w:rPr>
      </w:r>
      <w:r>
        <w:rPr>
          <w:noProof/>
        </w:rPr>
        <w:fldChar w:fldCharType="separate"/>
      </w:r>
      <w:r>
        <w:rPr>
          <w:noProof/>
        </w:rPr>
        <w:t>343</w:t>
      </w:r>
      <w:r>
        <w:rPr>
          <w:noProof/>
        </w:rPr>
        <w:fldChar w:fldCharType="end"/>
      </w:r>
    </w:p>
    <w:p w14:paraId="6EA2718A" w14:textId="497411B9"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5.14</w:t>
      </w:r>
      <w:r>
        <w:rPr>
          <w:rFonts w:asciiTheme="minorHAnsi" w:hAnsiTheme="minorHAnsi" w:cstheme="minorBidi"/>
          <w:noProof/>
          <w:kern w:val="2"/>
          <w:sz w:val="24"/>
          <w:szCs w:val="24"/>
          <w:lang w:val="en-US" w:eastAsia="zh-CN"/>
          <w14:ligatures w14:val="standardContextual"/>
        </w:rPr>
        <w:tab/>
      </w:r>
      <w:r>
        <w:rPr>
          <w:noProof/>
        </w:rPr>
        <w:t>AsSessionWithQoS API</w:t>
      </w:r>
      <w:r>
        <w:rPr>
          <w:noProof/>
        </w:rPr>
        <w:tab/>
      </w:r>
      <w:r>
        <w:rPr>
          <w:noProof/>
        </w:rPr>
        <w:fldChar w:fldCharType="begin"/>
      </w:r>
      <w:r>
        <w:rPr>
          <w:noProof/>
        </w:rPr>
        <w:instrText xml:space="preserve"> PAGEREF _Toc212046625 \h </w:instrText>
      </w:r>
      <w:r>
        <w:rPr>
          <w:noProof/>
        </w:rPr>
      </w:r>
      <w:r>
        <w:rPr>
          <w:noProof/>
        </w:rPr>
        <w:fldChar w:fldCharType="separate"/>
      </w:r>
      <w:r>
        <w:rPr>
          <w:noProof/>
        </w:rPr>
        <w:t>343</w:t>
      </w:r>
      <w:r>
        <w:rPr>
          <w:noProof/>
        </w:rPr>
        <w:fldChar w:fldCharType="end"/>
      </w:r>
    </w:p>
    <w:p w14:paraId="68EAAD65" w14:textId="4C7EB25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5.14.1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_Toc212046626 \h </w:instrText>
      </w:r>
      <w:r>
        <w:rPr>
          <w:noProof/>
        </w:rPr>
      </w:r>
      <w:r>
        <w:rPr>
          <w:noProof/>
        </w:rPr>
        <w:fldChar w:fldCharType="separate"/>
      </w:r>
      <w:r>
        <w:rPr>
          <w:noProof/>
        </w:rPr>
        <w:t>343</w:t>
      </w:r>
      <w:r>
        <w:rPr>
          <w:noProof/>
        </w:rPr>
        <w:fldChar w:fldCharType="end"/>
      </w:r>
    </w:p>
    <w:p w14:paraId="0E0AFC0C" w14:textId="7F45D06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5.14.2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_Toc212046627 \h </w:instrText>
      </w:r>
      <w:r>
        <w:rPr>
          <w:noProof/>
        </w:rPr>
      </w:r>
      <w:r>
        <w:rPr>
          <w:noProof/>
        </w:rPr>
        <w:fldChar w:fldCharType="separate"/>
      </w:r>
      <w:r>
        <w:rPr>
          <w:noProof/>
        </w:rPr>
        <w:t>344</w:t>
      </w:r>
      <w:r>
        <w:rPr>
          <w:noProof/>
        </w:rPr>
        <w:fldChar w:fldCharType="end"/>
      </w:r>
    </w:p>
    <w:p w14:paraId="5674119B" w14:textId="1CA9CE1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_Toc212046628 \h </w:instrText>
      </w:r>
      <w:r>
        <w:rPr>
          <w:noProof/>
        </w:rPr>
      </w:r>
      <w:r>
        <w:rPr>
          <w:noProof/>
        </w:rPr>
        <w:fldChar w:fldCharType="separate"/>
      </w:r>
      <w:r>
        <w:rPr>
          <w:noProof/>
        </w:rPr>
        <w:t>344</w:t>
      </w:r>
      <w:r>
        <w:rPr>
          <w:noProof/>
        </w:rPr>
        <w:fldChar w:fldCharType="end"/>
      </w:r>
    </w:p>
    <w:p w14:paraId="3DD43875" w14:textId="2CD31F8E"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_Toc212046629 \h </w:instrText>
      </w:r>
      <w:r>
        <w:rPr>
          <w:noProof/>
        </w:rPr>
      </w:r>
      <w:r>
        <w:rPr>
          <w:noProof/>
        </w:rPr>
        <w:fldChar w:fldCharType="separate"/>
      </w:r>
      <w:r>
        <w:rPr>
          <w:noProof/>
        </w:rPr>
        <w:t>344</w:t>
      </w:r>
      <w:r>
        <w:rPr>
          <w:noProof/>
        </w:rPr>
        <w:fldChar w:fldCharType="end"/>
      </w:r>
    </w:p>
    <w:p w14:paraId="1186AF7B" w14:textId="39322FC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lastRenderedPageBreak/>
        <w:t>5.14.2.1.2</w:t>
      </w:r>
      <w:r>
        <w:rPr>
          <w:rFonts w:asciiTheme="minorHAnsi" w:hAnsiTheme="minorHAnsi" w:cstheme="minorBidi"/>
          <w:noProof/>
          <w:kern w:val="2"/>
          <w:sz w:val="24"/>
          <w:szCs w:val="24"/>
          <w:lang w:val="en-US" w:eastAsia="zh-CN"/>
          <w14:ligatures w14:val="standardContextual"/>
        </w:rPr>
        <w:tab/>
      </w:r>
      <w:r>
        <w:rPr>
          <w:noProof/>
        </w:rPr>
        <w:t>Type: AsSessionWithQoSSubscription</w:t>
      </w:r>
      <w:r>
        <w:rPr>
          <w:noProof/>
        </w:rPr>
        <w:tab/>
      </w:r>
      <w:r>
        <w:rPr>
          <w:noProof/>
        </w:rPr>
        <w:fldChar w:fldCharType="begin"/>
      </w:r>
      <w:r>
        <w:rPr>
          <w:noProof/>
        </w:rPr>
        <w:instrText xml:space="preserve"> PAGEREF _Toc212046630 \h </w:instrText>
      </w:r>
      <w:r>
        <w:rPr>
          <w:noProof/>
        </w:rPr>
      </w:r>
      <w:r>
        <w:rPr>
          <w:noProof/>
        </w:rPr>
        <w:fldChar w:fldCharType="separate"/>
      </w:r>
      <w:r>
        <w:rPr>
          <w:noProof/>
        </w:rPr>
        <w:t>349</w:t>
      </w:r>
      <w:r>
        <w:rPr>
          <w:noProof/>
        </w:rPr>
        <w:fldChar w:fldCharType="end"/>
      </w:r>
    </w:p>
    <w:p w14:paraId="7706C664" w14:textId="06017CE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5.14.2.1.3</w:t>
      </w:r>
      <w:r>
        <w:rPr>
          <w:rFonts w:asciiTheme="minorHAnsi" w:hAnsiTheme="minorHAnsi" w:cstheme="minorBidi"/>
          <w:noProof/>
          <w:kern w:val="2"/>
          <w:sz w:val="24"/>
          <w:szCs w:val="24"/>
          <w:lang w:val="en-US" w:eastAsia="zh-CN"/>
          <w14:ligatures w14:val="standardContextual"/>
        </w:rPr>
        <w:tab/>
      </w:r>
      <w:r>
        <w:rPr>
          <w:noProof/>
        </w:rPr>
        <w:t>Type: AsSessionWithQoSSubscriptionPatch</w:t>
      </w:r>
      <w:r>
        <w:rPr>
          <w:noProof/>
        </w:rPr>
        <w:tab/>
      </w:r>
      <w:r>
        <w:rPr>
          <w:noProof/>
        </w:rPr>
        <w:fldChar w:fldCharType="begin"/>
      </w:r>
      <w:r>
        <w:rPr>
          <w:noProof/>
        </w:rPr>
        <w:instrText xml:space="preserve"> PAGEREF _Toc212046631 \h </w:instrText>
      </w:r>
      <w:r>
        <w:rPr>
          <w:noProof/>
        </w:rPr>
      </w:r>
      <w:r>
        <w:rPr>
          <w:noProof/>
        </w:rPr>
        <w:fldChar w:fldCharType="separate"/>
      </w:r>
      <w:r>
        <w:rPr>
          <w:noProof/>
        </w:rPr>
        <w:t>355</w:t>
      </w:r>
      <w:r>
        <w:rPr>
          <w:noProof/>
        </w:rPr>
        <w:fldChar w:fldCharType="end"/>
      </w:r>
    </w:p>
    <w:p w14:paraId="59F5D9D2" w14:textId="6F7A0B3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5.14.2.1.4</w:t>
      </w:r>
      <w:r>
        <w:rPr>
          <w:rFonts w:asciiTheme="minorHAnsi" w:hAnsiTheme="minorHAnsi" w:cstheme="minorBidi"/>
          <w:noProof/>
          <w:kern w:val="2"/>
          <w:sz w:val="24"/>
          <w:szCs w:val="24"/>
          <w:lang w:val="en-US" w:eastAsia="zh-CN"/>
          <w14:ligatures w14:val="standardContextual"/>
        </w:rPr>
        <w:tab/>
      </w:r>
      <w:r>
        <w:rPr>
          <w:noProof/>
        </w:rPr>
        <w:t>Type: UserPlaneNotificationData</w:t>
      </w:r>
      <w:r>
        <w:rPr>
          <w:noProof/>
        </w:rPr>
        <w:tab/>
      </w:r>
      <w:r>
        <w:rPr>
          <w:noProof/>
        </w:rPr>
        <w:fldChar w:fldCharType="begin"/>
      </w:r>
      <w:r>
        <w:rPr>
          <w:noProof/>
        </w:rPr>
        <w:instrText xml:space="preserve"> PAGEREF _Toc212046632 \h </w:instrText>
      </w:r>
      <w:r>
        <w:rPr>
          <w:noProof/>
        </w:rPr>
      </w:r>
      <w:r>
        <w:rPr>
          <w:noProof/>
        </w:rPr>
        <w:fldChar w:fldCharType="separate"/>
      </w:r>
      <w:r>
        <w:rPr>
          <w:noProof/>
        </w:rPr>
        <w:t>360</w:t>
      </w:r>
      <w:r>
        <w:rPr>
          <w:noProof/>
        </w:rPr>
        <w:fldChar w:fldCharType="end"/>
      </w:r>
    </w:p>
    <w:p w14:paraId="47B231EB" w14:textId="1EAAAEE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5.14.2.1.5</w:t>
      </w:r>
      <w:r>
        <w:rPr>
          <w:rFonts w:asciiTheme="minorHAnsi" w:hAnsiTheme="minorHAnsi" w:cstheme="minorBidi"/>
          <w:noProof/>
          <w:kern w:val="2"/>
          <w:sz w:val="24"/>
          <w:szCs w:val="24"/>
          <w:lang w:val="en-US" w:eastAsia="zh-CN"/>
          <w14:ligatures w14:val="standardContextual"/>
        </w:rPr>
        <w:tab/>
      </w:r>
      <w:r>
        <w:rPr>
          <w:noProof/>
        </w:rPr>
        <w:t>Type: UserPlaneEventReport</w:t>
      </w:r>
      <w:r>
        <w:rPr>
          <w:noProof/>
        </w:rPr>
        <w:tab/>
      </w:r>
      <w:r>
        <w:rPr>
          <w:noProof/>
        </w:rPr>
        <w:fldChar w:fldCharType="begin"/>
      </w:r>
      <w:r>
        <w:rPr>
          <w:noProof/>
        </w:rPr>
        <w:instrText xml:space="preserve"> PAGEREF _Toc212046633 \h </w:instrText>
      </w:r>
      <w:r>
        <w:rPr>
          <w:noProof/>
        </w:rPr>
      </w:r>
      <w:r>
        <w:rPr>
          <w:noProof/>
        </w:rPr>
        <w:fldChar w:fldCharType="separate"/>
      </w:r>
      <w:r>
        <w:rPr>
          <w:noProof/>
        </w:rPr>
        <w:t>360</w:t>
      </w:r>
      <w:r>
        <w:rPr>
          <w:noProof/>
        </w:rPr>
        <w:fldChar w:fldCharType="end"/>
      </w:r>
    </w:p>
    <w:p w14:paraId="1A31DC0A" w14:textId="628A842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5.14.2.1.6</w:t>
      </w:r>
      <w:r>
        <w:rPr>
          <w:rFonts w:asciiTheme="minorHAnsi" w:hAnsiTheme="minorHAnsi" w:cstheme="minorBidi"/>
          <w:noProof/>
          <w:kern w:val="2"/>
          <w:sz w:val="24"/>
          <w:szCs w:val="24"/>
          <w:lang w:val="en-US" w:eastAsia="zh-CN"/>
          <w14:ligatures w14:val="standardContextual"/>
        </w:rPr>
        <w:tab/>
      </w:r>
      <w:r>
        <w:rPr>
          <w:noProof/>
        </w:rPr>
        <w:t>Type: QosMonitoringInformation</w:t>
      </w:r>
      <w:r>
        <w:rPr>
          <w:noProof/>
        </w:rPr>
        <w:tab/>
      </w:r>
      <w:r>
        <w:rPr>
          <w:noProof/>
        </w:rPr>
        <w:fldChar w:fldCharType="begin"/>
      </w:r>
      <w:r>
        <w:rPr>
          <w:noProof/>
        </w:rPr>
        <w:instrText xml:space="preserve"> PAGEREF _Toc212046634 \h </w:instrText>
      </w:r>
      <w:r>
        <w:rPr>
          <w:noProof/>
        </w:rPr>
      </w:r>
      <w:r>
        <w:rPr>
          <w:noProof/>
        </w:rPr>
        <w:fldChar w:fldCharType="separate"/>
      </w:r>
      <w:r>
        <w:rPr>
          <w:noProof/>
        </w:rPr>
        <w:t>364</w:t>
      </w:r>
      <w:r>
        <w:rPr>
          <w:noProof/>
        </w:rPr>
        <w:fldChar w:fldCharType="end"/>
      </w:r>
    </w:p>
    <w:p w14:paraId="05D3330B" w14:textId="63416A4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5.14.2.1.7</w:t>
      </w:r>
      <w:r>
        <w:rPr>
          <w:rFonts w:asciiTheme="minorHAnsi" w:hAnsiTheme="minorHAnsi" w:cstheme="minorBidi"/>
          <w:noProof/>
          <w:kern w:val="2"/>
          <w:sz w:val="24"/>
          <w:szCs w:val="24"/>
          <w:lang w:val="en-US" w:eastAsia="zh-CN"/>
          <w14:ligatures w14:val="standardContextual"/>
        </w:rPr>
        <w:tab/>
      </w:r>
      <w:r>
        <w:rPr>
          <w:noProof/>
        </w:rPr>
        <w:t>Type: QosMonitoringInformationRm</w:t>
      </w:r>
      <w:r>
        <w:rPr>
          <w:noProof/>
        </w:rPr>
        <w:tab/>
      </w:r>
      <w:r>
        <w:rPr>
          <w:noProof/>
        </w:rPr>
        <w:fldChar w:fldCharType="begin"/>
      </w:r>
      <w:r>
        <w:rPr>
          <w:noProof/>
        </w:rPr>
        <w:instrText xml:space="preserve"> PAGEREF _Toc212046635 \h </w:instrText>
      </w:r>
      <w:r>
        <w:rPr>
          <w:noProof/>
        </w:rPr>
      </w:r>
      <w:r>
        <w:rPr>
          <w:noProof/>
        </w:rPr>
        <w:fldChar w:fldCharType="separate"/>
      </w:r>
      <w:r>
        <w:rPr>
          <w:noProof/>
        </w:rPr>
        <w:t>367</w:t>
      </w:r>
      <w:r>
        <w:rPr>
          <w:noProof/>
        </w:rPr>
        <w:fldChar w:fldCharType="end"/>
      </w:r>
    </w:p>
    <w:p w14:paraId="1259E472" w14:textId="47E581A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5.14.2.1.8</w:t>
      </w:r>
      <w:r>
        <w:rPr>
          <w:rFonts w:asciiTheme="minorHAnsi" w:hAnsiTheme="minorHAnsi" w:cstheme="minorBidi"/>
          <w:noProof/>
          <w:kern w:val="2"/>
          <w:sz w:val="24"/>
          <w:szCs w:val="24"/>
          <w:lang w:val="en-US" w:eastAsia="zh-CN"/>
          <w14:ligatures w14:val="standardContextual"/>
        </w:rPr>
        <w:tab/>
      </w:r>
      <w:r>
        <w:rPr>
          <w:noProof/>
        </w:rPr>
        <w:t>Type: QosMonitoringReport</w:t>
      </w:r>
      <w:r>
        <w:rPr>
          <w:noProof/>
        </w:rPr>
        <w:tab/>
      </w:r>
      <w:r>
        <w:rPr>
          <w:noProof/>
        </w:rPr>
        <w:fldChar w:fldCharType="begin"/>
      </w:r>
      <w:r>
        <w:rPr>
          <w:noProof/>
        </w:rPr>
        <w:instrText xml:space="preserve"> PAGEREF _Toc212046636 \h </w:instrText>
      </w:r>
      <w:r>
        <w:rPr>
          <w:noProof/>
        </w:rPr>
      </w:r>
      <w:r>
        <w:rPr>
          <w:noProof/>
        </w:rPr>
        <w:fldChar w:fldCharType="separate"/>
      </w:r>
      <w:r>
        <w:rPr>
          <w:noProof/>
        </w:rPr>
        <w:t>371</w:t>
      </w:r>
      <w:r>
        <w:rPr>
          <w:noProof/>
        </w:rPr>
        <w:fldChar w:fldCharType="end"/>
      </w:r>
    </w:p>
    <w:p w14:paraId="1D9DACC7" w14:textId="2F88644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5.14.2.1.9</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TscQosRequirement</w:t>
      </w:r>
      <w:r>
        <w:rPr>
          <w:noProof/>
        </w:rPr>
        <w:tab/>
      </w:r>
      <w:r>
        <w:rPr>
          <w:noProof/>
        </w:rPr>
        <w:fldChar w:fldCharType="begin"/>
      </w:r>
      <w:r>
        <w:rPr>
          <w:noProof/>
        </w:rPr>
        <w:instrText xml:space="preserve"> PAGEREF _Toc212046637 \h </w:instrText>
      </w:r>
      <w:r>
        <w:rPr>
          <w:noProof/>
        </w:rPr>
      </w:r>
      <w:r>
        <w:rPr>
          <w:noProof/>
        </w:rPr>
        <w:fldChar w:fldCharType="separate"/>
      </w:r>
      <w:r>
        <w:rPr>
          <w:noProof/>
        </w:rPr>
        <w:t>372</w:t>
      </w:r>
      <w:r>
        <w:rPr>
          <w:noProof/>
        </w:rPr>
        <w:fldChar w:fldCharType="end"/>
      </w:r>
    </w:p>
    <w:p w14:paraId="44FA0D15" w14:textId="3BB315B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5.14.2.1.10</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_Toc212046638 \h </w:instrText>
      </w:r>
      <w:r>
        <w:rPr>
          <w:noProof/>
        </w:rPr>
      </w:r>
      <w:r>
        <w:rPr>
          <w:noProof/>
        </w:rPr>
        <w:fldChar w:fldCharType="separate"/>
      </w:r>
      <w:r>
        <w:rPr>
          <w:noProof/>
        </w:rPr>
        <w:t>372</w:t>
      </w:r>
      <w:r>
        <w:rPr>
          <w:noProof/>
        </w:rPr>
        <w:fldChar w:fldCharType="end"/>
      </w:r>
    </w:p>
    <w:p w14:paraId="47D4C0B6" w14:textId="529A81A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5.14.2.1.11</w:t>
      </w:r>
      <w:r>
        <w:rPr>
          <w:rFonts w:asciiTheme="minorHAnsi" w:hAnsiTheme="minorHAnsi" w:cstheme="minorBidi"/>
          <w:noProof/>
          <w:kern w:val="2"/>
          <w:sz w:val="24"/>
          <w:szCs w:val="24"/>
          <w:lang w:val="en-US" w:eastAsia="zh-CN"/>
          <w14:ligatures w14:val="standardContextual"/>
        </w:rPr>
        <w:tab/>
      </w:r>
      <w:r>
        <w:rPr>
          <w:noProof/>
        </w:rPr>
        <w:t>Type AdditionInfoAsSessionWithQos</w:t>
      </w:r>
      <w:r>
        <w:rPr>
          <w:noProof/>
        </w:rPr>
        <w:tab/>
      </w:r>
      <w:r>
        <w:rPr>
          <w:noProof/>
        </w:rPr>
        <w:fldChar w:fldCharType="begin"/>
      </w:r>
      <w:r>
        <w:rPr>
          <w:noProof/>
        </w:rPr>
        <w:instrText xml:space="preserve"> PAGEREF _Toc212046639 \h </w:instrText>
      </w:r>
      <w:r>
        <w:rPr>
          <w:noProof/>
        </w:rPr>
      </w:r>
      <w:r>
        <w:rPr>
          <w:noProof/>
        </w:rPr>
        <w:fldChar w:fldCharType="separate"/>
      </w:r>
      <w:r>
        <w:rPr>
          <w:noProof/>
        </w:rPr>
        <w:t>373</w:t>
      </w:r>
      <w:r>
        <w:rPr>
          <w:noProof/>
        </w:rPr>
        <w:fldChar w:fldCharType="end"/>
      </w:r>
    </w:p>
    <w:p w14:paraId="47F1D70A" w14:textId="3130868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5.14.2.1.12</w:t>
      </w:r>
      <w:r>
        <w:rPr>
          <w:rFonts w:asciiTheme="minorHAnsi" w:hAnsiTheme="minorHAnsi" w:cstheme="minorBidi"/>
          <w:noProof/>
          <w:kern w:val="2"/>
          <w:sz w:val="24"/>
          <w:szCs w:val="24"/>
          <w:lang w:val="en-US" w:eastAsia="zh-CN"/>
          <w14:ligatures w14:val="standardContextual"/>
        </w:rPr>
        <w:tab/>
      </w:r>
      <w:r>
        <w:rPr>
          <w:noProof/>
        </w:rPr>
        <w:t>Type: ProblemDetailsAsSessionWithQos</w:t>
      </w:r>
      <w:r>
        <w:rPr>
          <w:noProof/>
        </w:rPr>
        <w:tab/>
      </w:r>
      <w:r>
        <w:rPr>
          <w:noProof/>
        </w:rPr>
        <w:fldChar w:fldCharType="begin"/>
      </w:r>
      <w:r>
        <w:rPr>
          <w:noProof/>
        </w:rPr>
        <w:instrText xml:space="preserve"> PAGEREF _Toc212046640 \h </w:instrText>
      </w:r>
      <w:r>
        <w:rPr>
          <w:noProof/>
        </w:rPr>
      </w:r>
      <w:r>
        <w:rPr>
          <w:noProof/>
        </w:rPr>
        <w:fldChar w:fldCharType="separate"/>
      </w:r>
      <w:r>
        <w:rPr>
          <w:noProof/>
        </w:rPr>
        <w:t>373</w:t>
      </w:r>
      <w:r>
        <w:rPr>
          <w:noProof/>
        </w:rPr>
        <w:fldChar w:fldCharType="end"/>
      </w:r>
    </w:p>
    <w:p w14:paraId="23D37B11" w14:textId="6806CC4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5.14.2.1.13</w:t>
      </w:r>
      <w:r>
        <w:rPr>
          <w:rFonts w:asciiTheme="minorHAnsi" w:hAnsiTheme="minorHAnsi" w:cstheme="minorBidi"/>
          <w:noProof/>
          <w:kern w:val="2"/>
          <w:sz w:val="24"/>
          <w:szCs w:val="24"/>
          <w:lang w:val="en-US" w:eastAsia="zh-CN"/>
          <w14:ligatures w14:val="standardContextual"/>
        </w:rPr>
        <w:tab/>
      </w:r>
      <w:r>
        <w:rPr>
          <w:noProof/>
        </w:rPr>
        <w:t>Type AsSessionMediaComponent</w:t>
      </w:r>
      <w:r>
        <w:rPr>
          <w:noProof/>
        </w:rPr>
        <w:tab/>
      </w:r>
      <w:r>
        <w:rPr>
          <w:noProof/>
        </w:rPr>
        <w:fldChar w:fldCharType="begin"/>
      </w:r>
      <w:r>
        <w:rPr>
          <w:noProof/>
        </w:rPr>
        <w:instrText xml:space="preserve"> PAGEREF _Toc212046641 \h </w:instrText>
      </w:r>
      <w:r>
        <w:rPr>
          <w:noProof/>
        </w:rPr>
      </w:r>
      <w:r>
        <w:rPr>
          <w:noProof/>
        </w:rPr>
        <w:fldChar w:fldCharType="separate"/>
      </w:r>
      <w:r>
        <w:rPr>
          <w:noProof/>
        </w:rPr>
        <w:t>373</w:t>
      </w:r>
      <w:r>
        <w:rPr>
          <w:noProof/>
        </w:rPr>
        <w:fldChar w:fldCharType="end"/>
      </w:r>
    </w:p>
    <w:p w14:paraId="03250C41" w14:textId="4CA12C0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5.14.2.1.14</w:t>
      </w:r>
      <w:r>
        <w:rPr>
          <w:rFonts w:asciiTheme="minorHAnsi" w:hAnsiTheme="minorHAnsi" w:cstheme="minorBidi"/>
          <w:noProof/>
          <w:kern w:val="2"/>
          <w:sz w:val="24"/>
          <w:szCs w:val="24"/>
          <w:lang w:val="en-US" w:eastAsia="zh-CN"/>
          <w14:ligatures w14:val="standardContextual"/>
        </w:rPr>
        <w:tab/>
      </w:r>
      <w:r>
        <w:rPr>
          <w:noProof/>
        </w:rPr>
        <w:t>Type AsSessionMediaComponentRm</w:t>
      </w:r>
      <w:r>
        <w:rPr>
          <w:noProof/>
        </w:rPr>
        <w:tab/>
      </w:r>
      <w:r>
        <w:rPr>
          <w:noProof/>
        </w:rPr>
        <w:fldChar w:fldCharType="begin"/>
      </w:r>
      <w:r>
        <w:rPr>
          <w:noProof/>
        </w:rPr>
        <w:instrText xml:space="preserve"> PAGEREF _Toc212046642 \h </w:instrText>
      </w:r>
      <w:r>
        <w:rPr>
          <w:noProof/>
        </w:rPr>
      </w:r>
      <w:r>
        <w:rPr>
          <w:noProof/>
        </w:rPr>
        <w:fldChar w:fldCharType="separate"/>
      </w:r>
      <w:r>
        <w:rPr>
          <w:noProof/>
        </w:rPr>
        <w:t>378</w:t>
      </w:r>
      <w:r>
        <w:rPr>
          <w:noProof/>
        </w:rPr>
        <w:fldChar w:fldCharType="end"/>
      </w:r>
    </w:p>
    <w:p w14:paraId="3F53BB42" w14:textId="5926B9B4"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5.14.2.1.15</w:t>
      </w:r>
      <w:r>
        <w:rPr>
          <w:rFonts w:asciiTheme="minorHAnsi" w:hAnsiTheme="minorHAnsi" w:cstheme="minorBidi"/>
          <w:noProof/>
          <w:kern w:val="2"/>
          <w:sz w:val="24"/>
          <w:szCs w:val="24"/>
          <w:lang w:val="en-US" w:eastAsia="zh-CN"/>
          <w14:ligatures w14:val="standardContextual"/>
        </w:rPr>
        <w:tab/>
      </w:r>
      <w:r>
        <w:rPr>
          <w:noProof/>
        </w:rPr>
        <w:t>Type: MultiModalFlows</w:t>
      </w:r>
      <w:r>
        <w:rPr>
          <w:noProof/>
        </w:rPr>
        <w:tab/>
      </w:r>
      <w:r>
        <w:rPr>
          <w:noProof/>
        </w:rPr>
        <w:fldChar w:fldCharType="begin"/>
      </w:r>
      <w:r>
        <w:rPr>
          <w:noProof/>
        </w:rPr>
        <w:instrText xml:space="preserve"> PAGEREF _Toc212046643 \h </w:instrText>
      </w:r>
      <w:r>
        <w:rPr>
          <w:noProof/>
        </w:rPr>
      </w:r>
      <w:r>
        <w:rPr>
          <w:noProof/>
        </w:rPr>
        <w:fldChar w:fldCharType="separate"/>
      </w:r>
      <w:r>
        <w:rPr>
          <w:noProof/>
        </w:rPr>
        <w:t>382</w:t>
      </w:r>
      <w:r>
        <w:rPr>
          <w:noProof/>
        </w:rPr>
        <w:fldChar w:fldCharType="end"/>
      </w:r>
    </w:p>
    <w:p w14:paraId="0A439BD0" w14:textId="0F6007B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5.14.2.1.16</w:t>
      </w:r>
      <w:r>
        <w:rPr>
          <w:rFonts w:asciiTheme="minorHAnsi" w:hAnsiTheme="minorHAnsi" w:cstheme="minorBidi"/>
          <w:noProof/>
          <w:kern w:val="2"/>
          <w:sz w:val="24"/>
          <w:szCs w:val="24"/>
          <w:lang w:val="en-US" w:eastAsia="zh-CN"/>
          <w14:ligatures w14:val="standardContextual"/>
        </w:rPr>
        <w:tab/>
      </w:r>
      <w:r>
        <w:rPr>
          <w:noProof/>
        </w:rPr>
        <w:t>Type: UeAddInfo</w:t>
      </w:r>
      <w:r>
        <w:rPr>
          <w:noProof/>
        </w:rPr>
        <w:tab/>
      </w:r>
      <w:r>
        <w:rPr>
          <w:noProof/>
        </w:rPr>
        <w:fldChar w:fldCharType="begin"/>
      </w:r>
      <w:r>
        <w:rPr>
          <w:noProof/>
        </w:rPr>
        <w:instrText xml:space="preserve"> PAGEREF _Toc212046644 \h </w:instrText>
      </w:r>
      <w:r>
        <w:rPr>
          <w:noProof/>
        </w:rPr>
      </w:r>
      <w:r>
        <w:rPr>
          <w:noProof/>
        </w:rPr>
        <w:fldChar w:fldCharType="separate"/>
      </w:r>
      <w:r>
        <w:rPr>
          <w:noProof/>
        </w:rPr>
        <w:t>382</w:t>
      </w:r>
      <w:r>
        <w:rPr>
          <w:noProof/>
        </w:rPr>
        <w:fldChar w:fldCharType="end"/>
      </w:r>
    </w:p>
    <w:p w14:paraId="5EBD33F5" w14:textId="11FBDF3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w:t>
      </w:r>
      <w:r>
        <w:rPr>
          <w:noProof/>
          <w:lang w:eastAsia="zh-CN"/>
        </w:rPr>
        <w:t>4</w:t>
      </w:r>
      <w:r>
        <w:rPr>
          <w:noProof/>
        </w:rPr>
        <w:t>.2.2</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_Toc212046645 \h </w:instrText>
      </w:r>
      <w:r>
        <w:rPr>
          <w:noProof/>
        </w:rPr>
      </w:r>
      <w:r>
        <w:rPr>
          <w:noProof/>
        </w:rPr>
        <w:fldChar w:fldCharType="separate"/>
      </w:r>
      <w:r>
        <w:rPr>
          <w:noProof/>
        </w:rPr>
        <w:t>382</w:t>
      </w:r>
      <w:r>
        <w:rPr>
          <w:noProof/>
        </w:rPr>
        <w:fldChar w:fldCharType="end"/>
      </w:r>
    </w:p>
    <w:p w14:paraId="1B7F1D17" w14:textId="5F2269E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w:t>
      </w:r>
      <w:r>
        <w:rPr>
          <w:noProof/>
          <w:lang w:eastAsia="zh-CN"/>
        </w:rPr>
        <w:t>4</w:t>
      </w:r>
      <w:r>
        <w:rPr>
          <w:noProof/>
        </w:rPr>
        <w:t>.2.2.1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_Toc212046646 \h </w:instrText>
      </w:r>
      <w:r>
        <w:rPr>
          <w:noProof/>
        </w:rPr>
      </w:r>
      <w:r>
        <w:rPr>
          <w:noProof/>
        </w:rPr>
        <w:fldChar w:fldCharType="separate"/>
      </w:r>
      <w:r>
        <w:rPr>
          <w:noProof/>
        </w:rPr>
        <w:t>382</w:t>
      </w:r>
      <w:r>
        <w:rPr>
          <w:noProof/>
        </w:rPr>
        <w:fldChar w:fldCharType="end"/>
      </w:r>
    </w:p>
    <w:p w14:paraId="768BC216" w14:textId="20570A4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w:t>
      </w:r>
      <w:r>
        <w:rPr>
          <w:noProof/>
          <w:lang w:eastAsia="zh-CN"/>
        </w:rPr>
        <w:t>4</w:t>
      </w:r>
      <w:r>
        <w:rPr>
          <w:noProof/>
        </w:rPr>
        <w:t>.2.2.2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_Toc212046647 \h </w:instrText>
      </w:r>
      <w:r>
        <w:rPr>
          <w:noProof/>
        </w:rPr>
      </w:r>
      <w:r>
        <w:rPr>
          <w:noProof/>
        </w:rPr>
        <w:fldChar w:fldCharType="separate"/>
      </w:r>
      <w:r>
        <w:rPr>
          <w:noProof/>
        </w:rPr>
        <w:t>382</w:t>
      </w:r>
      <w:r>
        <w:rPr>
          <w:noProof/>
        </w:rPr>
        <w:fldChar w:fldCharType="end"/>
      </w:r>
    </w:p>
    <w:p w14:paraId="6AA1B1D0" w14:textId="3201E40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w:t>
      </w:r>
      <w:r>
        <w:rPr>
          <w:noProof/>
          <w:lang w:eastAsia="zh-CN"/>
        </w:rPr>
        <w:t>4</w:t>
      </w:r>
      <w:r>
        <w:rPr>
          <w:noProof/>
        </w:rPr>
        <w:t>.2.2.3</w:t>
      </w:r>
      <w:r>
        <w:rPr>
          <w:rFonts w:asciiTheme="minorHAnsi" w:hAnsiTheme="minorHAnsi" w:cstheme="minorBidi"/>
          <w:noProof/>
          <w:kern w:val="2"/>
          <w:sz w:val="24"/>
          <w:szCs w:val="24"/>
          <w:lang w:val="en-US" w:eastAsia="zh-CN"/>
          <w14:ligatures w14:val="standardContextual"/>
        </w:rPr>
        <w:tab/>
      </w:r>
      <w:r>
        <w:rPr>
          <w:noProof/>
        </w:rPr>
        <w:t>Enumeration: UserPlane</w:t>
      </w:r>
      <w:r>
        <w:rPr>
          <w:noProof/>
          <w:lang w:eastAsia="zh-CN"/>
        </w:rPr>
        <w:t>Event</w:t>
      </w:r>
      <w:r>
        <w:rPr>
          <w:noProof/>
        </w:rPr>
        <w:tab/>
      </w:r>
      <w:r>
        <w:rPr>
          <w:noProof/>
        </w:rPr>
        <w:fldChar w:fldCharType="begin"/>
      </w:r>
      <w:r>
        <w:rPr>
          <w:noProof/>
        </w:rPr>
        <w:instrText xml:space="preserve"> PAGEREF _Toc212046648 \h </w:instrText>
      </w:r>
      <w:r>
        <w:rPr>
          <w:noProof/>
        </w:rPr>
      </w:r>
      <w:r>
        <w:rPr>
          <w:noProof/>
        </w:rPr>
        <w:fldChar w:fldCharType="separate"/>
      </w:r>
      <w:r>
        <w:rPr>
          <w:noProof/>
        </w:rPr>
        <w:t>382</w:t>
      </w:r>
      <w:r>
        <w:rPr>
          <w:noProof/>
        </w:rPr>
        <w:fldChar w:fldCharType="end"/>
      </w:r>
    </w:p>
    <w:p w14:paraId="582F6116" w14:textId="456B5B5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5.14.3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_Toc212046649 \h </w:instrText>
      </w:r>
      <w:r>
        <w:rPr>
          <w:noProof/>
        </w:rPr>
      </w:r>
      <w:r>
        <w:rPr>
          <w:noProof/>
        </w:rPr>
        <w:fldChar w:fldCharType="separate"/>
      </w:r>
      <w:r>
        <w:rPr>
          <w:noProof/>
        </w:rPr>
        <w:t>383</w:t>
      </w:r>
      <w:r>
        <w:rPr>
          <w:noProof/>
        </w:rPr>
        <w:fldChar w:fldCharType="end"/>
      </w:r>
    </w:p>
    <w:p w14:paraId="2CAC71BE" w14:textId="6F3DE05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_Toc212046650 \h </w:instrText>
      </w:r>
      <w:r>
        <w:rPr>
          <w:noProof/>
        </w:rPr>
      </w:r>
      <w:r>
        <w:rPr>
          <w:noProof/>
        </w:rPr>
        <w:fldChar w:fldCharType="separate"/>
      </w:r>
      <w:r>
        <w:rPr>
          <w:noProof/>
        </w:rPr>
        <w:t>383</w:t>
      </w:r>
      <w:r>
        <w:rPr>
          <w:noProof/>
        </w:rPr>
        <w:fldChar w:fldCharType="end"/>
      </w:r>
    </w:p>
    <w:p w14:paraId="6E945D50" w14:textId="241CEC3F"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5.14.3.2</w:t>
      </w:r>
      <w:r>
        <w:rPr>
          <w:rFonts w:asciiTheme="minorHAnsi" w:hAnsiTheme="minorHAnsi" w:cstheme="minorBidi"/>
          <w:noProof/>
          <w:kern w:val="2"/>
          <w:sz w:val="24"/>
          <w:szCs w:val="24"/>
          <w:lang w:val="en-US" w:eastAsia="zh-CN"/>
          <w14:ligatures w14:val="standardContextual"/>
        </w:rPr>
        <w:tab/>
      </w:r>
      <w:r>
        <w:rPr>
          <w:noProof/>
        </w:rPr>
        <w:t>Resource: AS Session with Required QoS subscriptions</w:t>
      </w:r>
      <w:r>
        <w:rPr>
          <w:noProof/>
        </w:rPr>
        <w:tab/>
      </w:r>
      <w:r>
        <w:rPr>
          <w:noProof/>
        </w:rPr>
        <w:fldChar w:fldCharType="begin"/>
      </w:r>
      <w:r>
        <w:rPr>
          <w:noProof/>
        </w:rPr>
        <w:instrText xml:space="preserve"> PAGEREF _Toc212046651 \h </w:instrText>
      </w:r>
      <w:r>
        <w:rPr>
          <w:noProof/>
        </w:rPr>
      </w:r>
      <w:r>
        <w:rPr>
          <w:noProof/>
        </w:rPr>
        <w:fldChar w:fldCharType="separate"/>
      </w:r>
      <w:r>
        <w:rPr>
          <w:noProof/>
        </w:rPr>
        <w:t>384</w:t>
      </w:r>
      <w:r>
        <w:rPr>
          <w:noProof/>
        </w:rPr>
        <w:fldChar w:fldCharType="end"/>
      </w:r>
    </w:p>
    <w:p w14:paraId="4CCCB75B" w14:textId="1273BE4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_Toc212046652 \h </w:instrText>
      </w:r>
      <w:r>
        <w:rPr>
          <w:noProof/>
        </w:rPr>
      </w:r>
      <w:r>
        <w:rPr>
          <w:noProof/>
        </w:rPr>
        <w:fldChar w:fldCharType="separate"/>
      </w:r>
      <w:r>
        <w:rPr>
          <w:noProof/>
        </w:rPr>
        <w:t>384</w:t>
      </w:r>
      <w:r>
        <w:rPr>
          <w:noProof/>
        </w:rPr>
        <w:fldChar w:fldCharType="end"/>
      </w:r>
    </w:p>
    <w:p w14:paraId="64A2EA1C" w14:textId="430170A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_Toc212046653 \h </w:instrText>
      </w:r>
      <w:r>
        <w:rPr>
          <w:noProof/>
        </w:rPr>
      </w:r>
      <w:r>
        <w:rPr>
          <w:noProof/>
        </w:rPr>
        <w:fldChar w:fldCharType="separate"/>
      </w:r>
      <w:r>
        <w:rPr>
          <w:noProof/>
        </w:rPr>
        <w:t>384</w:t>
      </w:r>
      <w:r>
        <w:rPr>
          <w:noProof/>
        </w:rPr>
        <w:fldChar w:fldCharType="end"/>
      </w:r>
    </w:p>
    <w:p w14:paraId="58FC1C05" w14:textId="5FE0400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_Toc212046654 \h </w:instrText>
      </w:r>
      <w:r>
        <w:rPr>
          <w:noProof/>
        </w:rPr>
      </w:r>
      <w:r>
        <w:rPr>
          <w:noProof/>
        </w:rPr>
        <w:fldChar w:fldCharType="separate"/>
      </w:r>
      <w:r>
        <w:rPr>
          <w:noProof/>
        </w:rPr>
        <w:t>384</w:t>
      </w:r>
      <w:r>
        <w:rPr>
          <w:noProof/>
        </w:rPr>
        <w:fldChar w:fldCharType="end"/>
      </w:r>
    </w:p>
    <w:p w14:paraId="5ACBE294" w14:textId="671F13F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_Toc212046655 \h </w:instrText>
      </w:r>
      <w:r>
        <w:rPr>
          <w:noProof/>
        </w:rPr>
      </w:r>
      <w:r>
        <w:rPr>
          <w:noProof/>
        </w:rPr>
        <w:fldChar w:fldCharType="separate"/>
      </w:r>
      <w:r>
        <w:rPr>
          <w:noProof/>
        </w:rPr>
        <w:t>384</w:t>
      </w:r>
      <w:r>
        <w:rPr>
          <w:noProof/>
        </w:rPr>
        <w:fldChar w:fldCharType="end"/>
      </w:r>
    </w:p>
    <w:p w14:paraId="5AC01DC8" w14:textId="1ED4BB1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_Toc212046656 \h </w:instrText>
      </w:r>
      <w:r>
        <w:rPr>
          <w:noProof/>
        </w:rPr>
      </w:r>
      <w:r>
        <w:rPr>
          <w:noProof/>
        </w:rPr>
        <w:fldChar w:fldCharType="separate"/>
      </w:r>
      <w:r>
        <w:rPr>
          <w:noProof/>
        </w:rPr>
        <w:t>385</w:t>
      </w:r>
      <w:r>
        <w:rPr>
          <w:noProof/>
        </w:rPr>
        <w:fldChar w:fldCharType="end"/>
      </w:r>
    </w:p>
    <w:p w14:paraId="17436F94" w14:textId="10DCAF7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_Toc212046657 \h </w:instrText>
      </w:r>
      <w:r>
        <w:rPr>
          <w:noProof/>
        </w:rPr>
      </w:r>
      <w:r>
        <w:rPr>
          <w:noProof/>
        </w:rPr>
        <w:fldChar w:fldCharType="separate"/>
      </w:r>
      <w:r>
        <w:rPr>
          <w:noProof/>
        </w:rPr>
        <w:t>386</w:t>
      </w:r>
      <w:r>
        <w:rPr>
          <w:noProof/>
        </w:rPr>
        <w:fldChar w:fldCharType="end"/>
      </w:r>
    </w:p>
    <w:p w14:paraId="111C4627" w14:textId="7FC98A4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_Toc212046658 \h </w:instrText>
      </w:r>
      <w:r>
        <w:rPr>
          <w:noProof/>
        </w:rPr>
      </w:r>
      <w:r>
        <w:rPr>
          <w:noProof/>
        </w:rPr>
        <w:fldChar w:fldCharType="separate"/>
      </w:r>
      <w:r>
        <w:rPr>
          <w:noProof/>
        </w:rPr>
        <w:t>386</w:t>
      </w:r>
      <w:r>
        <w:rPr>
          <w:noProof/>
        </w:rPr>
        <w:fldChar w:fldCharType="end"/>
      </w:r>
    </w:p>
    <w:p w14:paraId="04BC014A" w14:textId="780E180C"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_Toc212046659 \h </w:instrText>
      </w:r>
      <w:r>
        <w:rPr>
          <w:noProof/>
        </w:rPr>
      </w:r>
      <w:r>
        <w:rPr>
          <w:noProof/>
        </w:rPr>
        <w:fldChar w:fldCharType="separate"/>
      </w:r>
      <w:r>
        <w:rPr>
          <w:noProof/>
        </w:rPr>
        <w:t>386</w:t>
      </w:r>
      <w:r>
        <w:rPr>
          <w:noProof/>
        </w:rPr>
        <w:fldChar w:fldCharType="end"/>
      </w:r>
    </w:p>
    <w:p w14:paraId="3B8A336C" w14:textId="23C863BA"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5.14.3.3</w:t>
      </w:r>
      <w:r>
        <w:rPr>
          <w:rFonts w:asciiTheme="minorHAnsi" w:hAnsiTheme="minorHAnsi" w:cstheme="minorBidi"/>
          <w:noProof/>
          <w:kern w:val="2"/>
          <w:sz w:val="24"/>
          <w:szCs w:val="24"/>
          <w:lang w:val="en-US" w:eastAsia="zh-CN"/>
          <w14:ligatures w14:val="standardContextual"/>
        </w:rPr>
        <w:tab/>
      </w:r>
      <w:r>
        <w:rPr>
          <w:noProof/>
        </w:rPr>
        <w:t>Resource: Individual AS Session with Required QoS Subscription</w:t>
      </w:r>
      <w:r>
        <w:rPr>
          <w:noProof/>
        </w:rPr>
        <w:tab/>
      </w:r>
      <w:r>
        <w:rPr>
          <w:noProof/>
        </w:rPr>
        <w:fldChar w:fldCharType="begin"/>
      </w:r>
      <w:r>
        <w:rPr>
          <w:noProof/>
        </w:rPr>
        <w:instrText xml:space="preserve"> PAGEREF _Toc212046660 \h </w:instrText>
      </w:r>
      <w:r>
        <w:rPr>
          <w:noProof/>
        </w:rPr>
      </w:r>
      <w:r>
        <w:rPr>
          <w:noProof/>
        </w:rPr>
        <w:fldChar w:fldCharType="separate"/>
      </w:r>
      <w:r>
        <w:rPr>
          <w:noProof/>
        </w:rPr>
        <w:t>387</w:t>
      </w:r>
      <w:r>
        <w:rPr>
          <w:noProof/>
        </w:rPr>
        <w:fldChar w:fldCharType="end"/>
      </w:r>
    </w:p>
    <w:p w14:paraId="3FE39146" w14:textId="1D837185"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_Toc212046661 \h </w:instrText>
      </w:r>
      <w:r>
        <w:rPr>
          <w:noProof/>
        </w:rPr>
      </w:r>
      <w:r>
        <w:rPr>
          <w:noProof/>
        </w:rPr>
        <w:fldChar w:fldCharType="separate"/>
      </w:r>
      <w:r>
        <w:rPr>
          <w:noProof/>
        </w:rPr>
        <w:t>387</w:t>
      </w:r>
      <w:r>
        <w:rPr>
          <w:noProof/>
        </w:rPr>
        <w:fldChar w:fldCharType="end"/>
      </w:r>
    </w:p>
    <w:p w14:paraId="1848F882" w14:textId="12D6C65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_Toc212046662 \h </w:instrText>
      </w:r>
      <w:r>
        <w:rPr>
          <w:noProof/>
        </w:rPr>
      </w:r>
      <w:r>
        <w:rPr>
          <w:noProof/>
        </w:rPr>
        <w:fldChar w:fldCharType="separate"/>
      </w:r>
      <w:r>
        <w:rPr>
          <w:noProof/>
        </w:rPr>
        <w:t>387</w:t>
      </w:r>
      <w:r>
        <w:rPr>
          <w:noProof/>
        </w:rPr>
        <w:fldChar w:fldCharType="end"/>
      </w:r>
    </w:p>
    <w:p w14:paraId="4272510B" w14:textId="2CED5D7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_Toc212046663 \h </w:instrText>
      </w:r>
      <w:r>
        <w:rPr>
          <w:noProof/>
        </w:rPr>
      </w:r>
      <w:r>
        <w:rPr>
          <w:noProof/>
        </w:rPr>
        <w:fldChar w:fldCharType="separate"/>
      </w:r>
      <w:r>
        <w:rPr>
          <w:noProof/>
        </w:rPr>
        <w:t>387</w:t>
      </w:r>
      <w:r>
        <w:rPr>
          <w:noProof/>
        </w:rPr>
        <w:fldChar w:fldCharType="end"/>
      </w:r>
    </w:p>
    <w:p w14:paraId="369BE737" w14:textId="2A2C1CC2"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_Toc212046664 \h </w:instrText>
      </w:r>
      <w:r>
        <w:rPr>
          <w:noProof/>
        </w:rPr>
      </w:r>
      <w:r>
        <w:rPr>
          <w:noProof/>
        </w:rPr>
        <w:fldChar w:fldCharType="separate"/>
      </w:r>
      <w:r>
        <w:rPr>
          <w:noProof/>
        </w:rPr>
        <w:t>387</w:t>
      </w:r>
      <w:r>
        <w:rPr>
          <w:noProof/>
        </w:rPr>
        <w:fldChar w:fldCharType="end"/>
      </w:r>
    </w:p>
    <w:p w14:paraId="1602091E" w14:textId="1EEB73D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5.14.3.3.3.2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_Toc212046665 \h </w:instrText>
      </w:r>
      <w:r>
        <w:rPr>
          <w:noProof/>
        </w:rPr>
      </w:r>
      <w:r>
        <w:rPr>
          <w:noProof/>
        </w:rPr>
        <w:fldChar w:fldCharType="separate"/>
      </w:r>
      <w:r>
        <w:rPr>
          <w:noProof/>
        </w:rPr>
        <w:t>388</w:t>
      </w:r>
      <w:r>
        <w:rPr>
          <w:noProof/>
        </w:rPr>
        <w:fldChar w:fldCharType="end"/>
      </w:r>
    </w:p>
    <w:p w14:paraId="67247918" w14:textId="5EC74C00"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5.14.3.3.3.3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_Toc212046666 \h </w:instrText>
      </w:r>
      <w:r>
        <w:rPr>
          <w:noProof/>
        </w:rPr>
      </w:r>
      <w:r>
        <w:rPr>
          <w:noProof/>
        </w:rPr>
        <w:fldChar w:fldCharType="separate"/>
      </w:r>
      <w:r>
        <w:rPr>
          <w:noProof/>
        </w:rPr>
        <w:t>389</w:t>
      </w:r>
      <w:r>
        <w:rPr>
          <w:noProof/>
        </w:rPr>
        <w:fldChar w:fldCharType="end"/>
      </w:r>
    </w:p>
    <w:p w14:paraId="7D468C92" w14:textId="613DDB91"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_Toc212046667 \h </w:instrText>
      </w:r>
      <w:r>
        <w:rPr>
          <w:noProof/>
        </w:rPr>
      </w:r>
      <w:r>
        <w:rPr>
          <w:noProof/>
        </w:rPr>
        <w:fldChar w:fldCharType="separate"/>
      </w:r>
      <w:r>
        <w:rPr>
          <w:noProof/>
        </w:rPr>
        <w:t>390</w:t>
      </w:r>
      <w:r>
        <w:rPr>
          <w:noProof/>
        </w:rPr>
        <w:fldChar w:fldCharType="end"/>
      </w:r>
    </w:p>
    <w:p w14:paraId="168BAABD" w14:textId="67357BDB"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_Toc212046668 \h </w:instrText>
      </w:r>
      <w:r>
        <w:rPr>
          <w:noProof/>
        </w:rPr>
      </w:r>
      <w:r>
        <w:rPr>
          <w:noProof/>
        </w:rPr>
        <w:fldChar w:fldCharType="separate"/>
      </w:r>
      <w:r>
        <w:rPr>
          <w:noProof/>
        </w:rPr>
        <w:t>390</w:t>
      </w:r>
      <w:r>
        <w:rPr>
          <w:noProof/>
        </w:rPr>
        <w:fldChar w:fldCharType="end"/>
      </w:r>
    </w:p>
    <w:p w14:paraId="0721C524" w14:textId="1F545990"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5.14.3.4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_Toc212046669 \h </w:instrText>
      </w:r>
      <w:r>
        <w:rPr>
          <w:noProof/>
        </w:rPr>
      </w:r>
      <w:r>
        <w:rPr>
          <w:noProof/>
        </w:rPr>
        <w:fldChar w:fldCharType="separate"/>
      </w:r>
      <w:r>
        <w:rPr>
          <w:noProof/>
        </w:rPr>
        <w:t>391</w:t>
      </w:r>
      <w:r>
        <w:rPr>
          <w:noProof/>
        </w:rPr>
        <w:fldChar w:fldCharType="end"/>
      </w:r>
    </w:p>
    <w:p w14:paraId="3594BD90" w14:textId="6A7B7B6A"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5.14.3A</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_Toc212046670 \h </w:instrText>
      </w:r>
      <w:r>
        <w:rPr>
          <w:noProof/>
        </w:rPr>
      </w:r>
      <w:r>
        <w:rPr>
          <w:noProof/>
        </w:rPr>
        <w:fldChar w:fldCharType="separate"/>
      </w:r>
      <w:r>
        <w:rPr>
          <w:noProof/>
        </w:rPr>
        <w:t>391</w:t>
      </w:r>
      <w:r>
        <w:rPr>
          <w:noProof/>
        </w:rPr>
        <w:fldChar w:fldCharType="end"/>
      </w:r>
    </w:p>
    <w:p w14:paraId="2638FBBB" w14:textId="4A15C3B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5.14.3A.1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_Toc212046671 \h </w:instrText>
      </w:r>
      <w:r>
        <w:rPr>
          <w:noProof/>
        </w:rPr>
      </w:r>
      <w:r>
        <w:rPr>
          <w:noProof/>
        </w:rPr>
        <w:fldChar w:fldCharType="separate"/>
      </w:r>
      <w:r>
        <w:rPr>
          <w:noProof/>
        </w:rPr>
        <w:t>391</w:t>
      </w:r>
      <w:r>
        <w:rPr>
          <w:noProof/>
        </w:rPr>
        <w:fldChar w:fldCharType="end"/>
      </w:r>
    </w:p>
    <w:p w14:paraId="731DF42C" w14:textId="774DCC4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5.14.3A.2</w:t>
      </w:r>
      <w:r>
        <w:rPr>
          <w:rFonts w:asciiTheme="minorHAnsi" w:hAnsiTheme="minorHAnsi" w:cstheme="minorBidi"/>
          <w:noProof/>
          <w:kern w:val="2"/>
          <w:sz w:val="24"/>
          <w:szCs w:val="24"/>
          <w:lang w:val="en-US" w:eastAsia="zh-CN"/>
          <w14:ligatures w14:val="standardContextual"/>
        </w:rPr>
        <w:tab/>
      </w:r>
      <w:r>
        <w:rPr>
          <w:noProof/>
        </w:rPr>
        <w:t>Event Notification</w:t>
      </w:r>
      <w:r>
        <w:rPr>
          <w:noProof/>
        </w:rPr>
        <w:tab/>
      </w:r>
      <w:r>
        <w:rPr>
          <w:noProof/>
        </w:rPr>
        <w:fldChar w:fldCharType="begin"/>
      </w:r>
      <w:r>
        <w:rPr>
          <w:noProof/>
        </w:rPr>
        <w:instrText xml:space="preserve"> PAGEREF _Toc212046672 \h </w:instrText>
      </w:r>
      <w:r>
        <w:rPr>
          <w:noProof/>
        </w:rPr>
      </w:r>
      <w:r>
        <w:rPr>
          <w:noProof/>
        </w:rPr>
        <w:fldChar w:fldCharType="separate"/>
      </w:r>
      <w:r>
        <w:rPr>
          <w:noProof/>
        </w:rPr>
        <w:t>391</w:t>
      </w:r>
      <w:r>
        <w:rPr>
          <w:noProof/>
        </w:rPr>
        <w:fldChar w:fldCharType="end"/>
      </w:r>
    </w:p>
    <w:p w14:paraId="5F2D2183" w14:textId="277B316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5.14.3A.2.1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_Toc212046673 \h </w:instrText>
      </w:r>
      <w:r>
        <w:rPr>
          <w:noProof/>
        </w:rPr>
      </w:r>
      <w:r>
        <w:rPr>
          <w:noProof/>
        </w:rPr>
        <w:fldChar w:fldCharType="separate"/>
      </w:r>
      <w:r>
        <w:rPr>
          <w:noProof/>
        </w:rPr>
        <w:t>391</w:t>
      </w:r>
      <w:r>
        <w:rPr>
          <w:noProof/>
        </w:rPr>
        <w:fldChar w:fldCharType="end"/>
      </w:r>
    </w:p>
    <w:p w14:paraId="616B7D39" w14:textId="555B3F2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5.14.3A.2.2</w:t>
      </w:r>
      <w:r>
        <w:rPr>
          <w:rFonts w:asciiTheme="minorHAnsi"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_Toc212046674 \h </w:instrText>
      </w:r>
      <w:r>
        <w:rPr>
          <w:noProof/>
        </w:rPr>
      </w:r>
      <w:r>
        <w:rPr>
          <w:noProof/>
        </w:rPr>
        <w:fldChar w:fldCharType="separate"/>
      </w:r>
      <w:r>
        <w:rPr>
          <w:noProof/>
        </w:rPr>
        <w:t>391</w:t>
      </w:r>
      <w:r>
        <w:rPr>
          <w:noProof/>
        </w:rPr>
        <w:fldChar w:fldCharType="end"/>
      </w:r>
    </w:p>
    <w:p w14:paraId="73AFDD5A" w14:textId="4FDB589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5.14.3A.2.3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_Toc212046675 \h </w:instrText>
      </w:r>
      <w:r>
        <w:rPr>
          <w:noProof/>
        </w:rPr>
      </w:r>
      <w:r>
        <w:rPr>
          <w:noProof/>
        </w:rPr>
        <w:fldChar w:fldCharType="separate"/>
      </w:r>
      <w:r>
        <w:rPr>
          <w:noProof/>
        </w:rPr>
        <w:t>391</w:t>
      </w:r>
      <w:r>
        <w:rPr>
          <w:noProof/>
        </w:rPr>
        <w:fldChar w:fldCharType="end"/>
      </w:r>
    </w:p>
    <w:p w14:paraId="3CCBCA3E" w14:textId="6F471EF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5.14.3A.2.3.1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_Toc212046676 \h </w:instrText>
      </w:r>
      <w:r>
        <w:rPr>
          <w:noProof/>
        </w:rPr>
      </w:r>
      <w:r>
        <w:rPr>
          <w:noProof/>
        </w:rPr>
        <w:fldChar w:fldCharType="separate"/>
      </w:r>
      <w:r>
        <w:rPr>
          <w:noProof/>
        </w:rPr>
        <w:t>391</w:t>
      </w:r>
      <w:r>
        <w:rPr>
          <w:noProof/>
        </w:rPr>
        <w:fldChar w:fldCharType="end"/>
      </w:r>
    </w:p>
    <w:p w14:paraId="711A92CC" w14:textId="2279E2A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5.14.3A.2.3.2</w:t>
      </w:r>
      <w:r>
        <w:rPr>
          <w:rFonts w:asciiTheme="minorHAnsi" w:hAnsiTheme="minorHAnsi" w:cstheme="minorBidi"/>
          <w:noProof/>
          <w:kern w:val="2"/>
          <w:sz w:val="24"/>
          <w:szCs w:val="24"/>
          <w:lang w:val="en-US" w:eastAsia="zh-CN"/>
          <w14:ligatures w14:val="standardContextual"/>
        </w:rPr>
        <w:tab/>
      </w:r>
      <w:r>
        <w:rPr>
          <w:noProof/>
        </w:rPr>
        <w:t>Notification via Websocket</w:t>
      </w:r>
      <w:r>
        <w:rPr>
          <w:noProof/>
        </w:rPr>
        <w:tab/>
      </w:r>
      <w:r>
        <w:rPr>
          <w:noProof/>
        </w:rPr>
        <w:fldChar w:fldCharType="begin"/>
      </w:r>
      <w:r>
        <w:rPr>
          <w:noProof/>
        </w:rPr>
        <w:instrText xml:space="preserve"> PAGEREF _Toc212046677 \h </w:instrText>
      </w:r>
      <w:r>
        <w:rPr>
          <w:noProof/>
        </w:rPr>
      </w:r>
      <w:r>
        <w:rPr>
          <w:noProof/>
        </w:rPr>
        <w:fldChar w:fldCharType="separate"/>
      </w:r>
      <w:r>
        <w:rPr>
          <w:noProof/>
        </w:rPr>
        <w:t>392</w:t>
      </w:r>
      <w:r>
        <w:rPr>
          <w:noProof/>
        </w:rPr>
        <w:fldChar w:fldCharType="end"/>
      </w:r>
    </w:p>
    <w:p w14:paraId="237E99FE" w14:textId="01DF815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5.14.4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_Toc212046678 \h </w:instrText>
      </w:r>
      <w:r>
        <w:rPr>
          <w:noProof/>
        </w:rPr>
      </w:r>
      <w:r>
        <w:rPr>
          <w:noProof/>
        </w:rPr>
        <w:fldChar w:fldCharType="separate"/>
      </w:r>
      <w:r>
        <w:rPr>
          <w:noProof/>
        </w:rPr>
        <w:t>392</w:t>
      </w:r>
      <w:r>
        <w:rPr>
          <w:noProof/>
        </w:rPr>
        <w:fldChar w:fldCharType="end"/>
      </w:r>
    </w:p>
    <w:p w14:paraId="4AE65EBE" w14:textId="0399562E"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5.14.5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_Toc212046679 \h </w:instrText>
      </w:r>
      <w:r>
        <w:rPr>
          <w:noProof/>
        </w:rPr>
      </w:r>
      <w:r>
        <w:rPr>
          <w:noProof/>
        </w:rPr>
        <w:fldChar w:fldCharType="separate"/>
      </w:r>
      <w:r>
        <w:rPr>
          <w:noProof/>
        </w:rPr>
        <w:t>396</w:t>
      </w:r>
      <w:r>
        <w:rPr>
          <w:noProof/>
        </w:rPr>
        <w:fldChar w:fldCharType="end"/>
      </w:r>
    </w:p>
    <w:p w14:paraId="02CD8514" w14:textId="4ACF62C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_Toc212046680 \h </w:instrText>
      </w:r>
      <w:r>
        <w:rPr>
          <w:noProof/>
        </w:rPr>
      </w:r>
      <w:r>
        <w:rPr>
          <w:noProof/>
        </w:rPr>
        <w:fldChar w:fldCharType="separate"/>
      </w:r>
      <w:r>
        <w:rPr>
          <w:noProof/>
        </w:rPr>
        <w:t>396</w:t>
      </w:r>
      <w:r>
        <w:rPr>
          <w:noProof/>
        </w:rPr>
        <w:fldChar w:fldCharType="end"/>
      </w:r>
    </w:p>
    <w:p w14:paraId="217712E1" w14:textId="4CCE859B"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_Toc212046681 \h </w:instrText>
      </w:r>
      <w:r>
        <w:rPr>
          <w:noProof/>
        </w:rPr>
      </w:r>
      <w:r>
        <w:rPr>
          <w:noProof/>
        </w:rPr>
        <w:fldChar w:fldCharType="separate"/>
      </w:r>
      <w:r>
        <w:rPr>
          <w:noProof/>
        </w:rPr>
        <w:t>396</w:t>
      </w:r>
      <w:r>
        <w:rPr>
          <w:noProof/>
        </w:rPr>
        <w:fldChar w:fldCharType="end"/>
      </w:r>
    </w:p>
    <w:p w14:paraId="701C0792" w14:textId="563846E5"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5.14.5.3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_Toc212046682 \h </w:instrText>
      </w:r>
      <w:r>
        <w:rPr>
          <w:noProof/>
        </w:rPr>
      </w:r>
      <w:r>
        <w:rPr>
          <w:noProof/>
        </w:rPr>
        <w:fldChar w:fldCharType="separate"/>
      </w:r>
      <w:r>
        <w:rPr>
          <w:noProof/>
        </w:rPr>
        <w:t>396</w:t>
      </w:r>
      <w:r>
        <w:rPr>
          <w:noProof/>
        </w:rPr>
        <w:fldChar w:fldCharType="end"/>
      </w:r>
    </w:p>
    <w:p w14:paraId="7E5B67F8" w14:textId="780F8D0A"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5.15</w:t>
      </w:r>
      <w:r>
        <w:rPr>
          <w:rFonts w:asciiTheme="minorHAnsi" w:hAnsiTheme="minorHAnsi" w:cstheme="minorBidi"/>
          <w:noProof/>
          <w:kern w:val="2"/>
          <w:sz w:val="24"/>
          <w:szCs w:val="24"/>
          <w:lang w:val="en-US" w:eastAsia="zh-CN"/>
          <w14:ligatures w14:val="standardContextual"/>
        </w:rPr>
        <w:tab/>
      </w:r>
      <w:r>
        <w:rPr>
          <w:noProof/>
        </w:rPr>
        <w:t>MsisdnLessMoSms API</w:t>
      </w:r>
      <w:r>
        <w:rPr>
          <w:noProof/>
        </w:rPr>
        <w:tab/>
      </w:r>
      <w:r>
        <w:rPr>
          <w:noProof/>
        </w:rPr>
        <w:fldChar w:fldCharType="begin"/>
      </w:r>
      <w:r>
        <w:rPr>
          <w:noProof/>
        </w:rPr>
        <w:instrText xml:space="preserve"> PAGEREF _Toc212046683 \h </w:instrText>
      </w:r>
      <w:r>
        <w:rPr>
          <w:noProof/>
        </w:rPr>
      </w:r>
      <w:r>
        <w:rPr>
          <w:noProof/>
        </w:rPr>
        <w:fldChar w:fldCharType="separate"/>
      </w:r>
      <w:r>
        <w:rPr>
          <w:noProof/>
        </w:rPr>
        <w:t>397</w:t>
      </w:r>
      <w:r>
        <w:rPr>
          <w:noProof/>
        </w:rPr>
        <w:fldChar w:fldCharType="end"/>
      </w:r>
    </w:p>
    <w:p w14:paraId="13B07FB8" w14:textId="00D4BDF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5.15.1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_Toc212046684 \h </w:instrText>
      </w:r>
      <w:r>
        <w:rPr>
          <w:noProof/>
        </w:rPr>
      </w:r>
      <w:r>
        <w:rPr>
          <w:noProof/>
        </w:rPr>
        <w:fldChar w:fldCharType="separate"/>
      </w:r>
      <w:r>
        <w:rPr>
          <w:noProof/>
        </w:rPr>
        <w:t>397</w:t>
      </w:r>
      <w:r>
        <w:rPr>
          <w:noProof/>
        </w:rPr>
        <w:fldChar w:fldCharType="end"/>
      </w:r>
    </w:p>
    <w:p w14:paraId="75207B99" w14:textId="5E669DE9"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5.15.2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_Toc212046685 \h </w:instrText>
      </w:r>
      <w:r>
        <w:rPr>
          <w:noProof/>
        </w:rPr>
      </w:r>
      <w:r>
        <w:rPr>
          <w:noProof/>
        </w:rPr>
        <w:fldChar w:fldCharType="separate"/>
      </w:r>
      <w:r>
        <w:rPr>
          <w:noProof/>
        </w:rPr>
        <w:t>397</w:t>
      </w:r>
      <w:r>
        <w:rPr>
          <w:noProof/>
        </w:rPr>
        <w:fldChar w:fldCharType="end"/>
      </w:r>
    </w:p>
    <w:p w14:paraId="7A32A0E7" w14:textId="2AAAFE44"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5.15.2.1</w:t>
      </w:r>
      <w:r>
        <w:rPr>
          <w:rFonts w:asciiTheme="minorHAnsi" w:hAnsiTheme="minorHAnsi" w:cstheme="minorBidi"/>
          <w:noProof/>
          <w:kern w:val="2"/>
          <w:sz w:val="24"/>
          <w:szCs w:val="24"/>
          <w:lang w:val="en-US" w:eastAsia="zh-CN"/>
          <w14:ligatures w14:val="standardContextual"/>
        </w:rPr>
        <w:tab/>
      </w:r>
      <w:r>
        <w:rPr>
          <w:noProof/>
        </w:rPr>
        <w:t>Notification data types</w:t>
      </w:r>
      <w:r>
        <w:rPr>
          <w:noProof/>
        </w:rPr>
        <w:tab/>
      </w:r>
      <w:r>
        <w:rPr>
          <w:noProof/>
        </w:rPr>
        <w:fldChar w:fldCharType="begin"/>
      </w:r>
      <w:r>
        <w:rPr>
          <w:noProof/>
        </w:rPr>
        <w:instrText xml:space="preserve"> PAGEREF _Toc212046686 \h </w:instrText>
      </w:r>
      <w:r>
        <w:rPr>
          <w:noProof/>
        </w:rPr>
      </w:r>
      <w:r>
        <w:rPr>
          <w:noProof/>
        </w:rPr>
        <w:fldChar w:fldCharType="separate"/>
      </w:r>
      <w:r>
        <w:rPr>
          <w:noProof/>
        </w:rPr>
        <w:t>397</w:t>
      </w:r>
      <w:r>
        <w:rPr>
          <w:noProof/>
        </w:rPr>
        <w:fldChar w:fldCharType="end"/>
      </w:r>
    </w:p>
    <w:p w14:paraId="0353B5BB" w14:textId="72B9F708"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5.15.2.1.1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_Toc212046687 \h </w:instrText>
      </w:r>
      <w:r>
        <w:rPr>
          <w:noProof/>
        </w:rPr>
      </w:r>
      <w:r>
        <w:rPr>
          <w:noProof/>
        </w:rPr>
        <w:fldChar w:fldCharType="separate"/>
      </w:r>
      <w:r>
        <w:rPr>
          <w:noProof/>
        </w:rPr>
        <w:t>397</w:t>
      </w:r>
      <w:r>
        <w:rPr>
          <w:noProof/>
        </w:rPr>
        <w:fldChar w:fldCharType="end"/>
      </w:r>
    </w:p>
    <w:p w14:paraId="3D6F8B7E" w14:textId="12EF25B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5.15.2.1.2</w:t>
      </w:r>
      <w:r>
        <w:rPr>
          <w:rFonts w:asciiTheme="minorHAnsi" w:hAnsiTheme="minorHAnsi" w:cstheme="minorBidi"/>
          <w:noProof/>
          <w:kern w:val="2"/>
          <w:sz w:val="24"/>
          <w:szCs w:val="24"/>
          <w:lang w:val="en-US" w:eastAsia="zh-CN"/>
          <w14:ligatures w14:val="standardContextual"/>
        </w:rPr>
        <w:tab/>
      </w:r>
      <w:r>
        <w:rPr>
          <w:noProof/>
        </w:rPr>
        <w:t>Type: MsisdnLessMoSmsNotification</w:t>
      </w:r>
      <w:r>
        <w:rPr>
          <w:noProof/>
        </w:rPr>
        <w:tab/>
      </w:r>
      <w:r>
        <w:rPr>
          <w:noProof/>
        </w:rPr>
        <w:fldChar w:fldCharType="begin"/>
      </w:r>
      <w:r>
        <w:rPr>
          <w:noProof/>
        </w:rPr>
        <w:instrText xml:space="preserve"> PAGEREF _Toc212046688 \h </w:instrText>
      </w:r>
      <w:r>
        <w:rPr>
          <w:noProof/>
        </w:rPr>
      </w:r>
      <w:r>
        <w:rPr>
          <w:noProof/>
        </w:rPr>
        <w:fldChar w:fldCharType="separate"/>
      </w:r>
      <w:r>
        <w:rPr>
          <w:noProof/>
        </w:rPr>
        <w:t>398</w:t>
      </w:r>
      <w:r>
        <w:rPr>
          <w:noProof/>
        </w:rPr>
        <w:fldChar w:fldCharType="end"/>
      </w:r>
    </w:p>
    <w:p w14:paraId="7B474254" w14:textId="14F2BEB3"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5.15.2.1.3</w:t>
      </w:r>
      <w:r>
        <w:rPr>
          <w:rFonts w:asciiTheme="minorHAnsi" w:hAnsiTheme="minorHAnsi" w:cstheme="minorBidi"/>
          <w:noProof/>
          <w:kern w:val="2"/>
          <w:sz w:val="24"/>
          <w:szCs w:val="24"/>
          <w:lang w:val="en-US" w:eastAsia="zh-CN"/>
          <w14:ligatures w14:val="standardContextual"/>
        </w:rPr>
        <w:tab/>
      </w:r>
      <w:r>
        <w:rPr>
          <w:noProof/>
        </w:rPr>
        <w:t>Type: MsisdnLessMoSmsNotificationReply</w:t>
      </w:r>
      <w:r>
        <w:rPr>
          <w:noProof/>
        </w:rPr>
        <w:tab/>
      </w:r>
      <w:r>
        <w:rPr>
          <w:noProof/>
        </w:rPr>
        <w:fldChar w:fldCharType="begin"/>
      </w:r>
      <w:r>
        <w:rPr>
          <w:noProof/>
        </w:rPr>
        <w:instrText xml:space="preserve"> PAGEREF _Toc212046689 \h </w:instrText>
      </w:r>
      <w:r>
        <w:rPr>
          <w:noProof/>
        </w:rPr>
      </w:r>
      <w:r>
        <w:rPr>
          <w:noProof/>
        </w:rPr>
        <w:fldChar w:fldCharType="separate"/>
      </w:r>
      <w:r>
        <w:rPr>
          <w:noProof/>
        </w:rPr>
        <w:t>398</w:t>
      </w:r>
      <w:r>
        <w:rPr>
          <w:noProof/>
        </w:rPr>
        <w:fldChar w:fldCharType="end"/>
      </w:r>
    </w:p>
    <w:p w14:paraId="77C89463" w14:textId="6BED58C6"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5.15.3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_Toc212046690 \h </w:instrText>
      </w:r>
      <w:r>
        <w:rPr>
          <w:noProof/>
        </w:rPr>
      </w:r>
      <w:r>
        <w:rPr>
          <w:noProof/>
        </w:rPr>
        <w:fldChar w:fldCharType="separate"/>
      </w:r>
      <w:r>
        <w:rPr>
          <w:noProof/>
        </w:rPr>
        <w:t>398</w:t>
      </w:r>
      <w:r>
        <w:rPr>
          <w:noProof/>
        </w:rPr>
        <w:fldChar w:fldCharType="end"/>
      </w:r>
    </w:p>
    <w:p w14:paraId="64F18E2D" w14:textId="4193EC70"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5.15.3.1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_Toc212046691 \h </w:instrText>
      </w:r>
      <w:r>
        <w:rPr>
          <w:noProof/>
        </w:rPr>
      </w:r>
      <w:r>
        <w:rPr>
          <w:noProof/>
        </w:rPr>
        <w:fldChar w:fldCharType="separate"/>
      </w:r>
      <w:r>
        <w:rPr>
          <w:noProof/>
        </w:rPr>
        <w:t>398</w:t>
      </w:r>
      <w:r>
        <w:rPr>
          <w:noProof/>
        </w:rPr>
        <w:fldChar w:fldCharType="end"/>
      </w:r>
    </w:p>
    <w:p w14:paraId="21E84A10" w14:textId="5EACD19E"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lastRenderedPageBreak/>
        <w:t>5.15.3.2</w:t>
      </w:r>
      <w:r>
        <w:rPr>
          <w:rFonts w:asciiTheme="minorHAnsi" w:hAnsiTheme="minorHAnsi" w:cstheme="minorBidi"/>
          <w:noProof/>
          <w:kern w:val="2"/>
          <w:sz w:val="24"/>
          <w:szCs w:val="24"/>
          <w:lang w:val="en-US" w:eastAsia="zh-CN"/>
          <w14:ligatures w14:val="standardContextual"/>
        </w:rPr>
        <w:tab/>
      </w:r>
      <w:r>
        <w:rPr>
          <w:noProof/>
        </w:rPr>
        <w:t>MSISDN-less MO SMS Notification</w:t>
      </w:r>
      <w:r>
        <w:rPr>
          <w:noProof/>
        </w:rPr>
        <w:tab/>
      </w:r>
      <w:r>
        <w:rPr>
          <w:noProof/>
        </w:rPr>
        <w:fldChar w:fldCharType="begin"/>
      </w:r>
      <w:r>
        <w:rPr>
          <w:noProof/>
        </w:rPr>
        <w:instrText xml:space="preserve"> PAGEREF _Toc212046692 \h </w:instrText>
      </w:r>
      <w:r>
        <w:rPr>
          <w:noProof/>
        </w:rPr>
      </w:r>
      <w:r>
        <w:rPr>
          <w:noProof/>
        </w:rPr>
        <w:fldChar w:fldCharType="separate"/>
      </w:r>
      <w:r>
        <w:rPr>
          <w:noProof/>
        </w:rPr>
        <w:t>399</w:t>
      </w:r>
      <w:r>
        <w:rPr>
          <w:noProof/>
        </w:rPr>
        <w:fldChar w:fldCharType="end"/>
      </w:r>
    </w:p>
    <w:p w14:paraId="676E08FF" w14:textId="26B66D7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5.15.3.2.1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_Toc212046693 \h </w:instrText>
      </w:r>
      <w:r>
        <w:rPr>
          <w:noProof/>
        </w:rPr>
      </w:r>
      <w:r>
        <w:rPr>
          <w:noProof/>
        </w:rPr>
        <w:fldChar w:fldCharType="separate"/>
      </w:r>
      <w:r>
        <w:rPr>
          <w:noProof/>
        </w:rPr>
        <w:t>399</w:t>
      </w:r>
      <w:r>
        <w:rPr>
          <w:noProof/>
        </w:rPr>
        <w:fldChar w:fldCharType="end"/>
      </w:r>
    </w:p>
    <w:p w14:paraId="035C1FE4" w14:textId="4E4AC29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5.15.3.2.2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_Toc212046694 \h </w:instrText>
      </w:r>
      <w:r>
        <w:rPr>
          <w:noProof/>
        </w:rPr>
      </w:r>
      <w:r>
        <w:rPr>
          <w:noProof/>
        </w:rPr>
        <w:fldChar w:fldCharType="separate"/>
      </w:r>
      <w:r>
        <w:rPr>
          <w:noProof/>
        </w:rPr>
        <w:t>399</w:t>
      </w:r>
      <w:r>
        <w:rPr>
          <w:noProof/>
        </w:rPr>
        <w:fldChar w:fldCharType="end"/>
      </w:r>
    </w:p>
    <w:p w14:paraId="00402DF9" w14:textId="2AC57516"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5.15.3.2.3</w:t>
      </w:r>
      <w:r>
        <w:rPr>
          <w:rFonts w:asciiTheme="minorHAnsi"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_Toc212046695 \h </w:instrText>
      </w:r>
      <w:r>
        <w:rPr>
          <w:noProof/>
        </w:rPr>
      </w:r>
      <w:r>
        <w:rPr>
          <w:noProof/>
        </w:rPr>
        <w:fldChar w:fldCharType="separate"/>
      </w:r>
      <w:r>
        <w:rPr>
          <w:noProof/>
        </w:rPr>
        <w:t>399</w:t>
      </w:r>
      <w:r>
        <w:rPr>
          <w:noProof/>
        </w:rPr>
        <w:fldChar w:fldCharType="end"/>
      </w:r>
    </w:p>
    <w:p w14:paraId="39304927" w14:textId="7533445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5.15.3.2.3.1</w:t>
      </w:r>
      <w:r>
        <w:rPr>
          <w:rFonts w:asciiTheme="minorHAnsi" w:hAnsiTheme="minorHAnsi" w:cstheme="minorBidi"/>
          <w:noProof/>
          <w:kern w:val="2"/>
          <w:sz w:val="24"/>
          <w:szCs w:val="24"/>
          <w:lang w:val="en-US" w:eastAsia="zh-CN"/>
          <w14:ligatures w14:val="standardContextual"/>
        </w:rPr>
        <w:tab/>
      </w:r>
      <w:r>
        <w:rPr>
          <w:noProof/>
        </w:rPr>
        <w:t>Notification via POST</w:t>
      </w:r>
      <w:r>
        <w:rPr>
          <w:noProof/>
        </w:rPr>
        <w:tab/>
      </w:r>
      <w:r>
        <w:rPr>
          <w:noProof/>
        </w:rPr>
        <w:fldChar w:fldCharType="begin"/>
      </w:r>
      <w:r>
        <w:rPr>
          <w:noProof/>
        </w:rPr>
        <w:instrText xml:space="preserve"> PAGEREF _Toc212046696 \h </w:instrText>
      </w:r>
      <w:r>
        <w:rPr>
          <w:noProof/>
        </w:rPr>
      </w:r>
      <w:r>
        <w:rPr>
          <w:noProof/>
        </w:rPr>
        <w:fldChar w:fldCharType="separate"/>
      </w:r>
      <w:r>
        <w:rPr>
          <w:noProof/>
        </w:rPr>
        <w:t>399</w:t>
      </w:r>
      <w:r>
        <w:rPr>
          <w:noProof/>
        </w:rPr>
        <w:fldChar w:fldCharType="end"/>
      </w:r>
    </w:p>
    <w:p w14:paraId="0C7330A5" w14:textId="16E5798B"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5.15.4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_Toc212046697 \h </w:instrText>
      </w:r>
      <w:r>
        <w:rPr>
          <w:noProof/>
        </w:rPr>
      </w:r>
      <w:r>
        <w:rPr>
          <w:noProof/>
        </w:rPr>
        <w:fldChar w:fldCharType="separate"/>
      </w:r>
      <w:r>
        <w:rPr>
          <w:noProof/>
        </w:rPr>
        <w:t>400</w:t>
      </w:r>
      <w:r>
        <w:rPr>
          <w:noProof/>
        </w:rPr>
        <w:fldChar w:fldCharType="end"/>
      </w:r>
    </w:p>
    <w:p w14:paraId="3A1DD2C7" w14:textId="68CC7EFB"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5.15.5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_Toc212046698 \h </w:instrText>
      </w:r>
      <w:r>
        <w:rPr>
          <w:noProof/>
        </w:rPr>
      </w:r>
      <w:r>
        <w:rPr>
          <w:noProof/>
        </w:rPr>
        <w:fldChar w:fldCharType="separate"/>
      </w:r>
      <w:r>
        <w:rPr>
          <w:noProof/>
        </w:rPr>
        <w:t>400</w:t>
      </w:r>
      <w:r>
        <w:rPr>
          <w:noProof/>
        </w:rPr>
        <w:fldChar w:fldCharType="end"/>
      </w:r>
    </w:p>
    <w:p w14:paraId="252BF5E9" w14:textId="6A452B83"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5.15.5.1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_Toc212046699 \h </w:instrText>
      </w:r>
      <w:r>
        <w:rPr>
          <w:noProof/>
        </w:rPr>
      </w:r>
      <w:r>
        <w:rPr>
          <w:noProof/>
        </w:rPr>
        <w:fldChar w:fldCharType="separate"/>
      </w:r>
      <w:r>
        <w:rPr>
          <w:noProof/>
        </w:rPr>
        <w:t>400</w:t>
      </w:r>
      <w:r>
        <w:rPr>
          <w:noProof/>
        </w:rPr>
        <w:fldChar w:fldCharType="end"/>
      </w:r>
    </w:p>
    <w:p w14:paraId="2285A86A" w14:textId="0B3200F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5.15.5.2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_Toc212046700 \h </w:instrText>
      </w:r>
      <w:r>
        <w:rPr>
          <w:noProof/>
        </w:rPr>
      </w:r>
      <w:r>
        <w:rPr>
          <w:noProof/>
        </w:rPr>
        <w:fldChar w:fldCharType="separate"/>
      </w:r>
      <w:r>
        <w:rPr>
          <w:noProof/>
        </w:rPr>
        <w:t>401</w:t>
      </w:r>
      <w:r>
        <w:rPr>
          <w:noProof/>
        </w:rPr>
        <w:fldChar w:fldCharType="end"/>
      </w:r>
    </w:p>
    <w:p w14:paraId="7C9AA9E5" w14:textId="541E3CF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5.15.5.3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_Toc212046701 \h </w:instrText>
      </w:r>
      <w:r>
        <w:rPr>
          <w:noProof/>
        </w:rPr>
      </w:r>
      <w:r>
        <w:rPr>
          <w:noProof/>
        </w:rPr>
        <w:fldChar w:fldCharType="separate"/>
      </w:r>
      <w:r>
        <w:rPr>
          <w:noProof/>
        </w:rPr>
        <w:t>401</w:t>
      </w:r>
      <w:r>
        <w:rPr>
          <w:noProof/>
        </w:rPr>
        <w:fldChar w:fldCharType="end"/>
      </w:r>
    </w:p>
    <w:p w14:paraId="5474A9A8" w14:textId="121EFD79"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5.16</w:t>
      </w:r>
      <w:r>
        <w:rPr>
          <w:rFonts w:asciiTheme="minorHAnsi" w:hAnsiTheme="minorHAnsi" w:cstheme="minorBidi"/>
          <w:noProof/>
          <w:kern w:val="2"/>
          <w:sz w:val="24"/>
          <w:szCs w:val="24"/>
          <w:lang w:val="en-US" w:eastAsia="zh-CN"/>
          <w14:ligatures w14:val="standardContextual"/>
        </w:rPr>
        <w:tab/>
      </w:r>
      <w:r>
        <w:rPr>
          <w:noProof/>
        </w:rPr>
        <w:t>RacsParameterProvisioning API</w:t>
      </w:r>
      <w:r>
        <w:rPr>
          <w:noProof/>
        </w:rPr>
        <w:tab/>
      </w:r>
      <w:r>
        <w:rPr>
          <w:noProof/>
        </w:rPr>
        <w:fldChar w:fldCharType="begin"/>
      </w:r>
      <w:r>
        <w:rPr>
          <w:noProof/>
        </w:rPr>
        <w:instrText xml:space="preserve"> PAGEREF _Toc212046702 \h </w:instrText>
      </w:r>
      <w:r>
        <w:rPr>
          <w:noProof/>
        </w:rPr>
      </w:r>
      <w:r>
        <w:rPr>
          <w:noProof/>
        </w:rPr>
        <w:fldChar w:fldCharType="separate"/>
      </w:r>
      <w:r>
        <w:rPr>
          <w:noProof/>
        </w:rPr>
        <w:t>401</w:t>
      </w:r>
      <w:r>
        <w:rPr>
          <w:noProof/>
        </w:rPr>
        <w:fldChar w:fldCharType="end"/>
      </w:r>
    </w:p>
    <w:p w14:paraId="1A9D686D" w14:textId="5E60C74C"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5.16.1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_Toc212046703 \h </w:instrText>
      </w:r>
      <w:r>
        <w:rPr>
          <w:noProof/>
        </w:rPr>
      </w:r>
      <w:r>
        <w:rPr>
          <w:noProof/>
        </w:rPr>
        <w:fldChar w:fldCharType="separate"/>
      </w:r>
      <w:r>
        <w:rPr>
          <w:noProof/>
        </w:rPr>
        <w:t>401</w:t>
      </w:r>
      <w:r>
        <w:rPr>
          <w:noProof/>
        </w:rPr>
        <w:fldChar w:fldCharType="end"/>
      </w:r>
    </w:p>
    <w:p w14:paraId="23BBE1A2" w14:textId="205C7C77"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5.16.2</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_Toc212046704 \h </w:instrText>
      </w:r>
      <w:r>
        <w:rPr>
          <w:noProof/>
        </w:rPr>
      </w:r>
      <w:r>
        <w:rPr>
          <w:noProof/>
        </w:rPr>
        <w:fldChar w:fldCharType="separate"/>
      </w:r>
      <w:r>
        <w:rPr>
          <w:noProof/>
        </w:rPr>
        <w:t>401</w:t>
      </w:r>
      <w:r>
        <w:rPr>
          <w:noProof/>
        </w:rPr>
        <w:fldChar w:fldCharType="end"/>
      </w:r>
    </w:p>
    <w:p w14:paraId="79CBDAFD" w14:textId="2A33FA5D"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5.16.2.1</w:t>
      </w:r>
      <w:r>
        <w:rPr>
          <w:rFonts w:asciiTheme="minorHAnsi" w:hAnsiTheme="minorHAnsi" w:cstheme="minorBidi"/>
          <w:noProof/>
          <w:kern w:val="2"/>
          <w:sz w:val="24"/>
          <w:szCs w:val="24"/>
          <w:lang w:val="en-US" w:eastAsia="zh-CN"/>
          <w14:ligatures w14:val="standardContextual"/>
        </w:rPr>
        <w:tab/>
      </w:r>
      <w:r>
        <w:rPr>
          <w:noProof/>
        </w:rPr>
        <w:t>Resource data types</w:t>
      </w:r>
      <w:r>
        <w:rPr>
          <w:noProof/>
        </w:rPr>
        <w:tab/>
      </w:r>
      <w:r>
        <w:rPr>
          <w:noProof/>
        </w:rPr>
        <w:fldChar w:fldCharType="begin"/>
      </w:r>
      <w:r>
        <w:rPr>
          <w:noProof/>
        </w:rPr>
        <w:instrText xml:space="preserve"> PAGEREF _Toc212046705 \h </w:instrText>
      </w:r>
      <w:r>
        <w:rPr>
          <w:noProof/>
        </w:rPr>
      </w:r>
      <w:r>
        <w:rPr>
          <w:noProof/>
        </w:rPr>
        <w:fldChar w:fldCharType="separate"/>
      </w:r>
      <w:r>
        <w:rPr>
          <w:noProof/>
        </w:rPr>
        <w:t>401</w:t>
      </w:r>
      <w:r>
        <w:rPr>
          <w:noProof/>
        </w:rPr>
        <w:fldChar w:fldCharType="end"/>
      </w:r>
    </w:p>
    <w:p w14:paraId="1C9D25A1" w14:textId="5635D43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5.16.2.1.1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_Toc212046706 \h </w:instrText>
      </w:r>
      <w:r>
        <w:rPr>
          <w:noProof/>
        </w:rPr>
      </w:r>
      <w:r>
        <w:rPr>
          <w:noProof/>
        </w:rPr>
        <w:fldChar w:fldCharType="separate"/>
      </w:r>
      <w:r>
        <w:rPr>
          <w:noProof/>
        </w:rPr>
        <w:t>401</w:t>
      </w:r>
      <w:r>
        <w:rPr>
          <w:noProof/>
        </w:rPr>
        <w:fldChar w:fldCharType="end"/>
      </w:r>
    </w:p>
    <w:p w14:paraId="53B965EE" w14:textId="235D957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5.16.2.1.2</w:t>
      </w:r>
      <w:r>
        <w:rPr>
          <w:rFonts w:asciiTheme="minorHAnsi" w:hAnsiTheme="minorHAnsi" w:cstheme="minorBidi"/>
          <w:noProof/>
          <w:kern w:val="2"/>
          <w:sz w:val="24"/>
          <w:szCs w:val="24"/>
          <w:lang w:val="en-US" w:eastAsia="zh-CN"/>
          <w14:ligatures w14:val="standardContextual"/>
        </w:rPr>
        <w:tab/>
      </w:r>
      <w:r>
        <w:rPr>
          <w:noProof/>
        </w:rPr>
        <w:t>Type: RacsProvisioningData</w:t>
      </w:r>
      <w:r>
        <w:rPr>
          <w:noProof/>
        </w:rPr>
        <w:tab/>
      </w:r>
      <w:r>
        <w:rPr>
          <w:noProof/>
        </w:rPr>
        <w:fldChar w:fldCharType="begin"/>
      </w:r>
      <w:r>
        <w:rPr>
          <w:noProof/>
        </w:rPr>
        <w:instrText xml:space="preserve"> PAGEREF _Toc212046707 \h </w:instrText>
      </w:r>
      <w:r>
        <w:rPr>
          <w:noProof/>
        </w:rPr>
      </w:r>
      <w:r>
        <w:rPr>
          <w:noProof/>
        </w:rPr>
        <w:fldChar w:fldCharType="separate"/>
      </w:r>
      <w:r>
        <w:rPr>
          <w:noProof/>
        </w:rPr>
        <w:t>402</w:t>
      </w:r>
      <w:r>
        <w:rPr>
          <w:noProof/>
        </w:rPr>
        <w:fldChar w:fldCharType="end"/>
      </w:r>
    </w:p>
    <w:p w14:paraId="0A885081" w14:textId="3F5F3102"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5.16.2.1.3</w:t>
      </w:r>
      <w:r>
        <w:rPr>
          <w:rFonts w:asciiTheme="minorHAnsi" w:hAnsiTheme="minorHAnsi" w:cstheme="minorBidi"/>
          <w:noProof/>
          <w:kern w:val="2"/>
          <w:sz w:val="24"/>
          <w:szCs w:val="24"/>
          <w:lang w:val="en-US" w:eastAsia="zh-CN"/>
          <w14:ligatures w14:val="standardContextual"/>
        </w:rPr>
        <w:tab/>
      </w:r>
      <w:r>
        <w:rPr>
          <w:noProof/>
        </w:rPr>
        <w:t>Type: RacsFailureReport</w:t>
      </w:r>
      <w:r>
        <w:rPr>
          <w:noProof/>
        </w:rPr>
        <w:tab/>
      </w:r>
      <w:r>
        <w:rPr>
          <w:noProof/>
        </w:rPr>
        <w:fldChar w:fldCharType="begin"/>
      </w:r>
      <w:r>
        <w:rPr>
          <w:noProof/>
        </w:rPr>
        <w:instrText xml:space="preserve"> PAGEREF _Toc212046708 \h </w:instrText>
      </w:r>
      <w:r>
        <w:rPr>
          <w:noProof/>
        </w:rPr>
      </w:r>
      <w:r>
        <w:rPr>
          <w:noProof/>
        </w:rPr>
        <w:fldChar w:fldCharType="separate"/>
      </w:r>
      <w:r>
        <w:rPr>
          <w:noProof/>
        </w:rPr>
        <w:t>402</w:t>
      </w:r>
      <w:r>
        <w:rPr>
          <w:noProof/>
        </w:rPr>
        <w:fldChar w:fldCharType="end"/>
      </w:r>
    </w:p>
    <w:p w14:paraId="2A850DB3" w14:textId="0973054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5.16.2.1.4</w:t>
      </w:r>
      <w:r>
        <w:rPr>
          <w:rFonts w:asciiTheme="minorHAnsi" w:hAnsiTheme="minorHAnsi" w:cstheme="minorBidi"/>
          <w:noProof/>
          <w:kern w:val="2"/>
          <w:sz w:val="24"/>
          <w:szCs w:val="24"/>
          <w:lang w:val="en-US" w:eastAsia="zh-CN"/>
          <w14:ligatures w14:val="standardContextual"/>
        </w:rPr>
        <w:tab/>
      </w:r>
      <w:r>
        <w:rPr>
          <w:noProof/>
        </w:rPr>
        <w:t>Type: RacsConfiguration</w:t>
      </w:r>
      <w:r>
        <w:rPr>
          <w:noProof/>
        </w:rPr>
        <w:tab/>
      </w:r>
      <w:r>
        <w:rPr>
          <w:noProof/>
        </w:rPr>
        <w:fldChar w:fldCharType="begin"/>
      </w:r>
      <w:r>
        <w:rPr>
          <w:noProof/>
        </w:rPr>
        <w:instrText xml:space="preserve"> PAGEREF _Toc212046709 \h </w:instrText>
      </w:r>
      <w:r>
        <w:rPr>
          <w:noProof/>
        </w:rPr>
      </w:r>
      <w:r>
        <w:rPr>
          <w:noProof/>
        </w:rPr>
        <w:fldChar w:fldCharType="separate"/>
      </w:r>
      <w:r>
        <w:rPr>
          <w:noProof/>
        </w:rPr>
        <w:t>402</w:t>
      </w:r>
      <w:r>
        <w:rPr>
          <w:noProof/>
        </w:rPr>
        <w:fldChar w:fldCharType="end"/>
      </w:r>
    </w:p>
    <w:p w14:paraId="4D6B65A4" w14:textId="0BD3A9C0"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5.16.2.1.5</w:t>
      </w:r>
      <w:r>
        <w:rPr>
          <w:rFonts w:asciiTheme="minorHAnsi" w:hAnsiTheme="minorHAnsi" w:cstheme="minorBidi"/>
          <w:noProof/>
          <w:kern w:val="2"/>
          <w:sz w:val="24"/>
          <w:szCs w:val="24"/>
          <w:lang w:val="en-US" w:eastAsia="zh-CN"/>
          <w14:ligatures w14:val="standardContextual"/>
        </w:rPr>
        <w:tab/>
      </w:r>
      <w:r>
        <w:rPr>
          <w:noProof/>
        </w:rPr>
        <w:t>Type: RacsProvisioningDataPatch</w:t>
      </w:r>
      <w:r>
        <w:rPr>
          <w:noProof/>
        </w:rPr>
        <w:tab/>
      </w:r>
      <w:r>
        <w:rPr>
          <w:noProof/>
        </w:rPr>
        <w:fldChar w:fldCharType="begin"/>
      </w:r>
      <w:r>
        <w:rPr>
          <w:noProof/>
        </w:rPr>
        <w:instrText xml:space="preserve"> PAGEREF _Toc212046710 \h </w:instrText>
      </w:r>
      <w:r>
        <w:rPr>
          <w:noProof/>
        </w:rPr>
      </w:r>
      <w:r>
        <w:rPr>
          <w:noProof/>
        </w:rPr>
        <w:fldChar w:fldCharType="separate"/>
      </w:r>
      <w:r>
        <w:rPr>
          <w:noProof/>
        </w:rPr>
        <w:t>403</w:t>
      </w:r>
      <w:r>
        <w:rPr>
          <w:noProof/>
        </w:rPr>
        <w:fldChar w:fldCharType="end"/>
      </w:r>
    </w:p>
    <w:p w14:paraId="2C2727B6" w14:textId="6576B1A7"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5.16.2.1.6</w:t>
      </w:r>
      <w:r>
        <w:rPr>
          <w:rFonts w:asciiTheme="minorHAnsi" w:hAnsiTheme="minorHAnsi" w:cstheme="minorBidi"/>
          <w:noProof/>
          <w:kern w:val="2"/>
          <w:sz w:val="24"/>
          <w:szCs w:val="24"/>
          <w:lang w:val="en-US" w:eastAsia="zh-CN"/>
          <w14:ligatures w14:val="standardContextual"/>
        </w:rPr>
        <w:tab/>
      </w:r>
      <w:r>
        <w:rPr>
          <w:noProof/>
        </w:rPr>
        <w:t>Type: RacsConfigurationRm</w:t>
      </w:r>
      <w:r>
        <w:rPr>
          <w:noProof/>
        </w:rPr>
        <w:tab/>
      </w:r>
      <w:r>
        <w:rPr>
          <w:noProof/>
        </w:rPr>
        <w:fldChar w:fldCharType="begin"/>
      </w:r>
      <w:r>
        <w:rPr>
          <w:noProof/>
        </w:rPr>
        <w:instrText xml:space="preserve"> PAGEREF _Toc212046711 \h </w:instrText>
      </w:r>
      <w:r>
        <w:rPr>
          <w:noProof/>
        </w:rPr>
      </w:r>
      <w:r>
        <w:rPr>
          <w:noProof/>
        </w:rPr>
        <w:fldChar w:fldCharType="separate"/>
      </w:r>
      <w:r>
        <w:rPr>
          <w:noProof/>
        </w:rPr>
        <w:t>403</w:t>
      </w:r>
      <w:r>
        <w:rPr>
          <w:noProof/>
        </w:rPr>
        <w:fldChar w:fldCharType="end"/>
      </w:r>
    </w:p>
    <w:p w14:paraId="752B3081" w14:textId="331C911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5.16.2.2</w:t>
      </w:r>
      <w:r>
        <w:rPr>
          <w:rFonts w:asciiTheme="minorHAnsi" w:hAnsiTheme="minorHAnsi" w:cstheme="minorBidi"/>
          <w:noProof/>
          <w:kern w:val="2"/>
          <w:sz w:val="24"/>
          <w:szCs w:val="24"/>
          <w:lang w:val="en-US" w:eastAsia="zh-CN"/>
          <w14:ligatures w14:val="standardContextual"/>
        </w:rPr>
        <w:tab/>
      </w:r>
      <w:r>
        <w:rPr>
          <w:noProof/>
        </w:rPr>
        <w:t>Referenced simple data types and enumerations</w:t>
      </w:r>
      <w:r>
        <w:rPr>
          <w:noProof/>
        </w:rPr>
        <w:tab/>
      </w:r>
      <w:r>
        <w:rPr>
          <w:noProof/>
        </w:rPr>
        <w:fldChar w:fldCharType="begin"/>
      </w:r>
      <w:r>
        <w:rPr>
          <w:noProof/>
        </w:rPr>
        <w:instrText xml:space="preserve"> PAGEREF _Toc212046712 \h </w:instrText>
      </w:r>
      <w:r>
        <w:rPr>
          <w:noProof/>
        </w:rPr>
      </w:r>
      <w:r>
        <w:rPr>
          <w:noProof/>
        </w:rPr>
        <w:fldChar w:fldCharType="separate"/>
      </w:r>
      <w:r>
        <w:rPr>
          <w:noProof/>
        </w:rPr>
        <w:t>404</w:t>
      </w:r>
      <w:r>
        <w:rPr>
          <w:noProof/>
        </w:rPr>
        <w:fldChar w:fldCharType="end"/>
      </w:r>
    </w:p>
    <w:p w14:paraId="14F0B855" w14:textId="69880F7F"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_Toc212046713 \h </w:instrText>
      </w:r>
      <w:r>
        <w:rPr>
          <w:noProof/>
        </w:rPr>
      </w:r>
      <w:r>
        <w:rPr>
          <w:noProof/>
        </w:rPr>
        <w:fldChar w:fldCharType="separate"/>
      </w:r>
      <w:r>
        <w:rPr>
          <w:noProof/>
        </w:rPr>
        <w:t>404</w:t>
      </w:r>
      <w:r>
        <w:rPr>
          <w:noProof/>
        </w:rPr>
        <w:fldChar w:fldCharType="end"/>
      </w:r>
    </w:p>
    <w:p w14:paraId="71DC44E8" w14:textId="2BD68479"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5.16.2.2.2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_Toc212046714 \h </w:instrText>
      </w:r>
      <w:r>
        <w:rPr>
          <w:noProof/>
        </w:rPr>
      </w:r>
      <w:r>
        <w:rPr>
          <w:noProof/>
        </w:rPr>
        <w:fldChar w:fldCharType="separate"/>
      </w:r>
      <w:r>
        <w:rPr>
          <w:noProof/>
        </w:rPr>
        <w:t>404</w:t>
      </w:r>
      <w:r>
        <w:rPr>
          <w:noProof/>
        </w:rPr>
        <w:fldChar w:fldCharType="end"/>
      </w:r>
    </w:p>
    <w:p w14:paraId="2A4C62AE" w14:textId="2AA95D7A"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5.16.2.2.3</w:t>
      </w:r>
      <w:r>
        <w:rPr>
          <w:rFonts w:asciiTheme="minorHAnsi" w:hAnsiTheme="minorHAnsi" w:cstheme="minorBidi"/>
          <w:noProof/>
          <w:kern w:val="2"/>
          <w:sz w:val="24"/>
          <w:szCs w:val="24"/>
          <w:lang w:val="en-US" w:eastAsia="zh-CN"/>
          <w14:ligatures w14:val="standardContextual"/>
        </w:rPr>
        <w:tab/>
      </w:r>
      <w:r>
        <w:rPr>
          <w:noProof/>
        </w:rPr>
        <w:t>Enumeration: RacsFailureCode</w:t>
      </w:r>
      <w:r>
        <w:rPr>
          <w:noProof/>
        </w:rPr>
        <w:tab/>
      </w:r>
      <w:r>
        <w:rPr>
          <w:noProof/>
        </w:rPr>
        <w:fldChar w:fldCharType="begin"/>
      </w:r>
      <w:r>
        <w:rPr>
          <w:noProof/>
        </w:rPr>
        <w:instrText xml:space="preserve"> PAGEREF _Toc212046715 \h </w:instrText>
      </w:r>
      <w:r>
        <w:rPr>
          <w:noProof/>
        </w:rPr>
      </w:r>
      <w:r>
        <w:rPr>
          <w:noProof/>
        </w:rPr>
        <w:fldChar w:fldCharType="separate"/>
      </w:r>
      <w:r>
        <w:rPr>
          <w:noProof/>
        </w:rPr>
        <w:t>404</w:t>
      </w:r>
      <w:r>
        <w:rPr>
          <w:noProof/>
        </w:rPr>
        <w:fldChar w:fldCharType="end"/>
      </w:r>
    </w:p>
    <w:p w14:paraId="4F72845A" w14:textId="63848B33"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5.16.3</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_Toc212046716 \h </w:instrText>
      </w:r>
      <w:r>
        <w:rPr>
          <w:noProof/>
        </w:rPr>
      </w:r>
      <w:r>
        <w:rPr>
          <w:noProof/>
        </w:rPr>
        <w:fldChar w:fldCharType="separate"/>
      </w:r>
      <w:r>
        <w:rPr>
          <w:noProof/>
        </w:rPr>
        <w:t>404</w:t>
      </w:r>
      <w:r>
        <w:rPr>
          <w:noProof/>
        </w:rPr>
        <w:fldChar w:fldCharType="end"/>
      </w:r>
    </w:p>
    <w:p w14:paraId="774C540C" w14:textId="06729748"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_Toc212046717 \h </w:instrText>
      </w:r>
      <w:r>
        <w:rPr>
          <w:noProof/>
        </w:rPr>
      </w:r>
      <w:r>
        <w:rPr>
          <w:noProof/>
        </w:rPr>
        <w:fldChar w:fldCharType="separate"/>
      </w:r>
      <w:r>
        <w:rPr>
          <w:noProof/>
        </w:rPr>
        <w:t>404</w:t>
      </w:r>
      <w:r>
        <w:rPr>
          <w:noProof/>
        </w:rPr>
        <w:fldChar w:fldCharType="end"/>
      </w:r>
    </w:p>
    <w:p w14:paraId="46414B04" w14:textId="42BAC3F2"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5.16.3.2</w:t>
      </w:r>
      <w:r>
        <w:rPr>
          <w:rFonts w:asciiTheme="minorHAnsi" w:hAnsiTheme="minorHAnsi" w:cstheme="minorBidi"/>
          <w:noProof/>
          <w:kern w:val="2"/>
          <w:sz w:val="24"/>
          <w:szCs w:val="24"/>
          <w:lang w:val="en-US" w:eastAsia="zh-CN"/>
          <w14:ligatures w14:val="standardContextual"/>
        </w:rPr>
        <w:tab/>
      </w:r>
      <w:r>
        <w:rPr>
          <w:noProof/>
        </w:rPr>
        <w:t>Resource: RACS Parameter Provisionings</w:t>
      </w:r>
      <w:r>
        <w:rPr>
          <w:noProof/>
        </w:rPr>
        <w:tab/>
      </w:r>
      <w:r>
        <w:rPr>
          <w:noProof/>
        </w:rPr>
        <w:fldChar w:fldCharType="begin"/>
      </w:r>
      <w:r>
        <w:rPr>
          <w:noProof/>
        </w:rPr>
        <w:instrText xml:space="preserve"> PAGEREF _Toc212046718 \h </w:instrText>
      </w:r>
      <w:r>
        <w:rPr>
          <w:noProof/>
        </w:rPr>
      </w:r>
      <w:r>
        <w:rPr>
          <w:noProof/>
        </w:rPr>
        <w:fldChar w:fldCharType="separate"/>
      </w:r>
      <w:r>
        <w:rPr>
          <w:noProof/>
        </w:rPr>
        <w:t>405</w:t>
      </w:r>
      <w:r>
        <w:rPr>
          <w:noProof/>
        </w:rPr>
        <w:fldChar w:fldCharType="end"/>
      </w:r>
    </w:p>
    <w:p w14:paraId="51E7BFA1" w14:textId="209CE52B"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5.16.3.2.1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_Toc212046719 \h </w:instrText>
      </w:r>
      <w:r>
        <w:rPr>
          <w:noProof/>
        </w:rPr>
      </w:r>
      <w:r>
        <w:rPr>
          <w:noProof/>
        </w:rPr>
        <w:fldChar w:fldCharType="separate"/>
      </w:r>
      <w:r>
        <w:rPr>
          <w:noProof/>
        </w:rPr>
        <w:t>405</w:t>
      </w:r>
      <w:r>
        <w:rPr>
          <w:noProof/>
        </w:rPr>
        <w:fldChar w:fldCharType="end"/>
      </w:r>
    </w:p>
    <w:p w14:paraId="42AF61E6" w14:textId="200B454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_Toc212046720 \h </w:instrText>
      </w:r>
      <w:r>
        <w:rPr>
          <w:noProof/>
        </w:rPr>
      </w:r>
      <w:r>
        <w:rPr>
          <w:noProof/>
        </w:rPr>
        <w:fldChar w:fldCharType="separate"/>
      </w:r>
      <w:r>
        <w:rPr>
          <w:noProof/>
        </w:rPr>
        <w:t>405</w:t>
      </w:r>
      <w:r>
        <w:rPr>
          <w:noProof/>
        </w:rPr>
        <w:fldChar w:fldCharType="end"/>
      </w:r>
    </w:p>
    <w:p w14:paraId="5D4B894C" w14:textId="59E4E81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5.16.3.2.3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_Toc212046721 \h </w:instrText>
      </w:r>
      <w:r>
        <w:rPr>
          <w:noProof/>
        </w:rPr>
      </w:r>
      <w:r>
        <w:rPr>
          <w:noProof/>
        </w:rPr>
        <w:fldChar w:fldCharType="separate"/>
      </w:r>
      <w:r>
        <w:rPr>
          <w:noProof/>
        </w:rPr>
        <w:t>405</w:t>
      </w:r>
      <w:r>
        <w:rPr>
          <w:noProof/>
        </w:rPr>
        <w:fldChar w:fldCharType="end"/>
      </w:r>
    </w:p>
    <w:p w14:paraId="35DF1329" w14:textId="7405D04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5.16.3.2.3.1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_Toc212046722 \h </w:instrText>
      </w:r>
      <w:r>
        <w:rPr>
          <w:noProof/>
        </w:rPr>
      </w:r>
      <w:r>
        <w:rPr>
          <w:noProof/>
        </w:rPr>
        <w:fldChar w:fldCharType="separate"/>
      </w:r>
      <w:r>
        <w:rPr>
          <w:noProof/>
        </w:rPr>
        <w:t>405</w:t>
      </w:r>
      <w:r>
        <w:rPr>
          <w:noProof/>
        </w:rPr>
        <w:fldChar w:fldCharType="end"/>
      </w:r>
    </w:p>
    <w:p w14:paraId="49EECA9C" w14:textId="7D684C7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5.16.3.2.3.2</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_Toc212046723 \h </w:instrText>
      </w:r>
      <w:r>
        <w:rPr>
          <w:noProof/>
        </w:rPr>
      </w:r>
      <w:r>
        <w:rPr>
          <w:noProof/>
        </w:rPr>
        <w:fldChar w:fldCharType="separate"/>
      </w:r>
      <w:r>
        <w:rPr>
          <w:noProof/>
        </w:rPr>
        <w:t>406</w:t>
      </w:r>
      <w:r>
        <w:rPr>
          <w:noProof/>
        </w:rPr>
        <w:fldChar w:fldCharType="end"/>
      </w:r>
    </w:p>
    <w:p w14:paraId="68DF9DC8" w14:textId="0CA7B18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5.16.3.2.3.3</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_Toc212046724 \h </w:instrText>
      </w:r>
      <w:r>
        <w:rPr>
          <w:noProof/>
        </w:rPr>
      </w:r>
      <w:r>
        <w:rPr>
          <w:noProof/>
        </w:rPr>
        <w:fldChar w:fldCharType="separate"/>
      </w:r>
      <w:r>
        <w:rPr>
          <w:noProof/>
        </w:rPr>
        <w:t>406</w:t>
      </w:r>
      <w:r>
        <w:rPr>
          <w:noProof/>
        </w:rPr>
        <w:fldChar w:fldCharType="end"/>
      </w:r>
    </w:p>
    <w:p w14:paraId="65B4FD10" w14:textId="5D0D64A8"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5.16.3.2.3.4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_Toc212046725 \h </w:instrText>
      </w:r>
      <w:r>
        <w:rPr>
          <w:noProof/>
        </w:rPr>
      </w:r>
      <w:r>
        <w:rPr>
          <w:noProof/>
        </w:rPr>
        <w:fldChar w:fldCharType="separate"/>
      </w:r>
      <w:r>
        <w:rPr>
          <w:noProof/>
        </w:rPr>
        <w:t>406</w:t>
      </w:r>
      <w:r>
        <w:rPr>
          <w:noProof/>
        </w:rPr>
        <w:fldChar w:fldCharType="end"/>
      </w:r>
    </w:p>
    <w:p w14:paraId="6B5D2EDE" w14:textId="60112CF5"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5.16.3.2.3.5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_Toc212046726 \h </w:instrText>
      </w:r>
      <w:r>
        <w:rPr>
          <w:noProof/>
        </w:rPr>
      </w:r>
      <w:r>
        <w:rPr>
          <w:noProof/>
        </w:rPr>
        <w:fldChar w:fldCharType="separate"/>
      </w:r>
      <w:r>
        <w:rPr>
          <w:noProof/>
        </w:rPr>
        <w:t>407</w:t>
      </w:r>
      <w:r>
        <w:rPr>
          <w:noProof/>
        </w:rPr>
        <w:fldChar w:fldCharType="end"/>
      </w:r>
    </w:p>
    <w:p w14:paraId="70DBF59A" w14:textId="16F8215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5.16.3.3</w:t>
      </w:r>
      <w:r>
        <w:rPr>
          <w:rFonts w:asciiTheme="minorHAnsi" w:hAnsiTheme="minorHAnsi" w:cstheme="minorBidi"/>
          <w:noProof/>
          <w:kern w:val="2"/>
          <w:sz w:val="24"/>
          <w:szCs w:val="24"/>
          <w:lang w:val="en-US" w:eastAsia="zh-CN"/>
          <w14:ligatures w14:val="standardContextual"/>
        </w:rPr>
        <w:tab/>
      </w:r>
      <w:r>
        <w:rPr>
          <w:noProof/>
        </w:rPr>
        <w:t>Resource: Individual RACS Parameter Provisioning</w:t>
      </w:r>
      <w:r>
        <w:rPr>
          <w:noProof/>
        </w:rPr>
        <w:tab/>
      </w:r>
      <w:r>
        <w:rPr>
          <w:noProof/>
        </w:rPr>
        <w:fldChar w:fldCharType="begin"/>
      </w:r>
      <w:r>
        <w:rPr>
          <w:noProof/>
        </w:rPr>
        <w:instrText xml:space="preserve"> PAGEREF _Toc212046727 \h </w:instrText>
      </w:r>
      <w:r>
        <w:rPr>
          <w:noProof/>
        </w:rPr>
      </w:r>
      <w:r>
        <w:rPr>
          <w:noProof/>
        </w:rPr>
        <w:fldChar w:fldCharType="separate"/>
      </w:r>
      <w:r>
        <w:rPr>
          <w:noProof/>
        </w:rPr>
        <w:t>407</w:t>
      </w:r>
      <w:r>
        <w:rPr>
          <w:noProof/>
        </w:rPr>
        <w:fldChar w:fldCharType="end"/>
      </w:r>
    </w:p>
    <w:p w14:paraId="416A17FF" w14:textId="430D3DCC"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5.16.3.3.1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_Toc212046728 \h </w:instrText>
      </w:r>
      <w:r>
        <w:rPr>
          <w:noProof/>
        </w:rPr>
      </w:r>
      <w:r>
        <w:rPr>
          <w:noProof/>
        </w:rPr>
        <w:fldChar w:fldCharType="separate"/>
      </w:r>
      <w:r>
        <w:rPr>
          <w:noProof/>
        </w:rPr>
        <w:t>407</w:t>
      </w:r>
      <w:r>
        <w:rPr>
          <w:noProof/>
        </w:rPr>
        <w:fldChar w:fldCharType="end"/>
      </w:r>
    </w:p>
    <w:p w14:paraId="1E275FA4" w14:textId="24791C41"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_Toc212046729 \h </w:instrText>
      </w:r>
      <w:r>
        <w:rPr>
          <w:noProof/>
        </w:rPr>
      </w:r>
      <w:r>
        <w:rPr>
          <w:noProof/>
        </w:rPr>
        <w:fldChar w:fldCharType="separate"/>
      </w:r>
      <w:r>
        <w:rPr>
          <w:noProof/>
        </w:rPr>
        <w:t>407</w:t>
      </w:r>
      <w:r>
        <w:rPr>
          <w:noProof/>
        </w:rPr>
        <w:fldChar w:fldCharType="end"/>
      </w:r>
    </w:p>
    <w:p w14:paraId="678CCD6C" w14:textId="4B6125DD" w:rsidR="00CE4825" w:rsidRDefault="00CE4825">
      <w:pPr>
        <w:pStyle w:val="TOC5"/>
        <w:rPr>
          <w:rFonts w:asciiTheme="minorHAnsi" w:hAnsiTheme="minorHAnsi" w:cstheme="minorBidi"/>
          <w:noProof/>
          <w:kern w:val="2"/>
          <w:sz w:val="24"/>
          <w:szCs w:val="24"/>
          <w:lang w:val="en-US" w:eastAsia="zh-CN"/>
          <w14:ligatures w14:val="standardContextual"/>
        </w:rPr>
      </w:pPr>
      <w:r>
        <w:rPr>
          <w:noProof/>
        </w:rPr>
        <w:t>5.16.3.3.3</w:t>
      </w:r>
      <w:r>
        <w:rPr>
          <w:rFonts w:asciiTheme="minorHAnsi" w:hAnsiTheme="minorHAnsi" w:cstheme="minorBidi"/>
          <w:noProof/>
          <w:kern w:val="2"/>
          <w:sz w:val="24"/>
          <w:szCs w:val="24"/>
          <w:lang w:val="en-US" w:eastAsia="zh-CN"/>
          <w14:ligatures w14:val="standardContextual"/>
        </w:rPr>
        <w:tab/>
      </w:r>
      <w:r>
        <w:rPr>
          <w:noProof/>
        </w:rPr>
        <w:t>Resource methods</w:t>
      </w:r>
      <w:r>
        <w:rPr>
          <w:noProof/>
        </w:rPr>
        <w:tab/>
      </w:r>
      <w:r>
        <w:rPr>
          <w:noProof/>
        </w:rPr>
        <w:fldChar w:fldCharType="begin"/>
      </w:r>
      <w:r>
        <w:rPr>
          <w:noProof/>
        </w:rPr>
        <w:instrText xml:space="preserve"> PAGEREF _Toc212046730 \h </w:instrText>
      </w:r>
      <w:r>
        <w:rPr>
          <w:noProof/>
        </w:rPr>
      </w:r>
      <w:r>
        <w:rPr>
          <w:noProof/>
        </w:rPr>
        <w:fldChar w:fldCharType="separate"/>
      </w:r>
      <w:r>
        <w:rPr>
          <w:noProof/>
        </w:rPr>
        <w:t>407</w:t>
      </w:r>
      <w:r>
        <w:rPr>
          <w:noProof/>
        </w:rPr>
        <w:fldChar w:fldCharType="end"/>
      </w:r>
    </w:p>
    <w:p w14:paraId="1FB1A6F1" w14:textId="4FAE6C8E"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_Toc212046731 \h </w:instrText>
      </w:r>
      <w:r>
        <w:rPr>
          <w:noProof/>
        </w:rPr>
      </w:r>
      <w:r>
        <w:rPr>
          <w:noProof/>
        </w:rPr>
        <w:fldChar w:fldCharType="separate"/>
      </w:r>
      <w:r>
        <w:rPr>
          <w:noProof/>
        </w:rPr>
        <w:t>407</w:t>
      </w:r>
      <w:r>
        <w:rPr>
          <w:noProof/>
        </w:rPr>
        <w:fldChar w:fldCharType="end"/>
      </w:r>
    </w:p>
    <w:p w14:paraId="7D5E24F1" w14:textId="00E65F4F"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5.16.3.3.3.2</w:t>
      </w:r>
      <w:r>
        <w:rPr>
          <w:rFonts w:asciiTheme="minorHAnsi"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_Toc212046732 \h </w:instrText>
      </w:r>
      <w:r>
        <w:rPr>
          <w:noProof/>
        </w:rPr>
      </w:r>
      <w:r>
        <w:rPr>
          <w:noProof/>
        </w:rPr>
        <w:fldChar w:fldCharType="separate"/>
      </w:r>
      <w:r>
        <w:rPr>
          <w:noProof/>
        </w:rPr>
        <w:t>408</w:t>
      </w:r>
      <w:r>
        <w:rPr>
          <w:noProof/>
        </w:rPr>
        <w:fldChar w:fldCharType="end"/>
      </w:r>
    </w:p>
    <w:p w14:paraId="1FBC3700" w14:textId="6A695836"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5.16.3.3.3.3</w:t>
      </w:r>
      <w:r>
        <w:rPr>
          <w:rFonts w:asciiTheme="minorHAnsi"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_Toc212046733 \h </w:instrText>
      </w:r>
      <w:r>
        <w:rPr>
          <w:noProof/>
        </w:rPr>
      </w:r>
      <w:r>
        <w:rPr>
          <w:noProof/>
        </w:rPr>
        <w:fldChar w:fldCharType="separate"/>
      </w:r>
      <w:r>
        <w:rPr>
          <w:noProof/>
        </w:rPr>
        <w:t>409</w:t>
      </w:r>
      <w:r>
        <w:rPr>
          <w:noProof/>
        </w:rPr>
        <w:fldChar w:fldCharType="end"/>
      </w:r>
    </w:p>
    <w:p w14:paraId="1296C1CF" w14:textId="202150C4"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5.16.3.3.3.4</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_Toc212046734 \h </w:instrText>
      </w:r>
      <w:r>
        <w:rPr>
          <w:noProof/>
        </w:rPr>
      </w:r>
      <w:r>
        <w:rPr>
          <w:noProof/>
        </w:rPr>
        <w:fldChar w:fldCharType="separate"/>
      </w:r>
      <w:r>
        <w:rPr>
          <w:noProof/>
        </w:rPr>
        <w:t>410</w:t>
      </w:r>
      <w:r>
        <w:rPr>
          <w:noProof/>
        </w:rPr>
        <w:fldChar w:fldCharType="end"/>
      </w:r>
    </w:p>
    <w:p w14:paraId="3C95EEA0" w14:textId="62CCFE8A" w:rsidR="00CE4825" w:rsidRDefault="00CE4825">
      <w:pPr>
        <w:pStyle w:val="TOC6"/>
        <w:rPr>
          <w:rFonts w:asciiTheme="minorHAnsi" w:hAnsiTheme="minorHAnsi" w:cstheme="minorBidi"/>
          <w:noProof/>
          <w:kern w:val="2"/>
          <w:sz w:val="24"/>
          <w:szCs w:val="24"/>
          <w:lang w:val="en-US" w:eastAsia="zh-CN"/>
          <w14:ligatures w14:val="standardContextual"/>
        </w:rPr>
      </w:pPr>
      <w:r>
        <w:rPr>
          <w:noProof/>
        </w:rPr>
        <w:t>5.16.3.3.3.5</w:t>
      </w:r>
      <w:r>
        <w:rPr>
          <w:rFonts w:asciiTheme="minorHAnsi"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_Toc212046735 \h </w:instrText>
      </w:r>
      <w:r>
        <w:rPr>
          <w:noProof/>
        </w:rPr>
      </w:r>
      <w:r>
        <w:rPr>
          <w:noProof/>
        </w:rPr>
        <w:fldChar w:fldCharType="separate"/>
      </w:r>
      <w:r>
        <w:rPr>
          <w:noProof/>
        </w:rPr>
        <w:t>410</w:t>
      </w:r>
      <w:r>
        <w:rPr>
          <w:noProof/>
        </w:rPr>
        <w:fldChar w:fldCharType="end"/>
      </w:r>
    </w:p>
    <w:p w14:paraId="5EF05474" w14:textId="57B1A291"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5.16.4</w:t>
      </w:r>
      <w:r>
        <w:rPr>
          <w:rFonts w:asciiTheme="minorHAnsi" w:hAnsiTheme="minorHAnsi" w:cstheme="minorBidi"/>
          <w:noProof/>
          <w:kern w:val="2"/>
          <w:sz w:val="24"/>
          <w:szCs w:val="24"/>
          <w:lang w:val="en-US" w:eastAsia="zh-CN"/>
          <w14:ligatures w14:val="standardContextual"/>
        </w:rPr>
        <w:tab/>
      </w:r>
      <w:r>
        <w:rPr>
          <w:noProof/>
        </w:rPr>
        <w:t>Used Features</w:t>
      </w:r>
      <w:r>
        <w:rPr>
          <w:noProof/>
        </w:rPr>
        <w:tab/>
      </w:r>
      <w:r>
        <w:rPr>
          <w:noProof/>
        </w:rPr>
        <w:fldChar w:fldCharType="begin"/>
      </w:r>
      <w:r>
        <w:rPr>
          <w:noProof/>
        </w:rPr>
        <w:instrText xml:space="preserve"> PAGEREF _Toc212046736 \h </w:instrText>
      </w:r>
      <w:r>
        <w:rPr>
          <w:noProof/>
        </w:rPr>
      </w:r>
      <w:r>
        <w:rPr>
          <w:noProof/>
        </w:rPr>
        <w:fldChar w:fldCharType="separate"/>
      </w:r>
      <w:r>
        <w:rPr>
          <w:noProof/>
        </w:rPr>
        <w:t>411</w:t>
      </w:r>
      <w:r>
        <w:rPr>
          <w:noProof/>
        </w:rPr>
        <w:fldChar w:fldCharType="end"/>
      </w:r>
    </w:p>
    <w:p w14:paraId="44E4C84C" w14:textId="57EC01D8" w:rsidR="00CE4825" w:rsidRDefault="00CE4825">
      <w:pPr>
        <w:pStyle w:val="TOC3"/>
        <w:rPr>
          <w:rFonts w:asciiTheme="minorHAnsi" w:hAnsiTheme="minorHAnsi" w:cstheme="minorBidi"/>
          <w:noProof/>
          <w:kern w:val="2"/>
          <w:sz w:val="24"/>
          <w:szCs w:val="24"/>
          <w:lang w:val="en-US" w:eastAsia="zh-CN"/>
          <w14:ligatures w14:val="standardContextual"/>
        </w:rPr>
      </w:pPr>
      <w:r>
        <w:rPr>
          <w:noProof/>
        </w:rPr>
        <w:t>5.16.5</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_Toc212046737 \h </w:instrText>
      </w:r>
      <w:r>
        <w:rPr>
          <w:noProof/>
        </w:rPr>
      </w:r>
      <w:r>
        <w:rPr>
          <w:noProof/>
        </w:rPr>
        <w:fldChar w:fldCharType="separate"/>
      </w:r>
      <w:r>
        <w:rPr>
          <w:noProof/>
        </w:rPr>
        <w:t>411</w:t>
      </w:r>
      <w:r>
        <w:rPr>
          <w:noProof/>
        </w:rPr>
        <w:fldChar w:fldCharType="end"/>
      </w:r>
    </w:p>
    <w:p w14:paraId="17E4E381" w14:textId="020BFA49"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_Toc212046738 \h </w:instrText>
      </w:r>
      <w:r>
        <w:rPr>
          <w:noProof/>
        </w:rPr>
      </w:r>
      <w:r>
        <w:rPr>
          <w:noProof/>
        </w:rPr>
        <w:fldChar w:fldCharType="separate"/>
      </w:r>
      <w:r>
        <w:rPr>
          <w:noProof/>
        </w:rPr>
        <w:t>411</w:t>
      </w:r>
      <w:r>
        <w:rPr>
          <w:noProof/>
        </w:rPr>
        <w:fldChar w:fldCharType="end"/>
      </w:r>
    </w:p>
    <w:p w14:paraId="42F881D0" w14:textId="68D903EC"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5.16.5.2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_Toc212046739 \h </w:instrText>
      </w:r>
      <w:r>
        <w:rPr>
          <w:noProof/>
        </w:rPr>
      </w:r>
      <w:r>
        <w:rPr>
          <w:noProof/>
        </w:rPr>
        <w:fldChar w:fldCharType="separate"/>
      </w:r>
      <w:r>
        <w:rPr>
          <w:noProof/>
        </w:rPr>
        <w:t>411</w:t>
      </w:r>
      <w:r>
        <w:rPr>
          <w:noProof/>
        </w:rPr>
        <w:fldChar w:fldCharType="end"/>
      </w:r>
    </w:p>
    <w:p w14:paraId="5298DA02" w14:textId="053C5C86" w:rsidR="00CE4825" w:rsidRDefault="00CE4825">
      <w:pPr>
        <w:pStyle w:val="TOC4"/>
        <w:rPr>
          <w:rFonts w:asciiTheme="minorHAnsi" w:hAnsiTheme="minorHAnsi" w:cstheme="minorBidi"/>
          <w:noProof/>
          <w:kern w:val="2"/>
          <w:sz w:val="24"/>
          <w:szCs w:val="24"/>
          <w:lang w:val="en-US" w:eastAsia="zh-CN"/>
          <w14:ligatures w14:val="standardContextual"/>
        </w:rPr>
      </w:pPr>
      <w:r>
        <w:rPr>
          <w:noProof/>
        </w:rPr>
        <w:t>5.16.5.3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_Toc212046740 \h </w:instrText>
      </w:r>
      <w:r>
        <w:rPr>
          <w:noProof/>
        </w:rPr>
      </w:r>
      <w:r>
        <w:rPr>
          <w:noProof/>
        </w:rPr>
        <w:fldChar w:fldCharType="separate"/>
      </w:r>
      <w:r>
        <w:rPr>
          <w:noProof/>
        </w:rPr>
        <w:t>411</w:t>
      </w:r>
      <w:r>
        <w:rPr>
          <w:noProof/>
        </w:rPr>
        <w:fldChar w:fldCharType="end"/>
      </w:r>
    </w:p>
    <w:p w14:paraId="4CF06993" w14:textId="5386B95C" w:rsidR="00CE4825" w:rsidRDefault="00CE4825">
      <w:pPr>
        <w:pStyle w:val="TOC1"/>
        <w:rPr>
          <w:rFonts w:asciiTheme="minorHAnsi" w:hAnsiTheme="minorHAnsi" w:cstheme="minorBidi"/>
          <w:noProof/>
          <w:kern w:val="2"/>
          <w:sz w:val="24"/>
          <w:szCs w:val="24"/>
          <w:lang w:val="en-US" w:eastAsia="zh-CN"/>
          <w14:ligatures w14:val="standardContextual"/>
        </w:rPr>
      </w:pPr>
      <w:r>
        <w:rPr>
          <w:noProof/>
          <w:lang w:eastAsia="zh-CN"/>
        </w:rPr>
        <w:t>6</w:t>
      </w:r>
      <w:r>
        <w:rPr>
          <w:rFonts w:asciiTheme="minorHAnsi" w:hAnsiTheme="minorHAnsi" w:cstheme="minorBidi"/>
          <w:noProof/>
          <w:kern w:val="2"/>
          <w:sz w:val="24"/>
          <w:szCs w:val="24"/>
          <w:lang w:val="en-US" w:eastAsia="zh-CN"/>
          <w14:ligatures w14:val="standardContextual"/>
        </w:rPr>
        <w:tab/>
      </w:r>
      <w:r>
        <w:rPr>
          <w:noProof/>
          <w:lang w:eastAsia="zh-CN"/>
        </w:rPr>
        <w:t>Security</w:t>
      </w:r>
      <w:r>
        <w:rPr>
          <w:noProof/>
        </w:rPr>
        <w:tab/>
      </w:r>
      <w:r>
        <w:rPr>
          <w:noProof/>
        </w:rPr>
        <w:fldChar w:fldCharType="begin"/>
      </w:r>
      <w:r>
        <w:rPr>
          <w:noProof/>
        </w:rPr>
        <w:instrText xml:space="preserve"> PAGEREF _Toc212046741 \h </w:instrText>
      </w:r>
      <w:r>
        <w:rPr>
          <w:noProof/>
        </w:rPr>
      </w:r>
      <w:r>
        <w:rPr>
          <w:noProof/>
        </w:rPr>
        <w:fldChar w:fldCharType="separate"/>
      </w:r>
      <w:r>
        <w:rPr>
          <w:noProof/>
        </w:rPr>
        <w:t>412</w:t>
      </w:r>
      <w:r>
        <w:rPr>
          <w:noProof/>
        </w:rPr>
        <w:fldChar w:fldCharType="end"/>
      </w:r>
    </w:p>
    <w:p w14:paraId="3E0F06FE" w14:textId="260CA7DA"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7</w:t>
      </w:r>
      <w:r>
        <w:rPr>
          <w:rFonts w:asciiTheme="minorHAnsi" w:hAnsiTheme="minorHAnsi" w:cstheme="minorBidi"/>
          <w:noProof/>
          <w:kern w:val="2"/>
          <w:sz w:val="24"/>
          <w:szCs w:val="24"/>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_Toc212046742 \h </w:instrText>
      </w:r>
      <w:r>
        <w:rPr>
          <w:noProof/>
        </w:rPr>
      </w:r>
      <w:r>
        <w:rPr>
          <w:noProof/>
        </w:rPr>
        <w:fldChar w:fldCharType="separate"/>
      </w:r>
      <w:r>
        <w:rPr>
          <w:noProof/>
        </w:rPr>
        <w:t>412</w:t>
      </w:r>
      <w:r>
        <w:rPr>
          <w:noProof/>
        </w:rPr>
        <w:fldChar w:fldCharType="end"/>
      </w:r>
    </w:p>
    <w:p w14:paraId="618C08E6" w14:textId="228AE214"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7.1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_Toc212046743 \h </w:instrText>
      </w:r>
      <w:r>
        <w:rPr>
          <w:noProof/>
        </w:rPr>
      </w:r>
      <w:r>
        <w:rPr>
          <w:noProof/>
        </w:rPr>
        <w:fldChar w:fldCharType="separate"/>
      </w:r>
      <w:r>
        <w:rPr>
          <w:noProof/>
        </w:rPr>
        <w:t>412</w:t>
      </w:r>
      <w:r>
        <w:rPr>
          <w:noProof/>
        </w:rPr>
        <w:fldChar w:fldCharType="end"/>
      </w:r>
    </w:p>
    <w:p w14:paraId="543E5C76" w14:textId="791A04CE"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7.2</w:t>
      </w:r>
      <w:r>
        <w:rPr>
          <w:rFonts w:asciiTheme="minorHAnsi"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_Toc212046744 \h </w:instrText>
      </w:r>
      <w:r>
        <w:rPr>
          <w:noProof/>
        </w:rPr>
      </w:r>
      <w:r>
        <w:rPr>
          <w:noProof/>
        </w:rPr>
        <w:fldChar w:fldCharType="separate"/>
      </w:r>
      <w:r>
        <w:rPr>
          <w:noProof/>
        </w:rPr>
        <w:t>412</w:t>
      </w:r>
      <w:r>
        <w:rPr>
          <w:noProof/>
        </w:rPr>
        <w:fldChar w:fldCharType="end"/>
      </w:r>
    </w:p>
    <w:p w14:paraId="776DECD6" w14:textId="0908304A" w:rsidR="00CE4825" w:rsidRDefault="00CE4825">
      <w:pPr>
        <w:pStyle w:val="TOC8"/>
        <w:rPr>
          <w:rFonts w:asciiTheme="minorHAnsi" w:hAnsiTheme="minorHAnsi" w:cstheme="minorBidi"/>
          <w:b w:val="0"/>
          <w:noProof/>
          <w:kern w:val="2"/>
          <w:sz w:val="24"/>
          <w:szCs w:val="24"/>
          <w:lang w:val="en-US" w:eastAsia="zh-CN"/>
          <w14:ligatures w14:val="standardContextual"/>
        </w:rPr>
      </w:pPr>
      <w:r>
        <w:rPr>
          <w:noProof/>
        </w:rPr>
        <w:lastRenderedPageBreak/>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_Toc212046745 \h </w:instrText>
      </w:r>
      <w:r>
        <w:rPr>
          <w:noProof/>
        </w:rPr>
      </w:r>
      <w:r>
        <w:rPr>
          <w:noProof/>
        </w:rPr>
        <w:fldChar w:fldCharType="separate"/>
      </w:r>
      <w:r>
        <w:rPr>
          <w:noProof/>
        </w:rPr>
        <w:t>414</w:t>
      </w:r>
      <w:r>
        <w:rPr>
          <w:noProof/>
        </w:rPr>
        <w:fldChar w:fldCharType="end"/>
      </w:r>
    </w:p>
    <w:p w14:paraId="4F23C301" w14:textId="446F2708"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_Toc212046746 \h </w:instrText>
      </w:r>
      <w:r>
        <w:rPr>
          <w:noProof/>
        </w:rPr>
      </w:r>
      <w:r>
        <w:rPr>
          <w:noProof/>
        </w:rPr>
        <w:fldChar w:fldCharType="separate"/>
      </w:r>
      <w:r>
        <w:rPr>
          <w:noProof/>
        </w:rPr>
        <w:t>414</w:t>
      </w:r>
      <w:r>
        <w:rPr>
          <w:noProof/>
        </w:rPr>
        <w:fldChar w:fldCharType="end"/>
      </w:r>
    </w:p>
    <w:p w14:paraId="29FCE18B" w14:textId="29E9838D"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A.2</w:t>
      </w:r>
      <w:r>
        <w:rPr>
          <w:rFonts w:asciiTheme="minorHAnsi" w:hAnsiTheme="minorHAnsi" w:cstheme="minorBidi"/>
          <w:noProof/>
          <w:kern w:val="2"/>
          <w:sz w:val="24"/>
          <w:szCs w:val="24"/>
          <w:lang w:val="en-US" w:eastAsia="zh-CN"/>
          <w14:ligatures w14:val="standardContextual"/>
        </w:rPr>
        <w:tab/>
      </w:r>
      <w:r>
        <w:rPr>
          <w:noProof/>
        </w:rPr>
        <w:t>Data Types applicable to several APIs</w:t>
      </w:r>
      <w:r>
        <w:rPr>
          <w:noProof/>
        </w:rPr>
        <w:tab/>
      </w:r>
      <w:r>
        <w:rPr>
          <w:noProof/>
        </w:rPr>
        <w:fldChar w:fldCharType="begin"/>
      </w:r>
      <w:r>
        <w:rPr>
          <w:noProof/>
        </w:rPr>
        <w:instrText xml:space="preserve"> PAGEREF _Toc212046747 \h </w:instrText>
      </w:r>
      <w:r>
        <w:rPr>
          <w:noProof/>
        </w:rPr>
      </w:r>
      <w:r>
        <w:rPr>
          <w:noProof/>
        </w:rPr>
        <w:fldChar w:fldCharType="separate"/>
      </w:r>
      <w:r>
        <w:rPr>
          <w:noProof/>
        </w:rPr>
        <w:t>414</w:t>
      </w:r>
      <w:r>
        <w:rPr>
          <w:noProof/>
        </w:rPr>
        <w:fldChar w:fldCharType="end"/>
      </w:r>
    </w:p>
    <w:p w14:paraId="656565B7" w14:textId="33B7C6ED"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A.3</w:t>
      </w:r>
      <w:r>
        <w:rPr>
          <w:rFonts w:asciiTheme="minorHAnsi" w:hAnsiTheme="minorHAnsi" w:cstheme="minorBidi"/>
          <w:noProof/>
          <w:kern w:val="2"/>
          <w:sz w:val="24"/>
          <w:szCs w:val="24"/>
          <w:lang w:val="en-US" w:eastAsia="zh-CN"/>
          <w14:ligatures w14:val="standardContextual"/>
        </w:rPr>
        <w:tab/>
      </w:r>
      <w:r>
        <w:rPr>
          <w:noProof/>
        </w:rPr>
        <w:t>MonitoringEvent API</w:t>
      </w:r>
      <w:r>
        <w:rPr>
          <w:noProof/>
        </w:rPr>
        <w:tab/>
      </w:r>
      <w:r>
        <w:rPr>
          <w:noProof/>
        </w:rPr>
        <w:fldChar w:fldCharType="begin"/>
      </w:r>
      <w:r>
        <w:rPr>
          <w:noProof/>
        </w:rPr>
        <w:instrText xml:space="preserve"> PAGEREF _Toc212046748 \h </w:instrText>
      </w:r>
      <w:r>
        <w:rPr>
          <w:noProof/>
        </w:rPr>
      </w:r>
      <w:r>
        <w:rPr>
          <w:noProof/>
        </w:rPr>
        <w:fldChar w:fldCharType="separate"/>
      </w:r>
      <w:r>
        <w:rPr>
          <w:noProof/>
        </w:rPr>
        <w:t>424</w:t>
      </w:r>
      <w:r>
        <w:rPr>
          <w:noProof/>
        </w:rPr>
        <w:fldChar w:fldCharType="end"/>
      </w:r>
    </w:p>
    <w:p w14:paraId="7DFBFD9C" w14:textId="7626F02F"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A.4</w:t>
      </w:r>
      <w:r>
        <w:rPr>
          <w:rFonts w:asciiTheme="minorHAnsi" w:hAnsiTheme="minorHAnsi" w:cstheme="minorBidi"/>
          <w:noProof/>
          <w:kern w:val="2"/>
          <w:sz w:val="24"/>
          <w:szCs w:val="24"/>
          <w:lang w:val="en-US" w:eastAsia="zh-CN"/>
          <w14:ligatures w14:val="standardContextual"/>
        </w:rPr>
        <w:tab/>
      </w:r>
      <w:r>
        <w:rPr>
          <w:noProof/>
        </w:rPr>
        <w:t>ResourceManagementOfBdt API</w:t>
      </w:r>
      <w:r>
        <w:rPr>
          <w:noProof/>
        </w:rPr>
        <w:tab/>
      </w:r>
      <w:r>
        <w:rPr>
          <w:noProof/>
        </w:rPr>
        <w:fldChar w:fldCharType="begin"/>
      </w:r>
      <w:r>
        <w:rPr>
          <w:noProof/>
        </w:rPr>
        <w:instrText xml:space="preserve"> PAGEREF _Toc212046749 \h </w:instrText>
      </w:r>
      <w:r>
        <w:rPr>
          <w:noProof/>
        </w:rPr>
      </w:r>
      <w:r>
        <w:rPr>
          <w:noProof/>
        </w:rPr>
        <w:fldChar w:fldCharType="separate"/>
      </w:r>
      <w:r>
        <w:rPr>
          <w:noProof/>
        </w:rPr>
        <w:t>444</w:t>
      </w:r>
      <w:r>
        <w:rPr>
          <w:noProof/>
        </w:rPr>
        <w:fldChar w:fldCharType="end"/>
      </w:r>
    </w:p>
    <w:p w14:paraId="473D4B99" w14:textId="421648E5"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A.5</w:t>
      </w:r>
      <w:r>
        <w:rPr>
          <w:rFonts w:asciiTheme="minorHAnsi" w:hAnsiTheme="minorHAnsi" w:cstheme="minorBidi"/>
          <w:noProof/>
          <w:kern w:val="2"/>
          <w:sz w:val="24"/>
          <w:szCs w:val="24"/>
          <w:lang w:val="en-US" w:eastAsia="zh-CN"/>
          <w14:ligatures w14:val="standardContextual"/>
        </w:rPr>
        <w:tab/>
      </w:r>
      <w:r>
        <w:rPr>
          <w:noProof/>
        </w:rPr>
        <w:t>ChargeableParty API</w:t>
      </w:r>
      <w:r>
        <w:rPr>
          <w:noProof/>
        </w:rPr>
        <w:tab/>
      </w:r>
      <w:r>
        <w:rPr>
          <w:noProof/>
        </w:rPr>
        <w:fldChar w:fldCharType="begin"/>
      </w:r>
      <w:r>
        <w:rPr>
          <w:noProof/>
        </w:rPr>
        <w:instrText xml:space="preserve"> PAGEREF _Toc212046750 \h </w:instrText>
      </w:r>
      <w:r>
        <w:rPr>
          <w:noProof/>
        </w:rPr>
      </w:r>
      <w:r>
        <w:rPr>
          <w:noProof/>
        </w:rPr>
        <w:fldChar w:fldCharType="separate"/>
      </w:r>
      <w:r>
        <w:rPr>
          <w:noProof/>
        </w:rPr>
        <w:t>450</w:t>
      </w:r>
      <w:r>
        <w:rPr>
          <w:noProof/>
        </w:rPr>
        <w:fldChar w:fldCharType="end"/>
      </w:r>
    </w:p>
    <w:p w14:paraId="158A053A" w14:textId="03191151"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A.6</w:t>
      </w:r>
      <w:r>
        <w:rPr>
          <w:rFonts w:asciiTheme="minorHAnsi" w:hAnsiTheme="minorHAnsi" w:cstheme="minorBidi"/>
          <w:noProof/>
          <w:kern w:val="2"/>
          <w:sz w:val="24"/>
          <w:szCs w:val="24"/>
          <w:lang w:val="en-US" w:eastAsia="zh-CN"/>
          <w14:ligatures w14:val="standardContextual"/>
        </w:rPr>
        <w:tab/>
      </w:r>
      <w:r>
        <w:rPr>
          <w:noProof/>
        </w:rPr>
        <w:t>NIDD API</w:t>
      </w:r>
      <w:r>
        <w:rPr>
          <w:noProof/>
        </w:rPr>
        <w:tab/>
      </w:r>
      <w:r>
        <w:rPr>
          <w:noProof/>
        </w:rPr>
        <w:fldChar w:fldCharType="begin"/>
      </w:r>
      <w:r>
        <w:rPr>
          <w:noProof/>
        </w:rPr>
        <w:instrText xml:space="preserve"> PAGEREF _Toc212046751 \h </w:instrText>
      </w:r>
      <w:r>
        <w:rPr>
          <w:noProof/>
        </w:rPr>
      </w:r>
      <w:r>
        <w:rPr>
          <w:noProof/>
        </w:rPr>
        <w:fldChar w:fldCharType="separate"/>
      </w:r>
      <w:r>
        <w:rPr>
          <w:noProof/>
        </w:rPr>
        <w:t>456</w:t>
      </w:r>
      <w:r>
        <w:rPr>
          <w:noProof/>
        </w:rPr>
        <w:fldChar w:fldCharType="end"/>
      </w:r>
    </w:p>
    <w:p w14:paraId="6AF730F9" w14:textId="3D0898DB"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A.7</w:t>
      </w:r>
      <w:r>
        <w:rPr>
          <w:rFonts w:asciiTheme="minorHAnsi" w:hAnsiTheme="minorHAnsi" w:cstheme="minorBidi"/>
          <w:noProof/>
          <w:kern w:val="2"/>
          <w:sz w:val="24"/>
          <w:szCs w:val="24"/>
          <w:lang w:val="en-US" w:eastAsia="zh-CN"/>
          <w14:ligatures w14:val="standardContextual"/>
        </w:rPr>
        <w:tab/>
      </w:r>
      <w:r>
        <w:rPr>
          <w:noProof/>
        </w:rPr>
        <w:t>DeviceTriggering API</w:t>
      </w:r>
      <w:r>
        <w:rPr>
          <w:noProof/>
        </w:rPr>
        <w:tab/>
      </w:r>
      <w:r>
        <w:rPr>
          <w:noProof/>
        </w:rPr>
        <w:fldChar w:fldCharType="begin"/>
      </w:r>
      <w:r>
        <w:rPr>
          <w:noProof/>
        </w:rPr>
        <w:instrText xml:space="preserve"> PAGEREF _Toc212046752 \h </w:instrText>
      </w:r>
      <w:r>
        <w:rPr>
          <w:noProof/>
        </w:rPr>
      </w:r>
      <w:r>
        <w:rPr>
          <w:noProof/>
        </w:rPr>
        <w:fldChar w:fldCharType="separate"/>
      </w:r>
      <w:r>
        <w:rPr>
          <w:noProof/>
        </w:rPr>
        <w:t>473</w:t>
      </w:r>
      <w:r>
        <w:rPr>
          <w:noProof/>
        </w:rPr>
        <w:fldChar w:fldCharType="end"/>
      </w:r>
    </w:p>
    <w:p w14:paraId="281EB56C" w14:textId="08C6C433"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A.8</w:t>
      </w:r>
      <w:r>
        <w:rPr>
          <w:rFonts w:asciiTheme="minorHAnsi" w:hAnsiTheme="minorHAnsi" w:cstheme="minorBidi"/>
          <w:noProof/>
          <w:kern w:val="2"/>
          <w:sz w:val="24"/>
          <w:szCs w:val="24"/>
          <w:lang w:val="en-US" w:eastAsia="zh-CN"/>
          <w14:ligatures w14:val="standardContextual"/>
        </w:rPr>
        <w:tab/>
      </w:r>
      <w:r>
        <w:rPr>
          <w:noProof/>
        </w:rPr>
        <w:t>GMDViaMBMS APIs</w:t>
      </w:r>
      <w:r>
        <w:rPr>
          <w:noProof/>
        </w:rPr>
        <w:tab/>
      </w:r>
      <w:r>
        <w:rPr>
          <w:noProof/>
        </w:rPr>
        <w:fldChar w:fldCharType="begin"/>
      </w:r>
      <w:r>
        <w:rPr>
          <w:noProof/>
        </w:rPr>
        <w:instrText xml:space="preserve"> PAGEREF _Toc212046753 \h </w:instrText>
      </w:r>
      <w:r>
        <w:rPr>
          <w:noProof/>
        </w:rPr>
      </w:r>
      <w:r>
        <w:rPr>
          <w:noProof/>
        </w:rPr>
        <w:fldChar w:fldCharType="separate"/>
      </w:r>
      <w:r>
        <w:rPr>
          <w:noProof/>
        </w:rPr>
        <w:t>480</w:t>
      </w:r>
      <w:r>
        <w:rPr>
          <w:noProof/>
        </w:rPr>
        <w:fldChar w:fldCharType="end"/>
      </w:r>
    </w:p>
    <w:p w14:paraId="3D22B88A" w14:textId="7389F0CA"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A.8.1</w:t>
      </w:r>
      <w:r>
        <w:rPr>
          <w:rFonts w:asciiTheme="minorHAnsi" w:hAnsiTheme="minorHAnsi" w:cstheme="minorBidi"/>
          <w:noProof/>
          <w:kern w:val="2"/>
          <w:sz w:val="24"/>
          <w:szCs w:val="24"/>
          <w:lang w:val="en-US" w:eastAsia="zh-CN"/>
          <w14:ligatures w14:val="standardContextual"/>
        </w:rPr>
        <w:tab/>
      </w:r>
      <w:r>
        <w:rPr>
          <w:noProof/>
        </w:rPr>
        <w:t>GMDviaMBMSbyMB2 API</w:t>
      </w:r>
      <w:r>
        <w:rPr>
          <w:noProof/>
        </w:rPr>
        <w:tab/>
      </w:r>
      <w:r>
        <w:rPr>
          <w:noProof/>
        </w:rPr>
        <w:fldChar w:fldCharType="begin"/>
      </w:r>
      <w:r>
        <w:rPr>
          <w:noProof/>
        </w:rPr>
        <w:instrText xml:space="preserve"> PAGEREF _Toc212046754 \h </w:instrText>
      </w:r>
      <w:r>
        <w:rPr>
          <w:noProof/>
        </w:rPr>
      </w:r>
      <w:r>
        <w:rPr>
          <w:noProof/>
        </w:rPr>
        <w:fldChar w:fldCharType="separate"/>
      </w:r>
      <w:r>
        <w:rPr>
          <w:noProof/>
        </w:rPr>
        <w:t>480</w:t>
      </w:r>
      <w:r>
        <w:rPr>
          <w:noProof/>
        </w:rPr>
        <w:fldChar w:fldCharType="end"/>
      </w:r>
    </w:p>
    <w:p w14:paraId="780E6AD5" w14:textId="300D9338" w:rsidR="00CE4825" w:rsidRDefault="00CE4825">
      <w:pPr>
        <w:pStyle w:val="TOC2"/>
        <w:rPr>
          <w:rFonts w:asciiTheme="minorHAnsi" w:hAnsiTheme="minorHAnsi" w:cstheme="minorBidi"/>
          <w:noProof/>
          <w:kern w:val="2"/>
          <w:sz w:val="24"/>
          <w:szCs w:val="24"/>
          <w:lang w:val="en-US" w:eastAsia="zh-CN"/>
          <w14:ligatures w14:val="standardContextual"/>
        </w:rPr>
      </w:pPr>
      <w:r>
        <w:rPr>
          <w:noProof/>
        </w:rPr>
        <w:t>A.8.2</w:t>
      </w:r>
      <w:r>
        <w:rPr>
          <w:rFonts w:asciiTheme="minorHAnsi" w:hAnsiTheme="minorHAnsi" w:cstheme="minorBidi"/>
          <w:noProof/>
          <w:kern w:val="2"/>
          <w:sz w:val="24"/>
          <w:szCs w:val="24"/>
          <w:lang w:val="en-US" w:eastAsia="zh-CN"/>
          <w14:ligatures w14:val="standardContextual"/>
        </w:rPr>
        <w:tab/>
      </w:r>
      <w:r>
        <w:rPr>
          <w:noProof/>
        </w:rPr>
        <w:t>GMDviaMBMSbyxMB API</w:t>
      </w:r>
      <w:r>
        <w:rPr>
          <w:noProof/>
        </w:rPr>
        <w:tab/>
      </w:r>
      <w:r>
        <w:rPr>
          <w:noProof/>
        </w:rPr>
        <w:fldChar w:fldCharType="begin"/>
      </w:r>
      <w:r>
        <w:rPr>
          <w:noProof/>
        </w:rPr>
        <w:instrText xml:space="preserve"> PAGEREF _Toc212046755 \h </w:instrText>
      </w:r>
      <w:r>
        <w:rPr>
          <w:noProof/>
        </w:rPr>
      </w:r>
      <w:r>
        <w:rPr>
          <w:noProof/>
        </w:rPr>
        <w:fldChar w:fldCharType="separate"/>
      </w:r>
      <w:r>
        <w:rPr>
          <w:noProof/>
        </w:rPr>
        <w:t>491</w:t>
      </w:r>
      <w:r>
        <w:rPr>
          <w:noProof/>
        </w:rPr>
        <w:fldChar w:fldCharType="end"/>
      </w:r>
    </w:p>
    <w:p w14:paraId="5C257260" w14:textId="1B2A6CC5"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A.9</w:t>
      </w:r>
      <w:r>
        <w:rPr>
          <w:rFonts w:asciiTheme="minorHAnsi" w:hAnsiTheme="minorHAnsi" w:cstheme="minorBidi"/>
          <w:noProof/>
          <w:kern w:val="2"/>
          <w:sz w:val="24"/>
          <w:szCs w:val="24"/>
          <w:lang w:val="en-US" w:eastAsia="zh-CN"/>
          <w14:ligatures w14:val="standardContextual"/>
        </w:rPr>
        <w:tab/>
      </w:r>
      <w:r>
        <w:rPr>
          <w:noProof/>
        </w:rPr>
        <w:t>ReportingNetworkStatus API</w:t>
      </w:r>
      <w:r>
        <w:rPr>
          <w:noProof/>
        </w:rPr>
        <w:tab/>
      </w:r>
      <w:r>
        <w:rPr>
          <w:noProof/>
        </w:rPr>
        <w:fldChar w:fldCharType="begin"/>
      </w:r>
      <w:r>
        <w:rPr>
          <w:noProof/>
        </w:rPr>
        <w:instrText xml:space="preserve"> PAGEREF _Toc212046756 \h </w:instrText>
      </w:r>
      <w:r>
        <w:rPr>
          <w:noProof/>
        </w:rPr>
      </w:r>
      <w:r>
        <w:rPr>
          <w:noProof/>
        </w:rPr>
        <w:fldChar w:fldCharType="separate"/>
      </w:r>
      <w:r>
        <w:rPr>
          <w:noProof/>
        </w:rPr>
        <w:t>501</w:t>
      </w:r>
      <w:r>
        <w:rPr>
          <w:noProof/>
        </w:rPr>
        <w:fldChar w:fldCharType="end"/>
      </w:r>
    </w:p>
    <w:p w14:paraId="23A1B69A" w14:textId="7374BD20"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A.10</w:t>
      </w:r>
      <w:r>
        <w:rPr>
          <w:rFonts w:asciiTheme="minorHAnsi" w:hAnsiTheme="minorHAnsi" w:cstheme="minorBidi"/>
          <w:noProof/>
          <w:kern w:val="2"/>
          <w:sz w:val="24"/>
          <w:szCs w:val="24"/>
          <w:lang w:val="en-US" w:eastAsia="zh-CN"/>
          <w14:ligatures w14:val="standardContextual"/>
        </w:rPr>
        <w:tab/>
      </w:r>
      <w:r>
        <w:rPr>
          <w:noProof/>
        </w:rPr>
        <w:t>CpProvisioning API</w:t>
      </w:r>
      <w:r>
        <w:rPr>
          <w:noProof/>
        </w:rPr>
        <w:tab/>
      </w:r>
      <w:r>
        <w:rPr>
          <w:noProof/>
        </w:rPr>
        <w:fldChar w:fldCharType="begin"/>
      </w:r>
      <w:r>
        <w:rPr>
          <w:noProof/>
        </w:rPr>
        <w:instrText xml:space="preserve"> PAGEREF _Toc212046757 \h </w:instrText>
      </w:r>
      <w:r>
        <w:rPr>
          <w:noProof/>
        </w:rPr>
      </w:r>
      <w:r>
        <w:rPr>
          <w:noProof/>
        </w:rPr>
        <w:fldChar w:fldCharType="separate"/>
      </w:r>
      <w:r>
        <w:rPr>
          <w:noProof/>
        </w:rPr>
        <w:t>507</w:t>
      </w:r>
      <w:r>
        <w:rPr>
          <w:noProof/>
        </w:rPr>
        <w:fldChar w:fldCharType="end"/>
      </w:r>
    </w:p>
    <w:p w14:paraId="0DE6F0BD" w14:textId="2FCB03B1"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A.11</w:t>
      </w:r>
      <w:r>
        <w:rPr>
          <w:rFonts w:asciiTheme="minorHAnsi" w:hAnsiTheme="minorHAnsi" w:cstheme="minorBidi"/>
          <w:noProof/>
          <w:kern w:val="2"/>
          <w:sz w:val="24"/>
          <w:szCs w:val="24"/>
          <w:lang w:val="en-US" w:eastAsia="zh-CN"/>
          <w14:ligatures w14:val="standardContextual"/>
        </w:rPr>
        <w:tab/>
      </w:r>
      <w:r>
        <w:rPr>
          <w:noProof/>
        </w:rPr>
        <w:t>PfdManagement API</w:t>
      </w:r>
      <w:r>
        <w:rPr>
          <w:noProof/>
        </w:rPr>
        <w:tab/>
      </w:r>
      <w:r>
        <w:rPr>
          <w:noProof/>
        </w:rPr>
        <w:fldChar w:fldCharType="begin"/>
      </w:r>
      <w:r>
        <w:rPr>
          <w:noProof/>
        </w:rPr>
        <w:instrText xml:space="preserve"> PAGEREF _Toc212046758 \h </w:instrText>
      </w:r>
      <w:r>
        <w:rPr>
          <w:noProof/>
        </w:rPr>
      </w:r>
      <w:r>
        <w:rPr>
          <w:noProof/>
        </w:rPr>
        <w:fldChar w:fldCharType="separate"/>
      </w:r>
      <w:r>
        <w:rPr>
          <w:noProof/>
        </w:rPr>
        <w:t>518</w:t>
      </w:r>
      <w:r>
        <w:rPr>
          <w:noProof/>
        </w:rPr>
        <w:fldChar w:fldCharType="end"/>
      </w:r>
    </w:p>
    <w:p w14:paraId="6FAE3E60" w14:textId="3746ED61"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A.12</w:t>
      </w:r>
      <w:r>
        <w:rPr>
          <w:rFonts w:asciiTheme="minorHAnsi" w:hAnsiTheme="minorHAnsi" w:cstheme="minorBidi"/>
          <w:noProof/>
          <w:kern w:val="2"/>
          <w:sz w:val="24"/>
          <w:szCs w:val="24"/>
          <w:lang w:val="en-US" w:eastAsia="zh-CN"/>
          <w14:ligatures w14:val="standardContextual"/>
        </w:rPr>
        <w:tab/>
      </w:r>
      <w:r>
        <w:rPr>
          <w:noProof/>
        </w:rPr>
        <w:t>ECRControl API</w:t>
      </w:r>
      <w:r>
        <w:rPr>
          <w:noProof/>
        </w:rPr>
        <w:tab/>
      </w:r>
      <w:r>
        <w:rPr>
          <w:noProof/>
        </w:rPr>
        <w:fldChar w:fldCharType="begin"/>
      </w:r>
      <w:r>
        <w:rPr>
          <w:noProof/>
        </w:rPr>
        <w:instrText xml:space="preserve"> PAGEREF _Toc212046759 \h </w:instrText>
      </w:r>
      <w:r>
        <w:rPr>
          <w:noProof/>
        </w:rPr>
      </w:r>
      <w:r>
        <w:rPr>
          <w:noProof/>
        </w:rPr>
        <w:fldChar w:fldCharType="separate"/>
      </w:r>
      <w:r>
        <w:rPr>
          <w:noProof/>
        </w:rPr>
        <w:t>529</w:t>
      </w:r>
      <w:r>
        <w:rPr>
          <w:noProof/>
        </w:rPr>
        <w:fldChar w:fldCharType="end"/>
      </w:r>
    </w:p>
    <w:p w14:paraId="0A9BE02A" w14:textId="08FCA7AB"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A.13</w:t>
      </w:r>
      <w:r>
        <w:rPr>
          <w:rFonts w:asciiTheme="minorHAnsi" w:hAnsiTheme="minorHAnsi" w:cstheme="minorBidi"/>
          <w:noProof/>
          <w:kern w:val="2"/>
          <w:sz w:val="24"/>
          <w:szCs w:val="24"/>
          <w:lang w:val="en-US" w:eastAsia="zh-CN"/>
          <w14:ligatures w14:val="standardContextual"/>
        </w:rPr>
        <w:tab/>
      </w:r>
      <w:r>
        <w:rPr>
          <w:noProof/>
        </w:rPr>
        <w:t>NpConfiguration API</w:t>
      </w:r>
      <w:r>
        <w:rPr>
          <w:noProof/>
        </w:rPr>
        <w:tab/>
      </w:r>
      <w:r>
        <w:rPr>
          <w:noProof/>
        </w:rPr>
        <w:fldChar w:fldCharType="begin"/>
      </w:r>
      <w:r>
        <w:rPr>
          <w:noProof/>
        </w:rPr>
        <w:instrText xml:space="preserve"> PAGEREF _Toc212046760 \h </w:instrText>
      </w:r>
      <w:r>
        <w:rPr>
          <w:noProof/>
        </w:rPr>
      </w:r>
      <w:r>
        <w:rPr>
          <w:noProof/>
        </w:rPr>
        <w:fldChar w:fldCharType="separate"/>
      </w:r>
      <w:r>
        <w:rPr>
          <w:noProof/>
        </w:rPr>
        <w:t>531</w:t>
      </w:r>
      <w:r>
        <w:rPr>
          <w:noProof/>
        </w:rPr>
        <w:fldChar w:fldCharType="end"/>
      </w:r>
    </w:p>
    <w:p w14:paraId="18F36554" w14:textId="1E6E726F"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A.14</w:t>
      </w:r>
      <w:r>
        <w:rPr>
          <w:rFonts w:asciiTheme="minorHAnsi" w:hAnsiTheme="minorHAnsi" w:cstheme="minorBidi"/>
          <w:noProof/>
          <w:kern w:val="2"/>
          <w:sz w:val="24"/>
          <w:szCs w:val="24"/>
          <w:lang w:val="en-US" w:eastAsia="zh-CN"/>
          <w14:ligatures w14:val="standardContextual"/>
        </w:rPr>
        <w:tab/>
      </w:r>
      <w:r>
        <w:rPr>
          <w:noProof/>
        </w:rPr>
        <w:t>AsSessionWithQoS API</w:t>
      </w:r>
      <w:r>
        <w:rPr>
          <w:noProof/>
        </w:rPr>
        <w:tab/>
      </w:r>
      <w:r>
        <w:rPr>
          <w:noProof/>
        </w:rPr>
        <w:fldChar w:fldCharType="begin"/>
      </w:r>
      <w:r>
        <w:rPr>
          <w:noProof/>
        </w:rPr>
        <w:instrText xml:space="preserve"> PAGEREF _Toc212046761 \h </w:instrText>
      </w:r>
      <w:r>
        <w:rPr>
          <w:noProof/>
        </w:rPr>
      </w:r>
      <w:r>
        <w:rPr>
          <w:noProof/>
        </w:rPr>
        <w:fldChar w:fldCharType="separate"/>
      </w:r>
      <w:r>
        <w:rPr>
          <w:noProof/>
        </w:rPr>
        <w:t>538</w:t>
      </w:r>
      <w:r>
        <w:rPr>
          <w:noProof/>
        </w:rPr>
        <w:fldChar w:fldCharType="end"/>
      </w:r>
    </w:p>
    <w:p w14:paraId="4C831896" w14:textId="5B16CCE7"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A.15</w:t>
      </w:r>
      <w:r>
        <w:rPr>
          <w:rFonts w:asciiTheme="minorHAnsi" w:hAnsiTheme="minorHAnsi" w:cstheme="minorBidi"/>
          <w:noProof/>
          <w:kern w:val="2"/>
          <w:sz w:val="24"/>
          <w:szCs w:val="24"/>
          <w:lang w:val="en-US" w:eastAsia="zh-CN"/>
          <w14:ligatures w14:val="standardContextual"/>
        </w:rPr>
        <w:tab/>
      </w:r>
      <w:r>
        <w:rPr>
          <w:noProof/>
        </w:rPr>
        <w:t>MsisdnLessMoSms API</w:t>
      </w:r>
      <w:r>
        <w:rPr>
          <w:noProof/>
        </w:rPr>
        <w:tab/>
      </w:r>
      <w:r>
        <w:rPr>
          <w:noProof/>
        </w:rPr>
        <w:fldChar w:fldCharType="begin"/>
      </w:r>
      <w:r>
        <w:rPr>
          <w:noProof/>
        </w:rPr>
        <w:instrText xml:space="preserve"> PAGEREF _Toc212046762 \h </w:instrText>
      </w:r>
      <w:r>
        <w:rPr>
          <w:noProof/>
        </w:rPr>
      </w:r>
      <w:r>
        <w:rPr>
          <w:noProof/>
        </w:rPr>
        <w:fldChar w:fldCharType="separate"/>
      </w:r>
      <w:r>
        <w:rPr>
          <w:noProof/>
        </w:rPr>
        <w:t>557</w:t>
      </w:r>
      <w:r>
        <w:rPr>
          <w:noProof/>
        </w:rPr>
        <w:fldChar w:fldCharType="end"/>
      </w:r>
    </w:p>
    <w:p w14:paraId="5C5320DC" w14:textId="4B59A875" w:rsidR="00CE4825" w:rsidRDefault="00CE4825">
      <w:pPr>
        <w:pStyle w:val="TOC1"/>
        <w:rPr>
          <w:rFonts w:asciiTheme="minorHAnsi" w:hAnsiTheme="minorHAnsi" w:cstheme="minorBidi"/>
          <w:noProof/>
          <w:kern w:val="2"/>
          <w:sz w:val="24"/>
          <w:szCs w:val="24"/>
          <w:lang w:val="en-US" w:eastAsia="zh-CN"/>
          <w14:ligatures w14:val="standardContextual"/>
        </w:rPr>
      </w:pPr>
      <w:r>
        <w:rPr>
          <w:noProof/>
        </w:rPr>
        <w:t>A.16</w:t>
      </w:r>
      <w:r>
        <w:rPr>
          <w:rFonts w:asciiTheme="minorHAnsi" w:hAnsiTheme="minorHAnsi" w:cstheme="minorBidi"/>
          <w:noProof/>
          <w:kern w:val="2"/>
          <w:sz w:val="24"/>
          <w:szCs w:val="24"/>
          <w:lang w:val="en-US" w:eastAsia="zh-CN"/>
          <w14:ligatures w14:val="standardContextual"/>
        </w:rPr>
        <w:tab/>
      </w:r>
      <w:r>
        <w:rPr>
          <w:noProof/>
        </w:rPr>
        <w:t>RacsParameterProvisioning API</w:t>
      </w:r>
      <w:r>
        <w:rPr>
          <w:noProof/>
        </w:rPr>
        <w:tab/>
      </w:r>
      <w:r>
        <w:rPr>
          <w:noProof/>
        </w:rPr>
        <w:fldChar w:fldCharType="begin"/>
      </w:r>
      <w:r>
        <w:rPr>
          <w:noProof/>
        </w:rPr>
        <w:instrText xml:space="preserve"> PAGEREF _Toc212046763 \h </w:instrText>
      </w:r>
      <w:r>
        <w:rPr>
          <w:noProof/>
        </w:rPr>
      </w:r>
      <w:r>
        <w:rPr>
          <w:noProof/>
        </w:rPr>
        <w:fldChar w:fldCharType="separate"/>
      </w:r>
      <w:r>
        <w:rPr>
          <w:noProof/>
        </w:rPr>
        <w:t>558</w:t>
      </w:r>
      <w:r>
        <w:rPr>
          <w:noProof/>
        </w:rPr>
        <w:fldChar w:fldCharType="end"/>
      </w:r>
    </w:p>
    <w:p w14:paraId="7C20871D" w14:textId="6B820641" w:rsidR="00CE4825" w:rsidRDefault="00CE4825">
      <w:pPr>
        <w:pStyle w:val="TOC8"/>
        <w:rPr>
          <w:rFonts w:asciiTheme="minorHAnsi" w:hAnsiTheme="minorHAnsi" w:cstheme="minorBidi"/>
          <w:b w:val="0"/>
          <w:noProof/>
          <w:kern w:val="2"/>
          <w:sz w:val="24"/>
          <w:szCs w:val="24"/>
          <w:lang w:val="en-US" w:eastAsia="zh-CN"/>
          <w14:ligatures w14:val="standardContextual"/>
        </w:rPr>
      </w:pPr>
      <w:r>
        <w:rPr>
          <w:noProof/>
        </w:rPr>
        <w:t>Annex B (informative): TS Skeleton Template</w:t>
      </w:r>
      <w:r>
        <w:rPr>
          <w:noProof/>
        </w:rPr>
        <w:tab/>
      </w:r>
      <w:r>
        <w:rPr>
          <w:noProof/>
        </w:rPr>
        <w:fldChar w:fldCharType="begin"/>
      </w:r>
      <w:r>
        <w:rPr>
          <w:noProof/>
        </w:rPr>
        <w:instrText xml:space="preserve"> PAGEREF _Toc212046764 \h </w:instrText>
      </w:r>
      <w:r>
        <w:rPr>
          <w:noProof/>
        </w:rPr>
      </w:r>
      <w:r>
        <w:rPr>
          <w:noProof/>
        </w:rPr>
        <w:fldChar w:fldCharType="separate"/>
      </w:r>
      <w:r>
        <w:rPr>
          <w:noProof/>
        </w:rPr>
        <w:t>564</w:t>
      </w:r>
      <w:r>
        <w:rPr>
          <w:noProof/>
        </w:rPr>
        <w:fldChar w:fldCharType="end"/>
      </w:r>
    </w:p>
    <w:p w14:paraId="06EC52A8" w14:textId="45831F22" w:rsidR="00CE4825" w:rsidRDefault="00CE4825">
      <w:pPr>
        <w:pStyle w:val="TOC8"/>
        <w:rPr>
          <w:rFonts w:asciiTheme="minorHAnsi" w:hAnsiTheme="minorHAnsi" w:cstheme="minorBidi"/>
          <w:b w:val="0"/>
          <w:noProof/>
          <w:kern w:val="2"/>
          <w:sz w:val="24"/>
          <w:szCs w:val="24"/>
          <w:lang w:val="en-US" w:eastAsia="zh-CN"/>
          <w14:ligatures w14:val="standardContextual"/>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_Toc212046765 \h </w:instrText>
      </w:r>
      <w:r>
        <w:rPr>
          <w:noProof/>
        </w:rPr>
      </w:r>
      <w:r>
        <w:rPr>
          <w:noProof/>
        </w:rPr>
        <w:fldChar w:fldCharType="separate"/>
      </w:r>
      <w:r>
        <w:rPr>
          <w:noProof/>
        </w:rPr>
        <w:t>565</w:t>
      </w:r>
      <w:r>
        <w:rPr>
          <w:noProof/>
        </w:rPr>
        <w:fldChar w:fldCharType="end"/>
      </w:r>
    </w:p>
    <w:p w14:paraId="224D80A1" w14:textId="332BB8E5"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1"/>
        <w:ind w:left="0" w:firstLine="0"/>
      </w:pPr>
      <w:r w:rsidRPr="000A0A5F">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12045769"/>
      <w:r w:rsidRPr="000A0A5F">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12045770"/>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12045771"/>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aa"/>
        </w:rPr>
      </w:pPr>
      <w:r w:rsidRPr="000A0A5F">
        <w:t>[6]</w:t>
      </w:r>
      <w:r w:rsidRPr="000A0A5F">
        <w:tab/>
        <w:t xml:space="preserve">Hypertext Transfer Protocol (HTTP) Status Code Registry at IANA, </w:t>
      </w:r>
      <w:hyperlink r:id="rId11" w:history="1">
        <w:r w:rsidRPr="000A0A5F">
          <w:rPr>
            <w:rStyle w:val="aa"/>
          </w:rPr>
          <w:t>http://www.iana.org/assignments/http-status-codes</w:t>
        </w:r>
      </w:hyperlink>
      <w:r w:rsidRPr="000A0A5F">
        <w:rPr>
          <w:rStyle w:val="aa"/>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5" w:name="_Hlk61538439"/>
      <w:r w:rsidRPr="000A0A5F">
        <w:rPr>
          <w:lang w:val="en-US"/>
        </w:rPr>
        <w:fldChar w:fldCharType="begin"/>
      </w:r>
      <w:r w:rsidRPr="000A0A5F">
        <w:rPr>
          <w:lang w:val="en-US"/>
        </w:rPr>
        <w:instrText xml:space="preserve"> HYPERLINK "https://spec.openapis.org/oas/v3.0.0" </w:instrText>
      </w:r>
      <w:r w:rsidRPr="000A0A5F">
        <w:rPr>
          <w:lang w:val="en-US"/>
        </w:rPr>
      </w:r>
      <w:r w:rsidRPr="000A0A5F">
        <w:rPr>
          <w:lang w:val="en-US"/>
        </w:rPr>
        <w:fldChar w:fldCharType="separate"/>
      </w:r>
      <w:r w:rsidRPr="000A0A5F">
        <w:rPr>
          <w:rStyle w:val="aa"/>
          <w:lang w:val="en-US"/>
        </w:rPr>
        <w:t>https://spec.openapis.org/oas/v3.0.0</w:t>
      </w:r>
      <w:r w:rsidRPr="000A0A5F">
        <w:rPr>
          <w:lang w:val="en-US"/>
        </w:rPr>
        <w:fldChar w:fldCharType="end"/>
      </w:r>
      <w:r w:rsidRPr="000A0A5F">
        <w:rPr>
          <w:lang w:val="en-US"/>
        </w:rPr>
        <w:t>.</w:t>
      </w:r>
      <w:bookmarkEnd w:id="55"/>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aa"/>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56" w:name="_Hlk506360308"/>
      <w:r w:rsidRPr="000A0A5F">
        <w:t>Common API Framework for 3GPP Northbound APIs</w:t>
      </w:r>
      <w:bookmarkEnd w:id="56"/>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7" w:name="_Toc11247177"/>
      <w:bookmarkStart w:id="58" w:name="_Toc27044293"/>
      <w:bookmarkStart w:id="59" w:name="_Toc36033335"/>
      <w:bookmarkStart w:id="60" w:name="_Toc45131465"/>
      <w:bookmarkStart w:id="61" w:name="_Toc49775750"/>
      <w:bookmarkStart w:id="62" w:name="_Toc51746670"/>
      <w:bookmarkStart w:id="63" w:name="_Toc66360212"/>
      <w:bookmarkStart w:id="64" w:name="_Toc68104717"/>
      <w:bookmarkStart w:id="65"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6" w:name="_Toc105674201"/>
      <w:bookmarkStart w:id="67"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1"/>
      </w:pPr>
      <w:bookmarkStart w:id="68" w:name="_Toc153625013"/>
      <w:bookmarkStart w:id="69" w:name="_Toc185505244"/>
      <w:bookmarkStart w:id="70" w:name="_Toc212045772"/>
      <w:r w:rsidRPr="000A0A5F">
        <w:t>3</w:t>
      </w:r>
      <w:r w:rsidRPr="000A0A5F">
        <w:tab/>
        <w:t>Definitions</w:t>
      </w:r>
      <w:r w:rsidRPr="000A0A5F">
        <w:rPr>
          <w:rFonts w:hint="eastAsia"/>
          <w:lang w:eastAsia="zh-CN"/>
        </w:rPr>
        <w:t xml:space="preserve"> </w:t>
      </w:r>
      <w:r w:rsidRPr="000A0A5F">
        <w:t>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A414B31" w14:textId="77777777" w:rsidR="00CB0DD7" w:rsidRPr="000A0A5F" w:rsidRDefault="00CB0DD7">
      <w:pPr>
        <w:pStyle w:val="2"/>
      </w:pPr>
      <w:bookmarkStart w:id="71" w:name="_Toc11247178"/>
      <w:bookmarkStart w:id="72" w:name="_Toc27044294"/>
      <w:bookmarkStart w:id="73" w:name="_Toc36033336"/>
      <w:bookmarkStart w:id="74" w:name="_Toc45131466"/>
      <w:bookmarkStart w:id="75" w:name="_Toc49775751"/>
      <w:bookmarkStart w:id="76" w:name="_Toc51746671"/>
      <w:bookmarkStart w:id="77" w:name="_Toc66360213"/>
      <w:bookmarkStart w:id="78" w:name="_Toc68104718"/>
      <w:bookmarkStart w:id="79" w:name="_Toc74755347"/>
      <w:bookmarkStart w:id="80" w:name="_Toc105674202"/>
      <w:bookmarkStart w:id="81" w:name="_Toc130502235"/>
      <w:bookmarkStart w:id="82" w:name="_Toc153625014"/>
      <w:bookmarkStart w:id="83" w:name="_Toc185505245"/>
      <w:bookmarkStart w:id="84" w:name="_Toc212045773"/>
      <w:r w:rsidRPr="000A0A5F">
        <w:t>3.1</w:t>
      </w:r>
      <w:r w:rsidRPr="000A0A5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2"/>
      </w:pPr>
      <w:bookmarkStart w:id="85" w:name="_Toc11247179"/>
      <w:bookmarkStart w:id="86" w:name="_Toc27044295"/>
      <w:bookmarkStart w:id="87" w:name="_Toc36033337"/>
      <w:bookmarkStart w:id="88" w:name="_Toc45131467"/>
      <w:bookmarkStart w:id="89" w:name="_Toc49775752"/>
      <w:bookmarkStart w:id="90" w:name="_Toc51746672"/>
      <w:bookmarkStart w:id="91" w:name="_Toc66360214"/>
      <w:bookmarkStart w:id="92" w:name="_Toc68104719"/>
      <w:bookmarkStart w:id="93" w:name="_Toc74755348"/>
      <w:bookmarkStart w:id="94" w:name="_Toc105674203"/>
      <w:bookmarkStart w:id="95" w:name="_Toc130502236"/>
      <w:bookmarkStart w:id="96" w:name="_Toc153625015"/>
      <w:bookmarkStart w:id="97" w:name="_Toc185505246"/>
      <w:bookmarkStart w:id="98" w:name="_Toc212045774"/>
      <w:r w:rsidRPr="000A0A5F">
        <w:lastRenderedPageBreak/>
        <w:t>3.2</w:t>
      </w:r>
      <w:r w:rsidRPr="000A0A5F">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等线"/>
          <w:lang w:eastAsia="zh-CN"/>
        </w:rPr>
      </w:pPr>
      <w:r w:rsidRPr="000A0A5F">
        <w:rPr>
          <w:rFonts w:eastAsia="等线"/>
          <w:lang w:eastAsia="zh-CN"/>
        </w:rPr>
        <w:t>BAT</w:t>
      </w:r>
      <w:r w:rsidRPr="000A0A5F">
        <w:rPr>
          <w:rFonts w:eastAsia="等线"/>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99" w:name="_Hlk37434481"/>
      <w:r w:rsidRPr="000A0A5F">
        <w:t>IMEI-TAC</w:t>
      </w:r>
      <w:r w:rsidRPr="000A0A5F">
        <w:tab/>
        <w:t>Type Allocation Code part of an IMEI</w:t>
      </w:r>
      <w:bookmarkEnd w:id="99"/>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1"/>
        <w:rPr>
          <w:rFonts w:eastAsia="Times New Roman"/>
        </w:rPr>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12045775"/>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12045776"/>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12045777"/>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15pt;height:156.05pt" o:ole="">
            <v:imagedata r:id="rId13" o:title=""/>
          </v:shape>
          <o:OLEObject Type="Embed" ProgID="Word.Picture.8" ShapeID="_x0000_i1026" DrawAspect="Content" ObjectID="_1822658778"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12045778"/>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30"/>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historyclause"/>
      <w:bookmarkStart w:id="171" w:name="_Toc212045779"/>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30"/>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12045780"/>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12045781"/>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30"/>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12045782"/>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30"/>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12045783"/>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40"/>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12045784"/>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40"/>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12045785"/>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50"/>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12045786"/>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50"/>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12045787"/>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pPr>
        <w:pStyle w:val="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bookmarkStart w:id="297" w:name="_Toc212045788"/>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pPr>
        <w:pStyle w:val="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bookmarkStart w:id="311" w:name="_Toc212045789"/>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pPr>
        <w:pStyle w:val="6"/>
        <w:rPr>
          <w:lang w:eastAsia="zh-CN"/>
        </w:rPr>
      </w:pPr>
      <w:bookmarkStart w:id="312" w:name="_Toc11247195"/>
      <w:bookmarkStart w:id="313" w:name="_Toc27044311"/>
      <w:bookmarkStart w:id="314" w:name="_Toc36033353"/>
      <w:bookmarkStart w:id="315" w:name="_Toc45131483"/>
      <w:bookmarkStart w:id="316" w:name="_Toc49775768"/>
      <w:bookmarkStart w:id="317" w:name="_Toc51746688"/>
      <w:bookmarkStart w:id="318" w:name="_Toc66360230"/>
      <w:bookmarkStart w:id="319" w:name="_Toc68104735"/>
      <w:bookmarkStart w:id="320" w:name="_Toc74755364"/>
      <w:bookmarkStart w:id="321" w:name="_Toc105674219"/>
      <w:bookmarkStart w:id="322" w:name="_Toc130502252"/>
      <w:bookmarkStart w:id="323" w:name="_Toc153625031"/>
      <w:bookmarkStart w:id="324" w:name="_Toc185505262"/>
      <w:bookmarkStart w:id="325" w:name="_Toc212045790"/>
      <w:r w:rsidRPr="000A0A5F">
        <w:lastRenderedPageBreak/>
        <w:t>4.</w:t>
      </w:r>
      <w:r w:rsidRPr="000A0A5F">
        <w:rPr>
          <w:lang w:eastAsia="zh-CN"/>
        </w:rPr>
        <w:t>4</w:t>
      </w:r>
      <w:r w:rsidRPr="000A0A5F">
        <w:t>.2.2.2.3</w:t>
      </w:r>
      <w:r w:rsidRPr="000A0A5F">
        <w:tab/>
        <w:t>Configuration Request for a group of UEs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50"/>
      </w:pPr>
      <w:bookmarkStart w:id="326" w:name="_Toc11247196"/>
      <w:bookmarkStart w:id="327" w:name="_Toc27044312"/>
      <w:bookmarkStart w:id="328" w:name="_Toc36033354"/>
      <w:bookmarkStart w:id="329" w:name="_Toc45131484"/>
      <w:bookmarkStart w:id="330" w:name="_Toc49775769"/>
      <w:bookmarkStart w:id="331" w:name="_Toc51746689"/>
      <w:bookmarkStart w:id="332" w:name="_Toc66360231"/>
      <w:bookmarkStart w:id="333" w:name="_Toc68104736"/>
      <w:bookmarkStart w:id="334" w:name="_Toc74755365"/>
      <w:bookmarkStart w:id="335" w:name="_Toc105674220"/>
      <w:bookmarkStart w:id="336" w:name="_Toc130502253"/>
      <w:bookmarkStart w:id="337" w:name="_Toc153625032"/>
      <w:bookmarkStart w:id="338" w:name="_Toc185505263"/>
      <w:bookmarkStart w:id="339" w:name="_Toc212045791"/>
      <w:r w:rsidRPr="000A0A5F">
        <w:t>4.4.2.2.3</w:t>
      </w:r>
      <w:r w:rsidRPr="000A0A5F">
        <w:tab/>
        <w:t>Monitoring Events Configuration directly via MME/SGSN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50"/>
      </w:pPr>
      <w:bookmarkStart w:id="340" w:name="_Toc11247197"/>
      <w:bookmarkStart w:id="341" w:name="_Toc27044313"/>
      <w:bookmarkStart w:id="342" w:name="_Toc36033355"/>
      <w:bookmarkStart w:id="343" w:name="_Toc45131485"/>
      <w:bookmarkStart w:id="344" w:name="_Toc49775770"/>
      <w:bookmarkStart w:id="345" w:name="_Toc51746690"/>
      <w:bookmarkStart w:id="346" w:name="_Toc66360232"/>
      <w:bookmarkStart w:id="347" w:name="_Toc68104737"/>
      <w:bookmarkStart w:id="348" w:name="_Toc74755366"/>
      <w:bookmarkStart w:id="349" w:name="_Toc105674221"/>
      <w:bookmarkStart w:id="350" w:name="_Toc130502254"/>
      <w:bookmarkStart w:id="351" w:name="_Toc153625033"/>
      <w:bookmarkStart w:id="352" w:name="_Toc185505264"/>
      <w:bookmarkStart w:id="353" w:name="_Toc212045792"/>
      <w:r w:rsidRPr="000A0A5F">
        <w:t>4.4.2.2.4</w:t>
      </w:r>
      <w:r w:rsidRPr="000A0A5F">
        <w:tab/>
        <w:t>Monitoring Events Configuration via PCRF</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8179411" w14:textId="77777777" w:rsidR="00CB0DD7" w:rsidRPr="000A0A5F" w:rsidRDefault="00CB0DD7">
      <w:pPr>
        <w:pStyle w:val="6"/>
      </w:pPr>
      <w:bookmarkStart w:id="354" w:name="_Toc11247198"/>
      <w:bookmarkStart w:id="355" w:name="_Toc27044314"/>
      <w:bookmarkStart w:id="356" w:name="_Toc36033356"/>
      <w:bookmarkStart w:id="357" w:name="_Toc45131486"/>
      <w:bookmarkStart w:id="358" w:name="_Toc49775771"/>
      <w:bookmarkStart w:id="359" w:name="_Toc51746691"/>
      <w:bookmarkStart w:id="360" w:name="_Toc66360233"/>
      <w:bookmarkStart w:id="361" w:name="_Toc68104738"/>
      <w:bookmarkStart w:id="362" w:name="_Toc74755367"/>
      <w:bookmarkStart w:id="363" w:name="_Toc105674222"/>
      <w:bookmarkStart w:id="364" w:name="_Toc130502255"/>
      <w:bookmarkStart w:id="365" w:name="_Toc153625034"/>
      <w:bookmarkStart w:id="366" w:name="_Toc185505265"/>
      <w:bookmarkStart w:id="367" w:name="_Toc212045793"/>
      <w:r w:rsidRPr="000A0A5F">
        <w:t>4.</w:t>
      </w:r>
      <w:r w:rsidRPr="000A0A5F">
        <w:rPr>
          <w:lang w:eastAsia="zh-CN"/>
        </w:rPr>
        <w:t>4</w:t>
      </w:r>
      <w:r w:rsidRPr="000A0A5F">
        <w:t>.2.2.4.1</w:t>
      </w:r>
      <w:r w:rsidRPr="000A0A5F">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pPr>
        <w:pStyle w:val="6"/>
        <w:rPr>
          <w:lang w:eastAsia="zh-CN"/>
        </w:rPr>
      </w:pPr>
      <w:bookmarkStart w:id="368" w:name="_Toc11247199"/>
      <w:bookmarkStart w:id="369" w:name="_Toc27044315"/>
      <w:bookmarkStart w:id="370" w:name="_Toc36033357"/>
      <w:bookmarkStart w:id="371" w:name="_Toc45131487"/>
      <w:bookmarkStart w:id="372" w:name="_Toc49775772"/>
      <w:bookmarkStart w:id="373" w:name="_Toc51746692"/>
      <w:bookmarkStart w:id="374" w:name="_Toc66360234"/>
      <w:bookmarkStart w:id="375" w:name="_Toc68104739"/>
      <w:bookmarkStart w:id="376" w:name="_Toc74755368"/>
      <w:bookmarkStart w:id="377" w:name="_Toc105674223"/>
      <w:bookmarkStart w:id="378" w:name="_Toc130502256"/>
      <w:bookmarkStart w:id="379" w:name="_Toc153625035"/>
      <w:bookmarkStart w:id="380" w:name="_Toc185505266"/>
      <w:bookmarkStart w:id="381" w:name="_Toc212045794"/>
      <w:r w:rsidRPr="000A0A5F">
        <w:t>4.</w:t>
      </w:r>
      <w:r w:rsidRPr="000A0A5F">
        <w:rPr>
          <w:lang w:eastAsia="zh-CN"/>
        </w:rPr>
        <w:t>4</w:t>
      </w:r>
      <w:r w:rsidRPr="000A0A5F">
        <w:t>.2.2.4.2</w:t>
      </w:r>
      <w:r w:rsidRPr="000A0A5F">
        <w:tab/>
        <w:t>Configuration Request for an individual UE</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pPr>
        <w:pStyle w:val="6"/>
        <w:rPr>
          <w:lang w:eastAsia="zh-CN"/>
        </w:rPr>
      </w:pPr>
      <w:bookmarkStart w:id="382" w:name="_Toc11247200"/>
      <w:bookmarkStart w:id="383" w:name="_Toc27044316"/>
      <w:bookmarkStart w:id="384" w:name="_Toc36033358"/>
      <w:bookmarkStart w:id="385" w:name="_Toc45131488"/>
      <w:bookmarkStart w:id="386" w:name="_Toc49775773"/>
      <w:bookmarkStart w:id="387" w:name="_Toc51746693"/>
      <w:bookmarkStart w:id="388" w:name="_Toc66360235"/>
      <w:bookmarkStart w:id="389" w:name="_Toc68104740"/>
      <w:bookmarkStart w:id="390" w:name="_Toc74755369"/>
      <w:bookmarkStart w:id="391" w:name="_Toc105674224"/>
      <w:bookmarkStart w:id="392" w:name="_Toc130502257"/>
      <w:bookmarkStart w:id="393" w:name="_Toc153625036"/>
      <w:bookmarkStart w:id="394" w:name="_Toc185505267"/>
      <w:bookmarkStart w:id="395" w:name="_Toc212045795"/>
      <w:r w:rsidRPr="000A0A5F">
        <w:t>4.</w:t>
      </w:r>
      <w:r w:rsidRPr="000A0A5F">
        <w:rPr>
          <w:lang w:eastAsia="zh-CN"/>
        </w:rPr>
        <w:t>4</w:t>
      </w:r>
      <w:r w:rsidRPr="000A0A5F">
        <w:t>.2.2.4.3</w:t>
      </w:r>
      <w:r w:rsidRPr="000A0A5F">
        <w:tab/>
        <w:t>Configuration Request for a group of 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40"/>
      </w:pPr>
      <w:bookmarkStart w:id="396" w:name="_Toc11247201"/>
      <w:bookmarkStart w:id="397" w:name="_Toc27044317"/>
      <w:bookmarkStart w:id="398" w:name="_Toc36033359"/>
      <w:bookmarkStart w:id="399" w:name="_Toc45131489"/>
      <w:bookmarkStart w:id="400" w:name="_Toc49775774"/>
      <w:bookmarkStart w:id="401" w:name="_Toc51746694"/>
      <w:bookmarkStart w:id="402" w:name="_Toc66360236"/>
      <w:bookmarkStart w:id="403" w:name="_Toc68104741"/>
      <w:bookmarkStart w:id="404" w:name="_Toc74755370"/>
      <w:bookmarkStart w:id="405" w:name="_Toc105674225"/>
      <w:bookmarkStart w:id="406" w:name="_Toc130502258"/>
      <w:bookmarkStart w:id="407" w:name="_Toc153625037"/>
      <w:bookmarkStart w:id="408" w:name="_Toc185505268"/>
      <w:bookmarkStart w:id="409" w:name="_Toc212045796"/>
      <w:r w:rsidRPr="000A0A5F">
        <w:t>4.4.2.3</w:t>
      </w:r>
      <w:r w:rsidRPr="000A0A5F">
        <w:tab/>
        <w:t>Reporting of Monitoring Event Procedure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40"/>
      </w:pPr>
      <w:bookmarkStart w:id="410" w:name="_Toc11247202"/>
      <w:bookmarkStart w:id="411" w:name="_Toc27044318"/>
      <w:bookmarkStart w:id="412" w:name="_Toc36033360"/>
      <w:bookmarkStart w:id="413" w:name="_Toc45131490"/>
      <w:bookmarkStart w:id="414" w:name="_Toc49775775"/>
      <w:bookmarkStart w:id="415" w:name="_Toc51746695"/>
      <w:bookmarkStart w:id="416" w:name="_Toc66360237"/>
      <w:bookmarkStart w:id="417" w:name="_Toc68104742"/>
      <w:bookmarkStart w:id="418" w:name="_Toc74755371"/>
      <w:bookmarkStart w:id="419" w:name="_Toc105674226"/>
      <w:bookmarkStart w:id="420" w:name="_Toc130502259"/>
      <w:bookmarkStart w:id="421" w:name="_Toc153625038"/>
      <w:bookmarkStart w:id="422" w:name="_Toc185505269"/>
      <w:bookmarkStart w:id="423" w:name="_Toc212045797"/>
      <w:r w:rsidRPr="000A0A5F">
        <w:t>4.4.2.4</w:t>
      </w:r>
      <w:r w:rsidRPr="000A0A5F">
        <w:tab/>
        <w:t>Network-initiated Explicit Monitoring Event Deletion Procedure</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4" w:name="_Hlk72412647"/>
      <w:r w:rsidRPr="000A0A5F">
        <w:t>-</w:t>
      </w:r>
      <w:r w:rsidRPr="000A0A5F">
        <w:tab/>
      </w:r>
      <w:r w:rsidR="00CB0DD7" w:rsidRPr="000A0A5F">
        <w:t>include the MSISDN(s) or External Identifier(s)</w:t>
      </w:r>
      <w:bookmarkEnd w:id="424"/>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5" w:name="_Hlk72412778"/>
      <w:r w:rsidR="00CB0DD7" w:rsidRPr="000A0A5F">
        <w:t>SCEF shall delete the corresponding "Individual Monitoring Event Subscription</w:t>
      </w:r>
      <w:bookmarkStart w:id="426" w:name="_Hlk72412934"/>
      <w:r w:rsidR="00CB0DD7" w:rsidRPr="000A0A5F">
        <w:t>" resource</w:t>
      </w:r>
      <w:r w:rsidR="002651F3" w:rsidRPr="000A0A5F">
        <w:t xml:space="preserve"> with procedures</w:t>
      </w:r>
      <w:bookmarkEnd w:id="425"/>
      <w:r w:rsidR="00CB0DD7" w:rsidRPr="000A0A5F">
        <w:t xml:space="preserve"> </w:t>
      </w:r>
      <w:bookmarkEnd w:id="426"/>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40"/>
        <w:rPr>
          <w:lang w:eastAsia="zh-CN"/>
        </w:rPr>
      </w:pPr>
      <w:bookmarkStart w:id="427" w:name="_Toc27044319"/>
      <w:bookmarkStart w:id="428" w:name="_Toc36033361"/>
      <w:bookmarkStart w:id="429" w:name="_Toc45131491"/>
      <w:bookmarkStart w:id="430" w:name="_Toc49775776"/>
      <w:bookmarkStart w:id="431" w:name="_Toc51746696"/>
      <w:bookmarkStart w:id="432" w:name="_Toc66360238"/>
      <w:bookmarkStart w:id="433" w:name="_Toc68104743"/>
      <w:bookmarkStart w:id="434" w:name="_Toc74755372"/>
      <w:bookmarkStart w:id="435" w:name="_Toc105674227"/>
      <w:bookmarkStart w:id="436" w:name="_Toc130502260"/>
      <w:bookmarkStart w:id="437" w:name="_Toc153625039"/>
      <w:bookmarkStart w:id="438" w:name="_Toc185505270"/>
      <w:bookmarkStart w:id="439" w:name="_Toc212045798"/>
      <w:r w:rsidRPr="000A0A5F">
        <w:t>4.</w:t>
      </w:r>
      <w:r w:rsidRPr="000A0A5F">
        <w:rPr>
          <w:lang w:eastAsia="zh-CN"/>
        </w:rPr>
        <w:t>4</w:t>
      </w:r>
      <w:r w:rsidRPr="000A0A5F">
        <w:t>.2.5</w:t>
      </w:r>
      <w:r w:rsidRPr="000A0A5F">
        <w:tab/>
        <w:t>Network initiated notification of applied parameter configuration</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30"/>
        <w:rPr>
          <w:lang w:eastAsia="zh-CN"/>
        </w:rPr>
      </w:pPr>
      <w:bookmarkStart w:id="440" w:name="_Toc11247203"/>
      <w:bookmarkStart w:id="441" w:name="_Toc27044320"/>
      <w:bookmarkStart w:id="442" w:name="_Toc36033362"/>
      <w:bookmarkStart w:id="443" w:name="_Toc45131492"/>
      <w:bookmarkStart w:id="444" w:name="_Toc49775777"/>
      <w:bookmarkStart w:id="445" w:name="_Toc51746697"/>
      <w:bookmarkStart w:id="446" w:name="_Toc66360239"/>
      <w:bookmarkStart w:id="447" w:name="_Toc68104744"/>
      <w:bookmarkStart w:id="448" w:name="_Toc74755373"/>
      <w:bookmarkStart w:id="449" w:name="_Toc105674228"/>
      <w:bookmarkStart w:id="450" w:name="_Toc130502261"/>
      <w:bookmarkStart w:id="451" w:name="_Toc153625040"/>
      <w:bookmarkStart w:id="452" w:name="_Toc185505271"/>
      <w:bookmarkStart w:id="453" w:name="_Toc212045799"/>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4"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30"/>
        <w:rPr>
          <w:lang w:eastAsia="zh-CN"/>
        </w:rPr>
      </w:pPr>
      <w:bookmarkStart w:id="455" w:name="_Toc11247204"/>
      <w:bookmarkStart w:id="456" w:name="_Toc27044321"/>
      <w:bookmarkStart w:id="457" w:name="_Toc36033363"/>
      <w:bookmarkStart w:id="458" w:name="_Toc45131493"/>
      <w:bookmarkStart w:id="459" w:name="_Toc49775778"/>
      <w:bookmarkStart w:id="460" w:name="_Toc51746698"/>
      <w:bookmarkStart w:id="461" w:name="_Toc66360240"/>
      <w:bookmarkStart w:id="462" w:name="_Toc68104745"/>
      <w:bookmarkStart w:id="463" w:name="_Toc74755374"/>
      <w:bookmarkStart w:id="464" w:name="_Toc105674229"/>
      <w:bookmarkStart w:id="465" w:name="_Toc130502262"/>
      <w:bookmarkStart w:id="466" w:name="_Toc153625041"/>
      <w:bookmarkStart w:id="467" w:name="_Toc185505272"/>
      <w:bookmarkStart w:id="468" w:name="_Toc212045800"/>
      <w:bookmarkEnd w:id="454"/>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30"/>
      </w:pPr>
      <w:bookmarkStart w:id="469" w:name="_Toc11247205"/>
      <w:bookmarkStart w:id="470" w:name="_Toc27044322"/>
      <w:bookmarkStart w:id="471" w:name="_Toc36033364"/>
      <w:bookmarkStart w:id="472" w:name="_Toc45131494"/>
      <w:bookmarkStart w:id="473" w:name="_Toc49775779"/>
      <w:bookmarkStart w:id="474" w:name="_Toc51746699"/>
      <w:bookmarkStart w:id="475" w:name="_Toc66360241"/>
      <w:bookmarkStart w:id="476" w:name="_Toc68104746"/>
      <w:bookmarkStart w:id="477" w:name="_Toc74755375"/>
      <w:bookmarkStart w:id="478" w:name="_Toc105674230"/>
      <w:bookmarkStart w:id="479" w:name="_Toc130502263"/>
      <w:bookmarkStart w:id="480" w:name="_Toc153625042"/>
      <w:bookmarkStart w:id="481" w:name="_Toc185505273"/>
      <w:bookmarkStart w:id="482" w:name="_Toc212045801"/>
      <w:r w:rsidRPr="000A0A5F">
        <w:t>4.4.5</w:t>
      </w:r>
      <w:r w:rsidRPr="000A0A5F">
        <w:tab/>
        <w:t>Procedures for Non-IP Data Delivery</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411A193" w14:textId="77777777" w:rsidR="00CB0DD7" w:rsidRPr="000A0A5F" w:rsidRDefault="00CB0DD7">
      <w:pPr>
        <w:pStyle w:val="40"/>
        <w:rPr>
          <w:lang w:eastAsia="zh-CN"/>
        </w:rPr>
      </w:pPr>
      <w:bookmarkStart w:id="483" w:name="_Toc11247206"/>
      <w:bookmarkStart w:id="484" w:name="_Toc27044323"/>
      <w:bookmarkStart w:id="485" w:name="_Toc36033365"/>
      <w:bookmarkStart w:id="486" w:name="_Toc45131495"/>
      <w:bookmarkStart w:id="487" w:name="_Toc49775780"/>
      <w:bookmarkStart w:id="488" w:name="_Toc51746700"/>
      <w:bookmarkStart w:id="489" w:name="_Toc66360242"/>
      <w:bookmarkStart w:id="490" w:name="_Toc68104747"/>
      <w:bookmarkStart w:id="491" w:name="_Toc74755376"/>
      <w:bookmarkStart w:id="492" w:name="_Toc105674231"/>
      <w:bookmarkStart w:id="493" w:name="_Toc130502264"/>
      <w:bookmarkStart w:id="494" w:name="_Toc153625043"/>
      <w:bookmarkStart w:id="495" w:name="_Toc185505274"/>
      <w:bookmarkStart w:id="496" w:name="_Toc212045802"/>
      <w:r w:rsidRPr="000A0A5F">
        <w:t>4.4.</w:t>
      </w:r>
      <w:r w:rsidRPr="000A0A5F">
        <w:rPr>
          <w:rFonts w:hint="eastAsia"/>
          <w:lang w:eastAsia="zh-CN"/>
        </w:rPr>
        <w:t>5</w:t>
      </w:r>
      <w:r w:rsidRPr="000A0A5F">
        <w:t>.1</w:t>
      </w:r>
      <w:r w:rsidRPr="000A0A5F">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40"/>
        <w:rPr>
          <w:lang w:eastAsia="zh-CN"/>
        </w:rPr>
      </w:pPr>
      <w:bookmarkStart w:id="497" w:name="_Toc11247207"/>
      <w:bookmarkStart w:id="498" w:name="_Toc27044324"/>
      <w:bookmarkStart w:id="499" w:name="_Toc36033366"/>
      <w:bookmarkStart w:id="500" w:name="_Toc45131496"/>
      <w:bookmarkStart w:id="501" w:name="_Toc49775781"/>
      <w:bookmarkStart w:id="502" w:name="_Toc51746701"/>
      <w:bookmarkStart w:id="503" w:name="_Toc66360243"/>
      <w:bookmarkStart w:id="504" w:name="_Toc68104748"/>
      <w:bookmarkStart w:id="505" w:name="_Toc74755377"/>
      <w:bookmarkStart w:id="506" w:name="_Toc105674232"/>
      <w:bookmarkStart w:id="507" w:name="_Toc130502265"/>
      <w:bookmarkStart w:id="508" w:name="_Toc153625044"/>
      <w:bookmarkStart w:id="509" w:name="_Toc185505275"/>
      <w:bookmarkStart w:id="510" w:name="_Toc212045803"/>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1913B96" w14:textId="77777777" w:rsidR="00CB0DD7" w:rsidRPr="000A0A5F" w:rsidRDefault="00CB0DD7">
      <w:pPr>
        <w:pStyle w:val="50"/>
      </w:pPr>
      <w:bookmarkStart w:id="511" w:name="_Toc11247208"/>
      <w:bookmarkStart w:id="512" w:name="_Toc27044325"/>
      <w:bookmarkStart w:id="513" w:name="_Toc36033367"/>
      <w:bookmarkStart w:id="514" w:name="_Toc45131497"/>
      <w:bookmarkStart w:id="515" w:name="_Toc49775782"/>
      <w:bookmarkStart w:id="516" w:name="_Toc51746702"/>
      <w:bookmarkStart w:id="517" w:name="_Toc66360244"/>
      <w:bookmarkStart w:id="518" w:name="_Toc68104749"/>
      <w:bookmarkStart w:id="519" w:name="_Toc74755378"/>
      <w:bookmarkStart w:id="520" w:name="_Toc105674233"/>
      <w:bookmarkStart w:id="521" w:name="_Toc130502266"/>
      <w:bookmarkStart w:id="522" w:name="_Toc153625045"/>
      <w:bookmarkStart w:id="523" w:name="_Toc185505276"/>
      <w:bookmarkStart w:id="524" w:name="_Toc212045804"/>
      <w:r w:rsidRPr="000A0A5F">
        <w:rPr>
          <w:rFonts w:hint="eastAsia"/>
        </w:rPr>
        <w:t>4.4.5.</w:t>
      </w:r>
      <w:r w:rsidRPr="000A0A5F">
        <w:t>2.1</w:t>
      </w:r>
      <w:r w:rsidRPr="000A0A5F">
        <w:rPr>
          <w:rFonts w:hint="eastAsia"/>
        </w:rPr>
        <w:tab/>
      </w:r>
      <w:r w:rsidRPr="000A0A5F">
        <w:t>NIDD Configuration for a single UE</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50"/>
      </w:pPr>
      <w:bookmarkStart w:id="525" w:name="_Toc11247209"/>
      <w:bookmarkStart w:id="526" w:name="_Toc27044326"/>
      <w:bookmarkStart w:id="527" w:name="_Toc36033368"/>
      <w:bookmarkStart w:id="528" w:name="_Toc45131498"/>
      <w:bookmarkStart w:id="529" w:name="_Toc49775783"/>
      <w:bookmarkStart w:id="530" w:name="_Toc51746703"/>
      <w:bookmarkStart w:id="531" w:name="_Toc66360245"/>
      <w:bookmarkStart w:id="532" w:name="_Toc68104750"/>
      <w:bookmarkStart w:id="533" w:name="_Toc74755379"/>
      <w:bookmarkStart w:id="534" w:name="_Toc105674234"/>
      <w:bookmarkStart w:id="535" w:name="_Toc130502267"/>
      <w:bookmarkStart w:id="536" w:name="_Toc153625046"/>
      <w:bookmarkStart w:id="537" w:name="_Toc185505277"/>
      <w:bookmarkStart w:id="538" w:name="_Toc212045805"/>
      <w:r w:rsidRPr="000A0A5F">
        <w:rPr>
          <w:rFonts w:hint="eastAsia"/>
        </w:rPr>
        <w:t>4.4.5.</w:t>
      </w:r>
      <w:r w:rsidRPr="000A0A5F">
        <w:t>2.2</w:t>
      </w:r>
      <w:r w:rsidRPr="000A0A5F">
        <w:rPr>
          <w:rFonts w:hint="eastAsia"/>
        </w:rPr>
        <w:tab/>
      </w:r>
      <w:r w:rsidRPr="000A0A5F">
        <w:t>NIDD Configuration for a group of UEs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40"/>
      </w:pPr>
      <w:bookmarkStart w:id="539" w:name="_Toc11247210"/>
      <w:bookmarkStart w:id="540" w:name="_Toc27044327"/>
      <w:bookmarkStart w:id="541" w:name="_Toc36033369"/>
      <w:bookmarkStart w:id="542" w:name="_Toc45131499"/>
      <w:bookmarkStart w:id="543" w:name="_Toc49775784"/>
      <w:bookmarkStart w:id="544" w:name="_Toc51746704"/>
      <w:bookmarkStart w:id="545" w:name="_Toc66360246"/>
      <w:bookmarkStart w:id="546" w:name="_Toc68104751"/>
      <w:bookmarkStart w:id="547" w:name="_Toc74755380"/>
      <w:bookmarkStart w:id="548" w:name="_Toc105674235"/>
      <w:bookmarkStart w:id="549" w:name="_Toc130502268"/>
      <w:bookmarkStart w:id="550" w:name="_Toc153625047"/>
      <w:bookmarkStart w:id="551" w:name="_Toc185505278"/>
      <w:bookmarkStart w:id="552" w:name="_Toc212045806"/>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6EAFFA60" w14:textId="77777777" w:rsidR="00CB0DD7" w:rsidRPr="000A0A5F" w:rsidRDefault="00CB0DD7">
      <w:pPr>
        <w:pStyle w:val="50"/>
      </w:pPr>
      <w:bookmarkStart w:id="553" w:name="_Toc11247211"/>
      <w:bookmarkStart w:id="554" w:name="_Toc27044328"/>
      <w:bookmarkStart w:id="555" w:name="_Toc36033370"/>
      <w:bookmarkStart w:id="556" w:name="_Toc45131500"/>
      <w:bookmarkStart w:id="557" w:name="_Toc49775785"/>
      <w:bookmarkStart w:id="558" w:name="_Toc51746705"/>
      <w:bookmarkStart w:id="559" w:name="_Toc66360247"/>
      <w:bookmarkStart w:id="560" w:name="_Toc68104752"/>
      <w:bookmarkStart w:id="561" w:name="_Toc74755381"/>
      <w:bookmarkStart w:id="562" w:name="_Toc105674236"/>
      <w:bookmarkStart w:id="563" w:name="_Toc130502269"/>
      <w:bookmarkStart w:id="564" w:name="_Toc153625048"/>
      <w:bookmarkStart w:id="565" w:name="_Toc185505279"/>
      <w:bookmarkStart w:id="566" w:name="_Toc212045807"/>
      <w:r w:rsidRPr="000A0A5F">
        <w:rPr>
          <w:rFonts w:hint="eastAsia"/>
        </w:rPr>
        <w:t>4.4.5.3</w:t>
      </w:r>
      <w:r w:rsidRPr="000A0A5F">
        <w:t>.1</w:t>
      </w:r>
      <w:r w:rsidRPr="000A0A5F">
        <w:rPr>
          <w:rFonts w:hint="eastAsia"/>
        </w:rPr>
        <w:tab/>
      </w:r>
      <w:r w:rsidRPr="000A0A5F">
        <w:t>Mobile Terminated NIDD for a single UE</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50"/>
      </w:pPr>
      <w:bookmarkStart w:id="567" w:name="_Toc11247212"/>
      <w:bookmarkStart w:id="568" w:name="_Toc27044329"/>
      <w:bookmarkStart w:id="569" w:name="_Toc36033371"/>
      <w:bookmarkStart w:id="570" w:name="_Toc45131501"/>
      <w:bookmarkStart w:id="571" w:name="_Toc49775786"/>
      <w:bookmarkStart w:id="572" w:name="_Toc51746706"/>
      <w:bookmarkStart w:id="573" w:name="_Toc66360248"/>
      <w:bookmarkStart w:id="574" w:name="_Toc68104753"/>
      <w:bookmarkStart w:id="575" w:name="_Toc74755382"/>
      <w:bookmarkStart w:id="576" w:name="_Toc105674237"/>
      <w:bookmarkStart w:id="577" w:name="_Toc130502270"/>
      <w:bookmarkStart w:id="578" w:name="_Toc153625049"/>
      <w:bookmarkStart w:id="579" w:name="_Toc185505280"/>
      <w:bookmarkStart w:id="580" w:name="_Toc212045808"/>
      <w:r w:rsidRPr="000A0A5F">
        <w:rPr>
          <w:rFonts w:hint="eastAsia"/>
        </w:rPr>
        <w:t>4.4.5.3</w:t>
      </w:r>
      <w:r w:rsidRPr="000A0A5F">
        <w:t>.2</w:t>
      </w:r>
      <w:r w:rsidRPr="000A0A5F">
        <w:rPr>
          <w:rFonts w:hint="eastAsia"/>
        </w:rPr>
        <w:tab/>
      </w:r>
      <w:r w:rsidRPr="000A0A5F">
        <w:t>Mobile Terminated NIDD for a group of 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40"/>
        <w:rPr>
          <w:lang w:eastAsia="zh-CN"/>
        </w:rPr>
      </w:pPr>
      <w:bookmarkStart w:id="581" w:name="_Toc11247213"/>
      <w:bookmarkStart w:id="582" w:name="_Toc27044330"/>
      <w:bookmarkStart w:id="583" w:name="_Toc36033372"/>
      <w:bookmarkStart w:id="584" w:name="_Toc45131502"/>
      <w:bookmarkStart w:id="585" w:name="_Toc49775787"/>
      <w:bookmarkStart w:id="586" w:name="_Toc51746707"/>
      <w:bookmarkStart w:id="587" w:name="_Toc66360249"/>
      <w:bookmarkStart w:id="588" w:name="_Toc68104754"/>
      <w:bookmarkStart w:id="589" w:name="_Toc74755383"/>
      <w:bookmarkStart w:id="590" w:name="_Toc105674238"/>
      <w:bookmarkStart w:id="591" w:name="_Toc130502271"/>
      <w:bookmarkStart w:id="592" w:name="_Toc153625050"/>
      <w:bookmarkStart w:id="593" w:name="_Toc185505281"/>
      <w:bookmarkStart w:id="594" w:name="_Toc212045809"/>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40"/>
        <w:rPr>
          <w:lang w:eastAsia="zh-CN"/>
        </w:rPr>
      </w:pPr>
      <w:bookmarkStart w:id="595" w:name="_Toc11247214"/>
      <w:bookmarkStart w:id="596" w:name="_Toc27044331"/>
      <w:bookmarkStart w:id="597" w:name="_Toc36033373"/>
      <w:bookmarkStart w:id="598" w:name="_Toc45131503"/>
      <w:bookmarkStart w:id="599" w:name="_Toc49775788"/>
      <w:bookmarkStart w:id="600" w:name="_Toc51746708"/>
      <w:bookmarkStart w:id="601" w:name="_Toc66360250"/>
      <w:bookmarkStart w:id="602" w:name="_Toc68104755"/>
      <w:bookmarkStart w:id="603" w:name="_Toc74755384"/>
      <w:bookmarkStart w:id="604" w:name="_Toc105674239"/>
      <w:bookmarkStart w:id="605" w:name="_Toc130502272"/>
      <w:bookmarkStart w:id="606" w:name="_Toc153625051"/>
      <w:bookmarkStart w:id="607" w:name="_Toc185505282"/>
      <w:bookmarkStart w:id="608" w:name="_Toc212045810"/>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等线"/>
          <w:lang w:eastAsia="zh-CN"/>
        </w:rPr>
      </w:pPr>
      <w:r w:rsidRPr="000A0A5F">
        <w:rPr>
          <w:rFonts w:eastAsia="等线"/>
          <w:lang w:eastAsia="zh-CN"/>
        </w:rPr>
        <w:t>If the NIDD configuration is revoked by the HSS within the received NIDD Authorisation Update Request, the SCEF</w:t>
      </w:r>
      <w:r w:rsidRPr="000A0A5F">
        <w:rPr>
          <w:rFonts w:eastAsia="等线" w:hint="eastAsia"/>
          <w:lang w:eastAsia="zh-CN"/>
        </w:rPr>
        <w:t xml:space="preserve"> </w:t>
      </w:r>
      <w:r w:rsidRPr="000A0A5F">
        <w:rPr>
          <w:rFonts w:eastAsia="等线"/>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等线"/>
          <w:lang w:eastAsia="zh-CN"/>
        </w:rPr>
        <w:t xml:space="preserve">. In this case, the SCEF shall reject any subsequent MT NIDD deliveries with a 403 </w:t>
      </w:r>
      <w:r w:rsidRPr="000A0A5F">
        <w:t>Forbidden response</w:t>
      </w:r>
      <w:r w:rsidRPr="000A0A5F">
        <w:rPr>
          <w:rFonts w:eastAsia="等线"/>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40"/>
        <w:rPr>
          <w:lang w:eastAsia="zh-CN"/>
        </w:rPr>
      </w:pPr>
      <w:bookmarkStart w:id="609" w:name="_Toc27044332"/>
      <w:bookmarkStart w:id="610" w:name="_Toc36033374"/>
      <w:bookmarkStart w:id="611" w:name="_Toc45131504"/>
      <w:bookmarkStart w:id="612" w:name="_Toc49775789"/>
      <w:bookmarkStart w:id="613" w:name="_Toc51746709"/>
      <w:bookmarkStart w:id="614" w:name="_Toc66360251"/>
      <w:bookmarkStart w:id="615" w:name="_Toc68104756"/>
      <w:bookmarkStart w:id="616" w:name="_Toc74755385"/>
      <w:bookmarkStart w:id="617" w:name="_Toc105674240"/>
      <w:bookmarkStart w:id="618" w:name="_Toc130502273"/>
      <w:bookmarkStart w:id="619" w:name="_Toc153625052"/>
      <w:bookmarkStart w:id="620" w:name="_Toc185505283"/>
      <w:bookmarkStart w:id="621" w:name="_Toc212045811"/>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6F60E92F" w14:textId="77777777" w:rsidR="00CB0DD7" w:rsidRPr="000A0A5F" w:rsidRDefault="00CB0DD7">
      <w:pPr>
        <w:pStyle w:val="50"/>
        <w:rPr>
          <w:lang w:eastAsia="zh-CN"/>
        </w:rPr>
      </w:pPr>
      <w:bookmarkStart w:id="622" w:name="_Toc45131505"/>
      <w:bookmarkStart w:id="623" w:name="_Toc49775790"/>
      <w:bookmarkStart w:id="624" w:name="_Toc51746710"/>
      <w:bookmarkStart w:id="625" w:name="_Toc66360252"/>
      <w:bookmarkStart w:id="626" w:name="_Toc68104757"/>
      <w:bookmarkStart w:id="627" w:name="_Toc74755386"/>
      <w:bookmarkStart w:id="628" w:name="_Toc105674241"/>
      <w:bookmarkStart w:id="629" w:name="_Toc130502274"/>
      <w:bookmarkStart w:id="630" w:name="_Toc153625053"/>
      <w:bookmarkStart w:id="631" w:name="_Toc185505284"/>
      <w:bookmarkStart w:id="632" w:name="_Toc212045812"/>
      <w:r w:rsidRPr="000A0A5F">
        <w:rPr>
          <w:lang w:eastAsia="zh-CN"/>
        </w:rPr>
        <w:t>4.4.5.6.1</w:t>
      </w:r>
      <w:r w:rsidRPr="000A0A5F">
        <w:rPr>
          <w:lang w:eastAsia="zh-CN"/>
        </w:rPr>
        <w:tab/>
        <w:t>Port Reservation and Release</w:t>
      </w:r>
      <w:bookmarkEnd w:id="622"/>
      <w:bookmarkEnd w:id="623"/>
      <w:bookmarkEnd w:id="624"/>
      <w:bookmarkEnd w:id="625"/>
      <w:bookmarkEnd w:id="626"/>
      <w:bookmarkEnd w:id="627"/>
      <w:bookmarkEnd w:id="628"/>
      <w:bookmarkEnd w:id="629"/>
      <w:bookmarkEnd w:id="630"/>
      <w:bookmarkEnd w:id="631"/>
      <w:bookmarkEnd w:id="63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3" w:name="_Hlk55450020"/>
      <w:r w:rsidRPr="000A0A5F">
        <w:rPr>
          <w:lang w:eastAsia="zh-CN"/>
        </w:rPr>
        <w:t xml:space="preserve">Rds_serialization_format </w:t>
      </w:r>
      <w:bookmarkEnd w:id="633"/>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50"/>
        <w:rPr>
          <w:lang w:eastAsia="zh-CN"/>
        </w:rPr>
      </w:pPr>
      <w:bookmarkStart w:id="634" w:name="_Toc45131506"/>
      <w:bookmarkStart w:id="635" w:name="_Toc49775791"/>
      <w:bookmarkStart w:id="636" w:name="_Toc51746711"/>
      <w:bookmarkStart w:id="637" w:name="_Toc66360253"/>
      <w:bookmarkStart w:id="638" w:name="_Toc68104758"/>
      <w:bookmarkStart w:id="639" w:name="_Toc74755387"/>
      <w:bookmarkStart w:id="640" w:name="_Toc105674242"/>
      <w:bookmarkStart w:id="641" w:name="_Toc130502275"/>
      <w:bookmarkStart w:id="642" w:name="_Toc153625054"/>
      <w:bookmarkStart w:id="643" w:name="_Toc185505285"/>
      <w:bookmarkStart w:id="644" w:name="_Toc212045813"/>
      <w:r w:rsidRPr="000A0A5F">
        <w:rPr>
          <w:lang w:eastAsia="zh-CN"/>
        </w:rPr>
        <w:t>4.4.5.6.2</w:t>
      </w:r>
      <w:r w:rsidRPr="000A0A5F">
        <w:rPr>
          <w:lang w:eastAsia="zh-CN"/>
        </w:rPr>
        <w:tab/>
        <w:t>Port Notification</w:t>
      </w:r>
      <w:bookmarkEnd w:id="634"/>
      <w:bookmarkEnd w:id="635"/>
      <w:bookmarkEnd w:id="636"/>
      <w:bookmarkEnd w:id="637"/>
      <w:bookmarkEnd w:id="638"/>
      <w:bookmarkEnd w:id="639"/>
      <w:bookmarkEnd w:id="640"/>
      <w:bookmarkEnd w:id="641"/>
      <w:bookmarkEnd w:id="642"/>
      <w:bookmarkEnd w:id="643"/>
      <w:bookmarkEnd w:id="644"/>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30"/>
        <w:rPr>
          <w:lang w:eastAsia="zh-CN"/>
        </w:rPr>
      </w:pPr>
      <w:bookmarkStart w:id="645" w:name="_Toc11247215"/>
      <w:bookmarkStart w:id="646" w:name="_Toc27044333"/>
      <w:bookmarkStart w:id="647" w:name="_Toc36033375"/>
      <w:bookmarkStart w:id="648" w:name="_Toc45131507"/>
      <w:bookmarkStart w:id="649" w:name="_Toc49775792"/>
      <w:bookmarkStart w:id="650" w:name="_Toc51746712"/>
      <w:bookmarkStart w:id="651" w:name="_Toc66360254"/>
      <w:bookmarkStart w:id="652" w:name="_Toc68104759"/>
      <w:bookmarkStart w:id="653" w:name="_Toc74755388"/>
      <w:bookmarkStart w:id="654" w:name="_Toc105674243"/>
      <w:bookmarkStart w:id="655" w:name="_Toc130502276"/>
      <w:bookmarkStart w:id="656" w:name="_Toc153625055"/>
      <w:bookmarkStart w:id="657" w:name="_Toc185505286"/>
      <w:bookmarkStart w:id="658" w:name="_Toc212045814"/>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59"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59"/>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等线"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30"/>
        <w:rPr>
          <w:lang w:eastAsia="zh-CN"/>
        </w:rPr>
      </w:pPr>
      <w:bookmarkStart w:id="660" w:name="_Toc11247216"/>
      <w:bookmarkStart w:id="661" w:name="_Toc27044334"/>
      <w:bookmarkStart w:id="662" w:name="_Toc36033376"/>
      <w:bookmarkStart w:id="663" w:name="_Toc45131508"/>
      <w:bookmarkStart w:id="664" w:name="_Toc49775793"/>
      <w:bookmarkStart w:id="665" w:name="_Toc51746713"/>
      <w:bookmarkStart w:id="666" w:name="_Toc66360255"/>
      <w:bookmarkStart w:id="667" w:name="_Toc68104760"/>
      <w:bookmarkStart w:id="668" w:name="_Toc74755389"/>
      <w:bookmarkStart w:id="669" w:name="_Toc105674244"/>
      <w:bookmarkStart w:id="670" w:name="_Toc130502277"/>
      <w:bookmarkStart w:id="671" w:name="_Toc153625056"/>
      <w:bookmarkStart w:id="672" w:name="_Toc185505287"/>
      <w:bookmarkStart w:id="673" w:name="_Toc212045815"/>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rsidRPr="000A0A5F">
        <w:rPr>
          <w:lang w:eastAsia="zh-CN"/>
        </w:rPr>
        <w:t xml:space="preserve"> </w:t>
      </w:r>
    </w:p>
    <w:p w14:paraId="3EB08F15" w14:textId="77777777" w:rsidR="00CB0DD7" w:rsidRPr="000A0A5F" w:rsidRDefault="00CB0DD7">
      <w:pPr>
        <w:pStyle w:val="40"/>
        <w:rPr>
          <w:lang w:eastAsia="zh-CN"/>
        </w:rPr>
      </w:pPr>
      <w:bookmarkStart w:id="674" w:name="_Toc11247217"/>
      <w:bookmarkStart w:id="675" w:name="_Toc27044335"/>
      <w:bookmarkStart w:id="676" w:name="_Toc36033377"/>
      <w:bookmarkStart w:id="677" w:name="_Toc45131509"/>
      <w:bookmarkStart w:id="678" w:name="_Toc49775794"/>
      <w:bookmarkStart w:id="679" w:name="_Toc51746714"/>
      <w:bookmarkStart w:id="680" w:name="_Toc66360256"/>
      <w:bookmarkStart w:id="681" w:name="_Toc68104761"/>
      <w:bookmarkStart w:id="682" w:name="_Toc74755390"/>
      <w:bookmarkStart w:id="683" w:name="_Toc105674245"/>
      <w:bookmarkStart w:id="684" w:name="_Toc130502278"/>
      <w:bookmarkStart w:id="685" w:name="_Toc153625057"/>
      <w:bookmarkStart w:id="686" w:name="_Toc185505288"/>
      <w:bookmarkStart w:id="687" w:name="_Toc212045816"/>
      <w:r w:rsidRPr="000A0A5F">
        <w:t>4.4.7.1</w:t>
      </w:r>
      <w:r w:rsidRPr="000A0A5F">
        <w:tab/>
        <w:t>General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40"/>
      </w:pPr>
      <w:bookmarkStart w:id="688" w:name="_Toc11247218"/>
      <w:bookmarkStart w:id="689" w:name="_Toc27044336"/>
      <w:bookmarkStart w:id="690" w:name="_Toc36033378"/>
      <w:bookmarkStart w:id="691" w:name="_Toc45131510"/>
      <w:bookmarkStart w:id="692" w:name="_Toc49775795"/>
      <w:bookmarkStart w:id="693" w:name="_Toc51746715"/>
      <w:bookmarkStart w:id="694" w:name="_Toc66360257"/>
      <w:bookmarkStart w:id="695" w:name="_Toc68104762"/>
      <w:bookmarkStart w:id="696" w:name="_Toc74755391"/>
      <w:bookmarkStart w:id="697" w:name="_Toc105674246"/>
      <w:bookmarkStart w:id="698" w:name="_Toc130502279"/>
      <w:bookmarkStart w:id="699" w:name="_Toc153625058"/>
      <w:bookmarkStart w:id="700" w:name="_Toc185505289"/>
      <w:bookmarkStart w:id="701" w:name="_Toc212045817"/>
      <w:r w:rsidRPr="000A0A5F">
        <w:t>4.4.</w:t>
      </w:r>
      <w:r w:rsidRPr="000A0A5F">
        <w:rPr>
          <w:lang w:eastAsia="zh-CN"/>
        </w:rPr>
        <w:t>7</w:t>
      </w:r>
      <w:r w:rsidRPr="000A0A5F">
        <w:t>.2</w:t>
      </w:r>
      <w:r w:rsidRPr="000A0A5F">
        <w:tab/>
        <w:t>Group Message Delivery via MBMS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B8D218B" w14:textId="77777777" w:rsidR="00CB0DD7" w:rsidRPr="000A0A5F" w:rsidRDefault="00CB0DD7">
      <w:pPr>
        <w:pStyle w:val="50"/>
      </w:pPr>
      <w:bookmarkStart w:id="702" w:name="_Toc11247219"/>
      <w:bookmarkStart w:id="703" w:name="_Toc27044337"/>
      <w:bookmarkStart w:id="704" w:name="_Toc36033379"/>
      <w:bookmarkStart w:id="705" w:name="_Toc45131511"/>
      <w:bookmarkStart w:id="706" w:name="_Toc49775796"/>
      <w:bookmarkStart w:id="707" w:name="_Toc51746716"/>
      <w:bookmarkStart w:id="708" w:name="_Toc66360258"/>
      <w:bookmarkStart w:id="709" w:name="_Toc68104763"/>
      <w:bookmarkStart w:id="710" w:name="_Toc74755392"/>
      <w:bookmarkStart w:id="711" w:name="_Toc105674247"/>
      <w:bookmarkStart w:id="712" w:name="_Toc130502280"/>
      <w:bookmarkStart w:id="713" w:name="_Toc153625059"/>
      <w:bookmarkStart w:id="714" w:name="_Toc185505290"/>
      <w:bookmarkStart w:id="715" w:name="_Toc212045818"/>
      <w:r w:rsidRPr="000A0A5F">
        <w:t>4.4.7.2.1</w:t>
      </w:r>
      <w:r w:rsidRPr="000A0A5F">
        <w:tab/>
        <w:t>General</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50"/>
        <w:rPr>
          <w:rFonts w:cs="Arial"/>
        </w:rPr>
      </w:pPr>
      <w:bookmarkStart w:id="716" w:name="_Toc11247220"/>
      <w:bookmarkStart w:id="717" w:name="_Toc27044338"/>
      <w:bookmarkStart w:id="718" w:name="_Toc36033380"/>
      <w:bookmarkStart w:id="719" w:name="_Toc45131512"/>
      <w:bookmarkStart w:id="720" w:name="_Toc49775797"/>
      <w:bookmarkStart w:id="721" w:name="_Toc51746717"/>
      <w:bookmarkStart w:id="722" w:name="_Toc66360259"/>
      <w:bookmarkStart w:id="723" w:name="_Toc68104764"/>
      <w:bookmarkStart w:id="724" w:name="_Toc74755393"/>
      <w:bookmarkStart w:id="725" w:name="_Toc105674248"/>
      <w:bookmarkStart w:id="726" w:name="_Toc130502281"/>
      <w:bookmarkStart w:id="727" w:name="_Toc153625060"/>
      <w:bookmarkStart w:id="728" w:name="_Toc185505291"/>
      <w:bookmarkStart w:id="729" w:name="_Toc212045819"/>
      <w:r w:rsidRPr="000A0A5F">
        <w:rPr>
          <w:rFonts w:hint="eastAsia"/>
        </w:rPr>
        <w:t>4.4.7.2.</w:t>
      </w:r>
      <w:r w:rsidRPr="000A0A5F">
        <w:t>2</w:t>
      </w:r>
      <w:r w:rsidRPr="000A0A5F">
        <w:tab/>
      </w:r>
      <w:r w:rsidRPr="000A0A5F">
        <w:rPr>
          <w:lang w:eastAsia="zh-CN"/>
        </w:rPr>
        <w:t>Group Message Delivery via MBMS by MB2</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0926CAD9" w14:textId="77777777" w:rsidR="00CB0DD7" w:rsidRPr="000A0A5F" w:rsidRDefault="00CB0DD7">
      <w:pPr>
        <w:pStyle w:val="6"/>
      </w:pPr>
      <w:bookmarkStart w:id="730" w:name="_Toc11247221"/>
      <w:bookmarkStart w:id="731" w:name="_Toc27044339"/>
      <w:bookmarkStart w:id="732" w:name="_Toc36033381"/>
      <w:bookmarkStart w:id="733" w:name="_Toc45131513"/>
      <w:bookmarkStart w:id="734" w:name="_Toc49775798"/>
      <w:bookmarkStart w:id="735" w:name="_Toc51746718"/>
      <w:bookmarkStart w:id="736" w:name="_Toc66360260"/>
      <w:bookmarkStart w:id="737" w:name="_Toc68104765"/>
      <w:bookmarkStart w:id="738" w:name="_Toc74755394"/>
      <w:bookmarkStart w:id="739" w:name="_Toc105674249"/>
      <w:bookmarkStart w:id="740" w:name="_Toc130502282"/>
      <w:bookmarkStart w:id="741" w:name="_Toc153625061"/>
      <w:bookmarkStart w:id="742" w:name="_Toc185505292"/>
      <w:bookmarkStart w:id="743" w:name="_Toc212045820"/>
      <w:r w:rsidRPr="000A0A5F">
        <w:rPr>
          <w:rFonts w:hint="eastAsia"/>
        </w:rPr>
        <w:t>4.4.7.2.2.1</w:t>
      </w:r>
      <w:r w:rsidRPr="000A0A5F">
        <w:tab/>
        <w:t>TMGI Allocation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pPr>
        <w:pStyle w:val="6"/>
      </w:pPr>
      <w:bookmarkStart w:id="744" w:name="_Toc11247222"/>
      <w:bookmarkStart w:id="745" w:name="_Toc27044340"/>
      <w:bookmarkStart w:id="746" w:name="_Toc36033382"/>
      <w:bookmarkStart w:id="747" w:name="_Toc45131514"/>
      <w:bookmarkStart w:id="748" w:name="_Toc49775799"/>
      <w:bookmarkStart w:id="749" w:name="_Toc51746719"/>
      <w:bookmarkStart w:id="750" w:name="_Toc66360261"/>
      <w:bookmarkStart w:id="751" w:name="_Toc68104766"/>
      <w:bookmarkStart w:id="752" w:name="_Toc74755395"/>
      <w:bookmarkStart w:id="753" w:name="_Toc105674250"/>
      <w:bookmarkStart w:id="754" w:name="_Toc130502283"/>
      <w:bookmarkStart w:id="755" w:name="_Toc153625062"/>
      <w:bookmarkStart w:id="756" w:name="_Toc185505293"/>
      <w:bookmarkStart w:id="757" w:name="_Toc212045821"/>
      <w:r w:rsidRPr="000A0A5F">
        <w:rPr>
          <w:rFonts w:hint="eastAsia"/>
        </w:rPr>
        <w:t>4.4.7.2.2.2</w:t>
      </w:r>
      <w:r w:rsidRPr="000A0A5F">
        <w:tab/>
        <w:t>TMGI Deallocation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pPr>
        <w:pStyle w:val="6"/>
      </w:pPr>
      <w:bookmarkStart w:id="758" w:name="_Toc11247223"/>
      <w:bookmarkStart w:id="759" w:name="_Toc27044341"/>
      <w:bookmarkStart w:id="760" w:name="_Toc36033383"/>
      <w:bookmarkStart w:id="761" w:name="_Toc45131515"/>
      <w:bookmarkStart w:id="762" w:name="_Toc49775800"/>
      <w:bookmarkStart w:id="763" w:name="_Toc51746720"/>
      <w:bookmarkStart w:id="764" w:name="_Toc66360262"/>
      <w:bookmarkStart w:id="765" w:name="_Toc68104767"/>
      <w:bookmarkStart w:id="766" w:name="_Toc74755396"/>
      <w:bookmarkStart w:id="767" w:name="_Toc105674251"/>
      <w:bookmarkStart w:id="768" w:name="_Toc130502284"/>
      <w:bookmarkStart w:id="769" w:name="_Toc153625063"/>
      <w:bookmarkStart w:id="770" w:name="_Toc185505294"/>
      <w:bookmarkStart w:id="771" w:name="_Toc212045822"/>
      <w:r w:rsidRPr="000A0A5F">
        <w:rPr>
          <w:rFonts w:hint="eastAsia"/>
        </w:rPr>
        <w:lastRenderedPageBreak/>
        <w:t>4.4.7.2.2.3</w:t>
      </w:r>
      <w:r w:rsidRPr="000A0A5F">
        <w:tab/>
        <w:t>Creation of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pPr>
        <w:pStyle w:val="6"/>
        <w:rPr>
          <w:rFonts w:eastAsia="Batang"/>
        </w:rPr>
      </w:pPr>
      <w:bookmarkStart w:id="772" w:name="_Toc11247224"/>
      <w:bookmarkStart w:id="773" w:name="_Toc27044342"/>
      <w:bookmarkStart w:id="774" w:name="_Toc36033384"/>
      <w:bookmarkStart w:id="775" w:name="_Toc45131516"/>
      <w:bookmarkStart w:id="776" w:name="_Toc49775801"/>
      <w:bookmarkStart w:id="777" w:name="_Toc51746721"/>
      <w:bookmarkStart w:id="778" w:name="_Toc66360263"/>
      <w:bookmarkStart w:id="779" w:name="_Toc68104768"/>
      <w:bookmarkStart w:id="780" w:name="_Toc74755397"/>
      <w:bookmarkStart w:id="781" w:name="_Toc105674252"/>
      <w:bookmarkStart w:id="782" w:name="_Toc130502285"/>
      <w:bookmarkStart w:id="783" w:name="_Toc153625064"/>
      <w:bookmarkStart w:id="784" w:name="_Toc185505295"/>
      <w:bookmarkStart w:id="785" w:name="_Toc212045823"/>
      <w:r w:rsidRPr="000A0A5F">
        <w:rPr>
          <w:rFonts w:hint="eastAsia"/>
        </w:rPr>
        <w:t>4.4.7.2.2.4</w:t>
      </w:r>
      <w:r w:rsidRPr="000A0A5F">
        <w:rPr>
          <w:rFonts w:eastAsia="Batang"/>
        </w:rPr>
        <w:tab/>
      </w:r>
      <w:r w:rsidRPr="000A0A5F">
        <w:t>Modification of previous submitted group message delivery</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pPr>
        <w:pStyle w:val="6"/>
        <w:rPr>
          <w:rFonts w:eastAsia="Batang"/>
        </w:rPr>
      </w:pPr>
      <w:bookmarkStart w:id="786" w:name="_Toc11247225"/>
      <w:bookmarkStart w:id="787" w:name="_Toc27044343"/>
      <w:bookmarkStart w:id="788" w:name="_Toc36033385"/>
      <w:bookmarkStart w:id="789" w:name="_Toc45131517"/>
      <w:bookmarkStart w:id="790" w:name="_Toc49775802"/>
      <w:bookmarkStart w:id="791" w:name="_Toc51746722"/>
      <w:bookmarkStart w:id="792" w:name="_Toc66360264"/>
      <w:bookmarkStart w:id="793" w:name="_Toc68104769"/>
      <w:bookmarkStart w:id="794" w:name="_Toc74755398"/>
      <w:bookmarkStart w:id="795" w:name="_Toc105674253"/>
      <w:bookmarkStart w:id="796" w:name="_Toc130502286"/>
      <w:bookmarkStart w:id="797" w:name="_Toc153625065"/>
      <w:bookmarkStart w:id="798" w:name="_Toc185505296"/>
      <w:bookmarkStart w:id="799" w:name="_Toc212045824"/>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50"/>
      </w:pPr>
      <w:bookmarkStart w:id="800" w:name="_Toc11247226"/>
      <w:bookmarkStart w:id="801" w:name="_Toc27044344"/>
      <w:bookmarkStart w:id="802" w:name="_Toc36033386"/>
      <w:bookmarkStart w:id="803" w:name="_Toc45131518"/>
      <w:bookmarkStart w:id="804" w:name="_Toc49775803"/>
      <w:bookmarkStart w:id="805" w:name="_Toc51746723"/>
      <w:bookmarkStart w:id="806" w:name="_Toc66360265"/>
      <w:bookmarkStart w:id="807" w:name="_Toc68104770"/>
      <w:bookmarkStart w:id="808" w:name="_Toc74755399"/>
      <w:bookmarkStart w:id="809" w:name="_Toc105674254"/>
      <w:bookmarkStart w:id="810" w:name="_Toc130502287"/>
      <w:bookmarkStart w:id="811" w:name="_Toc153625066"/>
      <w:bookmarkStart w:id="812" w:name="_Toc185505297"/>
      <w:bookmarkStart w:id="813" w:name="_Toc212045825"/>
      <w:r w:rsidRPr="000A0A5F">
        <w:rPr>
          <w:rFonts w:hint="eastAsia"/>
        </w:rPr>
        <w:t>4.4.7.2.</w:t>
      </w:r>
      <w:r w:rsidRPr="000A0A5F">
        <w:t>3</w:t>
      </w:r>
      <w:r w:rsidRPr="000A0A5F">
        <w:tab/>
      </w:r>
      <w:r w:rsidRPr="000A0A5F">
        <w:rPr>
          <w:lang w:eastAsia="zh-CN"/>
        </w:rPr>
        <w:t>Group message Delivery via MBMS by xMB</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7355453" w14:textId="77777777" w:rsidR="00CB0DD7" w:rsidRPr="000A0A5F" w:rsidRDefault="00CB0DD7">
      <w:pPr>
        <w:pStyle w:val="6"/>
      </w:pPr>
      <w:bookmarkStart w:id="814" w:name="_Toc11247227"/>
      <w:bookmarkStart w:id="815" w:name="_Toc27044345"/>
      <w:bookmarkStart w:id="816" w:name="_Toc36033387"/>
      <w:bookmarkStart w:id="817" w:name="_Toc45131519"/>
      <w:bookmarkStart w:id="818" w:name="_Toc49775804"/>
      <w:bookmarkStart w:id="819" w:name="_Toc51746724"/>
      <w:bookmarkStart w:id="820" w:name="_Toc66360266"/>
      <w:bookmarkStart w:id="821" w:name="_Toc68104771"/>
      <w:bookmarkStart w:id="822" w:name="_Toc74755400"/>
      <w:bookmarkStart w:id="823" w:name="_Toc105674255"/>
      <w:bookmarkStart w:id="824" w:name="_Toc130502288"/>
      <w:bookmarkStart w:id="825" w:name="_Toc153625067"/>
      <w:bookmarkStart w:id="826" w:name="_Toc185505298"/>
      <w:bookmarkStart w:id="827" w:name="_Toc212045826"/>
      <w:r w:rsidRPr="000A0A5F">
        <w:rPr>
          <w:rFonts w:hint="eastAsia"/>
        </w:rPr>
        <w:t>4.4.7.2.</w:t>
      </w:r>
      <w:r w:rsidRPr="000A0A5F">
        <w:t>3</w:t>
      </w:r>
      <w:r w:rsidRPr="000A0A5F">
        <w:rPr>
          <w:rFonts w:hint="eastAsia"/>
        </w:rPr>
        <w:t>.1</w:t>
      </w:r>
      <w:r w:rsidRPr="000A0A5F">
        <w:tab/>
        <w:t>Service Creation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pPr>
        <w:pStyle w:val="6"/>
      </w:pPr>
      <w:bookmarkStart w:id="828" w:name="_Toc11247228"/>
      <w:bookmarkStart w:id="829" w:name="_Toc27044346"/>
      <w:bookmarkStart w:id="830" w:name="_Toc36033388"/>
      <w:bookmarkStart w:id="831" w:name="_Toc45131520"/>
      <w:bookmarkStart w:id="832" w:name="_Toc49775805"/>
      <w:bookmarkStart w:id="833" w:name="_Toc51746725"/>
      <w:bookmarkStart w:id="834" w:name="_Toc66360267"/>
      <w:bookmarkStart w:id="835" w:name="_Toc68104772"/>
      <w:bookmarkStart w:id="836" w:name="_Toc74755401"/>
      <w:bookmarkStart w:id="837" w:name="_Toc105674256"/>
      <w:bookmarkStart w:id="838" w:name="_Toc130502289"/>
      <w:bookmarkStart w:id="839" w:name="_Toc153625068"/>
      <w:bookmarkStart w:id="840" w:name="_Toc185505299"/>
      <w:bookmarkStart w:id="841" w:name="_Toc212045827"/>
      <w:r w:rsidRPr="000A0A5F">
        <w:rPr>
          <w:rFonts w:hint="eastAsia"/>
        </w:rPr>
        <w:t>4.4.7.2.</w:t>
      </w:r>
      <w:r w:rsidRPr="000A0A5F">
        <w:t>3</w:t>
      </w:r>
      <w:r w:rsidRPr="000A0A5F">
        <w:rPr>
          <w:rFonts w:hint="eastAsia"/>
        </w:rPr>
        <w:t>.</w:t>
      </w:r>
      <w:r w:rsidRPr="000A0A5F">
        <w:t>2</w:t>
      </w:r>
      <w:r w:rsidRPr="000A0A5F">
        <w:tab/>
        <w:t>Service Deletion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pPr>
        <w:pStyle w:val="6"/>
      </w:pPr>
      <w:bookmarkStart w:id="842" w:name="_Toc11247229"/>
      <w:bookmarkStart w:id="843" w:name="_Toc27044347"/>
      <w:bookmarkStart w:id="844" w:name="_Toc36033389"/>
      <w:bookmarkStart w:id="845" w:name="_Toc45131521"/>
      <w:bookmarkStart w:id="846" w:name="_Toc49775806"/>
      <w:bookmarkStart w:id="847" w:name="_Toc51746726"/>
      <w:bookmarkStart w:id="848" w:name="_Toc66360268"/>
      <w:bookmarkStart w:id="849" w:name="_Toc68104773"/>
      <w:bookmarkStart w:id="850" w:name="_Toc74755402"/>
      <w:bookmarkStart w:id="851" w:name="_Toc105674257"/>
      <w:bookmarkStart w:id="852" w:name="_Toc130502290"/>
      <w:bookmarkStart w:id="853" w:name="_Toc153625069"/>
      <w:bookmarkStart w:id="854" w:name="_Toc185505300"/>
      <w:bookmarkStart w:id="855" w:name="_Toc212045828"/>
      <w:r w:rsidRPr="000A0A5F">
        <w:rPr>
          <w:rFonts w:hint="eastAsia"/>
        </w:rPr>
        <w:t>4.4.7.2.</w:t>
      </w:r>
      <w:r w:rsidRPr="000A0A5F">
        <w:t>3</w:t>
      </w:r>
      <w:r w:rsidRPr="000A0A5F">
        <w:rPr>
          <w:rFonts w:hint="eastAsia"/>
        </w:rPr>
        <w:t>.</w:t>
      </w:r>
      <w:r w:rsidRPr="000A0A5F">
        <w:t>3</w:t>
      </w:r>
      <w:r w:rsidRPr="000A0A5F">
        <w:tab/>
        <w:t>Creation of group message delivery</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pPr>
        <w:pStyle w:val="6"/>
      </w:pPr>
      <w:bookmarkStart w:id="856" w:name="_Toc11247230"/>
      <w:bookmarkStart w:id="857" w:name="_Toc27044348"/>
      <w:bookmarkStart w:id="858" w:name="_Toc36033390"/>
      <w:bookmarkStart w:id="859" w:name="_Toc45131522"/>
      <w:bookmarkStart w:id="860" w:name="_Toc49775807"/>
      <w:bookmarkStart w:id="861" w:name="_Toc51746727"/>
      <w:bookmarkStart w:id="862" w:name="_Toc66360269"/>
      <w:bookmarkStart w:id="863" w:name="_Toc68104774"/>
      <w:bookmarkStart w:id="864" w:name="_Toc74755403"/>
      <w:bookmarkStart w:id="865" w:name="_Toc105674258"/>
      <w:bookmarkStart w:id="866" w:name="_Toc130502291"/>
      <w:bookmarkStart w:id="867" w:name="_Toc153625070"/>
      <w:bookmarkStart w:id="868" w:name="_Toc185505301"/>
      <w:bookmarkStart w:id="869" w:name="_Toc212045829"/>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pPr>
        <w:pStyle w:val="6"/>
      </w:pPr>
      <w:bookmarkStart w:id="870" w:name="_Toc11247231"/>
      <w:bookmarkStart w:id="871" w:name="_Toc27044349"/>
      <w:bookmarkStart w:id="872" w:name="_Toc36033391"/>
      <w:bookmarkStart w:id="873" w:name="_Toc45131523"/>
      <w:bookmarkStart w:id="874" w:name="_Toc49775808"/>
      <w:bookmarkStart w:id="875" w:name="_Toc51746728"/>
      <w:bookmarkStart w:id="876" w:name="_Toc66360270"/>
      <w:bookmarkStart w:id="877" w:name="_Toc68104775"/>
      <w:bookmarkStart w:id="878" w:name="_Toc74755404"/>
      <w:bookmarkStart w:id="879" w:name="_Toc105674259"/>
      <w:bookmarkStart w:id="880" w:name="_Toc130502292"/>
      <w:bookmarkStart w:id="881" w:name="_Toc153625071"/>
      <w:bookmarkStart w:id="882" w:name="_Toc185505302"/>
      <w:bookmarkStart w:id="883" w:name="_Toc212045830"/>
      <w:r w:rsidRPr="000A0A5F">
        <w:rPr>
          <w:rFonts w:hint="eastAsia"/>
        </w:rPr>
        <w:t>4.4.7</w:t>
      </w:r>
      <w:r w:rsidRPr="000A0A5F">
        <w:t>.2.3.5</w:t>
      </w:r>
      <w:r w:rsidRPr="000A0A5F">
        <w:tab/>
        <w:t>Cancellation of previous submitted group message delivery</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30"/>
      </w:pPr>
      <w:bookmarkStart w:id="884" w:name="_Toc11247232"/>
      <w:bookmarkStart w:id="885" w:name="_Toc27044350"/>
      <w:bookmarkStart w:id="886" w:name="_Toc36033392"/>
      <w:bookmarkStart w:id="887" w:name="_Toc45131524"/>
      <w:bookmarkStart w:id="888" w:name="_Toc49775809"/>
      <w:bookmarkStart w:id="889" w:name="_Toc51746729"/>
      <w:bookmarkStart w:id="890" w:name="_Toc66360271"/>
      <w:bookmarkStart w:id="891" w:name="_Toc68104776"/>
      <w:bookmarkStart w:id="892" w:name="_Toc74755405"/>
      <w:bookmarkStart w:id="893" w:name="_Toc105674260"/>
      <w:bookmarkStart w:id="894" w:name="_Toc130502293"/>
      <w:bookmarkStart w:id="895" w:name="_Toc153625072"/>
      <w:bookmarkStart w:id="896" w:name="_Toc185505303"/>
      <w:bookmarkStart w:id="897" w:name="_Toc212045831"/>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53BD468D" w14:textId="77777777" w:rsidR="00CB0DD7" w:rsidRPr="000A0A5F" w:rsidRDefault="00CB0DD7">
      <w:pPr>
        <w:pStyle w:val="40"/>
      </w:pPr>
      <w:bookmarkStart w:id="898" w:name="_Toc11247233"/>
      <w:bookmarkStart w:id="899" w:name="_Toc27044351"/>
      <w:bookmarkStart w:id="900" w:name="_Toc36033393"/>
      <w:bookmarkStart w:id="901" w:name="_Toc45131525"/>
      <w:bookmarkStart w:id="902" w:name="_Toc49775810"/>
      <w:bookmarkStart w:id="903" w:name="_Toc51746730"/>
      <w:bookmarkStart w:id="904" w:name="_Toc66360272"/>
      <w:bookmarkStart w:id="905" w:name="_Toc68104777"/>
      <w:bookmarkStart w:id="906" w:name="_Toc74755406"/>
      <w:bookmarkStart w:id="907" w:name="_Toc105674261"/>
      <w:bookmarkStart w:id="908" w:name="_Toc130502294"/>
      <w:bookmarkStart w:id="909" w:name="_Toc153625073"/>
      <w:bookmarkStart w:id="910" w:name="_Toc185505304"/>
      <w:bookmarkStart w:id="911" w:name="_Toc212045832"/>
      <w:r w:rsidRPr="000A0A5F">
        <w:t>4.4.8.1</w:t>
      </w:r>
      <w:r w:rsidRPr="000A0A5F">
        <w:tab/>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40"/>
        <w:rPr>
          <w:sz w:val="28"/>
          <w:lang w:eastAsia="zh-CN"/>
        </w:rPr>
      </w:pPr>
      <w:bookmarkStart w:id="912" w:name="_Toc11247234"/>
      <w:bookmarkStart w:id="913" w:name="_Toc27044352"/>
      <w:bookmarkStart w:id="914" w:name="_Toc36033394"/>
      <w:bookmarkStart w:id="915" w:name="_Toc45131526"/>
      <w:bookmarkStart w:id="916" w:name="_Toc49775811"/>
      <w:bookmarkStart w:id="917" w:name="_Toc51746731"/>
      <w:bookmarkStart w:id="918" w:name="_Toc66360273"/>
      <w:bookmarkStart w:id="919" w:name="_Toc68104778"/>
      <w:bookmarkStart w:id="920" w:name="_Toc74755407"/>
      <w:bookmarkStart w:id="921" w:name="_Toc105674262"/>
      <w:bookmarkStart w:id="922" w:name="_Toc130502295"/>
      <w:bookmarkStart w:id="923" w:name="_Toc153625074"/>
      <w:bookmarkStart w:id="924" w:name="_Toc185505305"/>
      <w:bookmarkStart w:id="925" w:name="_Toc212045833"/>
      <w:r w:rsidRPr="000A0A5F">
        <w:t>4.4.8.2</w:t>
      </w:r>
      <w:r w:rsidRPr="000A0A5F">
        <w:tab/>
        <w:t>Network Status Reporting Subscription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40"/>
        <w:rPr>
          <w:sz w:val="28"/>
          <w:lang w:eastAsia="zh-CN"/>
        </w:rPr>
      </w:pPr>
      <w:bookmarkStart w:id="926" w:name="_Toc11247235"/>
      <w:bookmarkStart w:id="927" w:name="_Toc27044353"/>
      <w:bookmarkStart w:id="928" w:name="_Toc36033395"/>
      <w:bookmarkStart w:id="929" w:name="_Toc45131527"/>
      <w:bookmarkStart w:id="930" w:name="_Toc49775812"/>
      <w:bookmarkStart w:id="931" w:name="_Toc51746732"/>
      <w:bookmarkStart w:id="932" w:name="_Toc66360274"/>
      <w:bookmarkStart w:id="933" w:name="_Toc68104779"/>
      <w:bookmarkStart w:id="934" w:name="_Toc74755408"/>
      <w:bookmarkStart w:id="935" w:name="_Toc105674263"/>
      <w:bookmarkStart w:id="936" w:name="_Toc130502296"/>
      <w:bookmarkStart w:id="937" w:name="_Toc153625075"/>
      <w:bookmarkStart w:id="938" w:name="_Toc185505306"/>
      <w:bookmarkStart w:id="939" w:name="_Toc212045834"/>
      <w:r w:rsidRPr="000A0A5F">
        <w:t>4.4.8.3</w:t>
      </w:r>
      <w:r w:rsidRPr="000A0A5F">
        <w:tab/>
        <w:t>Network Status Reporting Notification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30"/>
        <w:rPr>
          <w:lang w:eastAsia="zh-CN"/>
        </w:rPr>
      </w:pPr>
      <w:bookmarkStart w:id="940" w:name="_Toc11247236"/>
      <w:bookmarkStart w:id="941" w:name="_Toc27044354"/>
      <w:bookmarkStart w:id="942" w:name="_Toc36033396"/>
      <w:bookmarkStart w:id="943" w:name="_Toc45131528"/>
      <w:bookmarkStart w:id="944" w:name="_Toc49775813"/>
      <w:bookmarkStart w:id="945" w:name="_Toc51746733"/>
      <w:bookmarkStart w:id="946" w:name="_Toc66360275"/>
      <w:bookmarkStart w:id="947" w:name="_Toc68104780"/>
      <w:bookmarkStart w:id="948" w:name="_Toc74755409"/>
      <w:bookmarkStart w:id="949" w:name="_Toc105674264"/>
      <w:bookmarkStart w:id="950" w:name="_Toc130502297"/>
      <w:bookmarkStart w:id="951" w:name="_Toc153625076"/>
      <w:bookmarkStart w:id="952" w:name="_Toc185505307"/>
      <w:bookmarkStart w:id="953" w:name="_Toc212045835"/>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30"/>
        <w:rPr>
          <w:lang w:eastAsia="zh-CN"/>
        </w:rPr>
      </w:pPr>
      <w:bookmarkStart w:id="954" w:name="_Toc11247237"/>
      <w:bookmarkStart w:id="955" w:name="_Toc27044355"/>
      <w:bookmarkStart w:id="956" w:name="_Toc36033397"/>
      <w:bookmarkStart w:id="957" w:name="_Toc45131529"/>
      <w:bookmarkStart w:id="958" w:name="_Toc49775814"/>
      <w:bookmarkStart w:id="959" w:name="_Toc51746734"/>
      <w:bookmarkStart w:id="960" w:name="_Toc66360276"/>
      <w:bookmarkStart w:id="961" w:name="_Toc68104781"/>
      <w:bookmarkStart w:id="962" w:name="_Toc74755410"/>
      <w:bookmarkStart w:id="963" w:name="_Toc105674265"/>
      <w:bookmarkStart w:id="964" w:name="_Toc130502298"/>
      <w:bookmarkStart w:id="965" w:name="_Toc153625077"/>
      <w:bookmarkStart w:id="966" w:name="_Toc185505308"/>
      <w:bookmarkStart w:id="967" w:name="_Toc212045836"/>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68"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68"/>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30"/>
        <w:rPr>
          <w:lang w:eastAsia="zh-CN"/>
        </w:rPr>
      </w:pPr>
      <w:bookmarkStart w:id="969" w:name="_Toc11247238"/>
      <w:bookmarkStart w:id="970" w:name="_Toc27044356"/>
      <w:bookmarkStart w:id="971" w:name="_Toc36033398"/>
      <w:bookmarkStart w:id="972" w:name="_Toc45131530"/>
      <w:bookmarkStart w:id="973" w:name="_Toc49775815"/>
      <w:bookmarkStart w:id="974" w:name="_Toc51746735"/>
      <w:bookmarkStart w:id="975" w:name="_Toc66360277"/>
      <w:bookmarkStart w:id="976" w:name="_Toc68104782"/>
      <w:bookmarkStart w:id="977" w:name="_Toc74755411"/>
      <w:bookmarkStart w:id="978" w:name="_Toc105674266"/>
      <w:bookmarkStart w:id="979" w:name="_Toc130502299"/>
      <w:bookmarkStart w:id="980" w:name="_Toc153625078"/>
      <w:bookmarkStart w:id="981" w:name="_Toc185505309"/>
      <w:bookmarkStart w:id="982" w:name="_Toc212045837"/>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30"/>
        <w:rPr>
          <w:lang w:eastAsia="zh-CN"/>
        </w:rPr>
      </w:pPr>
      <w:bookmarkStart w:id="983" w:name="_Toc11247239"/>
      <w:bookmarkStart w:id="984" w:name="_Toc27044357"/>
      <w:bookmarkStart w:id="985" w:name="_Toc36033399"/>
      <w:bookmarkStart w:id="986" w:name="_Toc45131531"/>
      <w:bookmarkStart w:id="987" w:name="_Toc49775816"/>
      <w:bookmarkStart w:id="988" w:name="_Toc51746736"/>
      <w:bookmarkStart w:id="989" w:name="_Toc66360278"/>
      <w:bookmarkStart w:id="990" w:name="_Toc68104783"/>
      <w:bookmarkStart w:id="991" w:name="_Toc74755412"/>
      <w:bookmarkStart w:id="992" w:name="_Toc105674267"/>
      <w:bookmarkStart w:id="993" w:name="_Toc130502300"/>
      <w:bookmarkStart w:id="994" w:name="_Toc153625079"/>
      <w:bookmarkStart w:id="995" w:name="_Toc185505310"/>
      <w:bookmarkStart w:id="996" w:name="_Toc212045838"/>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076005D8" w14:textId="77777777" w:rsidR="00CB0DD7" w:rsidRPr="000A0A5F" w:rsidRDefault="00CB0DD7">
      <w:pPr>
        <w:pStyle w:val="40"/>
        <w:rPr>
          <w:lang w:eastAsia="zh-CN"/>
        </w:rPr>
      </w:pPr>
      <w:bookmarkStart w:id="997" w:name="_Toc11247240"/>
      <w:bookmarkStart w:id="998" w:name="_Toc27044358"/>
      <w:bookmarkStart w:id="999" w:name="_Toc36033400"/>
      <w:bookmarkStart w:id="1000" w:name="_Toc45131532"/>
      <w:bookmarkStart w:id="1001" w:name="_Toc49775817"/>
      <w:bookmarkStart w:id="1002" w:name="_Toc51746737"/>
      <w:bookmarkStart w:id="1003" w:name="_Toc66360279"/>
      <w:bookmarkStart w:id="1004" w:name="_Toc68104784"/>
      <w:bookmarkStart w:id="1005" w:name="_Toc74755413"/>
      <w:bookmarkStart w:id="1006" w:name="_Toc105674268"/>
      <w:bookmarkStart w:id="1007" w:name="_Toc130502301"/>
      <w:bookmarkStart w:id="1008" w:name="_Toc153625080"/>
      <w:bookmarkStart w:id="1009" w:name="_Toc185505311"/>
      <w:bookmarkStart w:id="1010" w:name="_Toc212045839"/>
      <w:r w:rsidRPr="000A0A5F">
        <w:t>4.</w:t>
      </w:r>
      <w:r w:rsidRPr="000A0A5F">
        <w:rPr>
          <w:lang w:eastAsia="zh-CN"/>
        </w:rPr>
        <w:t>4</w:t>
      </w:r>
      <w:r w:rsidRPr="000A0A5F">
        <w:t>.12.1</w:t>
      </w:r>
      <w:r w:rsidRPr="000A0A5F">
        <w:tab/>
      </w:r>
      <w:r w:rsidRPr="000A0A5F">
        <w:rPr>
          <w:lang w:eastAsia="zh-CN"/>
        </w:rPr>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40"/>
        <w:rPr>
          <w:lang w:eastAsia="zh-CN"/>
        </w:rPr>
      </w:pPr>
      <w:bookmarkStart w:id="1011" w:name="_Toc11247241"/>
      <w:bookmarkStart w:id="1012" w:name="_Toc27044359"/>
      <w:bookmarkStart w:id="1013" w:name="_Toc36033401"/>
      <w:bookmarkStart w:id="1014" w:name="_Toc45131533"/>
      <w:bookmarkStart w:id="1015" w:name="_Toc49775818"/>
      <w:bookmarkStart w:id="1016" w:name="_Toc51746738"/>
      <w:bookmarkStart w:id="1017" w:name="_Toc66360280"/>
      <w:bookmarkStart w:id="1018" w:name="_Toc68104785"/>
      <w:bookmarkStart w:id="1019" w:name="_Toc74755414"/>
      <w:bookmarkStart w:id="1020" w:name="_Toc105674269"/>
      <w:bookmarkStart w:id="1021" w:name="_Toc130502302"/>
      <w:bookmarkStart w:id="1022" w:name="_Toc153625081"/>
      <w:bookmarkStart w:id="1023" w:name="_Toc185505312"/>
      <w:bookmarkStart w:id="1024" w:name="_Toc212045840"/>
      <w:r w:rsidRPr="000A0A5F">
        <w:t>4.</w:t>
      </w:r>
      <w:r w:rsidRPr="000A0A5F">
        <w:rPr>
          <w:lang w:eastAsia="zh-CN"/>
        </w:rPr>
        <w:t>4</w:t>
      </w:r>
      <w:r w:rsidRPr="000A0A5F">
        <w:t>.12.2</w:t>
      </w:r>
      <w:r w:rsidRPr="000A0A5F">
        <w:tab/>
        <w:t>Configuration Request for an individual UE</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40"/>
        <w:rPr>
          <w:lang w:eastAsia="zh-CN"/>
        </w:rPr>
      </w:pPr>
      <w:bookmarkStart w:id="1025" w:name="_Toc11247242"/>
      <w:bookmarkStart w:id="1026" w:name="_Toc27044360"/>
      <w:bookmarkStart w:id="1027" w:name="_Toc36033402"/>
      <w:bookmarkStart w:id="1028" w:name="_Toc45131534"/>
      <w:bookmarkStart w:id="1029" w:name="_Toc49775819"/>
      <w:bookmarkStart w:id="1030" w:name="_Toc51746739"/>
      <w:bookmarkStart w:id="1031" w:name="_Toc66360281"/>
      <w:bookmarkStart w:id="1032" w:name="_Toc68104786"/>
      <w:bookmarkStart w:id="1033" w:name="_Toc74755415"/>
      <w:bookmarkStart w:id="1034" w:name="_Toc105674270"/>
      <w:bookmarkStart w:id="1035" w:name="_Toc130502303"/>
      <w:bookmarkStart w:id="1036" w:name="_Toc153625082"/>
      <w:bookmarkStart w:id="1037" w:name="_Toc185505313"/>
      <w:bookmarkStart w:id="1038" w:name="_Toc212045841"/>
      <w:r w:rsidRPr="000A0A5F">
        <w:t>4.</w:t>
      </w:r>
      <w:r w:rsidRPr="000A0A5F">
        <w:rPr>
          <w:lang w:eastAsia="zh-CN"/>
        </w:rPr>
        <w:t>4</w:t>
      </w:r>
      <w:r w:rsidRPr="000A0A5F">
        <w:t>.12.3</w:t>
      </w:r>
      <w:r w:rsidRPr="000A0A5F">
        <w:tab/>
        <w:t>Configuration Request for a group of UEs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40"/>
        <w:rPr>
          <w:lang w:eastAsia="zh-CN"/>
        </w:rPr>
      </w:pPr>
      <w:bookmarkStart w:id="1039" w:name="_Toc27044361"/>
      <w:bookmarkStart w:id="1040" w:name="_Toc36033403"/>
      <w:bookmarkStart w:id="1041" w:name="_Toc45131535"/>
      <w:bookmarkStart w:id="1042" w:name="_Toc49775820"/>
      <w:bookmarkStart w:id="1043" w:name="_Toc51746740"/>
      <w:bookmarkStart w:id="1044" w:name="_Toc66360282"/>
      <w:bookmarkStart w:id="1045" w:name="_Toc68104787"/>
      <w:bookmarkStart w:id="1046" w:name="_Toc74755416"/>
      <w:bookmarkStart w:id="1047" w:name="_Toc105674271"/>
      <w:bookmarkStart w:id="1048" w:name="_Toc130502304"/>
      <w:bookmarkStart w:id="1049" w:name="_Toc153625083"/>
      <w:bookmarkStart w:id="1050" w:name="_Toc185505314"/>
      <w:bookmarkStart w:id="1051" w:name="_Toc212045842"/>
      <w:r w:rsidRPr="000A0A5F">
        <w:lastRenderedPageBreak/>
        <w:t>4.</w:t>
      </w:r>
      <w:r w:rsidRPr="000A0A5F">
        <w:rPr>
          <w:lang w:eastAsia="zh-CN"/>
        </w:rPr>
        <w:t>4</w:t>
      </w:r>
      <w:r w:rsidRPr="000A0A5F">
        <w:t>.12.4</w:t>
      </w:r>
      <w:r w:rsidRPr="000A0A5F">
        <w:tab/>
        <w:t>Notification of applied parameter configuration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30"/>
      </w:pPr>
      <w:bookmarkStart w:id="1052" w:name="_Toc11247243"/>
      <w:bookmarkStart w:id="1053" w:name="_Toc27044362"/>
      <w:bookmarkStart w:id="1054" w:name="_Toc36033404"/>
      <w:bookmarkStart w:id="1055" w:name="_Toc45131536"/>
      <w:bookmarkStart w:id="1056" w:name="_Toc49775821"/>
      <w:bookmarkStart w:id="1057" w:name="_Toc51746741"/>
      <w:bookmarkStart w:id="1058" w:name="_Toc66360283"/>
      <w:bookmarkStart w:id="1059" w:name="_Toc68104788"/>
      <w:bookmarkStart w:id="1060" w:name="_Toc74755417"/>
      <w:bookmarkStart w:id="1061" w:name="_Toc105674272"/>
      <w:bookmarkStart w:id="1062" w:name="_Toc130502305"/>
      <w:bookmarkStart w:id="1063" w:name="_Toc153625084"/>
      <w:bookmarkStart w:id="1064" w:name="_Toc185505315"/>
      <w:bookmarkStart w:id="1065" w:name="_Toc212045843"/>
      <w:r w:rsidRPr="000A0A5F">
        <w:t>4.4.13</w:t>
      </w:r>
      <w:r w:rsidRPr="000A0A5F">
        <w:tab/>
        <w:t>Procedures for setting up an AS session with required QoS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30"/>
      </w:pPr>
      <w:bookmarkStart w:id="1066" w:name="_Toc11247244"/>
      <w:bookmarkStart w:id="1067" w:name="_Toc27044363"/>
      <w:bookmarkStart w:id="1068" w:name="_Toc36033405"/>
      <w:bookmarkStart w:id="1069" w:name="_Toc45131537"/>
      <w:bookmarkStart w:id="1070" w:name="_Toc49775822"/>
      <w:bookmarkStart w:id="1071" w:name="_Toc51746742"/>
      <w:bookmarkStart w:id="1072" w:name="_Toc66360284"/>
      <w:bookmarkStart w:id="1073" w:name="_Toc68104789"/>
      <w:bookmarkStart w:id="1074" w:name="_Toc74755418"/>
      <w:bookmarkStart w:id="1075" w:name="_Toc105674273"/>
      <w:bookmarkStart w:id="1076" w:name="_Toc130502306"/>
      <w:bookmarkStart w:id="1077" w:name="_Toc153625085"/>
      <w:bookmarkStart w:id="1078" w:name="_Toc185505316"/>
      <w:bookmarkStart w:id="1079" w:name="_Toc212045844"/>
      <w:r w:rsidRPr="000A0A5F">
        <w:t>4.4.14</w:t>
      </w:r>
      <w:r w:rsidRPr="000A0A5F">
        <w:tab/>
        <w:t>Procedures for MSISDN-less Mobile Originated SMS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91DB4CE" w14:textId="77777777" w:rsidR="00CB0DD7" w:rsidRPr="000A0A5F" w:rsidRDefault="00CB0DD7">
      <w:pPr>
        <w:pStyle w:val="40"/>
      </w:pPr>
      <w:bookmarkStart w:id="1080" w:name="_Toc11247245"/>
      <w:bookmarkStart w:id="1081" w:name="_Toc27044364"/>
      <w:bookmarkStart w:id="1082" w:name="_Toc36033406"/>
      <w:bookmarkStart w:id="1083" w:name="_Toc45131538"/>
      <w:bookmarkStart w:id="1084" w:name="_Toc49775823"/>
      <w:bookmarkStart w:id="1085" w:name="_Toc51746743"/>
      <w:bookmarkStart w:id="1086" w:name="_Toc66360285"/>
      <w:bookmarkStart w:id="1087" w:name="_Toc68104790"/>
      <w:bookmarkStart w:id="1088" w:name="_Toc74755419"/>
      <w:bookmarkStart w:id="1089" w:name="_Toc105674274"/>
      <w:bookmarkStart w:id="1090" w:name="_Toc130502307"/>
      <w:bookmarkStart w:id="1091" w:name="_Toc153625086"/>
      <w:bookmarkStart w:id="1092" w:name="_Toc185505317"/>
      <w:bookmarkStart w:id="1093" w:name="_Toc212045845"/>
      <w:r w:rsidRPr="000A0A5F">
        <w:t>4.4.14.1</w:t>
      </w:r>
      <w:r w:rsidRPr="000A0A5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40"/>
      </w:pPr>
      <w:bookmarkStart w:id="1094" w:name="_Toc11247246"/>
      <w:bookmarkStart w:id="1095" w:name="_Toc27044365"/>
      <w:bookmarkStart w:id="1096" w:name="_Toc36033407"/>
      <w:bookmarkStart w:id="1097" w:name="_Toc45131539"/>
      <w:bookmarkStart w:id="1098" w:name="_Toc49775824"/>
      <w:bookmarkStart w:id="1099" w:name="_Toc51746744"/>
      <w:bookmarkStart w:id="1100" w:name="_Toc66360286"/>
      <w:bookmarkStart w:id="1101" w:name="_Toc68104791"/>
      <w:bookmarkStart w:id="1102" w:name="_Toc74755420"/>
      <w:bookmarkStart w:id="1103" w:name="_Toc105674275"/>
      <w:bookmarkStart w:id="1104" w:name="_Toc130502308"/>
      <w:bookmarkStart w:id="1105" w:name="_Toc153625087"/>
      <w:bookmarkStart w:id="1106" w:name="_Toc185505318"/>
      <w:bookmarkStart w:id="1107" w:name="_Toc212045846"/>
      <w:r w:rsidRPr="000A0A5F">
        <w:t>4.4.14.2</w:t>
      </w:r>
      <w:r w:rsidRPr="000A0A5F">
        <w:tab/>
        <w:t>Delivery of MSISDN-less MO SMS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30"/>
        <w:rPr>
          <w:lang w:eastAsia="zh-CN"/>
        </w:rPr>
      </w:pPr>
      <w:bookmarkStart w:id="1108" w:name="_Toc9325533"/>
      <w:bookmarkStart w:id="1109" w:name="_Toc27044366"/>
      <w:bookmarkStart w:id="1110" w:name="_Toc36033408"/>
      <w:bookmarkStart w:id="1111" w:name="_Toc45131540"/>
      <w:bookmarkStart w:id="1112" w:name="_Toc49775825"/>
      <w:bookmarkStart w:id="1113" w:name="_Toc51746745"/>
      <w:bookmarkStart w:id="1114" w:name="_Toc66360287"/>
      <w:bookmarkStart w:id="1115" w:name="_Toc68104792"/>
      <w:bookmarkStart w:id="1116" w:name="_Toc74755421"/>
      <w:bookmarkStart w:id="1117" w:name="_Toc105674276"/>
      <w:bookmarkStart w:id="1118" w:name="_Toc130502309"/>
      <w:bookmarkStart w:id="1119" w:name="_Toc153625088"/>
      <w:bookmarkStart w:id="1120" w:name="_Toc185505319"/>
      <w:bookmarkStart w:id="1121" w:name="_Toc212045847"/>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08"/>
      <w:r w:rsidRPr="000A0A5F">
        <w:t>Provisioning</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1"/>
        <w:rPr>
          <w:lang w:eastAsia="zh-CN"/>
        </w:rPr>
      </w:pPr>
      <w:bookmarkStart w:id="1122" w:name="_Toc11247247"/>
      <w:bookmarkStart w:id="1123" w:name="_Toc27044367"/>
      <w:bookmarkStart w:id="1124" w:name="_Toc36033409"/>
      <w:bookmarkStart w:id="1125" w:name="_Toc45131541"/>
      <w:bookmarkStart w:id="1126" w:name="_Toc49775826"/>
      <w:bookmarkStart w:id="1127" w:name="_Toc51746746"/>
      <w:bookmarkStart w:id="1128" w:name="_Toc66360288"/>
      <w:bookmarkStart w:id="1129" w:name="_Toc68104793"/>
      <w:bookmarkStart w:id="1130" w:name="_Toc74755422"/>
      <w:bookmarkStart w:id="1131" w:name="_Toc105674277"/>
      <w:bookmarkStart w:id="1132" w:name="_Toc130502310"/>
      <w:bookmarkStart w:id="1133" w:name="_Toc153625089"/>
      <w:bookmarkStart w:id="1134" w:name="_Toc185505320"/>
      <w:bookmarkStart w:id="1135" w:name="_Toc212045848"/>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28A8A234" w14:textId="77777777" w:rsidR="00CB0DD7" w:rsidRPr="000A0A5F" w:rsidRDefault="00CB0DD7">
      <w:pPr>
        <w:pStyle w:val="2"/>
        <w:rPr>
          <w:lang w:eastAsia="zh-CN"/>
        </w:rPr>
      </w:pPr>
      <w:bookmarkStart w:id="1136" w:name="_Toc11247248"/>
      <w:bookmarkStart w:id="1137" w:name="_Toc27044368"/>
      <w:bookmarkStart w:id="1138" w:name="_Toc36033410"/>
      <w:bookmarkStart w:id="1139" w:name="_Toc45131542"/>
      <w:bookmarkStart w:id="1140" w:name="_Toc49775827"/>
      <w:bookmarkStart w:id="1141" w:name="_Toc51746747"/>
      <w:bookmarkStart w:id="1142" w:name="_Toc66360289"/>
      <w:bookmarkStart w:id="1143" w:name="_Toc68104794"/>
      <w:bookmarkStart w:id="1144" w:name="_Toc74755423"/>
      <w:bookmarkStart w:id="1145" w:name="_Toc105674278"/>
      <w:bookmarkStart w:id="1146" w:name="_Toc130502311"/>
      <w:bookmarkStart w:id="1147" w:name="_Toc153625090"/>
      <w:bookmarkStart w:id="1148" w:name="_Toc185505321"/>
      <w:bookmarkStart w:id="1149" w:name="_Toc212045849"/>
      <w:r w:rsidRPr="000A0A5F">
        <w:rPr>
          <w:rFonts w:hint="eastAsia"/>
          <w:lang w:eastAsia="zh-CN"/>
        </w:rPr>
        <w:t>5</w:t>
      </w:r>
      <w:r w:rsidRPr="000A0A5F">
        <w:t>.1</w:t>
      </w:r>
      <w:r w:rsidRPr="000A0A5F">
        <w:tab/>
        <w:t>Introduction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0" w:name="_Toc11247249"/>
      <w:bookmarkStart w:id="1151" w:name="_Toc27044369"/>
      <w:bookmarkStart w:id="1152" w:name="_Toc36033411"/>
      <w:bookmarkStart w:id="1153" w:name="_Toc45131543"/>
      <w:bookmarkStart w:id="1154" w:name="_Toc49775828"/>
      <w:bookmarkStart w:id="1155" w:name="_Toc51746748"/>
      <w:bookmarkStart w:id="1156" w:name="_Toc66360290"/>
      <w:bookmarkStart w:id="1157" w:name="_Toc68104795"/>
      <w:bookmarkStart w:id="1158"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2"/>
      </w:pPr>
      <w:bookmarkStart w:id="1159" w:name="_Toc105674279"/>
      <w:bookmarkStart w:id="1160" w:name="_Toc130502312"/>
      <w:bookmarkStart w:id="1161" w:name="_Toc153625091"/>
      <w:bookmarkStart w:id="1162" w:name="_Toc185505322"/>
      <w:bookmarkStart w:id="1163" w:name="_Toc212045850"/>
      <w:r w:rsidRPr="000A0A5F">
        <w:rPr>
          <w:rFonts w:hint="eastAsia"/>
          <w:lang w:eastAsia="zh-CN"/>
        </w:rPr>
        <w:t>5</w:t>
      </w:r>
      <w:r w:rsidRPr="000A0A5F">
        <w:t>.2</w:t>
      </w:r>
      <w:r w:rsidRPr="000A0A5F">
        <w:tab/>
        <w:t>Information applicable to several APIs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4489933" w14:textId="77777777" w:rsidR="00CB0DD7" w:rsidRPr="000A0A5F" w:rsidRDefault="00CB0DD7">
      <w:pPr>
        <w:pStyle w:val="30"/>
      </w:pPr>
      <w:bookmarkStart w:id="1164" w:name="_Toc11247250"/>
      <w:bookmarkStart w:id="1165" w:name="_Toc27044370"/>
      <w:bookmarkStart w:id="1166" w:name="_Toc36033412"/>
      <w:bookmarkStart w:id="1167" w:name="_Toc45131544"/>
      <w:bookmarkStart w:id="1168" w:name="_Toc49775829"/>
      <w:bookmarkStart w:id="1169" w:name="_Toc51746749"/>
      <w:bookmarkStart w:id="1170" w:name="_Toc66360291"/>
      <w:bookmarkStart w:id="1171" w:name="_Toc68104796"/>
      <w:bookmarkStart w:id="1172" w:name="_Toc74755425"/>
      <w:bookmarkStart w:id="1173" w:name="_Toc105674280"/>
      <w:bookmarkStart w:id="1174" w:name="_Toc130502313"/>
      <w:bookmarkStart w:id="1175" w:name="_Toc153625092"/>
      <w:bookmarkStart w:id="1176" w:name="_Toc185505323"/>
      <w:bookmarkStart w:id="1177" w:name="_Toc212045851"/>
      <w:r w:rsidRPr="000A0A5F">
        <w:t>5.2.1</w:t>
      </w:r>
      <w:r w:rsidRPr="000A0A5F">
        <w:tab/>
        <w:t>Data Types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02A0295" w14:textId="77777777" w:rsidR="00CB0DD7" w:rsidRPr="000A0A5F" w:rsidRDefault="00CB0DD7">
      <w:pPr>
        <w:pStyle w:val="40"/>
      </w:pPr>
      <w:bookmarkStart w:id="1178" w:name="_Toc11247251"/>
      <w:bookmarkStart w:id="1179" w:name="_Toc27044371"/>
      <w:bookmarkStart w:id="1180" w:name="_Toc36033413"/>
      <w:bookmarkStart w:id="1181" w:name="_Toc45131545"/>
      <w:bookmarkStart w:id="1182" w:name="_Toc49775830"/>
      <w:bookmarkStart w:id="1183" w:name="_Toc51746750"/>
      <w:bookmarkStart w:id="1184" w:name="_Toc66360292"/>
      <w:bookmarkStart w:id="1185" w:name="_Toc68104797"/>
      <w:bookmarkStart w:id="1186" w:name="_Toc74755426"/>
      <w:bookmarkStart w:id="1187" w:name="_Toc105674281"/>
      <w:bookmarkStart w:id="1188" w:name="_Toc130502314"/>
      <w:bookmarkStart w:id="1189" w:name="_Toc153625093"/>
      <w:bookmarkStart w:id="1190" w:name="_Toc185505324"/>
      <w:bookmarkStart w:id="1191" w:name="_Toc212045852"/>
      <w:r w:rsidRPr="000A0A5F">
        <w:t>5.2.1.1</w:t>
      </w:r>
      <w:r w:rsidRPr="000A0A5F">
        <w:tab/>
        <w:t>Introduction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2" w:name="_Hlk488929525"/>
      <w:r w:rsidRPr="000A0A5F">
        <w:t xml:space="preserve">an upper-case letter </w:t>
      </w:r>
      <w:bookmarkEnd w:id="1192"/>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3" w:name="_Toc11247252"/>
      <w:bookmarkStart w:id="1194" w:name="_Toc27044372"/>
      <w:bookmarkStart w:id="1195" w:name="_Toc36033414"/>
      <w:bookmarkStart w:id="1196" w:name="_Toc45131546"/>
      <w:bookmarkStart w:id="1197" w:name="_Toc49775831"/>
      <w:bookmarkStart w:id="1198" w:name="_Toc51746751"/>
      <w:bookmarkStart w:id="1199" w:name="_Toc66360293"/>
      <w:bookmarkStart w:id="1200" w:name="_Toc68104798"/>
      <w:bookmarkStart w:id="1201"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2" w:name="_Toc105674282"/>
            <w:bookmarkStart w:id="1203" w:name="_Toc130502315"/>
            <w:bookmarkStart w:id="1204"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40"/>
      </w:pPr>
      <w:bookmarkStart w:id="1205" w:name="_Toc185505325"/>
      <w:bookmarkStart w:id="1206" w:name="_Toc212045853"/>
      <w:r w:rsidRPr="000A0A5F">
        <w:t>5.2.1.2</w:t>
      </w:r>
      <w:r w:rsidRPr="000A0A5F">
        <w:tab/>
        <w:t>Referenced structured data types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0288F3D" w14:textId="77777777" w:rsidR="00CB0DD7" w:rsidRPr="000A0A5F" w:rsidRDefault="00CB0DD7">
      <w:pPr>
        <w:pStyle w:val="50"/>
      </w:pPr>
      <w:bookmarkStart w:id="1207" w:name="_Toc11247253"/>
      <w:bookmarkStart w:id="1208" w:name="_Toc27044373"/>
      <w:bookmarkStart w:id="1209" w:name="_Toc36033415"/>
      <w:bookmarkStart w:id="1210" w:name="_Toc45131547"/>
      <w:bookmarkStart w:id="1211" w:name="_Toc49775832"/>
      <w:bookmarkStart w:id="1212" w:name="_Toc51746752"/>
      <w:bookmarkStart w:id="1213" w:name="_Toc66360294"/>
      <w:bookmarkStart w:id="1214" w:name="_Toc68104799"/>
      <w:bookmarkStart w:id="1215" w:name="_Toc74755428"/>
      <w:bookmarkStart w:id="1216" w:name="_Toc105674283"/>
      <w:bookmarkStart w:id="1217" w:name="_Toc130502316"/>
      <w:bookmarkStart w:id="1218" w:name="_Toc153625095"/>
      <w:bookmarkStart w:id="1219" w:name="_Toc185505326"/>
      <w:bookmarkStart w:id="1220" w:name="_Toc212045854"/>
      <w:r w:rsidRPr="000A0A5F">
        <w:t>5.2.1.2.1</w:t>
      </w:r>
      <w:r w:rsidRPr="000A0A5F">
        <w:tab/>
        <w:t>Type: SponsorInformation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50"/>
      </w:pPr>
      <w:bookmarkStart w:id="1221" w:name="_Toc11247254"/>
      <w:bookmarkStart w:id="1222" w:name="_Toc27044374"/>
      <w:bookmarkStart w:id="1223" w:name="_Toc36033416"/>
      <w:bookmarkStart w:id="1224" w:name="_Toc45131548"/>
      <w:bookmarkStart w:id="1225" w:name="_Toc49775833"/>
      <w:bookmarkStart w:id="1226" w:name="_Toc51746753"/>
      <w:bookmarkStart w:id="1227" w:name="_Toc66360295"/>
      <w:bookmarkStart w:id="1228" w:name="_Toc68104800"/>
      <w:bookmarkStart w:id="1229" w:name="_Toc74755429"/>
      <w:bookmarkStart w:id="1230" w:name="_Toc105674284"/>
      <w:bookmarkStart w:id="1231" w:name="_Toc130502317"/>
      <w:bookmarkStart w:id="1232" w:name="_Toc153625096"/>
      <w:bookmarkStart w:id="1233" w:name="_Toc185505327"/>
      <w:bookmarkStart w:id="1234" w:name="_Toc212045855"/>
      <w:r w:rsidRPr="000A0A5F">
        <w:t>5.2.1.2.2</w:t>
      </w:r>
      <w:r w:rsidRPr="000A0A5F">
        <w:tab/>
        <w:t>Type: UsageThreshold</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50"/>
      </w:pPr>
      <w:bookmarkStart w:id="1235" w:name="_Toc11247255"/>
      <w:bookmarkStart w:id="1236" w:name="_Toc27044375"/>
      <w:bookmarkStart w:id="1237" w:name="_Toc36033417"/>
      <w:bookmarkStart w:id="1238" w:name="_Toc45131549"/>
      <w:bookmarkStart w:id="1239" w:name="_Toc49775834"/>
      <w:bookmarkStart w:id="1240" w:name="_Toc51746754"/>
      <w:bookmarkStart w:id="1241" w:name="_Toc66360296"/>
      <w:bookmarkStart w:id="1242" w:name="_Toc68104801"/>
      <w:bookmarkStart w:id="1243" w:name="_Toc74755430"/>
      <w:bookmarkStart w:id="1244" w:name="_Toc105674285"/>
      <w:bookmarkStart w:id="1245" w:name="_Toc130502318"/>
      <w:bookmarkStart w:id="1246" w:name="_Toc153625097"/>
      <w:bookmarkStart w:id="1247" w:name="_Toc185505328"/>
      <w:bookmarkStart w:id="1248" w:name="_Toc212045856"/>
      <w:r w:rsidRPr="000A0A5F">
        <w:t>5.2.1.2.3</w:t>
      </w:r>
      <w:r w:rsidRPr="000A0A5F">
        <w:tab/>
        <w:t xml:space="preserve">Type: </w:t>
      </w:r>
      <w:r w:rsidRPr="000A0A5F">
        <w:rPr>
          <w:rFonts w:eastAsia="Times New Roman"/>
        </w:rPr>
        <w:t>TimeWindow</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50"/>
      </w:pPr>
      <w:bookmarkStart w:id="1249" w:name="_Toc11247256"/>
      <w:bookmarkStart w:id="1250" w:name="_Toc27044376"/>
      <w:bookmarkStart w:id="1251" w:name="_Toc36033418"/>
      <w:bookmarkStart w:id="1252" w:name="_Toc45131550"/>
      <w:bookmarkStart w:id="1253" w:name="_Toc49775835"/>
      <w:bookmarkStart w:id="1254" w:name="_Toc51746755"/>
      <w:bookmarkStart w:id="1255" w:name="_Toc66360297"/>
      <w:bookmarkStart w:id="1256" w:name="_Toc68104802"/>
      <w:bookmarkStart w:id="1257" w:name="_Toc74755431"/>
      <w:bookmarkStart w:id="1258" w:name="_Toc105674286"/>
      <w:bookmarkStart w:id="1259" w:name="_Toc130502319"/>
      <w:bookmarkStart w:id="1260" w:name="_Toc153625098"/>
      <w:bookmarkStart w:id="1261" w:name="_Toc185505329"/>
      <w:bookmarkStart w:id="1262" w:name="_Toc212045857"/>
      <w:r w:rsidRPr="000A0A5F">
        <w:t>5.2.1.2.4</w:t>
      </w:r>
      <w:r w:rsidRPr="000A0A5F">
        <w:tab/>
        <w:t>Type: Acknowledgement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50"/>
      </w:pPr>
      <w:bookmarkStart w:id="1263" w:name="_Toc11247257"/>
      <w:bookmarkStart w:id="1264" w:name="_Toc27044377"/>
      <w:bookmarkStart w:id="1265" w:name="_Toc36033419"/>
      <w:bookmarkStart w:id="1266" w:name="_Toc45131551"/>
      <w:bookmarkStart w:id="1267" w:name="_Toc49775836"/>
      <w:bookmarkStart w:id="1268" w:name="_Toc51746756"/>
      <w:bookmarkStart w:id="1269" w:name="_Toc66360298"/>
      <w:bookmarkStart w:id="1270" w:name="_Toc68104803"/>
      <w:bookmarkStart w:id="1271" w:name="_Toc74755432"/>
      <w:bookmarkStart w:id="1272" w:name="_Toc105674287"/>
      <w:bookmarkStart w:id="1273" w:name="_Toc130502320"/>
      <w:bookmarkStart w:id="1274" w:name="_Toc153625099"/>
      <w:bookmarkStart w:id="1275" w:name="_Toc185505330"/>
      <w:bookmarkStart w:id="1276" w:name="_Toc212045858"/>
      <w:r w:rsidRPr="000A0A5F">
        <w:t>5.2.1.2.5</w:t>
      </w:r>
      <w:r w:rsidRPr="000A0A5F">
        <w:tab/>
        <w:t>Type: NotificationData</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50"/>
      </w:pPr>
      <w:bookmarkStart w:id="1277" w:name="_Toc11247258"/>
      <w:bookmarkStart w:id="1278" w:name="_Toc27044378"/>
      <w:bookmarkStart w:id="1279" w:name="_Toc36033420"/>
      <w:bookmarkStart w:id="1280" w:name="_Toc45131552"/>
      <w:bookmarkStart w:id="1281" w:name="_Toc49775837"/>
      <w:bookmarkStart w:id="1282" w:name="_Toc51746757"/>
      <w:bookmarkStart w:id="1283" w:name="_Toc66360299"/>
      <w:bookmarkStart w:id="1284" w:name="_Toc68104804"/>
      <w:bookmarkStart w:id="1285" w:name="_Toc74755433"/>
      <w:bookmarkStart w:id="1286" w:name="_Toc105674288"/>
      <w:bookmarkStart w:id="1287" w:name="_Toc130502321"/>
      <w:bookmarkStart w:id="1288" w:name="_Toc153625100"/>
      <w:bookmarkStart w:id="1289" w:name="_Toc185505331"/>
      <w:bookmarkStart w:id="1290" w:name="_Toc212045859"/>
      <w:r w:rsidRPr="000A0A5F">
        <w:t>5.2.1.2.6</w:t>
      </w:r>
      <w:r w:rsidRPr="000A0A5F">
        <w:tab/>
        <w:t>Type: EventReport</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50"/>
      </w:pPr>
      <w:bookmarkStart w:id="1291" w:name="_Toc11247259"/>
      <w:bookmarkStart w:id="1292" w:name="_Toc27044379"/>
      <w:bookmarkStart w:id="1293" w:name="_Toc36033421"/>
      <w:bookmarkStart w:id="1294" w:name="_Toc45131553"/>
      <w:bookmarkStart w:id="1295" w:name="_Toc49775838"/>
      <w:bookmarkStart w:id="1296" w:name="_Toc51746758"/>
      <w:bookmarkStart w:id="1297" w:name="_Toc66360300"/>
      <w:bookmarkStart w:id="1298" w:name="_Toc68104805"/>
      <w:bookmarkStart w:id="1299" w:name="_Toc74755434"/>
      <w:bookmarkStart w:id="1300" w:name="_Toc105674289"/>
      <w:bookmarkStart w:id="1301" w:name="_Toc130502322"/>
      <w:bookmarkStart w:id="1302" w:name="_Toc153625101"/>
      <w:bookmarkStart w:id="1303" w:name="_Toc185505332"/>
      <w:bookmarkStart w:id="1304" w:name="_Toc212045860"/>
      <w:r w:rsidRPr="000A0A5F">
        <w:t>5.2.1.2.7</w:t>
      </w:r>
      <w:r w:rsidRPr="000A0A5F">
        <w:tab/>
        <w:t>Type: AccumulatedUsage</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50"/>
      </w:pPr>
      <w:bookmarkStart w:id="1305" w:name="_Toc11247260"/>
      <w:bookmarkStart w:id="1306" w:name="_Toc27044380"/>
      <w:bookmarkStart w:id="1307" w:name="_Toc36033422"/>
      <w:bookmarkStart w:id="1308" w:name="_Toc45131554"/>
      <w:bookmarkStart w:id="1309" w:name="_Toc49775839"/>
      <w:bookmarkStart w:id="1310" w:name="_Toc51746759"/>
      <w:bookmarkStart w:id="1311" w:name="_Toc66360301"/>
      <w:bookmarkStart w:id="1312" w:name="_Toc68104806"/>
      <w:bookmarkStart w:id="1313" w:name="_Toc74755435"/>
      <w:bookmarkStart w:id="1314" w:name="_Toc105674290"/>
      <w:bookmarkStart w:id="1315" w:name="_Toc130502323"/>
      <w:bookmarkStart w:id="1316" w:name="_Toc153625102"/>
      <w:bookmarkStart w:id="1317" w:name="_Toc185505333"/>
      <w:bookmarkStart w:id="1318" w:name="_Toc212045861"/>
      <w:r w:rsidRPr="000A0A5F">
        <w:t>5.2.1.2.8</w:t>
      </w:r>
      <w:r w:rsidRPr="000A0A5F">
        <w:tab/>
        <w:t>Type: FlowInfo</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19" w:name="_Toc11247261"/>
      <w:bookmarkStart w:id="1320" w:name="_Toc27044381"/>
      <w:bookmarkStart w:id="1321" w:name="_Toc36033423"/>
      <w:bookmarkStart w:id="1322" w:name="_Toc45131555"/>
      <w:bookmarkStart w:id="1323" w:name="_Toc49775840"/>
      <w:bookmarkStart w:id="1324" w:name="_Toc51746760"/>
      <w:bookmarkStart w:id="1325" w:name="_Toc66360302"/>
      <w:bookmarkStart w:id="1326" w:name="_Toc68104807"/>
      <w:bookmarkStart w:id="1327"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等线"/>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50"/>
      </w:pPr>
      <w:bookmarkStart w:id="1328" w:name="_Toc105674291"/>
      <w:bookmarkStart w:id="1329" w:name="_Toc130502324"/>
      <w:bookmarkStart w:id="1330" w:name="_Toc153625103"/>
      <w:bookmarkStart w:id="1331" w:name="_Toc185505334"/>
      <w:bookmarkStart w:id="1332" w:name="_Toc212045862"/>
      <w:r w:rsidRPr="000A0A5F">
        <w:t>5.2.1.2.9</w:t>
      </w:r>
      <w:r w:rsidRPr="000A0A5F">
        <w:tab/>
        <w:t>Type: TestNotification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50"/>
      </w:pPr>
      <w:bookmarkStart w:id="1333" w:name="_Toc11247262"/>
      <w:bookmarkStart w:id="1334" w:name="_Toc27044382"/>
      <w:bookmarkStart w:id="1335" w:name="_Toc36033424"/>
      <w:bookmarkStart w:id="1336" w:name="_Toc45131556"/>
      <w:bookmarkStart w:id="1337" w:name="_Toc49775841"/>
      <w:bookmarkStart w:id="1338" w:name="_Toc51746761"/>
      <w:bookmarkStart w:id="1339" w:name="_Toc66360303"/>
      <w:bookmarkStart w:id="1340" w:name="_Toc68104808"/>
      <w:bookmarkStart w:id="1341" w:name="_Toc74755437"/>
      <w:bookmarkStart w:id="1342" w:name="_Toc105674292"/>
      <w:bookmarkStart w:id="1343" w:name="_Toc130502325"/>
      <w:bookmarkStart w:id="1344" w:name="_Toc153625104"/>
      <w:bookmarkStart w:id="1345" w:name="_Toc185505335"/>
      <w:bookmarkStart w:id="1346" w:name="_Toc212045863"/>
      <w:r w:rsidRPr="000A0A5F">
        <w:t>5.2.1.2.10</w:t>
      </w:r>
      <w:r w:rsidRPr="000A0A5F">
        <w:tab/>
        <w:t>Type: WebsockNotifConfig</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50"/>
      </w:pPr>
      <w:bookmarkStart w:id="1347" w:name="_Toc11247263"/>
      <w:bookmarkStart w:id="1348" w:name="_Toc27044383"/>
      <w:bookmarkStart w:id="1349" w:name="_Toc36033425"/>
      <w:bookmarkStart w:id="1350" w:name="_Toc45131557"/>
      <w:bookmarkStart w:id="1351" w:name="_Toc49775842"/>
      <w:bookmarkStart w:id="1352" w:name="_Toc51746762"/>
      <w:bookmarkStart w:id="1353" w:name="_Toc66360304"/>
      <w:bookmarkStart w:id="1354" w:name="_Toc68104809"/>
      <w:bookmarkStart w:id="1355" w:name="_Toc74755438"/>
      <w:bookmarkStart w:id="1356" w:name="_Toc105674293"/>
      <w:bookmarkStart w:id="1357" w:name="_Toc130502326"/>
      <w:bookmarkStart w:id="1358" w:name="_Toc153625105"/>
      <w:bookmarkStart w:id="1359" w:name="_Toc185505336"/>
      <w:bookmarkStart w:id="1360" w:name="_Toc212045864"/>
      <w:r w:rsidRPr="000A0A5F">
        <w:t>5.2.1.2.11</w:t>
      </w:r>
      <w:r w:rsidRPr="000A0A5F">
        <w:tab/>
        <w:t xml:space="preserve">Type: </w:t>
      </w:r>
      <w:r w:rsidRPr="000A0A5F">
        <w:rPr>
          <w:lang w:eastAsia="zh-CN"/>
        </w:rPr>
        <w:t>LocationArea</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50"/>
      </w:pPr>
      <w:bookmarkStart w:id="1361" w:name="_Toc11247264"/>
      <w:bookmarkStart w:id="1362" w:name="_Toc27044384"/>
      <w:bookmarkStart w:id="1363" w:name="_Toc36033426"/>
      <w:bookmarkStart w:id="1364" w:name="_Toc45131558"/>
      <w:bookmarkStart w:id="1365" w:name="_Toc49775843"/>
      <w:bookmarkStart w:id="1366" w:name="_Toc51746763"/>
      <w:bookmarkStart w:id="1367" w:name="_Toc66360305"/>
      <w:bookmarkStart w:id="1368" w:name="_Toc68104810"/>
      <w:bookmarkStart w:id="1369" w:name="_Toc74755439"/>
      <w:bookmarkStart w:id="1370" w:name="_Toc105674294"/>
      <w:bookmarkStart w:id="1371" w:name="_Toc130502327"/>
      <w:bookmarkStart w:id="1372" w:name="_Toc153625106"/>
      <w:bookmarkStart w:id="1373" w:name="_Toc185505337"/>
      <w:bookmarkStart w:id="1374" w:name="_Toc212045865"/>
      <w:r w:rsidRPr="000A0A5F">
        <w:lastRenderedPageBreak/>
        <w:t>5.2.1.2.12</w:t>
      </w:r>
      <w:r w:rsidRPr="000A0A5F">
        <w:tab/>
        <w:t>Type: ProblemDetails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50"/>
      </w:pPr>
      <w:bookmarkStart w:id="1375" w:name="_Toc11247265"/>
      <w:bookmarkStart w:id="1376" w:name="_Toc27044385"/>
      <w:bookmarkStart w:id="1377" w:name="_Toc36033427"/>
      <w:bookmarkStart w:id="1378" w:name="_Toc45131559"/>
      <w:bookmarkStart w:id="1379" w:name="_Toc49775844"/>
      <w:bookmarkStart w:id="1380" w:name="_Toc51746764"/>
      <w:bookmarkStart w:id="1381" w:name="_Toc66360306"/>
      <w:bookmarkStart w:id="1382" w:name="_Toc68104811"/>
      <w:bookmarkStart w:id="1383" w:name="_Toc74755440"/>
      <w:bookmarkStart w:id="1384" w:name="_Toc105674295"/>
      <w:bookmarkStart w:id="1385" w:name="_Toc130502328"/>
      <w:bookmarkStart w:id="1386" w:name="_Toc153625107"/>
      <w:bookmarkStart w:id="1387" w:name="_Toc185505338"/>
      <w:bookmarkStart w:id="1388" w:name="_Toc212045866"/>
      <w:r w:rsidRPr="000A0A5F">
        <w:t>5.2.1.2.13</w:t>
      </w:r>
      <w:r w:rsidRPr="000A0A5F">
        <w:tab/>
        <w:t>Type: InvalidParam</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50"/>
      </w:pPr>
      <w:bookmarkStart w:id="1389" w:name="_Toc11247266"/>
      <w:bookmarkStart w:id="1390" w:name="_Toc27044386"/>
      <w:bookmarkStart w:id="1391" w:name="_Toc36033428"/>
      <w:bookmarkStart w:id="1392" w:name="_Toc45131560"/>
      <w:bookmarkStart w:id="1393" w:name="_Toc49775845"/>
      <w:bookmarkStart w:id="1394" w:name="_Toc51746765"/>
      <w:bookmarkStart w:id="1395" w:name="_Toc66360307"/>
      <w:bookmarkStart w:id="1396" w:name="_Toc68104812"/>
      <w:bookmarkStart w:id="1397" w:name="_Toc74755441"/>
      <w:bookmarkStart w:id="1398" w:name="_Toc105674296"/>
      <w:bookmarkStart w:id="1399" w:name="_Toc130502329"/>
      <w:bookmarkStart w:id="1400" w:name="_Toc153625108"/>
      <w:bookmarkStart w:id="1401" w:name="_Toc185505339"/>
      <w:bookmarkStart w:id="1402" w:name="_Toc212045867"/>
      <w:r w:rsidRPr="000A0A5F">
        <w:t>5.2.1.2.14</w:t>
      </w:r>
      <w:r w:rsidRPr="000A0A5F">
        <w:tab/>
        <w:t>Type: PlmnId</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50"/>
      </w:pPr>
      <w:bookmarkStart w:id="1403" w:name="_Toc11247267"/>
      <w:bookmarkStart w:id="1404" w:name="_Toc27044387"/>
      <w:bookmarkStart w:id="1405" w:name="_Toc36033429"/>
      <w:bookmarkStart w:id="1406" w:name="_Toc45131561"/>
      <w:bookmarkStart w:id="1407" w:name="_Toc49775846"/>
      <w:bookmarkStart w:id="1408" w:name="_Toc51746766"/>
      <w:bookmarkStart w:id="1409" w:name="_Toc66360308"/>
      <w:bookmarkStart w:id="1410" w:name="_Toc68104813"/>
      <w:bookmarkStart w:id="1411" w:name="_Toc74755442"/>
      <w:bookmarkStart w:id="1412" w:name="_Toc105674297"/>
      <w:bookmarkStart w:id="1413" w:name="_Toc130502330"/>
      <w:bookmarkStart w:id="1414" w:name="_Toc153625109"/>
      <w:bookmarkStart w:id="1415" w:name="_Toc185505340"/>
      <w:bookmarkStart w:id="1416" w:name="_Toc212045868"/>
      <w:r w:rsidRPr="000A0A5F">
        <w:t>5.2.1.2.15</w:t>
      </w:r>
      <w:r w:rsidRPr="000A0A5F">
        <w:tab/>
        <w:t>Type: ConfigResult</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50"/>
      </w:pPr>
      <w:bookmarkStart w:id="1417" w:name="_Toc11247268"/>
      <w:bookmarkStart w:id="1418" w:name="_Toc27044388"/>
      <w:bookmarkStart w:id="1419" w:name="_Toc36033430"/>
      <w:bookmarkStart w:id="1420" w:name="_Toc45131562"/>
      <w:bookmarkStart w:id="1421" w:name="_Toc49775847"/>
      <w:bookmarkStart w:id="1422" w:name="_Toc51746767"/>
      <w:bookmarkStart w:id="1423" w:name="_Toc66360309"/>
      <w:bookmarkStart w:id="1424" w:name="_Toc68104814"/>
      <w:bookmarkStart w:id="1425" w:name="_Toc74755443"/>
      <w:bookmarkStart w:id="1426" w:name="_Toc105674298"/>
      <w:bookmarkStart w:id="1427" w:name="_Toc130502331"/>
      <w:bookmarkStart w:id="1428" w:name="_Toc153625110"/>
      <w:bookmarkStart w:id="1429" w:name="_Toc185505341"/>
      <w:bookmarkStart w:id="1430" w:name="_Toc212045869"/>
      <w:r w:rsidRPr="000A0A5F">
        <w:t>5.2.1.2.16</w:t>
      </w:r>
      <w:r w:rsidRPr="000A0A5F">
        <w:tab/>
        <w:t>Type: UsageThresholdRm</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50"/>
      </w:pPr>
      <w:bookmarkStart w:id="1431" w:name="_Toc11247269"/>
      <w:bookmarkStart w:id="1432" w:name="_Toc27044389"/>
      <w:bookmarkStart w:id="1433" w:name="_Toc36033431"/>
      <w:bookmarkStart w:id="1434" w:name="_Toc45131563"/>
      <w:bookmarkStart w:id="1435" w:name="_Toc49775848"/>
      <w:bookmarkStart w:id="1436" w:name="_Toc51746768"/>
      <w:bookmarkStart w:id="1437" w:name="_Toc66360310"/>
      <w:bookmarkStart w:id="1438" w:name="_Toc68104815"/>
      <w:bookmarkStart w:id="1439" w:name="_Toc74755444"/>
      <w:bookmarkStart w:id="1440" w:name="_Toc105674299"/>
      <w:bookmarkStart w:id="1441" w:name="_Toc130502332"/>
      <w:bookmarkStart w:id="1442" w:name="_Toc153625111"/>
      <w:bookmarkStart w:id="1443" w:name="_Toc185505342"/>
      <w:bookmarkStart w:id="1444" w:name="_Toc212045870"/>
      <w:r w:rsidRPr="000A0A5F">
        <w:t>5.2.1.2.17</w:t>
      </w:r>
      <w:r w:rsidRPr="000A0A5F">
        <w:tab/>
        <w:t xml:space="preserve">Type: </w:t>
      </w:r>
      <w:r w:rsidRPr="000A0A5F">
        <w:rPr>
          <w:lang w:eastAsia="zh-CN"/>
        </w:rPr>
        <w:t>LocationArea5G</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50"/>
      </w:pPr>
      <w:bookmarkStart w:id="1445" w:name="_Toc130502333"/>
      <w:bookmarkStart w:id="1446" w:name="_Toc153625112"/>
      <w:bookmarkStart w:id="1447" w:name="_Toc185505343"/>
      <w:bookmarkStart w:id="1448" w:name="_Toc212045871"/>
      <w:r w:rsidRPr="000A0A5F">
        <w:t>5.2.1.2.18</w:t>
      </w:r>
      <w:r w:rsidRPr="000A0A5F">
        <w:tab/>
        <w:t>Type: EthFlowInfo</w:t>
      </w:r>
      <w:bookmarkEnd w:id="1445"/>
      <w:bookmarkEnd w:id="1446"/>
      <w:bookmarkEnd w:id="1447"/>
      <w:bookmarkEnd w:id="1448"/>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等线"/>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40"/>
      </w:pPr>
      <w:bookmarkStart w:id="1449" w:name="_Toc11247270"/>
      <w:bookmarkStart w:id="1450" w:name="_Toc27044390"/>
      <w:bookmarkStart w:id="1451" w:name="_Toc36033432"/>
      <w:bookmarkStart w:id="1452" w:name="_Toc45131564"/>
      <w:bookmarkStart w:id="1453" w:name="_Toc49775849"/>
      <w:bookmarkStart w:id="1454" w:name="_Toc51746769"/>
      <w:bookmarkStart w:id="1455" w:name="_Toc66360311"/>
      <w:bookmarkStart w:id="1456" w:name="_Toc68104816"/>
      <w:bookmarkStart w:id="1457" w:name="_Toc74755445"/>
      <w:bookmarkStart w:id="1458" w:name="_Toc105674300"/>
      <w:bookmarkStart w:id="1459" w:name="_Toc130502334"/>
      <w:bookmarkStart w:id="1460" w:name="_Toc153625113"/>
      <w:bookmarkStart w:id="1461" w:name="_Toc185505344"/>
      <w:bookmarkStart w:id="1462" w:name="_Toc212045872"/>
      <w:r w:rsidRPr="000A0A5F">
        <w:lastRenderedPageBreak/>
        <w:t>5.2.1.3</w:t>
      </w:r>
      <w:r w:rsidRPr="000A0A5F">
        <w:tab/>
        <w:t>Referenced Simple data types and enumerations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214E8B24" w14:textId="77777777" w:rsidR="00CB0DD7" w:rsidRPr="000A0A5F" w:rsidRDefault="00CB0DD7">
      <w:pPr>
        <w:pStyle w:val="50"/>
      </w:pPr>
      <w:bookmarkStart w:id="1463" w:name="_Toc11247271"/>
      <w:bookmarkStart w:id="1464" w:name="_Toc27044391"/>
      <w:bookmarkStart w:id="1465" w:name="_Toc36033433"/>
      <w:bookmarkStart w:id="1466" w:name="_Toc45131565"/>
      <w:bookmarkStart w:id="1467" w:name="_Toc49775850"/>
      <w:bookmarkStart w:id="1468" w:name="_Toc51746770"/>
      <w:bookmarkStart w:id="1469" w:name="_Toc66360312"/>
      <w:bookmarkStart w:id="1470" w:name="_Toc68104817"/>
      <w:bookmarkStart w:id="1471" w:name="_Toc74755446"/>
      <w:bookmarkStart w:id="1472" w:name="_Toc105674301"/>
      <w:bookmarkStart w:id="1473" w:name="_Toc130502335"/>
      <w:bookmarkStart w:id="1474" w:name="_Toc153625114"/>
      <w:bookmarkStart w:id="1475" w:name="_Toc185505345"/>
      <w:bookmarkStart w:id="1476" w:name="_Toc212045873"/>
      <w:r w:rsidRPr="000A0A5F">
        <w:t>5.2.1.3.1</w:t>
      </w:r>
      <w:r w:rsidRPr="000A0A5F">
        <w:tab/>
        <w:t>Introduction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50"/>
      </w:pPr>
      <w:bookmarkStart w:id="1477" w:name="_Toc11247272"/>
      <w:bookmarkStart w:id="1478" w:name="_Toc27044392"/>
      <w:bookmarkStart w:id="1479" w:name="_Toc36033434"/>
      <w:bookmarkStart w:id="1480" w:name="_Toc45131566"/>
      <w:bookmarkStart w:id="1481" w:name="_Toc49775851"/>
      <w:bookmarkStart w:id="1482" w:name="_Toc51746771"/>
      <w:bookmarkStart w:id="1483" w:name="_Toc66360313"/>
      <w:bookmarkStart w:id="1484" w:name="_Toc68104818"/>
      <w:bookmarkStart w:id="1485" w:name="_Toc74755447"/>
      <w:bookmarkStart w:id="1486" w:name="_Toc105674302"/>
      <w:bookmarkStart w:id="1487" w:name="_Toc130502336"/>
      <w:bookmarkStart w:id="1488" w:name="_Toc153625115"/>
      <w:bookmarkStart w:id="1489" w:name="_Toc185505346"/>
      <w:bookmarkStart w:id="1490" w:name="_Toc212045874"/>
      <w:r w:rsidRPr="000A0A5F">
        <w:t>5.2.1.3.2</w:t>
      </w:r>
      <w:r w:rsidRPr="000A0A5F">
        <w:tab/>
        <w:t>Simple data types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50"/>
      </w:pPr>
      <w:bookmarkStart w:id="1491" w:name="_Toc11247273"/>
      <w:bookmarkStart w:id="1492" w:name="_Toc27044393"/>
      <w:bookmarkStart w:id="1493" w:name="_Toc36033435"/>
      <w:bookmarkStart w:id="1494" w:name="_Toc45131567"/>
      <w:bookmarkStart w:id="1495" w:name="_Toc49775852"/>
      <w:bookmarkStart w:id="1496" w:name="_Toc51746772"/>
      <w:bookmarkStart w:id="1497" w:name="_Toc66360314"/>
      <w:bookmarkStart w:id="1498" w:name="_Toc68104819"/>
      <w:bookmarkStart w:id="1499" w:name="_Toc74755448"/>
      <w:bookmarkStart w:id="1500" w:name="_Toc105674303"/>
      <w:bookmarkStart w:id="1501" w:name="_Toc130502337"/>
      <w:bookmarkStart w:id="1502" w:name="_Toc153625116"/>
      <w:bookmarkStart w:id="1503" w:name="_Toc185505347"/>
      <w:bookmarkStart w:id="1504" w:name="_Toc212045875"/>
      <w:r w:rsidRPr="000A0A5F">
        <w:t>5.2.1.3.3</w:t>
      </w:r>
      <w:r w:rsidRPr="000A0A5F">
        <w:tab/>
        <w:t>Enumeration:</w:t>
      </w:r>
      <w:r w:rsidRPr="000A0A5F">
        <w:rPr>
          <w:rFonts w:hint="eastAsia"/>
          <w:lang w:eastAsia="zh-CN"/>
        </w:rPr>
        <w:t xml:space="preserve"> </w:t>
      </w:r>
      <w:r w:rsidRPr="000A0A5F">
        <w:rPr>
          <w:lang w:eastAsia="zh-CN"/>
        </w:rPr>
        <w:t>Event</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50"/>
        <w:spacing w:before="180"/>
      </w:pPr>
      <w:bookmarkStart w:id="1505" w:name="_Toc11247274"/>
      <w:bookmarkStart w:id="1506" w:name="_Toc27044394"/>
      <w:bookmarkStart w:id="1507" w:name="_Toc36033436"/>
      <w:bookmarkStart w:id="1508" w:name="_Toc45131568"/>
      <w:bookmarkStart w:id="1509" w:name="_Toc49775853"/>
      <w:bookmarkStart w:id="1510" w:name="_Toc51746773"/>
      <w:bookmarkStart w:id="1511" w:name="_Toc66360315"/>
      <w:bookmarkStart w:id="1512" w:name="_Toc68104820"/>
      <w:bookmarkStart w:id="1513" w:name="_Toc74755449"/>
      <w:bookmarkStart w:id="1514" w:name="_Toc105674304"/>
      <w:bookmarkStart w:id="1515" w:name="_Toc130502338"/>
      <w:bookmarkStart w:id="1516" w:name="_Toc153625117"/>
      <w:bookmarkStart w:id="1517" w:name="_Toc185505348"/>
      <w:bookmarkStart w:id="1518" w:name="_Toc212045876"/>
      <w:r w:rsidRPr="000A0A5F">
        <w:t>5.2.1.3.4</w:t>
      </w:r>
      <w:r w:rsidRPr="000A0A5F">
        <w:tab/>
        <w:t>Enumeration:</w:t>
      </w:r>
      <w:r w:rsidRPr="000A0A5F">
        <w:rPr>
          <w:rFonts w:hint="eastAsia"/>
          <w:lang w:eastAsia="zh-CN"/>
        </w:rPr>
        <w:t xml:space="preserve"> </w:t>
      </w:r>
      <w:r w:rsidRPr="000A0A5F">
        <w:rPr>
          <w:lang w:eastAsia="zh-CN"/>
        </w:rPr>
        <w:t>ResultReason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40"/>
      </w:pPr>
      <w:bookmarkStart w:id="1519" w:name="_Toc11247275"/>
      <w:bookmarkStart w:id="1520" w:name="_Toc27044395"/>
      <w:bookmarkStart w:id="1521" w:name="_Toc36033437"/>
      <w:bookmarkStart w:id="1522" w:name="_Toc45131569"/>
      <w:bookmarkStart w:id="1523" w:name="_Toc49775854"/>
      <w:bookmarkStart w:id="1524" w:name="_Toc51746774"/>
      <w:bookmarkStart w:id="1525" w:name="_Toc66360316"/>
      <w:bookmarkStart w:id="1526" w:name="_Toc68104821"/>
      <w:bookmarkStart w:id="1527" w:name="_Toc74755450"/>
      <w:bookmarkStart w:id="1528" w:name="_Toc105674305"/>
      <w:bookmarkStart w:id="1529" w:name="_Toc130502339"/>
      <w:bookmarkStart w:id="1530" w:name="_Toc153625118"/>
      <w:bookmarkStart w:id="1531" w:name="_Toc185505349"/>
      <w:bookmarkStart w:id="1532" w:name="_Toc212045877"/>
      <w:r w:rsidRPr="000A0A5F">
        <w:t>5.2.1.4</w:t>
      </w:r>
      <w:r w:rsidRPr="000A0A5F">
        <w:tab/>
        <w:t>Conventions for documenting structured data types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30"/>
      </w:pPr>
      <w:bookmarkStart w:id="1533" w:name="_Toc11247276"/>
      <w:bookmarkStart w:id="1534" w:name="_Toc27044396"/>
      <w:bookmarkStart w:id="1535" w:name="_Toc36033438"/>
      <w:bookmarkStart w:id="1536" w:name="_Toc45131570"/>
      <w:bookmarkStart w:id="1537" w:name="_Toc49775855"/>
      <w:bookmarkStart w:id="1538" w:name="_Toc51746775"/>
      <w:bookmarkStart w:id="1539" w:name="_Toc66360317"/>
      <w:bookmarkStart w:id="1540" w:name="_Toc68104822"/>
      <w:bookmarkStart w:id="1541" w:name="_Toc74755451"/>
      <w:bookmarkStart w:id="1542" w:name="_Toc105674306"/>
      <w:bookmarkStart w:id="1543" w:name="_Toc130502340"/>
      <w:bookmarkStart w:id="1544" w:name="_Toc153625119"/>
      <w:bookmarkStart w:id="1545" w:name="_Toc185505350"/>
      <w:bookmarkStart w:id="1546" w:name="_Toc212045878"/>
      <w:r w:rsidRPr="000A0A5F">
        <w:t>5.2.2</w:t>
      </w:r>
      <w:r w:rsidRPr="000A0A5F">
        <w:tab/>
        <w:t>Usage of HTTP</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359025F" w14:textId="77777777" w:rsidR="00CB0DD7" w:rsidRPr="000A0A5F" w:rsidRDefault="00CB0DD7">
      <w:pPr>
        <w:pStyle w:val="40"/>
        <w:rPr>
          <w:lang w:eastAsia="zh-CN"/>
        </w:rPr>
      </w:pPr>
      <w:bookmarkStart w:id="1547" w:name="_Toc11247277"/>
      <w:bookmarkStart w:id="1548" w:name="_Toc27044397"/>
      <w:bookmarkStart w:id="1549" w:name="_Toc36033439"/>
      <w:bookmarkStart w:id="1550" w:name="_Toc45131571"/>
      <w:bookmarkStart w:id="1551" w:name="_Toc49775856"/>
      <w:bookmarkStart w:id="1552" w:name="_Toc51746776"/>
      <w:bookmarkStart w:id="1553" w:name="_Toc66360318"/>
      <w:bookmarkStart w:id="1554" w:name="_Toc68104823"/>
      <w:bookmarkStart w:id="1555" w:name="_Toc74755452"/>
      <w:bookmarkStart w:id="1556" w:name="_Toc105674307"/>
      <w:bookmarkStart w:id="1557" w:name="_Toc130502341"/>
      <w:bookmarkStart w:id="1558" w:name="_Toc153625120"/>
      <w:bookmarkStart w:id="1559" w:name="_Toc185505351"/>
      <w:bookmarkStart w:id="1560" w:name="_Toc212045879"/>
      <w:r w:rsidRPr="000A0A5F">
        <w:rPr>
          <w:lang w:eastAsia="zh-CN"/>
        </w:rPr>
        <w:t>5.2.2.1</w:t>
      </w:r>
      <w:r w:rsidRPr="000A0A5F">
        <w:rPr>
          <w:lang w:eastAsia="zh-CN"/>
        </w:rPr>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8BCBD05" w14:textId="77777777" w:rsidR="009805D1" w:rsidRPr="000A0A5F" w:rsidRDefault="009805D1" w:rsidP="009805D1">
      <w:bookmarkStart w:id="1561" w:name="_Toc11247278"/>
      <w:bookmarkStart w:id="1562" w:name="_Toc27044398"/>
      <w:bookmarkStart w:id="1563" w:name="_Toc36033440"/>
      <w:bookmarkStart w:id="1564" w:name="_Toc45131572"/>
      <w:bookmarkStart w:id="1565" w:name="_Toc49775857"/>
      <w:bookmarkStart w:id="1566" w:name="_Toc51746777"/>
      <w:bookmarkStart w:id="1567" w:name="_Toc66360319"/>
      <w:bookmarkStart w:id="1568" w:name="_Toc68104824"/>
      <w:bookmarkStart w:id="1569" w:name="_Toc74755453"/>
      <w:bookmarkStart w:id="1570" w:name="_Toc105674308"/>
      <w:bookmarkStart w:id="1571"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40"/>
        <w:rPr>
          <w:lang w:eastAsia="zh-CN"/>
        </w:rPr>
      </w:pPr>
      <w:bookmarkStart w:id="1572" w:name="_Toc153625121"/>
      <w:bookmarkStart w:id="1573" w:name="_Toc185505352"/>
      <w:bookmarkStart w:id="1574" w:name="_Toc212045880"/>
      <w:r w:rsidRPr="000A0A5F">
        <w:rPr>
          <w:lang w:eastAsia="zh-CN"/>
        </w:rPr>
        <w:t>5.2.2.2</w:t>
      </w:r>
      <w:r w:rsidRPr="000A0A5F">
        <w:rPr>
          <w:lang w:eastAsia="zh-CN"/>
        </w:rPr>
        <w:tab/>
        <w:t>Usage of the HTTP PATCH method</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30"/>
      </w:pPr>
      <w:bookmarkStart w:id="1575" w:name="_Toc11247279"/>
      <w:bookmarkStart w:id="1576" w:name="_Toc27044399"/>
      <w:bookmarkStart w:id="1577" w:name="_Toc36033441"/>
      <w:bookmarkStart w:id="1578" w:name="_Toc45131573"/>
      <w:bookmarkStart w:id="1579" w:name="_Toc49775858"/>
      <w:bookmarkStart w:id="1580" w:name="_Toc51746778"/>
      <w:bookmarkStart w:id="1581" w:name="_Toc66360320"/>
      <w:bookmarkStart w:id="1582" w:name="_Toc68104825"/>
      <w:bookmarkStart w:id="1583" w:name="_Toc74755454"/>
      <w:bookmarkStart w:id="1584" w:name="_Toc105674309"/>
      <w:bookmarkStart w:id="1585" w:name="_Toc130502343"/>
      <w:bookmarkStart w:id="1586" w:name="_Toc153625122"/>
      <w:bookmarkStart w:id="1587" w:name="_Toc185505353"/>
      <w:bookmarkStart w:id="1588" w:name="_Toc212045881"/>
      <w:r w:rsidRPr="000A0A5F">
        <w:t>5.2.3</w:t>
      </w:r>
      <w:r w:rsidRPr="000A0A5F">
        <w:tab/>
        <w:t>Content type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30"/>
      </w:pPr>
      <w:bookmarkStart w:id="1589" w:name="_Toc11247280"/>
      <w:bookmarkStart w:id="1590" w:name="_Toc27044400"/>
      <w:bookmarkStart w:id="1591" w:name="_Toc36033442"/>
      <w:bookmarkStart w:id="1592" w:name="_Toc45131574"/>
      <w:bookmarkStart w:id="1593" w:name="_Toc49775859"/>
      <w:bookmarkStart w:id="1594" w:name="_Toc51746779"/>
      <w:bookmarkStart w:id="1595" w:name="_Toc66360321"/>
      <w:bookmarkStart w:id="1596" w:name="_Toc68104826"/>
      <w:bookmarkStart w:id="1597" w:name="_Toc74755455"/>
      <w:bookmarkStart w:id="1598" w:name="_Toc105674310"/>
      <w:bookmarkStart w:id="1599" w:name="_Toc130502344"/>
      <w:bookmarkStart w:id="1600" w:name="_Toc153625123"/>
      <w:bookmarkStart w:id="1601" w:name="_Toc185505354"/>
      <w:bookmarkStart w:id="1602" w:name="_Toc212045882"/>
      <w:r w:rsidRPr="000A0A5F">
        <w:lastRenderedPageBreak/>
        <w:t>5.2.4</w:t>
      </w:r>
      <w:r w:rsidRPr="000A0A5F">
        <w:tab/>
        <w:t>URI structure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3F4A554" w14:textId="77777777" w:rsidR="006C1282" w:rsidRPr="000A0A5F" w:rsidRDefault="006C1282" w:rsidP="006C1282">
      <w:pPr>
        <w:pStyle w:val="40"/>
      </w:pPr>
      <w:bookmarkStart w:id="1603" w:name="_Toc19702489"/>
      <w:bookmarkStart w:id="1604" w:name="_Toc27751650"/>
      <w:bookmarkStart w:id="1605" w:name="_Toc35971736"/>
      <w:bookmarkStart w:id="1606" w:name="_Toc35975985"/>
      <w:bookmarkStart w:id="1607" w:name="_Toc44849442"/>
      <w:bookmarkStart w:id="1608" w:name="_Toc51853083"/>
      <w:bookmarkStart w:id="1609" w:name="_Toc51859756"/>
      <w:bookmarkStart w:id="1610" w:name="_Toc106914575"/>
      <w:bookmarkStart w:id="1611" w:name="_Toc130502345"/>
      <w:bookmarkStart w:id="1612" w:name="_Toc153625124"/>
      <w:bookmarkStart w:id="1613" w:name="_Toc185505355"/>
      <w:bookmarkStart w:id="1614" w:name="_Toc212045883"/>
      <w:r w:rsidRPr="000A0A5F">
        <w:t>5.2.4.1</w:t>
      </w:r>
      <w:r w:rsidRPr="000A0A5F">
        <w:tab/>
      </w:r>
      <w:bookmarkEnd w:id="1603"/>
      <w:bookmarkEnd w:id="1604"/>
      <w:bookmarkEnd w:id="1605"/>
      <w:bookmarkEnd w:id="1606"/>
      <w:bookmarkEnd w:id="1607"/>
      <w:bookmarkEnd w:id="1608"/>
      <w:bookmarkEnd w:id="1609"/>
      <w:bookmarkEnd w:id="1610"/>
      <w:r w:rsidRPr="000A0A5F">
        <w:t>Resource URI structure</w:t>
      </w:r>
      <w:bookmarkEnd w:id="1611"/>
      <w:bookmarkEnd w:id="1612"/>
      <w:bookmarkEnd w:id="1613"/>
      <w:bookmarkEnd w:id="1614"/>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5" w:name="_Toc11247281"/>
      <w:bookmarkStart w:id="1616" w:name="_Toc27044401"/>
      <w:bookmarkStart w:id="1617" w:name="_Toc36033443"/>
      <w:bookmarkStart w:id="1618" w:name="_Toc45131575"/>
      <w:bookmarkStart w:id="1619" w:name="_Toc49775860"/>
      <w:bookmarkStart w:id="1620" w:name="_Toc51746780"/>
      <w:bookmarkStart w:id="1621" w:name="_Toc66360322"/>
      <w:bookmarkStart w:id="1622" w:name="_Toc68104827"/>
      <w:bookmarkStart w:id="1623" w:name="_Toc74755456"/>
      <w:r w:rsidRPr="000A0A5F">
        <w:t>The naming conventions defined in clause 5.1.3 of 3GPP TS 29.501 [49] shall apply.</w:t>
      </w:r>
    </w:p>
    <w:p w14:paraId="15049015" w14:textId="77777777" w:rsidR="006C1282" w:rsidRPr="000A0A5F" w:rsidRDefault="006C1282" w:rsidP="006C1282">
      <w:pPr>
        <w:pStyle w:val="40"/>
      </w:pPr>
      <w:bookmarkStart w:id="1624" w:name="_Toc130502346"/>
      <w:bookmarkStart w:id="1625" w:name="_Toc153625125"/>
      <w:bookmarkStart w:id="1626" w:name="_Toc185505356"/>
      <w:bookmarkStart w:id="1627" w:name="_Toc212045884"/>
      <w:r w:rsidRPr="000A0A5F">
        <w:t>5.2.4.2</w:t>
      </w:r>
      <w:r w:rsidRPr="000A0A5F">
        <w:tab/>
        <w:t>Custom operations URI structure</w:t>
      </w:r>
      <w:bookmarkEnd w:id="1624"/>
      <w:bookmarkEnd w:id="1625"/>
      <w:bookmarkEnd w:id="1626"/>
      <w:bookmarkEnd w:id="1627"/>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40"/>
      </w:pPr>
      <w:bookmarkStart w:id="1628" w:name="_Toc130502347"/>
      <w:bookmarkStart w:id="1629" w:name="_Toc153625126"/>
      <w:bookmarkStart w:id="1630" w:name="_Toc185505357"/>
      <w:bookmarkStart w:id="1631" w:name="_Toc212045885"/>
      <w:r w:rsidRPr="000A0A5F">
        <w:t>5.2.4.3</w:t>
      </w:r>
      <w:r w:rsidRPr="000A0A5F">
        <w:tab/>
        <w:t>Callback URI structure</w:t>
      </w:r>
      <w:bookmarkEnd w:id="1628"/>
      <w:bookmarkEnd w:id="1629"/>
      <w:bookmarkEnd w:id="1630"/>
      <w:bookmarkEnd w:id="1631"/>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30"/>
      </w:pPr>
      <w:bookmarkStart w:id="1632" w:name="_Toc105674311"/>
      <w:bookmarkStart w:id="1633" w:name="_Toc130502348"/>
      <w:bookmarkStart w:id="1634" w:name="_Toc153625127"/>
      <w:bookmarkStart w:id="1635" w:name="_Toc185505358"/>
      <w:bookmarkStart w:id="1636" w:name="_Toc212045886"/>
      <w:r w:rsidRPr="000A0A5F">
        <w:lastRenderedPageBreak/>
        <w:t>5.2.5</w:t>
      </w:r>
      <w:r w:rsidRPr="000A0A5F">
        <w:tab/>
        <w:t>Notifications</w:t>
      </w:r>
      <w:bookmarkEnd w:id="1615"/>
      <w:bookmarkEnd w:id="1616"/>
      <w:bookmarkEnd w:id="1617"/>
      <w:bookmarkEnd w:id="1618"/>
      <w:bookmarkEnd w:id="1619"/>
      <w:bookmarkEnd w:id="1620"/>
      <w:bookmarkEnd w:id="1621"/>
      <w:bookmarkEnd w:id="1622"/>
      <w:bookmarkEnd w:id="1623"/>
      <w:bookmarkEnd w:id="1632"/>
      <w:bookmarkEnd w:id="1633"/>
      <w:bookmarkEnd w:id="1634"/>
      <w:bookmarkEnd w:id="1635"/>
      <w:bookmarkEnd w:id="1636"/>
    </w:p>
    <w:p w14:paraId="2560A865" w14:textId="77777777" w:rsidR="00CB0DD7" w:rsidRPr="000A0A5F" w:rsidRDefault="00CB0DD7">
      <w:pPr>
        <w:pStyle w:val="40"/>
      </w:pPr>
      <w:bookmarkStart w:id="1637" w:name="_Toc11247282"/>
      <w:bookmarkStart w:id="1638" w:name="_Toc27044402"/>
      <w:bookmarkStart w:id="1639" w:name="_Toc36033444"/>
      <w:bookmarkStart w:id="1640" w:name="_Toc45131576"/>
      <w:bookmarkStart w:id="1641" w:name="_Toc49775861"/>
      <w:bookmarkStart w:id="1642" w:name="_Toc51746781"/>
      <w:bookmarkStart w:id="1643" w:name="_Toc66360323"/>
      <w:bookmarkStart w:id="1644" w:name="_Toc68104828"/>
      <w:bookmarkStart w:id="1645" w:name="_Toc74755457"/>
      <w:bookmarkStart w:id="1646" w:name="_Toc105674312"/>
      <w:bookmarkStart w:id="1647" w:name="_Toc130502349"/>
      <w:bookmarkStart w:id="1648" w:name="_Toc153625128"/>
      <w:bookmarkStart w:id="1649" w:name="_Toc185505359"/>
      <w:bookmarkStart w:id="1650" w:name="_Toc212045887"/>
      <w:r w:rsidRPr="000A0A5F">
        <w:t>5.2.5.1</w:t>
      </w:r>
      <w:r w:rsidRPr="000A0A5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40"/>
      </w:pPr>
      <w:bookmarkStart w:id="1651" w:name="_Toc11247283"/>
      <w:bookmarkStart w:id="1652" w:name="_Toc27044403"/>
      <w:bookmarkStart w:id="1653" w:name="_Toc36033445"/>
      <w:bookmarkStart w:id="1654" w:name="_Toc45131577"/>
      <w:bookmarkStart w:id="1655" w:name="_Toc49775862"/>
      <w:bookmarkStart w:id="1656" w:name="_Toc51746782"/>
      <w:bookmarkStart w:id="1657" w:name="_Toc66360324"/>
      <w:bookmarkStart w:id="1658" w:name="_Toc68104829"/>
      <w:bookmarkStart w:id="1659" w:name="_Toc74755458"/>
      <w:bookmarkStart w:id="1660" w:name="_Toc105674313"/>
      <w:bookmarkStart w:id="1661" w:name="_Toc130502350"/>
      <w:bookmarkStart w:id="1662" w:name="_Toc153625129"/>
      <w:bookmarkStart w:id="1663" w:name="_Toc185505360"/>
      <w:bookmarkStart w:id="1664" w:name="_Toc212045888"/>
      <w:r w:rsidRPr="000A0A5F">
        <w:t>5.2.5.2</w:t>
      </w:r>
      <w:r w:rsidRPr="000A0A5F">
        <w:tab/>
        <w:t>Notification Delivery using a separate HTTP connection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40"/>
      </w:pPr>
      <w:bookmarkStart w:id="1665" w:name="_Toc11247284"/>
      <w:bookmarkStart w:id="1666" w:name="_Toc27044404"/>
      <w:bookmarkStart w:id="1667" w:name="_Toc36033446"/>
      <w:bookmarkStart w:id="1668" w:name="_Toc45131578"/>
      <w:bookmarkStart w:id="1669" w:name="_Toc49775863"/>
      <w:bookmarkStart w:id="1670" w:name="_Toc51746783"/>
      <w:bookmarkStart w:id="1671" w:name="_Toc66360325"/>
      <w:bookmarkStart w:id="1672" w:name="_Toc68104830"/>
      <w:bookmarkStart w:id="1673" w:name="_Toc74755459"/>
      <w:bookmarkStart w:id="1674" w:name="_Toc105674314"/>
      <w:bookmarkStart w:id="1675" w:name="_Toc130502351"/>
      <w:bookmarkStart w:id="1676" w:name="_Toc153625130"/>
      <w:bookmarkStart w:id="1677" w:name="_Toc185505361"/>
      <w:bookmarkStart w:id="1678" w:name="_Toc212045889"/>
      <w:r w:rsidRPr="000A0A5F">
        <w:t>5.2.5.3</w:t>
      </w:r>
      <w:r w:rsidRPr="000A0A5F">
        <w:tab/>
        <w:t>Notification Test Event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40"/>
      </w:pPr>
      <w:bookmarkStart w:id="1679" w:name="_Toc11247285"/>
      <w:bookmarkStart w:id="1680" w:name="_Toc27044405"/>
      <w:bookmarkStart w:id="1681" w:name="_Toc36033447"/>
      <w:bookmarkStart w:id="1682" w:name="_Toc45131579"/>
      <w:bookmarkStart w:id="1683" w:name="_Toc49775864"/>
      <w:bookmarkStart w:id="1684" w:name="_Toc51746784"/>
      <w:bookmarkStart w:id="1685" w:name="_Toc66360326"/>
      <w:bookmarkStart w:id="1686" w:name="_Toc68104831"/>
      <w:bookmarkStart w:id="1687" w:name="_Toc74755460"/>
      <w:bookmarkStart w:id="1688" w:name="_Toc105674315"/>
      <w:bookmarkStart w:id="1689" w:name="_Toc130502352"/>
      <w:bookmarkStart w:id="1690" w:name="_Toc153625131"/>
      <w:bookmarkStart w:id="1691" w:name="_Toc185505362"/>
      <w:bookmarkStart w:id="1692" w:name="_Toc212045890"/>
      <w:r w:rsidRPr="000A0A5F">
        <w:t>5.2.5.4</w:t>
      </w:r>
      <w:r w:rsidRPr="000A0A5F">
        <w:tab/>
        <w:t>Notification Delivery using Websocket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3"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3"/>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30"/>
      </w:pPr>
      <w:bookmarkStart w:id="1694" w:name="_Toc11247286"/>
      <w:bookmarkStart w:id="1695" w:name="_Toc27044406"/>
      <w:bookmarkStart w:id="1696" w:name="_Toc36033448"/>
      <w:bookmarkStart w:id="1697" w:name="_Toc45131580"/>
      <w:bookmarkStart w:id="1698" w:name="_Toc49775865"/>
      <w:bookmarkStart w:id="1699" w:name="_Toc51746785"/>
      <w:bookmarkStart w:id="1700" w:name="_Toc66360327"/>
      <w:bookmarkStart w:id="1701" w:name="_Toc68104832"/>
      <w:bookmarkStart w:id="1702" w:name="_Toc74755461"/>
      <w:bookmarkStart w:id="1703" w:name="_Toc105674316"/>
      <w:bookmarkStart w:id="1704" w:name="_Toc130502353"/>
      <w:bookmarkStart w:id="1705" w:name="_Toc153625132"/>
      <w:bookmarkStart w:id="1706" w:name="_Toc185505363"/>
      <w:bookmarkStart w:id="1707" w:name="_Toc212045891"/>
      <w:r w:rsidRPr="000A0A5F">
        <w:t>5.2.6</w:t>
      </w:r>
      <w:r w:rsidRPr="000A0A5F">
        <w:tab/>
        <w:t>Error handling</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08" w:name="_Hlk519025313"/>
            <w:r w:rsidRPr="000A0A5F">
              <w:t>Length Required</w:t>
            </w:r>
            <w:bookmarkEnd w:id="1708"/>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30"/>
        <w:spacing w:before="180"/>
        <w:rPr>
          <w:lang w:eastAsia="zh-CN"/>
        </w:rPr>
      </w:pPr>
      <w:bookmarkStart w:id="1709" w:name="_Toc11247287"/>
      <w:bookmarkStart w:id="1710" w:name="_Toc27044407"/>
      <w:bookmarkStart w:id="1711" w:name="_Toc36033449"/>
      <w:bookmarkStart w:id="1712" w:name="_Toc45131581"/>
      <w:bookmarkStart w:id="1713" w:name="_Toc49775866"/>
      <w:bookmarkStart w:id="1714" w:name="_Toc51746786"/>
      <w:bookmarkStart w:id="1715" w:name="_Toc66360328"/>
      <w:bookmarkStart w:id="1716" w:name="_Toc68104833"/>
      <w:bookmarkStart w:id="1717" w:name="_Toc74755462"/>
      <w:bookmarkStart w:id="1718" w:name="_Toc105674317"/>
      <w:bookmarkStart w:id="1719" w:name="_Toc130502354"/>
      <w:bookmarkStart w:id="1720" w:name="_Toc153625133"/>
      <w:bookmarkStart w:id="1721" w:name="_Toc185505364"/>
      <w:bookmarkStart w:id="1722" w:name="_Toc212045892"/>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30"/>
        <w:rPr>
          <w:lang w:eastAsia="zh-CN"/>
        </w:rPr>
      </w:pPr>
      <w:bookmarkStart w:id="1723" w:name="_Toc11247288"/>
      <w:bookmarkStart w:id="1724" w:name="_Toc27044408"/>
      <w:bookmarkStart w:id="1725" w:name="_Toc36033450"/>
      <w:bookmarkStart w:id="1726" w:name="_Toc45131582"/>
      <w:bookmarkStart w:id="1727" w:name="_Toc49775867"/>
      <w:bookmarkStart w:id="1728" w:name="_Toc51746787"/>
      <w:bookmarkStart w:id="1729" w:name="_Toc66360329"/>
      <w:bookmarkStart w:id="1730" w:name="_Toc68104834"/>
      <w:bookmarkStart w:id="1731" w:name="_Toc74755463"/>
      <w:bookmarkStart w:id="1732" w:name="_Toc105674318"/>
      <w:bookmarkStart w:id="1733" w:name="_Toc130502355"/>
      <w:bookmarkStart w:id="1734" w:name="_Toc153625134"/>
      <w:bookmarkStart w:id="1735" w:name="_Toc185505365"/>
      <w:bookmarkStart w:id="1736" w:name="_Toc212045893"/>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5AE01E6D" w14:textId="77777777" w:rsidR="00CB0DD7" w:rsidRPr="000A0A5F" w:rsidRDefault="00CB0DD7">
      <w:pPr>
        <w:pStyle w:val="40"/>
        <w:rPr>
          <w:lang w:eastAsia="zh-CN"/>
        </w:rPr>
      </w:pPr>
      <w:bookmarkStart w:id="1737" w:name="_Toc11247289"/>
      <w:bookmarkStart w:id="1738" w:name="_Toc27044409"/>
      <w:bookmarkStart w:id="1739" w:name="_Toc36033451"/>
      <w:bookmarkStart w:id="1740" w:name="_Toc45131583"/>
      <w:bookmarkStart w:id="1741" w:name="_Toc49775868"/>
      <w:bookmarkStart w:id="1742" w:name="_Toc51746788"/>
      <w:bookmarkStart w:id="1743" w:name="_Toc66360330"/>
      <w:bookmarkStart w:id="1744" w:name="_Toc68104835"/>
      <w:bookmarkStart w:id="1745" w:name="_Toc74755464"/>
      <w:bookmarkStart w:id="1746" w:name="_Toc105674319"/>
      <w:bookmarkStart w:id="1747" w:name="_Toc130502356"/>
      <w:bookmarkStart w:id="1748" w:name="_Toc153625135"/>
      <w:bookmarkStart w:id="1749" w:name="_Toc185505366"/>
      <w:bookmarkStart w:id="1750" w:name="_Toc212045894"/>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40"/>
        <w:rPr>
          <w:lang w:eastAsia="zh-CN"/>
        </w:rPr>
      </w:pPr>
      <w:bookmarkStart w:id="1751" w:name="_Toc11247290"/>
      <w:bookmarkStart w:id="1752" w:name="_Toc27044410"/>
      <w:bookmarkStart w:id="1753" w:name="_Toc36033452"/>
      <w:bookmarkStart w:id="1754" w:name="_Toc45131584"/>
      <w:bookmarkStart w:id="1755" w:name="_Toc49775869"/>
      <w:bookmarkStart w:id="1756" w:name="_Toc51746789"/>
      <w:bookmarkStart w:id="1757" w:name="_Toc66360331"/>
      <w:bookmarkStart w:id="1758" w:name="_Toc68104836"/>
      <w:bookmarkStart w:id="1759" w:name="_Toc74755465"/>
      <w:bookmarkStart w:id="1760" w:name="_Toc105674320"/>
      <w:bookmarkStart w:id="1761" w:name="_Toc130502357"/>
      <w:bookmarkStart w:id="1762" w:name="_Toc153625136"/>
      <w:bookmarkStart w:id="1763" w:name="_Toc185505367"/>
      <w:bookmarkStart w:id="1764" w:name="_Toc212045895"/>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5" w:name="_Toc11247291"/>
      <w:bookmarkStart w:id="1766" w:name="_Toc27044411"/>
      <w:bookmarkStart w:id="1767" w:name="_Toc36033453"/>
      <w:bookmarkStart w:id="1768" w:name="_Toc45131585"/>
      <w:bookmarkStart w:id="1769" w:name="_Toc49775870"/>
      <w:bookmarkStart w:id="1770"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50"/>
        <w:rPr>
          <w:lang w:eastAsia="zh-CN"/>
        </w:rPr>
      </w:pPr>
      <w:bookmarkStart w:id="1771" w:name="_Toc66360332"/>
      <w:bookmarkStart w:id="1772" w:name="_Toc68104837"/>
      <w:bookmarkStart w:id="1773" w:name="_Toc74755466"/>
      <w:bookmarkStart w:id="1774" w:name="_Toc105674321"/>
      <w:bookmarkStart w:id="1775" w:name="_Toc130502358"/>
      <w:bookmarkStart w:id="1776" w:name="_Toc153625137"/>
      <w:bookmarkStart w:id="1777" w:name="_Toc185505368"/>
      <w:bookmarkStart w:id="1778" w:name="_Toc212045896"/>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1"/>
      <w:bookmarkEnd w:id="1772"/>
      <w:bookmarkEnd w:id="1773"/>
      <w:bookmarkEnd w:id="1774"/>
      <w:bookmarkEnd w:id="1775"/>
      <w:bookmarkEnd w:id="1776"/>
      <w:bookmarkEnd w:id="1777"/>
      <w:bookmarkEnd w:id="1778"/>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79" w:name="_Toc19708944"/>
      <w:bookmarkStart w:id="1780" w:name="_Toc27745019"/>
      <w:bookmarkStart w:id="1781" w:name="_Toc29803172"/>
      <w:bookmarkStart w:id="1782" w:name="_Toc35969923"/>
      <w:bookmarkStart w:id="1783" w:name="_Toc36050717"/>
      <w:bookmarkStart w:id="1784" w:name="_Toc44847430"/>
      <w:bookmarkStart w:id="1785" w:name="_Toc51845083"/>
      <w:bookmarkStart w:id="1786" w:name="_Toc51845414"/>
      <w:bookmarkStart w:id="1787" w:name="_Toc51846934"/>
      <w:bookmarkStart w:id="1788" w:name="_Toc57022564"/>
      <w:bookmarkStart w:id="1789"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79"/>
      <w:bookmarkEnd w:id="1780"/>
      <w:bookmarkEnd w:id="1781"/>
      <w:bookmarkEnd w:id="1782"/>
      <w:bookmarkEnd w:id="1783"/>
      <w:bookmarkEnd w:id="1784"/>
      <w:bookmarkEnd w:id="1785"/>
      <w:bookmarkEnd w:id="1786"/>
      <w:bookmarkEnd w:id="1787"/>
      <w:bookmarkEnd w:id="1788"/>
      <w:bookmarkEnd w:id="1789"/>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0" w:name="_Toc19708945"/>
      <w:bookmarkStart w:id="1791" w:name="_Toc27745020"/>
      <w:bookmarkStart w:id="1792" w:name="_Toc29803173"/>
      <w:bookmarkStart w:id="1793" w:name="_Toc35969924"/>
      <w:bookmarkStart w:id="1794" w:name="_Toc36050718"/>
      <w:bookmarkStart w:id="1795" w:name="_Toc44847431"/>
      <w:bookmarkStart w:id="1796" w:name="_Toc51845084"/>
      <w:bookmarkStart w:id="1797" w:name="_Toc51845415"/>
      <w:bookmarkStart w:id="1798" w:name="_Toc51846935"/>
      <w:bookmarkStart w:id="1799" w:name="_Toc57022565"/>
      <w:bookmarkStart w:id="1800"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0"/>
      <w:bookmarkEnd w:id="1791"/>
      <w:bookmarkEnd w:id="1792"/>
      <w:bookmarkEnd w:id="1793"/>
      <w:bookmarkEnd w:id="1794"/>
      <w:bookmarkEnd w:id="1795"/>
      <w:bookmarkEnd w:id="1796"/>
      <w:bookmarkEnd w:id="1797"/>
      <w:bookmarkEnd w:id="1798"/>
      <w:bookmarkEnd w:id="1799"/>
      <w:bookmarkEnd w:id="1800"/>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1" w:name="_Toc66360333"/>
      <w:bookmarkStart w:id="1802" w:name="_Toc68104838"/>
      <w:bookmarkStart w:id="1803"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30"/>
      </w:pPr>
      <w:bookmarkStart w:id="1804" w:name="_Toc105674322"/>
      <w:bookmarkStart w:id="1805" w:name="_Toc130502359"/>
      <w:bookmarkStart w:id="1806" w:name="_Toc153625138"/>
      <w:bookmarkStart w:id="1807" w:name="_Toc185505369"/>
      <w:bookmarkStart w:id="1808" w:name="_Toc212045897"/>
      <w:r w:rsidRPr="000A0A5F">
        <w:rPr>
          <w:rFonts w:hint="eastAsia"/>
        </w:rPr>
        <w:lastRenderedPageBreak/>
        <w:t>5.2.9</w:t>
      </w:r>
      <w:r w:rsidRPr="000A0A5F">
        <w:rPr>
          <w:rFonts w:hint="eastAsia"/>
          <w:lang w:eastAsia="zh-CN"/>
        </w:rPr>
        <w:tab/>
      </w:r>
      <w:r w:rsidRPr="000A0A5F">
        <w:t>Conventions for Open API specification files</w:t>
      </w:r>
      <w:bookmarkEnd w:id="1765"/>
      <w:bookmarkEnd w:id="1766"/>
      <w:bookmarkEnd w:id="1767"/>
      <w:bookmarkEnd w:id="1768"/>
      <w:bookmarkEnd w:id="1769"/>
      <w:bookmarkEnd w:id="1770"/>
      <w:bookmarkEnd w:id="1801"/>
      <w:bookmarkEnd w:id="1802"/>
      <w:bookmarkEnd w:id="1803"/>
      <w:bookmarkEnd w:id="1804"/>
      <w:bookmarkEnd w:id="1805"/>
      <w:bookmarkEnd w:id="1806"/>
      <w:bookmarkEnd w:id="1807"/>
      <w:bookmarkEnd w:id="1808"/>
    </w:p>
    <w:p w14:paraId="75707543" w14:textId="77777777" w:rsidR="00CB0DD7" w:rsidRPr="000A0A5F" w:rsidRDefault="00CB0DD7">
      <w:pPr>
        <w:pStyle w:val="40"/>
        <w:rPr>
          <w:lang w:eastAsia="zh-CN"/>
        </w:rPr>
      </w:pPr>
      <w:bookmarkStart w:id="1809" w:name="_Toc11247292"/>
      <w:bookmarkStart w:id="1810" w:name="_Toc27044412"/>
      <w:bookmarkStart w:id="1811" w:name="_Toc36033454"/>
      <w:bookmarkStart w:id="1812" w:name="_Toc45131586"/>
      <w:bookmarkStart w:id="1813" w:name="_Toc49775871"/>
      <w:bookmarkStart w:id="1814" w:name="_Toc51746791"/>
      <w:bookmarkStart w:id="1815" w:name="_Toc66360334"/>
      <w:bookmarkStart w:id="1816" w:name="_Toc68104839"/>
      <w:bookmarkStart w:id="1817" w:name="_Toc74755468"/>
      <w:bookmarkStart w:id="1818" w:name="_Toc105674323"/>
      <w:bookmarkStart w:id="1819" w:name="_Toc130502360"/>
      <w:bookmarkStart w:id="1820" w:name="_Toc153625139"/>
      <w:bookmarkStart w:id="1821" w:name="_Toc185505370"/>
      <w:bookmarkStart w:id="1822" w:name="_Toc212045898"/>
      <w:r w:rsidRPr="000A0A5F">
        <w:rPr>
          <w:lang w:eastAsia="zh-CN"/>
        </w:rPr>
        <w:t>5.2.9.1</w:t>
      </w:r>
      <w:r w:rsidRPr="000A0A5F">
        <w:rPr>
          <w:lang w:eastAsia="zh-CN"/>
        </w:rPr>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40"/>
        <w:rPr>
          <w:lang w:eastAsia="zh-CN"/>
        </w:rPr>
      </w:pPr>
      <w:bookmarkStart w:id="1823" w:name="_Toc11247293"/>
      <w:bookmarkStart w:id="1824" w:name="_Toc27044413"/>
      <w:bookmarkStart w:id="1825" w:name="_Toc36033455"/>
      <w:bookmarkStart w:id="1826" w:name="_Toc45131587"/>
      <w:bookmarkStart w:id="1827" w:name="_Toc49775872"/>
      <w:bookmarkStart w:id="1828" w:name="_Toc51746792"/>
      <w:bookmarkStart w:id="1829" w:name="_Toc66360335"/>
      <w:bookmarkStart w:id="1830" w:name="_Toc68104840"/>
      <w:bookmarkStart w:id="1831" w:name="_Toc74755469"/>
      <w:bookmarkStart w:id="1832" w:name="_Toc105674324"/>
      <w:bookmarkStart w:id="1833" w:name="_Toc130502361"/>
      <w:bookmarkStart w:id="1834" w:name="_Toc153625140"/>
      <w:bookmarkStart w:id="1835" w:name="_Toc185505371"/>
      <w:bookmarkStart w:id="1836" w:name="_Toc212045899"/>
      <w:r w:rsidRPr="000A0A5F">
        <w:rPr>
          <w:lang w:eastAsia="zh-CN"/>
        </w:rPr>
        <w:t>5.2.9.2</w:t>
      </w:r>
      <w:r w:rsidRPr="000A0A5F">
        <w:rPr>
          <w:lang w:eastAsia="zh-CN"/>
        </w:rPr>
        <w:tab/>
        <w:t>Formatting of OpenAPI files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40"/>
        <w:rPr>
          <w:lang w:eastAsia="zh-CN"/>
        </w:rPr>
      </w:pPr>
      <w:bookmarkStart w:id="1837" w:name="_Toc11247294"/>
      <w:bookmarkStart w:id="1838" w:name="_Toc27044414"/>
      <w:bookmarkStart w:id="1839" w:name="_Toc36033456"/>
      <w:bookmarkStart w:id="1840" w:name="_Toc45131588"/>
      <w:bookmarkStart w:id="1841" w:name="_Toc49775873"/>
      <w:bookmarkStart w:id="1842" w:name="_Toc51746793"/>
      <w:bookmarkStart w:id="1843" w:name="_Toc66360336"/>
      <w:bookmarkStart w:id="1844" w:name="_Toc68104841"/>
      <w:bookmarkStart w:id="1845" w:name="_Toc74755470"/>
      <w:bookmarkStart w:id="1846" w:name="_Toc105674325"/>
      <w:bookmarkStart w:id="1847" w:name="_Toc130502362"/>
      <w:bookmarkStart w:id="1848" w:name="_Toc153625141"/>
      <w:bookmarkStart w:id="1849" w:name="_Toc185505372"/>
      <w:bookmarkStart w:id="1850" w:name="_Toc212045900"/>
      <w:r w:rsidRPr="000A0A5F">
        <w:rPr>
          <w:lang w:eastAsia="zh-CN"/>
        </w:rPr>
        <w:t>5.2.9.3</w:t>
      </w:r>
      <w:r w:rsidRPr="000A0A5F">
        <w:rPr>
          <w:lang w:eastAsia="zh-CN"/>
        </w:rPr>
        <w:tab/>
      </w:r>
      <w:r w:rsidRPr="000A0A5F">
        <w:rPr>
          <w:rFonts w:hint="eastAsia"/>
          <w:lang w:eastAsia="zh-CN"/>
        </w:rPr>
        <w:t>Structured data types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40"/>
        <w:rPr>
          <w:lang w:val="en-US" w:eastAsia="zh-CN"/>
        </w:rPr>
      </w:pPr>
      <w:bookmarkStart w:id="1851" w:name="_Toc11247295"/>
      <w:bookmarkStart w:id="1852" w:name="_Toc27044415"/>
      <w:bookmarkStart w:id="1853" w:name="_Toc36033457"/>
      <w:bookmarkStart w:id="1854" w:name="_Toc45131589"/>
      <w:bookmarkStart w:id="1855" w:name="_Toc49775874"/>
      <w:bookmarkStart w:id="1856" w:name="_Toc51746794"/>
      <w:bookmarkStart w:id="1857" w:name="_Toc66360337"/>
      <w:bookmarkStart w:id="1858" w:name="_Toc68104842"/>
      <w:bookmarkStart w:id="1859" w:name="_Toc74755471"/>
      <w:bookmarkStart w:id="1860" w:name="_Toc105674326"/>
      <w:bookmarkStart w:id="1861" w:name="_Toc130502363"/>
      <w:bookmarkStart w:id="1862" w:name="_Toc153625142"/>
      <w:bookmarkStart w:id="1863" w:name="_Toc185505373"/>
      <w:bookmarkStart w:id="1864" w:name="_Toc212045901"/>
      <w:r w:rsidRPr="000A0A5F">
        <w:rPr>
          <w:lang w:val="en-US" w:eastAsia="zh-CN"/>
        </w:rPr>
        <w:t>5.2.9.4</w:t>
      </w:r>
      <w:r w:rsidRPr="000A0A5F">
        <w:rPr>
          <w:lang w:val="en-US" w:eastAsia="zh-CN"/>
        </w:rPr>
        <w:tab/>
        <w:t>Info</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40"/>
        <w:rPr>
          <w:lang w:eastAsia="zh-CN"/>
        </w:rPr>
      </w:pPr>
      <w:bookmarkStart w:id="1865" w:name="_Toc11247296"/>
      <w:bookmarkStart w:id="1866" w:name="_Toc27044416"/>
      <w:bookmarkStart w:id="1867" w:name="_Toc36033458"/>
      <w:bookmarkStart w:id="1868" w:name="_Toc45131590"/>
      <w:bookmarkStart w:id="1869" w:name="_Toc49775875"/>
      <w:bookmarkStart w:id="1870" w:name="_Toc51746795"/>
      <w:bookmarkStart w:id="1871" w:name="_Toc66360338"/>
      <w:bookmarkStart w:id="1872" w:name="_Toc68104843"/>
      <w:bookmarkStart w:id="1873" w:name="_Toc74755472"/>
      <w:bookmarkStart w:id="1874" w:name="_Toc105674327"/>
      <w:bookmarkStart w:id="1875" w:name="_Toc130502364"/>
      <w:bookmarkStart w:id="1876" w:name="_Toc153625143"/>
      <w:bookmarkStart w:id="1877" w:name="_Toc185505374"/>
      <w:bookmarkStart w:id="1878" w:name="_Toc212045902"/>
      <w:r w:rsidRPr="000A0A5F">
        <w:rPr>
          <w:lang w:eastAsia="zh-CN"/>
        </w:rPr>
        <w:t>5.2.9.5</w:t>
      </w:r>
      <w:r w:rsidRPr="000A0A5F">
        <w:rPr>
          <w:lang w:eastAsia="zh-CN"/>
        </w:rPr>
        <w:tab/>
        <w:t>Servers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40"/>
        <w:rPr>
          <w:lang w:eastAsia="zh-CN"/>
        </w:rPr>
      </w:pPr>
      <w:bookmarkStart w:id="1879" w:name="_Toc11247297"/>
      <w:bookmarkStart w:id="1880" w:name="_Toc27044417"/>
      <w:bookmarkStart w:id="1881" w:name="_Toc36033459"/>
      <w:bookmarkStart w:id="1882" w:name="_Toc45131591"/>
      <w:bookmarkStart w:id="1883" w:name="_Toc49775876"/>
      <w:bookmarkStart w:id="1884" w:name="_Toc51746796"/>
      <w:bookmarkStart w:id="1885" w:name="_Toc66360339"/>
      <w:bookmarkStart w:id="1886" w:name="_Toc68104844"/>
      <w:bookmarkStart w:id="1887" w:name="_Toc74755473"/>
      <w:bookmarkStart w:id="1888" w:name="_Toc105674328"/>
      <w:bookmarkStart w:id="1889" w:name="_Toc130502365"/>
      <w:bookmarkStart w:id="1890" w:name="_Toc153625144"/>
      <w:bookmarkStart w:id="1891" w:name="_Toc185505375"/>
      <w:bookmarkStart w:id="1892" w:name="_Toc212045903"/>
      <w:r w:rsidRPr="000A0A5F">
        <w:rPr>
          <w:lang w:eastAsia="zh-CN"/>
        </w:rPr>
        <w:t>5.2.9.6</w:t>
      </w:r>
      <w:r w:rsidRPr="000A0A5F">
        <w:rPr>
          <w:lang w:eastAsia="zh-CN"/>
        </w:rPr>
        <w:tab/>
        <w:t xml:space="preserve">References to other 3GPP-defined </w:t>
      </w:r>
      <w:r w:rsidRPr="000A0A5F">
        <w:t>Open API specification files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40"/>
        <w:rPr>
          <w:lang w:eastAsia="zh-CN"/>
        </w:rPr>
      </w:pPr>
      <w:bookmarkStart w:id="1893" w:name="_Toc11247298"/>
      <w:bookmarkStart w:id="1894" w:name="_Toc27044418"/>
      <w:bookmarkStart w:id="1895" w:name="_Toc36033460"/>
      <w:bookmarkStart w:id="1896" w:name="_Toc45131592"/>
      <w:bookmarkStart w:id="1897" w:name="_Toc49775877"/>
      <w:bookmarkStart w:id="1898" w:name="_Toc51746797"/>
      <w:bookmarkStart w:id="1899" w:name="_Toc66360340"/>
      <w:bookmarkStart w:id="1900" w:name="_Toc68104845"/>
      <w:bookmarkStart w:id="1901" w:name="_Toc74755474"/>
      <w:bookmarkStart w:id="1902" w:name="_Toc105674329"/>
      <w:bookmarkStart w:id="1903" w:name="_Toc130502366"/>
      <w:bookmarkStart w:id="1904" w:name="_Toc153625145"/>
      <w:bookmarkStart w:id="1905" w:name="_Toc185505376"/>
      <w:bookmarkStart w:id="1906" w:name="_Toc212045904"/>
      <w:r w:rsidRPr="000A0A5F">
        <w:rPr>
          <w:lang w:eastAsia="zh-CN"/>
        </w:rPr>
        <w:lastRenderedPageBreak/>
        <w:t>5.2.9.7</w:t>
      </w:r>
      <w:r w:rsidRPr="000A0A5F">
        <w:rPr>
          <w:lang w:eastAsia="zh-CN"/>
        </w:rPr>
        <w:tab/>
        <w:t>Server-initiated communication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40"/>
      </w:pPr>
      <w:bookmarkStart w:id="1907" w:name="_Toc11247299"/>
      <w:bookmarkStart w:id="1908" w:name="_Toc27044419"/>
      <w:bookmarkStart w:id="1909" w:name="_Toc36033461"/>
      <w:bookmarkStart w:id="1910" w:name="_Toc45131593"/>
      <w:bookmarkStart w:id="1911" w:name="_Toc49775878"/>
      <w:bookmarkStart w:id="1912" w:name="_Toc51746798"/>
      <w:bookmarkStart w:id="1913" w:name="_Toc66360341"/>
      <w:bookmarkStart w:id="1914" w:name="_Toc68104846"/>
      <w:bookmarkStart w:id="1915" w:name="_Toc74755475"/>
      <w:bookmarkStart w:id="1916" w:name="_Toc105674330"/>
      <w:bookmarkStart w:id="1917" w:name="_Toc130502367"/>
      <w:bookmarkStart w:id="1918" w:name="_Toc153625146"/>
      <w:bookmarkStart w:id="1919" w:name="_Toc185505377"/>
      <w:bookmarkStart w:id="1920" w:name="_Toc212045905"/>
      <w:r w:rsidRPr="000A0A5F">
        <w:t>5.2.9.8</w:t>
      </w:r>
      <w:r w:rsidRPr="000A0A5F">
        <w:tab/>
        <w:t>Describing the body of HTTP PATCH requests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F4FB3E4" w14:textId="77777777" w:rsidR="009E4BF4" w:rsidRPr="000A0A5F" w:rsidRDefault="009E4BF4" w:rsidP="009E4BF4">
      <w:pPr>
        <w:pStyle w:val="50"/>
      </w:pPr>
      <w:bookmarkStart w:id="1921" w:name="_Toc105674331"/>
      <w:bookmarkStart w:id="1922" w:name="_Toc130502368"/>
      <w:bookmarkStart w:id="1923" w:name="_Toc153625147"/>
      <w:bookmarkStart w:id="1924" w:name="_Toc185505378"/>
      <w:bookmarkStart w:id="1925" w:name="_Toc212045906"/>
      <w:r w:rsidRPr="000A0A5F">
        <w:t>5.2.9.8.1</w:t>
      </w:r>
      <w:r w:rsidRPr="000A0A5F">
        <w:tab/>
        <w:t>General</w:t>
      </w:r>
      <w:bookmarkEnd w:id="1921"/>
      <w:bookmarkEnd w:id="1922"/>
      <w:bookmarkEnd w:id="1923"/>
      <w:bookmarkEnd w:id="1924"/>
      <w:bookmarkEnd w:id="192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50"/>
      </w:pPr>
      <w:bookmarkStart w:id="1926" w:name="_Toc105674332"/>
      <w:bookmarkStart w:id="1927" w:name="_Toc130502369"/>
      <w:bookmarkStart w:id="1928" w:name="_Toc153625148"/>
      <w:bookmarkStart w:id="1929" w:name="_Toc185505379"/>
      <w:bookmarkStart w:id="1930" w:name="_Toc212045907"/>
      <w:r w:rsidRPr="000A0A5F">
        <w:t>5.2.9.8.2</w:t>
      </w:r>
      <w:r w:rsidRPr="000A0A5F">
        <w:tab/>
        <w:t>JSON Merge Patch</w:t>
      </w:r>
      <w:bookmarkEnd w:id="1926"/>
      <w:bookmarkEnd w:id="1927"/>
      <w:bookmarkEnd w:id="1928"/>
      <w:bookmarkEnd w:id="1929"/>
      <w:bookmarkEnd w:id="193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1" w:name="_Hlk507631119"/>
      <w:r w:rsidRPr="000A0A5F">
        <w:t>new optional attributes are expected to be introduced without corresponding supported feature or if PATCH can be used as first operation in an API</w:t>
      </w:r>
      <w:bookmarkEnd w:id="1931"/>
      <w:r w:rsidRPr="000A0A5F">
        <w:t>, the usage of the "additionalProperties: false" keyword is not appropriate.</w:t>
      </w:r>
    </w:p>
    <w:p w14:paraId="2B515C5E" w14:textId="77777777" w:rsidR="009E4BF4" w:rsidRPr="000A0A5F" w:rsidRDefault="009E4BF4" w:rsidP="009E4BF4">
      <w:pPr>
        <w:pStyle w:val="50"/>
      </w:pPr>
      <w:bookmarkStart w:id="1932" w:name="_Toc105674333"/>
      <w:bookmarkStart w:id="1933" w:name="_Toc130502370"/>
      <w:bookmarkStart w:id="1934" w:name="_Toc153625149"/>
      <w:bookmarkStart w:id="1935" w:name="_Toc185505380"/>
      <w:bookmarkStart w:id="1936" w:name="_Toc11247300"/>
      <w:bookmarkStart w:id="1937" w:name="_Toc27044420"/>
      <w:bookmarkStart w:id="1938" w:name="_Toc36033462"/>
      <w:bookmarkStart w:id="1939" w:name="_Toc45131594"/>
      <w:bookmarkStart w:id="1940" w:name="_Toc49775879"/>
      <w:bookmarkStart w:id="1941" w:name="_Toc51746799"/>
      <w:bookmarkStart w:id="1942" w:name="_Toc66360342"/>
      <w:bookmarkStart w:id="1943" w:name="_Toc68104847"/>
      <w:bookmarkStart w:id="1944" w:name="_Toc74755476"/>
      <w:bookmarkStart w:id="1945" w:name="_Toc212045908"/>
      <w:r w:rsidRPr="000A0A5F">
        <w:t>5.2.9.8.3</w:t>
      </w:r>
      <w:r w:rsidRPr="000A0A5F">
        <w:tab/>
        <w:t>JSON PATCH</w:t>
      </w:r>
      <w:bookmarkEnd w:id="1932"/>
      <w:bookmarkEnd w:id="1933"/>
      <w:bookmarkEnd w:id="1934"/>
      <w:bookmarkEnd w:id="1935"/>
      <w:bookmarkEnd w:id="1945"/>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40"/>
      </w:pPr>
      <w:bookmarkStart w:id="1946" w:name="_Toc105674334"/>
      <w:bookmarkStart w:id="1947" w:name="_Toc130502371"/>
      <w:bookmarkStart w:id="1948" w:name="_Toc153625150"/>
      <w:bookmarkStart w:id="1949" w:name="_Toc185505381"/>
      <w:bookmarkStart w:id="1950" w:name="_Toc212045909"/>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36"/>
      <w:bookmarkEnd w:id="1937"/>
      <w:bookmarkEnd w:id="1938"/>
      <w:bookmarkEnd w:id="1939"/>
      <w:bookmarkEnd w:id="1940"/>
      <w:bookmarkEnd w:id="1941"/>
      <w:bookmarkEnd w:id="1942"/>
      <w:bookmarkEnd w:id="1943"/>
      <w:bookmarkEnd w:id="1944"/>
      <w:bookmarkEnd w:id="1946"/>
      <w:bookmarkEnd w:id="1947"/>
      <w:bookmarkEnd w:id="1948"/>
      <w:bookmarkEnd w:id="1949"/>
      <w:bookmarkEnd w:id="1950"/>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40"/>
        <w:rPr>
          <w:lang w:eastAsia="zh-CN"/>
        </w:rPr>
      </w:pPr>
      <w:bookmarkStart w:id="1951" w:name="_Toc11247301"/>
      <w:bookmarkStart w:id="1952" w:name="_Toc27044421"/>
      <w:bookmarkStart w:id="1953" w:name="_Toc36033463"/>
      <w:bookmarkStart w:id="1954" w:name="_Toc45131595"/>
      <w:bookmarkStart w:id="1955" w:name="_Toc49775880"/>
      <w:bookmarkStart w:id="1956" w:name="_Toc51746800"/>
      <w:bookmarkStart w:id="1957" w:name="_Toc66360343"/>
      <w:bookmarkStart w:id="1958" w:name="_Toc68104848"/>
      <w:bookmarkStart w:id="1959" w:name="_Toc74755477"/>
      <w:bookmarkStart w:id="1960" w:name="_Toc105674335"/>
      <w:bookmarkStart w:id="1961" w:name="_Toc130502372"/>
      <w:bookmarkStart w:id="1962" w:name="_Toc153625151"/>
      <w:bookmarkStart w:id="1963" w:name="_Toc185505382"/>
      <w:bookmarkStart w:id="1964" w:name="_Toc212045910"/>
      <w:r w:rsidRPr="000A0A5F">
        <w:rPr>
          <w:rFonts w:hint="eastAsia"/>
          <w:lang w:eastAsia="zh-CN"/>
        </w:rPr>
        <w:t>5.</w:t>
      </w:r>
      <w:r w:rsidRPr="000A0A5F">
        <w:rPr>
          <w:lang w:eastAsia="zh-CN"/>
        </w:rPr>
        <w:t>2.9.10</w:t>
      </w:r>
      <w:r w:rsidRPr="000A0A5F">
        <w:tab/>
      </w:r>
      <w:r w:rsidRPr="000A0A5F">
        <w:rPr>
          <w:lang w:eastAsia="zh-CN"/>
        </w:rPr>
        <w:t>Enumerations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40"/>
        <w:rPr>
          <w:lang w:eastAsia="zh-CN"/>
        </w:rPr>
      </w:pPr>
      <w:bookmarkStart w:id="1965" w:name="_Toc11247302"/>
      <w:bookmarkStart w:id="1966" w:name="_Toc27044422"/>
      <w:bookmarkStart w:id="1967" w:name="_Toc36033464"/>
      <w:bookmarkStart w:id="1968" w:name="_Toc45131596"/>
      <w:bookmarkStart w:id="1969" w:name="_Toc49775881"/>
      <w:bookmarkStart w:id="1970" w:name="_Toc51746801"/>
      <w:bookmarkStart w:id="1971" w:name="_Toc66360344"/>
      <w:bookmarkStart w:id="1972" w:name="_Toc68104849"/>
      <w:bookmarkStart w:id="1973" w:name="_Toc74755478"/>
      <w:bookmarkStart w:id="1974" w:name="_Toc105674336"/>
      <w:bookmarkStart w:id="1975" w:name="_Toc130502373"/>
      <w:bookmarkStart w:id="1976" w:name="_Toc153625152"/>
      <w:bookmarkStart w:id="1977" w:name="_Toc185505383"/>
      <w:bookmarkStart w:id="1978" w:name="_Toc212045911"/>
      <w:r w:rsidRPr="000A0A5F">
        <w:rPr>
          <w:lang w:eastAsia="zh-CN"/>
        </w:rPr>
        <w:lastRenderedPageBreak/>
        <w:t>5.2.9.11</w:t>
      </w:r>
      <w:r w:rsidRPr="000A0A5F">
        <w:rPr>
          <w:lang w:eastAsia="zh-CN"/>
        </w:rPr>
        <w:tab/>
        <w:t>Read only attribute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40"/>
        <w:rPr>
          <w:lang w:eastAsia="zh-CN"/>
        </w:rPr>
      </w:pPr>
      <w:bookmarkStart w:id="1979" w:name="_Toc11247303"/>
      <w:bookmarkStart w:id="1980" w:name="_Toc27044423"/>
      <w:bookmarkStart w:id="1981" w:name="_Toc36033465"/>
      <w:bookmarkStart w:id="1982" w:name="_Toc45131597"/>
      <w:bookmarkStart w:id="1983" w:name="_Toc49775882"/>
      <w:bookmarkStart w:id="1984" w:name="_Toc51746802"/>
      <w:bookmarkStart w:id="1985" w:name="_Toc66360345"/>
      <w:bookmarkStart w:id="1986" w:name="_Toc68104850"/>
      <w:bookmarkStart w:id="1987" w:name="_Toc74755479"/>
      <w:bookmarkStart w:id="1988" w:name="_Toc105674337"/>
      <w:bookmarkStart w:id="1989" w:name="_Toc130502374"/>
      <w:bookmarkStart w:id="1990" w:name="_Toc153625153"/>
      <w:bookmarkStart w:id="1991" w:name="_Toc185505384"/>
      <w:bookmarkStart w:id="1992" w:name="_Toc212045912"/>
      <w:r w:rsidRPr="000A0A5F">
        <w:rPr>
          <w:lang w:eastAsia="zh-CN"/>
        </w:rPr>
        <w:t>5.2.9.12</w:t>
      </w:r>
      <w:r w:rsidRPr="000A0A5F">
        <w:rPr>
          <w:lang w:eastAsia="zh-CN"/>
        </w:rPr>
        <w:tab/>
        <w:t>externalDocs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40"/>
        <w:rPr>
          <w:lang w:eastAsia="zh-CN"/>
        </w:rPr>
      </w:pPr>
      <w:bookmarkStart w:id="1993" w:name="_Toc74755480"/>
      <w:bookmarkStart w:id="1994" w:name="_Toc105674338"/>
      <w:bookmarkStart w:id="1995" w:name="_Toc130502375"/>
      <w:bookmarkStart w:id="1996" w:name="_Toc153625154"/>
      <w:bookmarkStart w:id="1997" w:name="_Toc185505385"/>
      <w:bookmarkStart w:id="1998" w:name="_Toc58835972"/>
      <w:bookmarkStart w:id="1999" w:name="_Toc66360346"/>
      <w:bookmarkStart w:id="2000" w:name="_Toc68104851"/>
      <w:bookmarkStart w:id="2001" w:name="_Toc11247304"/>
      <w:bookmarkStart w:id="2002" w:name="_Toc27044424"/>
      <w:bookmarkStart w:id="2003" w:name="_Toc36033466"/>
      <w:bookmarkStart w:id="2004" w:name="_Toc45131598"/>
      <w:bookmarkStart w:id="2005" w:name="_Toc49775883"/>
      <w:bookmarkStart w:id="2006" w:name="_Toc51746803"/>
      <w:bookmarkStart w:id="2007" w:name="_Toc212045913"/>
      <w:r w:rsidRPr="000A0A5F">
        <w:rPr>
          <w:lang w:eastAsia="zh-CN"/>
        </w:rPr>
        <w:t>5.2.9.13</w:t>
      </w:r>
      <w:r w:rsidRPr="000A0A5F">
        <w:rPr>
          <w:lang w:eastAsia="zh-CN"/>
        </w:rPr>
        <w:tab/>
        <w:t>Operation identifiers</w:t>
      </w:r>
      <w:bookmarkEnd w:id="1993"/>
      <w:bookmarkEnd w:id="1994"/>
      <w:bookmarkEnd w:id="1995"/>
      <w:bookmarkEnd w:id="1996"/>
      <w:bookmarkEnd w:id="1997"/>
      <w:bookmarkEnd w:id="2007"/>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40"/>
        <w:rPr>
          <w:lang w:eastAsia="zh-CN"/>
        </w:rPr>
      </w:pPr>
      <w:bookmarkStart w:id="2008" w:name="_Toc130502376"/>
      <w:bookmarkStart w:id="2009" w:name="_Toc153625155"/>
      <w:bookmarkStart w:id="2010" w:name="_Toc185505386"/>
      <w:bookmarkStart w:id="2011" w:name="_Toc212045914"/>
      <w:r w:rsidRPr="000A0A5F">
        <w:rPr>
          <w:lang w:eastAsia="zh-CN"/>
        </w:rPr>
        <w:t>5.2.9.14</w:t>
      </w:r>
      <w:r w:rsidRPr="000A0A5F">
        <w:rPr>
          <w:lang w:eastAsia="zh-CN"/>
        </w:rPr>
        <w:tab/>
        <w:t>Usage of the "tags" field</w:t>
      </w:r>
      <w:bookmarkEnd w:id="2008"/>
      <w:bookmarkEnd w:id="2009"/>
      <w:bookmarkEnd w:id="2010"/>
      <w:bookmarkEnd w:id="201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30"/>
        <w:spacing w:before="180"/>
        <w:rPr>
          <w:lang w:eastAsia="zh-CN"/>
        </w:rPr>
      </w:pPr>
      <w:bookmarkStart w:id="2012" w:name="_Toc74755481"/>
      <w:bookmarkStart w:id="2013" w:name="_Toc105674339"/>
      <w:bookmarkStart w:id="2014" w:name="_Toc130502377"/>
      <w:bookmarkStart w:id="2015" w:name="_Toc153625156"/>
      <w:bookmarkStart w:id="2016" w:name="_Toc185505387"/>
      <w:bookmarkStart w:id="2017" w:name="_Toc212045915"/>
      <w:r w:rsidRPr="000A0A5F">
        <w:rPr>
          <w:rFonts w:hint="eastAsia"/>
        </w:rPr>
        <w:t>5.</w:t>
      </w:r>
      <w:r w:rsidRPr="000A0A5F">
        <w:t>2</w:t>
      </w:r>
      <w:r w:rsidRPr="000A0A5F">
        <w:rPr>
          <w:rFonts w:hint="eastAsia"/>
        </w:rPr>
        <w:t>.</w:t>
      </w:r>
      <w:r w:rsidRPr="000A0A5F">
        <w:t>10</w:t>
      </w:r>
      <w:r w:rsidRPr="000A0A5F">
        <w:rPr>
          <w:rFonts w:hint="eastAsia"/>
          <w:lang w:eastAsia="zh-CN"/>
        </w:rPr>
        <w:tab/>
      </w:r>
      <w:bookmarkEnd w:id="1998"/>
      <w:r w:rsidRPr="000A0A5F">
        <w:rPr>
          <w:lang w:eastAsia="zh-CN"/>
        </w:rPr>
        <w:t>Redirection handling</w:t>
      </w:r>
      <w:bookmarkEnd w:id="1999"/>
      <w:bookmarkEnd w:id="2000"/>
      <w:bookmarkEnd w:id="2012"/>
      <w:bookmarkEnd w:id="2013"/>
      <w:bookmarkEnd w:id="2014"/>
      <w:bookmarkEnd w:id="2015"/>
      <w:bookmarkEnd w:id="2016"/>
      <w:bookmarkEnd w:id="201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30"/>
        <w:spacing w:before="180"/>
        <w:rPr>
          <w:lang w:eastAsia="zh-CN"/>
        </w:rPr>
      </w:pPr>
      <w:bookmarkStart w:id="2018" w:name="_Toc105674340"/>
      <w:bookmarkStart w:id="2019" w:name="_Toc130502378"/>
      <w:bookmarkStart w:id="2020" w:name="_Toc153625157"/>
      <w:bookmarkStart w:id="2021" w:name="_Toc185505388"/>
      <w:bookmarkStart w:id="2022" w:name="_Toc66360347"/>
      <w:bookmarkStart w:id="2023" w:name="_Toc68104852"/>
      <w:bookmarkStart w:id="2024" w:name="_Toc74755482"/>
      <w:bookmarkStart w:id="2025" w:name="_Toc212045916"/>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18"/>
      <w:bookmarkEnd w:id="2019"/>
      <w:bookmarkEnd w:id="2020"/>
      <w:bookmarkEnd w:id="2021"/>
      <w:bookmarkEnd w:id="2025"/>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30"/>
      </w:pPr>
      <w:bookmarkStart w:id="2026" w:name="_Toc105674341"/>
      <w:bookmarkStart w:id="2027" w:name="_Toc130502379"/>
      <w:bookmarkStart w:id="2028" w:name="_Toc153625158"/>
      <w:bookmarkStart w:id="2029" w:name="_Toc185505389"/>
      <w:bookmarkStart w:id="2030" w:name="_Toc212045917"/>
      <w:r w:rsidRPr="000A0A5F">
        <w:t>5.2.12</w:t>
      </w:r>
      <w:r w:rsidRPr="000A0A5F">
        <w:tab/>
        <w:t>Query parameters</w:t>
      </w:r>
      <w:bookmarkEnd w:id="2026"/>
      <w:bookmarkEnd w:id="2027"/>
      <w:bookmarkEnd w:id="2028"/>
      <w:bookmarkEnd w:id="2029"/>
      <w:bookmarkEnd w:id="203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30"/>
        <w:rPr>
          <w:lang w:val="en-IN"/>
        </w:rPr>
      </w:pPr>
      <w:bookmarkStart w:id="2031" w:name="_Toc130502380"/>
      <w:bookmarkStart w:id="2032" w:name="_Toc153625159"/>
      <w:bookmarkStart w:id="2033" w:name="_Toc185505390"/>
      <w:bookmarkStart w:id="2034" w:name="_PERM_MCCTEMPBM_CRPT57490075___2"/>
      <w:bookmarkStart w:id="2035" w:name="_Toc212045918"/>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1"/>
      <w:bookmarkEnd w:id="2032"/>
      <w:bookmarkEnd w:id="2033"/>
      <w:bookmarkEnd w:id="2035"/>
    </w:p>
    <w:p w14:paraId="7CB6208C" w14:textId="77777777" w:rsidR="00E32D31" w:rsidRPr="000A0A5F" w:rsidRDefault="00E32D31" w:rsidP="00EC08A3">
      <w:pPr>
        <w:pStyle w:val="40"/>
        <w:rPr>
          <w:lang w:val="en-IN"/>
        </w:rPr>
      </w:pPr>
      <w:bookmarkStart w:id="2036" w:name="_Toc153625160"/>
      <w:bookmarkStart w:id="2037" w:name="_Toc185505391"/>
      <w:bookmarkStart w:id="2038" w:name="_Toc105674342"/>
      <w:bookmarkStart w:id="2039" w:name="_Toc130502381"/>
      <w:bookmarkStart w:id="2040" w:name="_Toc212045919"/>
      <w:bookmarkEnd w:id="2034"/>
      <w:r w:rsidRPr="000A0A5F">
        <w:rPr>
          <w:lang w:val="en-IN"/>
        </w:rPr>
        <w:t>5.2.13.1</w:t>
      </w:r>
      <w:r w:rsidR="00C165EF">
        <w:rPr>
          <w:lang w:val="en-IN"/>
        </w:rPr>
        <w:tab/>
      </w:r>
      <w:r w:rsidRPr="000A0A5F">
        <w:rPr>
          <w:lang w:val="en-IN"/>
        </w:rPr>
        <w:t>General</w:t>
      </w:r>
      <w:bookmarkEnd w:id="2036"/>
      <w:bookmarkEnd w:id="2037"/>
      <w:bookmarkEnd w:id="2040"/>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40"/>
        <w:rPr>
          <w:lang w:val="en-IN"/>
        </w:rPr>
      </w:pPr>
      <w:bookmarkStart w:id="2041" w:name="_Toc153625161"/>
      <w:bookmarkStart w:id="2042" w:name="_Toc185505392"/>
      <w:bookmarkStart w:id="2043" w:name="_Hlk147741522"/>
      <w:bookmarkStart w:id="2044" w:name="_Toc212045920"/>
      <w:r w:rsidRPr="000A0A5F">
        <w:rPr>
          <w:lang w:val="en-IN"/>
        </w:rPr>
        <w:lastRenderedPageBreak/>
        <w:t>5.2.13.2</w:t>
      </w:r>
      <w:r w:rsidRPr="000A0A5F">
        <w:rPr>
          <w:lang w:val="en-IN"/>
        </w:rPr>
        <w:tab/>
        <w:t>Vendor-specific extensions to the data model</w:t>
      </w:r>
      <w:bookmarkEnd w:id="2041"/>
      <w:bookmarkEnd w:id="2042"/>
      <w:bookmarkEnd w:id="2044"/>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40"/>
        <w:rPr>
          <w:lang w:val="en-IN"/>
        </w:rPr>
      </w:pPr>
      <w:bookmarkStart w:id="2045" w:name="_Toc153625162"/>
      <w:bookmarkStart w:id="2046" w:name="_Toc185505393"/>
      <w:bookmarkStart w:id="2047" w:name="_Toc212045921"/>
      <w:bookmarkEnd w:id="2043"/>
      <w:r w:rsidRPr="000A0A5F">
        <w:rPr>
          <w:lang w:val="en-IN"/>
        </w:rPr>
        <w:t>5.2.13.3</w:t>
      </w:r>
      <w:r w:rsidRPr="000A0A5F">
        <w:rPr>
          <w:lang w:val="en-IN"/>
        </w:rPr>
        <w:tab/>
        <w:t>Vendor-specific query parameters</w:t>
      </w:r>
      <w:bookmarkEnd w:id="2045"/>
      <w:bookmarkEnd w:id="2046"/>
      <w:bookmarkEnd w:id="2047"/>
    </w:p>
    <w:p w14:paraId="628FB1C9" w14:textId="77777777" w:rsidR="001C3BF0" w:rsidRPr="000A0A5F" w:rsidRDefault="001C3BF0" w:rsidP="001C3BF0">
      <w:bookmarkStart w:id="204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2"/>
        <w:rPr>
          <w:lang w:eastAsia="zh-CN"/>
        </w:rPr>
      </w:pPr>
      <w:bookmarkStart w:id="2049" w:name="_Toc185505394"/>
      <w:bookmarkStart w:id="2050" w:name="_Toc212045922"/>
      <w:r w:rsidRPr="000A0A5F">
        <w:t>5.3</w:t>
      </w:r>
      <w:r w:rsidRPr="000A0A5F">
        <w:tab/>
        <w:t>MonitoringEvent API</w:t>
      </w:r>
      <w:bookmarkEnd w:id="2001"/>
      <w:bookmarkEnd w:id="2002"/>
      <w:bookmarkEnd w:id="2003"/>
      <w:bookmarkEnd w:id="2004"/>
      <w:bookmarkEnd w:id="2005"/>
      <w:bookmarkEnd w:id="2006"/>
      <w:bookmarkEnd w:id="2022"/>
      <w:bookmarkEnd w:id="2023"/>
      <w:bookmarkEnd w:id="2024"/>
      <w:bookmarkEnd w:id="2038"/>
      <w:bookmarkEnd w:id="2039"/>
      <w:bookmarkEnd w:id="2048"/>
      <w:bookmarkEnd w:id="2049"/>
      <w:bookmarkEnd w:id="2050"/>
    </w:p>
    <w:p w14:paraId="4393C222" w14:textId="77777777" w:rsidR="00CB0DD7" w:rsidRPr="000A0A5F" w:rsidRDefault="00CB0DD7">
      <w:pPr>
        <w:pStyle w:val="30"/>
      </w:pPr>
      <w:bookmarkStart w:id="2051" w:name="_Toc11247305"/>
      <w:bookmarkStart w:id="2052" w:name="_Toc27044425"/>
      <w:bookmarkStart w:id="2053" w:name="_Toc36033467"/>
      <w:bookmarkStart w:id="2054" w:name="_Toc45131599"/>
      <w:bookmarkStart w:id="2055" w:name="_Toc49775884"/>
      <w:bookmarkStart w:id="2056" w:name="_Toc51746804"/>
      <w:bookmarkStart w:id="2057" w:name="_Toc66360348"/>
      <w:bookmarkStart w:id="2058" w:name="_Toc68104853"/>
      <w:bookmarkStart w:id="2059" w:name="_Toc74755483"/>
      <w:bookmarkStart w:id="2060" w:name="_Toc105674343"/>
      <w:bookmarkStart w:id="2061" w:name="_Toc130502382"/>
      <w:bookmarkStart w:id="2062" w:name="_Toc153625164"/>
      <w:bookmarkStart w:id="2063" w:name="_Toc185505395"/>
      <w:bookmarkStart w:id="2064" w:name="_Toc212045923"/>
      <w:r w:rsidRPr="000A0A5F">
        <w:t>5.3.1</w:t>
      </w:r>
      <w:r w:rsidRPr="000A0A5F">
        <w:tab/>
        <w:t>Overview</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30"/>
      </w:pPr>
      <w:bookmarkStart w:id="2065" w:name="_Toc11247306"/>
      <w:bookmarkStart w:id="2066" w:name="_Toc27044426"/>
      <w:bookmarkStart w:id="2067" w:name="_Toc36033468"/>
      <w:bookmarkStart w:id="2068" w:name="_Toc45131600"/>
      <w:bookmarkStart w:id="2069" w:name="_Toc49775885"/>
      <w:bookmarkStart w:id="2070" w:name="_Toc51746805"/>
      <w:bookmarkStart w:id="2071" w:name="_Toc66360349"/>
      <w:bookmarkStart w:id="2072" w:name="_Toc68104854"/>
      <w:bookmarkStart w:id="2073" w:name="_Toc74755484"/>
      <w:bookmarkStart w:id="2074" w:name="_Toc105674344"/>
      <w:bookmarkStart w:id="2075" w:name="_Toc130502383"/>
      <w:bookmarkStart w:id="2076" w:name="_Toc153625165"/>
      <w:bookmarkStart w:id="2077" w:name="_Toc185505396"/>
      <w:bookmarkStart w:id="2078" w:name="_Toc212045924"/>
      <w:r w:rsidRPr="000A0A5F">
        <w:t>5.3.2</w:t>
      </w:r>
      <w:r w:rsidRPr="000A0A5F">
        <w:tab/>
        <w:t>Data model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3E5B48B" w14:textId="77777777" w:rsidR="00CB0DD7" w:rsidRPr="000A0A5F" w:rsidRDefault="00CB0DD7">
      <w:pPr>
        <w:pStyle w:val="40"/>
      </w:pPr>
      <w:bookmarkStart w:id="2079" w:name="_Toc11247307"/>
      <w:bookmarkStart w:id="2080" w:name="_Toc27044427"/>
      <w:bookmarkStart w:id="2081" w:name="_Toc36033469"/>
      <w:bookmarkStart w:id="2082" w:name="_Toc45131601"/>
      <w:bookmarkStart w:id="2083" w:name="_Toc49775886"/>
      <w:bookmarkStart w:id="2084" w:name="_Toc51746806"/>
      <w:bookmarkStart w:id="2085" w:name="_Toc66360350"/>
      <w:bookmarkStart w:id="2086" w:name="_Toc68104855"/>
      <w:bookmarkStart w:id="2087" w:name="_Toc74755485"/>
      <w:bookmarkStart w:id="2088" w:name="_Toc105674345"/>
      <w:bookmarkStart w:id="2089" w:name="_Toc130502384"/>
      <w:bookmarkStart w:id="2090" w:name="_Toc153625166"/>
      <w:bookmarkStart w:id="2091" w:name="_Toc185505397"/>
      <w:bookmarkStart w:id="2092" w:name="_Toc212045925"/>
      <w:r w:rsidRPr="000A0A5F">
        <w:t>5.3.2.1</w:t>
      </w:r>
      <w:r w:rsidRPr="000A0A5F">
        <w:tab/>
        <w:t>Resource data types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E4C078C" w14:textId="77777777" w:rsidR="00CB0DD7" w:rsidRPr="000A0A5F" w:rsidRDefault="00CB0DD7">
      <w:pPr>
        <w:pStyle w:val="50"/>
      </w:pPr>
      <w:bookmarkStart w:id="2093" w:name="_Toc11247308"/>
      <w:bookmarkStart w:id="2094" w:name="_Toc27044428"/>
      <w:bookmarkStart w:id="2095" w:name="_Toc36033470"/>
      <w:bookmarkStart w:id="2096" w:name="_Toc45131602"/>
      <w:bookmarkStart w:id="2097" w:name="_Toc49775887"/>
      <w:bookmarkStart w:id="2098" w:name="_Toc51746807"/>
      <w:bookmarkStart w:id="2099" w:name="_Toc66360351"/>
      <w:bookmarkStart w:id="2100" w:name="_Toc68104856"/>
      <w:bookmarkStart w:id="2101" w:name="_Toc74755486"/>
      <w:bookmarkStart w:id="2102" w:name="_Toc105674346"/>
      <w:bookmarkStart w:id="2103" w:name="_Toc130502385"/>
      <w:bookmarkStart w:id="2104" w:name="_Toc153625167"/>
      <w:bookmarkStart w:id="2105" w:name="_Toc185505398"/>
      <w:bookmarkStart w:id="2106" w:name="_Toc212045926"/>
      <w:r w:rsidRPr="000A0A5F">
        <w:t>5.3.2.1.1</w:t>
      </w:r>
      <w:r w:rsidRPr="000A0A5F">
        <w:tab/>
        <w:t>Introduction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07" w:name="_Toc11247309"/>
      <w:bookmarkStart w:id="2108" w:name="_Toc27044429"/>
      <w:bookmarkStart w:id="2109" w:name="_Toc36033471"/>
      <w:bookmarkStart w:id="2110" w:name="_Toc45131603"/>
      <w:bookmarkStart w:id="2111" w:name="_Toc49775888"/>
      <w:bookmarkStart w:id="2112" w:name="_Toc51746808"/>
      <w:bookmarkStart w:id="2113" w:name="_Toc66360352"/>
      <w:bookmarkStart w:id="2114" w:name="_Toc68104857"/>
      <w:bookmarkStart w:id="2115"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宋体" w:hAnsi="宋体" w:cs="宋体"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50"/>
      </w:pPr>
      <w:bookmarkStart w:id="2116" w:name="_Toc105674347"/>
      <w:bookmarkStart w:id="2117" w:name="_Toc130502386"/>
      <w:bookmarkStart w:id="2118" w:name="_Toc153625168"/>
      <w:bookmarkStart w:id="2119" w:name="_Toc185505399"/>
      <w:bookmarkStart w:id="2120" w:name="_Toc212045927"/>
      <w:r w:rsidRPr="000A0A5F">
        <w:t>5.3.2.1.2</w:t>
      </w:r>
      <w:r w:rsidRPr="000A0A5F">
        <w:tab/>
        <w:t>Type: MonitoringEventSubscription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CB0DD7" w:rsidRPr="000A0A5F" w14:paraId="1F401396" w14:textId="77777777" w:rsidTr="002B45A7">
        <w:trPr>
          <w:jc w:val="center"/>
        </w:trPr>
        <w:tc>
          <w:tcPr>
            <w:tcW w:w="2026" w:type="dxa"/>
          </w:tcPr>
          <w:p w14:paraId="0EC9CBED" w14:textId="77777777" w:rsidR="00CB0DD7" w:rsidRPr="000A0A5F" w:rsidRDefault="00CB0DD7">
            <w:pPr>
              <w:pStyle w:val="TAL"/>
              <w:rPr>
                <w:rFonts w:eastAsia="Times New Roman"/>
              </w:rPr>
            </w:pPr>
            <w:r w:rsidRPr="000A0A5F">
              <w:rPr>
                <w:lang w:eastAsia="zh-CN"/>
              </w:rPr>
              <w:t>supportedFeatures</w:t>
            </w:r>
          </w:p>
        </w:tc>
        <w:tc>
          <w:tcPr>
            <w:tcW w:w="1492" w:type="dxa"/>
          </w:tcPr>
          <w:p w14:paraId="6EA0F8BE" w14:textId="77777777" w:rsidR="00CB0DD7" w:rsidRPr="000A0A5F" w:rsidRDefault="00CB0DD7">
            <w:pPr>
              <w:pStyle w:val="TAL"/>
              <w:rPr>
                <w:rFonts w:eastAsia="Times New Roman"/>
              </w:rPr>
            </w:pPr>
            <w:r w:rsidRPr="000A0A5F">
              <w:rPr>
                <w:lang w:eastAsia="zh-CN"/>
              </w:rPr>
              <w:t>SupportedFeatures</w:t>
            </w:r>
          </w:p>
        </w:tc>
        <w:tc>
          <w:tcPr>
            <w:tcW w:w="1134" w:type="dxa"/>
          </w:tcPr>
          <w:p w14:paraId="30739353" w14:textId="77777777" w:rsidR="00CB0DD7" w:rsidRPr="000A0A5F" w:rsidRDefault="00CB0DD7">
            <w:pPr>
              <w:pStyle w:val="TAL"/>
              <w:rPr>
                <w:rFonts w:eastAsia="Times New Roman"/>
              </w:rPr>
            </w:pPr>
            <w:r w:rsidRPr="000A0A5F">
              <w:rPr>
                <w:rFonts w:eastAsia="Times New Roman"/>
              </w:rPr>
              <w:t>0..1</w:t>
            </w:r>
          </w:p>
        </w:tc>
        <w:tc>
          <w:tcPr>
            <w:tcW w:w="3544" w:type="dxa"/>
          </w:tcPr>
          <w:p w14:paraId="5CE7AC32" w14:textId="77777777" w:rsidR="00CB0DD7" w:rsidRPr="000A0A5F" w:rsidRDefault="00CB0DD7">
            <w:pPr>
              <w:pStyle w:val="TAL"/>
            </w:pPr>
            <w:r w:rsidRPr="000A0A5F">
              <w:rPr>
                <w:rFonts w:eastAsia="Times New Roman" w:cs="Arial"/>
                <w:szCs w:val="18"/>
              </w:rPr>
              <w:t>Used to negotiate the supported optional features of the API as described in clause </w:t>
            </w:r>
            <w:r w:rsidRPr="000A0A5F">
              <w:rPr>
                <w:rFonts w:hint="eastAsia"/>
              </w:rPr>
              <w:t>5.</w:t>
            </w:r>
            <w:r w:rsidRPr="000A0A5F">
              <w:t>2</w:t>
            </w:r>
            <w:r w:rsidRPr="000A0A5F">
              <w:rPr>
                <w:rFonts w:hint="eastAsia"/>
              </w:rPr>
              <w:t>.</w:t>
            </w:r>
            <w:r w:rsidRPr="000A0A5F">
              <w:t>7.</w:t>
            </w:r>
          </w:p>
          <w:p w14:paraId="3EC5DA39"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392" w:type="dxa"/>
          </w:tcPr>
          <w:p w14:paraId="4751914D" w14:textId="77777777" w:rsidR="00CB0DD7" w:rsidRPr="000A0A5F" w:rsidRDefault="00CB0DD7">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77777777"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"PDU_SESSION_ENERGY", "SERVICE_FLOW_ENERGY" 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lastRenderedPageBreak/>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77777777"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77777777"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either "</w:t>
            </w:r>
            <w:r>
              <w:t>UE_ENERGY</w:t>
            </w:r>
            <w:r w:rsidRPr="000A0A5F">
              <w:t>"</w:t>
            </w:r>
            <w:r>
              <w:t>, "PDU_SESSION_ENERGY", "SERVICE_FLOW_ENERGY" 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D64120" w:rsidRPr="000A0A5F" w14:paraId="337EEF1A" w14:textId="77777777" w:rsidTr="002B45A7">
        <w:trPr>
          <w:jc w:val="center"/>
        </w:trPr>
        <w:tc>
          <w:tcPr>
            <w:tcW w:w="2026" w:type="dxa"/>
          </w:tcPr>
          <w:p w14:paraId="2548124F" w14:textId="77777777" w:rsidR="00D64120" w:rsidRPr="000A0A5F" w:rsidRDefault="00D64120" w:rsidP="00D64120">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D64120" w:rsidRPr="000A0A5F" w:rsidRDefault="00D64120" w:rsidP="00D64120">
            <w:pPr>
              <w:pStyle w:val="TAL"/>
              <w:rPr>
                <w:rFonts w:cs="Arial"/>
                <w:szCs w:val="18"/>
                <w:lang w:eastAsia="zh-CN"/>
              </w:rPr>
            </w:pPr>
            <w:r w:rsidRPr="000A0A5F">
              <w:rPr>
                <w:lang w:eastAsia="zh-CN"/>
              </w:rPr>
              <w:t>DurationSec</w:t>
            </w:r>
          </w:p>
        </w:tc>
        <w:tc>
          <w:tcPr>
            <w:tcW w:w="1134" w:type="dxa"/>
          </w:tcPr>
          <w:p w14:paraId="019325ED" w14:textId="77777777" w:rsidR="00D64120" w:rsidRPr="000A0A5F" w:rsidRDefault="00D64120" w:rsidP="00D64120">
            <w:pPr>
              <w:pStyle w:val="TAC"/>
              <w:jc w:val="left"/>
              <w:rPr>
                <w:rFonts w:eastAsia="Batang" w:cs="Arial"/>
                <w:szCs w:val="18"/>
                <w:lang w:eastAsia="zh-CN"/>
              </w:rPr>
            </w:pPr>
            <w:r w:rsidRPr="000A0A5F">
              <w:t>0..1</w:t>
            </w:r>
          </w:p>
        </w:tc>
        <w:tc>
          <w:tcPr>
            <w:tcW w:w="3544" w:type="dxa"/>
          </w:tcPr>
          <w:p w14:paraId="0522B34B" w14:textId="77777777" w:rsidR="00D64120" w:rsidRPr="000A0A5F" w:rsidRDefault="00D64120" w:rsidP="00D64120">
            <w:pPr>
              <w:pStyle w:val="TAL"/>
              <w:spacing w:afterLines="50" w:after="120"/>
              <w:rPr>
                <w:rFonts w:cs="Arial"/>
                <w:szCs w:val="18"/>
                <w:lang w:eastAsia="zh-CN"/>
              </w:rPr>
            </w:pPr>
            <w:r w:rsidRPr="000A0A5F">
              <w:rPr>
                <w:rFonts w:cs="Arial" w:hint="eastAsia"/>
                <w:szCs w:val="18"/>
                <w:lang w:eastAsia="zh-CN"/>
              </w:rPr>
              <w:t>I</w:t>
            </w:r>
            <w:r w:rsidRPr="000A0A5F">
              <w:rPr>
                <w:rFonts w:cs="Arial"/>
                <w:szCs w:val="18"/>
                <w:lang w:eastAsia="zh-CN"/>
              </w:rPr>
              <w:t>dentifies the periodic time for the event reports. (NOTE</w:t>
            </w:r>
            <w:r w:rsidRPr="000A0A5F">
              <w:rPr>
                <w:rFonts w:cs="Arial"/>
                <w:szCs w:val="18"/>
                <w:lang w:val="en-US" w:eastAsia="zh-CN"/>
              </w:rPr>
              <w:t> 8, NOTE 9, NOTE 13</w:t>
            </w:r>
            <w:r w:rsidRPr="000A0A5F">
              <w:rPr>
                <w:rFonts w:cs="Arial"/>
                <w:szCs w:val="18"/>
                <w:lang w:eastAsia="zh-CN"/>
              </w:rPr>
              <w:t>)</w:t>
            </w:r>
          </w:p>
          <w:p w14:paraId="1F44EE96" w14:textId="77777777" w:rsidR="00D64120" w:rsidRDefault="00D64120" w:rsidP="00D64120">
            <w:pPr>
              <w:pStyle w:val="TAL"/>
              <w:spacing w:afterLines="50" w:after="120"/>
              <w:rPr>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this attribute may be provided. When provided, it also </w:t>
            </w:r>
            <w:r w:rsidRPr="000A0A5F">
              <w:rPr>
                <w:lang w:eastAsia="zh-CN"/>
              </w:rPr>
              <w:t>indicates that periodic reporting of the network slice status information is requested by the AF.</w:t>
            </w:r>
          </w:p>
          <w:p w14:paraId="3281A128" w14:textId="77777777" w:rsidR="00D64120" w:rsidRPr="000A0A5F" w:rsidRDefault="00D64120" w:rsidP="00D64120">
            <w:pPr>
              <w:pStyle w:val="TAL"/>
              <w:spacing w:afterLines="50" w:after="120"/>
              <w:rPr>
                <w:rFonts w:cs="Arial"/>
                <w:szCs w:val="18"/>
                <w:lang w:eastAsia="zh-CN"/>
              </w:rPr>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"PDU_SESSION_ENERGY", "UE_SNSSAI_ENERGY" or "SERVICE_FLOW_ENERGY"</w:t>
            </w:r>
            <w:r w:rsidRPr="000A0A5F">
              <w:t xml:space="preserve">, this </w:t>
            </w:r>
            <w:r>
              <w:t>attribute</w:t>
            </w:r>
            <w:r w:rsidRPr="000A0A5F">
              <w:t xml:space="preserve"> </w:t>
            </w:r>
            <w:r>
              <w:t>may</w:t>
            </w:r>
            <w:r w:rsidRPr="000A0A5F">
              <w:t xml:space="preserve"> be </w:t>
            </w:r>
            <w:r>
              <w:t>present</w:t>
            </w:r>
            <w:r w:rsidRPr="000A0A5F">
              <w:t xml:space="preserve"> to indicate </w:t>
            </w:r>
            <w:r>
              <w:t>the reporting interval for periodic reporting of the Energy consumption information.</w:t>
            </w:r>
          </w:p>
        </w:tc>
        <w:tc>
          <w:tcPr>
            <w:tcW w:w="1392" w:type="dxa"/>
          </w:tcPr>
          <w:p w14:paraId="3210399C" w14:textId="77777777" w:rsidR="00D64120" w:rsidRPr="000A0A5F" w:rsidRDefault="00D64120" w:rsidP="00D64120">
            <w:pPr>
              <w:pStyle w:val="TAL"/>
              <w:rPr>
                <w:rFonts w:eastAsia="Times New Roman" w:cs="Arial"/>
                <w:szCs w:val="18"/>
              </w:rPr>
            </w:pPr>
          </w:p>
        </w:tc>
      </w:tr>
      <w:tr w:rsidR="00D64120" w:rsidRPr="000A0A5F" w14:paraId="3B12F023" w14:textId="77777777" w:rsidTr="002B45A7">
        <w:trPr>
          <w:jc w:val="center"/>
        </w:trPr>
        <w:tc>
          <w:tcPr>
            <w:tcW w:w="2026" w:type="dxa"/>
          </w:tcPr>
          <w:p w14:paraId="27A776FA" w14:textId="77777777" w:rsidR="00D64120" w:rsidRPr="000A0A5F" w:rsidRDefault="00D64120" w:rsidP="00D64120">
            <w:pPr>
              <w:pStyle w:val="TAL"/>
              <w:rPr>
                <w:rFonts w:cs="Arial"/>
                <w:szCs w:val="18"/>
                <w:lang w:eastAsia="zh-CN"/>
              </w:rPr>
            </w:pPr>
            <w:r>
              <w:rPr>
                <w:rFonts w:cs="Arial"/>
                <w:szCs w:val="18"/>
                <w:lang w:eastAsia="zh-CN"/>
              </w:rPr>
              <w:lastRenderedPageBreak/>
              <w:t>repTimePeriod</w:t>
            </w:r>
          </w:p>
        </w:tc>
        <w:tc>
          <w:tcPr>
            <w:tcW w:w="1492" w:type="dxa"/>
          </w:tcPr>
          <w:p w14:paraId="5E8C0B54" w14:textId="77777777" w:rsidR="00D64120" w:rsidRPr="000A0A5F" w:rsidRDefault="00D64120" w:rsidP="00D64120">
            <w:pPr>
              <w:pStyle w:val="TAL"/>
              <w:rPr>
                <w:lang w:eastAsia="zh-CN"/>
              </w:rPr>
            </w:pPr>
            <w:r>
              <w:rPr>
                <w:lang w:eastAsia="zh-CN"/>
              </w:rPr>
              <w:t>TimeWindow</w:t>
            </w:r>
          </w:p>
        </w:tc>
        <w:tc>
          <w:tcPr>
            <w:tcW w:w="1134" w:type="dxa"/>
          </w:tcPr>
          <w:p w14:paraId="3D9B880B" w14:textId="77777777" w:rsidR="00D64120" w:rsidRPr="000A0A5F" w:rsidRDefault="00D64120" w:rsidP="00D64120">
            <w:pPr>
              <w:pStyle w:val="TAC"/>
              <w:jc w:val="left"/>
            </w:pPr>
            <w:r>
              <w:t>0..1</w:t>
            </w:r>
          </w:p>
        </w:tc>
        <w:tc>
          <w:tcPr>
            <w:tcW w:w="3544" w:type="dxa"/>
          </w:tcPr>
          <w:p w14:paraId="12BEED28" w14:textId="77777777" w:rsidR="00D64120" w:rsidRPr="000A0A5F" w:rsidRDefault="00D64120" w:rsidP="00D64120">
            <w:pPr>
              <w:pStyle w:val="TAL"/>
              <w:spacing w:afterLines="50" w:after="120"/>
              <w:rPr>
                <w:rFonts w:cs="Arial"/>
                <w:szCs w:val="18"/>
                <w:lang w:eastAsia="zh-CN"/>
              </w:rPr>
            </w:pPr>
            <w:r w:rsidRPr="00BC1C61">
              <w:rPr>
                <w:iCs/>
                <w:szCs w:val="18"/>
              </w:rPr>
              <w:t>Contains the reporting time window</w:t>
            </w:r>
            <w:r w:rsidRPr="0086680E">
              <w:rPr>
                <w:iCs/>
              </w:rPr>
              <w:t xml:space="preserve"> </w:t>
            </w:r>
            <w:r w:rsidRPr="00BC1C61">
              <w:rPr>
                <w:iCs/>
                <w:szCs w:val="18"/>
              </w:rPr>
              <w:t>to indicate the reporting time period for the Energy consumption information.</w:t>
            </w:r>
          </w:p>
        </w:tc>
        <w:tc>
          <w:tcPr>
            <w:tcW w:w="1392" w:type="dxa"/>
          </w:tcPr>
          <w:p w14:paraId="419CE53B" w14:textId="77777777" w:rsidR="00D64120" w:rsidRPr="000A0A5F" w:rsidRDefault="00D64120" w:rsidP="00D64120">
            <w:pPr>
              <w:pStyle w:val="TAL"/>
              <w:rPr>
                <w:rFonts w:eastAsia="Times New Roman" w:cs="Arial"/>
                <w:szCs w:val="18"/>
              </w:rPr>
            </w:pPr>
            <w:r>
              <w:rPr>
                <w:rFonts w:eastAsia="Times New Roman" w:cs="Arial"/>
                <w:szCs w:val="18"/>
              </w:rPr>
              <w:t>Energy</w:t>
            </w:r>
          </w:p>
        </w:tc>
      </w:tr>
      <w:tr w:rsidR="00D64120" w:rsidRPr="000A0A5F" w14:paraId="3BD5DDAF" w14:textId="77777777" w:rsidTr="002B45A7">
        <w:trPr>
          <w:jc w:val="center"/>
        </w:trPr>
        <w:tc>
          <w:tcPr>
            <w:tcW w:w="2026" w:type="dxa"/>
          </w:tcPr>
          <w:p w14:paraId="6093312D" w14:textId="77777777" w:rsidR="00D64120" w:rsidRPr="000A0A5F" w:rsidRDefault="00D64120" w:rsidP="00D64120">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D64120" w:rsidRPr="000A0A5F" w:rsidRDefault="00315346" w:rsidP="00D64120">
            <w:pPr>
              <w:pStyle w:val="TAL"/>
              <w:rPr>
                <w:lang w:eastAsia="zh-CN"/>
              </w:rPr>
            </w:pPr>
            <w:r>
              <w:rPr>
                <w:lang w:eastAsia="zh-CN"/>
              </w:rPr>
              <w:t>map(EnergyInfo)</w:t>
            </w:r>
          </w:p>
        </w:tc>
        <w:tc>
          <w:tcPr>
            <w:tcW w:w="1134" w:type="dxa"/>
          </w:tcPr>
          <w:p w14:paraId="682A4C7A" w14:textId="77777777" w:rsidR="00D64120" w:rsidRPr="000A0A5F" w:rsidRDefault="00D64120" w:rsidP="00D64120">
            <w:pPr>
              <w:pStyle w:val="TAC"/>
              <w:jc w:val="left"/>
            </w:pPr>
            <w:r>
              <w:t>0..1</w:t>
            </w:r>
          </w:p>
        </w:tc>
        <w:tc>
          <w:tcPr>
            <w:tcW w:w="3544" w:type="dxa"/>
          </w:tcPr>
          <w:p w14:paraId="39C4D71C" w14:textId="77777777" w:rsidR="00D64120" w:rsidRDefault="00D64120" w:rsidP="00D64120">
            <w:pPr>
              <w:spacing w:after="0"/>
              <w:rPr>
                <w:rFonts w:ascii="Arial" w:hAnsi="Arial" w:cs="Arial"/>
                <w:sz w:val="18"/>
                <w:szCs w:val="18"/>
                <w:lang w:eastAsia="zh-CN"/>
              </w:rPr>
            </w:pPr>
            <w:r w:rsidRPr="00BC1C61">
              <w:rPr>
                <w:rFonts w:ascii="Arial" w:hAnsi="Arial" w:cs="Arial"/>
                <w:sz w:val="18"/>
                <w:szCs w:val="18"/>
                <w:lang w:eastAsia="zh-CN"/>
              </w:rPr>
              <w:t xml:space="preserve">Contains the reporting thresholds </w:t>
            </w:r>
            <w:r>
              <w:rPr>
                <w:rFonts w:ascii="Arial" w:hAnsi="Arial" w:cs="Arial"/>
                <w:sz w:val="18"/>
                <w:szCs w:val="18"/>
                <w:lang w:eastAsia="zh-CN"/>
              </w:rPr>
              <w:t>for</w:t>
            </w:r>
            <w:r w:rsidRPr="00BC1C61">
              <w:rPr>
                <w:rFonts w:ascii="Arial" w:hAnsi="Arial" w:cs="Arial"/>
                <w:sz w:val="18"/>
                <w:szCs w:val="18"/>
                <w:lang w:eastAsia="zh-CN"/>
              </w:rPr>
              <w:t xml:space="preserve"> the Energy consumption information</w:t>
            </w:r>
            <w:r>
              <w:rPr>
                <w:rFonts w:ascii="Arial" w:hAnsi="Arial" w:cs="Arial"/>
                <w:sz w:val="18"/>
                <w:szCs w:val="18"/>
                <w:lang w:eastAsia="zh-CN"/>
              </w:rPr>
              <w:t xml:space="preserve"> event(s) reporting</w:t>
            </w:r>
            <w:r w:rsidRPr="00BC1C61">
              <w:rPr>
                <w:rFonts w:ascii="Arial" w:hAnsi="Arial" w:cs="Arial"/>
                <w:sz w:val="18"/>
                <w:szCs w:val="18"/>
                <w:lang w:eastAsia="zh-CN"/>
              </w:rPr>
              <w:t>.</w:t>
            </w:r>
          </w:p>
          <w:p w14:paraId="4F7D3180" w14:textId="77777777" w:rsidR="00D64120" w:rsidRDefault="00D64120" w:rsidP="00D64120">
            <w:pPr>
              <w:spacing w:after="0"/>
              <w:rPr>
                <w:rFonts w:ascii="Arial" w:hAnsi="Arial" w:cs="Arial"/>
                <w:sz w:val="18"/>
                <w:szCs w:val="18"/>
                <w:lang w:eastAsia="zh-CN"/>
              </w:rPr>
            </w:pPr>
          </w:p>
          <w:p w14:paraId="10E0DDA9" w14:textId="77777777" w:rsidR="00D64120" w:rsidRDefault="00D64120" w:rsidP="00D64120">
            <w:pPr>
              <w:spacing w:after="0"/>
              <w:rPr>
                <w:rFonts w:ascii="Arial" w:hAnsi="Arial" w:cs="Arial"/>
                <w:sz w:val="18"/>
                <w:szCs w:val="18"/>
                <w:lang w:eastAsia="zh-CN"/>
              </w:rPr>
            </w:pPr>
            <w:r>
              <w:rPr>
                <w:rFonts w:ascii="Arial" w:hAnsi="Arial" w:cs="Arial"/>
                <w:sz w:val="18"/>
                <w:szCs w:val="18"/>
                <w:lang w:eastAsia="zh-CN"/>
              </w:rPr>
              <w:t xml:space="preserve">The key of the map shall be set to the value of the energy monitoring type, i.e., either </w:t>
            </w:r>
            <w:r w:rsidRPr="00FE4394">
              <w:rPr>
                <w:rFonts w:ascii="Arial" w:hAnsi="Arial" w:cs="Arial"/>
                <w:sz w:val="18"/>
                <w:szCs w:val="18"/>
                <w:lang w:eastAsia="zh-CN"/>
              </w:rPr>
              <w:t>"UE_ENERGY", "UE_SNSSAI_ENERGY", "PDU_SESSION_ENERGY" or "SERVICE_FLOW_ENERGY"</w:t>
            </w:r>
            <w:r>
              <w:rPr>
                <w:rFonts w:ascii="Arial" w:hAnsi="Arial" w:cs="Arial"/>
                <w:sz w:val="18"/>
                <w:szCs w:val="18"/>
                <w:lang w:eastAsia="zh-CN"/>
              </w:rPr>
              <w:t>, to which the energy reporting thresholds provided within the map value are related.</w:t>
            </w:r>
          </w:p>
          <w:p w14:paraId="1DA44DED" w14:textId="77777777" w:rsidR="00D64120" w:rsidRDefault="00D64120" w:rsidP="00D64120">
            <w:pPr>
              <w:spacing w:after="0"/>
              <w:rPr>
                <w:rFonts w:ascii="Arial" w:hAnsi="Arial" w:cs="Arial"/>
                <w:sz w:val="18"/>
                <w:szCs w:val="18"/>
                <w:lang w:eastAsia="zh-CN"/>
              </w:rPr>
            </w:pPr>
          </w:p>
          <w:p w14:paraId="434E330C" w14:textId="77777777" w:rsidR="00D64120" w:rsidRPr="000A0A5F" w:rsidRDefault="00D64120" w:rsidP="00D64120">
            <w:pPr>
              <w:pStyle w:val="TAL"/>
              <w:spacing w:afterLines="50" w:after="120"/>
              <w:rPr>
                <w:rFonts w:cs="Arial"/>
                <w:szCs w:val="18"/>
                <w:lang w:eastAsia="zh-CN"/>
              </w:rPr>
            </w:pPr>
            <w:r>
              <w:rPr>
                <w:rFonts w:cs="Arial"/>
                <w:szCs w:val="18"/>
                <w:lang w:eastAsia="zh-CN"/>
              </w:rPr>
              <w:t xml:space="preserve">This attribute may contain more than map element only in case several energy monitoring types are subscribed via the </w:t>
            </w:r>
            <w:r w:rsidRPr="00DC08E0">
              <w:rPr>
                <w:rFonts w:cs="Arial"/>
                <w:szCs w:val="18"/>
                <w:lang w:eastAsia="zh-CN"/>
              </w:rPr>
              <w:t>"monitoringType" attribute and the "addnMonTypes" attribute</w:t>
            </w:r>
            <w:r>
              <w:rPr>
                <w:rFonts w:cs="Arial"/>
                <w:szCs w:val="18"/>
                <w:lang w:eastAsia="zh-CN"/>
              </w:rPr>
              <w:t xml:space="preserve">. If there is only a single energy monitoring type that is subscribed, then a single map element may be provided with its map key set to the value of the </w:t>
            </w:r>
            <w:r w:rsidRPr="00DC08E0">
              <w:rPr>
                <w:rFonts w:cs="Arial"/>
                <w:szCs w:val="18"/>
                <w:lang w:eastAsia="zh-CN"/>
              </w:rPr>
              <w:t>"monitoringType" attribute</w:t>
            </w:r>
            <w:r>
              <w:rPr>
                <w:rFonts w:cs="Arial"/>
                <w:szCs w:val="18"/>
                <w:lang w:eastAsia="zh-CN"/>
              </w:rPr>
              <w:t>.</w:t>
            </w:r>
          </w:p>
        </w:tc>
        <w:tc>
          <w:tcPr>
            <w:tcW w:w="1392" w:type="dxa"/>
          </w:tcPr>
          <w:p w14:paraId="2A0924CF" w14:textId="77777777" w:rsidR="00D64120" w:rsidRPr="000A0A5F" w:rsidRDefault="00D64120" w:rsidP="00D64120">
            <w:pPr>
              <w:pStyle w:val="TAL"/>
              <w:rPr>
                <w:rFonts w:eastAsia="Times New Roman" w:cs="Arial"/>
                <w:szCs w:val="18"/>
              </w:rPr>
            </w:pPr>
            <w:r>
              <w:rPr>
                <w:rFonts w:eastAsia="Times New Roman" w:cs="Arial"/>
                <w:szCs w:val="18"/>
              </w:rPr>
              <w:t>Energy</w:t>
            </w:r>
          </w:p>
        </w:tc>
      </w:tr>
      <w:tr w:rsidR="002E7374" w:rsidRPr="000A0A5F" w14:paraId="0F47F835" w14:textId="77777777" w:rsidTr="002B45A7">
        <w:trPr>
          <w:jc w:val="center"/>
        </w:trPr>
        <w:tc>
          <w:tcPr>
            <w:tcW w:w="2026" w:type="dxa"/>
          </w:tcPr>
          <w:p w14:paraId="16A65D2A" w14:textId="77777777" w:rsidR="002E7374" w:rsidRPr="000A0A5F" w:rsidRDefault="002E7374" w:rsidP="002E7374">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2E7374" w:rsidRPr="000A0A5F" w:rsidRDefault="002E7374" w:rsidP="002E7374">
            <w:pPr>
              <w:pStyle w:val="TAL"/>
              <w:rPr>
                <w:lang w:eastAsia="zh-CN"/>
              </w:rPr>
            </w:pPr>
            <w:r w:rsidRPr="000A0A5F">
              <w:rPr>
                <w:lang w:eastAsia="zh-CN"/>
              </w:rPr>
              <w:t>DurationSec</w:t>
            </w:r>
          </w:p>
        </w:tc>
        <w:tc>
          <w:tcPr>
            <w:tcW w:w="1134" w:type="dxa"/>
          </w:tcPr>
          <w:p w14:paraId="44838102" w14:textId="77777777" w:rsidR="002E7374" w:rsidRPr="000A0A5F" w:rsidRDefault="002E7374" w:rsidP="002E7374">
            <w:pPr>
              <w:pStyle w:val="TAC"/>
              <w:jc w:val="left"/>
            </w:pPr>
            <w:r w:rsidRPr="000A0A5F">
              <w:t>0..1</w:t>
            </w:r>
          </w:p>
        </w:tc>
        <w:tc>
          <w:tcPr>
            <w:tcW w:w="3544" w:type="dxa"/>
          </w:tcPr>
          <w:p w14:paraId="03F8FBB4"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2E7374" w:rsidRPr="000A0A5F" w:rsidRDefault="002E7374" w:rsidP="002E7374">
            <w:pPr>
              <w:pStyle w:val="TAL"/>
              <w:rPr>
                <w:rFonts w:eastAsia="Times New Roman" w:cs="Arial"/>
                <w:szCs w:val="18"/>
              </w:rPr>
            </w:pPr>
          </w:p>
        </w:tc>
      </w:tr>
      <w:tr w:rsidR="002E7374" w:rsidRPr="000A0A5F" w14:paraId="49DC3FFF" w14:textId="77777777" w:rsidTr="002B45A7">
        <w:trPr>
          <w:jc w:val="center"/>
        </w:trPr>
        <w:tc>
          <w:tcPr>
            <w:tcW w:w="2026" w:type="dxa"/>
          </w:tcPr>
          <w:p w14:paraId="5709B025" w14:textId="77777777" w:rsidR="002E7374" w:rsidRPr="000A0A5F" w:rsidRDefault="002E7374" w:rsidP="002E7374">
            <w:pPr>
              <w:pStyle w:val="TAL"/>
            </w:pPr>
            <w:r w:rsidRPr="000A0A5F">
              <w:rPr>
                <w:lang w:eastAsia="zh-CN"/>
              </w:rPr>
              <w:t>m</w:t>
            </w:r>
            <w:r w:rsidRPr="000A0A5F">
              <w:rPr>
                <w:rFonts w:hint="eastAsia"/>
                <w:lang w:eastAsia="zh-CN"/>
              </w:rPr>
              <w:t>aximumDetectionTime</w:t>
            </w:r>
          </w:p>
        </w:tc>
        <w:tc>
          <w:tcPr>
            <w:tcW w:w="1492" w:type="dxa"/>
          </w:tcPr>
          <w:p w14:paraId="29B75056" w14:textId="77777777" w:rsidR="002E7374" w:rsidRPr="000A0A5F" w:rsidRDefault="002E7374" w:rsidP="002E7374">
            <w:pPr>
              <w:pStyle w:val="TAL"/>
            </w:pPr>
            <w:r w:rsidRPr="000A0A5F">
              <w:rPr>
                <w:lang w:eastAsia="zh-CN"/>
              </w:rPr>
              <w:t>DurationSec</w:t>
            </w:r>
          </w:p>
        </w:tc>
        <w:tc>
          <w:tcPr>
            <w:tcW w:w="1134" w:type="dxa"/>
          </w:tcPr>
          <w:p w14:paraId="7891C55C" w14:textId="77777777" w:rsidR="002E7374" w:rsidRPr="000A0A5F" w:rsidRDefault="002E7374" w:rsidP="002E7374">
            <w:pPr>
              <w:pStyle w:val="TAC"/>
              <w:jc w:val="left"/>
            </w:pPr>
            <w:r w:rsidRPr="000A0A5F">
              <w:t>0..1</w:t>
            </w:r>
          </w:p>
        </w:tc>
        <w:tc>
          <w:tcPr>
            <w:tcW w:w="3544" w:type="dxa"/>
          </w:tcPr>
          <w:p w14:paraId="0B4D5DA0"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2E7374" w:rsidRPr="000A0A5F" w:rsidRDefault="002E7374" w:rsidP="002E7374">
            <w:pPr>
              <w:pStyle w:val="TAL"/>
              <w:rPr>
                <w:rFonts w:eastAsia="Times New Roman" w:cs="Arial"/>
                <w:szCs w:val="18"/>
              </w:rPr>
            </w:pPr>
            <w:r w:rsidRPr="000A0A5F">
              <w:t>Loss_of_connectivity_notification</w:t>
            </w:r>
          </w:p>
        </w:tc>
      </w:tr>
      <w:tr w:rsidR="002E7374" w:rsidRPr="000A0A5F" w14:paraId="495B57E3" w14:textId="77777777" w:rsidTr="002B45A7">
        <w:trPr>
          <w:trHeight w:val="1063"/>
          <w:jc w:val="center"/>
        </w:trPr>
        <w:tc>
          <w:tcPr>
            <w:tcW w:w="2026" w:type="dxa"/>
          </w:tcPr>
          <w:p w14:paraId="218FF2BB" w14:textId="77777777" w:rsidR="002E7374" w:rsidRPr="000A0A5F" w:rsidRDefault="002E7374" w:rsidP="002E7374">
            <w:pPr>
              <w:pStyle w:val="TAL"/>
            </w:pPr>
            <w:r w:rsidRPr="000A0A5F">
              <w:rPr>
                <w:lang w:eastAsia="zh-CN"/>
              </w:rPr>
              <w:t>r</w:t>
            </w:r>
            <w:r w:rsidRPr="000A0A5F">
              <w:rPr>
                <w:rFonts w:hint="eastAsia"/>
                <w:lang w:eastAsia="zh-CN"/>
              </w:rPr>
              <w:t>eachabilityType</w:t>
            </w:r>
          </w:p>
        </w:tc>
        <w:tc>
          <w:tcPr>
            <w:tcW w:w="1492" w:type="dxa"/>
          </w:tcPr>
          <w:p w14:paraId="2A5FA249" w14:textId="77777777" w:rsidR="002E7374" w:rsidRPr="000A0A5F" w:rsidRDefault="002E7374" w:rsidP="002E7374">
            <w:pPr>
              <w:pStyle w:val="TAL"/>
            </w:pPr>
            <w:r w:rsidRPr="000A0A5F">
              <w:rPr>
                <w:lang w:eastAsia="zh-CN"/>
              </w:rPr>
              <w:t>ReachabilityType</w:t>
            </w:r>
          </w:p>
        </w:tc>
        <w:tc>
          <w:tcPr>
            <w:tcW w:w="1134" w:type="dxa"/>
          </w:tcPr>
          <w:p w14:paraId="31E1A6C2" w14:textId="77777777" w:rsidR="002E7374" w:rsidRPr="000A0A5F" w:rsidRDefault="002E7374" w:rsidP="002E7374">
            <w:pPr>
              <w:pStyle w:val="TAC"/>
              <w:jc w:val="left"/>
            </w:pPr>
            <w:r w:rsidRPr="000A0A5F">
              <w:t>0..1</w:t>
            </w:r>
          </w:p>
        </w:tc>
        <w:tc>
          <w:tcPr>
            <w:tcW w:w="3544" w:type="dxa"/>
          </w:tcPr>
          <w:p w14:paraId="38C72AF5"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2E7374" w:rsidRPr="000A0A5F" w:rsidRDefault="002E7374" w:rsidP="002E7374">
            <w:pPr>
              <w:pStyle w:val="TAL"/>
              <w:rPr>
                <w:rFonts w:eastAsia="Times New Roman" w:cs="Arial"/>
                <w:szCs w:val="18"/>
              </w:rPr>
            </w:pPr>
            <w:r w:rsidRPr="000A0A5F">
              <w:t>Ue-reachability_notification</w:t>
            </w:r>
          </w:p>
        </w:tc>
      </w:tr>
      <w:tr w:rsidR="002E7374" w:rsidRPr="000A0A5F" w14:paraId="4F4FC4CF" w14:textId="77777777" w:rsidTr="002B45A7">
        <w:trPr>
          <w:jc w:val="center"/>
        </w:trPr>
        <w:tc>
          <w:tcPr>
            <w:tcW w:w="2026" w:type="dxa"/>
          </w:tcPr>
          <w:p w14:paraId="50476D9D" w14:textId="77777777" w:rsidR="002E7374" w:rsidRPr="000A0A5F" w:rsidRDefault="002E7374" w:rsidP="002E7374">
            <w:pPr>
              <w:pStyle w:val="TAL"/>
            </w:pPr>
            <w:r w:rsidRPr="000A0A5F">
              <w:rPr>
                <w:lang w:eastAsia="zh-CN"/>
              </w:rPr>
              <w:t>m</w:t>
            </w:r>
            <w:r w:rsidRPr="000A0A5F">
              <w:rPr>
                <w:rFonts w:hint="eastAsia"/>
                <w:lang w:eastAsia="zh-CN"/>
              </w:rPr>
              <w:t>aximumLat</w:t>
            </w:r>
            <w:r w:rsidRPr="000A0A5F">
              <w:rPr>
                <w:lang w:eastAsia="zh-CN"/>
              </w:rPr>
              <w:t>ency</w:t>
            </w:r>
          </w:p>
        </w:tc>
        <w:tc>
          <w:tcPr>
            <w:tcW w:w="1492" w:type="dxa"/>
          </w:tcPr>
          <w:p w14:paraId="5F450B2E" w14:textId="77777777" w:rsidR="002E7374" w:rsidRPr="000A0A5F" w:rsidRDefault="002E7374" w:rsidP="002E7374">
            <w:pPr>
              <w:pStyle w:val="TAL"/>
            </w:pPr>
            <w:r w:rsidRPr="000A0A5F">
              <w:rPr>
                <w:lang w:eastAsia="zh-CN"/>
              </w:rPr>
              <w:t>DurationSec</w:t>
            </w:r>
          </w:p>
        </w:tc>
        <w:tc>
          <w:tcPr>
            <w:tcW w:w="1134" w:type="dxa"/>
          </w:tcPr>
          <w:p w14:paraId="76CADA2B" w14:textId="77777777" w:rsidR="002E7374" w:rsidRPr="000A0A5F" w:rsidRDefault="002E7374" w:rsidP="002E7374">
            <w:pPr>
              <w:pStyle w:val="TAC"/>
              <w:jc w:val="left"/>
            </w:pPr>
            <w:r w:rsidRPr="000A0A5F">
              <w:t>0..1</w:t>
            </w:r>
          </w:p>
        </w:tc>
        <w:tc>
          <w:tcPr>
            <w:tcW w:w="3544" w:type="dxa"/>
          </w:tcPr>
          <w:p w14:paraId="5F20AA7E" w14:textId="77777777" w:rsidR="002E7374" w:rsidRPr="000A0A5F" w:rsidRDefault="002E7374" w:rsidP="002E7374">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2E7374" w:rsidRPr="000A0A5F" w:rsidRDefault="002E7374" w:rsidP="002E7374">
            <w:pPr>
              <w:pStyle w:val="TAL"/>
              <w:rPr>
                <w:rFonts w:eastAsia="Times New Roman" w:cs="Arial"/>
                <w:szCs w:val="18"/>
              </w:rPr>
            </w:pPr>
            <w:r w:rsidRPr="000A0A5F">
              <w:t>Ue-reachability_notification</w:t>
            </w:r>
          </w:p>
        </w:tc>
      </w:tr>
      <w:tr w:rsidR="002E7374" w:rsidRPr="000A0A5F" w14:paraId="3855156A" w14:textId="77777777" w:rsidTr="002B45A7">
        <w:trPr>
          <w:jc w:val="center"/>
        </w:trPr>
        <w:tc>
          <w:tcPr>
            <w:tcW w:w="2026" w:type="dxa"/>
          </w:tcPr>
          <w:p w14:paraId="423E28C5" w14:textId="77777777" w:rsidR="002E7374" w:rsidRPr="000A0A5F" w:rsidRDefault="002E7374" w:rsidP="002E7374">
            <w:pPr>
              <w:pStyle w:val="TAL"/>
            </w:pPr>
            <w:r w:rsidRPr="000A0A5F">
              <w:rPr>
                <w:lang w:eastAsia="zh-CN"/>
              </w:rPr>
              <w:t>maximumResponseTime</w:t>
            </w:r>
          </w:p>
        </w:tc>
        <w:tc>
          <w:tcPr>
            <w:tcW w:w="1492" w:type="dxa"/>
          </w:tcPr>
          <w:p w14:paraId="65AEE9CD" w14:textId="77777777" w:rsidR="002E7374" w:rsidRPr="000A0A5F" w:rsidRDefault="002E7374" w:rsidP="002E7374">
            <w:pPr>
              <w:pStyle w:val="TAL"/>
            </w:pPr>
            <w:r w:rsidRPr="000A0A5F">
              <w:rPr>
                <w:lang w:eastAsia="zh-CN"/>
              </w:rPr>
              <w:t>DurationSec</w:t>
            </w:r>
          </w:p>
        </w:tc>
        <w:tc>
          <w:tcPr>
            <w:tcW w:w="1134" w:type="dxa"/>
          </w:tcPr>
          <w:p w14:paraId="024C4E52" w14:textId="77777777" w:rsidR="002E7374" w:rsidRPr="000A0A5F" w:rsidRDefault="002E7374" w:rsidP="002E7374">
            <w:pPr>
              <w:pStyle w:val="TAC"/>
              <w:jc w:val="left"/>
            </w:pPr>
            <w:r w:rsidRPr="000A0A5F">
              <w:t>0..1</w:t>
            </w:r>
          </w:p>
        </w:tc>
        <w:tc>
          <w:tcPr>
            <w:tcW w:w="3544" w:type="dxa"/>
          </w:tcPr>
          <w:p w14:paraId="44654208" w14:textId="77777777" w:rsidR="002E7374" w:rsidRPr="000A0A5F" w:rsidRDefault="002E7374" w:rsidP="002E7374">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2E7374" w:rsidRPr="000A0A5F" w:rsidRDefault="002E7374" w:rsidP="002E7374">
            <w:pPr>
              <w:pStyle w:val="TAL"/>
              <w:rPr>
                <w:rFonts w:eastAsia="Times New Roman" w:cs="Arial"/>
                <w:szCs w:val="18"/>
              </w:rPr>
            </w:pPr>
            <w:r w:rsidRPr="000A0A5F">
              <w:t>Ue-reachability_notification</w:t>
            </w:r>
          </w:p>
        </w:tc>
      </w:tr>
      <w:tr w:rsidR="002E7374" w:rsidRPr="000A0A5F" w14:paraId="54286BCF" w14:textId="77777777" w:rsidTr="002B45A7">
        <w:trPr>
          <w:jc w:val="center"/>
        </w:trPr>
        <w:tc>
          <w:tcPr>
            <w:tcW w:w="2026" w:type="dxa"/>
          </w:tcPr>
          <w:p w14:paraId="332365BD" w14:textId="77777777" w:rsidR="002E7374" w:rsidRPr="000A0A5F" w:rsidRDefault="002E7374" w:rsidP="002E7374">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2E7374" w:rsidRPr="000A0A5F" w:rsidRDefault="002E7374" w:rsidP="002E7374">
            <w:pPr>
              <w:pStyle w:val="TAL"/>
            </w:pPr>
            <w:r w:rsidRPr="000A0A5F">
              <w:rPr>
                <w:lang w:eastAsia="zh-CN"/>
              </w:rPr>
              <w:t>integer</w:t>
            </w:r>
          </w:p>
        </w:tc>
        <w:tc>
          <w:tcPr>
            <w:tcW w:w="1134" w:type="dxa"/>
          </w:tcPr>
          <w:p w14:paraId="39B8E082" w14:textId="77777777" w:rsidR="002E7374" w:rsidRPr="000A0A5F" w:rsidRDefault="002E7374" w:rsidP="002E7374">
            <w:pPr>
              <w:pStyle w:val="TAC"/>
              <w:jc w:val="left"/>
            </w:pPr>
            <w:r w:rsidRPr="000A0A5F">
              <w:t>0..1</w:t>
            </w:r>
          </w:p>
        </w:tc>
        <w:tc>
          <w:tcPr>
            <w:tcW w:w="3544" w:type="dxa"/>
          </w:tcPr>
          <w:p w14:paraId="0489AD21" w14:textId="77777777" w:rsidR="002E7374" w:rsidRPr="000A0A5F" w:rsidRDefault="002E7374" w:rsidP="002E7374">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2E7374" w:rsidRPr="000A0A5F" w:rsidRDefault="002E7374" w:rsidP="002E7374">
            <w:pPr>
              <w:pStyle w:val="TAL"/>
              <w:rPr>
                <w:rFonts w:eastAsia="Times New Roman" w:cs="Arial"/>
                <w:szCs w:val="18"/>
              </w:rPr>
            </w:pPr>
            <w:r w:rsidRPr="000A0A5F">
              <w:t>Ue-reachability-notification</w:t>
            </w:r>
          </w:p>
        </w:tc>
      </w:tr>
      <w:tr w:rsidR="002E7374" w:rsidRPr="000A0A5F" w14:paraId="2C5F9819" w14:textId="77777777" w:rsidTr="002B45A7">
        <w:trPr>
          <w:jc w:val="center"/>
        </w:trPr>
        <w:tc>
          <w:tcPr>
            <w:tcW w:w="2026" w:type="dxa"/>
          </w:tcPr>
          <w:p w14:paraId="2DBCD771" w14:textId="77777777" w:rsidR="002E7374" w:rsidRPr="000A0A5F" w:rsidRDefault="002E7374" w:rsidP="002E7374">
            <w:pPr>
              <w:pStyle w:val="TAL"/>
              <w:rPr>
                <w:lang w:eastAsia="zh-CN"/>
              </w:rPr>
            </w:pPr>
            <w:r w:rsidRPr="000A0A5F">
              <w:rPr>
                <w:rFonts w:hint="eastAsia"/>
                <w:lang w:eastAsia="zh-CN"/>
              </w:rPr>
              <w:lastRenderedPageBreak/>
              <w:t>idleStatusIndication</w:t>
            </w:r>
          </w:p>
        </w:tc>
        <w:tc>
          <w:tcPr>
            <w:tcW w:w="1492" w:type="dxa"/>
          </w:tcPr>
          <w:p w14:paraId="40A1CB77" w14:textId="77777777" w:rsidR="002E7374" w:rsidRPr="000A0A5F" w:rsidRDefault="002E7374" w:rsidP="002E7374">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2E7374" w:rsidRPr="000A0A5F" w:rsidRDefault="002E7374" w:rsidP="002E7374">
            <w:pPr>
              <w:pStyle w:val="TAC"/>
              <w:jc w:val="left"/>
            </w:pPr>
            <w:r w:rsidRPr="000A0A5F">
              <w:t>0..1</w:t>
            </w:r>
          </w:p>
        </w:tc>
        <w:tc>
          <w:tcPr>
            <w:tcW w:w="3544" w:type="dxa"/>
          </w:tcPr>
          <w:p w14:paraId="27A0F689"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2E7374" w:rsidRPr="000A0A5F" w:rsidRDefault="002E7374" w:rsidP="002E7374">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2E7374" w:rsidRPr="000A0A5F" w:rsidRDefault="002E7374" w:rsidP="002E7374">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2E7374" w:rsidRPr="000A0A5F" w:rsidRDefault="002E7374" w:rsidP="002E7374">
            <w:pPr>
              <w:pStyle w:val="TAL"/>
              <w:rPr>
                <w:rFonts w:cs="Arial"/>
                <w:szCs w:val="18"/>
              </w:rPr>
            </w:pPr>
            <w:r w:rsidRPr="000A0A5F">
              <w:rPr>
                <w:rFonts w:cs="Arial"/>
                <w:szCs w:val="18"/>
                <w:lang w:eastAsia="zh-CN"/>
              </w:rPr>
              <w:t>Default: "false" if omitted.</w:t>
            </w:r>
          </w:p>
        </w:tc>
        <w:tc>
          <w:tcPr>
            <w:tcW w:w="1392" w:type="dxa"/>
          </w:tcPr>
          <w:p w14:paraId="5DD2D728" w14:textId="77777777" w:rsidR="002E7374" w:rsidRPr="000A0A5F" w:rsidRDefault="002E7374" w:rsidP="002E7374">
            <w:pPr>
              <w:pStyle w:val="TAL"/>
            </w:pPr>
            <w:r w:rsidRPr="000A0A5F">
              <w:t>Ue-reachability_notification,</w:t>
            </w:r>
          </w:p>
          <w:p w14:paraId="7C95062D" w14:textId="77777777" w:rsidR="002E7374" w:rsidRPr="000A0A5F" w:rsidRDefault="002E7374" w:rsidP="002E7374">
            <w:pPr>
              <w:pStyle w:val="TAL"/>
            </w:pPr>
            <w:r w:rsidRPr="000A0A5F">
              <w:t>Availability_after_DDN_failure_notification,</w:t>
            </w:r>
          </w:p>
          <w:p w14:paraId="7C1AD4B8" w14:textId="77777777" w:rsidR="002E7374" w:rsidRPr="000A0A5F" w:rsidRDefault="002E7374" w:rsidP="002E7374">
            <w:pPr>
              <w:pStyle w:val="TAL"/>
              <w:rPr>
                <w:rFonts w:eastAsia="Times New Roman" w:cs="Arial"/>
                <w:szCs w:val="18"/>
              </w:rPr>
            </w:pPr>
            <w:r w:rsidRPr="000A0A5F">
              <w:t>Availability_after_DDN_failure_notification_enhancement</w:t>
            </w:r>
          </w:p>
        </w:tc>
      </w:tr>
      <w:tr w:rsidR="002E7374" w:rsidRPr="000A0A5F" w14:paraId="14EB2111" w14:textId="77777777" w:rsidTr="002B45A7">
        <w:trPr>
          <w:jc w:val="center"/>
        </w:trPr>
        <w:tc>
          <w:tcPr>
            <w:tcW w:w="2026" w:type="dxa"/>
          </w:tcPr>
          <w:p w14:paraId="6A5AB74B" w14:textId="77777777" w:rsidR="002E7374" w:rsidRPr="000A0A5F" w:rsidRDefault="002E7374" w:rsidP="002E7374">
            <w:pPr>
              <w:pStyle w:val="TAL"/>
              <w:rPr>
                <w:lang w:eastAsia="zh-CN"/>
              </w:rPr>
            </w:pPr>
            <w:r w:rsidRPr="000A0A5F">
              <w:rPr>
                <w:rFonts w:hint="eastAsia"/>
                <w:lang w:eastAsia="zh-CN"/>
              </w:rPr>
              <w:t>locationType</w:t>
            </w:r>
          </w:p>
        </w:tc>
        <w:tc>
          <w:tcPr>
            <w:tcW w:w="1492" w:type="dxa"/>
          </w:tcPr>
          <w:p w14:paraId="3536ABA3" w14:textId="77777777" w:rsidR="002E7374" w:rsidRPr="000A0A5F" w:rsidRDefault="002E7374" w:rsidP="002E7374">
            <w:pPr>
              <w:pStyle w:val="TAL"/>
              <w:rPr>
                <w:lang w:eastAsia="zh-CN"/>
              </w:rPr>
            </w:pPr>
            <w:r w:rsidRPr="000A0A5F">
              <w:rPr>
                <w:lang w:eastAsia="zh-CN"/>
              </w:rPr>
              <w:t>LocationType</w:t>
            </w:r>
          </w:p>
        </w:tc>
        <w:tc>
          <w:tcPr>
            <w:tcW w:w="1134" w:type="dxa"/>
          </w:tcPr>
          <w:p w14:paraId="0D635B91" w14:textId="77777777" w:rsidR="002E7374" w:rsidRPr="000A0A5F" w:rsidRDefault="002E7374" w:rsidP="002E7374">
            <w:pPr>
              <w:pStyle w:val="TAC"/>
              <w:jc w:val="left"/>
            </w:pPr>
            <w:r w:rsidRPr="000A0A5F">
              <w:t>0..1</w:t>
            </w:r>
          </w:p>
        </w:tc>
        <w:tc>
          <w:tcPr>
            <w:tcW w:w="3544" w:type="dxa"/>
          </w:tcPr>
          <w:p w14:paraId="37BC8ADD" w14:textId="77777777" w:rsidR="002E7374" w:rsidRPr="000A0A5F" w:rsidRDefault="002E7374" w:rsidP="002E7374">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2E7374" w:rsidRPr="000A0A5F" w:rsidRDefault="002E7374" w:rsidP="002E7374">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2E7374" w:rsidRPr="000A0A5F" w:rsidRDefault="002E7374" w:rsidP="002E7374">
            <w:pPr>
              <w:pStyle w:val="TAL"/>
            </w:pPr>
            <w:r w:rsidRPr="000A0A5F">
              <w:rPr>
                <w:rFonts w:hint="eastAsia"/>
              </w:rPr>
              <w:t>eLCS</w:t>
            </w:r>
          </w:p>
        </w:tc>
      </w:tr>
      <w:tr w:rsidR="002E7374" w:rsidRPr="000A0A5F" w14:paraId="0EF2EC6C" w14:textId="77777777" w:rsidTr="002B45A7">
        <w:trPr>
          <w:jc w:val="center"/>
        </w:trPr>
        <w:tc>
          <w:tcPr>
            <w:tcW w:w="2026" w:type="dxa"/>
          </w:tcPr>
          <w:p w14:paraId="1B6049FE" w14:textId="77777777" w:rsidR="002E7374" w:rsidRPr="000A0A5F" w:rsidRDefault="002E7374" w:rsidP="002E7374">
            <w:pPr>
              <w:pStyle w:val="TAL"/>
              <w:rPr>
                <w:lang w:eastAsia="zh-CN"/>
              </w:rPr>
            </w:pPr>
            <w:r w:rsidRPr="000A0A5F">
              <w:rPr>
                <w:rFonts w:hint="eastAsia"/>
                <w:lang w:eastAsia="zh-CN"/>
              </w:rPr>
              <w:t>accuracy</w:t>
            </w:r>
          </w:p>
        </w:tc>
        <w:tc>
          <w:tcPr>
            <w:tcW w:w="1492" w:type="dxa"/>
          </w:tcPr>
          <w:p w14:paraId="58034D52" w14:textId="77777777" w:rsidR="002E7374" w:rsidRPr="000A0A5F" w:rsidRDefault="002E7374" w:rsidP="002E7374">
            <w:pPr>
              <w:pStyle w:val="TAL"/>
            </w:pPr>
            <w:r w:rsidRPr="000A0A5F">
              <w:rPr>
                <w:lang w:eastAsia="zh-CN"/>
              </w:rPr>
              <w:t>Accuracy</w:t>
            </w:r>
          </w:p>
        </w:tc>
        <w:tc>
          <w:tcPr>
            <w:tcW w:w="1134" w:type="dxa"/>
          </w:tcPr>
          <w:p w14:paraId="11BA1789" w14:textId="77777777" w:rsidR="002E7374" w:rsidRPr="000A0A5F" w:rsidRDefault="002E7374" w:rsidP="002E7374">
            <w:pPr>
              <w:pStyle w:val="TAC"/>
              <w:jc w:val="left"/>
            </w:pPr>
            <w:r w:rsidRPr="000A0A5F">
              <w:t>0..1</w:t>
            </w:r>
          </w:p>
        </w:tc>
        <w:tc>
          <w:tcPr>
            <w:tcW w:w="3544" w:type="dxa"/>
          </w:tcPr>
          <w:p w14:paraId="2B25A6F5"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2E7374" w:rsidRPr="000A0A5F" w:rsidRDefault="002E7374" w:rsidP="002E7374">
            <w:pPr>
              <w:pStyle w:val="TAL"/>
            </w:pPr>
            <w:r w:rsidRPr="000A0A5F">
              <w:rPr>
                <w:lang w:eastAsia="zh-CN"/>
              </w:rPr>
              <w:t>Location</w:t>
            </w:r>
            <w:r w:rsidRPr="000A0A5F">
              <w:t>_notification</w:t>
            </w:r>
            <w:r w:rsidRPr="000A0A5F">
              <w:rPr>
                <w:rFonts w:hint="eastAsia"/>
              </w:rPr>
              <w:t>,</w:t>
            </w:r>
          </w:p>
          <w:p w14:paraId="34B1400C" w14:textId="77777777" w:rsidR="002E7374" w:rsidRPr="000A0A5F" w:rsidRDefault="002E7374" w:rsidP="002E7374">
            <w:pPr>
              <w:pStyle w:val="TAL"/>
              <w:rPr>
                <w:rFonts w:eastAsia="Times New Roman" w:cs="Arial"/>
                <w:szCs w:val="18"/>
              </w:rPr>
            </w:pPr>
            <w:r w:rsidRPr="000A0A5F">
              <w:rPr>
                <w:rFonts w:hint="eastAsia"/>
              </w:rPr>
              <w:t>eLCS</w:t>
            </w:r>
          </w:p>
        </w:tc>
      </w:tr>
      <w:tr w:rsidR="002E7374" w:rsidRPr="000A0A5F" w14:paraId="61E213B7" w14:textId="77777777" w:rsidTr="002B45A7">
        <w:trPr>
          <w:jc w:val="center"/>
        </w:trPr>
        <w:tc>
          <w:tcPr>
            <w:tcW w:w="2026" w:type="dxa"/>
          </w:tcPr>
          <w:p w14:paraId="18649978" w14:textId="77777777" w:rsidR="002E7374" w:rsidRPr="000A0A5F" w:rsidRDefault="002E7374" w:rsidP="002E7374">
            <w:pPr>
              <w:pStyle w:val="TAL"/>
              <w:rPr>
                <w:lang w:eastAsia="zh-CN"/>
              </w:rPr>
            </w:pPr>
            <w:r w:rsidRPr="000A0A5F">
              <w:rPr>
                <w:rFonts w:hint="eastAsia"/>
                <w:lang w:eastAsia="zh-CN"/>
              </w:rPr>
              <w:t>minimumReportInterval</w:t>
            </w:r>
          </w:p>
        </w:tc>
        <w:tc>
          <w:tcPr>
            <w:tcW w:w="1492" w:type="dxa"/>
          </w:tcPr>
          <w:p w14:paraId="666046D7" w14:textId="77777777" w:rsidR="002E7374" w:rsidRPr="000A0A5F" w:rsidRDefault="002E7374" w:rsidP="002E7374">
            <w:pPr>
              <w:pStyle w:val="TAL"/>
              <w:rPr>
                <w:lang w:eastAsia="zh-CN"/>
              </w:rPr>
            </w:pPr>
            <w:r w:rsidRPr="000A0A5F">
              <w:rPr>
                <w:rFonts w:hint="eastAsia"/>
                <w:lang w:eastAsia="zh-CN"/>
              </w:rPr>
              <w:t>DurationSec</w:t>
            </w:r>
          </w:p>
        </w:tc>
        <w:tc>
          <w:tcPr>
            <w:tcW w:w="1134" w:type="dxa"/>
          </w:tcPr>
          <w:p w14:paraId="168A936E" w14:textId="77777777" w:rsidR="002E7374" w:rsidRPr="000A0A5F" w:rsidRDefault="002E7374" w:rsidP="002E7374">
            <w:pPr>
              <w:pStyle w:val="TAC"/>
              <w:jc w:val="left"/>
            </w:pPr>
            <w:r w:rsidRPr="000A0A5F">
              <w:rPr>
                <w:rFonts w:hint="eastAsia"/>
                <w:lang w:eastAsia="zh-CN"/>
              </w:rPr>
              <w:t>0..1</w:t>
            </w:r>
          </w:p>
        </w:tc>
        <w:tc>
          <w:tcPr>
            <w:tcW w:w="3544" w:type="dxa"/>
          </w:tcPr>
          <w:p w14:paraId="5D4696F6" w14:textId="77777777" w:rsidR="002E7374" w:rsidRPr="000A0A5F" w:rsidRDefault="002E7374" w:rsidP="002E7374">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2E7374" w:rsidRPr="000A0A5F" w:rsidRDefault="002E7374" w:rsidP="002E7374">
            <w:pPr>
              <w:pStyle w:val="TAL"/>
            </w:pPr>
            <w:r w:rsidRPr="000A0A5F">
              <w:rPr>
                <w:lang w:eastAsia="zh-CN"/>
              </w:rPr>
              <w:t>Location</w:t>
            </w:r>
            <w:r w:rsidRPr="000A0A5F">
              <w:t>_notification</w:t>
            </w:r>
            <w:r w:rsidRPr="000A0A5F">
              <w:rPr>
                <w:rFonts w:hint="eastAsia"/>
              </w:rPr>
              <w:t>,</w:t>
            </w:r>
          </w:p>
          <w:p w14:paraId="237BDD36" w14:textId="77777777" w:rsidR="002E7374" w:rsidRPr="000A0A5F" w:rsidRDefault="002E7374" w:rsidP="002E7374">
            <w:pPr>
              <w:pStyle w:val="TAL"/>
              <w:rPr>
                <w:lang w:eastAsia="zh-CN"/>
              </w:rPr>
            </w:pPr>
            <w:r w:rsidRPr="000A0A5F">
              <w:rPr>
                <w:rFonts w:hint="eastAsia"/>
              </w:rPr>
              <w:t>eLCS</w:t>
            </w:r>
          </w:p>
        </w:tc>
      </w:tr>
      <w:tr w:rsidR="002E7374" w:rsidRPr="000A0A5F" w14:paraId="6EEDAE8A" w14:textId="77777777" w:rsidTr="002B45A7">
        <w:trPr>
          <w:jc w:val="center"/>
        </w:trPr>
        <w:tc>
          <w:tcPr>
            <w:tcW w:w="2026" w:type="dxa"/>
          </w:tcPr>
          <w:p w14:paraId="391B4F0A" w14:textId="77777777" w:rsidR="002E7374" w:rsidRPr="000A0A5F" w:rsidRDefault="002E7374" w:rsidP="002E7374">
            <w:pPr>
              <w:pStyle w:val="TAL"/>
              <w:rPr>
                <w:lang w:eastAsia="zh-CN"/>
              </w:rPr>
            </w:pPr>
            <w:r w:rsidRPr="000A0A5F">
              <w:rPr>
                <w:rFonts w:hint="eastAsia"/>
                <w:lang w:eastAsia="zh-CN"/>
              </w:rPr>
              <w:t>maxRptExpireIntvl</w:t>
            </w:r>
          </w:p>
        </w:tc>
        <w:tc>
          <w:tcPr>
            <w:tcW w:w="1492" w:type="dxa"/>
          </w:tcPr>
          <w:p w14:paraId="67B3FA43" w14:textId="77777777" w:rsidR="002E7374" w:rsidRPr="000A0A5F" w:rsidRDefault="002E7374" w:rsidP="002E7374">
            <w:pPr>
              <w:pStyle w:val="TAL"/>
              <w:rPr>
                <w:lang w:eastAsia="zh-CN"/>
              </w:rPr>
            </w:pPr>
            <w:r w:rsidRPr="000A0A5F">
              <w:rPr>
                <w:rFonts w:hint="eastAsia"/>
                <w:lang w:eastAsia="zh-CN"/>
              </w:rPr>
              <w:t>DurationSec</w:t>
            </w:r>
          </w:p>
        </w:tc>
        <w:tc>
          <w:tcPr>
            <w:tcW w:w="1134" w:type="dxa"/>
          </w:tcPr>
          <w:p w14:paraId="7E94CF0D" w14:textId="77777777" w:rsidR="002E7374" w:rsidRPr="000A0A5F" w:rsidRDefault="002E7374" w:rsidP="002E7374">
            <w:pPr>
              <w:pStyle w:val="TAC"/>
              <w:jc w:val="left"/>
              <w:rPr>
                <w:lang w:eastAsia="zh-CN"/>
              </w:rPr>
            </w:pPr>
            <w:r w:rsidRPr="000A0A5F">
              <w:rPr>
                <w:rFonts w:hint="eastAsia"/>
              </w:rPr>
              <w:t>0..1</w:t>
            </w:r>
          </w:p>
        </w:tc>
        <w:tc>
          <w:tcPr>
            <w:tcW w:w="3544" w:type="dxa"/>
          </w:tcPr>
          <w:p w14:paraId="2DD82973"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2E7374" w:rsidRPr="000A0A5F" w:rsidRDefault="002E7374" w:rsidP="002E7374">
            <w:pPr>
              <w:pStyle w:val="TAL"/>
              <w:rPr>
                <w:lang w:eastAsia="zh-CN"/>
              </w:rPr>
            </w:pPr>
            <w:r w:rsidRPr="000A0A5F">
              <w:rPr>
                <w:rFonts w:hint="eastAsia"/>
              </w:rPr>
              <w:t>eLCS</w:t>
            </w:r>
          </w:p>
        </w:tc>
      </w:tr>
      <w:tr w:rsidR="002E7374" w:rsidRPr="000A0A5F" w14:paraId="0533C74A" w14:textId="77777777" w:rsidTr="002B45A7">
        <w:trPr>
          <w:jc w:val="center"/>
        </w:trPr>
        <w:tc>
          <w:tcPr>
            <w:tcW w:w="2026" w:type="dxa"/>
          </w:tcPr>
          <w:p w14:paraId="2F4DCAF0" w14:textId="77777777" w:rsidR="002E7374" w:rsidRPr="000A0A5F" w:rsidRDefault="002E7374" w:rsidP="002E7374">
            <w:pPr>
              <w:pStyle w:val="TAL"/>
              <w:rPr>
                <w:lang w:eastAsia="zh-CN"/>
              </w:rPr>
            </w:pPr>
            <w:r w:rsidRPr="000A0A5F">
              <w:rPr>
                <w:lang w:eastAsia="zh-CN"/>
              </w:rPr>
              <w:lastRenderedPageBreak/>
              <w:t>samplingInterval</w:t>
            </w:r>
          </w:p>
        </w:tc>
        <w:tc>
          <w:tcPr>
            <w:tcW w:w="1492" w:type="dxa"/>
          </w:tcPr>
          <w:p w14:paraId="566F14C1" w14:textId="77777777" w:rsidR="002E7374" w:rsidRPr="000A0A5F" w:rsidRDefault="002E7374" w:rsidP="002E7374">
            <w:pPr>
              <w:pStyle w:val="TAL"/>
              <w:rPr>
                <w:lang w:eastAsia="zh-CN"/>
              </w:rPr>
            </w:pPr>
            <w:r w:rsidRPr="000A0A5F">
              <w:rPr>
                <w:rFonts w:hint="eastAsia"/>
                <w:lang w:eastAsia="zh-CN"/>
              </w:rPr>
              <w:t>DurationSec</w:t>
            </w:r>
          </w:p>
        </w:tc>
        <w:tc>
          <w:tcPr>
            <w:tcW w:w="1134" w:type="dxa"/>
          </w:tcPr>
          <w:p w14:paraId="7E7C1975" w14:textId="77777777" w:rsidR="002E7374" w:rsidRPr="000A0A5F" w:rsidRDefault="002E7374" w:rsidP="002E7374">
            <w:pPr>
              <w:pStyle w:val="TAC"/>
              <w:jc w:val="left"/>
              <w:rPr>
                <w:lang w:eastAsia="zh-CN"/>
              </w:rPr>
            </w:pPr>
            <w:r w:rsidRPr="000A0A5F">
              <w:rPr>
                <w:rFonts w:hint="eastAsia"/>
              </w:rPr>
              <w:t>0..1</w:t>
            </w:r>
          </w:p>
        </w:tc>
        <w:tc>
          <w:tcPr>
            <w:tcW w:w="3544" w:type="dxa"/>
          </w:tcPr>
          <w:p w14:paraId="79E9AC8A"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2E7374" w:rsidRPr="000A0A5F" w:rsidRDefault="002E7374" w:rsidP="002E7374">
            <w:pPr>
              <w:pStyle w:val="TAL"/>
              <w:rPr>
                <w:lang w:eastAsia="zh-CN"/>
              </w:rPr>
            </w:pPr>
            <w:r w:rsidRPr="000A0A5F">
              <w:rPr>
                <w:rFonts w:hint="eastAsia"/>
              </w:rPr>
              <w:t>eLCS</w:t>
            </w:r>
          </w:p>
        </w:tc>
      </w:tr>
      <w:tr w:rsidR="002E7374" w:rsidRPr="000A0A5F" w14:paraId="0DB909B8" w14:textId="77777777" w:rsidTr="002B45A7">
        <w:trPr>
          <w:jc w:val="center"/>
        </w:trPr>
        <w:tc>
          <w:tcPr>
            <w:tcW w:w="2026" w:type="dxa"/>
          </w:tcPr>
          <w:p w14:paraId="2E710A0C" w14:textId="77777777" w:rsidR="002E7374" w:rsidRPr="000A0A5F" w:rsidRDefault="002E7374" w:rsidP="002E7374">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2E7374" w:rsidRPr="000A0A5F" w:rsidRDefault="002E7374" w:rsidP="002E7374">
            <w:pPr>
              <w:pStyle w:val="TAL"/>
              <w:rPr>
                <w:lang w:eastAsia="zh-CN"/>
              </w:rPr>
            </w:pPr>
            <w:r w:rsidRPr="000A0A5F">
              <w:rPr>
                <w:lang w:eastAsia="zh-CN"/>
              </w:rPr>
              <w:t>boolean</w:t>
            </w:r>
          </w:p>
        </w:tc>
        <w:tc>
          <w:tcPr>
            <w:tcW w:w="1134" w:type="dxa"/>
          </w:tcPr>
          <w:p w14:paraId="797EC89D" w14:textId="77777777" w:rsidR="002E7374" w:rsidRPr="000A0A5F" w:rsidRDefault="002E7374" w:rsidP="002E7374">
            <w:pPr>
              <w:pStyle w:val="TAC"/>
              <w:jc w:val="left"/>
              <w:rPr>
                <w:lang w:eastAsia="zh-CN"/>
              </w:rPr>
            </w:pPr>
            <w:r w:rsidRPr="000A0A5F">
              <w:rPr>
                <w:rFonts w:hint="eastAsia"/>
              </w:rPr>
              <w:t>0..1</w:t>
            </w:r>
          </w:p>
        </w:tc>
        <w:tc>
          <w:tcPr>
            <w:tcW w:w="3544" w:type="dxa"/>
          </w:tcPr>
          <w:p w14:paraId="0FE337C8" w14:textId="77777777" w:rsidR="002E7374" w:rsidRPr="000A0A5F" w:rsidRDefault="002E7374" w:rsidP="002E7374">
            <w:pPr>
              <w:spacing w:afterLines="50" w:after="120"/>
              <w:rPr>
                <w:rFonts w:ascii="Arial" w:hAnsi="Arial" w:cs="Arial"/>
                <w:sz w:val="18"/>
                <w:szCs w:val="18"/>
                <w:lang w:eastAsia="zh-CN"/>
              </w:rPr>
            </w:pPr>
            <w:bookmarkStart w:id="2121"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2E7374" w:rsidRPr="000A0A5F" w:rsidRDefault="002E7374" w:rsidP="002E7374">
            <w:pPr>
              <w:spacing w:afterLines="50" w:after="120"/>
              <w:rPr>
                <w:rFonts w:ascii="Arial" w:hAnsi="Arial" w:cs="Arial"/>
                <w:sz w:val="18"/>
                <w:szCs w:val="18"/>
                <w:lang w:eastAsia="zh-CN"/>
              </w:rPr>
            </w:pPr>
          </w:p>
          <w:p w14:paraId="35DBA2C5"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Default: "false" if omitted.</w:t>
            </w:r>
            <w:bookmarkEnd w:id="2121"/>
          </w:p>
        </w:tc>
        <w:tc>
          <w:tcPr>
            <w:tcW w:w="1392" w:type="dxa"/>
          </w:tcPr>
          <w:p w14:paraId="46001F2E" w14:textId="77777777" w:rsidR="002E7374" w:rsidRPr="000A0A5F" w:rsidRDefault="002E7374" w:rsidP="002E7374">
            <w:pPr>
              <w:pStyle w:val="TAL"/>
              <w:rPr>
                <w:lang w:eastAsia="zh-CN"/>
              </w:rPr>
            </w:pPr>
            <w:r w:rsidRPr="000A0A5F">
              <w:rPr>
                <w:rFonts w:hint="eastAsia"/>
              </w:rPr>
              <w:t>eLCS</w:t>
            </w:r>
          </w:p>
        </w:tc>
      </w:tr>
      <w:tr w:rsidR="002E7374" w:rsidRPr="000A0A5F" w14:paraId="663D8FD9" w14:textId="77777777" w:rsidTr="002B45A7">
        <w:trPr>
          <w:jc w:val="center"/>
        </w:trPr>
        <w:tc>
          <w:tcPr>
            <w:tcW w:w="2026" w:type="dxa"/>
          </w:tcPr>
          <w:p w14:paraId="0EB6A1CD" w14:textId="77777777" w:rsidR="002E7374" w:rsidRPr="000A0A5F" w:rsidRDefault="002E7374" w:rsidP="002E7374">
            <w:pPr>
              <w:pStyle w:val="TAL"/>
              <w:rPr>
                <w:lang w:eastAsia="zh-CN"/>
              </w:rPr>
            </w:pPr>
            <w:r w:rsidRPr="000A0A5F">
              <w:rPr>
                <w:lang w:eastAsia="zh-CN"/>
              </w:rPr>
              <w:t>linearDistance</w:t>
            </w:r>
          </w:p>
        </w:tc>
        <w:tc>
          <w:tcPr>
            <w:tcW w:w="1492" w:type="dxa"/>
          </w:tcPr>
          <w:p w14:paraId="0F69F3AB" w14:textId="77777777" w:rsidR="002E7374" w:rsidRPr="000A0A5F" w:rsidRDefault="002E7374" w:rsidP="002E7374">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2E7374" w:rsidRPr="000A0A5F" w:rsidRDefault="002E7374" w:rsidP="002E7374">
            <w:pPr>
              <w:pStyle w:val="TAC"/>
              <w:jc w:val="left"/>
              <w:rPr>
                <w:lang w:eastAsia="zh-CN"/>
              </w:rPr>
            </w:pPr>
            <w:r w:rsidRPr="000A0A5F">
              <w:rPr>
                <w:rFonts w:hint="eastAsia"/>
              </w:rPr>
              <w:t>0..1</w:t>
            </w:r>
          </w:p>
        </w:tc>
        <w:tc>
          <w:tcPr>
            <w:tcW w:w="3544" w:type="dxa"/>
          </w:tcPr>
          <w:p w14:paraId="469A0108"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2E7374" w:rsidRPr="000A0A5F" w:rsidRDefault="002E7374" w:rsidP="002E7374">
            <w:pPr>
              <w:pStyle w:val="TAL"/>
              <w:rPr>
                <w:lang w:eastAsia="zh-CN"/>
              </w:rPr>
            </w:pPr>
            <w:r w:rsidRPr="000A0A5F">
              <w:rPr>
                <w:rFonts w:hint="eastAsia"/>
              </w:rPr>
              <w:t>eLCS</w:t>
            </w:r>
          </w:p>
        </w:tc>
      </w:tr>
      <w:tr w:rsidR="002E7374" w:rsidRPr="000A0A5F" w14:paraId="550F61D7" w14:textId="77777777" w:rsidTr="002B45A7">
        <w:trPr>
          <w:jc w:val="center"/>
        </w:trPr>
        <w:tc>
          <w:tcPr>
            <w:tcW w:w="2026" w:type="dxa"/>
          </w:tcPr>
          <w:p w14:paraId="62C47197" w14:textId="77777777" w:rsidR="002E7374" w:rsidRPr="000A0A5F" w:rsidRDefault="002E7374" w:rsidP="002E7374">
            <w:pPr>
              <w:pStyle w:val="TAL"/>
              <w:rPr>
                <w:lang w:eastAsia="zh-CN"/>
              </w:rPr>
            </w:pPr>
            <w:r w:rsidRPr="000A0A5F">
              <w:rPr>
                <w:rFonts w:hint="eastAsia"/>
                <w:lang w:eastAsia="zh-CN"/>
              </w:rPr>
              <w:t>locQoS</w:t>
            </w:r>
          </w:p>
        </w:tc>
        <w:tc>
          <w:tcPr>
            <w:tcW w:w="1492" w:type="dxa"/>
          </w:tcPr>
          <w:p w14:paraId="25468E11" w14:textId="77777777" w:rsidR="002E7374" w:rsidRPr="000A0A5F" w:rsidRDefault="002E7374" w:rsidP="002E7374">
            <w:pPr>
              <w:pStyle w:val="TAL"/>
              <w:rPr>
                <w:lang w:eastAsia="zh-CN"/>
              </w:rPr>
            </w:pPr>
            <w:r w:rsidRPr="000A0A5F">
              <w:rPr>
                <w:rFonts w:hint="eastAsia"/>
                <w:lang w:eastAsia="zh-CN"/>
              </w:rPr>
              <w:t>LocationQoS</w:t>
            </w:r>
          </w:p>
        </w:tc>
        <w:tc>
          <w:tcPr>
            <w:tcW w:w="1134" w:type="dxa"/>
          </w:tcPr>
          <w:p w14:paraId="1EC4DE58" w14:textId="77777777" w:rsidR="002E7374" w:rsidRPr="000A0A5F" w:rsidRDefault="002E7374" w:rsidP="002E7374">
            <w:pPr>
              <w:pStyle w:val="TAC"/>
              <w:jc w:val="left"/>
              <w:rPr>
                <w:lang w:eastAsia="zh-CN"/>
              </w:rPr>
            </w:pPr>
            <w:r w:rsidRPr="000A0A5F">
              <w:rPr>
                <w:rFonts w:hint="eastAsia"/>
              </w:rPr>
              <w:t>0..1</w:t>
            </w:r>
          </w:p>
        </w:tc>
        <w:tc>
          <w:tcPr>
            <w:tcW w:w="3544" w:type="dxa"/>
          </w:tcPr>
          <w:p w14:paraId="0192AA58"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2E7374" w:rsidRPr="000A0A5F" w:rsidRDefault="002E7374" w:rsidP="002E7374">
            <w:pPr>
              <w:pStyle w:val="TAL"/>
              <w:rPr>
                <w:lang w:eastAsia="zh-CN"/>
              </w:rPr>
            </w:pPr>
            <w:r w:rsidRPr="000A0A5F">
              <w:rPr>
                <w:rFonts w:hint="eastAsia"/>
              </w:rPr>
              <w:t>eLCS</w:t>
            </w:r>
            <w:r w:rsidRPr="000A0A5F">
              <w:t>, MULTIQOS</w:t>
            </w:r>
          </w:p>
        </w:tc>
      </w:tr>
      <w:tr w:rsidR="002E7374" w:rsidRPr="000A0A5F" w14:paraId="14608887" w14:textId="77777777" w:rsidTr="002B45A7">
        <w:trPr>
          <w:jc w:val="center"/>
        </w:trPr>
        <w:tc>
          <w:tcPr>
            <w:tcW w:w="2026" w:type="dxa"/>
          </w:tcPr>
          <w:p w14:paraId="4A295AA2" w14:textId="77777777" w:rsidR="002E7374" w:rsidRPr="000A0A5F" w:rsidRDefault="002E7374" w:rsidP="002E7374">
            <w:pPr>
              <w:pStyle w:val="TAL"/>
              <w:rPr>
                <w:lang w:eastAsia="zh-CN"/>
              </w:rPr>
            </w:pPr>
            <w:r w:rsidRPr="000A0A5F">
              <w:rPr>
                <w:rFonts w:hint="eastAsia"/>
                <w:lang w:eastAsia="zh-CN"/>
              </w:rPr>
              <w:t>svcId</w:t>
            </w:r>
          </w:p>
        </w:tc>
        <w:tc>
          <w:tcPr>
            <w:tcW w:w="1492" w:type="dxa"/>
          </w:tcPr>
          <w:p w14:paraId="2F86D76A" w14:textId="77777777" w:rsidR="002E7374" w:rsidRPr="000A0A5F" w:rsidRDefault="002E7374" w:rsidP="002E7374">
            <w:pPr>
              <w:pStyle w:val="TAL"/>
              <w:rPr>
                <w:lang w:eastAsia="zh-CN"/>
              </w:rPr>
            </w:pPr>
            <w:r w:rsidRPr="000A0A5F">
              <w:rPr>
                <w:rFonts w:hint="eastAsia"/>
                <w:lang w:eastAsia="zh-CN"/>
              </w:rPr>
              <w:t>ServiceIdentity</w:t>
            </w:r>
          </w:p>
        </w:tc>
        <w:tc>
          <w:tcPr>
            <w:tcW w:w="1134" w:type="dxa"/>
          </w:tcPr>
          <w:p w14:paraId="6302B9D3" w14:textId="77777777" w:rsidR="002E7374" w:rsidRPr="000A0A5F" w:rsidRDefault="002E7374" w:rsidP="002E7374">
            <w:pPr>
              <w:pStyle w:val="TAC"/>
              <w:jc w:val="left"/>
              <w:rPr>
                <w:lang w:eastAsia="zh-CN"/>
              </w:rPr>
            </w:pPr>
            <w:r w:rsidRPr="000A0A5F">
              <w:rPr>
                <w:rFonts w:hint="eastAsia"/>
              </w:rPr>
              <w:t>0..1</w:t>
            </w:r>
          </w:p>
        </w:tc>
        <w:tc>
          <w:tcPr>
            <w:tcW w:w="3544" w:type="dxa"/>
          </w:tcPr>
          <w:p w14:paraId="7A9FB5F4"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2E7374" w:rsidRPr="000A0A5F" w:rsidRDefault="002E7374" w:rsidP="002E7374">
            <w:pPr>
              <w:pStyle w:val="TAL"/>
              <w:rPr>
                <w:lang w:eastAsia="zh-CN"/>
              </w:rPr>
            </w:pPr>
            <w:r w:rsidRPr="000A0A5F">
              <w:rPr>
                <w:rFonts w:hint="eastAsia"/>
              </w:rPr>
              <w:t>eLCS</w:t>
            </w:r>
          </w:p>
        </w:tc>
      </w:tr>
      <w:tr w:rsidR="002E7374" w:rsidRPr="000A0A5F" w14:paraId="15BD5FFA" w14:textId="77777777" w:rsidTr="002B45A7">
        <w:trPr>
          <w:jc w:val="center"/>
        </w:trPr>
        <w:tc>
          <w:tcPr>
            <w:tcW w:w="2026" w:type="dxa"/>
          </w:tcPr>
          <w:p w14:paraId="566255D8" w14:textId="77777777" w:rsidR="002E7374" w:rsidRPr="000A0A5F" w:rsidRDefault="002E7374" w:rsidP="002E7374">
            <w:pPr>
              <w:pStyle w:val="TAL"/>
              <w:rPr>
                <w:lang w:eastAsia="zh-CN"/>
              </w:rPr>
            </w:pPr>
            <w:r w:rsidRPr="000A0A5F">
              <w:rPr>
                <w:rFonts w:hint="eastAsia"/>
                <w:lang w:eastAsia="zh-CN"/>
              </w:rPr>
              <w:t>ldrType</w:t>
            </w:r>
          </w:p>
        </w:tc>
        <w:tc>
          <w:tcPr>
            <w:tcW w:w="1492" w:type="dxa"/>
          </w:tcPr>
          <w:p w14:paraId="15841F28" w14:textId="77777777" w:rsidR="002E7374" w:rsidRPr="000A0A5F" w:rsidRDefault="002E7374" w:rsidP="002E7374">
            <w:pPr>
              <w:pStyle w:val="TAL"/>
              <w:rPr>
                <w:lang w:eastAsia="zh-CN"/>
              </w:rPr>
            </w:pPr>
            <w:r w:rsidRPr="000A0A5F">
              <w:rPr>
                <w:rFonts w:hint="eastAsia"/>
                <w:lang w:eastAsia="zh-CN"/>
              </w:rPr>
              <w:t>LdrType</w:t>
            </w:r>
          </w:p>
        </w:tc>
        <w:tc>
          <w:tcPr>
            <w:tcW w:w="1134" w:type="dxa"/>
          </w:tcPr>
          <w:p w14:paraId="08ABF34A" w14:textId="77777777" w:rsidR="002E7374" w:rsidRPr="000A0A5F" w:rsidRDefault="002E7374" w:rsidP="002E7374">
            <w:pPr>
              <w:pStyle w:val="TAC"/>
              <w:jc w:val="left"/>
              <w:rPr>
                <w:lang w:eastAsia="zh-CN"/>
              </w:rPr>
            </w:pPr>
            <w:r w:rsidRPr="000A0A5F">
              <w:rPr>
                <w:rFonts w:hint="eastAsia"/>
              </w:rPr>
              <w:t>0..1</w:t>
            </w:r>
          </w:p>
        </w:tc>
        <w:tc>
          <w:tcPr>
            <w:tcW w:w="3544" w:type="dxa"/>
          </w:tcPr>
          <w:p w14:paraId="47A1025F"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2E7374" w:rsidRPr="000A0A5F" w:rsidRDefault="002E7374" w:rsidP="002E7374">
            <w:pPr>
              <w:pStyle w:val="TAL"/>
              <w:rPr>
                <w:lang w:eastAsia="zh-CN"/>
              </w:rPr>
            </w:pPr>
            <w:r w:rsidRPr="000A0A5F">
              <w:rPr>
                <w:rFonts w:hint="eastAsia"/>
              </w:rPr>
              <w:t>eLCS</w:t>
            </w:r>
          </w:p>
        </w:tc>
      </w:tr>
      <w:tr w:rsidR="002E7374" w:rsidRPr="000A0A5F" w14:paraId="0564C7B9" w14:textId="77777777" w:rsidTr="002B45A7">
        <w:trPr>
          <w:jc w:val="center"/>
        </w:trPr>
        <w:tc>
          <w:tcPr>
            <w:tcW w:w="2026" w:type="dxa"/>
          </w:tcPr>
          <w:p w14:paraId="1D17C9D9" w14:textId="77777777" w:rsidR="002E7374" w:rsidRPr="000A0A5F" w:rsidRDefault="002E7374" w:rsidP="002E7374">
            <w:pPr>
              <w:pStyle w:val="TAL"/>
              <w:rPr>
                <w:lang w:eastAsia="zh-CN"/>
              </w:rPr>
            </w:pPr>
            <w:r w:rsidRPr="000A0A5F">
              <w:rPr>
                <w:rFonts w:hint="eastAsia"/>
                <w:lang w:eastAsia="zh-CN"/>
              </w:rPr>
              <w:t>velocityRequested</w:t>
            </w:r>
          </w:p>
        </w:tc>
        <w:tc>
          <w:tcPr>
            <w:tcW w:w="1492" w:type="dxa"/>
          </w:tcPr>
          <w:p w14:paraId="34A73D02" w14:textId="77777777" w:rsidR="002E7374" w:rsidRPr="000A0A5F" w:rsidRDefault="002E7374" w:rsidP="002E7374">
            <w:pPr>
              <w:pStyle w:val="TAL"/>
              <w:rPr>
                <w:lang w:eastAsia="zh-CN"/>
              </w:rPr>
            </w:pPr>
            <w:r w:rsidRPr="000A0A5F">
              <w:rPr>
                <w:rFonts w:hint="eastAsia"/>
                <w:lang w:eastAsia="zh-CN"/>
              </w:rPr>
              <w:t>VelocityRequested</w:t>
            </w:r>
          </w:p>
        </w:tc>
        <w:tc>
          <w:tcPr>
            <w:tcW w:w="1134" w:type="dxa"/>
          </w:tcPr>
          <w:p w14:paraId="0EDC51E4" w14:textId="77777777" w:rsidR="002E7374" w:rsidRPr="000A0A5F" w:rsidRDefault="002E7374" w:rsidP="002E7374">
            <w:pPr>
              <w:pStyle w:val="TAC"/>
              <w:jc w:val="left"/>
              <w:rPr>
                <w:lang w:eastAsia="zh-CN"/>
              </w:rPr>
            </w:pPr>
            <w:r w:rsidRPr="000A0A5F">
              <w:rPr>
                <w:rFonts w:hint="eastAsia"/>
              </w:rPr>
              <w:t>0..1</w:t>
            </w:r>
          </w:p>
        </w:tc>
        <w:tc>
          <w:tcPr>
            <w:tcW w:w="3544" w:type="dxa"/>
          </w:tcPr>
          <w:p w14:paraId="353E5B57"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2E7374" w:rsidRPr="000A0A5F" w:rsidRDefault="002E7374" w:rsidP="002E7374">
            <w:pPr>
              <w:pStyle w:val="TAL"/>
              <w:rPr>
                <w:lang w:eastAsia="zh-CN"/>
              </w:rPr>
            </w:pPr>
            <w:r w:rsidRPr="000A0A5F">
              <w:rPr>
                <w:rFonts w:hint="eastAsia"/>
              </w:rPr>
              <w:t>eLCS</w:t>
            </w:r>
          </w:p>
        </w:tc>
      </w:tr>
      <w:tr w:rsidR="002E7374" w:rsidRPr="000A0A5F" w14:paraId="77880936" w14:textId="77777777" w:rsidTr="002B45A7">
        <w:trPr>
          <w:jc w:val="center"/>
        </w:trPr>
        <w:tc>
          <w:tcPr>
            <w:tcW w:w="2026" w:type="dxa"/>
          </w:tcPr>
          <w:p w14:paraId="064EAF85" w14:textId="77777777" w:rsidR="002E7374" w:rsidRPr="000A0A5F" w:rsidRDefault="002E7374" w:rsidP="002E7374">
            <w:pPr>
              <w:pStyle w:val="TAL"/>
              <w:rPr>
                <w:lang w:eastAsia="zh-CN"/>
              </w:rPr>
            </w:pPr>
            <w:r w:rsidRPr="000A0A5F">
              <w:rPr>
                <w:lang w:eastAsia="zh-CN"/>
              </w:rPr>
              <w:lastRenderedPageBreak/>
              <w:t>maxAgeOfLocEst</w:t>
            </w:r>
          </w:p>
        </w:tc>
        <w:tc>
          <w:tcPr>
            <w:tcW w:w="1492" w:type="dxa"/>
          </w:tcPr>
          <w:p w14:paraId="13B03458" w14:textId="77777777" w:rsidR="002E7374" w:rsidRPr="000A0A5F" w:rsidRDefault="002E7374" w:rsidP="002E7374">
            <w:pPr>
              <w:pStyle w:val="TAL"/>
              <w:rPr>
                <w:lang w:eastAsia="zh-CN"/>
              </w:rPr>
            </w:pPr>
            <w:r w:rsidRPr="000A0A5F">
              <w:rPr>
                <w:rFonts w:hint="eastAsia"/>
                <w:lang w:eastAsia="zh-CN"/>
              </w:rPr>
              <w:t>AgeOfLocationEstimate</w:t>
            </w:r>
          </w:p>
        </w:tc>
        <w:tc>
          <w:tcPr>
            <w:tcW w:w="1134" w:type="dxa"/>
          </w:tcPr>
          <w:p w14:paraId="69D4E231" w14:textId="77777777" w:rsidR="002E7374" w:rsidRPr="000A0A5F" w:rsidRDefault="002E7374" w:rsidP="002E7374">
            <w:pPr>
              <w:pStyle w:val="TAC"/>
              <w:jc w:val="left"/>
              <w:rPr>
                <w:lang w:eastAsia="zh-CN"/>
              </w:rPr>
            </w:pPr>
            <w:r w:rsidRPr="000A0A5F">
              <w:rPr>
                <w:rFonts w:hint="eastAsia"/>
              </w:rPr>
              <w:t>0..1</w:t>
            </w:r>
          </w:p>
        </w:tc>
        <w:tc>
          <w:tcPr>
            <w:tcW w:w="3544" w:type="dxa"/>
          </w:tcPr>
          <w:p w14:paraId="26F663EB"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2E7374" w:rsidRPr="000A0A5F" w:rsidRDefault="002E7374" w:rsidP="002E7374">
            <w:pPr>
              <w:pStyle w:val="TAL"/>
              <w:rPr>
                <w:lang w:eastAsia="zh-CN"/>
              </w:rPr>
            </w:pPr>
            <w:r w:rsidRPr="000A0A5F">
              <w:rPr>
                <w:rFonts w:hint="eastAsia"/>
              </w:rPr>
              <w:t>eLCS</w:t>
            </w:r>
          </w:p>
        </w:tc>
      </w:tr>
      <w:tr w:rsidR="002E7374" w:rsidRPr="000A0A5F" w14:paraId="3C5C6CEF" w14:textId="77777777" w:rsidTr="002B45A7">
        <w:trPr>
          <w:jc w:val="center"/>
        </w:trPr>
        <w:tc>
          <w:tcPr>
            <w:tcW w:w="2026" w:type="dxa"/>
          </w:tcPr>
          <w:p w14:paraId="38D65780" w14:textId="77777777" w:rsidR="002E7374" w:rsidRPr="000A0A5F" w:rsidRDefault="002E7374" w:rsidP="002E7374">
            <w:pPr>
              <w:pStyle w:val="TAL"/>
              <w:rPr>
                <w:lang w:eastAsia="zh-CN"/>
              </w:rPr>
            </w:pPr>
            <w:r w:rsidRPr="000A0A5F">
              <w:rPr>
                <w:rFonts w:hint="eastAsia"/>
                <w:lang w:eastAsia="zh-CN"/>
              </w:rPr>
              <w:t>locTimeWindow</w:t>
            </w:r>
          </w:p>
        </w:tc>
        <w:tc>
          <w:tcPr>
            <w:tcW w:w="1492" w:type="dxa"/>
          </w:tcPr>
          <w:p w14:paraId="11E79F25" w14:textId="77777777" w:rsidR="002E7374" w:rsidRPr="000A0A5F" w:rsidRDefault="002E7374" w:rsidP="002E7374">
            <w:pPr>
              <w:pStyle w:val="TAL"/>
              <w:rPr>
                <w:lang w:eastAsia="zh-CN"/>
              </w:rPr>
            </w:pPr>
            <w:r w:rsidRPr="000A0A5F">
              <w:rPr>
                <w:rFonts w:hint="eastAsia"/>
                <w:lang w:eastAsia="zh-CN"/>
              </w:rPr>
              <w:t>TimeWindow</w:t>
            </w:r>
          </w:p>
        </w:tc>
        <w:tc>
          <w:tcPr>
            <w:tcW w:w="1134" w:type="dxa"/>
          </w:tcPr>
          <w:p w14:paraId="7DD11984" w14:textId="77777777" w:rsidR="002E7374" w:rsidRPr="000A0A5F" w:rsidRDefault="002E7374" w:rsidP="002E7374">
            <w:pPr>
              <w:pStyle w:val="TAC"/>
              <w:jc w:val="left"/>
              <w:rPr>
                <w:lang w:eastAsia="zh-CN"/>
              </w:rPr>
            </w:pPr>
            <w:r w:rsidRPr="000A0A5F">
              <w:rPr>
                <w:rFonts w:hint="eastAsia"/>
              </w:rPr>
              <w:t>0..1</w:t>
            </w:r>
          </w:p>
        </w:tc>
        <w:tc>
          <w:tcPr>
            <w:tcW w:w="3544" w:type="dxa"/>
          </w:tcPr>
          <w:p w14:paraId="59CCDD4E"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2E7374" w:rsidRPr="000A0A5F" w:rsidRDefault="002E7374" w:rsidP="002E7374">
            <w:pPr>
              <w:pStyle w:val="TAL"/>
              <w:rPr>
                <w:lang w:eastAsia="zh-CN"/>
              </w:rPr>
            </w:pPr>
            <w:r w:rsidRPr="000A0A5F">
              <w:rPr>
                <w:rFonts w:hint="eastAsia"/>
              </w:rPr>
              <w:t>eLCS</w:t>
            </w:r>
          </w:p>
        </w:tc>
      </w:tr>
      <w:tr w:rsidR="002E7374" w:rsidRPr="000A0A5F" w14:paraId="792D2A19" w14:textId="77777777" w:rsidTr="002B45A7">
        <w:trPr>
          <w:jc w:val="center"/>
        </w:trPr>
        <w:tc>
          <w:tcPr>
            <w:tcW w:w="2026" w:type="dxa"/>
          </w:tcPr>
          <w:p w14:paraId="40CBD7AE" w14:textId="77777777" w:rsidR="002E7374" w:rsidRPr="000A0A5F" w:rsidRDefault="002E7374" w:rsidP="002E7374">
            <w:pPr>
              <w:pStyle w:val="TAL"/>
              <w:rPr>
                <w:lang w:eastAsia="zh-CN"/>
              </w:rPr>
            </w:pPr>
            <w:r w:rsidRPr="000A0A5F">
              <w:rPr>
                <w:lang w:eastAsia="zh-CN"/>
              </w:rPr>
              <w:t>supportedGADShapes</w:t>
            </w:r>
          </w:p>
        </w:tc>
        <w:tc>
          <w:tcPr>
            <w:tcW w:w="1492" w:type="dxa"/>
          </w:tcPr>
          <w:p w14:paraId="671DF34B" w14:textId="77777777" w:rsidR="002E7374" w:rsidRPr="000A0A5F" w:rsidRDefault="002E7374" w:rsidP="002E7374">
            <w:pPr>
              <w:pStyle w:val="TAL"/>
              <w:rPr>
                <w:lang w:eastAsia="zh-CN"/>
              </w:rPr>
            </w:pPr>
            <w:r w:rsidRPr="000A0A5F">
              <w:rPr>
                <w:lang w:eastAsia="zh-CN"/>
              </w:rPr>
              <w:t>array(SupportedGADShapes)</w:t>
            </w:r>
          </w:p>
        </w:tc>
        <w:tc>
          <w:tcPr>
            <w:tcW w:w="1134" w:type="dxa"/>
          </w:tcPr>
          <w:p w14:paraId="030B7039" w14:textId="77777777" w:rsidR="002E7374" w:rsidRPr="000A0A5F" w:rsidRDefault="002E7374" w:rsidP="002E7374">
            <w:pPr>
              <w:pStyle w:val="TAC"/>
              <w:jc w:val="left"/>
            </w:pPr>
            <w:r w:rsidRPr="000A0A5F">
              <w:t>0..N</w:t>
            </w:r>
          </w:p>
        </w:tc>
        <w:tc>
          <w:tcPr>
            <w:tcW w:w="3544" w:type="dxa"/>
          </w:tcPr>
          <w:p w14:paraId="68DCE45D"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2E7374" w:rsidRPr="000A0A5F" w:rsidRDefault="002E7374" w:rsidP="002E7374">
            <w:pPr>
              <w:pStyle w:val="TAL"/>
            </w:pPr>
            <w:r w:rsidRPr="000A0A5F">
              <w:t>eLCS</w:t>
            </w:r>
          </w:p>
        </w:tc>
      </w:tr>
      <w:tr w:rsidR="002E7374" w:rsidRPr="000A0A5F" w14:paraId="3AAB2A29" w14:textId="77777777" w:rsidTr="002B45A7">
        <w:trPr>
          <w:jc w:val="center"/>
        </w:trPr>
        <w:tc>
          <w:tcPr>
            <w:tcW w:w="2026" w:type="dxa"/>
          </w:tcPr>
          <w:p w14:paraId="54B50854" w14:textId="77777777" w:rsidR="002E7374" w:rsidRPr="000A0A5F" w:rsidRDefault="002E7374" w:rsidP="002E7374">
            <w:pPr>
              <w:pStyle w:val="TAL"/>
              <w:rPr>
                <w:lang w:eastAsia="zh-CN"/>
              </w:rPr>
            </w:pPr>
            <w:r w:rsidRPr="000A0A5F">
              <w:rPr>
                <w:lang w:eastAsia="zh-CN"/>
              </w:rPr>
              <w:t>codeWord</w:t>
            </w:r>
          </w:p>
        </w:tc>
        <w:tc>
          <w:tcPr>
            <w:tcW w:w="1492" w:type="dxa"/>
          </w:tcPr>
          <w:p w14:paraId="400D531C" w14:textId="77777777" w:rsidR="002E7374" w:rsidRPr="000A0A5F" w:rsidRDefault="002E7374" w:rsidP="002E7374">
            <w:pPr>
              <w:pStyle w:val="TAL"/>
              <w:rPr>
                <w:lang w:eastAsia="zh-CN"/>
              </w:rPr>
            </w:pPr>
            <w:r w:rsidRPr="000A0A5F">
              <w:rPr>
                <w:lang w:eastAsia="zh-CN"/>
              </w:rPr>
              <w:t>CodeWord</w:t>
            </w:r>
          </w:p>
        </w:tc>
        <w:tc>
          <w:tcPr>
            <w:tcW w:w="1134" w:type="dxa"/>
          </w:tcPr>
          <w:p w14:paraId="5A3A35C8" w14:textId="77777777" w:rsidR="002E7374" w:rsidRPr="000A0A5F" w:rsidRDefault="002E7374" w:rsidP="002E7374">
            <w:pPr>
              <w:pStyle w:val="TAC"/>
              <w:jc w:val="left"/>
            </w:pPr>
            <w:r w:rsidRPr="000A0A5F">
              <w:t>0..1</w:t>
            </w:r>
          </w:p>
        </w:tc>
        <w:tc>
          <w:tcPr>
            <w:tcW w:w="3544" w:type="dxa"/>
          </w:tcPr>
          <w:p w14:paraId="062E26FB"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2E7374" w:rsidRPr="000A0A5F" w:rsidRDefault="002E7374" w:rsidP="002E7374">
            <w:pPr>
              <w:pStyle w:val="TAL"/>
            </w:pPr>
            <w:r w:rsidRPr="000A0A5F">
              <w:t>eLCS</w:t>
            </w:r>
          </w:p>
        </w:tc>
      </w:tr>
      <w:tr w:rsidR="002E7374" w:rsidRPr="000A0A5F" w14:paraId="556F1DD8" w14:textId="77777777" w:rsidTr="002B45A7">
        <w:trPr>
          <w:jc w:val="center"/>
        </w:trPr>
        <w:tc>
          <w:tcPr>
            <w:tcW w:w="2026" w:type="dxa"/>
          </w:tcPr>
          <w:p w14:paraId="537D49CD" w14:textId="77777777" w:rsidR="002E7374" w:rsidRPr="000A0A5F" w:rsidRDefault="002E7374" w:rsidP="002E7374">
            <w:pPr>
              <w:pStyle w:val="TAL"/>
              <w:rPr>
                <w:lang w:eastAsia="zh-CN"/>
              </w:rPr>
            </w:pPr>
            <w:r w:rsidRPr="000A0A5F">
              <w:rPr>
                <w:lang w:eastAsia="en-GB"/>
              </w:rPr>
              <w:t>upLocRepIndAf</w:t>
            </w:r>
          </w:p>
        </w:tc>
        <w:tc>
          <w:tcPr>
            <w:tcW w:w="1492" w:type="dxa"/>
          </w:tcPr>
          <w:p w14:paraId="08850E53" w14:textId="77777777" w:rsidR="002E7374" w:rsidRPr="000A0A5F" w:rsidRDefault="002E7374" w:rsidP="002E7374">
            <w:pPr>
              <w:pStyle w:val="TAL"/>
              <w:rPr>
                <w:lang w:eastAsia="zh-CN"/>
              </w:rPr>
            </w:pPr>
            <w:r w:rsidRPr="000A0A5F">
              <w:rPr>
                <w:lang w:eastAsia="en-GB"/>
              </w:rPr>
              <w:t>boolean</w:t>
            </w:r>
          </w:p>
        </w:tc>
        <w:tc>
          <w:tcPr>
            <w:tcW w:w="1134" w:type="dxa"/>
          </w:tcPr>
          <w:p w14:paraId="73833940" w14:textId="77777777" w:rsidR="002E7374" w:rsidRPr="000A0A5F" w:rsidRDefault="002E7374" w:rsidP="002E7374">
            <w:pPr>
              <w:pStyle w:val="TAC"/>
              <w:jc w:val="left"/>
            </w:pPr>
            <w:r w:rsidRPr="000A0A5F">
              <w:rPr>
                <w:rFonts w:cs="Arial"/>
                <w:szCs w:val="18"/>
                <w:lang w:eastAsia="zh-CN"/>
              </w:rPr>
              <w:t>0..1</w:t>
            </w:r>
          </w:p>
        </w:tc>
        <w:tc>
          <w:tcPr>
            <w:tcW w:w="3544" w:type="dxa"/>
          </w:tcPr>
          <w:p w14:paraId="0C3847CF"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2E7374" w:rsidRPr="000A0A5F" w:rsidRDefault="002E7374" w:rsidP="002E7374">
            <w:pPr>
              <w:pStyle w:val="TAL"/>
            </w:pPr>
            <w:r w:rsidRPr="000A0A5F">
              <w:t>eLCS_en</w:t>
            </w:r>
          </w:p>
        </w:tc>
      </w:tr>
      <w:tr w:rsidR="002E7374" w:rsidRPr="000A0A5F" w14:paraId="6B804F60" w14:textId="77777777" w:rsidTr="002B45A7">
        <w:trPr>
          <w:jc w:val="center"/>
        </w:trPr>
        <w:tc>
          <w:tcPr>
            <w:tcW w:w="2026" w:type="dxa"/>
          </w:tcPr>
          <w:p w14:paraId="22D8BED6" w14:textId="77777777" w:rsidR="002E7374" w:rsidRPr="000A0A5F" w:rsidRDefault="002E7374" w:rsidP="002E7374">
            <w:pPr>
              <w:pStyle w:val="TAL"/>
              <w:rPr>
                <w:lang w:eastAsia="zh-CN"/>
              </w:rPr>
            </w:pPr>
            <w:r w:rsidRPr="000A0A5F">
              <w:rPr>
                <w:rFonts w:eastAsia="Times New Roman"/>
                <w:lang w:eastAsia="en-GB"/>
              </w:rPr>
              <w:t>upLocRepAddrAf</w:t>
            </w:r>
          </w:p>
        </w:tc>
        <w:tc>
          <w:tcPr>
            <w:tcW w:w="1492" w:type="dxa"/>
          </w:tcPr>
          <w:p w14:paraId="701DE9A3" w14:textId="77777777" w:rsidR="002E7374" w:rsidRPr="000A0A5F" w:rsidRDefault="002E7374" w:rsidP="002E7374">
            <w:pPr>
              <w:pStyle w:val="TAL"/>
              <w:rPr>
                <w:lang w:eastAsia="zh-CN"/>
              </w:rPr>
            </w:pPr>
            <w:r w:rsidRPr="000A0A5F">
              <w:rPr>
                <w:rFonts w:eastAsia="Times New Roman"/>
                <w:lang w:eastAsia="en-GB"/>
              </w:rPr>
              <w:t>UpLocRepAddrAfRm</w:t>
            </w:r>
          </w:p>
        </w:tc>
        <w:tc>
          <w:tcPr>
            <w:tcW w:w="1134" w:type="dxa"/>
          </w:tcPr>
          <w:p w14:paraId="46990082" w14:textId="77777777" w:rsidR="002E7374" w:rsidRPr="000A0A5F" w:rsidRDefault="002E7374" w:rsidP="002E7374">
            <w:pPr>
              <w:pStyle w:val="TAC"/>
              <w:jc w:val="left"/>
            </w:pPr>
            <w:r w:rsidRPr="000A0A5F">
              <w:rPr>
                <w:rFonts w:eastAsia="Times New Roman"/>
                <w:lang w:eastAsia="zh-CN"/>
              </w:rPr>
              <w:t>0..1</w:t>
            </w:r>
          </w:p>
        </w:tc>
        <w:tc>
          <w:tcPr>
            <w:tcW w:w="3544" w:type="dxa"/>
          </w:tcPr>
          <w:p w14:paraId="76B56373" w14:textId="77777777" w:rsidR="002E7374" w:rsidRPr="000A0A5F" w:rsidRDefault="002E7374" w:rsidP="002E7374">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2E7374" w:rsidRPr="000A0A5F" w:rsidRDefault="002E7374" w:rsidP="002E7374">
            <w:pPr>
              <w:pStyle w:val="TAL"/>
            </w:pPr>
            <w:r w:rsidRPr="000A0A5F">
              <w:t>eLCS_en</w:t>
            </w:r>
          </w:p>
        </w:tc>
      </w:tr>
      <w:tr w:rsidR="002E7374" w:rsidRPr="000A0A5F" w14:paraId="00DC245A" w14:textId="77777777" w:rsidTr="002B45A7">
        <w:trPr>
          <w:jc w:val="center"/>
        </w:trPr>
        <w:tc>
          <w:tcPr>
            <w:tcW w:w="2026" w:type="dxa"/>
          </w:tcPr>
          <w:p w14:paraId="3472139B" w14:textId="77777777" w:rsidR="002E7374" w:rsidRPr="000A0A5F" w:rsidRDefault="002E7374" w:rsidP="002E7374">
            <w:pPr>
              <w:pStyle w:val="TAL"/>
              <w:rPr>
                <w:lang w:eastAsia="zh-CN"/>
              </w:rPr>
            </w:pPr>
            <w:r w:rsidRPr="000A0A5F">
              <w:rPr>
                <w:rFonts w:hint="eastAsia"/>
                <w:lang w:eastAsia="zh-CN"/>
              </w:rPr>
              <w:t>associationType</w:t>
            </w:r>
          </w:p>
        </w:tc>
        <w:tc>
          <w:tcPr>
            <w:tcW w:w="1492" w:type="dxa"/>
          </w:tcPr>
          <w:p w14:paraId="1766F35C" w14:textId="77777777" w:rsidR="002E7374" w:rsidRPr="000A0A5F" w:rsidRDefault="002E7374" w:rsidP="002E7374">
            <w:pPr>
              <w:pStyle w:val="TAL"/>
              <w:rPr>
                <w:lang w:eastAsia="zh-CN"/>
              </w:rPr>
            </w:pPr>
            <w:r w:rsidRPr="000A0A5F">
              <w:rPr>
                <w:lang w:eastAsia="zh-CN"/>
              </w:rPr>
              <w:t>AssociationType</w:t>
            </w:r>
          </w:p>
        </w:tc>
        <w:tc>
          <w:tcPr>
            <w:tcW w:w="1134" w:type="dxa"/>
          </w:tcPr>
          <w:p w14:paraId="6392BFED" w14:textId="77777777" w:rsidR="002E7374" w:rsidRPr="000A0A5F" w:rsidRDefault="002E7374" w:rsidP="002E7374">
            <w:pPr>
              <w:pStyle w:val="TAC"/>
              <w:jc w:val="left"/>
            </w:pPr>
            <w:r w:rsidRPr="000A0A5F">
              <w:rPr>
                <w:rFonts w:hint="eastAsia"/>
                <w:lang w:eastAsia="zh-CN"/>
              </w:rPr>
              <w:t>0..1</w:t>
            </w:r>
          </w:p>
        </w:tc>
        <w:tc>
          <w:tcPr>
            <w:tcW w:w="3544" w:type="dxa"/>
          </w:tcPr>
          <w:p w14:paraId="0FD9C716"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2E7374" w:rsidRPr="000A0A5F" w:rsidRDefault="002E7374" w:rsidP="002E7374">
            <w:pPr>
              <w:pStyle w:val="TAL"/>
              <w:rPr>
                <w:lang w:eastAsia="zh-CN"/>
              </w:rPr>
            </w:pPr>
            <w:r w:rsidRPr="000A0A5F">
              <w:rPr>
                <w:lang w:eastAsia="zh-CN"/>
              </w:rPr>
              <w:t>Change_of_IMSI_IMEI_association_notification</w:t>
            </w:r>
          </w:p>
        </w:tc>
      </w:tr>
      <w:tr w:rsidR="002E7374" w:rsidRPr="000A0A5F" w14:paraId="05CD2850" w14:textId="77777777" w:rsidTr="002B45A7">
        <w:trPr>
          <w:jc w:val="center"/>
        </w:trPr>
        <w:tc>
          <w:tcPr>
            <w:tcW w:w="2026" w:type="dxa"/>
          </w:tcPr>
          <w:p w14:paraId="186B30EB" w14:textId="77777777" w:rsidR="002E7374" w:rsidRPr="000A0A5F" w:rsidRDefault="002E7374" w:rsidP="002E7374">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2E7374" w:rsidRPr="000A0A5F" w:rsidRDefault="002E7374" w:rsidP="002E7374">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FE8A876" w14:textId="77777777" w:rsidR="002E7374" w:rsidRPr="000A0A5F" w:rsidRDefault="002E7374" w:rsidP="002E7374">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2E7374" w:rsidRPr="000A0A5F" w:rsidRDefault="002E7374" w:rsidP="002E7374">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2E7374" w:rsidRPr="000A0A5F" w:rsidRDefault="002E7374" w:rsidP="002E7374">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2E7374" w:rsidRPr="000A0A5F" w:rsidRDefault="002E7374" w:rsidP="002E7374">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2E7374" w:rsidRPr="000A0A5F" w:rsidRDefault="002E7374" w:rsidP="002E7374">
            <w:pPr>
              <w:pStyle w:val="TAL"/>
              <w:rPr>
                <w:rFonts w:eastAsia="Times New Roman" w:cs="Arial"/>
                <w:szCs w:val="18"/>
              </w:rPr>
            </w:pPr>
            <w:r w:rsidRPr="000A0A5F">
              <w:rPr>
                <w:lang w:eastAsia="zh-CN"/>
              </w:rPr>
              <w:t>Roaming_status_notification</w:t>
            </w:r>
          </w:p>
        </w:tc>
      </w:tr>
      <w:tr w:rsidR="002E7374" w:rsidRPr="000A0A5F" w14:paraId="0373ECEB" w14:textId="77777777" w:rsidTr="002B45A7">
        <w:trPr>
          <w:jc w:val="center"/>
        </w:trPr>
        <w:tc>
          <w:tcPr>
            <w:tcW w:w="2026" w:type="dxa"/>
          </w:tcPr>
          <w:p w14:paraId="2A90479A" w14:textId="77777777" w:rsidR="002E7374" w:rsidRPr="000A0A5F" w:rsidRDefault="002E7374" w:rsidP="002E7374">
            <w:pPr>
              <w:pStyle w:val="TAL"/>
              <w:rPr>
                <w:lang w:eastAsia="zh-CN"/>
              </w:rPr>
            </w:pPr>
            <w:r w:rsidRPr="000A0A5F">
              <w:rPr>
                <w:lang w:eastAsia="zh-CN"/>
              </w:rPr>
              <w:lastRenderedPageBreak/>
              <w:t>locationArea</w:t>
            </w:r>
          </w:p>
        </w:tc>
        <w:tc>
          <w:tcPr>
            <w:tcW w:w="1492" w:type="dxa"/>
          </w:tcPr>
          <w:p w14:paraId="7C179DCF" w14:textId="77777777" w:rsidR="002E7374" w:rsidRPr="000A0A5F" w:rsidRDefault="002E7374" w:rsidP="002E7374">
            <w:pPr>
              <w:pStyle w:val="TAL"/>
              <w:rPr>
                <w:lang w:eastAsia="zh-CN"/>
              </w:rPr>
            </w:pPr>
            <w:r w:rsidRPr="000A0A5F">
              <w:rPr>
                <w:lang w:eastAsia="zh-CN"/>
              </w:rPr>
              <w:t>LocationArea</w:t>
            </w:r>
          </w:p>
        </w:tc>
        <w:tc>
          <w:tcPr>
            <w:tcW w:w="1134" w:type="dxa"/>
          </w:tcPr>
          <w:p w14:paraId="310DF740" w14:textId="77777777" w:rsidR="002E7374" w:rsidRPr="000A0A5F" w:rsidRDefault="002E7374" w:rsidP="002E7374">
            <w:pPr>
              <w:pStyle w:val="TAC"/>
              <w:jc w:val="left"/>
              <w:rPr>
                <w:rFonts w:eastAsia="Times New Roman"/>
              </w:rPr>
            </w:pPr>
            <w:r w:rsidRPr="000A0A5F">
              <w:rPr>
                <w:rFonts w:cs="Arial" w:hint="eastAsia"/>
                <w:szCs w:val="18"/>
                <w:lang w:eastAsia="zh-CN"/>
              </w:rPr>
              <w:t>0..1</w:t>
            </w:r>
          </w:p>
        </w:tc>
        <w:tc>
          <w:tcPr>
            <w:tcW w:w="3544" w:type="dxa"/>
          </w:tcPr>
          <w:p w14:paraId="7FD31F33"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2E7374" w:rsidRPr="000A0A5F" w:rsidRDefault="002E7374" w:rsidP="002E7374">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2E7374" w:rsidRPr="000A0A5F" w14:paraId="2DFD456D" w14:textId="77777777" w:rsidTr="002B45A7">
        <w:trPr>
          <w:jc w:val="center"/>
        </w:trPr>
        <w:tc>
          <w:tcPr>
            <w:tcW w:w="2026" w:type="dxa"/>
          </w:tcPr>
          <w:p w14:paraId="1154AECB" w14:textId="77777777" w:rsidR="002E7374" w:rsidRPr="000A0A5F" w:rsidRDefault="002E7374" w:rsidP="002E7374">
            <w:pPr>
              <w:pStyle w:val="TAL"/>
              <w:rPr>
                <w:lang w:eastAsia="zh-CN"/>
              </w:rPr>
            </w:pPr>
            <w:r w:rsidRPr="000A0A5F">
              <w:rPr>
                <w:lang w:eastAsia="zh-CN"/>
              </w:rPr>
              <w:t>locationArea5G</w:t>
            </w:r>
          </w:p>
        </w:tc>
        <w:tc>
          <w:tcPr>
            <w:tcW w:w="1492" w:type="dxa"/>
          </w:tcPr>
          <w:p w14:paraId="78C256CB" w14:textId="77777777" w:rsidR="002E7374" w:rsidRPr="000A0A5F" w:rsidRDefault="002E7374" w:rsidP="002E7374">
            <w:pPr>
              <w:pStyle w:val="TAL"/>
              <w:rPr>
                <w:lang w:eastAsia="zh-CN"/>
              </w:rPr>
            </w:pPr>
            <w:r w:rsidRPr="000A0A5F">
              <w:rPr>
                <w:lang w:eastAsia="zh-CN"/>
              </w:rPr>
              <w:t>LocationArea5G</w:t>
            </w:r>
          </w:p>
        </w:tc>
        <w:tc>
          <w:tcPr>
            <w:tcW w:w="1134" w:type="dxa"/>
          </w:tcPr>
          <w:p w14:paraId="52889AAA"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2E7374" w:rsidRPr="000A0A5F" w:rsidRDefault="002E7374" w:rsidP="002E7374">
            <w:pPr>
              <w:pStyle w:val="TAL"/>
              <w:rPr>
                <w:lang w:eastAsia="zh-CN"/>
              </w:rPr>
            </w:pPr>
            <w:r w:rsidRPr="000A0A5F">
              <w:rPr>
                <w:rFonts w:hint="eastAsia"/>
                <w:lang w:eastAsia="zh-CN"/>
              </w:rPr>
              <w:t>Number_of_UEs</w:t>
            </w:r>
            <w:r w:rsidRPr="000A0A5F">
              <w:rPr>
                <w:lang w:eastAsia="zh-CN"/>
              </w:rPr>
              <w:t>_in_an_area_notification_5G, eLCS, UAV</w:t>
            </w:r>
          </w:p>
        </w:tc>
      </w:tr>
      <w:tr w:rsidR="002E7374" w:rsidRPr="000A0A5F" w14:paraId="736C7A63" w14:textId="77777777" w:rsidTr="002B45A7">
        <w:trPr>
          <w:jc w:val="center"/>
        </w:trPr>
        <w:tc>
          <w:tcPr>
            <w:tcW w:w="2026" w:type="dxa"/>
          </w:tcPr>
          <w:p w14:paraId="685D345F" w14:textId="77777777" w:rsidR="002E7374" w:rsidRPr="000A0A5F" w:rsidRDefault="002E7374" w:rsidP="002E7374">
            <w:pPr>
              <w:pStyle w:val="TAL"/>
              <w:rPr>
                <w:lang w:eastAsia="zh-CN"/>
              </w:rPr>
            </w:pPr>
            <w:r w:rsidRPr="000A0A5F">
              <w:rPr>
                <w:noProof/>
              </w:rPr>
              <w:t>dddTraDescriptors</w:t>
            </w:r>
          </w:p>
        </w:tc>
        <w:tc>
          <w:tcPr>
            <w:tcW w:w="1492" w:type="dxa"/>
          </w:tcPr>
          <w:p w14:paraId="5AAF0F2E" w14:textId="77777777" w:rsidR="002E7374" w:rsidRPr="000A0A5F" w:rsidRDefault="002E7374" w:rsidP="002E7374">
            <w:pPr>
              <w:pStyle w:val="TAL"/>
              <w:rPr>
                <w:lang w:eastAsia="zh-CN"/>
              </w:rPr>
            </w:pPr>
            <w:r w:rsidRPr="000A0A5F">
              <w:rPr>
                <w:noProof/>
              </w:rPr>
              <w:t>array(DddTrafficDescriptor)</w:t>
            </w:r>
          </w:p>
        </w:tc>
        <w:tc>
          <w:tcPr>
            <w:tcW w:w="1134" w:type="dxa"/>
          </w:tcPr>
          <w:p w14:paraId="08E63C6B"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2E7374" w:rsidRPr="000A0A5F" w:rsidRDefault="002E7374" w:rsidP="002E7374">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2E7374" w:rsidRPr="000A0A5F" w:rsidRDefault="002E7374" w:rsidP="002E7374">
            <w:pPr>
              <w:pStyle w:val="TAL"/>
              <w:rPr>
                <w:lang w:eastAsia="zh-CN"/>
              </w:rPr>
            </w:pPr>
            <w:r w:rsidRPr="000A0A5F">
              <w:rPr>
                <w:rFonts w:hint="eastAsia"/>
                <w:lang w:eastAsia="zh-CN"/>
              </w:rPr>
              <w:t>Downlink_data</w:t>
            </w:r>
            <w:r w:rsidRPr="000A0A5F">
              <w:rPr>
                <w:lang w:eastAsia="zh-CN"/>
              </w:rPr>
              <w:t>_delivery_status_5G,</w:t>
            </w:r>
          </w:p>
          <w:p w14:paraId="2AD2C8C2" w14:textId="77777777" w:rsidR="002E7374" w:rsidRPr="000A0A5F" w:rsidRDefault="002E7374" w:rsidP="002E7374">
            <w:pPr>
              <w:pStyle w:val="TAL"/>
              <w:rPr>
                <w:lang w:eastAsia="zh-CN"/>
              </w:rPr>
            </w:pPr>
            <w:r w:rsidRPr="000A0A5F">
              <w:t>Availability_after_DDN_failure_notification_enhancement</w:t>
            </w:r>
          </w:p>
        </w:tc>
      </w:tr>
      <w:tr w:rsidR="002E7374" w:rsidRPr="000A0A5F" w14:paraId="69F8AA2D" w14:textId="77777777" w:rsidTr="002B45A7">
        <w:trPr>
          <w:jc w:val="center"/>
        </w:trPr>
        <w:tc>
          <w:tcPr>
            <w:tcW w:w="2026" w:type="dxa"/>
          </w:tcPr>
          <w:p w14:paraId="23A025D9" w14:textId="77777777" w:rsidR="002E7374" w:rsidRPr="000A0A5F" w:rsidRDefault="002E7374" w:rsidP="002E7374">
            <w:pPr>
              <w:pStyle w:val="TAL"/>
              <w:rPr>
                <w:lang w:eastAsia="zh-CN"/>
              </w:rPr>
            </w:pPr>
            <w:r w:rsidRPr="000A0A5F">
              <w:rPr>
                <w:noProof/>
              </w:rPr>
              <w:t>dddStati</w:t>
            </w:r>
          </w:p>
        </w:tc>
        <w:tc>
          <w:tcPr>
            <w:tcW w:w="1492" w:type="dxa"/>
          </w:tcPr>
          <w:p w14:paraId="51D8AF4D" w14:textId="77777777" w:rsidR="002E7374" w:rsidRPr="000A0A5F" w:rsidRDefault="002E7374" w:rsidP="002E7374">
            <w:pPr>
              <w:pStyle w:val="TAL"/>
              <w:rPr>
                <w:lang w:eastAsia="zh-CN"/>
              </w:rPr>
            </w:pPr>
            <w:r w:rsidRPr="000A0A5F">
              <w:rPr>
                <w:noProof/>
              </w:rPr>
              <w:t>array(DlDataDeliveryStatus)</w:t>
            </w:r>
          </w:p>
        </w:tc>
        <w:tc>
          <w:tcPr>
            <w:tcW w:w="1134" w:type="dxa"/>
          </w:tcPr>
          <w:p w14:paraId="00CA0307"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2E7374" w:rsidRPr="000A0A5F" w:rsidRDefault="002E7374" w:rsidP="002E7374">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2E7374" w:rsidRPr="000A0A5F" w:rsidRDefault="002E7374" w:rsidP="002E7374">
            <w:pPr>
              <w:pStyle w:val="TAL"/>
              <w:rPr>
                <w:lang w:eastAsia="zh-CN"/>
              </w:rPr>
            </w:pPr>
            <w:r w:rsidRPr="000A0A5F">
              <w:rPr>
                <w:rFonts w:hint="eastAsia"/>
                <w:lang w:eastAsia="zh-CN"/>
              </w:rPr>
              <w:t>Downlink_data</w:t>
            </w:r>
            <w:r w:rsidRPr="000A0A5F">
              <w:rPr>
                <w:lang w:eastAsia="zh-CN"/>
              </w:rPr>
              <w:t>_delivery_status_5G</w:t>
            </w:r>
          </w:p>
        </w:tc>
      </w:tr>
      <w:tr w:rsidR="002E7374" w:rsidRPr="000A0A5F" w14:paraId="2E69A491" w14:textId="77777777" w:rsidTr="002B45A7">
        <w:trPr>
          <w:jc w:val="center"/>
        </w:trPr>
        <w:tc>
          <w:tcPr>
            <w:tcW w:w="2026" w:type="dxa"/>
          </w:tcPr>
          <w:p w14:paraId="03A56BE0" w14:textId="77777777" w:rsidR="002E7374" w:rsidRPr="000A0A5F" w:rsidRDefault="002E7374" w:rsidP="002E7374">
            <w:pPr>
              <w:pStyle w:val="TAL"/>
              <w:rPr>
                <w:lang w:eastAsia="zh-CN"/>
              </w:rPr>
            </w:pPr>
            <w:r w:rsidRPr="000A0A5F">
              <w:t>monitoringEventReport</w:t>
            </w:r>
          </w:p>
        </w:tc>
        <w:tc>
          <w:tcPr>
            <w:tcW w:w="1492" w:type="dxa"/>
          </w:tcPr>
          <w:p w14:paraId="7C281696" w14:textId="77777777" w:rsidR="002E7374" w:rsidRPr="000A0A5F" w:rsidRDefault="002E7374" w:rsidP="002E7374">
            <w:pPr>
              <w:pStyle w:val="TAL"/>
              <w:rPr>
                <w:lang w:eastAsia="zh-CN"/>
              </w:rPr>
            </w:pPr>
            <w:r w:rsidRPr="000A0A5F">
              <w:t>MonitoringEventReport</w:t>
            </w:r>
          </w:p>
        </w:tc>
        <w:tc>
          <w:tcPr>
            <w:tcW w:w="1134" w:type="dxa"/>
          </w:tcPr>
          <w:p w14:paraId="28F76AC2"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2E7374" w:rsidRDefault="002E7374" w:rsidP="002E7374">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2E7374" w:rsidRDefault="002E7374" w:rsidP="002E7374">
            <w:pPr>
              <w:pStyle w:val="TAL"/>
              <w:rPr>
                <w:rFonts w:cs="Arial"/>
                <w:szCs w:val="18"/>
                <w:lang w:eastAsia="zh-CN"/>
              </w:rPr>
            </w:pPr>
          </w:p>
          <w:p w14:paraId="54D7CB40" w14:textId="77777777" w:rsidR="002E7374" w:rsidRPr="000A0A5F" w:rsidRDefault="002E7374" w:rsidP="002E7374">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2E7374" w:rsidRPr="000A0A5F" w:rsidRDefault="002E7374" w:rsidP="002E7374">
            <w:pPr>
              <w:pStyle w:val="TAL"/>
              <w:rPr>
                <w:lang w:eastAsia="zh-CN"/>
              </w:rPr>
            </w:pPr>
          </w:p>
        </w:tc>
      </w:tr>
      <w:tr w:rsidR="002E7374" w:rsidRPr="000A0A5F" w14:paraId="3645EB54" w14:textId="77777777" w:rsidTr="002B45A7">
        <w:trPr>
          <w:jc w:val="center"/>
        </w:trPr>
        <w:tc>
          <w:tcPr>
            <w:tcW w:w="2026" w:type="dxa"/>
          </w:tcPr>
          <w:p w14:paraId="25DB17E2" w14:textId="77777777" w:rsidR="002E7374" w:rsidRPr="000A0A5F" w:rsidRDefault="002E7374" w:rsidP="002E7374">
            <w:pPr>
              <w:pStyle w:val="TAL"/>
            </w:pPr>
            <w:r w:rsidRPr="000A0A5F">
              <w:rPr>
                <w:noProof/>
                <w:lang w:eastAsia="zh-CN"/>
              </w:rPr>
              <w:lastRenderedPageBreak/>
              <w:t>apiNames</w:t>
            </w:r>
          </w:p>
        </w:tc>
        <w:tc>
          <w:tcPr>
            <w:tcW w:w="1492" w:type="dxa"/>
          </w:tcPr>
          <w:p w14:paraId="612FFE55" w14:textId="77777777" w:rsidR="002E7374" w:rsidRPr="000A0A5F" w:rsidRDefault="002E7374" w:rsidP="002E7374">
            <w:pPr>
              <w:pStyle w:val="TAL"/>
            </w:pPr>
            <w:r w:rsidRPr="000A0A5F">
              <w:rPr>
                <w:lang w:eastAsia="zh-CN"/>
              </w:rPr>
              <w:t>array(</w:t>
            </w:r>
            <w:r w:rsidRPr="000A0A5F">
              <w:t>string</w:t>
            </w:r>
            <w:r w:rsidRPr="000A0A5F">
              <w:rPr>
                <w:lang w:eastAsia="zh-CN"/>
              </w:rPr>
              <w:t>)</w:t>
            </w:r>
          </w:p>
        </w:tc>
        <w:tc>
          <w:tcPr>
            <w:tcW w:w="1134" w:type="dxa"/>
          </w:tcPr>
          <w:p w14:paraId="093CFCCA" w14:textId="77777777" w:rsidR="002E7374" w:rsidRPr="000A0A5F" w:rsidRDefault="002E7374" w:rsidP="002E7374">
            <w:pPr>
              <w:pStyle w:val="TAC"/>
              <w:jc w:val="left"/>
              <w:rPr>
                <w:rFonts w:cs="Arial"/>
                <w:szCs w:val="18"/>
                <w:lang w:eastAsia="zh-CN"/>
              </w:rPr>
            </w:pPr>
            <w:r w:rsidRPr="000A0A5F">
              <w:rPr>
                <w:lang w:eastAsia="zh-CN"/>
              </w:rPr>
              <w:t>0..N</w:t>
            </w:r>
          </w:p>
        </w:tc>
        <w:tc>
          <w:tcPr>
            <w:tcW w:w="3544" w:type="dxa"/>
          </w:tcPr>
          <w:p w14:paraId="03BA992B"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2E7374" w:rsidRPr="000A0A5F" w:rsidRDefault="002E7374" w:rsidP="002E7374">
            <w:pPr>
              <w:pStyle w:val="TAL"/>
              <w:rPr>
                <w:rFonts w:cs="Arial"/>
                <w:szCs w:val="18"/>
                <w:lang w:eastAsia="zh-CN"/>
              </w:rPr>
            </w:pPr>
          </w:p>
          <w:p w14:paraId="200B61FB" w14:textId="77777777" w:rsidR="002E7374" w:rsidRPr="000A0A5F" w:rsidRDefault="002E7374" w:rsidP="002E7374">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2E7374" w:rsidRPr="000A0A5F" w:rsidRDefault="002E7374" w:rsidP="002E7374">
            <w:pPr>
              <w:pStyle w:val="TAL"/>
              <w:rPr>
                <w:rFonts w:cs="Arial"/>
                <w:szCs w:val="18"/>
              </w:rPr>
            </w:pPr>
          </w:p>
          <w:p w14:paraId="64D3474E" w14:textId="77777777" w:rsidR="002E7374" w:rsidRPr="000A0A5F" w:rsidRDefault="002E7374" w:rsidP="002E7374">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2E7374" w:rsidRPr="000A0A5F" w:rsidRDefault="002E7374" w:rsidP="002E7374">
            <w:pPr>
              <w:pStyle w:val="TAL"/>
              <w:rPr>
                <w:lang w:eastAsia="zh-CN"/>
              </w:rPr>
            </w:pPr>
            <w:r w:rsidRPr="000A0A5F">
              <w:t>API_support_capability_notification</w:t>
            </w:r>
          </w:p>
        </w:tc>
      </w:tr>
      <w:tr w:rsidR="002E7374" w:rsidRPr="000A0A5F" w14:paraId="4D34A3D0" w14:textId="77777777" w:rsidTr="002B45A7">
        <w:trPr>
          <w:jc w:val="center"/>
        </w:trPr>
        <w:tc>
          <w:tcPr>
            <w:tcW w:w="2026" w:type="dxa"/>
          </w:tcPr>
          <w:p w14:paraId="3361D965" w14:textId="77777777" w:rsidR="002E7374" w:rsidRPr="000A0A5F" w:rsidRDefault="002E7374" w:rsidP="002E7374">
            <w:pPr>
              <w:pStyle w:val="TAL"/>
              <w:rPr>
                <w:noProof/>
                <w:lang w:eastAsia="zh-CN"/>
              </w:rPr>
            </w:pPr>
            <w:r w:rsidRPr="000A0A5F">
              <w:rPr>
                <w:noProof/>
                <w:lang w:eastAsia="zh-CN"/>
              </w:rPr>
              <w:t>tgtNsThreshold</w:t>
            </w:r>
          </w:p>
        </w:tc>
        <w:tc>
          <w:tcPr>
            <w:tcW w:w="1492" w:type="dxa"/>
          </w:tcPr>
          <w:p w14:paraId="4BDDD666" w14:textId="77777777" w:rsidR="002E7374" w:rsidRPr="000A0A5F" w:rsidRDefault="002E7374" w:rsidP="002E7374">
            <w:pPr>
              <w:pStyle w:val="TAL"/>
              <w:rPr>
                <w:lang w:eastAsia="zh-CN"/>
              </w:rPr>
            </w:pPr>
            <w:r w:rsidRPr="000A0A5F">
              <w:rPr>
                <w:lang w:eastAsia="zh-CN"/>
              </w:rPr>
              <w:t>SACInfo</w:t>
            </w:r>
          </w:p>
        </w:tc>
        <w:tc>
          <w:tcPr>
            <w:tcW w:w="1134" w:type="dxa"/>
          </w:tcPr>
          <w:p w14:paraId="1876F7AD" w14:textId="77777777" w:rsidR="002E7374" w:rsidRPr="000A0A5F" w:rsidRDefault="002E7374" w:rsidP="002E7374">
            <w:pPr>
              <w:pStyle w:val="TAC"/>
              <w:jc w:val="left"/>
              <w:rPr>
                <w:lang w:eastAsia="zh-CN"/>
              </w:rPr>
            </w:pPr>
            <w:r w:rsidRPr="000A0A5F">
              <w:rPr>
                <w:lang w:eastAsia="zh-CN"/>
              </w:rPr>
              <w:t>0..1</w:t>
            </w:r>
          </w:p>
        </w:tc>
        <w:tc>
          <w:tcPr>
            <w:tcW w:w="3544" w:type="dxa"/>
          </w:tcPr>
          <w:p w14:paraId="27085B8D" w14:textId="77777777" w:rsidR="002E7374" w:rsidRPr="000A0A5F" w:rsidRDefault="002E7374" w:rsidP="002E7374">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2E7374" w:rsidRPr="000A0A5F" w:rsidRDefault="002E7374" w:rsidP="002E7374">
            <w:pPr>
              <w:pStyle w:val="TAL"/>
              <w:rPr>
                <w:rFonts w:cs="Arial"/>
                <w:szCs w:val="18"/>
                <w:lang w:eastAsia="zh-CN"/>
              </w:rPr>
            </w:pPr>
          </w:p>
          <w:p w14:paraId="3390C5B7" w14:textId="77777777" w:rsidR="002E7374" w:rsidRPr="000A0A5F" w:rsidRDefault="002E7374" w:rsidP="002E7374">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2E7374" w:rsidRPr="000A0A5F" w:rsidRDefault="002E7374" w:rsidP="002E7374">
            <w:pPr>
              <w:pStyle w:val="TAL"/>
              <w:rPr>
                <w:rFonts w:cs="Arial"/>
                <w:szCs w:val="18"/>
                <w:lang w:eastAsia="zh-CN"/>
              </w:rPr>
            </w:pPr>
          </w:p>
          <w:p w14:paraId="4AA7C891" w14:textId="77777777" w:rsidR="002E7374" w:rsidRPr="000A0A5F" w:rsidRDefault="002E7374" w:rsidP="002E7374">
            <w:pPr>
              <w:pStyle w:val="TAL"/>
              <w:rPr>
                <w:rFonts w:cs="Arial"/>
                <w:szCs w:val="18"/>
                <w:lang w:eastAsia="zh-CN"/>
              </w:rPr>
            </w:pPr>
            <w:r w:rsidRPr="000A0A5F">
              <w:rPr>
                <w:rFonts w:cs="Arial"/>
                <w:szCs w:val="18"/>
                <w:lang w:eastAsia="zh-CN"/>
              </w:rPr>
              <w:t>(NOTE 13)</w:t>
            </w:r>
          </w:p>
        </w:tc>
        <w:tc>
          <w:tcPr>
            <w:tcW w:w="1392" w:type="dxa"/>
          </w:tcPr>
          <w:p w14:paraId="21C63D91" w14:textId="77777777" w:rsidR="002E7374" w:rsidRPr="000A0A5F" w:rsidRDefault="002E7374" w:rsidP="002E7374">
            <w:pPr>
              <w:pStyle w:val="TAL"/>
            </w:pPr>
            <w:r w:rsidRPr="000A0A5F">
              <w:t>NSAC</w:t>
            </w:r>
          </w:p>
        </w:tc>
      </w:tr>
      <w:tr w:rsidR="002E7374" w:rsidRPr="000A0A5F" w14:paraId="4755F599" w14:textId="77777777" w:rsidTr="002B45A7">
        <w:trPr>
          <w:jc w:val="center"/>
        </w:trPr>
        <w:tc>
          <w:tcPr>
            <w:tcW w:w="2026" w:type="dxa"/>
          </w:tcPr>
          <w:p w14:paraId="777D4EFB" w14:textId="77777777" w:rsidR="002E7374" w:rsidRPr="000A0A5F" w:rsidRDefault="002E7374" w:rsidP="002E7374">
            <w:pPr>
              <w:pStyle w:val="TAL"/>
              <w:rPr>
                <w:noProof/>
                <w:lang w:eastAsia="zh-CN"/>
              </w:rPr>
            </w:pPr>
            <w:r w:rsidRPr="000A0A5F">
              <w:rPr>
                <w:noProof/>
                <w:lang w:eastAsia="zh-CN"/>
              </w:rPr>
              <w:t>nsRepFormat</w:t>
            </w:r>
          </w:p>
        </w:tc>
        <w:tc>
          <w:tcPr>
            <w:tcW w:w="1492" w:type="dxa"/>
          </w:tcPr>
          <w:p w14:paraId="1D4BED05" w14:textId="77777777" w:rsidR="002E7374" w:rsidRPr="000A0A5F" w:rsidRDefault="002E7374" w:rsidP="002E7374">
            <w:pPr>
              <w:pStyle w:val="TAL"/>
              <w:rPr>
                <w:lang w:eastAsia="zh-CN"/>
              </w:rPr>
            </w:pPr>
            <w:r w:rsidRPr="000A0A5F">
              <w:rPr>
                <w:lang w:eastAsia="zh-CN"/>
              </w:rPr>
              <w:t>SACRepFormat</w:t>
            </w:r>
          </w:p>
        </w:tc>
        <w:tc>
          <w:tcPr>
            <w:tcW w:w="1134" w:type="dxa"/>
          </w:tcPr>
          <w:p w14:paraId="04D099C8" w14:textId="77777777" w:rsidR="002E7374" w:rsidRPr="000A0A5F" w:rsidRDefault="002E7374" w:rsidP="002E7374">
            <w:pPr>
              <w:pStyle w:val="TAC"/>
              <w:jc w:val="left"/>
              <w:rPr>
                <w:lang w:eastAsia="zh-CN"/>
              </w:rPr>
            </w:pPr>
            <w:r w:rsidRPr="000A0A5F">
              <w:rPr>
                <w:lang w:eastAsia="zh-CN"/>
              </w:rPr>
              <w:t>0..1</w:t>
            </w:r>
          </w:p>
        </w:tc>
        <w:tc>
          <w:tcPr>
            <w:tcW w:w="3544" w:type="dxa"/>
          </w:tcPr>
          <w:p w14:paraId="51A853A3" w14:textId="77777777" w:rsidR="002E7374" w:rsidRPr="000A0A5F" w:rsidRDefault="002E7374" w:rsidP="002E7374">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2E7374" w:rsidRPr="000A0A5F" w:rsidRDefault="002E7374" w:rsidP="002E7374">
            <w:pPr>
              <w:pStyle w:val="TAL"/>
              <w:rPr>
                <w:rFonts w:cs="Arial"/>
                <w:szCs w:val="18"/>
                <w:lang w:eastAsia="zh-CN"/>
              </w:rPr>
            </w:pPr>
          </w:p>
          <w:p w14:paraId="5353F590" w14:textId="77777777" w:rsidR="002E7374" w:rsidRPr="000A0A5F" w:rsidRDefault="002E7374" w:rsidP="002E7374">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2E7374" w:rsidRPr="000A0A5F" w:rsidRDefault="002E7374" w:rsidP="002E7374">
            <w:pPr>
              <w:pStyle w:val="TAL"/>
            </w:pPr>
            <w:r w:rsidRPr="000A0A5F">
              <w:t>NSAC</w:t>
            </w:r>
          </w:p>
        </w:tc>
      </w:tr>
      <w:tr w:rsidR="002E7374" w:rsidRPr="000A0A5F" w14:paraId="376E22C1" w14:textId="77777777" w:rsidTr="002B45A7">
        <w:trPr>
          <w:jc w:val="center"/>
        </w:trPr>
        <w:tc>
          <w:tcPr>
            <w:tcW w:w="2026" w:type="dxa"/>
          </w:tcPr>
          <w:p w14:paraId="47BBC75F" w14:textId="77777777" w:rsidR="002E7374" w:rsidRPr="000A0A5F" w:rsidRDefault="002E7374" w:rsidP="002E7374">
            <w:pPr>
              <w:pStyle w:val="TAL"/>
              <w:rPr>
                <w:noProof/>
                <w:lang w:eastAsia="zh-CN"/>
              </w:rPr>
            </w:pPr>
            <w:r w:rsidRPr="000A0A5F">
              <w:rPr>
                <w:noProof/>
                <w:lang w:eastAsia="zh-CN"/>
              </w:rPr>
              <w:t>afServiceId</w:t>
            </w:r>
          </w:p>
        </w:tc>
        <w:tc>
          <w:tcPr>
            <w:tcW w:w="1492" w:type="dxa"/>
          </w:tcPr>
          <w:p w14:paraId="09DC6AB8" w14:textId="77777777" w:rsidR="002E7374" w:rsidRPr="000A0A5F" w:rsidRDefault="002E7374" w:rsidP="002E7374">
            <w:pPr>
              <w:pStyle w:val="TAL"/>
              <w:rPr>
                <w:lang w:eastAsia="zh-CN"/>
              </w:rPr>
            </w:pPr>
            <w:r w:rsidRPr="000A0A5F">
              <w:rPr>
                <w:lang w:eastAsia="zh-CN"/>
              </w:rPr>
              <w:t>string</w:t>
            </w:r>
          </w:p>
        </w:tc>
        <w:tc>
          <w:tcPr>
            <w:tcW w:w="1134" w:type="dxa"/>
          </w:tcPr>
          <w:p w14:paraId="67F6DB33" w14:textId="77777777" w:rsidR="002E7374" w:rsidRPr="000A0A5F" w:rsidRDefault="002E7374" w:rsidP="002E7374">
            <w:pPr>
              <w:pStyle w:val="TAC"/>
              <w:jc w:val="left"/>
              <w:rPr>
                <w:lang w:eastAsia="zh-CN"/>
              </w:rPr>
            </w:pPr>
            <w:r w:rsidRPr="000A0A5F">
              <w:rPr>
                <w:lang w:eastAsia="zh-CN"/>
              </w:rPr>
              <w:t>0..1</w:t>
            </w:r>
          </w:p>
        </w:tc>
        <w:tc>
          <w:tcPr>
            <w:tcW w:w="3544" w:type="dxa"/>
          </w:tcPr>
          <w:p w14:paraId="044422E0" w14:textId="77777777" w:rsidR="002E7374" w:rsidRPr="000A0A5F" w:rsidRDefault="002E7374" w:rsidP="002E7374">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2E7374" w:rsidRPr="000A0A5F" w:rsidRDefault="002E7374" w:rsidP="002E7374">
            <w:pPr>
              <w:pStyle w:val="TAL"/>
              <w:rPr>
                <w:rFonts w:cs="Arial"/>
                <w:szCs w:val="18"/>
                <w:lang w:eastAsia="zh-CN"/>
              </w:rPr>
            </w:pPr>
          </w:p>
          <w:p w14:paraId="5D34284C" w14:textId="77777777" w:rsidR="002E7374" w:rsidRPr="000A0A5F" w:rsidRDefault="002E7374" w:rsidP="002E7374">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2E7374" w:rsidRPr="000A0A5F" w:rsidRDefault="002E7374" w:rsidP="002E7374">
            <w:pPr>
              <w:pStyle w:val="TAL"/>
            </w:pPr>
          </w:p>
          <w:p w14:paraId="16557D58" w14:textId="77777777" w:rsidR="002E7374" w:rsidRPr="000A0A5F" w:rsidRDefault="002E7374" w:rsidP="002E7374">
            <w:pPr>
              <w:pStyle w:val="TAL"/>
              <w:rPr>
                <w:rFonts w:cs="Arial"/>
                <w:szCs w:val="18"/>
                <w:lang w:eastAsia="zh-CN"/>
              </w:rPr>
            </w:pPr>
            <w:r w:rsidRPr="000A0A5F">
              <w:t>(NOTE 15)</w:t>
            </w:r>
          </w:p>
        </w:tc>
        <w:tc>
          <w:tcPr>
            <w:tcW w:w="1392" w:type="dxa"/>
          </w:tcPr>
          <w:p w14:paraId="68B65F2D" w14:textId="77777777" w:rsidR="002E7374" w:rsidRPr="000A0A5F" w:rsidRDefault="002E7374" w:rsidP="002E7374">
            <w:pPr>
              <w:pStyle w:val="TAL"/>
            </w:pPr>
            <w:r w:rsidRPr="000A0A5F">
              <w:t>NSAC</w:t>
            </w:r>
          </w:p>
        </w:tc>
      </w:tr>
      <w:tr w:rsidR="000C0BE7" w:rsidRPr="000A0A5F" w14:paraId="4465138A" w14:textId="77777777" w:rsidTr="002B45A7">
        <w:trPr>
          <w:jc w:val="center"/>
        </w:trPr>
        <w:tc>
          <w:tcPr>
            <w:tcW w:w="2026" w:type="dxa"/>
          </w:tcPr>
          <w:p w14:paraId="1738250D" w14:textId="77777777" w:rsidR="000C0BE7" w:rsidRPr="000A0A5F" w:rsidRDefault="000C0BE7" w:rsidP="000C0BE7">
            <w:pPr>
              <w:pStyle w:val="TAL"/>
              <w:rPr>
                <w:noProof/>
                <w:lang w:eastAsia="zh-CN"/>
              </w:rPr>
            </w:pPr>
            <w:r w:rsidRPr="000A0A5F">
              <w:rPr>
                <w:noProof/>
                <w:lang w:eastAsia="zh-CN"/>
              </w:rPr>
              <w:lastRenderedPageBreak/>
              <w:t>snssai</w:t>
            </w:r>
          </w:p>
        </w:tc>
        <w:tc>
          <w:tcPr>
            <w:tcW w:w="1492" w:type="dxa"/>
          </w:tcPr>
          <w:p w14:paraId="5FF21C84" w14:textId="77777777" w:rsidR="000C0BE7" w:rsidRPr="000A0A5F" w:rsidRDefault="000C0BE7" w:rsidP="000C0BE7">
            <w:pPr>
              <w:pStyle w:val="TAL"/>
              <w:rPr>
                <w:lang w:eastAsia="zh-CN"/>
              </w:rPr>
            </w:pPr>
            <w:r w:rsidRPr="000A0A5F">
              <w:rPr>
                <w:lang w:eastAsia="zh-CN"/>
              </w:rPr>
              <w:t>Snssai</w:t>
            </w:r>
          </w:p>
        </w:tc>
        <w:tc>
          <w:tcPr>
            <w:tcW w:w="1134" w:type="dxa"/>
          </w:tcPr>
          <w:p w14:paraId="663CE804" w14:textId="77777777" w:rsidR="000C0BE7" w:rsidRPr="000A0A5F" w:rsidRDefault="000C0BE7" w:rsidP="000C0BE7">
            <w:pPr>
              <w:pStyle w:val="TAC"/>
              <w:jc w:val="left"/>
              <w:rPr>
                <w:lang w:eastAsia="zh-CN"/>
              </w:rPr>
            </w:pPr>
            <w:r w:rsidRPr="000A0A5F">
              <w:rPr>
                <w:lang w:eastAsia="zh-CN"/>
              </w:rPr>
              <w:t>0..1</w:t>
            </w:r>
          </w:p>
        </w:tc>
        <w:tc>
          <w:tcPr>
            <w:tcW w:w="3544" w:type="dxa"/>
          </w:tcPr>
          <w:p w14:paraId="499DC927" w14:textId="77777777" w:rsidR="000C0BE7" w:rsidRPr="000A0A5F" w:rsidRDefault="000C0BE7" w:rsidP="000C0BE7">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0C0BE7" w:rsidRPr="000A0A5F" w:rsidRDefault="000C0BE7" w:rsidP="000C0BE7">
            <w:pPr>
              <w:pStyle w:val="TAL"/>
              <w:rPr>
                <w:rFonts w:cs="Arial"/>
                <w:szCs w:val="18"/>
                <w:lang w:eastAsia="zh-CN"/>
              </w:rPr>
            </w:pPr>
          </w:p>
          <w:p w14:paraId="7ACA7F88" w14:textId="77777777" w:rsidR="000C0BE7" w:rsidRPr="000A0A5F" w:rsidRDefault="000C0BE7" w:rsidP="000C0BE7">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0C0BE7" w:rsidRPr="000A0A5F" w:rsidRDefault="000C0BE7" w:rsidP="000C0BE7">
            <w:pPr>
              <w:pStyle w:val="TAL"/>
              <w:rPr>
                <w:rFonts w:cs="Arial"/>
                <w:szCs w:val="18"/>
                <w:lang w:eastAsia="zh-CN"/>
              </w:rPr>
            </w:pPr>
          </w:p>
          <w:p w14:paraId="11910745" w14:textId="77777777" w:rsidR="000C0BE7" w:rsidRPr="000A0A5F" w:rsidRDefault="000C0BE7" w:rsidP="000C0BE7">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0C0BE7" w:rsidRDefault="000C0BE7" w:rsidP="000C0BE7">
            <w:pPr>
              <w:pStyle w:val="TAL"/>
              <w:rPr>
                <w:rFonts w:cs="Arial"/>
                <w:szCs w:val="18"/>
                <w:lang w:eastAsia="zh-CN"/>
              </w:rPr>
            </w:pPr>
          </w:p>
          <w:p w14:paraId="76A38908" w14:textId="77777777" w:rsidR="000C0BE7" w:rsidRPr="000A0A5F" w:rsidRDefault="000C0BE7" w:rsidP="000C0BE7">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0C0BE7" w:rsidRPr="000A0A5F" w:rsidRDefault="000C0BE7" w:rsidP="000C0BE7">
            <w:pPr>
              <w:pStyle w:val="TAL"/>
              <w:rPr>
                <w:rFonts w:cs="Arial"/>
                <w:szCs w:val="18"/>
              </w:rPr>
            </w:pPr>
          </w:p>
          <w:p w14:paraId="241ABEB6" w14:textId="77777777" w:rsidR="000C0BE7" w:rsidRPr="000A0A5F" w:rsidRDefault="000C0BE7" w:rsidP="000C0BE7">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0C0BE7" w:rsidRPr="000A0A5F" w:rsidRDefault="000C0BE7" w:rsidP="000C0BE7">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0C0BE7" w:rsidRPr="000A0A5F" w14:paraId="5592D155" w14:textId="77777777" w:rsidTr="002B45A7">
        <w:trPr>
          <w:jc w:val="center"/>
        </w:trPr>
        <w:tc>
          <w:tcPr>
            <w:tcW w:w="2026" w:type="dxa"/>
          </w:tcPr>
          <w:p w14:paraId="74AB811A" w14:textId="77777777" w:rsidR="000C0BE7" w:rsidRPr="000A0A5F" w:rsidRDefault="000C0BE7" w:rsidP="000C0BE7">
            <w:pPr>
              <w:pStyle w:val="TAL"/>
              <w:rPr>
                <w:noProof/>
                <w:lang w:eastAsia="zh-CN"/>
              </w:rPr>
            </w:pPr>
            <w:r w:rsidRPr="000A0A5F">
              <w:rPr>
                <w:noProof/>
                <w:lang w:eastAsia="zh-CN"/>
              </w:rPr>
              <w:t>immediateRep</w:t>
            </w:r>
          </w:p>
        </w:tc>
        <w:tc>
          <w:tcPr>
            <w:tcW w:w="1492" w:type="dxa"/>
          </w:tcPr>
          <w:p w14:paraId="7284B8D4" w14:textId="77777777" w:rsidR="000C0BE7" w:rsidRPr="000A0A5F" w:rsidRDefault="000C0BE7" w:rsidP="000C0BE7">
            <w:pPr>
              <w:pStyle w:val="TAL"/>
              <w:rPr>
                <w:lang w:eastAsia="zh-CN"/>
              </w:rPr>
            </w:pPr>
            <w:r w:rsidRPr="000A0A5F">
              <w:rPr>
                <w:lang w:eastAsia="zh-CN"/>
              </w:rPr>
              <w:t>boolean</w:t>
            </w:r>
          </w:p>
        </w:tc>
        <w:tc>
          <w:tcPr>
            <w:tcW w:w="1134" w:type="dxa"/>
          </w:tcPr>
          <w:p w14:paraId="68B39CEB" w14:textId="77777777" w:rsidR="000C0BE7" w:rsidRPr="000A0A5F" w:rsidRDefault="000C0BE7" w:rsidP="000C0BE7">
            <w:pPr>
              <w:pStyle w:val="TAC"/>
              <w:jc w:val="left"/>
              <w:rPr>
                <w:lang w:eastAsia="zh-CN"/>
              </w:rPr>
            </w:pPr>
            <w:r w:rsidRPr="000A0A5F">
              <w:rPr>
                <w:lang w:eastAsia="zh-CN"/>
              </w:rPr>
              <w:t>0..1</w:t>
            </w:r>
          </w:p>
        </w:tc>
        <w:tc>
          <w:tcPr>
            <w:tcW w:w="3544" w:type="dxa"/>
          </w:tcPr>
          <w:p w14:paraId="4D97BF9B" w14:textId="77777777" w:rsidR="000C0BE7" w:rsidRPr="000A0A5F" w:rsidRDefault="000C0BE7" w:rsidP="000C0BE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519E8E26" w14:textId="77777777" w:rsidR="000C0BE7" w:rsidRPr="000A0A5F" w:rsidRDefault="000C0BE7" w:rsidP="000C0BE7">
            <w:pPr>
              <w:pStyle w:val="TAL"/>
              <w:ind w:left="284" w:hanging="284"/>
            </w:pPr>
            <w:r w:rsidRPr="000A0A5F">
              <w:t>-</w:t>
            </w:r>
            <w:r w:rsidRPr="000A0A5F">
              <w:tab/>
              <w:t xml:space="preserve">"true": indicate </w:t>
            </w:r>
            <w:r>
              <w:t>that</w:t>
            </w:r>
            <w:r w:rsidRPr="000A0A5F">
              <w:t xml:space="preserve"> immediate reporting is requested.</w:t>
            </w:r>
          </w:p>
          <w:p w14:paraId="4AC036C6" w14:textId="77777777" w:rsidR="000C0BE7" w:rsidRPr="000A0A5F" w:rsidRDefault="000C0BE7" w:rsidP="000C0BE7">
            <w:pPr>
              <w:pStyle w:val="TAL"/>
              <w:ind w:left="284" w:hanging="284"/>
            </w:pPr>
            <w:r w:rsidRPr="000A0A5F">
              <w:t>-</w:t>
            </w:r>
            <w:r w:rsidRPr="000A0A5F">
              <w:tab/>
              <w:t xml:space="preserve">"false": indicate </w:t>
            </w:r>
            <w:r>
              <w:t>that</w:t>
            </w:r>
            <w:r w:rsidRPr="000A0A5F">
              <w:t xml:space="preserve"> immediate reporting is not requested.</w:t>
            </w:r>
          </w:p>
          <w:p w14:paraId="4B022425" w14:textId="77777777" w:rsidR="000C0BE7" w:rsidRPr="000A0A5F" w:rsidRDefault="000C0BE7" w:rsidP="000C0BE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2C316D98" w14:textId="77777777" w:rsidR="000C0BE7" w:rsidRPr="000A0A5F" w:rsidRDefault="000C0BE7" w:rsidP="000C0BE7">
            <w:pPr>
              <w:pStyle w:val="TAL"/>
            </w:pPr>
          </w:p>
          <w:p w14:paraId="7F462500" w14:textId="77777777" w:rsidR="000C0BE7" w:rsidRPr="000A0A5F" w:rsidRDefault="000C0BE7" w:rsidP="000C0BE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41066776" w14:textId="77777777" w:rsidR="000C0BE7" w:rsidRPr="000A0A5F" w:rsidRDefault="000C0BE7" w:rsidP="000C0BE7">
            <w:pPr>
              <w:pStyle w:val="TAL"/>
            </w:pPr>
          </w:p>
          <w:p w14:paraId="2DBBFA74" w14:textId="77777777" w:rsidR="000C0BE7" w:rsidRDefault="000C0BE7" w:rsidP="000C0BE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1F83ECCA" w14:textId="77777777" w:rsidR="000C0BE7" w:rsidRDefault="000C0BE7" w:rsidP="000C0BE7">
            <w:pPr>
              <w:pStyle w:val="TAL"/>
              <w:rPr>
                <w:rFonts w:cs="Arial"/>
                <w:szCs w:val="18"/>
                <w:lang w:eastAsia="zh-CN"/>
              </w:rPr>
            </w:pPr>
          </w:p>
          <w:p w14:paraId="231FC126" w14:textId="77777777" w:rsidR="000C0BE7" w:rsidRDefault="000C0BE7" w:rsidP="000C0BE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either "</w:t>
            </w:r>
            <w:r>
              <w:t>UE_ENERGY</w:t>
            </w:r>
            <w:r w:rsidRPr="000A0A5F">
              <w:t>"</w:t>
            </w:r>
            <w:r>
              <w:t>, "PDU_SESSION_ENERGY", "SERVICE_FLOW_ENERGY" or "UE_SNSSAI_ENERGY"</w:t>
            </w:r>
            <w:r w:rsidRPr="000A0A5F">
              <w:t>.</w:t>
            </w:r>
          </w:p>
          <w:p w14:paraId="14419863" w14:textId="77777777" w:rsidR="000C0BE7" w:rsidRDefault="000C0BE7" w:rsidP="000C0BE7">
            <w:pPr>
              <w:pStyle w:val="TAL"/>
              <w:rPr>
                <w:rFonts w:cs="Arial"/>
                <w:szCs w:val="18"/>
                <w:lang w:eastAsia="zh-CN"/>
              </w:rPr>
            </w:pPr>
          </w:p>
          <w:p w14:paraId="337FCFAE" w14:textId="77777777" w:rsidR="000C0BE7" w:rsidRPr="000A0A5F" w:rsidRDefault="000C0BE7" w:rsidP="000C0BE7">
            <w:pPr>
              <w:pStyle w:val="TAL"/>
              <w:rPr>
                <w:rFonts w:cs="Arial"/>
                <w:szCs w:val="18"/>
                <w:lang w:eastAsia="zh-CN"/>
              </w:rPr>
            </w:pPr>
            <w:r w:rsidRPr="000A0A5F">
              <w:rPr>
                <w:rFonts w:cs="Arial"/>
                <w:szCs w:val="18"/>
                <w:lang w:eastAsia="zh-CN"/>
              </w:rPr>
              <w:t>(NOTE 4)</w:t>
            </w:r>
            <w:r>
              <w:rPr>
                <w:rFonts w:cs="Arial"/>
                <w:szCs w:val="18"/>
                <w:lang w:eastAsia="zh-CN"/>
              </w:rPr>
              <w:t xml:space="preserve"> (NOTE 13)</w:t>
            </w:r>
          </w:p>
        </w:tc>
        <w:tc>
          <w:tcPr>
            <w:tcW w:w="1392" w:type="dxa"/>
          </w:tcPr>
          <w:p w14:paraId="494F0527" w14:textId="77777777" w:rsidR="000C0BE7" w:rsidRPr="000A0A5F" w:rsidRDefault="000C0BE7" w:rsidP="000C0BE7">
            <w:pPr>
              <w:pStyle w:val="TAL"/>
            </w:pPr>
            <w:r w:rsidRPr="000A0A5F">
              <w:t xml:space="preserve">NSAC, </w:t>
            </w:r>
          </w:p>
          <w:p w14:paraId="778572D2" w14:textId="77777777" w:rsidR="000C0BE7" w:rsidRPr="000A0A5F" w:rsidRDefault="000C0BE7" w:rsidP="000C0BE7">
            <w:pPr>
              <w:pStyle w:val="TAL"/>
            </w:pPr>
            <w:r w:rsidRPr="000A0A5F">
              <w:t>enNB1_5G</w:t>
            </w:r>
            <w:r>
              <w:t>; Energy</w:t>
            </w:r>
          </w:p>
        </w:tc>
      </w:tr>
      <w:tr w:rsidR="002E7374" w:rsidRPr="000A0A5F" w14:paraId="707CC965" w14:textId="77777777" w:rsidTr="002B45A7">
        <w:trPr>
          <w:jc w:val="center"/>
        </w:trPr>
        <w:tc>
          <w:tcPr>
            <w:tcW w:w="2026" w:type="dxa"/>
          </w:tcPr>
          <w:p w14:paraId="7C758B35" w14:textId="77777777" w:rsidR="002E7374" w:rsidRPr="000A0A5F" w:rsidRDefault="002E7374" w:rsidP="002E7374">
            <w:pPr>
              <w:pStyle w:val="TAL"/>
              <w:rPr>
                <w:noProof/>
                <w:lang w:eastAsia="zh-CN"/>
              </w:rPr>
            </w:pPr>
            <w:r w:rsidRPr="000A0A5F">
              <w:rPr>
                <w:lang w:eastAsia="zh-CN"/>
              </w:rPr>
              <w:t>uavPolicy</w:t>
            </w:r>
          </w:p>
        </w:tc>
        <w:tc>
          <w:tcPr>
            <w:tcW w:w="1492" w:type="dxa"/>
          </w:tcPr>
          <w:p w14:paraId="446A6E95" w14:textId="77777777" w:rsidR="002E7374" w:rsidRPr="000A0A5F" w:rsidRDefault="002E7374" w:rsidP="002E7374">
            <w:pPr>
              <w:pStyle w:val="TAL"/>
              <w:rPr>
                <w:lang w:eastAsia="zh-CN"/>
              </w:rPr>
            </w:pPr>
            <w:r w:rsidRPr="000A0A5F">
              <w:rPr>
                <w:lang w:eastAsia="zh-CN"/>
              </w:rPr>
              <w:t>UavPolicy</w:t>
            </w:r>
          </w:p>
        </w:tc>
        <w:tc>
          <w:tcPr>
            <w:tcW w:w="1134" w:type="dxa"/>
          </w:tcPr>
          <w:p w14:paraId="42212D8F" w14:textId="77777777" w:rsidR="002E7374" w:rsidRPr="000A0A5F" w:rsidRDefault="002E7374" w:rsidP="002E7374">
            <w:pPr>
              <w:pStyle w:val="TAC"/>
              <w:jc w:val="left"/>
              <w:rPr>
                <w:lang w:eastAsia="zh-CN"/>
              </w:rPr>
            </w:pPr>
            <w:r w:rsidRPr="000A0A5F">
              <w:rPr>
                <w:lang w:eastAsia="zh-CN"/>
              </w:rPr>
              <w:t>0..1</w:t>
            </w:r>
          </w:p>
        </w:tc>
        <w:tc>
          <w:tcPr>
            <w:tcW w:w="3544" w:type="dxa"/>
          </w:tcPr>
          <w:p w14:paraId="0DDDA237"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2E7374" w:rsidRPr="000A0A5F" w:rsidRDefault="002E7374" w:rsidP="002E7374">
            <w:pPr>
              <w:pStyle w:val="TAL"/>
            </w:pPr>
            <w:r w:rsidRPr="000A0A5F">
              <w:rPr>
                <w:lang w:eastAsia="zh-CN"/>
              </w:rPr>
              <w:t>UAV</w:t>
            </w:r>
          </w:p>
        </w:tc>
      </w:tr>
      <w:tr w:rsidR="002E7374" w:rsidRPr="000A0A5F" w14:paraId="766499DD" w14:textId="77777777" w:rsidTr="002B45A7">
        <w:trPr>
          <w:jc w:val="center"/>
        </w:trPr>
        <w:tc>
          <w:tcPr>
            <w:tcW w:w="2026" w:type="dxa"/>
          </w:tcPr>
          <w:p w14:paraId="7E472365" w14:textId="77777777" w:rsidR="002E7374" w:rsidRPr="000A0A5F" w:rsidRDefault="002E7374" w:rsidP="002E7374">
            <w:pPr>
              <w:pStyle w:val="TAL"/>
              <w:rPr>
                <w:lang w:eastAsia="zh-CN"/>
              </w:rPr>
            </w:pPr>
            <w:r w:rsidRPr="000A0A5F">
              <w:rPr>
                <w:lang w:eastAsia="zh-CN"/>
              </w:rPr>
              <w:lastRenderedPageBreak/>
              <w:t>subType</w:t>
            </w:r>
          </w:p>
        </w:tc>
        <w:tc>
          <w:tcPr>
            <w:tcW w:w="1492" w:type="dxa"/>
          </w:tcPr>
          <w:p w14:paraId="0A25D5B4" w14:textId="77777777" w:rsidR="002E7374" w:rsidRPr="000A0A5F" w:rsidRDefault="002E7374" w:rsidP="002E7374">
            <w:pPr>
              <w:pStyle w:val="TAL"/>
              <w:rPr>
                <w:lang w:eastAsia="zh-CN"/>
              </w:rPr>
            </w:pPr>
            <w:r w:rsidRPr="000A0A5F">
              <w:rPr>
                <w:lang w:eastAsia="zh-CN"/>
              </w:rPr>
              <w:t>SubType</w:t>
            </w:r>
          </w:p>
        </w:tc>
        <w:tc>
          <w:tcPr>
            <w:tcW w:w="1134" w:type="dxa"/>
          </w:tcPr>
          <w:p w14:paraId="6883FF2E" w14:textId="77777777" w:rsidR="002E7374" w:rsidRPr="000A0A5F" w:rsidRDefault="002E7374" w:rsidP="002E7374">
            <w:pPr>
              <w:pStyle w:val="TAC"/>
              <w:jc w:val="left"/>
              <w:rPr>
                <w:lang w:eastAsia="zh-CN"/>
              </w:rPr>
            </w:pPr>
            <w:r w:rsidRPr="000A0A5F">
              <w:rPr>
                <w:lang w:eastAsia="zh-CN"/>
              </w:rPr>
              <w:t>0..1</w:t>
            </w:r>
          </w:p>
        </w:tc>
        <w:tc>
          <w:tcPr>
            <w:tcW w:w="3544" w:type="dxa"/>
          </w:tcPr>
          <w:p w14:paraId="2AE168AB"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2E7374" w:rsidRPr="000A0A5F" w:rsidRDefault="002E7374" w:rsidP="002E7374">
            <w:pPr>
              <w:pStyle w:val="TAL"/>
              <w:rPr>
                <w:rFonts w:cs="Arial"/>
                <w:szCs w:val="18"/>
                <w:lang w:eastAsia="zh-CN"/>
              </w:rPr>
            </w:pPr>
          </w:p>
          <w:p w14:paraId="5B238931" w14:textId="77777777" w:rsidR="002E7374" w:rsidRPr="000A0A5F" w:rsidRDefault="002E7374" w:rsidP="002E7374">
            <w:pPr>
              <w:pStyle w:val="TAL"/>
              <w:rPr>
                <w:rFonts w:cs="Arial"/>
                <w:szCs w:val="18"/>
                <w:lang w:eastAsia="zh-CN"/>
              </w:rPr>
            </w:pPr>
            <w:r w:rsidRPr="000A0A5F">
              <w:rPr>
                <w:rFonts w:cs="Arial"/>
                <w:szCs w:val="18"/>
                <w:lang w:eastAsia="zh-CN"/>
              </w:rPr>
              <w:t>(NOTE 14)</w:t>
            </w:r>
          </w:p>
        </w:tc>
        <w:tc>
          <w:tcPr>
            <w:tcW w:w="1392" w:type="dxa"/>
          </w:tcPr>
          <w:p w14:paraId="7D530E9D" w14:textId="77777777" w:rsidR="002E7374" w:rsidRPr="000A0A5F" w:rsidRDefault="002E7374" w:rsidP="002E7374">
            <w:pPr>
              <w:pStyle w:val="TAL"/>
              <w:rPr>
                <w:lang w:eastAsia="zh-CN"/>
              </w:rPr>
            </w:pPr>
            <w:r w:rsidRPr="000A0A5F">
              <w:rPr>
                <w:lang w:eastAsia="zh-CN"/>
              </w:rPr>
              <w:t>UAV</w:t>
            </w:r>
          </w:p>
        </w:tc>
      </w:tr>
      <w:tr w:rsidR="002E7374" w:rsidRPr="000A0A5F" w14:paraId="6EE25FE7" w14:textId="77777777" w:rsidTr="002B45A7">
        <w:trPr>
          <w:jc w:val="center"/>
        </w:trPr>
        <w:tc>
          <w:tcPr>
            <w:tcW w:w="2026" w:type="dxa"/>
          </w:tcPr>
          <w:p w14:paraId="0C6FA4CE" w14:textId="77777777" w:rsidR="002E7374" w:rsidRPr="000A0A5F" w:rsidRDefault="002E7374" w:rsidP="002E7374">
            <w:pPr>
              <w:pStyle w:val="TAL"/>
              <w:rPr>
                <w:lang w:eastAsia="zh-CN"/>
              </w:rPr>
            </w:pPr>
            <w:r w:rsidRPr="000A0A5F">
              <w:rPr>
                <w:lang w:eastAsia="zh-CN"/>
              </w:rPr>
              <w:t>sesEstInd</w:t>
            </w:r>
          </w:p>
        </w:tc>
        <w:tc>
          <w:tcPr>
            <w:tcW w:w="1492" w:type="dxa"/>
          </w:tcPr>
          <w:p w14:paraId="32122D82" w14:textId="77777777" w:rsidR="002E7374" w:rsidRPr="000A0A5F" w:rsidRDefault="002E7374" w:rsidP="002E7374">
            <w:pPr>
              <w:pStyle w:val="TAL"/>
              <w:rPr>
                <w:lang w:eastAsia="zh-CN"/>
              </w:rPr>
            </w:pPr>
            <w:r w:rsidRPr="000A0A5F">
              <w:rPr>
                <w:lang w:eastAsia="zh-CN"/>
              </w:rPr>
              <w:t>boolean</w:t>
            </w:r>
          </w:p>
        </w:tc>
        <w:tc>
          <w:tcPr>
            <w:tcW w:w="1134" w:type="dxa"/>
          </w:tcPr>
          <w:p w14:paraId="7E689051" w14:textId="77777777" w:rsidR="002E7374" w:rsidRPr="000A0A5F" w:rsidRDefault="002E7374" w:rsidP="002E7374">
            <w:pPr>
              <w:pStyle w:val="TAC"/>
              <w:jc w:val="left"/>
              <w:rPr>
                <w:lang w:eastAsia="zh-CN"/>
              </w:rPr>
            </w:pPr>
            <w:r w:rsidRPr="000A0A5F">
              <w:rPr>
                <w:lang w:eastAsia="zh-CN"/>
              </w:rPr>
              <w:t>0..1</w:t>
            </w:r>
          </w:p>
        </w:tc>
        <w:tc>
          <w:tcPr>
            <w:tcW w:w="3544" w:type="dxa"/>
          </w:tcPr>
          <w:p w14:paraId="0C756732"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2E7374" w:rsidRPr="000A0A5F" w:rsidRDefault="002E7374" w:rsidP="002E7374">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2E7374" w:rsidRPr="000A0A5F" w:rsidRDefault="002E7374" w:rsidP="002E7374">
            <w:pPr>
              <w:pStyle w:val="TAL"/>
              <w:rPr>
                <w:rFonts w:cs="Arial"/>
                <w:szCs w:val="18"/>
                <w:lang w:eastAsia="zh-CN"/>
              </w:rPr>
            </w:pPr>
          </w:p>
          <w:p w14:paraId="7B4BADF9" w14:textId="77777777" w:rsidR="002E7374" w:rsidRPr="000A0A5F" w:rsidRDefault="002E7374" w:rsidP="002E7374">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2E7374" w:rsidRPr="000A0A5F" w:rsidRDefault="002E7374" w:rsidP="002E7374">
            <w:pPr>
              <w:pStyle w:val="TAL"/>
              <w:rPr>
                <w:rFonts w:cs="Arial"/>
                <w:szCs w:val="18"/>
                <w:lang w:eastAsia="zh-CN"/>
              </w:rPr>
            </w:pPr>
          </w:p>
          <w:p w14:paraId="33C1B21B" w14:textId="77777777" w:rsidR="002E7374" w:rsidRPr="000A0A5F" w:rsidRDefault="002E7374" w:rsidP="002E7374">
            <w:pPr>
              <w:pStyle w:val="TAL"/>
              <w:rPr>
                <w:rFonts w:cs="Arial"/>
                <w:szCs w:val="18"/>
                <w:lang w:eastAsia="zh-CN"/>
              </w:rPr>
            </w:pPr>
            <w:r w:rsidRPr="000A0A5F">
              <w:rPr>
                <w:rFonts w:cs="Arial"/>
                <w:szCs w:val="18"/>
                <w:lang w:eastAsia="zh-CN"/>
              </w:rPr>
              <w:t>Default: "false" if omitted.</w:t>
            </w:r>
          </w:p>
          <w:p w14:paraId="28DA8BFA" w14:textId="77777777" w:rsidR="002E7374" w:rsidRPr="000A0A5F" w:rsidRDefault="002E7374" w:rsidP="002E7374">
            <w:pPr>
              <w:pStyle w:val="TAL"/>
              <w:rPr>
                <w:rFonts w:cs="Arial"/>
                <w:szCs w:val="18"/>
                <w:lang w:eastAsia="zh-CN"/>
              </w:rPr>
            </w:pPr>
          </w:p>
          <w:p w14:paraId="6338CB50" w14:textId="77777777" w:rsidR="002E7374" w:rsidRPr="000A0A5F" w:rsidRDefault="002E7374" w:rsidP="002E7374">
            <w:pPr>
              <w:pStyle w:val="TAL"/>
              <w:rPr>
                <w:rFonts w:cs="Arial"/>
                <w:szCs w:val="18"/>
                <w:lang w:eastAsia="zh-CN"/>
              </w:rPr>
            </w:pPr>
            <w:r w:rsidRPr="000A0A5F">
              <w:rPr>
                <w:rFonts w:cs="Arial"/>
                <w:szCs w:val="18"/>
                <w:lang w:eastAsia="zh-CN"/>
              </w:rPr>
              <w:t>(NOTE 14)</w:t>
            </w:r>
          </w:p>
        </w:tc>
        <w:tc>
          <w:tcPr>
            <w:tcW w:w="1392" w:type="dxa"/>
          </w:tcPr>
          <w:p w14:paraId="14DC9F92" w14:textId="77777777" w:rsidR="002E7374" w:rsidRPr="000A0A5F" w:rsidRDefault="002E7374" w:rsidP="002E7374">
            <w:pPr>
              <w:pStyle w:val="TAL"/>
              <w:rPr>
                <w:lang w:eastAsia="zh-CN"/>
              </w:rPr>
            </w:pPr>
            <w:r w:rsidRPr="000A0A5F">
              <w:rPr>
                <w:lang w:eastAsia="zh-CN"/>
              </w:rPr>
              <w:t>UAV</w:t>
            </w:r>
          </w:p>
        </w:tc>
      </w:tr>
      <w:tr w:rsidR="002E7374" w:rsidRPr="000A0A5F" w14:paraId="74537B16" w14:textId="77777777" w:rsidTr="002B45A7">
        <w:trPr>
          <w:jc w:val="center"/>
        </w:trPr>
        <w:tc>
          <w:tcPr>
            <w:tcW w:w="2026" w:type="dxa"/>
          </w:tcPr>
          <w:p w14:paraId="7D862623" w14:textId="77777777" w:rsidR="002E7374" w:rsidRPr="000A0A5F" w:rsidRDefault="002E7374" w:rsidP="002E7374">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2E7374" w:rsidRPr="000A0A5F" w:rsidRDefault="002E7374" w:rsidP="002E7374">
            <w:pPr>
              <w:pStyle w:val="TAL"/>
              <w:rPr>
                <w:lang w:eastAsia="zh-CN"/>
              </w:rPr>
            </w:pPr>
            <w:r w:rsidRPr="000A0A5F">
              <w:rPr>
                <w:lang w:eastAsia="zh-CN"/>
              </w:rPr>
              <w:t>array(MonitoringType)</w:t>
            </w:r>
          </w:p>
        </w:tc>
        <w:tc>
          <w:tcPr>
            <w:tcW w:w="1134" w:type="dxa"/>
          </w:tcPr>
          <w:p w14:paraId="182CE7B5" w14:textId="77777777" w:rsidR="002E7374" w:rsidRPr="000A0A5F" w:rsidRDefault="002E7374" w:rsidP="002E7374">
            <w:pPr>
              <w:pStyle w:val="TAC"/>
              <w:jc w:val="left"/>
              <w:rPr>
                <w:lang w:eastAsia="zh-CN"/>
              </w:rPr>
            </w:pPr>
            <w:r w:rsidRPr="000A0A5F">
              <w:rPr>
                <w:rFonts w:eastAsia="Times New Roman"/>
              </w:rPr>
              <w:t>0..N</w:t>
            </w:r>
          </w:p>
        </w:tc>
        <w:tc>
          <w:tcPr>
            <w:tcW w:w="3544" w:type="dxa"/>
          </w:tcPr>
          <w:p w14:paraId="0DC1CA72" w14:textId="77777777" w:rsidR="002E7374" w:rsidRPr="000A0A5F" w:rsidRDefault="002E7374" w:rsidP="002E7374">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2E7374" w:rsidRPr="000A0A5F" w:rsidRDefault="002E7374" w:rsidP="002E7374">
            <w:pPr>
              <w:pStyle w:val="TAL"/>
              <w:rPr>
                <w:rFonts w:cs="Arial"/>
                <w:szCs w:val="18"/>
                <w:lang w:eastAsia="zh-CN"/>
              </w:rPr>
            </w:pPr>
          </w:p>
          <w:p w14:paraId="783EE45F" w14:textId="77777777" w:rsidR="002E7374" w:rsidRPr="000A0A5F" w:rsidRDefault="002E7374" w:rsidP="002E7374">
            <w:pPr>
              <w:pStyle w:val="TAL"/>
              <w:rPr>
                <w:rFonts w:cs="Arial"/>
                <w:szCs w:val="18"/>
                <w:lang w:eastAsia="zh-CN"/>
              </w:rPr>
            </w:pPr>
            <w:r w:rsidRPr="000A0A5F">
              <w:rPr>
                <w:rFonts w:cs="Arial"/>
                <w:szCs w:val="18"/>
                <w:lang w:eastAsia="zh-CN"/>
              </w:rPr>
              <w:t>(NOTE 17)</w:t>
            </w:r>
          </w:p>
        </w:tc>
        <w:tc>
          <w:tcPr>
            <w:tcW w:w="1392" w:type="dxa"/>
          </w:tcPr>
          <w:p w14:paraId="1FCC1BCE" w14:textId="77777777" w:rsidR="002E7374" w:rsidRPr="000A0A5F" w:rsidRDefault="002E7374" w:rsidP="002E7374">
            <w:pPr>
              <w:pStyle w:val="TAL"/>
              <w:rPr>
                <w:lang w:eastAsia="zh-CN"/>
              </w:rPr>
            </w:pPr>
            <w:r w:rsidRPr="000A0A5F">
              <w:rPr>
                <w:rFonts w:hint="eastAsia"/>
                <w:lang w:eastAsia="zh-CN"/>
              </w:rPr>
              <w:t>e</w:t>
            </w:r>
            <w:r w:rsidRPr="000A0A5F">
              <w:rPr>
                <w:lang w:eastAsia="zh-CN"/>
              </w:rPr>
              <w:t>nNB</w:t>
            </w:r>
          </w:p>
        </w:tc>
      </w:tr>
      <w:tr w:rsidR="002E7374" w:rsidRPr="000A0A5F" w14:paraId="0D6E8A5C" w14:textId="77777777" w:rsidTr="002B45A7">
        <w:trPr>
          <w:jc w:val="center"/>
        </w:trPr>
        <w:tc>
          <w:tcPr>
            <w:tcW w:w="2026" w:type="dxa"/>
          </w:tcPr>
          <w:p w14:paraId="41A5DF3F" w14:textId="77777777" w:rsidR="002E7374" w:rsidRPr="000A0A5F" w:rsidRDefault="002E7374" w:rsidP="002E7374">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2E7374" w:rsidRPr="000A0A5F" w:rsidRDefault="002E7374" w:rsidP="002E7374">
            <w:pPr>
              <w:pStyle w:val="TAL"/>
              <w:rPr>
                <w:lang w:eastAsia="zh-CN"/>
              </w:rPr>
            </w:pPr>
            <w:r w:rsidRPr="000A0A5F">
              <w:t>array(MonitoringEventReport)</w:t>
            </w:r>
          </w:p>
        </w:tc>
        <w:tc>
          <w:tcPr>
            <w:tcW w:w="1134" w:type="dxa"/>
          </w:tcPr>
          <w:p w14:paraId="235627A8" w14:textId="77777777" w:rsidR="002E7374" w:rsidRPr="000A0A5F" w:rsidRDefault="002E7374" w:rsidP="002E7374">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2E7374" w:rsidRPr="000A0A5F" w:rsidRDefault="002E7374" w:rsidP="002E7374">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2E7374" w:rsidRDefault="002E7374" w:rsidP="002E7374">
            <w:pPr>
              <w:pStyle w:val="TAL"/>
              <w:rPr>
                <w:rFonts w:cs="Arial"/>
                <w:szCs w:val="18"/>
                <w:lang w:eastAsia="zh-CN"/>
              </w:rPr>
            </w:pPr>
          </w:p>
          <w:p w14:paraId="06BC6CEF" w14:textId="77777777" w:rsidR="002E7374" w:rsidRDefault="002E7374" w:rsidP="002E7374">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2E7374" w:rsidRDefault="002E7374" w:rsidP="002E7374">
            <w:pPr>
              <w:pStyle w:val="TAL"/>
              <w:rPr>
                <w:rFonts w:cs="Arial"/>
                <w:szCs w:val="18"/>
                <w:lang w:eastAsia="zh-CN"/>
              </w:rPr>
            </w:pPr>
          </w:p>
          <w:p w14:paraId="2864C280" w14:textId="77777777" w:rsidR="002E7374" w:rsidRPr="000A0A5F" w:rsidRDefault="002E7374" w:rsidP="002E7374">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2E7374" w:rsidRPr="000A0A5F" w:rsidRDefault="002E7374" w:rsidP="002E7374">
            <w:pPr>
              <w:pStyle w:val="TAL"/>
              <w:rPr>
                <w:lang w:eastAsia="zh-CN"/>
              </w:rPr>
            </w:pPr>
            <w:r w:rsidRPr="000A0A5F">
              <w:rPr>
                <w:rFonts w:hint="eastAsia"/>
                <w:lang w:eastAsia="zh-CN"/>
              </w:rPr>
              <w:t>e</w:t>
            </w:r>
            <w:r w:rsidRPr="000A0A5F">
              <w:rPr>
                <w:lang w:eastAsia="zh-CN"/>
              </w:rPr>
              <w:t>nNB</w:t>
            </w:r>
          </w:p>
        </w:tc>
      </w:tr>
      <w:tr w:rsidR="002E7374" w:rsidRPr="000A0A5F" w14:paraId="26291560" w14:textId="77777777" w:rsidTr="002B45A7">
        <w:trPr>
          <w:jc w:val="center"/>
        </w:trPr>
        <w:tc>
          <w:tcPr>
            <w:tcW w:w="2026" w:type="dxa"/>
          </w:tcPr>
          <w:p w14:paraId="64BEB201" w14:textId="77777777" w:rsidR="002E7374" w:rsidRPr="000A0A5F" w:rsidRDefault="002E7374" w:rsidP="002E7374">
            <w:pPr>
              <w:pStyle w:val="TAL"/>
              <w:rPr>
                <w:lang w:eastAsia="zh-CN"/>
              </w:rPr>
            </w:pPr>
            <w:r w:rsidRPr="000A0A5F">
              <w:rPr>
                <w:lang w:eastAsia="zh-CN"/>
              </w:rPr>
              <w:t>ueIpAddr</w:t>
            </w:r>
          </w:p>
        </w:tc>
        <w:tc>
          <w:tcPr>
            <w:tcW w:w="1492" w:type="dxa"/>
          </w:tcPr>
          <w:p w14:paraId="02BFAE41" w14:textId="77777777" w:rsidR="002E7374" w:rsidRPr="000A0A5F" w:rsidRDefault="002E7374" w:rsidP="002E7374">
            <w:pPr>
              <w:pStyle w:val="TAL"/>
            </w:pPr>
            <w:r w:rsidRPr="000A0A5F">
              <w:t>IpAddr</w:t>
            </w:r>
          </w:p>
        </w:tc>
        <w:tc>
          <w:tcPr>
            <w:tcW w:w="1134" w:type="dxa"/>
          </w:tcPr>
          <w:p w14:paraId="0E8C9795" w14:textId="77777777" w:rsidR="002E7374" w:rsidRPr="000A0A5F" w:rsidRDefault="002E7374" w:rsidP="002E7374">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2E7374" w:rsidRPr="000A0A5F" w:rsidRDefault="002E7374" w:rsidP="002E7374">
            <w:pPr>
              <w:pStyle w:val="TAL"/>
              <w:rPr>
                <w:rFonts w:cs="Arial"/>
                <w:szCs w:val="18"/>
                <w:lang w:eastAsia="zh-CN"/>
              </w:rPr>
            </w:pPr>
            <w:r w:rsidRPr="000A0A5F">
              <w:rPr>
                <w:rFonts w:cs="Arial"/>
                <w:szCs w:val="18"/>
                <w:lang w:eastAsia="zh-CN"/>
              </w:rPr>
              <w:t>UE IP address.</w:t>
            </w:r>
          </w:p>
        </w:tc>
        <w:tc>
          <w:tcPr>
            <w:tcW w:w="1392" w:type="dxa"/>
          </w:tcPr>
          <w:p w14:paraId="0BD93092" w14:textId="77777777" w:rsidR="002E7374" w:rsidRPr="000A0A5F" w:rsidRDefault="002E7374" w:rsidP="002E7374">
            <w:pPr>
              <w:pStyle w:val="TAL"/>
              <w:rPr>
                <w:lang w:eastAsia="zh-CN"/>
              </w:rPr>
            </w:pPr>
            <w:r w:rsidRPr="000A0A5F">
              <w:rPr>
                <w:lang w:eastAsia="zh-CN"/>
              </w:rPr>
              <w:t>UEId_retrieval</w:t>
            </w:r>
          </w:p>
        </w:tc>
      </w:tr>
      <w:tr w:rsidR="002E7374" w:rsidRPr="000A0A5F" w14:paraId="5D99E5A6" w14:textId="77777777" w:rsidTr="002B45A7">
        <w:trPr>
          <w:jc w:val="center"/>
        </w:trPr>
        <w:tc>
          <w:tcPr>
            <w:tcW w:w="2026" w:type="dxa"/>
          </w:tcPr>
          <w:p w14:paraId="1125D088" w14:textId="77777777" w:rsidR="002E7374" w:rsidRPr="000A0A5F" w:rsidRDefault="002E7374" w:rsidP="002E7374">
            <w:pPr>
              <w:pStyle w:val="TAL"/>
              <w:rPr>
                <w:lang w:eastAsia="zh-CN"/>
              </w:rPr>
            </w:pPr>
            <w:r w:rsidRPr="000A0A5F">
              <w:rPr>
                <w:lang w:eastAsia="zh-CN"/>
              </w:rPr>
              <w:t>ueMacAddr</w:t>
            </w:r>
          </w:p>
        </w:tc>
        <w:tc>
          <w:tcPr>
            <w:tcW w:w="1492" w:type="dxa"/>
          </w:tcPr>
          <w:p w14:paraId="72BD9DE9" w14:textId="77777777" w:rsidR="002E7374" w:rsidRPr="000A0A5F" w:rsidRDefault="002E7374" w:rsidP="002E7374">
            <w:pPr>
              <w:pStyle w:val="TAL"/>
            </w:pPr>
            <w:r w:rsidRPr="000A0A5F">
              <w:t>MacAddr48</w:t>
            </w:r>
          </w:p>
        </w:tc>
        <w:tc>
          <w:tcPr>
            <w:tcW w:w="1134" w:type="dxa"/>
          </w:tcPr>
          <w:p w14:paraId="6F5FEFCC" w14:textId="77777777" w:rsidR="002E7374" w:rsidRPr="000A0A5F" w:rsidRDefault="002E7374" w:rsidP="002E7374">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2E7374" w:rsidRPr="000A0A5F" w:rsidRDefault="002E7374" w:rsidP="002E7374">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2E7374" w:rsidRPr="000A0A5F" w:rsidRDefault="002E7374" w:rsidP="002E7374">
            <w:pPr>
              <w:pStyle w:val="TAL"/>
              <w:rPr>
                <w:lang w:eastAsia="zh-CN"/>
              </w:rPr>
            </w:pPr>
            <w:r w:rsidRPr="000A0A5F">
              <w:rPr>
                <w:lang w:eastAsia="zh-CN"/>
              </w:rPr>
              <w:t>UEId_retrieval</w:t>
            </w:r>
          </w:p>
        </w:tc>
      </w:tr>
      <w:tr w:rsidR="002E7374" w:rsidRPr="000A0A5F" w14:paraId="10820ED5" w14:textId="77777777" w:rsidTr="002B45A7">
        <w:trPr>
          <w:jc w:val="center"/>
        </w:trPr>
        <w:tc>
          <w:tcPr>
            <w:tcW w:w="2026" w:type="dxa"/>
          </w:tcPr>
          <w:p w14:paraId="740BFE06" w14:textId="77777777" w:rsidR="002E7374" w:rsidRPr="000A0A5F" w:rsidRDefault="002E7374" w:rsidP="002E7374">
            <w:pPr>
              <w:pStyle w:val="TAL"/>
              <w:rPr>
                <w:lang w:eastAsia="zh-CN"/>
              </w:rPr>
            </w:pPr>
            <w:r w:rsidRPr="000A0A5F">
              <w:t>revocationNotifUri</w:t>
            </w:r>
          </w:p>
        </w:tc>
        <w:tc>
          <w:tcPr>
            <w:tcW w:w="1492" w:type="dxa"/>
          </w:tcPr>
          <w:p w14:paraId="0B1D1B87" w14:textId="77777777" w:rsidR="002E7374" w:rsidRPr="000A0A5F" w:rsidRDefault="002E7374" w:rsidP="002E7374">
            <w:pPr>
              <w:pStyle w:val="TAL"/>
            </w:pPr>
            <w:r w:rsidRPr="000A0A5F">
              <w:rPr>
                <w:szCs w:val="18"/>
                <w:lang w:eastAsia="zh-CN"/>
              </w:rPr>
              <w:t>Uri</w:t>
            </w:r>
          </w:p>
        </w:tc>
        <w:tc>
          <w:tcPr>
            <w:tcW w:w="1134" w:type="dxa"/>
          </w:tcPr>
          <w:p w14:paraId="76B5BA85" w14:textId="77777777" w:rsidR="002E7374" w:rsidRPr="000A0A5F" w:rsidRDefault="002E7374" w:rsidP="002E7374">
            <w:pPr>
              <w:pStyle w:val="TAC"/>
              <w:jc w:val="left"/>
              <w:rPr>
                <w:rFonts w:cs="Arial"/>
                <w:szCs w:val="18"/>
                <w:lang w:eastAsia="zh-CN"/>
              </w:rPr>
            </w:pPr>
            <w:r w:rsidRPr="000A0A5F">
              <w:rPr>
                <w:lang w:eastAsia="zh-CN"/>
              </w:rPr>
              <w:t>0..1</w:t>
            </w:r>
          </w:p>
        </w:tc>
        <w:tc>
          <w:tcPr>
            <w:tcW w:w="3544" w:type="dxa"/>
          </w:tcPr>
          <w:p w14:paraId="34C16E2A" w14:textId="77777777" w:rsidR="002E7374" w:rsidRPr="000A0A5F" w:rsidRDefault="002E7374" w:rsidP="002E7374">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2E7374" w:rsidRPr="000A0A5F" w:rsidRDefault="002E7374" w:rsidP="002E7374">
            <w:pPr>
              <w:pStyle w:val="TAL"/>
              <w:rPr>
                <w:lang w:eastAsia="zh-CN"/>
              </w:rPr>
            </w:pPr>
            <w:r w:rsidRPr="000A0A5F">
              <w:rPr>
                <w:lang w:eastAsia="zh-CN"/>
              </w:rPr>
              <w:t>UserConsentRevocation</w:t>
            </w:r>
          </w:p>
        </w:tc>
      </w:tr>
      <w:tr w:rsidR="002E7374" w:rsidRPr="000A0A5F" w14:paraId="7F6DC342" w14:textId="77777777" w:rsidTr="002B45A7">
        <w:trPr>
          <w:jc w:val="center"/>
        </w:trPr>
        <w:tc>
          <w:tcPr>
            <w:tcW w:w="2026" w:type="dxa"/>
          </w:tcPr>
          <w:p w14:paraId="687FB873" w14:textId="77777777" w:rsidR="002E7374" w:rsidRPr="000A0A5F" w:rsidRDefault="002E7374" w:rsidP="002E7374">
            <w:pPr>
              <w:pStyle w:val="TAL"/>
            </w:pPr>
            <w:r w:rsidRPr="000A0A5F">
              <w:rPr>
                <w:rFonts w:cs="Arial"/>
                <w:szCs w:val="18"/>
              </w:rPr>
              <w:t>reqRangSlRes</w:t>
            </w:r>
          </w:p>
        </w:tc>
        <w:tc>
          <w:tcPr>
            <w:tcW w:w="1492" w:type="dxa"/>
          </w:tcPr>
          <w:p w14:paraId="06D40107" w14:textId="77777777" w:rsidR="002E7374" w:rsidRPr="000A0A5F" w:rsidRDefault="002E7374" w:rsidP="002E7374">
            <w:pPr>
              <w:pStyle w:val="TAL"/>
              <w:rPr>
                <w:szCs w:val="18"/>
                <w:lang w:eastAsia="zh-CN"/>
              </w:rPr>
            </w:pPr>
            <w:r w:rsidRPr="000A0A5F">
              <w:rPr>
                <w:rFonts w:cs="Arial"/>
                <w:szCs w:val="18"/>
              </w:rPr>
              <w:t>array(</w:t>
            </w:r>
            <w:bookmarkStart w:id="2122" w:name="_Hlk142683907"/>
            <w:r w:rsidRPr="000A0A5F">
              <w:rPr>
                <w:rFonts w:cs="Arial"/>
                <w:szCs w:val="18"/>
              </w:rPr>
              <w:t>RangingSlResult</w:t>
            </w:r>
            <w:bookmarkEnd w:id="2122"/>
            <w:r w:rsidRPr="000A0A5F">
              <w:rPr>
                <w:rFonts w:cs="Arial"/>
                <w:szCs w:val="18"/>
              </w:rPr>
              <w:t>)</w:t>
            </w:r>
          </w:p>
        </w:tc>
        <w:tc>
          <w:tcPr>
            <w:tcW w:w="1134" w:type="dxa"/>
          </w:tcPr>
          <w:p w14:paraId="0E381694" w14:textId="77777777" w:rsidR="002E7374" w:rsidRPr="000A0A5F" w:rsidRDefault="002E7374" w:rsidP="002E7374">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2E7374" w:rsidRPr="000A0A5F" w:rsidRDefault="002E7374" w:rsidP="002E7374">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2E7374" w:rsidRPr="000A0A5F" w:rsidRDefault="002E7374" w:rsidP="002E7374">
            <w:pPr>
              <w:pStyle w:val="TAL"/>
              <w:rPr>
                <w:lang w:eastAsia="zh-CN"/>
              </w:rPr>
            </w:pPr>
            <w:r w:rsidRPr="000A0A5F">
              <w:rPr>
                <w:lang w:eastAsia="zh-CN"/>
              </w:rPr>
              <w:t>Ranging_SL</w:t>
            </w:r>
          </w:p>
        </w:tc>
      </w:tr>
      <w:tr w:rsidR="002E7374" w:rsidRPr="000A0A5F" w14:paraId="2A0E02F2" w14:textId="77777777" w:rsidTr="002B45A7">
        <w:trPr>
          <w:jc w:val="center"/>
        </w:trPr>
        <w:tc>
          <w:tcPr>
            <w:tcW w:w="2026" w:type="dxa"/>
          </w:tcPr>
          <w:p w14:paraId="30E8A90C" w14:textId="77777777" w:rsidR="002E7374" w:rsidRPr="000A0A5F" w:rsidRDefault="002E7374" w:rsidP="002E7374">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2E7374" w:rsidRPr="000A0A5F" w:rsidRDefault="002E7374" w:rsidP="002E7374">
            <w:pPr>
              <w:pStyle w:val="TAL"/>
              <w:rPr>
                <w:szCs w:val="18"/>
                <w:lang w:eastAsia="zh-CN"/>
              </w:rPr>
            </w:pPr>
            <w:r>
              <w:rPr>
                <w:rFonts w:cs="Arial"/>
                <w:szCs w:val="18"/>
              </w:rPr>
              <w:t>map</w:t>
            </w:r>
            <w:r w:rsidRPr="000A0A5F">
              <w:rPr>
                <w:rFonts w:cs="Arial"/>
                <w:szCs w:val="18"/>
              </w:rPr>
              <w:t>(</w:t>
            </w:r>
            <w:bookmarkStart w:id="2123" w:name="_Hlk142683982"/>
            <w:r w:rsidRPr="000A0A5F">
              <w:rPr>
                <w:rFonts w:cs="Arial"/>
                <w:szCs w:val="18"/>
              </w:rPr>
              <w:t>RelatedU</w:t>
            </w:r>
            <w:r>
              <w:rPr>
                <w:rFonts w:cs="Arial"/>
                <w:szCs w:val="18"/>
              </w:rPr>
              <w:t>e</w:t>
            </w:r>
            <w:bookmarkEnd w:id="2123"/>
            <w:r w:rsidRPr="000A0A5F">
              <w:rPr>
                <w:rFonts w:cs="Arial"/>
                <w:szCs w:val="18"/>
              </w:rPr>
              <w:t>)</w:t>
            </w:r>
          </w:p>
        </w:tc>
        <w:tc>
          <w:tcPr>
            <w:tcW w:w="1134" w:type="dxa"/>
          </w:tcPr>
          <w:p w14:paraId="5D854052" w14:textId="77777777" w:rsidR="002E7374" w:rsidRPr="000A0A5F" w:rsidRDefault="002E7374" w:rsidP="002E7374">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2E7374" w:rsidRDefault="002E7374" w:rsidP="002E7374">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2E7374" w:rsidRDefault="002E7374" w:rsidP="002E7374">
            <w:pPr>
              <w:pStyle w:val="TAL"/>
              <w:rPr>
                <w:lang w:eastAsia="zh-CN"/>
              </w:rPr>
            </w:pPr>
          </w:p>
          <w:p w14:paraId="0B809E9B" w14:textId="77777777" w:rsidR="002E7374" w:rsidRPr="000A0A5F" w:rsidRDefault="002E7374" w:rsidP="002E7374">
            <w:pPr>
              <w:pStyle w:val="TAL"/>
              <w:rPr>
                <w:lang w:eastAsia="zh-CN"/>
              </w:rPr>
            </w:pPr>
            <w:r>
              <w:rPr>
                <w:lang w:eastAsia="zh-CN"/>
              </w:rPr>
              <w:t>The key of the map shall be any unique string encoded value.</w:t>
            </w:r>
          </w:p>
        </w:tc>
        <w:tc>
          <w:tcPr>
            <w:tcW w:w="1392" w:type="dxa"/>
          </w:tcPr>
          <w:p w14:paraId="60514D44" w14:textId="77777777" w:rsidR="002E7374" w:rsidRPr="000A0A5F" w:rsidRDefault="002E7374" w:rsidP="002E7374">
            <w:pPr>
              <w:pStyle w:val="TAL"/>
              <w:rPr>
                <w:lang w:eastAsia="zh-CN"/>
              </w:rPr>
            </w:pPr>
            <w:r w:rsidRPr="000A0A5F">
              <w:rPr>
                <w:lang w:eastAsia="zh-CN"/>
              </w:rPr>
              <w:t>Ranging_SL</w:t>
            </w:r>
          </w:p>
        </w:tc>
      </w:tr>
      <w:tr w:rsidR="0032459D" w:rsidRPr="000A0A5F" w14:paraId="49B01B2F" w14:textId="77777777" w:rsidTr="002F1748">
        <w:trPr>
          <w:jc w:val="center"/>
        </w:trPr>
        <w:tc>
          <w:tcPr>
            <w:tcW w:w="2026" w:type="dxa"/>
            <w:vAlign w:val="center"/>
          </w:tcPr>
          <w:p w14:paraId="7693BE33" w14:textId="77777777" w:rsidR="0032459D" w:rsidRPr="000A0A5F" w:rsidRDefault="0032459D" w:rsidP="0032459D">
            <w:pPr>
              <w:pStyle w:val="TAL"/>
              <w:rPr>
                <w:rFonts w:cs="Arial"/>
                <w:szCs w:val="18"/>
              </w:rPr>
            </w:pPr>
            <w:r>
              <w:rPr>
                <w:lang w:eastAsia="zh-CN"/>
              </w:rPr>
              <w:t>flowDescs</w:t>
            </w:r>
          </w:p>
        </w:tc>
        <w:tc>
          <w:tcPr>
            <w:tcW w:w="1492" w:type="dxa"/>
            <w:vAlign w:val="center"/>
          </w:tcPr>
          <w:p w14:paraId="1CF4A4E3" w14:textId="77777777" w:rsidR="0032459D" w:rsidRDefault="0032459D" w:rsidP="0032459D">
            <w:pPr>
              <w:pStyle w:val="TAL"/>
              <w:rPr>
                <w:rFonts w:cs="Arial"/>
                <w:szCs w:val="18"/>
              </w:rPr>
            </w:pPr>
            <w:r>
              <w:t>array(FlowDescription)</w:t>
            </w:r>
          </w:p>
        </w:tc>
        <w:tc>
          <w:tcPr>
            <w:tcW w:w="1134" w:type="dxa"/>
            <w:vAlign w:val="center"/>
          </w:tcPr>
          <w:p w14:paraId="706663C4" w14:textId="77777777" w:rsidR="0032459D" w:rsidRDefault="0032459D" w:rsidP="0032459D">
            <w:pPr>
              <w:pStyle w:val="TAC"/>
              <w:jc w:val="left"/>
              <w:rPr>
                <w:rFonts w:cs="Arial"/>
                <w:szCs w:val="18"/>
              </w:rPr>
            </w:pPr>
            <w:r w:rsidRPr="000A0A5F">
              <w:t>0..</w:t>
            </w:r>
            <w:r>
              <w:t>N</w:t>
            </w:r>
          </w:p>
        </w:tc>
        <w:tc>
          <w:tcPr>
            <w:tcW w:w="3544" w:type="dxa"/>
            <w:vAlign w:val="center"/>
          </w:tcPr>
          <w:p w14:paraId="230E4519" w14:textId="77777777" w:rsidR="002F54CD" w:rsidRDefault="002F54CD" w:rsidP="002F54CD">
            <w:pPr>
              <w:pStyle w:val="TAL"/>
            </w:pPr>
            <w:r>
              <w:t>Contains the service data flow information of an application traffic.</w:t>
            </w:r>
          </w:p>
          <w:p w14:paraId="757DA353" w14:textId="77777777" w:rsidR="002F54CD" w:rsidRDefault="002F54CD" w:rsidP="002F54CD">
            <w:pPr>
              <w:pStyle w:val="TAL"/>
            </w:pPr>
          </w:p>
          <w:p w14:paraId="6FEF9FC9" w14:textId="77777777" w:rsidR="0032459D" w:rsidRPr="000A0A5F" w:rsidRDefault="002F54CD" w:rsidP="002F54CD">
            <w:pPr>
              <w:pStyle w:val="TAL"/>
              <w:rPr>
                <w:rFonts w:cs="Arial"/>
                <w:szCs w:val="18"/>
              </w:rPr>
            </w:pPr>
            <w:r>
              <w:t>(</w:t>
            </w:r>
            <w:r w:rsidRPr="000A0A5F">
              <w:t>NOTE </w:t>
            </w:r>
            <w:r>
              <w:t>20)</w:t>
            </w:r>
          </w:p>
        </w:tc>
        <w:tc>
          <w:tcPr>
            <w:tcW w:w="1392" w:type="dxa"/>
            <w:vAlign w:val="center"/>
          </w:tcPr>
          <w:p w14:paraId="56D1CCF1" w14:textId="77777777" w:rsidR="0032459D" w:rsidRPr="000A0A5F" w:rsidRDefault="0032459D" w:rsidP="0032459D">
            <w:pPr>
              <w:pStyle w:val="TAL"/>
              <w:rPr>
                <w:lang w:eastAsia="zh-CN"/>
              </w:rPr>
            </w:pPr>
            <w:r>
              <w:rPr>
                <w:rFonts w:cs="Arial"/>
                <w:szCs w:val="18"/>
              </w:rPr>
              <w:t>Energy</w:t>
            </w:r>
          </w:p>
        </w:tc>
      </w:tr>
      <w:tr w:rsidR="0032459D" w:rsidRPr="000A0A5F" w14:paraId="00CEFF4D" w14:textId="77777777" w:rsidTr="002B45A7">
        <w:trPr>
          <w:trHeight w:val="577"/>
          <w:jc w:val="center"/>
        </w:trPr>
        <w:tc>
          <w:tcPr>
            <w:tcW w:w="9588" w:type="dxa"/>
            <w:gridSpan w:val="5"/>
          </w:tcPr>
          <w:p w14:paraId="040FA78E" w14:textId="77777777" w:rsidR="00837FB1" w:rsidRPr="000A0A5F" w:rsidRDefault="00837FB1" w:rsidP="00837FB1">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837FB1" w:rsidRPr="000A0A5F" w:rsidRDefault="00837FB1" w:rsidP="00837FB1">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32459D" w:rsidRPr="000A0A5F" w:rsidRDefault="0032459D" w:rsidP="0032459D">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32459D" w:rsidRPr="000A0A5F" w:rsidRDefault="0032459D" w:rsidP="0032459D">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32459D" w:rsidRPr="000A0A5F" w:rsidRDefault="0032459D" w:rsidP="0032459D">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32459D" w:rsidRPr="000A0A5F" w:rsidRDefault="0032459D" w:rsidP="0032459D">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32459D" w:rsidRPr="000A0A5F" w:rsidRDefault="0032459D" w:rsidP="0032459D">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32459D" w:rsidRPr="000A0A5F" w:rsidRDefault="0032459D" w:rsidP="0032459D">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32459D" w:rsidRPr="000A0A5F" w:rsidRDefault="0032459D" w:rsidP="0032459D">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32459D" w:rsidRPr="000A0A5F" w:rsidRDefault="0032459D" w:rsidP="0032459D">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32459D" w:rsidRPr="000A0A5F" w:rsidRDefault="0032459D" w:rsidP="0032459D">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32459D" w:rsidRPr="000A0A5F" w:rsidRDefault="0032459D" w:rsidP="0032459D">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32459D" w:rsidRPr="000A0A5F" w:rsidRDefault="0032459D" w:rsidP="0032459D">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32459D" w:rsidRPr="000A0A5F" w:rsidRDefault="0032459D" w:rsidP="0032459D">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32459D" w:rsidRPr="000A0A5F" w:rsidRDefault="0032459D" w:rsidP="0032459D">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32459D" w:rsidRPr="000A0A5F" w:rsidRDefault="0032459D" w:rsidP="0032459D">
            <w:pPr>
              <w:pStyle w:val="TAN"/>
            </w:pPr>
            <w:r w:rsidRPr="000A0A5F">
              <w:t>NOTE 15:</w:t>
            </w:r>
            <w:r w:rsidRPr="000A0A5F">
              <w:tab/>
              <w:t>For the "NSAC" feature, the "snssai" and "afServiceId" attributes are mutually exclusive.</w:t>
            </w:r>
          </w:p>
          <w:p w14:paraId="597C44F6" w14:textId="77777777" w:rsidR="0032459D" w:rsidRPr="000A0A5F" w:rsidRDefault="0032459D" w:rsidP="0032459D">
            <w:pPr>
              <w:pStyle w:val="TAN"/>
            </w:pPr>
            <w:r w:rsidRPr="000A0A5F">
              <w:t>NOTE 16:</w:t>
            </w:r>
            <w:r w:rsidRPr="000A0A5F">
              <w:tab/>
            </w:r>
            <w:r>
              <w:t>Void</w:t>
            </w:r>
            <w:r w:rsidRPr="000A0A5F">
              <w:t>.</w:t>
            </w:r>
          </w:p>
          <w:p w14:paraId="0F6E81EA" w14:textId="77777777" w:rsidR="0032459D" w:rsidRDefault="0032459D" w:rsidP="0032459D">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32459D" w:rsidRDefault="0032459D" w:rsidP="0032459D">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7777777" w:rsidR="00C9100E" w:rsidRDefault="00C9100E" w:rsidP="00C9100E">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C9100E" w:rsidRDefault="00C9100E" w:rsidP="00C9100E">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C9100E" w:rsidRDefault="00C9100E" w:rsidP="0032459D">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415F51B9" w14:textId="77777777" w:rsidR="00E4210E" w:rsidRPr="000A0A5F" w:rsidRDefault="00E4210E" w:rsidP="0032459D">
            <w:pPr>
              <w:pStyle w:val="TAN"/>
              <w:rPr>
                <w:noProof/>
                <w:lang w:eastAsia="zh-CN"/>
              </w:rPr>
            </w:pPr>
            <w:r w:rsidRPr="00E4210E">
              <w:rPr>
                <w:noProof/>
                <w:lang w:eastAsia="zh-CN"/>
              </w:rPr>
              <w:t>NOTE</w:t>
            </w:r>
            <w:r w:rsidR="00701028">
              <w:rPr>
                <w:noProof/>
                <w:lang w:val="en-US" w:eastAsia="zh-CN"/>
              </w:rPr>
              <w:t> </w:t>
            </w:r>
            <w:r w:rsidRPr="00E4210E">
              <w:rPr>
                <w:noProof/>
                <w:lang w:eastAsia="zh-CN"/>
              </w:rPr>
              <w:t>2</w:t>
            </w:r>
            <w:r w:rsidR="00C9100E" w:rsidRPr="00E4210E">
              <w:rPr>
                <w:noProof/>
                <w:lang w:eastAsia="zh-CN"/>
              </w:rPr>
              <w:t>2</w:t>
            </w:r>
            <w:r w:rsidRPr="00E4210E">
              <w:rPr>
                <w:noProof/>
                <w:lang w:eastAsia="zh-CN"/>
              </w:rPr>
              <w:t>:</w:t>
            </w:r>
            <w:r w:rsidRPr="00E4210E">
              <w:rPr>
                <w:noProof/>
                <w:lang w:eastAsia="zh-CN"/>
              </w:rPr>
              <w:tab/>
              <w:t>In this Release of the specification, the "repTimePeriod" attribute includes the reporting time period in the future.</w:t>
            </w:r>
          </w:p>
        </w:tc>
      </w:tr>
    </w:tbl>
    <w:p w14:paraId="2024DF54" w14:textId="77777777" w:rsidR="00CB0DD7" w:rsidRDefault="00CB0DD7"/>
    <w:p w14:paraId="41984F64" w14:textId="77777777" w:rsidR="00C9100E" w:rsidRPr="000A0A5F" w:rsidRDefault="00C9100E" w:rsidP="00C9100E">
      <w:pPr>
        <w:pStyle w:val="EditorsNote"/>
      </w:pPr>
      <w:bookmarkStart w:id="2124" w:name="_Toc105674348"/>
      <w:bookmarkStart w:id="2125" w:name="_Toc130502387"/>
      <w:bookmarkStart w:id="2126" w:name="_Toc153625169"/>
      <w:bookmarkStart w:id="2127" w:name="_Toc185505400"/>
      <w:bookmarkStart w:id="2128" w:name="_Toc11247310"/>
      <w:bookmarkStart w:id="2129" w:name="_Toc27044430"/>
      <w:bookmarkStart w:id="2130" w:name="_Toc36033472"/>
      <w:bookmarkStart w:id="2131" w:name="_Toc45131604"/>
      <w:bookmarkStart w:id="2132" w:name="_Toc49775889"/>
      <w:bookmarkStart w:id="2133" w:name="_Toc51746809"/>
      <w:bookmarkStart w:id="2134" w:name="_Toc66360353"/>
      <w:bookmarkStart w:id="2135" w:name="_Toc68104858"/>
      <w:bookmarkStart w:id="2136" w:name="_Toc74755488"/>
      <w:r>
        <w:t>Editor's Note:</w:t>
      </w:r>
      <w:r>
        <w:tab/>
        <w:t>The encoding of the "</w:t>
      </w:r>
      <w:r>
        <w:rPr>
          <w:rFonts w:cs="Arial"/>
          <w:szCs w:val="18"/>
          <w:lang w:eastAsia="zh-CN"/>
        </w:rPr>
        <w:t>repTimePeriod" attribute is FFS</w:t>
      </w:r>
      <w:r w:rsidRPr="000A0A5F">
        <w:t>.</w:t>
      </w:r>
    </w:p>
    <w:p w14:paraId="0B2A8550" w14:textId="77777777" w:rsidR="00344FF3" w:rsidRPr="000A0A5F" w:rsidRDefault="00344FF3" w:rsidP="00344FF3">
      <w:pPr>
        <w:pStyle w:val="50"/>
      </w:pPr>
      <w:bookmarkStart w:id="2137" w:name="_Toc212045928"/>
      <w:r w:rsidRPr="000A0A5F">
        <w:t>5.3.2.1.3</w:t>
      </w:r>
      <w:r w:rsidRPr="000A0A5F">
        <w:tab/>
      </w:r>
      <w:r w:rsidR="00687AC5" w:rsidRPr="000A0A5F">
        <w:t>Void</w:t>
      </w:r>
      <w:bookmarkEnd w:id="2124"/>
      <w:bookmarkEnd w:id="2125"/>
      <w:bookmarkEnd w:id="2126"/>
      <w:bookmarkEnd w:id="2127"/>
      <w:bookmarkEnd w:id="2137"/>
    </w:p>
    <w:p w14:paraId="7948FEEA" w14:textId="77777777" w:rsidR="00CB0DD7" w:rsidRPr="000A0A5F" w:rsidRDefault="00CB0DD7">
      <w:pPr>
        <w:pStyle w:val="40"/>
      </w:pPr>
      <w:bookmarkStart w:id="2138" w:name="_Toc105674349"/>
      <w:bookmarkStart w:id="2139" w:name="_Toc130502388"/>
      <w:bookmarkStart w:id="2140" w:name="_Toc153625170"/>
      <w:bookmarkStart w:id="2141" w:name="_Toc185505401"/>
      <w:bookmarkStart w:id="2142" w:name="_Toc212045929"/>
      <w:r w:rsidRPr="000A0A5F">
        <w:t>5.3.2.2</w:t>
      </w:r>
      <w:r w:rsidRPr="000A0A5F">
        <w:tab/>
        <w:t>Notification data types</w:t>
      </w:r>
      <w:bookmarkEnd w:id="2128"/>
      <w:bookmarkEnd w:id="2129"/>
      <w:bookmarkEnd w:id="2130"/>
      <w:bookmarkEnd w:id="2131"/>
      <w:bookmarkEnd w:id="2132"/>
      <w:bookmarkEnd w:id="2133"/>
      <w:bookmarkEnd w:id="2134"/>
      <w:bookmarkEnd w:id="2135"/>
      <w:bookmarkEnd w:id="2136"/>
      <w:bookmarkEnd w:id="2138"/>
      <w:bookmarkEnd w:id="2139"/>
      <w:bookmarkEnd w:id="2140"/>
      <w:bookmarkEnd w:id="2141"/>
      <w:bookmarkEnd w:id="2142"/>
    </w:p>
    <w:p w14:paraId="00684156" w14:textId="77777777" w:rsidR="00CB0DD7" w:rsidRPr="000A0A5F" w:rsidRDefault="00CB0DD7">
      <w:pPr>
        <w:pStyle w:val="50"/>
      </w:pPr>
      <w:bookmarkStart w:id="2143" w:name="_Toc11247311"/>
      <w:bookmarkStart w:id="2144" w:name="_Toc27044431"/>
      <w:bookmarkStart w:id="2145" w:name="_Toc36033473"/>
      <w:bookmarkStart w:id="2146" w:name="_Toc45131605"/>
      <w:bookmarkStart w:id="2147" w:name="_Toc49775890"/>
      <w:bookmarkStart w:id="2148" w:name="_Toc51746810"/>
      <w:bookmarkStart w:id="2149" w:name="_Toc66360354"/>
      <w:bookmarkStart w:id="2150" w:name="_Toc68104859"/>
      <w:bookmarkStart w:id="2151" w:name="_Toc74755489"/>
      <w:bookmarkStart w:id="2152" w:name="_Toc105674350"/>
      <w:bookmarkStart w:id="2153" w:name="_Toc130502389"/>
      <w:bookmarkStart w:id="2154" w:name="_Toc153625171"/>
      <w:bookmarkStart w:id="2155" w:name="_Toc185505402"/>
      <w:bookmarkStart w:id="2156" w:name="_Toc212045930"/>
      <w:r w:rsidRPr="000A0A5F">
        <w:t>5.3.2.2.1</w:t>
      </w:r>
      <w:r w:rsidRPr="000A0A5F">
        <w:tab/>
        <w:t>Introduction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50"/>
      </w:pPr>
      <w:bookmarkStart w:id="2157" w:name="_Toc11247312"/>
      <w:bookmarkStart w:id="2158" w:name="_Toc27044432"/>
      <w:bookmarkStart w:id="2159" w:name="_Toc36033474"/>
      <w:bookmarkStart w:id="2160" w:name="_Toc45131606"/>
      <w:bookmarkStart w:id="2161" w:name="_Toc49775891"/>
      <w:bookmarkStart w:id="2162" w:name="_Toc51746811"/>
      <w:bookmarkStart w:id="2163" w:name="_Toc66360355"/>
      <w:bookmarkStart w:id="2164" w:name="_Toc68104860"/>
      <w:bookmarkStart w:id="2165" w:name="_Toc74755490"/>
      <w:bookmarkStart w:id="2166" w:name="_Toc105674351"/>
      <w:bookmarkStart w:id="2167" w:name="_Toc130502390"/>
      <w:bookmarkStart w:id="2168" w:name="_Toc153625172"/>
      <w:bookmarkStart w:id="2169" w:name="_Toc185505403"/>
      <w:bookmarkStart w:id="2170" w:name="_Toc212045931"/>
      <w:r w:rsidRPr="000A0A5F">
        <w:t>5.3.2.2.2</w:t>
      </w:r>
      <w:r w:rsidRPr="000A0A5F">
        <w:tab/>
        <w:t>Type: MonitoringNotification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40"/>
      </w:pPr>
      <w:bookmarkStart w:id="2171" w:name="_Toc11247313"/>
      <w:bookmarkStart w:id="2172" w:name="_Toc27044433"/>
      <w:bookmarkStart w:id="2173" w:name="_Toc36033475"/>
      <w:bookmarkStart w:id="2174" w:name="_Toc45131607"/>
      <w:bookmarkStart w:id="2175" w:name="_Toc49775892"/>
      <w:bookmarkStart w:id="2176" w:name="_Toc51746812"/>
      <w:bookmarkStart w:id="2177" w:name="_Toc66360356"/>
      <w:bookmarkStart w:id="2178" w:name="_Toc68104861"/>
      <w:bookmarkStart w:id="2179" w:name="_Toc74755491"/>
      <w:bookmarkStart w:id="2180" w:name="_Toc105674352"/>
      <w:bookmarkStart w:id="2181" w:name="_Toc130502391"/>
      <w:bookmarkStart w:id="2182" w:name="_Toc153625173"/>
      <w:bookmarkStart w:id="2183" w:name="_Toc185505404"/>
      <w:bookmarkStart w:id="2184" w:name="_Toc212045932"/>
      <w:r w:rsidRPr="000A0A5F">
        <w:lastRenderedPageBreak/>
        <w:t>5.3.2.3</w:t>
      </w:r>
      <w:r w:rsidRPr="000A0A5F">
        <w:tab/>
        <w:t>Referenced structured data types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99D341A" w14:textId="77777777" w:rsidR="00CB0DD7" w:rsidRPr="000A0A5F" w:rsidRDefault="00CB0DD7">
      <w:pPr>
        <w:pStyle w:val="50"/>
      </w:pPr>
      <w:bookmarkStart w:id="2185" w:name="_Toc11247314"/>
      <w:bookmarkStart w:id="2186" w:name="_Toc27044434"/>
      <w:bookmarkStart w:id="2187" w:name="_Toc36033476"/>
      <w:bookmarkStart w:id="2188" w:name="_Toc45131608"/>
      <w:bookmarkStart w:id="2189" w:name="_Toc49775893"/>
      <w:bookmarkStart w:id="2190" w:name="_Toc51746813"/>
      <w:bookmarkStart w:id="2191" w:name="_Toc66360357"/>
      <w:bookmarkStart w:id="2192" w:name="_Toc68104862"/>
      <w:bookmarkStart w:id="2193" w:name="_Toc74755492"/>
      <w:bookmarkStart w:id="2194" w:name="_Toc105674353"/>
      <w:bookmarkStart w:id="2195" w:name="_Toc130502392"/>
      <w:bookmarkStart w:id="2196" w:name="_Toc153625174"/>
      <w:bookmarkStart w:id="2197" w:name="_Toc185505405"/>
      <w:bookmarkStart w:id="2198" w:name="_Toc212045933"/>
      <w:r w:rsidRPr="000A0A5F">
        <w:t>5.3.2.3.1</w:t>
      </w:r>
      <w:r w:rsidRPr="000A0A5F">
        <w:tab/>
        <w:t>Introduction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50"/>
      </w:pPr>
      <w:bookmarkStart w:id="2199" w:name="_Toc11247315"/>
      <w:bookmarkStart w:id="2200" w:name="_Toc27044435"/>
      <w:bookmarkStart w:id="2201" w:name="_Toc36033477"/>
      <w:bookmarkStart w:id="2202" w:name="_Toc45131609"/>
      <w:bookmarkStart w:id="2203" w:name="_Toc49775894"/>
      <w:bookmarkStart w:id="2204" w:name="_Toc51746814"/>
      <w:bookmarkStart w:id="2205" w:name="_Toc66360358"/>
      <w:bookmarkStart w:id="2206" w:name="_Toc68104863"/>
      <w:bookmarkStart w:id="2207" w:name="_Toc74755493"/>
      <w:bookmarkStart w:id="2208" w:name="_Toc105674354"/>
      <w:bookmarkStart w:id="2209" w:name="_Toc130502393"/>
      <w:bookmarkStart w:id="2210" w:name="_Toc153625175"/>
      <w:bookmarkStart w:id="2211" w:name="_Toc185505406"/>
      <w:bookmarkStart w:id="2212" w:name="_Toc212045934"/>
      <w:r w:rsidRPr="000A0A5F">
        <w:t>5.3.2.3.2</w:t>
      </w:r>
      <w:r w:rsidRPr="000A0A5F">
        <w:tab/>
        <w:t>Type: MonitoringEventReport</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等线" w:cs="Arial"/>
                <w:szCs w:val="18"/>
                <w:lang w:eastAsia="zh-CN"/>
              </w:rPr>
              <w:t>(</w:t>
            </w:r>
            <w:r w:rsidRPr="00BF286C">
              <w:rPr>
                <w:rFonts w:eastAsia="等线" w:cs="Arial" w:hint="eastAsia"/>
                <w:szCs w:val="18"/>
                <w:lang w:eastAsia="zh-CN"/>
              </w:rPr>
              <w:t>N</w:t>
            </w:r>
            <w:r w:rsidRPr="00BF286C">
              <w:rPr>
                <w:rFonts w:eastAsia="等线" w:cs="Arial"/>
                <w:szCs w:val="18"/>
                <w:lang w:eastAsia="zh-CN"/>
              </w:rPr>
              <w:t>OTE</w:t>
            </w:r>
            <w:r w:rsidRPr="00BF286C">
              <w:rPr>
                <w:rFonts w:eastAsia="等线"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50"/>
      </w:pPr>
      <w:bookmarkStart w:id="2213" w:name="_Toc11247316"/>
      <w:bookmarkStart w:id="2214" w:name="_Toc27044436"/>
      <w:bookmarkStart w:id="2215" w:name="_Toc36033478"/>
      <w:bookmarkStart w:id="2216" w:name="_Toc45131610"/>
      <w:bookmarkStart w:id="2217" w:name="_Toc49775895"/>
      <w:bookmarkStart w:id="2218" w:name="_Toc51746815"/>
      <w:bookmarkStart w:id="2219" w:name="_Toc66360359"/>
      <w:bookmarkStart w:id="2220" w:name="_Toc68104864"/>
      <w:bookmarkStart w:id="2221" w:name="_Toc74755494"/>
      <w:bookmarkStart w:id="2222" w:name="_Toc105674355"/>
      <w:bookmarkStart w:id="2223" w:name="_Toc130502394"/>
      <w:bookmarkStart w:id="2224" w:name="_Toc153625176"/>
      <w:bookmarkStart w:id="2225" w:name="_Toc185505407"/>
      <w:bookmarkStart w:id="2226" w:name="_Toc212045935"/>
      <w:r w:rsidRPr="000A0A5F">
        <w:t>5.3.2.3.3</w:t>
      </w:r>
      <w:r w:rsidRPr="000A0A5F">
        <w:tab/>
        <w:t>Type: IdleStatusInfo</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50"/>
      </w:pPr>
      <w:bookmarkStart w:id="2227" w:name="_Toc11247317"/>
      <w:bookmarkStart w:id="2228" w:name="_Toc27044437"/>
      <w:bookmarkStart w:id="2229" w:name="_Toc36033479"/>
      <w:bookmarkStart w:id="2230" w:name="_Toc45131611"/>
      <w:bookmarkStart w:id="2231" w:name="_Toc49775896"/>
      <w:bookmarkStart w:id="2232" w:name="_Toc51746816"/>
      <w:bookmarkStart w:id="2233" w:name="_Toc66360360"/>
      <w:bookmarkStart w:id="2234" w:name="_Toc68104865"/>
      <w:bookmarkStart w:id="2235" w:name="_Toc74755495"/>
      <w:bookmarkStart w:id="2236" w:name="_Toc105674356"/>
      <w:bookmarkStart w:id="2237" w:name="_Toc130502395"/>
      <w:bookmarkStart w:id="2238" w:name="_Toc153625177"/>
      <w:bookmarkStart w:id="2239" w:name="_Toc185505408"/>
      <w:bookmarkStart w:id="2240" w:name="_Toc212045936"/>
      <w:r w:rsidRPr="000A0A5F">
        <w:t>5.3.2.3.4</w:t>
      </w:r>
      <w:r w:rsidRPr="000A0A5F">
        <w:tab/>
        <w:t>Type: UePerLocationReport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50"/>
      </w:pPr>
      <w:bookmarkStart w:id="2241" w:name="_Toc11247318"/>
      <w:bookmarkStart w:id="2242" w:name="_Toc27044438"/>
      <w:bookmarkStart w:id="2243" w:name="_Toc36033480"/>
      <w:bookmarkStart w:id="2244" w:name="_Toc45131612"/>
      <w:bookmarkStart w:id="2245" w:name="_Toc49775897"/>
      <w:bookmarkStart w:id="2246" w:name="_Toc51746817"/>
      <w:bookmarkStart w:id="2247" w:name="_Toc66360361"/>
      <w:bookmarkStart w:id="2248" w:name="_Toc68104866"/>
      <w:bookmarkStart w:id="2249" w:name="_Toc74755496"/>
      <w:bookmarkStart w:id="2250" w:name="_Toc105674357"/>
      <w:bookmarkStart w:id="2251" w:name="_Toc130502396"/>
      <w:bookmarkStart w:id="2252" w:name="_Toc153625178"/>
      <w:bookmarkStart w:id="2253" w:name="_Toc185505409"/>
      <w:bookmarkStart w:id="2254" w:name="_Toc212045937"/>
      <w:r w:rsidRPr="000A0A5F">
        <w:t>5.3.2.3.5</w:t>
      </w:r>
      <w:r w:rsidRPr="000A0A5F">
        <w:tab/>
        <w:t xml:space="preserve">Type: </w:t>
      </w:r>
      <w:r w:rsidRPr="000A0A5F">
        <w:rPr>
          <w:lang w:eastAsia="zh-CN"/>
        </w:rPr>
        <w:t>LocationInfo</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等线"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等线"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50"/>
      </w:pPr>
      <w:bookmarkStart w:id="2255" w:name="_Toc11247319"/>
      <w:bookmarkStart w:id="2256" w:name="_Toc27044439"/>
      <w:bookmarkStart w:id="2257" w:name="_Toc36033481"/>
      <w:bookmarkStart w:id="2258" w:name="_Toc45131613"/>
      <w:bookmarkStart w:id="2259" w:name="_Toc49775898"/>
      <w:bookmarkStart w:id="2260" w:name="_Toc51746818"/>
      <w:bookmarkStart w:id="2261" w:name="_Toc66360362"/>
      <w:bookmarkStart w:id="2262" w:name="_Toc68104867"/>
      <w:bookmarkStart w:id="2263" w:name="_Toc74755497"/>
      <w:bookmarkStart w:id="2264" w:name="_Toc105674358"/>
      <w:bookmarkStart w:id="2265" w:name="_Toc130502397"/>
      <w:bookmarkStart w:id="2266" w:name="_Toc153625179"/>
      <w:bookmarkStart w:id="2267" w:name="_Toc185505410"/>
      <w:bookmarkStart w:id="2268" w:name="_Toc212045938"/>
      <w:r w:rsidRPr="000A0A5F">
        <w:t>5.3.2.3.6</w:t>
      </w:r>
      <w:r w:rsidRPr="000A0A5F">
        <w:tab/>
        <w:t>Type: Failure</w:t>
      </w:r>
      <w:r w:rsidRPr="000A0A5F">
        <w:rPr>
          <w:lang w:eastAsia="zh-CN"/>
        </w:rPr>
        <w:t>Cause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50"/>
      </w:pPr>
      <w:bookmarkStart w:id="2269" w:name="_Toc11247320"/>
      <w:bookmarkStart w:id="2270" w:name="_Toc27044440"/>
      <w:bookmarkStart w:id="2271" w:name="_Toc36033482"/>
      <w:bookmarkStart w:id="2272" w:name="_Toc45131614"/>
      <w:bookmarkStart w:id="2273" w:name="_Toc49775899"/>
      <w:bookmarkStart w:id="2274" w:name="_Toc51746819"/>
      <w:bookmarkStart w:id="2275" w:name="_Toc66360363"/>
      <w:bookmarkStart w:id="2276" w:name="_Toc68104868"/>
      <w:bookmarkStart w:id="2277" w:name="_Toc74755498"/>
      <w:bookmarkStart w:id="2278" w:name="_Toc105674359"/>
      <w:bookmarkStart w:id="2279" w:name="_Toc130502398"/>
      <w:bookmarkStart w:id="2280" w:name="_Toc153625180"/>
      <w:bookmarkStart w:id="2281" w:name="_Toc185505411"/>
      <w:bookmarkStart w:id="2282" w:name="_Toc212045939"/>
      <w:r w:rsidRPr="000A0A5F">
        <w:lastRenderedPageBreak/>
        <w:t>5.3.2.3.7</w:t>
      </w:r>
      <w:r w:rsidRPr="000A0A5F">
        <w:tab/>
        <w:t>Type: PdnConnectionInformation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098"/>
        <w:gridCol w:w="36"/>
        <w:gridCol w:w="3366"/>
        <w:gridCol w:w="36"/>
        <w:gridCol w:w="1221"/>
        <w:gridCol w:w="36"/>
      </w:tblGrid>
      <w:tr w:rsidR="00CB0DD7" w:rsidRPr="000A0A5F" w14:paraId="75D31E7C" w14:textId="77777777" w:rsidTr="00F83684">
        <w:trPr>
          <w:gridAfter w:val="1"/>
          <w:wAfter w:w="36" w:type="dxa"/>
          <w:jc w:val="center"/>
        </w:trPr>
        <w:tc>
          <w:tcPr>
            <w:tcW w:w="1948" w:type="dxa"/>
            <w:gridSpan w:val="2"/>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gridSpan w:val="2"/>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gridSpan w:val="2"/>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gridSpan w:val="2"/>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F83684">
        <w:trPr>
          <w:gridAfter w:val="1"/>
          <w:wAfter w:w="36" w:type="dxa"/>
          <w:jc w:val="center"/>
        </w:trPr>
        <w:tc>
          <w:tcPr>
            <w:tcW w:w="1948" w:type="dxa"/>
            <w:gridSpan w:val="2"/>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gridSpan w:val="2"/>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gridSpan w:val="2"/>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gridSpan w:val="2"/>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gridSpan w:val="2"/>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F83684">
        <w:trPr>
          <w:gridAfter w:val="1"/>
          <w:wAfter w:w="36" w:type="dxa"/>
          <w:jc w:val="center"/>
        </w:trPr>
        <w:tc>
          <w:tcPr>
            <w:tcW w:w="1948" w:type="dxa"/>
            <w:gridSpan w:val="2"/>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gridSpan w:val="2"/>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gridSpan w:val="2"/>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gridSpan w:val="2"/>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gridSpan w:val="2"/>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F83684">
        <w:trPr>
          <w:gridAfter w:val="1"/>
          <w:wAfter w:w="36" w:type="dxa"/>
          <w:jc w:val="center"/>
        </w:trPr>
        <w:tc>
          <w:tcPr>
            <w:tcW w:w="1948" w:type="dxa"/>
            <w:gridSpan w:val="2"/>
          </w:tcPr>
          <w:p w14:paraId="7AF61E2F" w14:textId="77777777" w:rsidR="00CB0DD7" w:rsidRPr="000A0A5F" w:rsidRDefault="00CB0DD7">
            <w:pPr>
              <w:pStyle w:val="TAL"/>
              <w:rPr>
                <w:rFonts w:eastAsia="Times New Roman"/>
              </w:rPr>
            </w:pPr>
            <w:r w:rsidRPr="000A0A5F">
              <w:rPr>
                <w:lang w:eastAsia="zh-CN"/>
              </w:rPr>
              <w:t>pdnType</w:t>
            </w:r>
          </w:p>
        </w:tc>
        <w:tc>
          <w:tcPr>
            <w:tcW w:w="1861" w:type="dxa"/>
            <w:gridSpan w:val="2"/>
          </w:tcPr>
          <w:p w14:paraId="4EF0E789" w14:textId="77777777" w:rsidR="00CB0DD7" w:rsidRPr="000A0A5F" w:rsidRDefault="00CB0DD7">
            <w:pPr>
              <w:pStyle w:val="TAL"/>
              <w:rPr>
                <w:rFonts w:eastAsia="Times New Roman"/>
              </w:rPr>
            </w:pPr>
            <w:r w:rsidRPr="000A0A5F">
              <w:rPr>
                <w:lang w:eastAsia="zh-CN"/>
              </w:rPr>
              <w:t>PdnType</w:t>
            </w:r>
          </w:p>
        </w:tc>
        <w:tc>
          <w:tcPr>
            <w:tcW w:w="1134" w:type="dxa"/>
            <w:gridSpan w:val="2"/>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gridSpan w:val="2"/>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gridSpan w:val="2"/>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F83684">
        <w:trPr>
          <w:gridAfter w:val="1"/>
          <w:wAfter w:w="36" w:type="dxa"/>
          <w:jc w:val="center"/>
        </w:trPr>
        <w:tc>
          <w:tcPr>
            <w:tcW w:w="1948" w:type="dxa"/>
            <w:gridSpan w:val="2"/>
          </w:tcPr>
          <w:p w14:paraId="2B905545" w14:textId="77777777" w:rsidR="00CB0DD7" w:rsidRPr="000A0A5F" w:rsidRDefault="00CB0DD7">
            <w:pPr>
              <w:pStyle w:val="TAL"/>
              <w:rPr>
                <w:lang w:eastAsia="zh-CN"/>
              </w:rPr>
            </w:pPr>
            <w:r w:rsidRPr="000A0A5F">
              <w:rPr>
                <w:lang w:eastAsia="zh-CN"/>
              </w:rPr>
              <w:t>interfaceInd</w:t>
            </w:r>
          </w:p>
        </w:tc>
        <w:tc>
          <w:tcPr>
            <w:tcW w:w="1861" w:type="dxa"/>
            <w:gridSpan w:val="2"/>
          </w:tcPr>
          <w:p w14:paraId="5B23F701" w14:textId="77777777" w:rsidR="00CB0DD7" w:rsidRPr="000A0A5F" w:rsidRDefault="00CB0DD7">
            <w:pPr>
              <w:pStyle w:val="TAL"/>
              <w:rPr>
                <w:lang w:eastAsia="zh-CN"/>
              </w:rPr>
            </w:pPr>
            <w:r w:rsidRPr="000A0A5F">
              <w:rPr>
                <w:lang w:eastAsia="zh-CN"/>
              </w:rPr>
              <w:t>InterfaceIndication</w:t>
            </w:r>
          </w:p>
        </w:tc>
        <w:tc>
          <w:tcPr>
            <w:tcW w:w="1134" w:type="dxa"/>
            <w:gridSpan w:val="2"/>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gridSpan w:val="2"/>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gridSpan w:val="2"/>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F83684">
        <w:trPr>
          <w:gridAfter w:val="1"/>
          <w:wAfter w:w="36" w:type="dxa"/>
          <w:jc w:val="center"/>
        </w:trPr>
        <w:tc>
          <w:tcPr>
            <w:tcW w:w="1948" w:type="dxa"/>
            <w:gridSpan w:val="2"/>
          </w:tcPr>
          <w:p w14:paraId="472F1560" w14:textId="77777777" w:rsidR="00CB0DD7" w:rsidRPr="000A0A5F" w:rsidRDefault="00CB0DD7">
            <w:pPr>
              <w:pStyle w:val="TAL"/>
              <w:rPr>
                <w:lang w:eastAsia="zh-CN"/>
              </w:rPr>
            </w:pPr>
            <w:r w:rsidRPr="000A0A5F">
              <w:rPr>
                <w:rFonts w:eastAsia="Times New Roman"/>
              </w:rPr>
              <w:t>ipv4Addr</w:t>
            </w:r>
          </w:p>
        </w:tc>
        <w:tc>
          <w:tcPr>
            <w:tcW w:w="1861" w:type="dxa"/>
            <w:gridSpan w:val="2"/>
          </w:tcPr>
          <w:p w14:paraId="7453D073" w14:textId="77777777" w:rsidR="00CB0DD7" w:rsidRPr="000A0A5F" w:rsidRDefault="00CB0DD7">
            <w:pPr>
              <w:pStyle w:val="TAL"/>
              <w:rPr>
                <w:lang w:eastAsia="zh-CN"/>
              </w:rPr>
            </w:pPr>
            <w:r w:rsidRPr="000A0A5F">
              <w:rPr>
                <w:rFonts w:eastAsia="Times New Roman"/>
              </w:rPr>
              <w:t>Ipv4Addr</w:t>
            </w:r>
          </w:p>
        </w:tc>
        <w:tc>
          <w:tcPr>
            <w:tcW w:w="1134" w:type="dxa"/>
            <w:gridSpan w:val="2"/>
          </w:tcPr>
          <w:p w14:paraId="4E70BE0B" w14:textId="77777777" w:rsidR="00CB0DD7" w:rsidRPr="000A0A5F" w:rsidRDefault="00CB0DD7">
            <w:pPr>
              <w:pStyle w:val="TAL"/>
              <w:rPr>
                <w:lang w:eastAsia="zh-CN"/>
              </w:rPr>
            </w:pPr>
            <w:r w:rsidRPr="000A0A5F">
              <w:rPr>
                <w:rFonts w:eastAsia="Times New Roman"/>
              </w:rPr>
              <w:t>0..1</w:t>
            </w:r>
          </w:p>
        </w:tc>
        <w:tc>
          <w:tcPr>
            <w:tcW w:w="3402" w:type="dxa"/>
            <w:gridSpan w:val="2"/>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gridSpan w:val="2"/>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F83684">
        <w:trPr>
          <w:gridAfter w:val="1"/>
          <w:wAfter w:w="36" w:type="dxa"/>
          <w:jc w:val="center"/>
        </w:trPr>
        <w:tc>
          <w:tcPr>
            <w:tcW w:w="1948" w:type="dxa"/>
            <w:gridSpan w:val="2"/>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gridSpan w:val="2"/>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gridSpan w:val="2"/>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gridSpan w:val="2"/>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gridSpan w:val="2"/>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F83684">
        <w:trPr>
          <w:gridAfter w:val="1"/>
          <w:wAfter w:w="36" w:type="dxa"/>
          <w:jc w:val="center"/>
        </w:trPr>
        <w:tc>
          <w:tcPr>
            <w:tcW w:w="1948" w:type="dxa"/>
            <w:gridSpan w:val="2"/>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gridSpan w:val="2"/>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gridSpan w:val="2"/>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gridSpan w:val="2"/>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gridSpan w:val="2"/>
          </w:tcPr>
          <w:p w14:paraId="77B7B139" w14:textId="77777777" w:rsidR="00D224E9" w:rsidRPr="000A0A5F" w:rsidRDefault="00D224E9" w:rsidP="00D224E9">
            <w:pPr>
              <w:pStyle w:val="TAL"/>
              <w:rPr>
                <w:rFonts w:eastAsia="Times New Roman" w:cs="Arial"/>
                <w:szCs w:val="18"/>
              </w:rPr>
            </w:pPr>
          </w:p>
        </w:tc>
      </w:tr>
      <w:tr w:rsidR="00F42BCE" w:rsidRPr="00ED59F4" w14:paraId="58AC04E4" w14:textId="77777777">
        <w:trPr>
          <w:gridBefore w:val="1"/>
          <w:wBefore w:w="36" w:type="dxa"/>
          <w:jc w:val="center"/>
        </w:trPr>
        <w:tc>
          <w:tcPr>
            <w:tcW w:w="1948" w:type="dxa"/>
            <w:gridSpan w:val="2"/>
            <w:tcBorders>
              <w:top w:val="single" w:sz="6" w:space="0" w:color="auto"/>
              <w:left w:val="single" w:sz="6" w:space="0" w:color="auto"/>
              <w:bottom w:val="single" w:sz="6" w:space="0" w:color="auto"/>
              <w:right w:val="single" w:sz="6" w:space="0" w:color="auto"/>
            </w:tcBorders>
          </w:tcPr>
          <w:p w14:paraId="4F186664" w14:textId="77777777" w:rsidR="00F42BCE" w:rsidRPr="00ED59F4" w:rsidRDefault="00F42BCE">
            <w:pPr>
              <w:pStyle w:val="TAL"/>
              <w:rPr>
                <w:rFonts w:eastAsia="Times New Roman"/>
              </w:rPr>
            </w:pPr>
            <w:r w:rsidRPr="00ED59F4">
              <w:rPr>
                <w:rFonts w:eastAsia="Times New Roman"/>
              </w:rPr>
              <w:t>ratType</w:t>
            </w:r>
          </w:p>
        </w:tc>
        <w:tc>
          <w:tcPr>
            <w:tcW w:w="1861" w:type="dxa"/>
            <w:gridSpan w:val="2"/>
            <w:tcBorders>
              <w:top w:val="single" w:sz="6" w:space="0" w:color="auto"/>
              <w:left w:val="single" w:sz="6" w:space="0" w:color="auto"/>
              <w:bottom w:val="single" w:sz="6" w:space="0" w:color="auto"/>
              <w:right w:val="single" w:sz="6" w:space="0" w:color="auto"/>
            </w:tcBorders>
          </w:tcPr>
          <w:p w14:paraId="761CFC5E" w14:textId="77777777" w:rsidR="00F42BCE" w:rsidRPr="00ED59F4" w:rsidRDefault="00F42BCE">
            <w:pPr>
              <w:pStyle w:val="TAL"/>
              <w:rPr>
                <w:rFonts w:eastAsia="Times New Roman"/>
              </w:rPr>
            </w:pPr>
            <w:r w:rsidRPr="00ED59F4">
              <w:rPr>
                <w:rFonts w:eastAsia="Times New Roman"/>
              </w:rPr>
              <w:t>RatType</w:t>
            </w:r>
          </w:p>
        </w:tc>
        <w:tc>
          <w:tcPr>
            <w:tcW w:w="1134" w:type="dxa"/>
            <w:gridSpan w:val="2"/>
            <w:tcBorders>
              <w:top w:val="single" w:sz="6" w:space="0" w:color="auto"/>
              <w:left w:val="single" w:sz="6" w:space="0" w:color="auto"/>
              <w:bottom w:val="single" w:sz="6" w:space="0" w:color="auto"/>
              <w:right w:val="single" w:sz="6" w:space="0" w:color="auto"/>
            </w:tcBorders>
          </w:tcPr>
          <w:p w14:paraId="510A8D85" w14:textId="77777777" w:rsidR="00F42BCE" w:rsidRPr="00ED59F4" w:rsidRDefault="00F42BCE">
            <w:pPr>
              <w:pStyle w:val="TAL"/>
              <w:rPr>
                <w:rFonts w:eastAsia="Times New Roman"/>
              </w:rPr>
            </w:pPr>
            <w:r w:rsidRPr="00ED59F4">
              <w:rPr>
                <w:rFonts w:eastAsia="Times New Roman"/>
              </w:rPr>
              <w:t>0..1</w:t>
            </w:r>
          </w:p>
        </w:tc>
        <w:tc>
          <w:tcPr>
            <w:tcW w:w="3402" w:type="dxa"/>
            <w:gridSpan w:val="2"/>
            <w:tcBorders>
              <w:top w:val="single" w:sz="6" w:space="0" w:color="auto"/>
              <w:left w:val="single" w:sz="6" w:space="0" w:color="auto"/>
              <w:bottom w:val="single" w:sz="6" w:space="0" w:color="auto"/>
              <w:right w:val="single" w:sz="6" w:space="0" w:color="auto"/>
            </w:tcBorders>
          </w:tcPr>
          <w:p w14:paraId="1CE40C66" w14:textId="77777777" w:rsidR="00F42BCE" w:rsidRDefault="00F42BCE">
            <w:pPr>
              <w:pStyle w:val="TAL"/>
              <w:spacing w:afterLines="50" w:after="120"/>
              <w:rPr>
                <w:rFonts w:eastAsia="Times New Roman" w:cs="Arial"/>
                <w:szCs w:val="18"/>
              </w:rPr>
            </w:pPr>
            <w:r>
              <w:rPr>
                <w:rFonts w:eastAsia="Times New Roman" w:cs="Arial"/>
                <w:szCs w:val="18"/>
              </w:rPr>
              <w:t>Contains the RAT Type.</w:t>
            </w:r>
          </w:p>
          <w:p w14:paraId="73BC59CD" w14:textId="77777777" w:rsidR="00F42BCE" w:rsidRDefault="00F42BCE">
            <w:pPr>
              <w:pStyle w:val="TAL"/>
            </w:pPr>
            <w:r>
              <w:t>It shall contain either:</w:t>
            </w:r>
          </w:p>
          <w:p w14:paraId="1BCE08E2" w14:textId="77777777" w:rsidR="00F42BCE" w:rsidRDefault="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4A377FDF" w14:textId="77777777" w:rsidR="00F42BCE" w:rsidRPr="00ED59F4" w:rsidRDefault="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Borders>
              <w:top w:val="single" w:sz="6" w:space="0" w:color="auto"/>
              <w:left w:val="single" w:sz="6" w:space="0" w:color="auto"/>
              <w:bottom w:val="single" w:sz="6" w:space="0" w:color="auto"/>
              <w:right w:val="single" w:sz="6" w:space="0" w:color="auto"/>
            </w:tcBorders>
          </w:tcPr>
          <w:p w14:paraId="4E316993" w14:textId="77777777" w:rsidR="00F42BCE" w:rsidRPr="00ED59F4" w:rsidRDefault="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F42BCE" w:rsidRPr="000A0A5F" w14:paraId="5987D077" w14:textId="77777777" w:rsidTr="00F83684">
        <w:trPr>
          <w:gridAfter w:val="1"/>
          <w:wAfter w:w="36" w:type="dxa"/>
          <w:jc w:val="center"/>
        </w:trPr>
        <w:tc>
          <w:tcPr>
            <w:tcW w:w="1948" w:type="dxa"/>
            <w:gridSpan w:val="2"/>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gridSpan w:val="2"/>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gridSpan w:val="2"/>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gridSpan w:val="2"/>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F83684">
        <w:trPr>
          <w:gridAfter w:val="1"/>
          <w:wAfter w:w="36" w:type="dxa"/>
          <w:jc w:val="center"/>
        </w:trPr>
        <w:tc>
          <w:tcPr>
            <w:tcW w:w="9602" w:type="dxa"/>
            <w:gridSpan w:val="10"/>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50"/>
      </w:pPr>
      <w:bookmarkStart w:id="2283" w:name="_Toc27044441"/>
      <w:bookmarkStart w:id="2284" w:name="_Toc36033483"/>
      <w:bookmarkStart w:id="2285" w:name="_Toc45131615"/>
      <w:bookmarkStart w:id="2286" w:name="_Toc49775900"/>
      <w:bookmarkStart w:id="2287" w:name="_Toc51746820"/>
      <w:bookmarkStart w:id="2288" w:name="_Toc66360364"/>
      <w:bookmarkStart w:id="2289" w:name="_Toc68104869"/>
      <w:bookmarkStart w:id="2290" w:name="_Toc74755499"/>
      <w:bookmarkStart w:id="2291" w:name="_Toc105674360"/>
      <w:bookmarkStart w:id="2292" w:name="_Toc130502399"/>
      <w:bookmarkStart w:id="2293" w:name="_Toc153625181"/>
      <w:bookmarkStart w:id="2294" w:name="_Toc185505412"/>
      <w:bookmarkStart w:id="2295" w:name="_Toc212045940"/>
      <w:r w:rsidRPr="000A0A5F">
        <w:t>5.3.2.3.8</w:t>
      </w:r>
      <w:r w:rsidRPr="000A0A5F">
        <w:tab/>
        <w:t>Type: AppliedParameterConfiguration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50"/>
      </w:pPr>
      <w:bookmarkStart w:id="2296" w:name="_Toc27044442"/>
      <w:bookmarkStart w:id="2297" w:name="_Toc36033484"/>
      <w:bookmarkStart w:id="2298" w:name="_Toc45131616"/>
      <w:bookmarkStart w:id="2299" w:name="_Toc49775901"/>
      <w:bookmarkStart w:id="2300" w:name="_Toc51746821"/>
      <w:bookmarkStart w:id="2301" w:name="_Toc66360365"/>
      <w:bookmarkStart w:id="2302" w:name="_Toc68104870"/>
      <w:bookmarkStart w:id="2303" w:name="_Toc74755500"/>
      <w:bookmarkStart w:id="2304" w:name="_Toc105674361"/>
      <w:bookmarkStart w:id="2305" w:name="_Toc130502400"/>
      <w:bookmarkStart w:id="2306" w:name="_Toc153625182"/>
      <w:bookmarkStart w:id="2307" w:name="_Toc185505413"/>
      <w:bookmarkStart w:id="2308" w:name="_Toc212045941"/>
      <w:r w:rsidRPr="000A0A5F">
        <w:t>5.3.2.3.9</w:t>
      </w:r>
      <w:r w:rsidRPr="000A0A5F">
        <w:tab/>
        <w:t>Type: ApiCapabilityInfo</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等线"/>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50"/>
      </w:pPr>
      <w:bookmarkStart w:id="2309" w:name="_Toc105674362"/>
      <w:bookmarkStart w:id="2310" w:name="_Toc130502401"/>
      <w:bookmarkStart w:id="2311" w:name="_Toc153625183"/>
      <w:bookmarkStart w:id="2312" w:name="_Toc185505414"/>
      <w:bookmarkStart w:id="2313" w:name="_Toc11247321"/>
      <w:bookmarkStart w:id="2314" w:name="_Toc27044443"/>
      <w:bookmarkStart w:id="2315" w:name="_Toc36033485"/>
      <w:bookmarkStart w:id="2316" w:name="_Toc45131617"/>
      <w:bookmarkStart w:id="2317" w:name="_Toc49775902"/>
      <w:bookmarkStart w:id="2318" w:name="_Toc51746822"/>
      <w:bookmarkStart w:id="2319" w:name="_Toc66360366"/>
      <w:bookmarkStart w:id="2320" w:name="_Toc68104871"/>
      <w:bookmarkStart w:id="2321" w:name="_Toc74755501"/>
      <w:bookmarkStart w:id="2322" w:name="_Toc212045942"/>
      <w:r w:rsidRPr="000A0A5F">
        <w:t>5.3.2.3.10</w:t>
      </w:r>
      <w:r w:rsidRPr="000A0A5F">
        <w:tab/>
        <w:t>Type: MonitoringEventReports</w:t>
      </w:r>
      <w:bookmarkEnd w:id="2309"/>
      <w:bookmarkEnd w:id="2310"/>
      <w:bookmarkEnd w:id="2311"/>
      <w:bookmarkEnd w:id="2312"/>
      <w:bookmarkEnd w:id="2322"/>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50"/>
      </w:pPr>
      <w:bookmarkStart w:id="2323" w:name="_Toc105674363"/>
      <w:bookmarkStart w:id="2324" w:name="_Toc130502402"/>
      <w:bookmarkStart w:id="2325" w:name="_Toc153625184"/>
      <w:bookmarkStart w:id="2326" w:name="_Toc185505415"/>
      <w:bookmarkStart w:id="2327" w:name="_Toc212045943"/>
      <w:r w:rsidRPr="000A0A5F">
        <w:t>5.3.2.3.11</w:t>
      </w:r>
      <w:r w:rsidRPr="000A0A5F">
        <w:tab/>
        <w:t>Type: UavPolicy</w:t>
      </w:r>
      <w:bookmarkEnd w:id="2323"/>
      <w:bookmarkEnd w:id="2324"/>
      <w:bookmarkEnd w:id="2325"/>
      <w:bookmarkEnd w:id="2326"/>
      <w:bookmarkEnd w:id="232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等线"/>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50"/>
      </w:pPr>
      <w:bookmarkStart w:id="2328" w:name="_Toc105674364"/>
      <w:bookmarkStart w:id="2329" w:name="_Toc130502403"/>
      <w:bookmarkStart w:id="2330" w:name="_Toc153625185"/>
      <w:bookmarkStart w:id="2331" w:name="_Toc185505416"/>
      <w:bookmarkStart w:id="2332" w:name="_Toc212045944"/>
      <w:r w:rsidRPr="000A0A5F">
        <w:t>5.3.2.3.</w:t>
      </w:r>
      <w:r w:rsidR="00AC79C0" w:rsidRPr="000A0A5F">
        <w:t>11</w:t>
      </w:r>
      <w:r w:rsidRPr="000A0A5F">
        <w:tab/>
        <w:t>Type: ConsentRevocNotif</w:t>
      </w:r>
      <w:bookmarkEnd w:id="2328"/>
      <w:bookmarkEnd w:id="2329"/>
      <w:bookmarkEnd w:id="2330"/>
      <w:bookmarkEnd w:id="2331"/>
      <w:bookmarkEnd w:id="233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50"/>
      </w:pPr>
      <w:bookmarkStart w:id="2333" w:name="_Toc105674365"/>
      <w:bookmarkStart w:id="2334" w:name="_Toc130502404"/>
      <w:bookmarkStart w:id="2335" w:name="_Toc153625186"/>
      <w:bookmarkStart w:id="2336" w:name="_Toc185505417"/>
      <w:bookmarkStart w:id="2337" w:name="_Toc212045945"/>
      <w:r w:rsidRPr="000A0A5F">
        <w:t>5.3.2.3.</w:t>
      </w:r>
      <w:r w:rsidR="00AC79C0" w:rsidRPr="000A0A5F">
        <w:t>12</w:t>
      </w:r>
      <w:r w:rsidRPr="000A0A5F">
        <w:tab/>
        <w:t xml:space="preserve">Type: </w:t>
      </w:r>
      <w:r w:rsidRPr="000A0A5F">
        <w:rPr>
          <w:lang w:eastAsia="zh-CN"/>
        </w:rPr>
        <w:t>ConsentRevoked</w:t>
      </w:r>
      <w:bookmarkEnd w:id="2333"/>
      <w:bookmarkEnd w:id="2334"/>
      <w:bookmarkEnd w:id="2335"/>
      <w:bookmarkEnd w:id="2336"/>
      <w:bookmarkEnd w:id="233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50"/>
      </w:pPr>
      <w:bookmarkStart w:id="2338" w:name="_Toc112942594"/>
      <w:bookmarkStart w:id="2339" w:name="_Toc130502405"/>
      <w:bookmarkStart w:id="2340" w:name="_Toc153625187"/>
      <w:bookmarkStart w:id="2341" w:name="_Toc185505418"/>
      <w:bookmarkStart w:id="2342" w:name="_Toc212045946"/>
      <w:r w:rsidRPr="000A0A5F">
        <w:t>5.3.2.3.13</w:t>
      </w:r>
      <w:r w:rsidRPr="000A0A5F">
        <w:tab/>
        <w:t xml:space="preserve">Type: </w:t>
      </w:r>
      <w:bookmarkEnd w:id="2338"/>
      <w:r w:rsidRPr="000A0A5F">
        <w:t>GroupMembListChanges</w:t>
      </w:r>
      <w:bookmarkEnd w:id="2339"/>
      <w:bookmarkEnd w:id="2340"/>
      <w:bookmarkEnd w:id="2341"/>
      <w:bookmarkEnd w:id="2342"/>
    </w:p>
    <w:p w14:paraId="2AB396A2" w14:textId="77777777" w:rsidR="00CA1789" w:rsidRPr="000A0A5F" w:rsidRDefault="00CA1789" w:rsidP="00CA1789">
      <w:pPr>
        <w:pStyle w:val="TH"/>
      </w:pPr>
      <w:bookmarkStart w:id="2343" w:name="_Toc153625188"/>
      <w:bookmarkStart w:id="234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50"/>
      </w:pPr>
      <w:bookmarkStart w:id="2345" w:name="_Toc185505419"/>
      <w:bookmarkStart w:id="2346" w:name="_Toc212045947"/>
      <w:r w:rsidRPr="000A0A5F">
        <w:lastRenderedPageBreak/>
        <w:t>5.3.2.3.14</w:t>
      </w:r>
      <w:r w:rsidRPr="000A0A5F">
        <w:tab/>
      </w:r>
      <w:bookmarkEnd w:id="2343"/>
      <w:r>
        <w:t>Void</w:t>
      </w:r>
      <w:bookmarkEnd w:id="2345"/>
      <w:bookmarkEnd w:id="2346"/>
    </w:p>
    <w:p w14:paraId="7BDB7CD3" w14:textId="77777777" w:rsidR="006938AE" w:rsidRPr="000A0A5F" w:rsidRDefault="006938AE" w:rsidP="006938AE">
      <w:pPr>
        <w:pStyle w:val="50"/>
      </w:pPr>
      <w:bookmarkStart w:id="2347" w:name="_Toc185505420"/>
      <w:bookmarkStart w:id="2348" w:name="_Toc153625190"/>
      <w:bookmarkStart w:id="2349" w:name="_Toc212045948"/>
      <w:bookmarkEnd w:id="2344"/>
      <w:r w:rsidRPr="000A0A5F">
        <w:t>5.3.2.3.15</w:t>
      </w:r>
      <w:r w:rsidRPr="000A0A5F">
        <w:tab/>
      </w:r>
      <w:r>
        <w:t>Void</w:t>
      </w:r>
      <w:bookmarkEnd w:id="2347"/>
      <w:bookmarkEnd w:id="2349"/>
    </w:p>
    <w:p w14:paraId="2E509C65" w14:textId="77777777" w:rsidR="006938AE" w:rsidRPr="000A0A5F" w:rsidRDefault="006938AE" w:rsidP="006938AE">
      <w:pPr>
        <w:pStyle w:val="50"/>
      </w:pPr>
      <w:bookmarkStart w:id="2350" w:name="_Toc185505421"/>
      <w:bookmarkStart w:id="2351" w:name="_Toc212045949"/>
      <w:bookmarkEnd w:id="2348"/>
      <w:r w:rsidRPr="000A0A5F">
        <w:t>5.3.2.3.16</w:t>
      </w:r>
      <w:r w:rsidRPr="000A0A5F">
        <w:tab/>
      </w:r>
      <w:r>
        <w:t>Void</w:t>
      </w:r>
      <w:bookmarkEnd w:id="2350"/>
      <w:bookmarkEnd w:id="2351"/>
    </w:p>
    <w:p w14:paraId="658C9E57" w14:textId="77777777" w:rsidR="00542565" w:rsidRPr="000A0A5F" w:rsidRDefault="00542565" w:rsidP="00E37664"/>
    <w:p w14:paraId="5EA34CAA" w14:textId="77777777" w:rsidR="00E50DF1" w:rsidRPr="000A0A5F" w:rsidRDefault="00E50DF1" w:rsidP="00E50DF1">
      <w:pPr>
        <w:pStyle w:val="50"/>
      </w:pPr>
      <w:bookmarkStart w:id="2352" w:name="_Toc153625191"/>
      <w:bookmarkStart w:id="2353" w:name="_Toc185505422"/>
      <w:bookmarkStart w:id="2354" w:name="_Toc212045950"/>
      <w:r w:rsidRPr="000A0A5F">
        <w:t>5.3.2.3.17</w:t>
      </w:r>
      <w:r w:rsidRPr="000A0A5F">
        <w:tab/>
        <w:t xml:space="preserve">Type: </w:t>
      </w:r>
      <w:r w:rsidRPr="000A0A5F">
        <w:rPr>
          <w:rFonts w:eastAsia="Times New Roman"/>
          <w:lang w:eastAsia="en-GB"/>
        </w:rPr>
        <w:t>UpLocRepAddrAfRm</w:t>
      </w:r>
      <w:bookmarkEnd w:id="2352"/>
      <w:bookmarkEnd w:id="2353"/>
      <w:bookmarkEnd w:id="235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50"/>
      </w:pPr>
      <w:bookmarkStart w:id="2355" w:name="_Toc153625192"/>
      <w:bookmarkStart w:id="2356" w:name="_Toc185505423"/>
      <w:bookmarkStart w:id="2357" w:name="_Toc212045951"/>
      <w:r w:rsidRPr="000A0A5F">
        <w:t>5.3.2.3.18</w:t>
      </w:r>
      <w:r w:rsidRPr="000A0A5F">
        <w:tab/>
        <w:t xml:space="preserve">Type: </w:t>
      </w:r>
      <w:r w:rsidRPr="000A0A5F">
        <w:rPr>
          <w:lang w:eastAsia="zh-CN"/>
        </w:rPr>
        <w:t>UpCumEvtRep</w:t>
      </w:r>
      <w:bookmarkEnd w:id="2355"/>
      <w:bookmarkEnd w:id="2356"/>
      <w:bookmarkEnd w:id="235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50"/>
      </w:pPr>
      <w:bookmarkStart w:id="2358" w:name="_Toc185505424"/>
      <w:bookmarkStart w:id="2359" w:name="_Toc105674366"/>
      <w:bookmarkStart w:id="2360" w:name="_Toc130502406"/>
      <w:bookmarkStart w:id="2361" w:name="_Toc153625193"/>
      <w:bookmarkStart w:id="2362" w:name="_Toc212045952"/>
      <w:r w:rsidRPr="000A0A5F">
        <w:t>5.3.2.3</w:t>
      </w:r>
      <w:r w:rsidRPr="00463FE8">
        <w:t>.19</w:t>
      </w:r>
      <w:r w:rsidRPr="00463FE8">
        <w:tab/>
        <w:t>Type: Ue</w:t>
      </w:r>
      <w:r w:rsidRPr="00463FE8">
        <w:rPr>
          <w:lang w:eastAsia="zh-CN"/>
        </w:rPr>
        <w:t>StrAndFwdSatInfo</w:t>
      </w:r>
      <w:bookmarkEnd w:id="2358"/>
      <w:bookmarkEnd w:id="2362"/>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50"/>
      </w:pPr>
      <w:bookmarkStart w:id="2363" w:name="_Toc185505425"/>
      <w:bookmarkStart w:id="2364" w:name="_Toc212045953"/>
      <w:r w:rsidRPr="000A0A5F">
        <w:t>5.3.2.3</w:t>
      </w:r>
      <w:r w:rsidRPr="00463FE8">
        <w:t>.</w:t>
      </w:r>
      <w:r>
        <w:t>20</w:t>
      </w:r>
      <w:r w:rsidRPr="00463FE8">
        <w:tab/>
        <w:t xml:space="preserve">Type: </w:t>
      </w:r>
      <w:r>
        <w:t>Energy</w:t>
      </w:r>
      <w:r w:rsidRPr="00463FE8">
        <w:rPr>
          <w:lang w:eastAsia="zh-CN"/>
        </w:rPr>
        <w:t>Info</w:t>
      </w:r>
      <w:bookmarkEnd w:id="2364"/>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77777777" w:rsidR="009279CF" w:rsidRPr="000A0A5F" w:rsidRDefault="009279CF" w:rsidP="009279CF">
            <w:pPr>
              <w:pStyle w:val="TAL"/>
            </w:pPr>
            <w:r>
              <w:t>Contains</w:t>
            </w:r>
            <w:r w:rsidRPr="000A0A5F">
              <w:t xml:space="preserve"> </w:t>
            </w:r>
            <w:r>
              <w:t xml:space="preserve">the total energy consumption ,expressed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40"/>
      </w:pPr>
      <w:bookmarkStart w:id="2365" w:name="_Toc212045954"/>
      <w:r w:rsidRPr="000A0A5F">
        <w:t>5.3.2.4</w:t>
      </w:r>
      <w:r w:rsidRPr="000A0A5F">
        <w:tab/>
        <w:t>Referenced simple data types and enumerations</w:t>
      </w:r>
      <w:bookmarkEnd w:id="2313"/>
      <w:bookmarkEnd w:id="2314"/>
      <w:bookmarkEnd w:id="2315"/>
      <w:bookmarkEnd w:id="2316"/>
      <w:bookmarkEnd w:id="2317"/>
      <w:bookmarkEnd w:id="2318"/>
      <w:bookmarkEnd w:id="2319"/>
      <w:bookmarkEnd w:id="2320"/>
      <w:bookmarkEnd w:id="2321"/>
      <w:bookmarkEnd w:id="2359"/>
      <w:bookmarkEnd w:id="2360"/>
      <w:bookmarkEnd w:id="2361"/>
      <w:bookmarkEnd w:id="2363"/>
      <w:bookmarkEnd w:id="2365"/>
    </w:p>
    <w:p w14:paraId="3FF19648" w14:textId="77777777" w:rsidR="00CB0DD7" w:rsidRPr="000A0A5F" w:rsidRDefault="00CB0DD7">
      <w:pPr>
        <w:pStyle w:val="50"/>
      </w:pPr>
      <w:bookmarkStart w:id="2366" w:name="_Toc11247322"/>
      <w:bookmarkStart w:id="2367" w:name="_Toc27044444"/>
      <w:bookmarkStart w:id="2368" w:name="_Toc36033486"/>
      <w:bookmarkStart w:id="2369" w:name="_Toc45131618"/>
      <w:bookmarkStart w:id="2370" w:name="_Toc49775903"/>
      <w:bookmarkStart w:id="2371" w:name="_Toc51746823"/>
      <w:bookmarkStart w:id="2372" w:name="_Toc66360367"/>
      <w:bookmarkStart w:id="2373" w:name="_Toc68104872"/>
      <w:bookmarkStart w:id="2374" w:name="_Toc74755502"/>
      <w:bookmarkStart w:id="2375" w:name="_Toc105674367"/>
      <w:bookmarkStart w:id="2376" w:name="_Toc130502407"/>
      <w:bookmarkStart w:id="2377" w:name="_Toc153625194"/>
      <w:bookmarkStart w:id="2378" w:name="_Toc185505426"/>
      <w:bookmarkStart w:id="2379" w:name="_Toc212045955"/>
      <w:r w:rsidRPr="000A0A5F">
        <w:t>5.3.2.4.1</w:t>
      </w:r>
      <w:r w:rsidRPr="000A0A5F">
        <w:tab/>
        <w:t>Introduction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50"/>
      </w:pPr>
      <w:bookmarkStart w:id="2380" w:name="_Toc11247323"/>
      <w:bookmarkStart w:id="2381" w:name="_Toc27044445"/>
      <w:bookmarkStart w:id="2382" w:name="_Toc36033487"/>
      <w:bookmarkStart w:id="2383" w:name="_Toc45131619"/>
      <w:bookmarkStart w:id="2384" w:name="_Toc49775904"/>
      <w:bookmarkStart w:id="2385" w:name="_Toc51746824"/>
      <w:bookmarkStart w:id="2386" w:name="_Toc66360368"/>
      <w:bookmarkStart w:id="2387" w:name="_Toc68104873"/>
      <w:bookmarkStart w:id="2388" w:name="_Toc74755503"/>
      <w:bookmarkStart w:id="2389" w:name="_Toc105674368"/>
      <w:bookmarkStart w:id="2390" w:name="_Toc130502408"/>
      <w:bookmarkStart w:id="2391" w:name="_Toc153625195"/>
      <w:bookmarkStart w:id="2392" w:name="_Toc185505427"/>
      <w:bookmarkStart w:id="2393" w:name="_Toc212045956"/>
      <w:r w:rsidRPr="000A0A5F">
        <w:t>5.3.2.4.2</w:t>
      </w:r>
      <w:r w:rsidRPr="000A0A5F">
        <w:tab/>
        <w:t>Simple data types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50"/>
        <w:spacing w:before="180"/>
      </w:pPr>
      <w:bookmarkStart w:id="2394" w:name="_Toc11247324"/>
      <w:bookmarkStart w:id="2395" w:name="_Toc27044446"/>
      <w:bookmarkStart w:id="2396" w:name="_Toc36033488"/>
      <w:bookmarkStart w:id="2397" w:name="_Toc45131620"/>
      <w:bookmarkStart w:id="2398" w:name="_Toc49775905"/>
      <w:bookmarkStart w:id="2399" w:name="_Toc51746825"/>
      <w:bookmarkStart w:id="2400" w:name="_Toc66360369"/>
      <w:bookmarkStart w:id="2401" w:name="_Toc68104874"/>
      <w:bookmarkStart w:id="2402" w:name="_Toc74755504"/>
      <w:bookmarkStart w:id="2403" w:name="_Toc105674369"/>
      <w:bookmarkStart w:id="2404" w:name="_Toc130502409"/>
      <w:bookmarkStart w:id="2405" w:name="_Toc153625196"/>
      <w:bookmarkStart w:id="2406" w:name="_Toc185505428"/>
      <w:bookmarkStart w:id="2407" w:name="_Toc212045957"/>
      <w:r w:rsidRPr="000A0A5F">
        <w:t>5.3.2.4.3</w:t>
      </w:r>
      <w:r w:rsidRPr="000A0A5F">
        <w:tab/>
        <w:t>Enumeration: MonitoringType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50"/>
        <w:spacing w:before="180"/>
      </w:pPr>
      <w:bookmarkStart w:id="2408" w:name="_Toc11247325"/>
      <w:bookmarkStart w:id="2409" w:name="_Toc27044447"/>
      <w:bookmarkStart w:id="2410" w:name="_Toc36033489"/>
      <w:bookmarkStart w:id="2411" w:name="_Toc45131621"/>
      <w:bookmarkStart w:id="2412" w:name="_Toc49775906"/>
      <w:bookmarkStart w:id="2413" w:name="_Toc51746826"/>
      <w:bookmarkStart w:id="2414" w:name="_Toc66360370"/>
      <w:bookmarkStart w:id="2415" w:name="_Toc68104875"/>
      <w:bookmarkStart w:id="2416" w:name="_Toc74755505"/>
      <w:bookmarkStart w:id="2417" w:name="_Toc105674370"/>
      <w:bookmarkStart w:id="2418" w:name="_Toc130502410"/>
      <w:bookmarkStart w:id="2419" w:name="_Toc153625197"/>
      <w:bookmarkStart w:id="2420" w:name="_Toc185505429"/>
      <w:bookmarkStart w:id="2421" w:name="_Toc212045958"/>
      <w:r w:rsidRPr="000A0A5F">
        <w:t>5.3.2.4.4</w:t>
      </w:r>
      <w:r w:rsidRPr="000A0A5F">
        <w:tab/>
        <w:t>Enumeration: ReachabilityType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50"/>
        <w:spacing w:before="180"/>
      </w:pPr>
      <w:bookmarkStart w:id="2422" w:name="_Toc11247326"/>
      <w:bookmarkStart w:id="2423" w:name="_Toc27044448"/>
      <w:bookmarkStart w:id="2424" w:name="_Toc36033490"/>
      <w:bookmarkStart w:id="2425" w:name="_Toc45131622"/>
      <w:bookmarkStart w:id="2426" w:name="_Toc49775907"/>
      <w:bookmarkStart w:id="2427" w:name="_Toc51746827"/>
      <w:bookmarkStart w:id="2428" w:name="_Toc66360371"/>
      <w:bookmarkStart w:id="2429" w:name="_Toc68104876"/>
      <w:bookmarkStart w:id="2430" w:name="_Toc74755506"/>
      <w:bookmarkStart w:id="2431" w:name="_Toc105674371"/>
      <w:bookmarkStart w:id="2432" w:name="_Toc130502411"/>
      <w:bookmarkStart w:id="2433" w:name="_Toc153625198"/>
      <w:bookmarkStart w:id="2434" w:name="_Toc185505430"/>
      <w:bookmarkStart w:id="2435" w:name="_Toc212045959"/>
      <w:r w:rsidRPr="000A0A5F">
        <w:t>5.3.2.4.5</w:t>
      </w:r>
      <w:r w:rsidRPr="000A0A5F">
        <w:tab/>
        <w:t>Enumeration: LocationType</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436" w:name="OLE_LINK14"/>
            <w:bookmarkStart w:id="2437" w:name="OLE_LINK15"/>
            <w:r w:rsidRPr="000A0A5F">
              <w:rPr>
                <w:lang w:eastAsia="zh-CN"/>
              </w:rPr>
              <w:t>CURRENT_OR_LAST_KNOWN_LOCATION</w:t>
            </w:r>
            <w:bookmarkEnd w:id="2436"/>
            <w:bookmarkEnd w:id="2437"/>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50"/>
        <w:spacing w:before="180"/>
      </w:pPr>
      <w:bookmarkStart w:id="2438" w:name="_Toc11247327"/>
      <w:bookmarkStart w:id="2439" w:name="_Toc27044449"/>
      <w:bookmarkStart w:id="2440" w:name="_Toc36033491"/>
      <w:bookmarkStart w:id="2441" w:name="_Toc45131623"/>
      <w:bookmarkStart w:id="2442" w:name="_Toc49775908"/>
      <w:bookmarkStart w:id="2443" w:name="_Toc51746828"/>
      <w:bookmarkStart w:id="2444" w:name="_Toc66360372"/>
      <w:bookmarkStart w:id="2445" w:name="_Toc68104877"/>
      <w:bookmarkStart w:id="2446" w:name="_Toc74755507"/>
      <w:bookmarkStart w:id="2447" w:name="_Toc105674372"/>
      <w:bookmarkStart w:id="2448" w:name="_Toc130502412"/>
      <w:bookmarkStart w:id="2449" w:name="_Toc153625199"/>
      <w:bookmarkStart w:id="2450" w:name="_Toc185505431"/>
      <w:bookmarkStart w:id="2451" w:name="_Toc212045960"/>
      <w:r w:rsidRPr="000A0A5F">
        <w:t>5.3.2.4.6</w:t>
      </w:r>
      <w:r w:rsidRPr="000A0A5F">
        <w:tab/>
        <w:t>Enumeration: AssociationType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50"/>
        <w:spacing w:before="180"/>
      </w:pPr>
      <w:bookmarkStart w:id="2452" w:name="_Toc11247328"/>
      <w:bookmarkStart w:id="2453" w:name="_Toc27044450"/>
      <w:bookmarkStart w:id="2454" w:name="_Toc36033492"/>
      <w:bookmarkStart w:id="2455" w:name="_Toc45131624"/>
      <w:bookmarkStart w:id="2456" w:name="_Toc49775909"/>
      <w:bookmarkStart w:id="2457" w:name="_Toc51746829"/>
      <w:bookmarkStart w:id="2458" w:name="_Toc66360373"/>
      <w:bookmarkStart w:id="2459" w:name="_Toc68104878"/>
      <w:bookmarkStart w:id="2460" w:name="_Toc74755508"/>
      <w:bookmarkStart w:id="2461" w:name="_Toc105674373"/>
      <w:bookmarkStart w:id="2462" w:name="_Toc130502413"/>
      <w:bookmarkStart w:id="2463" w:name="_Toc153625200"/>
      <w:bookmarkStart w:id="2464" w:name="_Toc185505432"/>
      <w:bookmarkStart w:id="2465" w:name="_Toc212045961"/>
      <w:r w:rsidRPr="000A0A5F">
        <w:lastRenderedPageBreak/>
        <w:t>5.3.2.4.7</w:t>
      </w:r>
      <w:r w:rsidRPr="000A0A5F">
        <w:tab/>
        <w:t>Enumeration: Accuracy</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50"/>
        <w:spacing w:before="180"/>
      </w:pPr>
      <w:bookmarkStart w:id="2466" w:name="_Toc11247329"/>
      <w:bookmarkStart w:id="2467" w:name="_Toc27044451"/>
      <w:bookmarkStart w:id="2468" w:name="_Toc36033493"/>
      <w:bookmarkStart w:id="2469" w:name="_Toc45131625"/>
      <w:bookmarkStart w:id="2470" w:name="_Toc49775910"/>
      <w:bookmarkStart w:id="2471" w:name="_Toc51746830"/>
      <w:bookmarkStart w:id="2472" w:name="_Toc66360374"/>
      <w:bookmarkStart w:id="2473" w:name="_Toc68104879"/>
      <w:bookmarkStart w:id="2474" w:name="_Toc74755509"/>
      <w:bookmarkStart w:id="2475" w:name="_Toc105674374"/>
      <w:bookmarkStart w:id="2476" w:name="_Toc130502414"/>
      <w:bookmarkStart w:id="2477" w:name="_Toc153625201"/>
      <w:bookmarkStart w:id="2478" w:name="_Toc185505433"/>
      <w:bookmarkStart w:id="2479" w:name="_Toc212045962"/>
      <w:r w:rsidRPr="000A0A5F">
        <w:t>5.3.2.4.8</w:t>
      </w:r>
      <w:r w:rsidRPr="000A0A5F">
        <w:tab/>
        <w:t>Enumeration: PdnConnectionStatus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50"/>
        <w:spacing w:before="180"/>
      </w:pPr>
      <w:bookmarkStart w:id="2480" w:name="_Toc11247330"/>
      <w:bookmarkStart w:id="2481" w:name="_Toc27044452"/>
      <w:bookmarkStart w:id="2482" w:name="_Toc36033494"/>
      <w:bookmarkStart w:id="2483" w:name="_Toc45131626"/>
      <w:bookmarkStart w:id="2484" w:name="_Toc49775911"/>
      <w:bookmarkStart w:id="2485" w:name="_Toc51746831"/>
      <w:bookmarkStart w:id="2486" w:name="_Toc66360375"/>
      <w:bookmarkStart w:id="2487" w:name="_Toc68104880"/>
      <w:bookmarkStart w:id="2488" w:name="_Toc74755510"/>
      <w:bookmarkStart w:id="2489" w:name="_Toc105674375"/>
      <w:bookmarkStart w:id="2490" w:name="_Toc130502415"/>
      <w:bookmarkStart w:id="2491" w:name="_Toc153625202"/>
      <w:bookmarkStart w:id="2492" w:name="_Toc185505434"/>
      <w:bookmarkStart w:id="2493" w:name="_Toc212045963"/>
      <w:r w:rsidRPr="000A0A5F">
        <w:t>5.3.2.4.9</w:t>
      </w:r>
      <w:r w:rsidRPr="000A0A5F">
        <w:tab/>
        <w:t>Enumeration: PdnType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50"/>
        <w:spacing w:before="180"/>
      </w:pPr>
      <w:bookmarkStart w:id="2494" w:name="_Toc11247331"/>
      <w:bookmarkStart w:id="2495" w:name="_Toc27044453"/>
      <w:bookmarkStart w:id="2496" w:name="_Toc36033495"/>
      <w:bookmarkStart w:id="2497" w:name="_Toc45131627"/>
      <w:bookmarkStart w:id="2498" w:name="_Toc49775912"/>
      <w:bookmarkStart w:id="2499" w:name="_Toc51746832"/>
      <w:bookmarkStart w:id="2500" w:name="_Toc66360376"/>
      <w:bookmarkStart w:id="2501" w:name="_Toc68104881"/>
      <w:bookmarkStart w:id="2502" w:name="_Toc74755511"/>
      <w:bookmarkStart w:id="2503" w:name="_Toc105674376"/>
      <w:bookmarkStart w:id="2504" w:name="_Toc130502416"/>
      <w:bookmarkStart w:id="2505" w:name="_Toc153625203"/>
      <w:bookmarkStart w:id="2506" w:name="_Toc185505435"/>
      <w:bookmarkStart w:id="2507" w:name="_Toc212045964"/>
      <w:r w:rsidRPr="000A0A5F">
        <w:t>5.3.2.4.10</w:t>
      </w:r>
      <w:r w:rsidRPr="000A0A5F">
        <w:tab/>
        <w:t>Enumeration: InterfaceIndication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50"/>
        <w:spacing w:before="180"/>
      </w:pPr>
      <w:bookmarkStart w:id="2508" w:name="_Toc66360377"/>
      <w:bookmarkStart w:id="2509" w:name="_Toc68104882"/>
      <w:bookmarkStart w:id="2510" w:name="_Toc74755512"/>
      <w:bookmarkStart w:id="2511" w:name="_Toc105674377"/>
      <w:bookmarkStart w:id="2512" w:name="_Toc130502417"/>
      <w:bookmarkStart w:id="2513" w:name="_Toc138678802"/>
      <w:bookmarkStart w:id="2514" w:name="_Toc153625204"/>
      <w:bookmarkStart w:id="2515" w:name="_Toc185505436"/>
      <w:bookmarkStart w:id="2516" w:name="_Toc212045965"/>
      <w:r w:rsidRPr="000A0A5F">
        <w:t>5.3.2.4.11</w:t>
      </w:r>
      <w:r w:rsidRPr="000A0A5F">
        <w:tab/>
        <w:t>Enumeration: LocationFailureCause</w:t>
      </w:r>
      <w:bookmarkEnd w:id="2508"/>
      <w:bookmarkEnd w:id="2509"/>
      <w:bookmarkEnd w:id="2510"/>
      <w:bookmarkEnd w:id="2511"/>
      <w:bookmarkEnd w:id="2512"/>
      <w:bookmarkEnd w:id="2513"/>
      <w:bookmarkEnd w:id="2514"/>
      <w:bookmarkEnd w:id="2515"/>
      <w:bookmarkEnd w:id="2516"/>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517" w:name="_Toc11247332"/>
      <w:bookmarkStart w:id="2518" w:name="_Toc27044454"/>
      <w:bookmarkStart w:id="2519" w:name="_Toc36033496"/>
      <w:bookmarkStart w:id="2520" w:name="_Toc45131628"/>
      <w:bookmarkStart w:id="2521" w:name="_Toc49775913"/>
      <w:bookmarkStart w:id="2522"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50"/>
        <w:spacing w:before="180"/>
      </w:pPr>
      <w:bookmarkStart w:id="2523" w:name="_Toc105674378"/>
      <w:bookmarkStart w:id="2524" w:name="_Toc130502418"/>
      <w:bookmarkStart w:id="2525" w:name="_Toc153625205"/>
      <w:bookmarkStart w:id="2526" w:name="_Toc185505437"/>
      <w:bookmarkStart w:id="2527" w:name="_Toc66360378"/>
      <w:bookmarkStart w:id="2528" w:name="_Toc68104883"/>
      <w:bookmarkStart w:id="2529" w:name="_Toc74755513"/>
      <w:bookmarkStart w:id="2530" w:name="_Toc212045966"/>
      <w:r w:rsidRPr="000A0A5F">
        <w:t>5.3.2.4.12</w:t>
      </w:r>
      <w:r w:rsidRPr="000A0A5F">
        <w:tab/>
        <w:t>Enumeration: SubType</w:t>
      </w:r>
      <w:bookmarkEnd w:id="2523"/>
      <w:bookmarkEnd w:id="2524"/>
      <w:bookmarkEnd w:id="2525"/>
      <w:bookmarkEnd w:id="2526"/>
      <w:bookmarkEnd w:id="2530"/>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50"/>
        <w:spacing w:before="180"/>
      </w:pPr>
      <w:bookmarkStart w:id="2531" w:name="_Toc105674379"/>
      <w:bookmarkStart w:id="2532" w:name="_Toc130502419"/>
      <w:bookmarkStart w:id="2533" w:name="_Toc153625206"/>
      <w:bookmarkStart w:id="2534" w:name="_Toc185505438"/>
      <w:bookmarkStart w:id="2535" w:name="_Toc212045967"/>
      <w:r w:rsidRPr="000A0A5F">
        <w:t>5.3.2.4.13</w:t>
      </w:r>
      <w:r w:rsidRPr="000A0A5F">
        <w:tab/>
        <w:t>Enumeration: SACRepFormat</w:t>
      </w:r>
      <w:bookmarkEnd w:id="2531"/>
      <w:bookmarkEnd w:id="2532"/>
      <w:bookmarkEnd w:id="2533"/>
      <w:bookmarkEnd w:id="2534"/>
      <w:bookmarkEnd w:id="2535"/>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50"/>
        <w:spacing w:before="180"/>
      </w:pPr>
      <w:bookmarkStart w:id="2536" w:name="_Toc185505439"/>
      <w:bookmarkStart w:id="2537" w:name="_Hlk181806132"/>
      <w:bookmarkStart w:id="2538" w:name="_Toc105674380"/>
      <w:bookmarkStart w:id="2539" w:name="_Toc130502420"/>
      <w:bookmarkStart w:id="2540" w:name="_Toc153625207"/>
      <w:bookmarkStart w:id="2541" w:name="_Toc212045968"/>
      <w:r w:rsidRPr="000A0A5F">
        <w:lastRenderedPageBreak/>
        <w:t>5.3.2.4</w:t>
      </w:r>
      <w:r w:rsidRPr="00463FE8">
        <w:t>.14</w:t>
      </w:r>
      <w:r w:rsidRPr="00463FE8">
        <w:tab/>
        <w:t>Enumeration: Ue</w:t>
      </w:r>
      <w:r w:rsidRPr="00463FE8">
        <w:rPr>
          <w:lang w:eastAsia="zh-CN"/>
        </w:rPr>
        <w:t>StrAndFwdStatus</w:t>
      </w:r>
      <w:bookmarkEnd w:id="2536"/>
      <w:bookmarkEnd w:id="2541"/>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537"/>
    </w:tbl>
    <w:p w14:paraId="0A1AE72D" w14:textId="77777777" w:rsidR="00463FE8" w:rsidRDefault="00463FE8" w:rsidP="00463FE8"/>
    <w:p w14:paraId="45237074" w14:textId="77777777" w:rsidR="00CB0DD7" w:rsidRPr="000A0A5F" w:rsidRDefault="00CB0DD7">
      <w:pPr>
        <w:pStyle w:val="30"/>
      </w:pPr>
      <w:bookmarkStart w:id="2542" w:name="_Toc185505440"/>
      <w:bookmarkStart w:id="2543" w:name="_Toc212045969"/>
      <w:r w:rsidRPr="000A0A5F">
        <w:t>5.3.3</w:t>
      </w:r>
      <w:r w:rsidRPr="000A0A5F">
        <w:tab/>
        <w:t>Resource structure</w:t>
      </w:r>
      <w:bookmarkEnd w:id="2517"/>
      <w:bookmarkEnd w:id="2518"/>
      <w:bookmarkEnd w:id="2519"/>
      <w:bookmarkEnd w:id="2520"/>
      <w:bookmarkEnd w:id="2521"/>
      <w:bookmarkEnd w:id="2522"/>
      <w:bookmarkEnd w:id="2527"/>
      <w:bookmarkEnd w:id="2528"/>
      <w:bookmarkEnd w:id="2529"/>
      <w:bookmarkEnd w:id="2538"/>
      <w:bookmarkEnd w:id="2539"/>
      <w:bookmarkEnd w:id="2540"/>
      <w:bookmarkEnd w:id="2542"/>
      <w:bookmarkEnd w:id="2543"/>
    </w:p>
    <w:p w14:paraId="7B9DFA70" w14:textId="77777777" w:rsidR="00CB0DD7" w:rsidRPr="000A0A5F" w:rsidRDefault="00CB0DD7">
      <w:pPr>
        <w:pStyle w:val="40"/>
      </w:pPr>
      <w:bookmarkStart w:id="2544" w:name="_Toc11247333"/>
      <w:bookmarkStart w:id="2545" w:name="_Toc27044455"/>
      <w:bookmarkStart w:id="2546" w:name="_Toc36033497"/>
      <w:bookmarkStart w:id="2547" w:name="_Toc45131629"/>
      <w:bookmarkStart w:id="2548" w:name="_Toc49775914"/>
      <w:bookmarkStart w:id="2549" w:name="_Toc51746834"/>
      <w:bookmarkStart w:id="2550" w:name="_Toc66360379"/>
      <w:bookmarkStart w:id="2551" w:name="_Toc68104884"/>
      <w:bookmarkStart w:id="2552" w:name="_Toc74755514"/>
      <w:bookmarkStart w:id="2553" w:name="_Toc105674381"/>
      <w:bookmarkStart w:id="2554" w:name="_Toc130502421"/>
      <w:bookmarkStart w:id="2555" w:name="_Toc153625208"/>
      <w:bookmarkStart w:id="2556" w:name="_Toc185505441"/>
      <w:bookmarkStart w:id="2557" w:name="_Toc212045970"/>
      <w:r w:rsidRPr="000A0A5F">
        <w:t>5.3.3.1</w:t>
      </w:r>
      <w:r w:rsidRPr="000A0A5F">
        <w:tab/>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40"/>
      </w:pPr>
      <w:bookmarkStart w:id="2558" w:name="_Toc11247334"/>
      <w:bookmarkStart w:id="2559" w:name="_Toc27044456"/>
      <w:bookmarkStart w:id="2560" w:name="_Toc36033498"/>
      <w:bookmarkStart w:id="2561" w:name="_Toc45131630"/>
      <w:bookmarkStart w:id="2562" w:name="_Toc49775915"/>
      <w:bookmarkStart w:id="2563" w:name="_Toc51746835"/>
      <w:bookmarkStart w:id="2564" w:name="_Toc66360380"/>
      <w:bookmarkStart w:id="2565" w:name="_Toc68104885"/>
      <w:bookmarkStart w:id="2566" w:name="_Toc74755515"/>
      <w:bookmarkStart w:id="2567" w:name="_Toc105674382"/>
      <w:bookmarkStart w:id="2568" w:name="_Toc130502422"/>
      <w:bookmarkStart w:id="2569" w:name="_Toc153625209"/>
      <w:bookmarkStart w:id="2570" w:name="_Toc185505442"/>
      <w:bookmarkStart w:id="2571" w:name="_Toc212045971"/>
      <w:r w:rsidRPr="000A0A5F">
        <w:t>5.3.3.2</w:t>
      </w:r>
      <w:r w:rsidRPr="000A0A5F">
        <w:tab/>
        <w:t>Resource: Monitoring Event Subscriptions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0C79D23" w14:textId="77777777" w:rsidR="00CB0DD7" w:rsidRPr="000A0A5F" w:rsidRDefault="00CB0DD7">
      <w:pPr>
        <w:pStyle w:val="50"/>
      </w:pPr>
      <w:bookmarkStart w:id="2572" w:name="_Toc11247335"/>
      <w:bookmarkStart w:id="2573" w:name="_Toc27044457"/>
      <w:bookmarkStart w:id="2574" w:name="_Toc36033499"/>
      <w:bookmarkStart w:id="2575" w:name="_Toc45131631"/>
      <w:bookmarkStart w:id="2576" w:name="_Toc49775916"/>
      <w:bookmarkStart w:id="2577" w:name="_Toc51746836"/>
      <w:bookmarkStart w:id="2578" w:name="_Toc66360381"/>
      <w:bookmarkStart w:id="2579" w:name="_Toc68104886"/>
      <w:bookmarkStart w:id="2580" w:name="_Toc74755516"/>
      <w:bookmarkStart w:id="2581" w:name="_Toc105674383"/>
      <w:bookmarkStart w:id="2582" w:name="_Toc130502423"/>
      <w:bookmarkStart w:id="2583" w:name="_Toc153625210"/>
      <w:bookmarkStart w:id="2584" w:name="_Toc185505443"/>
      <w:bookmarkStart w:id="2585" w:name="_Toc212045972"/>
      <w:r w:rsidRPr="000A0A5F">
        <w:t>5.3.3.2.1</w:t>
      </w:r>
      <w:r w:rsidRPr="000A0A5F">
        <w:tab/>
        <w:t>Introduction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50"/>
      </w:pPr>
      <w:bookmarkStart w:id="2586" w:name="_Toc11247336"/>
      <w:bookmarkStart w:id="2587" w:name="_Toc27044458"/>
      <w:bookmarkStart w:id="2588" w:name="_Toc36033500"/>
      <w:bookmarkStart w:id="2589" w:name="_Toc45131632"/>
      <w:bookmarkStart w:id="2590" w:name="_Toc49775917"/>
      <w:bookmarkStart w:id="2591" w:name="_Toc51746837"/>
      <w:bookmarkStart w:id="2592" w:name="_Toc66360382"/>
      <w:bookmarkStart w:id="2593" w:name="_Toc68104887"/>
      <w:bookmarkStart w:id="2594" w:name="_Toc74755517"/>
      <w:bookmarkStart w:id="2595" w:name="_Toc105674384"/>
      <w:bookmarkStart w:id="2596" w:name="_Toc130502424"/>
      <w:bookmarkStart w:id="2597" w:name="_Toc153625211"/>
      <w:bookmarkStart w:id="2598" w:name="_Toc185505444"/>
      <w:bookmarkStart w:id="2599" w:name="_Toc212045973"/>
      <w:r w:rsidRPr="000A0A5F">
        <w:t>5.3.3.2.2</w:t>
      </w:r>
      <w:r w:rsidRPr="000A0A5F">
        <w:tab/>
        <w:t>Resource definition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50"/>
      </w:pPr>
      <w:bookmarkStart w:id="2600" w:name="_Toc11247337"/>
      <w:bookmarkStart w:id="2601" w:name="_Toc27044459"/>
      <w:bookmarkStart w:id="2602" w:name="_Toc36033501"/>
      <w:bookmarkStart w:id="2603" w:name="_Toc45131633"/>
      <w:bookmarkStart w:id="2604" w:name="_Toc49775918"/>
      <w:bookmarkStart w:id="2605" w:name="_Toc51746838"/>
      <w:bookmarkStart w:id="2606" w:name="_Toc66360383"/>
      <w:bookmarkStart w:id="2607" w:name="_Toc68104888"/>
      <w:bookmarkStart w:id="2608" w:name="_Toc74755518"/>
      <w:bookmarkStart w:id="2609" w:name="_Toc105674385"/>
      <w:bookmarkStart w:id="2610" w:name="_Toc130502425"/>
      <w:bookmarkStart w:id="2611" w:name="_Toc153625212"/>
      <w:bookmarkStart w:id="2612" w:name="_Toc185505445"/>
      <w:bookmarkStart w:id="2613" w:name="_Toc212045974"/>
      <w:r w:rsidRPr="000A0A5F">
        <w:t>5.3.3.2.3</w:t>
      </w:r>
      <w:r w:rsidRPr="000A0A5F">
        <w:tab/>
        <w:t>Resource methods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BA8B24B" w14:textId="77777777" w:rsidR="00CB0DD7" w:rsidRPr="000A0A5F" w:rsidRDefault="00CB0DD7">
      <w:pPr>
        <w:pStyle w:val="6"/>
      </w:pPr>
      <w:bookmarkStart w:id="2614" w:name="_Toc11247338"/>
      <w:bookmarkStart w:id="2615" w:name="_Toc27044460"/>
      <w:bookmarkStart w:id="2616" w:name="_Toc36033502"/>
      <w:bookmarkStart w:id="2617" w:name="_Toc45131634"/>
      <w:bookmarkStart w:id="2618" w:name="_Toc49775919"/>
      <w:bookmarkStart w:id="2619" w:name="_Toc51746839"/>
      <w:bookmarkStart w:id="2620" w:name="_Toc66360384"/>
      <w:bookmarkStart w:id="2621" w:name="_Toc68104889"/>
      <w:bookmarkStart w:id="2622" w:name="_Toc74755519"/>
      <w:bookmarkStart w:id="2623" w:name="_Toc105674386"/>
      <w:bookmarkStart w:id="2624" w:name="_Toc130502426"/>
      <w:bookmarkStart w:id="2625" w:name="_Toc153625213"/>
      <w:bookmarkStart w:id="2626" w:name="_Toc185505446"/>
      <w:bookmarkStart w:id="2627" w:name="_Toc212045975"/>
      <w:r w:rsidRPr="000A0A5F">
        <w:t>5.3.3.2.3.1</w:t>
      </w:r>
      <w:r w:rsidRPr="000A0A5F">
        <w:tab/>
        <w:t>GET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1CCB193" w14:textId="77777777" w:rsidR="00CB0DD7" w:rsidRPr="000A0A5F" w:rsidRDefault="00CB0DD7">
      <w:pPr>
        <w:rPr>
          <w:noProof/>
          <w:lang w:eastAsia="zh-CN"/>
        </w:rPr>
      </w:pPr>
      <w:bookmarkStart w:id="2628"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628"/>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pPr>
        <w:pStyle w:val="6"/>
      </w:pPr>
      <w:bookmarkStart w:id="2629" w:name="_Toc11247339"/>
      <w:bookmarkStart w:id="2630" w:name="_Toc27044461"/>
      <w:bookmarkStart w:id="2631" w:name="_Toc36033503"/>
      <w:bookmarkStart w:id="2632" w:name="_Toc45131635"/>
      <w:bookmarkStart w:id="2633" w:name="_Toc49775920"/>
      <w:bookmarkStart w:id="2634" w:name="_Toc51746840"/>
      <w:bookmarkStart w:id="2635" w:name="_Toc66360385"/>
      <w:bookmarkStart w:id="2636" w:name="_Toc68104890"/>
      <w:bookmarkStart w:id="2637" w:name="_Toc74755520"/>
      <w:bookmarkStart w:id="2638" w:name="_Toc105674387"/>
      <w:bookmarkStart w:id="2639" w:name="_Toc130502427"/>
      <w:bookmarkStart w:id="2640" w:name="_Toc153625214"/>
      <w:bookmarkStart w:id="2641" w:name="_Toc185505447"/>
      <w:bookmarkStart w:id="2642" w:name="_Toc212045976"/>
      <w:r w:rsidRPr="000A0A5F">
        <w:t>5.3.3.2.3.2</w:t>
      </w:r>
      <w:r w:rsidRPr="000A0A5F">
        <w:tab/>
        <w:t>PUT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pPr>
        <w:pStyle w:val="6"/>
      </w:pPr>
      <w:bookmarkStart w:id="2643" w:name="_Toc11247340"/>
      <w:bookmarkStart w:id="2644" w:name="_Toc27044462"/>
      <w:bookmarkStart w:id="2645" w:name="_Toc36033504"/>
      <w:bookmarkStart w:id="2646" w:name="_Toc45131636"/>
      <w:bookmarkStart w:id="2647" w:name="_Toc49775921"/>
      <w:bookmarkStart w:id="2648" w:name="_Toc51746841"/>
      <w:bookmarkStart w:id="2649" w:name="_Toc66360386"/>
      <w:bookmarkStart w:id="2650" w:name="_Toc68104891"/>
      <w:bookmarkStart w:id="2651" w:name="_Toc74755521"/>
      <w:bookmarkStart w:id="2652" w:name="_Toc105674388"/>
      <w:bookmarkStart w:id="2653" w:name="_Toc130502428"/>
      <w:bookmarkStart w:id="2654" w:name="_Toc153625215"/>
      <w:bookmarkStart w:id="2655" w:name="_Toc185505448"/>
      <w:bookmarkStart w:id="2656" w:name="_Toc212045977"/>
      <w:r w:rsidRPr="000A0A5F">
        <w:t>5.3.3.2.3.3</w:t>
      </w:r>
      <w:r w:rsidRPr="000A0A5F">
        <w:tab/>
        <w:t>PATCH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pPr>
        <w:pStyle w:val="6"/>
      </w:pPr>
      <w:bookmarkStart w:id="2657" w:name="_Toc11247341"/>
      <w:bookmarkStart w:id="2658" w:name="_Toc27044463"/>
      <w:bookmarkStart w:id="2659" w:name="_Toc36033505"/>
      <w:bookmarkStart w:id="2660" w:name="_Toc45131637"/>
      <w:bookmarkStart w:id="2661" w:name="_Toc49775922"/>
      <w:bookmarkStart w:id="2662" w:name="_Toc51746842"/>
      <w:bookmarkStart w:id="2663" w:name="_Toc66360387"/>
      <w:bookmarkStart w:id="2664" w:name="_Toc68104892"/>
      <w:bookmarkStart w:id="2665" w:name="_Toc74755522"/>
      <w:bookmarkStart w:id="2666" w:name="_Toc105674389"/>
      <w:bookmarkStart w:id="2667" w:name="_Toc130502429"/>
      <w:bookmarkStart w:id="2668" w:name="_Toc153625216"/>
      <w:bookmarkStart w:id="2669" w:name="_Toc185505449"/>
      <w:bookmarkStart w:id="2670" w:name="_Toc212045978"/>
      <w:r w:rsidRPr="000A0A5F">
        <w:t>5.3.3.2.3.4</w:t>
      </w:r>
      <w:r w:rsidRPr="000A0A5F">
        <w:tab/>
        <w:t>POST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pPr>
        <w:pStyle w:val="6"/>
      </w:pPr>
      <w:bookmarkStart w:id="2671" w:name="_Toc11247342"/>
      <w:bookmarkStart w:id="2672" w:name="_Toc27044464"/>
      <w:bookmarkStart w:id="2673" w:name="_Toc36033506"/>
      <w:bookmarkStart w:id="2674" w:name="_Toc45131638"/>
      <w:bookmarkStart w:id="2675" w:name="_Toc49775923"/>
      <w:bookmarkStart w:id="2676" w:name="_Toc51746843"/>
      <w:bookmarkStart w:id="2677" w:name="_Toc66360388"/>
      <w:bookmarkStart w:id="2678" w:name="_Toc68104893"/>
      <w:bookmarkStart w:id="2679" w:name="_Toc74755523"/>
      <w:bookmarkStart w:id="2680" w:name="_Toc105674390"/>
      <w:bookmarkStart w:id="2681" w:name="_Toc130502430"/>
      <w:bookmarkStart w:id="2682" w:name="_Toc153625217"/>
      <w:bookmarkStart w:id="2683" w:name="_Toc185505450"/>
      <w:bookmarkStart w:id="2684" w:name="_Toc212045979"/>
      <w:r w:rsidRPr="000A0A5F">
        <w:t>5.3.3.2.3.5</w:t>
      </w:r>
      <w:r w:rsidRPr="000A0A5F">
        <w:tab/>
        <w:t>DELETE</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40"/>
      </w:pPr>
      <w:bookmarkStart w:id="2685" w:name="_Toc11247343"/>
      <w:bookmarkStart w:id="2686" w:name="_Toc27044465"/>
      <w:bookmarkStart w:id="2687" w:name="_Toc36033507"/>
      <w:bookmarkStart w:id="2688" w:name="_Toc45131639"/>
      <w:bookmarkStart w:id="2689" w:name="_Toc49775924"/>
      <w:bookmarkStart w:id="2690" w:name="_Toc51746844"/>
      <w:bookmarkStart w:id="2691" w:name="_Toc66360389"/>
      <w:bookmarkStart w:id="2692" w:name="_Toc68104894"/>
      <w:bookmarkStart w:id="2693" w:name="_Toc74755524"/>
      <w:bookmarkStart w:id="2694" w:name="_Toc105674391"/>
      <w:bookmarkStart w:id="2695" w:name="_Toc130502431"/>
      <w:bookmarkStart w:id="2696" w:name="_Toc153625218"/>
      <w:bookmarkStart w:id="2697" w:name="_Toc185505451"/>
      <w:bookmarkStart w:id="2698" w:name="_Toc212045980"/>
      <w:r w:rsidRPr="000A0A5F">
        <w:t>5.3.3.3</w:t>
      </w:r>
      <w:r w:rsidRPr="000A0A5F">
        <w:tab/>
        <w:t>Resource: Individual Monitoring Event Subscription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7D8E9D1" w14:textId="77777777" w:rsidR="00CB0DD7" w:rsidRPr="000A0A5F" w:rsidRDefault="00CB0DD7">
      <w:pPr>
        <w:pStyle w:val="50"/>
      </w:pPr>
      <w:bookmarkStart w:id="2699" w:name="_Toc11247344"/>
      <w:bookmarkStart w:id="2700" w:name="_Toc27044466"/>
      <w:bookmarkStart w:id="2701" w:name="_Toc36033508"/>
      <w:bookmarkStart w:id="2702" w:name="_Toc45131640"/>
      <w:bookmarkStart w:id="2703" w:name="_Toc49775925"/>
      <w:bookmarkStart w:id="2704" w:name="_Toc51746845"/>
      <w:bookmarkStart w:id="2705" w:name="_Toc66360390"/>
      <w:bookmarkStart w:id="2706" w:name="_Toc68104895"/>
      <w:bookmarkStart w:id="2707" w:name="_Toc74755525"/>
      <w:bookmarkStart w:id="2708" w:name="_Toc105674392"/>
      <w:bookmarkStart w:id="2709" w:name="_Toc130502432"/>
      <w:bookmarkStart w:id="2710" w:name="_Toc153625219"/>
      <w:bookmarkStart w:id="2711" w:name="_Toc185505452"/>
      <w:bookmarkStart w:id="2712" w:name="_Toc212045981"/>
      <w:r w:rsidRPr="000A0A5F">
        <w:t>5.3.3.3.1</w:t>
      </w:r>
      <w:r w:rsidRPr="000A0A5F">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50"/>
      </w:pPr>
      <w:bookmarkStart w:id="2713" w:name="_Toc11247345"/>
      <w:bookmarkStart w:id="2714" w:name="_Toc27044467"/>
      <w:bookmarkStart w:id="2715" w:name="_Toc36033509"/>
      <w:bookmarkStart w:id="2716" w:name="_Toc45131641"/>
      <w:bookmarkStart w:id="2717" w:name="_Toc49775926"/>
      <w:bookmarkStart w:id="2718" w:name="_Toc51746846"/>
      <w:bookmarkStart w:id="2719" w:name="_Toc66360391"/>
      <w:bookmarkStart w:id="2720" w:name="_Toc68104896"/>
      <w:bookmarkStart w:id="2721" w:name="_Toc74755526"/>
      <w:bookmarkStart w:id="2722" w:name="_Toc105674393"/>
      <w:bookmarkStart w:id="2723" w:name="_Toc130502433"/>
      <w:bookmarkStart w:id="2724" w:name="_Toc153625220"/>
      <w:bookmarkStart w:id="2725" w:name="_Toc185505453"/>
      <w:bookmarkStart w:id="2726" w:name="_Toc212045982"/>
      <w:r w:rsidRPr="000A0A5F">
        <w:t>5.3.3.3.2</w:t>
      </w:r>
      <w:r w:rsidRPr="000A0A5F">
        <w:tab/>
        <w:t>Resource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50"/>
      </w:pPr>
      <w:bookmarkStart w:id="2727" w:name="_Toc11247346"/>
      <w:bookmarkStart w:id="2728" w:name="_Toc27044468"/>
      <w:bookmarkStart w:id="2729" w:name="_Toc36033510"/>
      <w:bookmarkStart w:id="2730" w:name="_Toc45131642"/>
      <w:bookmarkStart w:id="2731" w:name="_Toc49775927"/>
      <w:bookmarkStart w:id="2732" w:name="_Toc51746847"/>
      <w:bookmarkStart w:id="2733" w:name="_Toc66360392"/>
      <w:bookmarkStart w:id="2734" w:name="_Toc68104897"/>
      <w:bookmarkStart w:id="2735" w:name="_Toc74755527"/>
      <w:bookmarkStart w:id="2736" w:name="_Toc105674394"/>
      <w:bookmarkStart w:id="2737" w:name="_Toc130502434"/>
      <w:bookmarkStart w:id="2738" w:name="_Toc153625221"/>
      <w:bookmarkStart w:id="2739" w:name="_Toc185505454"/>
      <w:bookmarkStart w:id="2740" w:name="_Toc212045983"/>
      <w:r w:rsidRPr="000A0A5F">
        <w:t>5.3.3.3.3</w:t>
      </w:r>
      <w:r w:rsidRPr="000A0A5F">
        <w:tab/>
        <w:t>Resource methods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2F406B8" w14:textId="77777777" w:rsidR="00CB0DD7" w:rsidRPr="000A0A5F" w:rsidRDefault="00CB0DD7">
      <w:pPr>
        <w:pStyle w:val="6"/>
      </w:pPr>
      <w:bookmarkStart w:id="2741" w:name="_Toc11247347"/>
      <w:bookmarkStart w:id="2742" w:name="_Toc27044469"/>
      <w:bookmarkStart w:id="2743" w:name="_Toc36033511"/>
      <w:bookmarkStart w:id="2744" w:name="_Toc45131643"/>
      <w:bookmarkStart w:id="2745" w:name="_Toc49775928"/>
      <w:bookmarkStart w:id="2746" w:name="_Toc51746848"/>
      <w:bookmarkStart w:id="2747" w:name="_Toc66360393"/>
      <w:bookmarkStart w:id="2748" w:name="_Toc68104898"/>
      <w:bookmarkStart w:id="2749" w:name="_Toc74755528"/>
      <w:bookmarkStart w:id="2750" w:name="_Toc105674395"/>
      <w:bookmarkStart w:id="2751" w:name="_Toc130502435"/>
      <w:bookmarkStart w:id="2752" w:name="_Toc153625222"/>
      <w:bookmarkStart w:id="2753" w:name="_Toc185505455"/>
      <w:bookmarkStart w:id="2754" w:name="_Toc212045984"/>
      <w:r w:rsidRPr="000A0A5F">
        <w:t>5.3.3.3.3.1</w:t>
      </w:r>
      <w:r w:rsidRPr="000A0A5F">
        <w:tab/>
        <w:t>GET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pPr>
        <w:pStyle w:val="6"/>
      </w:pPr>
      <w:bookmarkStart w:id="2755" w:name="_Toc11247348"/>
      <w:bookmarkStart w:id="2756" w:name="_Toc27044470"/>
      <w:bookmarkStart w:id="2757" w:name="_Toc36033512"/>
      <w:bookmarkStart w:id="2758" w:name="_Toc45131644"/>
      <w:bookmarkStart w:id="2759" w:name="_Toc49775929"/>
      <w:bookmarkStart w:id="2760" w:name="_Toc51746849"/>
      <w:bookmarkStart w:id="2761" w:name="_Toc66360394"/>
      <w:bookmarkStart w:id="2762" w:name="_Toc68104899"/>
      <w:bookmarkStart w:id="2763" w:name="_Toc74755529"/>
      <w:bookmarkStart w:id="2764" w:name="_Toc105674396"/>
      <w:bookmarkStart w:id="2765" w:name="_Toc130502436"/>
      <w:bookmarkStart w:id="2766" w:name="_Toc153625223"/>
      <w:bookmarkStart w:id="2767" w:name="_Toc185505456"/>
      <w:bookmarkStart w:id="2768" w:name="_Toc212045985"/>
      <w:r w:rsidRPr="000A0A5F">
        <w:lastRenderedPageBreak/>
        <w:t>5.3.3.3.3.2</w:t>
      </w:r>
      <w:r w:rsidRPr="000A0A5F">
        <w:tab/>
        <w:t>PUT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pPr>
        <w:pStyle w:val="6"/>
      </w:pPr>
      <w:bookmarkStart w:id="2769" w:name="_Toc11247349"/>
      <w:bookmarkStart w:id="2770" w:name="_Toc27044471"/>
      <w:bookmarkStart w:id="2771" w:name="_Toc36033513"/>
      <w:bookmarkStart w:id="2772" w:name="_Toc45131645"/>
      <w:bookmarkStart w:id="2773" w:name="_Toc49775930"/>
      <w:bookmarkStart w:id="2774" w:name="_Toc51746850"/>
      <w:bookmarkStart w:id="2775" w:name="_Toc66360395"/>
      <w:bookmarkStart w:id="2776" w:name="_Toc68104900"/>
      <w:bookmarkStart w:id="2777" w:name="_Toc74755530"/>
      <w:bookmarkStart w:id="2778" w:name="_Toc105674397"/>
      <w:bookmarkStart w:id="2779" w:name="_Toc130502437"/>
      <w:bookmarkStart w:id="2780" w:name="_Toc153625224"/>
      <w:bookmarkStart w:id="2781" w:name="_Toc185505457"/>
      <w:bookmarkStart w:id="2782" w:name="_Toc212045986"/>
      <w:r w:rsidRPr="000A0A5F">
        <w:lastRenderedPageBreak/>
        <w:t>5.3.3.3.3.3</w:t>
      </w:r>
      <w:r w:rsidRPr="000A0A5F">
        <w:tab/>
        <w:t>PATCH</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8E2C6B4" w14:textId="77777777" w:rsidR="00344FF3" w:rsidRPr="000A0A5F" w:rsidRDefault="00344FF3" w:rsidP="00344FF3">
      <w:pPr>
        <w:rPr>
          <w:noProof/>
          <w:lang w:eastAsia="zh-CN"/>
        </w:rPr>
      </w:pPr>
      <w:bookmarkStart w:id="2783" w:name="_Toc11247350"/>
      <w:bookmarkStart w:id="2784" w:name="_Toc27044472"/>
      <w:bookmarkStart w:id="2785" w:name="_Toc36033514"/>
      <w:bookmarkStart w:id="2786" w:name="_Toc45131646"/>
      <w:bookmarkStart w:id="2787" w:name="_Toc49775931"/>
      <w:bookmarkStart w:id="2788" w:name="_Toc51746851"/>
      <w:bookmarkStart w:id="2789" w:name="_Toc66360396"/>
      <w:bookmarkStart w:id="2790" w:name="_Toc68104901"/>
      <w:bookmarkStart w:id="2791"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792"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792"/>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pPr>
        <w:pStyle w:val="6"/>
      </w:pPr>
      <w:bookmarkStart w:id="2793" w:name="_Toc105674398"/>
      <w:bookmarkStart w:id="2794" w:name="_Toc130502438"/>
      <w:bookmarkStart w:id="2795" w:name="_Toc153625225"/>
      <w:bookmarkStart w:id="2796" w:name="_Toc185505458"/>
      <w:bookmarkStart w:id="2797" w:name="_Toc212045987"/>
      <w:r w:rsidRPr="000A0A5F">
        <w:t>5.3.3.3.3.4</w:t>
      </w:r>
      <w:r w:rsidRPr="000A0A5F">
        <w:tab/>
        <w:t>POST</w:t>
      </w:r>
      <w:bookmarkEnd w:id="2783"/>
      <w:bookmarkEnd w:id="2784"/>
      <w:bookmarkEnd w:id="2785"/>
      <w:bookmarkEnd w:id="2786"/>
      <w:bookmarkEnd w:id="2787"/>
      <w:bookmarkEnd w:id="2788"/>
      <w:bookmarkEnd w:id="2789"/>
      <w:bookmarkEnd w:id="2790"/>
      <w:bookmarkEnd w:id="2791"/>
      <w:bookmarkEnd w:id="2793"/>
      <w:bookmarkEnd w:id="2794"/>
      <w:bookmarkEnd w:id="2795"/>
      <w:bookmarkEnd w:id="2796"/>
      <w:bookmarkEnd w:id="2797"/>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pPr>
        <w:pStyle w:val="6"/>
      </w:pPr>
      <w:bookmarkStart w:id="2798" w:name="_Toc11247351"/>
      <w:bookmarkStart w:id="2799" w:name="_Toc27044473"/>
      <w:bookmarkStart w:id="2800" w:name="_Toc36033515"/>
      <w:bookmarkStart w:id="2801" w:name="_Toc45131647"/>
      <w:bookmarkStart w:id="2802" w:name="_Toc49775932"/>
      <w:bookmarkStart w:id="2803" w:name="_Toc51746852"/>
      <w:bookmarkStart w:id="2804" w:name="_Toc66360397"/>
      <w:bookmarkStart w:id="2805" w:name="_Toc68104902"/>
      <w:bookmarkStart w:id="2806" w:name="_Toc74755532"/>
      <w:bookmarkStart w:id="2807" w:name="_Toc105674399"/>
      <w:bookmarkStart w:id="2808" w:name="_Toc130502439"/>
      <w:bookmarkStart w:id="2809" w:name="_Toc153625226"/>
      <w:bookmarkStart w:id="2810" w:name="_Toc185505459"/>
      <w:bookmarkStart w:id="2811" w:name="_Toc212045988"/>
      <w:r w:rsidRPr="000A0A5F">
        <w:t>5.3.3.3.3.5</w:t>
      </w:r>
      <w:r w:rsidRPr="000A0A5F">
        <w:tab/>
        <w:t>DELETE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lastRenderedPageBreak/>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40"/>
        <w:rPr>
          <w:lang w:eastAsia="zh-CN"/>
        </w:rPr>
      </w:pPr>
      <w:bookmarkStart w:id="2812" w:name="_Toc11247352"/>
      <w:bookmarkStart w:id="2813" w:name="_Toc27044474"/>
      <w:bookmarkStart w:id="2814" w:name="_Toc36033516"/>
      <w:bookmarkStart w:id="2815" w:name="_Toc45131648"/>
      <w:bookmarkStart w:id="2816" w:name="_Toc49775933"/>
      <w:bookmarkStart w:id="2817" w:name="_Toc51746853"/>
      <w:bookmarkStart w:id="2818" w:name="_Toc66360398"/>
      <w:bookmarkStart w:id="2819" w:name="_Toc68104903"/>
      <w:bookmarkStart w:id="2820" w:name="_Toc74755533"/>
      <w:bookmarkStart w:id="2821" w:name="_Toc105674400"/>
      <w:bookmarkStart w:id="2822" w:name="_Toc130502440"/>
      <w:bookmarkStart w:id="2823" w:name="_Toc153625227"/>
      <w:bookmarkStart w:id="2824" w:name="_Toc185505460"/>
      <w:bookmarkStart w:id="2825" w:name="_Toc212045989"/>
      <w:r w:rsidRPr="000A0A5F">
        <w:t>5.3.3.4</w:t>
      </w:r>
      <w:r w:rsidRPr="000A0A5F">
        <w:tab/>
        <w:t>Void</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2004188A" w14:textId="77777777" w:rsidR="00CB0DD7" w:rsidRPr="000A0A5F" w:rsidRDefault="00CB0DD7">
      <w:pPr>
        <w:pStyle w:val="30"/>
      </w:pPr>
      <w:bookmarkStart w:id="2826" w:name="_Toc66360399"/>
      <w:bookmarkStart w:id="2827" w:name="_Toc68104904"/>
      <w:bookmarkStart w:id="2828" w:name="_Toc74755534"/>
      <w:bookmarkStart w:id="2829" w:name="_Toc105674401"/>
      <w:bookmarkStart w:id="2830" w:name="_Toc130502441"/>
      <w:bookmarkStart w:id="2831" w:name="_Toc153625228"/>
      <w:bookmarkStart w:id="2832" w:name="_Toc185505461"/>
      <w:bookmarkStart w:id="2833" w:name="_Toc212045990"/>
      <w:r w:rsidRPr="000A0A5F">
        <w:t>5.3.</w:t>
      </w:r>
      <w:r w:rsidR="00FF0AF8" w:rsidRPr="000A0A5F">
        <w:t>3A</w:t>
      </w:r>
      <w:r w:rsidRPr="000A0A5F">
        <w:tab/>
        <w:t>Notifications</w:t>
      </w:r>
      <w:bookmarkEnd w:id="2826"/>
      <w:bookmarkEnd w:id="2827"/>
      <w:bookmarkEnd w:id="2828"/>
      <w:bookmarkEnd w:id="2829"/>
      <w:bookmarkEnd w:id="2830"/>
      <w:bookmarkEnd w:id="2831"/>
      <w:bookmarkEnd w:id="2832"/>
      <w:bookmarkEnd w:id="2833"/>
    </w:p>
    <w:p w14:paraId="582E2EBD" w14:textId="77777777" w:rsidR="00CB0DD7" w:rsidRPr="000A0A5F" w:rsidRDefault="00CB0DD7">
      <w:pPr>
        <w:pStyle w:val="40"/>
      </w:pPr>
      <w:bookmarkStart w:id="2834" w:name="_Toc66360400"/>
      <w:bookmarkStart w:id="2835" w:name="_Toc68104905"/>
      <w:bookmarkStart w:id="2836" w:name="_Toc74755535"/>
      <w:bookmarkStart w:id="2837" w:name="_Toc105674402"/>
      <w:bookmarkStart w:id="2838" w:name="_Toc130502442"/>
      <w:bookmarkStart w:id="2839" w:name="_Toc153625229"/>
      <w:bookmarkStart w:id="2840" w:name="_Toc185505462"/>
      <w:bookmarkStart w:id="2841" w:name="_Toc212045991"/>
      <w:r w:rsidRPr="000A0A5F">
        <w:t>5.3.</w:t>
      </w:r>
      <w:r w:rsidR="00FF0AF8" w:rsidRPr="000A0A5F">
        <w:t>3A</w:t>
      </w:r>
      <w:r w:rsidRPr="000A0A5F">
        <w:t>.1</w:t>
      </w:r>
      <w:r w:rsidRPr="000A0A5F">
        <w:tab/>
        <w:t>General</w:t>
      </w:r>
      <w:bookmarkEnd w:id="2834"/>
      <w:bookmarkEnd w:id="2835"/>
      <w:bookmarkEnd w:id="2836"/>
      <w:bookmarkEnd w:id="2837"/>
      <w:bookmarkEnd w:id="2838"/>
      <w:bookmarkEnd w:id="2839"/>
      <w:bookmarkEnd w:id="2840"/>
      <w:bookmarkEnd w:id="2841"/>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lastRenderedPageBreak/>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40"/>
      </w:pPr>
      <w:bookmarkStart w:id="2842" w:name="_Toc35971421"/>
      <w:bookmarkStart w:id="2843" w:name="_Toc36812152"/>
      <w:bookmarkStart w:id="2844" w:name="_Toc66360401"/>
      <w:bookmarkStart w:id="2845" w:name="_Toc68104906"/>
      <w:bookmarkStart w:id="2846" w:name="_Toc74755536"/>
      <w:bookmarkStart w:id="2847" w:name="_Toc105674403"/>
      <w:bookmarkStart w:id="2848" w:name="_Toc130502443"/>
      <w:bookmarkStart w:id="2849" w:name="_Toc153625230"/>
      <w:bookmarkStart w:id="2850" w:name="_Toc185505463"/>
      <w:bookmarkStart w:id="2851" w:name="_Toc212045992"/>
      <w:r w:rsidRPr="000A0A5F">
        <w:t>5.3.</w:t>
      </w:r>
      <w:r w:rsidR="00FF0AF8" w:rsidRPr="000A0A5F">
        <w:t>3A</w:t>
      </w:r>
      <w:r w:rsidRPr="000A0A5F">
        <w:t>.2</w:t>
      </w:r>
      <w:r w:rsidRPr="000A0A5F">
        <w:tab/>
      </w:r>
      <w:bookmarkEnd w:id="2842"/>
      <w:bookmarkEnd w:id="2843"/>
      <w:r w:rsidRPr="000A0A5F">
        <w:t>Monitoring Notification</w:t>
      </w:r>
      <w:bookmarkEnd w:id="2844"/>
      <w:bookmarkEnd w:id="2845"/>
      <w:bookmarkEnd w:id="2846"/>
      <w:bookmarkEnd w:id="2847"/>
      <w:bookmarkEnd w:id="2848"/>
      <w:bookmarkEnd w:id="2849"/>
      <w:bookmarkEnd w:id="2850"/>
      <w:bookmarkEnd w:id="2851"/>
    </w:p>
    <w:p w14:paraId="5755EE83" w14:textId="77777777" w:rsidR="00CB0DD7" w:rsidRPr="000A0A5F" w:rsidRDefault="00CB0DD7">
      <w:pPr>
        <w:pStyle w:val="50"/>
        <w:rPr>
          <w:noProof/>
        </w:rPr>
      </w:pPr>
      <w:bookmarkStart w:id="2852" w:name="_Toc532994455"/>
      <w:bookmarkStart w:id="2853" w:name="_Toc35971422"/>
      <w:bookmarkStart w:id="2854" w:name="_Toc36812153"/>
      <w:bookmarkStart w:id="2855" w:name="_Toc66360402"/>
      <w:bookmarkStart w:id="2856" w:name="_Toc68104907"/>
      <w:bookmarkStart w:id="2857" w:name="_Toc74755537"/>
      <w:bookmarkStart w:id="2858" w:name="_Toc105674404"/>
      <w:bookmarkStart w:id="2859" w:name="_Toc130502444"/>
      <w:bookmarkStart w:id="2860" w:name="_Toc153625231"/>
      <w:bookmarkStart w:id="2861" w:name="_Toc185505464"/>
      <w:bookmarkStart w:id="2862" w:name="_Toc212045993"/>
      <w:r w:rsidRPr="000A0A5F">
        <w:t>5.3.</w:t>
      </w:r>
      <w:r w:rsidR="00FF0AF8" w:rsidRPr="000A0A5F">
        <w:t>3A</w:t>
      </w:r>
      <w:r w:rsidRPr="000A0A5F">
        <w:t>.2</w:t>
      </w:r>
      <w:r w:rsidRPr="000A0A5F">
        <w:rPr>
          <w:noProof/>
        </w:rPr>
        <w:t>.1</w:t>
      </w:r>
      <w:r w:rsidRPr="000A0A5F">
        <w:rPr>
          <w:noProof/>
        </w:rPr>
        <w:tab/>
        <w:t>Description</w:t>
      </w:r>
      <w:bookmarkEnd w:id="2852"/>
      <w:bookmarkEnd w:id="2853"/>
      <w:bookmarkEnd w:id="2854"/>
      <w:bookmarkEnd w:id="2855"/>
      <w:bookmarkEnd w:id="2856"/>
      <w:bookmarkEnd w:id="2857"/>
      <w:bookmarkEnd w:id="2858"/>
      <w:bookmarkEnd w:id="2859"/>
      <w:bookmarkEnd w:id="2860"/>
      <w:bookmarkEnd w:id="2861"/>
      <w:bookmarkEnd w:id="2862"/>
    </w:p>
    <w:p w14:paraId="16AC0C1B" w14:textId="77777777" w:rsidR="00CB0DD7" w:rsidRPr="000A0A5F" w:rsidRDefault="00CB0DD7">
      <w:pPr>
        <w:rPr>
          <w:noProof/>
          <w:lang w:eastAsia="zh-CN"/>
        </w:rPr>
      </w:pPr>
      <w:bookmarkStart w:id="2863" w:name="_Toc532994456"/>
      <w:bookmarkStart w:id="2864" w:name="_Toc35971423"/>
      <w:bookmarkStart w:id="2865"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50"/>
        <w:rPr>
          <w:noProof/>
        </w:rPr>
      </w:pPr>
      <w:bookmarkStart w:id="2866" w:name="_Toc66360403"/>
      <w:bookmarkStart w:id="2867" w:name="_Toc68104908"/>
      <w:bookmarkStart w:id="2868" w:name="_Toc74755538"/>
      <w:bookmarkStart w:id="2869" w:name="_Toc105674405"/>
      <w:bookmarkStart w:id="2870" w:name="_Toc130502445"/>
      <w:bookmarkStart w:id="2871" w:name="_Toc153625232"/>
      <w:bookmarkStart w:id="2872" w:name="_Toc185505465"/>
      <w:bookmarkStart w:id="2873" w:name="_Toc212045994"/>
      <w:r w:rsidRPr="000A0A5F">
        <w:t>5.3.</w:t>
      </w:r>
      <w:r w:rsidR="00FF0AF8" w:rsidRPr="000A0A5F">
        <w:t>3A</w:t>
      </w:r>
      <w:r w:rsidRPr="000A0A5F">
        <w:t>.2</w:t>
      </w:r>
      <w:r w:rsidRPr="000A0A5F">
        <w:rPr>
          <w:noProof/>
        </w:rPr>
        <w:t>.2</w:t>
      </w:r>
      <w:r w:rsidRPr="000A0A5F">
        <w:rPr>
          <w:noProof/>
        </w:rPr>
        <w:tab/>
        <w:t>Target URI</w:t>
      </w:r>
      <w:bookmarkEnd w:id="2863"/>
      <w:bookmarkEnd w:id="2864"/>
      <w:bookmarkEnd w:id="2865"/>
      <w:bookmarkEnd w:id="2866"/>
      <w:bookmarkEnd w:id="2867"/>
      <w:bookmarkEnd w:id="2868"/>
      <w:bookmarkEnd w:id="2869"/>
      <w:bookmarkEnd w:id="2870"/>
      <w:bookmarkEnd w:id="2871"/>
      <w:bookmarkEnd w:id="2872"/>
      <w:bookmarkEnd w:id="2873"/>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50"/>
        <w:rPr>
          <w:noProof/>
        </w:rPr>
      </w:pPr>
      <w:bookmarkStart w:id="2874" w:name="_Toc532994457"/>
      <w:bookmarkStart w:id="2875" w:name="_Toc35971424"/>
      <w:bookmarkStart w:id="2876" w:name="_Toc36812155"/>
      <w:bookmarkStart w:id="2877" w:name="_Toc66360404"/>
      <w:bookmarkStart w:id="2878" w:name="_Toc68104909"/>
      <w:bookmarkStart w:id="2879" w:name="_Toc74755539"/>
      <w:bookmarkStart w:id="2880" w:name="_Toc105674406"/>
      <w:bookmarkStart w:id="2881" w:name="_Toc130502446"/>
      <w:bookmarkStart w:id="2882" w:name="_Toc153625233"/>
      <w:bookmarkStart w:id="2883" w:name="_Toc185505466"/>
      <w:bookmarkStart w:id="2884" w:name="_Toc212045995"/>
      <w:r w:rsidRPr="000A0A5F">
        <w:t>5.3.</w:t>
      </w:r>
      <w:r w:rsidR="00FF0AF8" w:rsidRPr="000A0A5F">
        <w:t>3A</w:t>
      </w:r>
      <w:r w:rsidRPr="000A0A5F">
        <w:t>.2</w:t>
      </w:r>
      <w:r w:rsidRPr="000A0A5F">
        <w:rPr>
          <w:noProof/>
        </w:rPr>
        <w:t>.3</w:t>
      </w:r>
      <w:r w:rsidRPr="000A0A5F">
        <w:rPr>
          <w:noProof/>
        </w:rPr>
        <w:tab/>
        <w:t>Standard Methods</w:t>
      </w:r>
      <w:bookmarkEnd w:id="2874"/>
      <w:bookmarkEnd w:id="2875"/>
      <w:bookmarkEnd w:id="2876"/>
      <w:bookmarkEnd w:id="2877"/>
      <w:bookmarkEnd w:id="2878"/>
      <w:bookmarkEnd w:id="2879"/>
      <w:bookmarkEnd w:id="2880"/>
      <w:bookmarkEnd w:id="2881"/>
      <w:bookmarkEnd w:id="2882"/>
      <w:bookmarkEnd w:id="2883"/>
      <w:bookmarkEnd w:id="2884"/>
    </w:p>
    <w:p w14:paraId="671BE565" w14:textId="77777777" w:rsidR="00CB0DD7" w:rsidRPr="000A0A5F" w:rsidRDefault="00CB0DD7">
      <w:pPr>
        <w:pStyle w:val="6"/>
        <w:rPr>
          <w:noProof/>
        </w:rPr>
      </w:pPr>
      <w:bookmarkStart w:id="2885" w:name="_Toc532994458"/>
      <w:bookmarkStart w:id="2886" w:name="_Toc35971425"/>
      <w:bookmarkStart w:id="2887" w:name="_Toc36812156"/>
      <w:bookmarkStart w:id="2888" w:name="_Toc66360405"/>
      <w:bookmarkStart w:id="2889" w:name="_Toc68104910"/>
      <w:bookmarkStart w:id="2890" w:name="_Toc74755540"/>
      <w:bookmarkStart w:id="2891" w:name="_Toc105674407"/>
      <w:bookmarkStart w:id="2892" w:name="_Toc130502447"/>
      <w:bookmarkStart w:id="2893" w:name="_Toc153625234"/>
      <w:bookmarkStart w:id="2894" w:name="_Toc185505467"/>
      <w:bookmarkStart w:id="2895" w:name="_Toc212045996"/>
      <w:r w:rsidRPr="000A0A5F">
        <w:t>5.3.</w:t>
      </w:r>
      <w:r w:rsidR="00FF0AF8" w:rsidRPr="000A0A5F">
        <w:t>3A</w:t>
      </w:r>
      <w:r w:rsidRPr="000A0A5F">
        <w:t>.2.3</w:t>
      </w:r>
      <w:r w:rsidRPr="000A0A5F">
        <w:rPr>
          <w:noProof/>
        </w:rPr>
        <w:t>.1</w:t>
      </w:r>
      <w:r w:rsidRPr="000A0A5F">
        <w:rPr>
          <w:noProof/>
        </w:rPr>
        <w:tab/>
      </w:r>
      <w:bookmarkEnd w:id="2885"/>
      <w:bookmarkEnd w:id="2886"/>
      <w:bookmarkEnd w:id="2887"/>
      <w:r w:rsidRPr="000A0A5F">
        <w:t>Notification via POST</w:t>
      </w:r>
      <w:bookmarkEnd w:id="2888"/>
      <w:bookmarkEnd w:id="2889"/>
      <w:bookmarkEnd w:id="2890"/>
      <w:bookmarkEnd w:id="2891"/>
      <w:bookmarkEnd w:id="2892"/>
      <w:bookmarkEnd w:id="2893"/>
      <w:bookmarkEnd w:id="2894"/>
      <w:bookmarkEnd w:id="289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pPr>
        <w:pStyle w:val="6"/>
        <w:rPr>
          <w:noProof/>
        </w:rPr>
      </w:pPr>
      <w:bookmarkStart w:id="2896" w:name="_Toc66360406"/>
      <w:bookmarkStart w:id="2897" w:name="_Toc68104911"/>
      <w:bookmarkStart w:id="2898" w:name="_Toc74755541"/>
      <w:bookmarkStart w:id="2899" w:name="_Toc105674408"/>
      <w:bookmarkStart w:id="2900" w:name="_Toc130502448"/>
      <w:bookmarkStart w:id="2901" w:name="_Toc153625235"/>
      <w:bookmarkStart w:id="2902" w:name="_Toc185505468"/>
      <w:bookmarkStart w:id="2903" w:name="_Toc212045997"/>
      <w:r w:rsidRPr="000A0A5F">
        <w:t>5.3.</w:t>
      </w:r>
      <w:r w:rsidR="00FF0AF8" w:rsidRPr="000A0A5F">
        <w:t>3A</w:t>
      </w:r>
      <w:r w:rsidRPr="000A0A5F">
        <w:t>.2.3</w:t>
      </w:r>
      <w:r w:rsidRPr="000A0A5F">
        <w:rPr>
          <w:noProof/>
        </w:rPr>
        <w:t>.2</w:t>
      </w:r>
      <w:r w:rsidRPr="000A0A5F">
        <w:rPr>
          <w:noProof/>
        </w:rPr>
        <w:tab/>
      </w:r>
      <w:r w:rsidRPr="000A0A5F">
        <w:t>Notification via Websocket</w:t>
      </w:r>
      <w:bookmarkEnd w:id="2896"/>
      <w:bookmarkEnd w:id="2897"/>
      <w:bookmarkEnd w:id="2898"/>
      <w:bookmarkEnd w:id="2899"/>
      <w:bookmarkEnd w:id="2900"/>
      <w:bookmarkEnd w:id="2901"/>
      <w:bookmarkEnd w:id="2902"/>
      <w:bookmarkEnd w:id="290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40"/>
        <w:rPr>
          <w:lang w:val="fr-FR"/>
        </w:rPr>
      </w:pPr>
      <w:bookmarkStart w:id="2904" w:name="_Toc28013370"/>
      <w:bookmarkStart w:id="2905" w:name="_Toc36040126"/>
      <w:bookmarkStart w:id="2906" w:name="_Toc44692743"/>
      <w:bookmarkStart w:id="2907" w:name="_Toc45134204"/>
      <w:bookmarkStart w:id="2908" w:name="_Toc49607268"/>
      <w:bookmarkStart w:id="2909" w:name="_Toc51763240"/>
      <w:bookmarkStart w:id="2910" w:name="_Toc58850138"/>
      <w:bookmarkStart w:id="2911" w:name="_Toc59018518"/>
      <w:bookmarkStart w:id="2912" w:name="_Toc68169524"/>
      <w:bookmarkStart w:id="2913" w:name="_Toc97203217"/>
      <w:bookmarkStart w:id="2914" w:name="_Toc105674409"/>
      <w:bookmarkStart w:id="2915" w:name="_Toc130502449"/>
      <w:bookmarkStart w:id="2916" w:name="_Toc153625236"/>
      <w:bookmarkStart w:id="2917" w:name="_Toc185505469"/>
      <w:bookmarkStart w:id="2918" w:name="_Toc11247358"/>
      <w:bookmarkStart w:id="2919" w:name="_Toc27044480"/>
      <w:bookmarkStart w:id="2920" w:name="_Toc36033522"/>
      <w:bookmarkStart w:id="2921" w:name="_Toc45131654"/>
      <w:bookmarkStart w:id="2922" w:name="_Toc49775939"/>
      <w:bookmarkStart w:id="2923" w:name="_Toc51746859"/>
      <w:bookmarkStart w:id="2924" w:name="_Toc66360407"/>
      <w:bookmarkStart w:id="2925" w:name="_Toc68104912"/>
      <w:bookmarkStart w:id="2926" w:name="_Toc74755542"/>
      <w:bookmarkStart w:id="2927" w:name="_Toc212045998"/>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904"/>
      <w:bookmarkEnd w:id="2905"/>
      <w:bookmarkEnd w:id="2906"/>
      <w:bookmarkEnd w:id="2907"/>
      <w:bookmarkEnd w:id="2908"/>
      <w:bookmarkEnd w:id="2909"/>
      <w:bookmarkEnd w:id="2910"/>
      <w:bookmarkEnd w:id="2911"/>
      <w:bookmarkEnd w:id="2912"/>
      <w:bookmarkEnd w:id="2913"/>
      <w:r w:rsidRPr="000A0A5F">
        <w:rPr>
          <w:lang w:val="fr-FR"/>
        </w:rPr>
        <w:t>User Consent Revocation Notification</w:t>
      </w:r>
      <w:bookmarkEnd w:id="2914"/>
      <w:bookmarkEnd w:id="2915"/>
      <w:bookmarkEnd w:id="2916"/>
      <w:bookmarkEnd w:id="2917"/>
      <w:bookmarkEnd w:id="2927"/>
    </w:p>
    <w:p w14:paraId="0A595DDF" w14:textId="77777777" w:rsidR="00E37664" w:rsidRPr="000A0A5F" w:rsidRDefault="00E37664" w:rsidP="00E37664">
      <w:pPr>
        <w:pStyle w:val="50"/>
        <w:rPr>
          <w:noProof/>
          <w:lang w:val="fr-FR"/>
        </w:rPr>
      </w:pPr>
      <w:bookmarkStart w:id="2928" w:name="_Toc28013371"/>
      <w:bookmarkStart w:id="2929" w:name="_Toc36040127"/>
      <w:bookmarkStart w:id="2930" w:name="_Toc44692744"/>
      <w:bookmarkStart w:id="2931" w:name="_Toc45134205"/>
      <w:bookmarkStart w:id="2932" w:name="_Toc49607269"/>
      <w:bookmarkStart w:id="2933" w:name="_Toc51763241"/>
      <w:bookmarkStart w:id="2934" w:name="_Toc58850139"/>
      <w:bookmarkStart w:id="2935" w:name="_Toc59018519"/>
      <w:bookmarkStart w:id="2936" w:name="_Toc68169525"/>
      <w:bookmarkStart w:id="2937" w:name="_Toc97203218"/>
      <w:bookmarkStart w:id="2938" w:name="_Toc105674410"/>
      <w:bookmarkStart w:id="2939" w:name="_Toc130502450"/>
      <w:bookmarkStart w:id="2940" w:name="_Toc153625237"/>
      <w:bookmarkStart w:id="2941" w:name="_Toc185505470"/>
      <w:bookmarkStart w:id="2942" w:name="_Toc212045999"/>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50"/>
        <w:rPr>
          <w:noProof/>
        </w:rPr>
      </w:pPr>
      <w:bookmarkStart w:id="2943" w:name="_Toc28013372"/>
      <w:bookmarkStart w:id="2944" w:name="_Toc36040128"/>
      <w:bookmarkStart w:id="2945" w:name="_Toc44692745"/>
      <w:bookmarkStart w:id="2946" w:name="_Toc45134206"/>
      <w:bookmarkStart w:id="2947" w:name="_Toc49607270"/>
      <w:bookmarkStart w:id="2948" w:name="_Toc51763242"/>
      <w:bookmarkStart w:id="2949" w:name="_Toc58850140"/>
      <w:bookmarkStart w:id="2950" w:name="_Toc59018520"/>
      <w:bookmarkStart w:id="2951" w:name="_Toc68169526"/>
      <w:bookmarkStart w:id="2952" w:name="_Toc97203219"/>
      <w:bookmarkStart w:id="2953" w:name="_Toc105674411"/>
      <w:bookmarkStart w:id="2954" w:name="_Toc130502451"/>
      <w:bookmarkStart w:id="2955" w:name="_Toc153625238"/>
      <w:bookmarkStart w:id="2956" w:name="_Toc185505471"/>
      <w:bookmarkStart w:id="2957" w:name="_Toc212046000"/>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50"/>
      </w:pPr>
      <w:bookmarkStart w:id="2958" w:name="_Toc28013373"/>
      <w:bookmarkStart w:id="2959" w:name="_Toc36040129"/>
      <w:bookmarkStart w:id="2960" w:name="_Toc44692746"/>
      <w:bookmarkStart w:id="2961" w:name="_Toc45134207"/>
      <w:bookmarkStart w:id="2962" w:name="_Toc49607271"/>
      <w:bookmarkStart w:id="2963" w:name="_Toc51763243"/>
      <w:bookmarkStart w:id="2964" w:name="_Toc58850141"/>
      <w:bookmarkStart w:id="2965" w:name="_Toc59018521"/>
      <w:bookmarkStart w:id="2966" w:name="_Toc68169527"/>
      <w:bookmarkStart w:id="2967" w:name="_Toc97203220"/>
      <w:bookmarkStart w:id="2968" w:name="_Toc105674412"/>
      <w:bookmarkStart w:id="2969" w:name="_Toc130502452"/>
      <w:bookmarkStart w:id="2970" w:name="_Toc153625239"/>
      <w:bookmarkStart w:id="2971" w:name="_Toc185505472"/>
      <w:bookmarkStart w:id="2972" w:name="_Toc212046001"/>
      <w:r w:rsidRPr="000A0A5F">
        <w:rPr>
          <w:lang w:val="en-US"/>
        </w:rPr>
        <w:lastRenderedPageBreak/>
        <w:t>5.3.3</w:t>
      </w:r>
      <w:r w:rsidR="00AC79C0" w:rsidRPr="000A0A5F">
        <w:rPr>
          <w:lang w:val="en-US"/>
        </w:rPr>
        <w:t>A</w:t>
      </w:r>
      <w:r w:rsidRPr="000A0A5F">
        <w:t>.</w:t>
      </w:r>
      <w:r w:rsidR="00AC79C0" w:rsidRPr="000A0A5F">
        <w:t>3</w:t>
      </w:r>
      <w:r w:rsidRPr="000A0A5F">
        <w:t>.3</w:t>
      </w:r>
      <w:r w:rsidRPr="000A0A5F">
        <w:tab/>
        <w:t>Operation Definition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0D55910" w14:textId="77777777" w:rsidR="00E37664" w:rsidRPr="000A0A5F" w:rsidRDefault="00E37664" w:rsidP="00E37664">
      <w:pPr>
        <w:pStyle w:val="6"/>
      </w:pPr>
      <w:bookmarkStart w:id="2973" w:name="_Toc28013374"/>
      <w:bookmarkStart w:id="2974" w:name="_Toc36040130"/>
      <w:bookmarkStart w:id="2975" w:name="_Toc44692747"/>
      <w:bookmarkStart w:id="2976" w:name="_Toc45134208"/>
      <w:bookmarkStart w:id="2977" w:name="_Toc49607272"/>
      <w:bookmarkStart w:id="2978" w:name="_Toc51763244"/>
      <w:bookmarkStart w:id="2979" w:name="_Toc58850142"/>
      <w:bookmarkStart w:id="2980" w:name="_Toc59018522"/>
      <w:bookmarkStart w:id="2981" w:name="_Toc68169528"/>
      <w:bookmarkStart w:id="2982" w:name="_Toc97203221"/>
      <w:bookmarkStart w:id="2983" w:name="_Toc105674413"/>
      <w:bookmarkStart w:id="2984" w:name="_Toc130502453"/>
      <w:bookmarkStart w:id="2985" w:name="_Toc153625240"/>
      <w:bookmarkStart w:id="2986" w:name="_Toc185505473"/>
      <w:bookmarkStart w:id="2987" w:name="_Toc212046002"/>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E37664">
      <w:pPr>
        <w:pStyle w:val="6"/>
      </w:pPr>
      <w:bookmarkStart w:id="2988" w:name="_Toc28013375"/>
      <w:bookmarkStart w:id="2989" w:name="_Toc36040131"/>
      <w:bookmarkStart w:id="2990" w:name="_Toc44692748"/>
      <w:bookmarkStart w:id="2991" w:name="_Toc45134209"/>
      <w:bookmarkStart w:id="2992" w:name="_Toc49607273"/>
      <w:bookmarkStart w:id="2993" w:name="_Toc51763245"/>
      <w:bookmarkStart w:id="2994" w:name="_Toc58850143"/>
      <w:bookmarkStart w:id="2995" w:name="_Toc59018523"/>
      <w:bookmarkStart w:id="2996" w:name="_Toc68169529"/>
      <w:bookmarkStart w:id="2997" w:name="_Toc97203222"/>
      <w:bookmarkStart w:id="2998" w:name="_Toc105674414"/>
      <w:bookmarkStart w:id="2999" w:name="_Toc130502454"/>
      <w:bookmarkStart w:id="3000" w:name="_Toc153625241"/>
      <w:bookmarkStart w:id="3001" w:name="_Toc185505474"/>
      <w:bookmarkStart w:id="3002" w:name="_Toc212046003"/>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30"/>
      </w:pPr>
      <w:bookmarkStart w:id="3003" w:name="_Toc105674415"/>
      <w:bookmarkStart w:id="3004" w:name="_Toc130502455"/>
      <w:bookmarkStart w:id="3005" w:name="_Toc153625242"/>
      <w:bookmarkStart w:id="3006" w:name="_Toc185505475"/>
      <w:bookmarkStart w:id="3007" w:name="_Toc212046004"/>
      <w:r w:rsidRPr="000A0A5F">
        <w:t>5.3.4</w:t>
      </w:r>
      <w:r w:rsidRPr="000A0A5F">
        <w:tab/>
        <w:t>Used Features</w:t>
      </w:r>
      <w:bookmarkEnd w:id="2918"/>
      <w:bookmarkEnd w:id="2919"/>
      <w:bookmarkEnd w:id="2920"/>
      <w:bookmarkEnd w:id="2921"/>
      <w:bookmarkEnd w:id="2922"/>
      <w:bookmarkEnd w:id="2923"/>
      <w:bookmarkEnd w:id="2924"/>
      <w:bookmarkEnd w:id="2925"/>
      <w:bookmarkEnd w:id="2926"/>
      <w:bookmarkEnd w:id="3003"/>
      <w:bookmarkEnd w:id="3004"/>
      <w:bookmarkEnd w:id="3005"/>
      <w:bookmarkEnd w:id="3006"/>
      <w:bookmarkEnd w:id="3007"/>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0E8B1B" w14:textId="77777777" w:rsidR="002138A2" w:rsidRPr="00D451A0" w:rsidRDefault="002138A2" w:rsidP="002138A2">
            <w:pPr>
              <w:pStyle w:val="TAL"/>
              <w:ind w:left="284" w:hanging="284"/>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30"/>
      </w:pPr>
      <w:bookmarkStart w:id="3008" w:name="_Toc11247359"/>
      <w:bookmarkStart w:id="3009" w:name="_Toc27044481"/>
      <w:bookmarkStart w:id="3010" w:name="_Toc36033523"/>
      <w:bookmarkStart w:id="3011" w:name="_Toc45131655"/>
      <w:bookmarkStart w:id="3012" w:name="_Toc49775940"/>
      <w:bookmarkStart w:id="3013" w:name="_Toc51746860"/>
      <w:bookmarkStart w:id="3014" w:name="_Toc66360408"/>
      <w:bookmarkStart w:id="3015" w:name="_Toc68104913"/>
      <w:bookmarkStart w:id="3016" w:name="_Toc74755543"/>
      <w:bookmarkStart w:id="3017" w:name="_Toc105674416"/>
      <w:bookmarkStart w:id="3018" w:name="_Toc130502456"/>
      <w:bookmarkStart w:id="3019" w:name="_Toc153625243"/>
      <w:bookmarkStart w:id="3020" w:name="_Toc185505476"/>
      <w:bookmarkStart w:id="3021" w:name="_Toc212046005"/>
      <w:r w:rsidRPr="000A0A5F">
        <w:t>5.3.5</w:t>
      </w:r>
      <w:r w:rsidRPr="000A0A5F">
        <w:tab/>
        <w:t>Error handling</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9541088" w14:textId="77777777" w:rsidR="00CB0DD7" w:rsidRPr="000A0A5F" w:rsidRDefault="00CB0DD7">
      <w:pPr>
        <w:pStyle w:val="40"/>
      </w:pPr>
      <w:bookmarkStart w:id="3022" w:name="_Toc11247360"/>
      <w:bookmarkStart w:id="3023" w:name="_Toc27044482"/>
      <w:bookmarkStart w:id="3024" w:name="_Toc36033524"/>
      <w:bookmarkStart w:id="3025" w:name="_Toc45131656"/>
      <w:bookmarkStart w:id="3026" w:name="_Toc49775941"/>
      <w:bookmarkStart w:id="3027" w:name="_Toc51746861"/>
      <w:bookmarkStart w:id="3028" w:name="_Toc66360409"/>
      <w:bookmarkStart w:id="3029" w:name="_Toc68104914"/>
      <w:bookmarkStart w:id="3030" w:name="_Toc74755544"/>
      <w:bookmarkStart w:id="3031" w:name="_Toc105674417"/>
      <w:bookmarkStart w:id="3032" w:name="_Toc130502457"/>
      <w:bookmarkStart w:id="3033" w:name="_Toc153625244"/>
      <w:bookmarkStart w:id="3034" w:name="_Toc185505477"/>
      <w:bookmarkStart w:id="3035" w:name="_Toc212046006"/>
      <w:r w:rsidRPr="000A0A5F">
        <w:t>5.3.5.1</w:t>
      </w:r>
      <w:r w:rsidRPr="000A0A5F">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40"/>
      </w:pPr>
      <w:bookmarkStart w:id="3036" w:name="_Toc11247361"/>
      <w:bookmarkStart w:id="3037" w:name="_Toc27044483"/>
      <w:bookmarkStart w:id="3038" w:name="_Toc36033525"/>
      <w:bookmarkStart w:id="3039" w:name="_Toc45131657"/>
      <w:bookmarkStart w:id="3040" w:name="_Toc49775942"/>
      <w:bookmarkStart w:id="3041" w:name="_Toc51746862"/>
      <w:bookmarkStart w:id="3042" w:name="_Toc66360410"/>
      <w:bookmarkStart w:id="3043" w:name="_Toc68104915"/>
      <w:bookmarkStart w:id="3044" w:name="_Toc74755545"/>
      <w:bookmarkStart w:id="3045" w:name="_Toc105674418"/>
      <w:bookmarkStart w:id="3046" w:name="_Toc130502458"/>
      <w:bookmarkStart w:id="3047" w:name="_Toc153625245"/>
      <w:bookmarkStart w:id="3048" w:name="_Toc185505478"/>
      <w:bookmarkStart w:id="3049" w:name="_Toc212046007"/>
      <w:r w:rsidRPr="000A0A5F">
        <w:t>5.3.5.2</w:t>
      </w:r>
      <w:r w:rsidRPr="000A0A5F">
        <w:tab/>
        <w:t>Protocol Errors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40"/>
      </w:pPr>
      <w:bookmarkStart w:id="3050" w:name="_Toc11247362"/>
      <w:bookmarkStart w:id="3051" w:name="_Toc27044484"/>
      <w:bookmarkStart w:id="3052" w:name="_Toc36033526"/>
      <w:bookmarkStart w:id="3053" w:name="_Toc45131658"/>
      <w:bookmarkStart w:id="3054" w:name="_Toc49775943"/>
      <w:bookmarkStart w:id="3055" w:name="_Toc51746863"/>
      <w:bookmarkStart w:id="3056" w:name="_Toc66360411"/>
      <w:bookmarkStart w:id="3057" w:name="_Toc68104916"/>
      <w:bookmarkStart w:id="3058" w:name="_Toc74755546"/>
      <w:bookmarkStart w:id="3059" w:name="_Toc105674419"/>
      <w:bookmarkStart w:id="3060" w:name="_Toc130502459"/>
      <w:bookmarkStart w:id="3061" w:name="_Toc153625246"/>
      <w:bookmarkStart w:id="3062" w:name="_Toc185505479"/>
      <w:bookmarkStart w:id="3063" w:name="_Toc212046008"/>
      <w:r w:rsidRPr="000A0A5F">
        <w:t>5.3.5.3</w:t>
      </w:r>
      <w:r w:rsidRPr="000A0A5F">
        <w:tab/>
        <w:t>Application Errors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2"/>
        <w:rPr>
          <w:lang w:eastAsia="zh-CN"/>
        </w:rPr>
      </w:pPr>
      <w:bookmarkStart w:id="3064" w:name="_Toc11247363"/>
      <w:bookmarkStart w:id="3065" w:name="_Toc27044485"/>
      <w:bookmarkStart w:id="3066" w:name="_Toc36033527"/>
      <w:bookmarkStart w:id="3067" w:name="_Toc45131659"/>
      <w:bookmarkStart w:id="3068" w:name="_Toc49775944"/>
      <w:bookmarkStart w:id="3069" w:name="_Toc51746864"/>
      <w:bookmarkStart w:id="3070" w:name="_Toc66360412"/>
      <w:bookmarkStart w:id="3071" w:name="_Toc68104917"/>
      <w:bookmarkStart w:id="3072" w:name="_Toc74755547"/>
      <w:bookmarkStart w:id="3073" w:name="_Toc105674420"/>
      <w:bookmarkStart w:id="3074" w:name="_Toc130502460"/>
      <w:bookmarkStart w:id="3075" w:name="_Toc153625247"/>
      <w:bookmarkStart w:id="3076" w:name="_Toc185505480"/>
      <w:bookmarkStart w:id="3077" w:name="_Toc212046009"/>
      <w:r w:rsidRPr="000A0A5F">
        <w:t>5.4</w:t>
      </w:r>
      <w:r w:rsidRPr="000A0A5F">
        <w:tab/>
        <w:t>ResourceManagementOfBdt API</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FF48396" w14:textId="77777777" w:rsidR="00CB0DD7" w:rsidRPr="000A0A5F" w:rsidRDefault="00CB0DD7">
      <w:pPr>
        <w:pStyle w:val="30"/>
      </w:pPr>
      <w:bookmarkStart w:id="3078" w:name="_Toc11247364"/>
      <w:bookmarkStart w:id="3079" w:name="_Toc27044486"/>
      <w:bookmarkStart w:id="3080" w:name="_Toc36033528"/>
      <w:bookmarkStart w:id="3081" w:name="_Toc45131660"/>
      <w:bookmarkStart w:id="3082" w:name="_Toc49775945"/>
      <w:bookmarkStart w:id="3083" w:name="_Toc51746865"/>
      <w:bookmarkStart w:id="3084" w:name="_Toc66360413"/>
      <w:bookmarkStart w:id="3085" w:name="_Toc68104918"/>
      <w:bookmarkStart w:id="3086" w:name="_Toc74755548"/>
      <w:bookmarkStart w:id="3087" w:name="_Toc105674421"/>
      <w:bookmarkStart w:id="3088" w:name="_Toc130502461"/>
      <w:bookmarkStart w:id="3089" w:name="_Toc153625248"/>
      <w:bookmarkStart w:id="3090" w:name="_Toc185505481"/>
      <w:bookmarkStart w:id="3091" w:name="_Toc212046010"/>
      <w:r w:rsidRPr="000A0A5F">
        <w:t>5.4.1</w:t>
      </w:r>
      <w:r w:rsidRPr="000A0A5F">
        <w:tab/>
        <w:t>Overview</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30"/>
      </w:pPr>
      <w:bookmarkStart w:id="3092" w:name="_Toc11247365"/>
      <w:bookmarkStart w:id="3093" w:name="_Toc27044487"/>
      <w:bookmarkStart w:id="3094" w:name="_Toc36033529"/>
      <w:bookmarkStart w:id="3095" w:name="_Toc45131661"/>
      <w:bookmarkStart w:id="3096" w:name="_Toc49775946"/>
      <w:bookmarkStart w:id="3097" w:name="_Toc51746866"/>
      <w:bookmarkStart w:id="3098" w:name="_Toc66360414"/>
      <w:bookmarkStart w:id="3099" w:name="_Toc68104919"/>
      <w:bookmarkStart w:id="3100" w:name="_Toc74755549"/>
      <w:bookmarkStart w:id="3101" w:name="_Toc105674422"/>
      <w:bookmarkStart w:id="3102" w:name="_Toc130502462"/>
      <w:bookmarkStart w:id="3103" w:name="_Toc153625249"/>
      <w:bookmarkStart w:id="3104" w:name="_Toc185505482"/>
      <w:bookmarkStart w:id="3105" w:name="_Toc212046011"/>
      <w:r w:rsidRPr="000A0A5F">
        <w:t>5.4.2</w:t>
      </w:r>
      <w:r w:rsidRPr="000A0A5F">
        <w:tab/>
        <w:t>Data model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C5C70BC" w14:textId="77777777" w:rsidR="00CB0DD7" w:rsidRPr="000A0A5F" w:rsidRDefault="00CB0DD7">
      <w:pPr>
        <w:pStyle w:val="40"/>
      </w:pPr>
      <w:bookmarkStart w:id="3106" w:name="_Toc11247366"/>
      <w:bookmarkStart w:id="3107" w:name="_Toc27044488"/>
      <w:bookmarkStart w:id="3108" w:name="_Toc36033530"/>
      <w:bookmarkStart w:id="3109" w:name="_Toc45131662"/>
      <w:bookmarkStart w:id="3110" w:name="_Toc49775947"/>
      <w:bookmarkStart w:id="3111" w:name="_Toc51746867"/>
      <w:bookmarkStart w:id="3112" w:name="_Toc66360415"/>
      <w:bookmarkStart w:id="3113" w:name="_Toc68104920"/>
      <w:bookmarkStart w:id="3114" w:name="_Toc74755550"/>
      <w:bookmarkStart w:id="3115" w:name="_Toc105674423"/>
      <w:bookmarkStart w:id="3116" w:name="_Toc130502463"/>
      <w:bookmarkStart w:id="3117" w:name="_Toc153625250"/>
      <w:bookmarkStart w:id="3118" w:name="_Toc185505483"/>
      <w:bookmarkStart w:id="3119" w:name="_Toc212046012"/>
      <w:r w:rsidRPr="000A0A5F">
        <w:t>5.4.2.1</w:t>
      </w:r>
      <w:r w:rsidRPr="000A0A5F">
        <w:tab/>
        <w:t>Resource data types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15DBAEC" w14:textId="77777777" w:rsidR="00CB0DD7" w:rsidRPr="000A0A5F" w:rsidRDefault="00CB0DD7">
      <w:pPr>
        <w:pStyle w:val="50"/>
      </w:pPr>
      <w:bookmarkStart w:id="3120" w:name="_Toc11247367"/>
      <w:bookmarkStart w:id="3121" w:name="_Toc27044489"/>
      <w:bookmarkStart w:id="3122" w:name="_Toc36033531"/>
      <w:bookmarkStart w:id="3123" w:name="_Toc45131663"/>
      <w:bookmarkStart w:id="3124" w:name="_Toc49775948"/>
      <w:bookmarkStart w:id="3125" w:name="_Toc51746868"/>
      <w:bookmarkStart w:id="3126" w:name="_Toc66360416"/>
      <w:bookmarkStart w:id="3127" w:name="_Toc68104921"/>
      <w:bookmarkStart w:id="3128" w:name="_Toc74755551"/>
      <w:bookmarkStart w:id="3129" w:name="_Toc105674424"/>
      <w:bookmarkStart w:id="3130" w:name="_Toc130502464"/>
      <w:bookmarkStart w:id="3131" w:name="_Toc153625251"/>
      <w:bookmarkStart w:id="3132" w:name="_Toc185505484"/>
      <w:bookmarkStart w:id="3133" w:name="_Toc212046013"/>
      <w:r w:rsidRPr="000A0A5F">
        <w:t>5.4.2.1.1</w:t>
      </w:r>
      <w:r w:rsidRPr="000A0A5F">
        <w:tab/>
        <w:t>Introduction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50"/>
      </w:pPr>
      <w:bookmarkStart w:id="3134" w:name="_Toc11247368"/>
      <w:bookmarkStart w:id="3135" w:name="_Toc27044490"/>
      <w:bookmarkStart w:id="3136" w:name="_Toc36033532"/>
      <w:bookmarkStart w:id="3137" w:name="_Toc45131664"/>
      <w:bookmarkStart w:id="3138" w:name="_Toc49775949"/>
      <w:bookmarkStart w:id="3139" w:name="_Toc51746869"/>
      <w:bookmarkStart w:id="3140" w:name="_Toc66360417"/>
      <w:bookmarkStart w:id="3141" w:name="_Toc68104922"/>
      <w:bookmarkStart w:id="3142" w:name="_Toc74755552"/>
      <w:bookmarkStart w:id="3143" w:name="_Toc105674425"/>
      <w:bookmarkStart w:id="3144" w:name="_Toc130502465"/>
      <w:bookmarkStart w:id="3145" w:name="_Toc153625252"/>
      <w:bookmarkStart w:id="3146" w:name="_Toc185505485"/>
      <w:bookmarkStart w:id="3147" w:name="_Toc212046014"/>
      <w:r w:rsidRPr="000A0A5F">
        <w:lastRenderedPageBreak/>
        <w:t>5.4.2.1.2</w:t>
      </w:r>
      <w:r w:rsidRPr="000A0A5F">
        <w:tab/>
        <w:t>Type: Bdt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B0DD7" w:rsidRPr="000A0A5F" w14:paraId="40223847" w14:textId="77777777" w:rsidTr="00FF0AF8">
        <w:trPr>
          <w:jc w:val="center"/>
        </w:trPr>
        <w:tc>
          <w:tcPr>
            <w:tcW w:w="1948" w:type="dxa"/>
          </w:tcPr>
          <w:p w14:paraId="523A4338" w14:textId="77777777" w:rsidR="00CB0DD7" w:rsidRPr="000A0A5F" w:rsidRDefault="00CB0DD7">
            <w:pPr>
              <w:pStyle w:val="TAL"/>
              <w:rPr>
                <w:rFonts w:eastAsia="Times New Roman"/>
              </w:rPr>
            </w:pPr>
            <w:r w:rsidRPr="000A0A5F">
              <w:t>supportedFeatures</w:t>
            </w:r>
          </w:p>
        </w:tc>
        <w:tc>
          <w:tcPr>
            <w:tcW w:w="2126" w:type="dxa"/>
          </w:tcPr>
          <w:p w14:paraId="20319962" w14:textId="77777777" w:rsidR="00CB0DD7" w:rsidRPr="000A0A5F" w:rsidRDefault="00CB0DD7">
            <w:pPr>
              <w:pStyle w:val="TAL"/>
              <w:rPr>
                <w:rFonts w:eastAsia="Times New Roman"/>
              </w:rPr>
            </w:pPr>
            <w:r w:rsidRPr="000A0A5F">
              <w:t>SupportedFeatures</w:t>
            </w:r>
          </w:p>
        </w:tc>
        <w:tc>
          <w:tcPr>
            <w:tcW w:w="1276" w:type="dxa"/>
          </w:tcPr>
          <w:p w14:paraId="29D5F681" w14:textId="77777777" w:rsidR="00CB0DD7" w:rsidRPr="000A0A5F" w:rsidRDefault="00CB0DD7">
            <w:pPr>
              <w:pStyle w:val="TAL"/>
              <w:rPr>
                <w:rFonts w:eastAsia="Times New Roman"/>
              </w:rPr>
            </w:pPr>
            <w:r w:rsidRPr="000A0A5F">
              <w:t>0..1</w:t>
            </w:r>
          </w:p>
        </w:tc>
        <w:tc>
          <w:tcPr>
            <w:tcW w:w="2995" w:type="dxa"/>
          </w:tcPr>
          <w:p w14:paraId="105E8BA8" w14:textId="77777777" w:rsidR="00CB0DD7" w:rsidRPr="000A0A5F" w:rsidRDefault="00CB0DD7">
            <w:pPr>
              <w:pStyle w:val="TAL"/>
            </w:pPr>
            <w:r w:rsidRPr="000A0A5F">
              <w:t>Used to negotiate the supported optional features of the API as described in clause 5.2.7.</w:t>
            </w:r>
          </w:p>
          <w:p w14:paraId="162068E0"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74641FBB" w14:textId="77777777" w:rsidR="00CB0DD7" w:rsidRPr="000A0A5F" w:rsidRDefault="00CB0DD7">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370718" w:rsidRPr="000A0A5F" w14:paraId="4D787B52" w14:textId="77777777" w:rsidTr="00FF0AF8">
        <w:trPr>
          <w:jc w:val="center"/>
        </w:trPr>
        <w:tc>
          <w:tcPr>
            <w:tcW w:w="1948" w:type="dxa"/>
          </w:tcPr>
          <w:p w14:paraId="2CEDB670" w14:textId="77777777" w:rsidR="00370718" w:rsidRPr="000A0A5F" w:rsidRDefault="00370718" w:rsidP="00370718">
            <w:pPr>
              <w:pStyle w:val="TAL"/>
              <w:rPr>
                <w:lang w:eastAsia="zh-CN"/>
              </w:rPr>
            </w:pPr>
            <w:r>
              <w:t>energyInd</w:t>
            </w:r>
          </w:p>
        </w:tc>
        <w:tc>
          <w:tcPr>
            <w:tcW w:w="2126" w:type="dxa"/>
          </w:tcPr>
          <w:p w14:paraId="367CB118" w14:textId="77777777" w:rsidR="00370718" w:rsidRPr="000A0A5F" w:rsidRDefault="00370718" w:rsidP="00370718">
            <w:pPr>
              <w:pStyle w:val="TAL"/>
              <w:rPr>
                <w:lang w:eastAsia="zh-CN"/>
              </w:rPr>
            </w:pPr>
            <w:r w:rsidRPr="000A0A5F">
              <w:rPr>
                <w:lang w:eastAsia="zh-CN"/>
              </w:rPr>
              <w:t>boolean</w:t>
            </w:r>
          </w:p>
        </w:tc>
        <w:tc>
          <w:tcPr>
            <w:tcW w:w="1276" w:type="dxa"/>
          </w:tcPr>
          <w:p w14:paraId="68A2A75B" w14:textId="77777777" w:rsidR="00370718" w:rsidRPr="000A0A5F" w:rsidRDefault="00370718" w:rsidP="00370718">
            <w:pPr>
              <w:pStyle w:val="TAL"/>
              <w:rPr>
                <w:lang w:eastAsia="zh-CN"/>
              </w:rPr>
            </w:pPr>
            <w:r w:rsidRPr="000A0A5F">
              <w:rPr>
                <w:lang w:eastAsia="zh-CN"/>
              </w:rPr>
              <w:t>0..1</w:t>
            </w:r>
          </w:p>
        </w:tc>
        <w:tc>
          <w:tcPr>
            <w:tcW w:w="2995" w:type="dxa"/>
          </w:tcPr>
          <w:p w14:paraId="42FB2C65" w14:textId="77777777" w:rsidR="009279CF" w:rsidRDefault="009279CF" w:rsidP="009279CF">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38E2EC78" w14:textId="77777777" w:rsidR="009279CF" w:rsidRPr="00895B41" w:rsidRDefault="009279CF" w:rsidP="009279CF">
            <w:pPr>
              <w:pStyle w:val="TAL"/>
              <w:rPr>
                <w:noProof/>
              </w:rPr>
            </w:pPr>
          </w:p>
          <w:p w14:paraId="74967FE6" w14:textId="77777777" w:rsidR="009279CF" w:rsidRPr="00C63D38" w:rsidRDefault="009279CF" w:rsidP="00BC1C61">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77777777" w:rsidR="00370718" w:rsidRPr="000A0A5F" w:rsidRDefault="009279CF" w:rsidP="009279CF">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370718" w:rsidRPr="000A0A5F" w:rsidRDefault="00370718" w:rsidP="00370718">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50"/>
      </w:pPr>
      <w:bookmarkStart w:id="3148" w:name="_Toc11247369"/>
      <w:bookmarkStart w:id="3149" w:name="_Toc27044491"/>
      <w:bookmarkStart w:id="3150" w:name="_Toc36033533"/>
      <w:bookmarkStart w:id="3151" w:name="_Toc45131665"/>
      <w:bookmarkStart w:id="3152" w:name="_Toc49775950"/>
      <w:bookmarkStart w:id="3153" w:name="_Toc51746870"/>
      <w:bookmarkStart w:id="3154" w:name="_Toc66360418"/>
      <w:bookmarkStart w:id="3155" w:name="_Toc68104923"/>
      <w:bookmarkStart w:id="3156" w:name="_Toc74755553"/>
      <w:bookmarkStart w:id="3157" w:name="_Toc105674426"/>
      <w:bookmarkStart w:id="3158" w:name="_Toc130502466"/>
      <w:bookmarkStart w:id="3159" w:name="_Toc153625253"/>
      <w:bookmarkStart w:id="3160" w:name="_Toc185505486"/>
      <w:bookmarkStart w:id="3161" w:name="_Toc212046015"/>
      <w:r w:rsidRPr="000A0A5F">
        <w:lastRenderedPageBreak/>
        <w:t>5.4.2.1.3</w:t>
      </w:r>
      <w:r w:rsidRPr="000A0A5F">
        <w:tab/>
        <w:t>Type: BdtPatch</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9279CF" w:rsidRPr="000A0A5F" w14:paraId="52E4F32C" w14:textId="77777777" w:rsidTr="007E0A1D">
        <w:trPr>
          <w:jc w:val="center"/>
        </w:trPr>
        <w:tc>
          <w:tcPr>
            <w:tcW w:w="1948" w:type="dxa"/>
          </w:tcPr>
          <w:p w14:paraId="506DD93D" w14:textId="77777777" w:rsidR="009279CF" w:rsidRPr="000A0A5F" w:rsidRDefault="009279CF" w:rsidP="009279CF">
            <w:pPr>
              <w:pStyle w:val="TAL"/>
            </w:pPr>
            <w:r>
              <w:t>energyInd</w:t>
            </w:r>
          </w:p>
        </w:tc>
        <w:tc>
          <w:tcPr>
            <w:tcW w:w="2126" w:type="dxa"/>
          </w:tcPr>
          <w:p w14:paraId="2133D147" w14:textId="77777777" w:rsidR="009279CF" w:rsidRPr="000A0A5F" w:rsidRDefault="009279CF" w:rsidP="009279CF">
            <w:pPr>
              <w:pStyle w:val="TAL"/>
              <w:rPr>
                <w:lang w:eastAsia="zh-CN"/>
              </w:rPr>
            </w:pPr>
            <w:r w:rsidRPr="000A0A5F">
              <w:rPr>
                <w:lang w:eastAsia="zh-CN"/>
              </w:rPr>
              <w:t>boolean</w:t>
            </w:r>
          </w:p>
        </w:tc>
        <w:tc>
          <w:tcPr>
            <w:tcW w:w="1276" w:type="dxa"/>
          </w:tcPr>
          <w:p w14:paraId="5BF05BA5" w14:textId="77777777" w:rsidR="009279CF" w:rsidRPr="000A0A5F" w:rsidRDefault="009279CF" w:rsidP="009279CF">
            <w:pPr>
              <w:pStyle w:val="TAL"/>
              <w:rPr>
                <w:lang w:eastAsia="zh-CN"/>
              </w:rPr>
            </w:pPr>
            <w:r w:rsidRPr="000A0A5F">
              <w:rPr>
                <w:lang w:eastAsia="zh-CN"/>
              </w:rPr>
              <w:t>0..1</w:t>
            </w:r>
          </w:p>
        </w:tc>
        <w:tc>
          <w:tcPr>
            <w:tcW w:w="2995" w:type="dxa"/>
          </w:tcPr>
          <w:p w14:paraId="2EF8B464" w14:textId="77777777" w:rsidR="009279CF" w:rsidRDefault="009279CF" w:rsidP="009279CF">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162D25F0" w14:textId="77777777" w:rsidR="009279CF" w:rsidRPr="00895B41" w:rsidRDefault="009279CF" w:rsidP="009279CF">
            <w:pPr>
              <w:pStyle w:val="TAL"/>
              <w:rPr>
                <w:noProof/>
              </w:rPr>
            </w:pPr>
          </w:p>
          <w:p w14:paraId="5D153836" w14:textId="77777777" w:rsidR="009279CF" w:rsidRPr="00C63D38" w:rsidRDefault="009279CF" w:rsidP="00BC1C61">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77777777" w:rsidR="009279CF" w:rsidRPr="000A0A5F" w:rsidRDefault="009279CF" w:rsidP="009279CF">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9279CF" w:rsidRPr="000A0A5F" w:rsidRDefault="009279CF" w:rsidP="009279CF">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50"/>
      </w:pPr>
      <w:bookmarkStart w:id="3162" w:name="_Toc11247370"/>
      <w:bookmarkStart w:id="3163" w:name="_Toc27044492"/>
      <w:bookmarkStart w:id="3164" w:name="_Toc36033534"/>
      <w:bookmarkStart w:id="3165" w:name="_Toc45131666"/>
      <w:bookmarkStart w:id="3166" w:name="_Toc49775951"/>
      <w:bookmarkStart w:id="3167" w:name="_Toc51746871"/>
      <w:bookmarkStart w:id="3168" w:name="_Toc66360419"/>
      <w:bookmarkStart w:id="3169" w:name="_Toc68104924"/>
      <w:bookmarkStart w:id="3170" w:name="_Toc74755554"/>
      <w:bookmarkStart w:id="3171" w:name="_Toc105674427"/>
      <w:bookmarkStart w:id="3172" w:name="_Toc130502467"/>
      <w:bookmarkStart w:id="3173" w:name="_Toc153625254"/>
      <w:bookmarkStart w:id="3174" w:name="_Toc185505487"/>
      <w:bookmarkStart w:id="3175" w:name="_Toc212046016"/>
      <w:r w:rsidRPr="000A0A5F">
        <w:t>5.4.2.1.4</w:t>
      </w:r>
      <w:r w:rsidRPr="000A0A5F">
        <w:tab/>
        <w:t>Type: ExNotification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40"/>
      </w:pPr>
      <w:bookmarkStart w:id="3176" w:name="_Toc11247371"/>
      <w:bookmarkStart w:id="3177" w:name="_Toc27044493"/>
      <w:bookmarkStart w:id="3178" w:name="_Toc36033535"/>
      <w:bookmarkStart w:id="3179" w:name="_Toc45131667"/>
      <w:bookmarkStart w:id="3180" w:name="_Toc49775952"/>
      <w:bookmarkStart w:id="3181" w:name="_Toc51746872"/>
      <w:bookmarkStart w:id="3182" w:name="_Toc66360420"/>
      <w:bookmarkStart w:id="3183" w:name="_Toc68104925"/>
      <w:bookmarkStart w:id="3184" w:name="_Toc74755555"/>
      <w:bookmarkStart w:id="3185" w:name="_Toc105674428"/>
      <w:bookmarkStart w:id="3186" w:name="_Toc130502468"/>
      <w:bookmarkStart w:id="3187" w:name="_Toc153625255"/>
      <w:bookmarkStart w:id="3188" w:name="_Toc185505488"/>
      <w:bookmarkStart w:id="3189" w:name="_Toc212046017"/>
      <w:r w:rsidRPr="000A0A5F">
        <w:lastRenderedPageBreak/>
        <w:t>5.4.2.2</w:t>
      </w:r>
      <w:r w:rsidRPr="000A0A5F">
        <w:tab/>
        <w:t>Referenced structured data types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00FDD79" w14:textId="77777777" w:rsidR="00CB0DD7" w:rsidRPr="000A0A5F" w:rsidRDefault="00CB0DD7">
      <w:pPr>
        <w:pStyle w:val="50"/>
      </w:pPr>
      <w:bookmarkStart w:id="3190" w:name="_Toc11247372"/>
      <w:bookmarkStart w:id="3191" w:name="_Toc27044494"/>
      <w:bookmarkStart w:id="3192" w:name="_Toc36033536"/>
      <w:bookmarkStart w:id="3193" w:name="_Toc45131668"/>
      <w:bookmarkStart w:id="3194" w:name="_Toc49775953"/>
      <w:bookmarkStart w:id="3195" w:name="_Toc51746873"/>
      <w:bookmarkStart w:id="3196" w:name="_Toc66360421"/>
      <w:bookmarkStart w:id="3197" w:name="_Toc68104926"/>
      <w:bookmarkStart w:id="3198" w:name="_Toc74755556"/>
      <w:bookmarkStart w:id="3199" w:name="_Toc105674429"/>
      <w:bookmarkStart w:id="3200" w:name="_Toc130502469"/>
      <w:bookmarkStart w:id="3201" w:name="_Toc153625256"/>
      <w:bookmarkStart w:id="3202" w:name="_Toc185505489"/>
      <w:bookmarkStart w:id="3203" w:name="_Toc212046018"/>
      <w:r w:rsidRPr="000A0A5F">
        <w:t>5.4.2.2.1</w:t>
      </w:r>
      <w:r w:rsidRPr="000A0A5F">
        <w:tab/>
        <w:t>Introduction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50"/>
      </w:pPr>
      <w:bookmarkStart w:id="3204" w:name="_Toc11247373"/>
      <w:bookmarkStart w:id="3205" w:name="_Toc27044495"/>
      <w:bookmarkStart w:id="3206" w:name="_Toc36033537"/>
      <w:bookmarkStart w:id="3207" w:name="_Toc45131669"/>
      <w:bookmarkStart w:id="3208" w:name="_Toc49775954"/>
      <w:bookmarkStart w:id="3209" w:name="_Toc51746874"/>
      <w:bookmarkStart w:id="3210" w:name="_Toc66360422"/>
      <w:bookmarkStart w:id="3211" w:name="_Toc68104927"/>
      <w:bookmarkStart w:id="3212" w:name="_Toc74755557"/>
      <w:bookmarkStart w:id="3213" w:name="_Toc105674430"/>
      <w:bookmarkStart w:id="3214" w:name="_Toc130502470"/>
      <w:bookmarkStart w:id="3215" w:name="_Toc153625257"/>
      <w:bookmarkStart w:id="3216" w:name="_Toc185505490"/>
      <w:bookmarkStart w:id="3217" w:name="_Toc212046019"/>
      <w:r w:rsidRPr="000A0A5F">
        <w:t>5.4.2.2.2</w:t>
      </w:r>
      <w:r w:rsidRPr="000A0A5F">
        <w:tab/>
        <w:t xml:space="preserve">Type: </w:t>
      </w:r>
      <w:r w:rsidRPr="000A0A5F">
        <w:rPr>
          <w:rFonts w:eastAsia="Times New Roman"/>
        </w:rPr>
        <w:t>TransferPolicy</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40"/>
      </w:pPr>
      <w:bookmarkStart w:id="3218" w:name="_Toc45131670"/>
      <w:bookmarkStart w:id="3219" w:name="_Toc49775955"/>
      <w:bookmarkStart w:id="3220" w:name="_Toc51746875"/>
      <w:bookmarkStart w:id="3221" w:name="_Toc66360423"/>
      <w:bookmarkStart w:id="3222" w:name="_Toc68104928"/>
      <w:bookmarkStart w:id="3223" w:name="_Toc74755558"/>
      <w:bookmarkStart w:id="3224" w:name="_Toc105674431"/>
      <w:bookmarkStart w:id="3225" w:name="_Toc130502471"/>
      <w:bookmarkStart w:id="3226" w:name="_Toc153625258"/>
      <w:bookmarkStart w:id="3227" w:name="_Toc185505491"/>
      <w:bookmarkStart w:id="3228" w:name="_Toc212046020"/>
      <w:r w:rsidRPr="000A0A5F">
        <w:t>5.4.2.3</w:t>
      </w:r>
      <w:r w:rsidRPr="000A0A5F">
        <w:tab/>
        <w:t>Referenced simple data types and enumerations</w:t>
      </w:r>
      <w:bookmarkEnd w:id="3218"/>
      <w:bookmarkEnd w:id="3219"/>
      <w:bookmarkEnd w:id="3220"/>
      <w:bookmarkEnd w:id="3221"/>
      <w:bookmarkEnd w:id="3222"/>
      <w:bookmarkEnd w:id="3223"/>
      <w:bookmarkEnd w:id="3224"/>
      <w:bookmarkEnd w:id="3225"/>
      <w:bookmarkEnd w:id="3226"/>
      <w:bookmarkEnd w:id="3227"/>
      <w:bookmarkEnd w:id="3228"/>
    </w:p>
    <w:p w14:paraId="185A4C81" w14:textId="77777777" w:rsidR="00CB0DD7" w:rsidRPr="000A0A5F" w:rsidRDefault="00CB0DD7">
      <w:pPr>
        <w:pStyle w:val="50"/>
      </w:pPr>
      <w:bookmarkStart w:id="3229" w:name="_Toc45131671"/>
      <w:bookmarkStart w:id="3230" w:name="_Toc49775956"/>
      <w:bookmarkStart w:id="3231" w:name="_Toc51746876"/>
      <w:bookmarkStart w:id="3232" w:name="_Toc66360424"/>
      <w:bookmarkStart w:id="3233" w:name="_Toc68104929"/>
      <w:bookmarkStart w:id="3234" w:name="_Toc74755559"/>
      <w:bookmarkStart w:id="3235" w:name="_Toc105674432"/>
      <w:bookmarkStart w:id="3236" w:name="_Toc130502472"/>
      <w:bookmarkStart w:id="3237" w:name="_Toc153625259"/>
      <w:bookmarkStart w:id="3238" w:name="_Toc185505492"/>
      <w:bookmarkStart w:id="3239" w:name="_Toc212046021"/>
      <w:r w:rsidRPr="000A0A5F">
        <w:t>5.4.2.3.1</w:t>
      </w:r>
      <w:r w:rsidRPr="000A0A5F">
        <w:tab/>
        <w:t>Introduction</w:t>
      </w:r>
      <w:bookmarkEnd w:id="3229"/>
      <w:bookmarkEnd w:id="3230"/>
      <w:bookmarkEnd w:id="3231"/>
      <w:bookmarkEnd w:id="3232"/>
      <w:bookmarkEnd w:id="3233"/>
      <w:bookmarkEnd w:id="3234"/>
      <w:bookmarkEnd w:id="3235"/>
      <w:bookmarkEnd w:id="3236"/>
      <w:bookmarkEnd w:id="3237"/>
      <w:bookmarkEnd w:id="3238"/>
      <w:bookmarkEnd w:id="3239"/>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50"/>
      </w:pPr>
      <w:bookmarkStart w:id="3240" w:name="_Toc45131672"/>
      <w:bookmarkStart w:id="3241" w:name="_Toc49775957"/>
      <w:bookmarkStart w:id="3242" w:name="_Toc51746877"/>
      <w:bookmarkStart w:id="3243" w:name="_Toc66360425"/>
      <w:bookmarkStart w:id="3244" w:name="_Toc68104930"/>
      <w:bookmarkStart w:id="3245" w:name="_Toc74755560"/>
      <w:bookmarkStart w:id="3246" w:name="_Toc105674433"/>
      <w:bookmarkStart w:id="3247" w:name="_Toc130502473"/>
      <w:bookmarkStart w:id="3248" w:name="_Toc153625260"/>
      <w:bookmarkStart w:id="3249" w:name="_Toc185505493"/>
      <w:bookmarkStart w:id="3250" w:name="_Toc212046022"/>
      <w:r w:rsidRPr="000A0A5F">
        <w:t>5.4.2.3.2</w:t>
      </w:r>
      <w:r w:rsidRPr="000A0A5F">
        <w:tab/>
        <w:t>Simple data types</w:t>
      </w:r>
      <w:bookmarkEnd w:id="3240"/>
      <w:bookmarkEnd w:id="3241"/>
      <w:bookmarkEnd w:id="3242"/>
      <w:bookmarkEnd w:id="3243"/>
      <w:bookmarkEnd w:id="3244"/>
      <w:bookmarkEnd w:id="3245"/>
      <w:bookmarkEnd w:id="3246"/>
      <w:bookmarkEnd w:id="3247"/>
      <w:bookmarkEnd w:id="3248"/>
      <w:bookmarkEnd w:id="3249"/>
      <w:bookmarkEnd w:id="3250"/>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30"/>
      </w:pPr>
      <w:bookmarkStart w:id="3251" w:name="_Toc11247374"/>
      <w:bookmarkStart w:id="3252" w:name="_Toc27044496"/>
      <w:bookmarkStart w:id="3253" w:name="_Toc36033538"/>
      <w:bookmarkStart w:id="3254" w:name="_Toc45131673"/>
      <w:bookmarkStart w:id="3255" w:name="_Toc49775958"/>
      <w:bookmarkStart w:id="3256" w:name="_Toc51746878"/>
      <w:bookmarkStart w:id="3257" w:name="_Toc66360426"/>
      <w:bookmarkStart w:id="3258" w:name="_Toc68104931"/>
      <w:bookmarkStart w:id="3259" w:name="_Toc74755561"/>
      <w:bookmarkStart w:id="3260" w:name="_Toc105674434"/>
      <w:bookmarkStart w:id="3261" w:name="_Toc130502474"/>
      <w:bookmarkStart w:id="3262" w:name="_Toc153625261"/>
      <w:bookmarkStart w:id="3263" w:name="_Toc185505494"/>
      <w:bookmarkStart w:id="3264" w:name="_Toc212046023"/>
      <w:r w:rsidRPr="000A0A5F">
        <w:t>5.4.3</w:t>
      </w:r>
      <w:r w:rsidRPr="000A0A5F">
        <w:tab/>
        <w:t>Resource structure</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857747D" w14:textId="77777777" w:rsidR="00CB0DD7" w:rsidRPr="000A0A5F" w:rsidRDefault="00CB0DD7">
      <w:pPr>
        <w:pStyle w:val="40"/>
      </w:pPr>
      <w:bookmarkStart w:id="3265" w:name="_Toc11247375"/>
      <w:bookmarkStart w:id="3266" w:name="_Toc27044497"/>
      <w:bookmarkStart w:id="3267" w:name="_Toc36033539"/>
      <w:bookmarkStart w:id="3268" w:name="_Toc45131674"/>
      <w:bookmarkStart w:id="3269" w:name="_Toc49775959"/>
      <w:bookmarkStart w:id="3270" w:name="_Toc51746879"/>
      <w:bookmarkStart w:id="3271" w:name="_Toc66360427"/>
      <w:bookmarkStart w:id="3272" w:name="_Toc68104932"/>
      <w:bookmarkStart w:id="3273" w:name="_Toc74755562"/>
      <w:bookmarkStart w:id="3274" w:name="_Toc105674435"/>
      <w:bookmarkStart w:id="3275" w:name="_Toc130502475"/>
      <w:bookmarkStart w:id="3276" w:name="_Toc153625262"/>
      <w:bookmarkStart w:id="3277" w:name="_Toc185505495"/>
      <w:bookmarkStart w:id="3278" w:name="_Toc212046024"/>
      <w:r w:rsidRPr="000A0A5F">
        <w:t>5.4.3.1</w:t>
      </w:r>
      <w:r w:rsidRPr="000A0A5F">
        <w:tab/>
        <w:t>General</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40"/>
      </w:pPr>
      <w:bookmarkStart w:id="3279" w:name="_Toc11247376"/>
      <w:bookmarkStart w:id="3280" w:name="_Toc27044498"/>
      <w:bookmarkStart w:id="3281" w:name="_Toc36033540"/>
      <w:bookmarkStart w:id="3282" w:name="_Toc45131675"/>
      <w:bookmarkStart w:id="3283" w:name="_Toc49775960"/>
      <w:bookmarkStart w:id="3284" w:name="_Toc51746880"/>
      <w:bookmarkStart w:id="3285" w:name="_Toc66360428"/>
      <w:bookmarkStart w:id="3286" w:name="_Toc68104933"/>
      <w:bookmarkStart w:id="3287" w:name="_Toc74755563"/>
      <w:bookmarkStart w:id="3288" w:name="_Toc105674436"/>
      <w:bookmarkStart w:id="3289" w:name="_Toc130502476"/>
      <w:bookmarkStart w:id="3290" w:name="_Toc153625263"/>
      <w:bookmarkStart w:id="3291" w:name="_Toc185505496"/>
      <w:bookmarkStart w:id="3292" w:name="_Toc212046025"/>
      <w:r w:rsidRPr="000A0A5F">
        <w:t>5.4.3.2</w:t>
      </w:r>
      <w:r w:rsidRPr="000A0A5F">
        <w:tab/>
        <w:t>Resource: BDT Subscriptions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C39905A" w14:textId="77777777" w:rsidR="00CB0DD7" w:rsidRPr="000A0A5F" w:rsidRDefault="00CB0DD7">
      <w:pPr>
        <w:pStyle w:val="50"/>
      </w:pPr>
      <w:bookmarkStart w:id="3293" w:name="_Toc11247377"/>
      <w:bookmarkStart w:id="3294" w:name="_Toc27044499"/>
      <w:bookmarkStart w:id="3295" w:name="_Toc36033541"/>
      <w:bookmarkStart w:id="3296" w:name="_Toc45131676"/>
      <w:bookmarkStart w:id="3297" w:name="_Toc49775961"/>
      <w:bookmarkStart w:id="3298" w:name="_Toc51746881"/>
      <w:bookmarkStart w:id="3299" w:name="_Toc66360429"/>
      <w:bookmarkStart w:id="3300" w:name="_Toc68104934"/>
      <w:bookmarkStart w:id="3301" w:name="_Toc74755564"/>
      <w:bookmarkStart w:id="3302" w:name="_Toc105674437"/>
      <w:bookmarkStart w:id="3303" w:name="_Toc130502477"/>
      <w:bookmarkStart w:id="3304" w:name="_Toc153625264"/>
      <w:bookmarkStart w:id="3305" w:name="_Toc185505497"/>
      <w:bookmarkStart w:id="3306" w:name="_Toc212046026"/>
      <w:r w:rsidRPr="000A0A5F">
        <w:t>5.4.3.2.1</w:t>
      </w:r>
      <w:r w:rsidRPr="000A0A5F">
        <w:tab/>
        <w:t>Introduction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50"/>
      </w:pPr>
      <w:bookmarkStart w:id="3307" w:name="_Toc11247378"/>
      <w:bookmarkStart w:id="3308" w:name="_Toc27044500"/>
      <w:bookmarkStart w:id="3309" w:name="_Toc36033542"/>
      <w:bookmarkStart w:id="3310" w:name="_Toc45131677"/>
      <w:bookmarkStart w:id="3311" w:name="_Toc49775962"/>
      <w:bookmarkStart w:id="3312" w:name="_Toc51746882"/>
      <w:bookmarkStart w:id="3313" w:name="_Toc66360430"/>
      <w:bookmarkStart w:id="3314" w:name="_Toc68104935"/>
      <w:bookmarkStart w:id="3315" w:name="_Toc74755565"/>
      <w:bookmarkStart w:id="3316" w:name="_Toc105674438"/>
      <w:bookmarkStart w:id="3317" w:name="_Toc130502478"/>
      <w:bookmarkStart w:id="3318" w:name="_Toc153625265"/>
      <w:bookmarkStart w:id="3319" w:name="_Toc185505498"/>
      <w:bookmarkStart w:id="3320" w:name="_Toc212046027"/>
      <w:r w:rsidRPr="000A0A5F">
        <w:t>5.4.3.2.2</w:t>
      </w:r>
      <w:r w:rsidRPr="000A0A5F">
        <w:tab/>
        <w:t>Resource definition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50"/>
      </w:pPr>
      <w:bookmarkStart w:id="3321" w:name="_Toc11247379"/>
      <w:bookmarkStart w:id="3322" w:name="_Toc27044501"/>
      <w:bookmarkStart w:id="3323" w:name="_Toc36033543"/>
      <w:bookmarkStart w:id="3324" w:name="_Toc45131678"/>
      <w:bookmarkStart w:id="3325" w:name="_Toc49775963"/>
      <w:bookmarkStart w:id="3326" w:name="_Toc51746883"/>
      <w:bookmarkStart w:id="3327" w:name="_Toc66360431"/>
      <w:bookmarkStart w:id="3328" w:name="_Toc68104936"/>
      <w:bookmarkStart w:id="3329" w:name="_Toc74755566"/>
      <w:bookmarkStart w:id="3330" w:name="_Toc105674439"/>
      <w:bookmarkStart w:id="3331" w:name="_Toc130502479"/>
      <w:bookmarkStart w:id="3332" w:name="_Toc153625266"/>
      <w:bookmarkStart w:id="3333" w:name="_Toc185505499"/>
      <w:bookmarkStart w:id="3334" w:name="_Toc212046028"/>
      <w:r w:rsidRPr="000A0A5F">
        <w:t>5.4.3.2.3</w:t>
      </w:r>
      <w:r w:rsidRPr="000A0A5F">
        <w:tab/>
        <w:t>Resource methods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41719EF" w14:textId="77777777" w:rsidR="00CB0DD7" w:rsidRPr="000A0A5F" w:rsidRDefault="00CB0DD7">
      <w:pPr>
        <w:pStyle w:val="6"/>
      </w:pPr>
      <w:bookmarkStart w:id="3335" w:name="_Toc11247380"/>
      <w:bookmarkStart w:id="3336" w:name="_Toc27044502"/>
      <w:bookmarkStart w:id="3337" w:name="_Toc36033544"/>
      <w:bookmarkStart w:id="3338" w:name="_Toc45131679"/>
      <w:bookmarkStart w:id="3339" w:name="_Toc49775964"/>
      <w:bookmarkStart w:id="3340" w:name="_Toc51746884"/>
      <w:bookmarkStart w:id="3341" w:name="_Toc66360432"/>
      <w:bookmarkStart w:id="3342" w:name="_Toc68104937"/>
      <w:bookmarkStart w:id="3343" w:name="_Toc74755567"/>
      <w:bookmarkStart w:id="3344" w:name="_Toc105674440"/>
      <w:bookmarkStart w:id="3345" w:name="_Toc130502480"/>
      <w:bookmarkStart w:id="3346" w:name="_Toc153625267"/>
      <w:bookmarkStart w:id="3347" w:name="_Toc185505500"/>
      <w:bookmarkStart w:id="3348" w:name="_Toc212046029"/>
      <w:r w:rsidRPr="000A0A5F">
        <w:t>5.4.3.2.3.1</w:t>
      </w:r>
      <w:r w:rsidRPr="000A0A5F">
        <w:tab/>
        <w:t>GET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pPr>
        <w:pStyle w:val="6"/>
      </w:pPr>
      <w:bookmarkStart w:id="3349" w:name="_Toc11247381"/>
      <w:bookmarkStart w:id="3350" w:name="_Toc27044503"/>
      <w:bookmarkStart w:id="3351" w:name="_Toc36033545"/>
      <w:bookmarkStart w:id="3352" w:name="_Toc45131680"/>
      <w:bookmarkStart w:id="3353" w:name="_Toc49775965"/>
      <w:bookmarkStart w:id="3354" w:name="_Toc51746885"/>
      <w:bookmarkStart w:id="3355" w:name="_Toc66360433"/>
      <w:bookmarkStart w:id="3356" w:name="_Toc68104938"/>
      <w:bookmarkStart w:id="3357" w:name="_Toc74755568"/>
      <w:bookmarkStart w:id="3358" w:name="_Toc105674441"/>
      <w:bookmarkStart w:id="3359" w:name="_Toc130502481"/>
      <w:bookmarkStart w:id="3360" w:name="_Toc153625268"/>
      <w:bookmarkStart w:id="3361" w:name="_Toc185505501"/>
      <w:bookmarkStart w:id="3362" w:name="_Toc212046030"/>
      <w:r w:rsidRPr="000A0A5F">
        <w:t>5.4.3.2.3.2</w:t>
      </w:r>
      <w:r w:rsidRPr="000A0A5F">
        <w:tab/>
        <w:t>PUT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pPr>
        <w:pStyle w:val="6"/>
      </w:pPr>
      <w:bookmarkStart w:id="3363" w:name="_Toc11247382"/>
      <w:bookmarkStart w:id="3364" w:name="_Toc27044504"/>
      <w:bookmarkStart w:id="3365" w:name="_Toc36033546"/>
      <w:bookmarkStart w:id="3366" w:name="_Toc45131681"/>
      <w:bookmarkStart w:id="3367" w:name="_Toc49775966"/>
      <w:bookmarkStart w:id="3368" w:name="_Toc51746886"/>
      <w:bookmarkStart w:id="3369" w:name="_Toc66360434"/>
      <w:bookmarkStart w:id="3370" w:name="_Toc68104939"/>
      <w:bookmarkStart w:id="3371" w:name="_Toc74755569"/>
      <w:bookmarkStart w:id="3372" w:name="_Toc105674442"/>
      <w:bookmarkStart w:id="3373" w:name="_Toc130502482"/>
      <w:bookmarkStart w:id="3374" w:name="_Toc153625269"/>
      <w:bookmarkStart w:id="3375" w:name="_Toc185505502"/>
      <w:bookmarkStart w:id="3376" w:name="_Toc212046031"/>
      <w:r w:rsidRPr="000A0A5F">
        <w:t>5.4.3.2.3.3</w:t>
      </w:r>
      <w:r w:rsidRPr="000A0A5F">
        <w:tab/>
        <w:t>PATCH</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pPr>
        <w:pStyle w:val="6"/>
      </w:pPr>
      <w:bookmarkStart w:id="3377" w:name="_Toc11247383"/>
      <w:bookmarkStart w:id="3378" w:name="_Toc27044505"/>
      <w:bookmarkStart w:id="3379" w:name="_Toc36033547"/>
      <w:bookmarkStart w:id="3380" w:name="_Toc45131682"/>
      <w:bookmarkStart w:id="3381" w:name="_Toc49775967"/>
      <w:bookmarkStart w:id="3382" w:name="_Toc51746887"/>
      <w:bookmarkStart w:id="3383" w:name="_Toc66360435"/>
      <w:bookmarkStart w:id="3384" w:name="_Toc68104940"/>
      <w:bookmarkStart w:id="3385" w:name="_Toc74755570"/>
      <w:bookmarkStart w:id="3386" w:name="_Toc105674443"/>
      <w:bookmarkStart w:id="3387" w:name="_Toc130502483"/>
      <w:bookmarkStart w:id="3388" w:name="_Toc153625270"/>
      <w:bookmarkStart w:id="3389" w:name="_Toc185505503"/>
      <w:bookmarkStart w:id="3390" w:name="_Toc212046032"/>
      <w:r w:rsidRPr="000A0A5F">
        <w:t>5.4.3.2.3.4</w:t>
      </w:r>
      <w:r w:rsidRPr="000A0A5F">
        <w:tab/>
        <w:t>POST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pPr>
        <w:pStyle w:val="6"/>
      </w:pPr>
      <w:bookmarkStart w:id="3391" w:name="_Toc11247384"/>
      <w:bookmarkStart w:id="3392" w:name="_Toc27044506"/>
      <w:bookmarkStart w:id="3393" w:name="_Toc36033548"/>
      <w:bookmarkStart w:id="3394" w:name="_Toc45131683"/>
      <w:bookmarkStart w:id="3395" w:name="_Toc49775968"/>
      <w:bookmarkStart w:id="3396" w:name="_Toc51746888"/>
      <w:bookmarkStart w:id="3397" w:name="_Toc66360436"/>
      <w:bookmarkStart w:id="3398" w:name="_Toc68104941"/>
      <w:bookmarkStart w:id="3399" w:name="_Toc74755571"/>
      <w:bookmarkStart w:id="3400" w:name="_Toc105674444"/>
      <w:bookmarkStart w:id="3401" w:name="_Toc130502484"/>
      <w:bookmarkStart w:id="3402" w:name="_Toc153625271"/>
      <w:bookmarkStart w:id="3403" w:name="_Toc185505504"/>
      <w:bookmarkStart w:id="3404" w:name="_Toc212046033"/>
      <w:r w:rsidRPr="000A0A5F">
        <w:t>5.4.3.2.3.5</w:t>
      </w:r>
      <w:r w:rsidRPr="000A0A5F">
        <w:tab/>
        <w:t>DELETE</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40"/>
      </w:pPr>
      <w:bookmarkStart w:id="3405" w:name="_Toc11247385"/>
      <w:bookmarkStart w:id="3406" w:name="_Toc27044507"/>
      <w:bookmarkStart w:id="3407" w:name="_Toc36033549"/>
      <w:bookmarkStart w:id="3408" w:name="_Toc45131684"/>
      <w:bookmarkStart w:id="3409" w:name="_Toc49775969"/>
      <w:bookmarkStart w:id="3410" w:name="_Toc51746889"/>
      <w:bookmarkStart w:id="3411" w:name="_Toc66360437"/>
      <w:bookmarkStart w:id="3412" w:name="_Toc68104942"/>
      <w:bookmarkStart w:id="3413" w:name="_Toc74755572"/>
      <w:bookmarkStart w:id="3414" w:name="_Toc105674445"/>
      <w:bookmarkStart w:id="3415" w:name="_Toc130502485"/>
      <w:bookmarkStart w:id="3416" w:name="_Toc153625272"/>
      <w:bookmarkStart w:id="3417" w:name="_Toc185505505"/>
      <w:bookmarkStart w:id="3418" w:name="_Toc212046034"/>
      <w:r w:rsidRPr="000A0A5F">
        <w:t>5.4.3.3</w:t>
      </w:r>
      <w:r w:rsidRPr="000A0A5F">
        <w:tab/>
        <w:t>Resource: Individual BDT Subscription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1CE274C" w14:textId="77777777" w:rsidR="00CB0DD7" w:rsidRPr="000A0A5F" w:rsidRDefault="00CB0DD7">
      <w:pPr>
        <w:pStyle w:val="50"/>
      </w:pPr>
      <w:bookmarkStart w:id="3419" w:name="_Toc11247386"/>
      <w:bookmarkStart w:id="3420" w:name="_Toc27044508"/>
      <w:bookmarkStart w:id="3421" w:name="_Toc36033550"/>
      <w:bookmarkStart w:id="3422" w:name="_Toc45131685"/>
      <w:bookmarkStart w:id="3423" w:name="_Toc49775970"/>
      <w:bookmarkStart w:id="3424" w:name="_Toc51746890"/>
      <w:bookmarkStart w:id="3425" w:name="_Toc66360438"/>
      <w:bookmarkStart w:id="3426" w:name="_Toc68104943"/>
      <w:bookmarkStart w:id="3427" w:name="_Toc74755573"/>
      <w:bookmarkStart w:id="3428" w:name="_Toc105674446"/>
      <w:bookmarkStart w:id="3429" w:name="_Toc130502486"/>
      <w:bookmarkStart w:id="3430" w:name="_Toc153625273"/>
      <w:bookmarkStart w:id="3431" w:name="_Toc185505506"/>
      <w:bookmarkStart w:id="3432" w:name="_Toc212046035"/>
      <w:r w:rsidRPr="000A0A5F">
        <w:t>5.4.3.3.1</w:t>
      </w:r>
      <w:r w:rsidRPr="000A0A5F">
        <w:tab/>
        <w:t>Introduction</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50"/>
      </w:pPr>
      <w:bookmarkStart w:id="3433" w:name="_Toc11247387"/>
      <w:bookmarkStart w:id="3434" w:name="_Toc27044509"/>
      <w:bookmarkStart w:id="3435" w:name="_Toc36033551"/>
      <w:bookmarkStart w:id="3436" w:name="_Toc45131686"/>
      <w:bookmarkStart w:id="3437" w:name="_Toc49775971"/>
      <w:bookmarkStart w:id="3438" w:name="_Toc51746891"/>
      <w:bookmarkStart w:id="3439" w:name="_Toc66360439"/>
      <w:bookmarkStart w:id="3440" w:name="_Toc68104944"/>
      <w:bookmarkStart w:id="3441" w:name="_Toc74755574"/>
      <w:bookmarkStart w:id="3442" w:name="_Toc105674447"/>
      <w:bookmarkStart w:id="3443" w:name="_Toc130502487"/>
      <w:bookmarkStart w:id="3444" w:name="_Toc153625274"/>
      <w:bookmarkStart w:id="3445" w:name="_Toc185505507"/>
      <w:bookmarkStart w:id="3446" w:name="_Toc212046036"/>
      <w:r w:rsidRPr="000A0A5F">
        <w:t>5.4.3.3.2</w:t>
      </w:r>
      <w:r w:rsidRPr="000A0A5F">
        <w:tab/>
        <w:t>Resource definition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50"/>
      </w:pPr>
      <w:bookmarkStart w:id="3447" w:name="_Toc11247388"/>
      <w:bookmarkStart w:id="3448" w:name="_Toc27044510"/>
      <w:bookmarkStart w:id="3449" w:name="_Toc36033552"/>
      <w:bookmarkStart w:id="3450" w:name="_Toc45131687"/>
      <w:bookmarkStart w:id="3451" w:name="_Toc49775972"/>
      <w:bookmarkStart w:id="3452" w:name="_Toc51746892"/>
      <w:bookmarkStart w:id="3453" w:name="_Toc66360440"/>
      <w:bookmarkStart w:id="3454" w:name="_Toc68104945"/>
      <w:bookmarkStart w:id="3455" w:name="_Toc74755575"/>
      <w:bookmarkStart w:id="3456" w:name="_Toc105674448"/>
      <w:bookmarkStart w:id="3457" w:name="_Toc130502488"/>
      <w:bookmarkStart w:id="3458" w:name="_Toc153625275"/>
      <w:bookmarkStart w:id="3459" w:name="_Toc185505508"/>
      <w:bookmarkStart w:id="3460" w:name="_Toc212046037"/>
      <w:r w:rsidRPr="000A0A5F">
        <w:t>5.4.3.3.3</w:t>
      </w:r>
      <w:r w:rsidRPr="000A0A5F">
        <w:tab/>
        <w:t>Resource methods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2ADAED3" w14:textId="77777777" w:rsidR="00CB0DD7" w:rsidRPr="000A0A5F" w:rsidRDefault="00CB0DD7">
      <w:pPr>
        <w:pStyle w:val="6"/>
      </w:pPr>
      <w:bookmarkStart w:id="3461" w:name="_Toc11247389"/>
      <w:bookmarkStart w:id="3462" w:name="_Toc27044511"/>
      <w:bookmarkStart w:id="3463" w:name="_Toc36033553"/>
      <w:bookmarkStart w:id="3464" w:name="_Toc45131688"/>
      <w:bookmarkStart w:id="3465" w:name="_Toc49775973"/>
      <w:bookmarkStart w:id="3466" w:name="_Toc51746893"/>
      <w:bookmarkStart w:id="3467" w:name="_Toc66360441"/>
      <w:bookmarkStart w:id="3468" w:name="_Toc68104946"/>
      <w:bookmarkStart w:id="3469" w:name="_Toc74755576"/>
      <w:bookmarkStart w:id="3470" w:name="_Toc105674449"/>
      <w:bookmarkStart w:id="3471" w:name="_Toc130502489"/>
      <w:bookmarkStart w:id="3472" w:name="_Toc153625276"/>
      <w:bookmarkStart w:id="3473" w:name="_Toc185505509"/>
      <w:bookmarkStart w:id="3474" w:name="_Toc212046038"/>
      <w:r w:rsidRPr="000A0A5F">
        <w:t>5.4.3.3.3.1</w:t>
      </w:r>
      <w:r w:rsidRPr="000A0A5F">
        <w:tab/>
        <w:t>GET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pPr>
        <w:pStyle w:val="6"/>
      </w:pPr>
      <w:bookmarkStart w:id="3475" w:name="_Toc11247390"/>
      <w:bookmarkStart w:id="3476" w:name="_Toc27044512"/>
      <w:bookmarkStart w:id="3477" w:name="_Toc36033554"/>
      <w:bookmarkStart w:id="3478" w:name="_Toc45131689"/>
      <w:bookmarkStart w:id="3479" w:name="_Toc49775974"/>
      <w:bookmarkStart w:id="3480" w:name="_Toc51746894"/>
      <w:bookmarkStart w:id="3481" w:name="_Toc66360442"/>
      <w:bookmarkStart w:id="3482" w:name="_Toc68104947"/>
      <w:bookmarkStart w:id="3483" w:name="_Toc74755577"/>
      <w:bookmarkStart w:id="3484" w:name="_Toc105674450"/>
      <w:bookmarkStart w:id="3485" w:name="_Toc130502490"/>
      <w:bookmarkStart w:id="3486" w:name="_Toc153625277"/>
      <w:bookmarkStart w:id="3487" w:name="_Toc185505510"/>
      <w:bookmarkStart w:id="3488" w:name="_Toc212046039"/>
      <w:r w:rsidRPr="000A0A5F">
        <w:t>5.4.3.3.3.2</w:t>
      </w:r>
      <w:r w:rsidRPr="000A0A5F">
        <w:tab/>
        <w:t>PUT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pPr>
        <w:pStyle w:val="6"/>
      </w:pPr>
      <w:bookmarkStart w:id="3489" w:name="_Toc11247391"/>
      <w:bookmarkStart w:id="3490" w:name="_Toc27044513"/>
      <w:bookmarkStart w:id="3491" w:name="_Toc36033555"/>
      <w:bookmarkStart w:id="3492" w:name="_Toc45131690"/>
      <w:bookmarkStart w:id="3493" w:name="_Toc49775975"/>
      <w:bookmarkStart w:id="3494" w:name="_Toc51746895"/>
      <w:bookmarkStart w:id="3495" w:name="_Toc66360443"/>
      <w:bookmarkStart w:id="3496" w:name="_Toc68104948"/>
      <w:bookmarkStart w:id="3497" w:name="_Toc74755578"/>
      <w:bookmarkStart w:id="3498" w:name="_Toc105674451"/>
      <w:bookmarkStart w:id="3499" w:name="_Toc130502491"/>
      <w:bookmarkStart w:id="3500" w:name="_Toc153625278"/>
      <w:bookmarkStart w:id="3501" w:name="_Toc185505511"/>
      <w:bookmarkStart w:id="3502" w:name="_Toc212046040"/>
      <w:r w:rsidRPr="000A0A5F">
        <w:t>5.4.3.3.3.3</w:t>
      </w:r>
      <w:r w:rsidRPr="000A0A5F">
        <w:tab/>
        <w:t>PATCH</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pPr>
        <w:pStyle w:val="6"/>
      </w:pPr>
      <w:bookmarkStart w:id="3503" w:name="_Toc11247392"/>
      <w:bookmarkStart w:id="3504" w:name="_Toc27044514"/>
      <w:bookmarkStart w:id="3505" w:name="_Toc36033556"/>
      <w:bookmarkStart w:id="3506" w:name="_Toc45131691"/>
      <w:bookmarkStart w:id="3507" w:name="_Toc49775976"/>
      <w:bookmarkStart w:id="3508" w:name="_Toc51746896"/>
      <w:bookmarkStart w:id="3509" w:name="_Toc66360444"/>
      <w:bookmarkStart w:id="3510" w:name="_Toc68104949"/>
      <w:bookmarkStart w:id="3511" w:name="_Toc74755579"/>
      <w:bookmarkStart w:id="3512" w:name="_Toc105674452"/>
      <w:bookmarkStart w:id="3513" w:name="_Toc130502492"/>
      <w:bookmarkStart w:id="3514" w:name="_Toc153625279"/>
      <w:bookmarkStart w:id="3515" w:name="_Toc185505512"/>
      <w:bookmarkStart w:id="3516" w:name="_Toc212046041"/>
      <w:r w:rsidRPr="000A0A5F">
        <w:t>5.4.3.3.3.4</w:t>
      </w:r>
      <w:r w:rsidRPr="000A0A5F">
        <w:tab/>
        <w:t>POST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pPr>
        <w:pStyle w:val="6"/>
      </w:pPr>
      <w:bookmarkStart w:id="3517" w:name="_Toc11247393"/>
      <w:bookmarkStart w:id="3518" w:name="_Toc27044515"/>
      <w:bookmarkStart w:id="3519" w:name="_Toc36033557"/>
      <w:bookmarkStart w:id="3520" w:name="_Toc45131692"/>
      <w:bookmarkStart w:id="3521" w:name="_Toc49775977"/>
      <w:bookmarkStart w:id="3522" w:name="_Toc51746897"/>
      <w:bookmarkStart w:id="3523" w:name="_Toc66360445"/>
      <w:bookmarkStart w:id="3524" w:name="_Toc68104950"/>
      <w:bookmarkStart w:id="3525" w:name="_Toc74755580"/>
      <w:bookmarkStart w:id="3526" w:name="_Toc105674453"/>
      <w:bookmarkStart w:id="3527" w:name="_Toc130502493"/>
      <w:bookmarkStart w:id="3528" w:name="_Toc153625280"/>
      <w:bookmarkStart w:id="3529" w:name="_Toc185505513"/>
      <w:bookmarkStart w:id="3530" w:name="_Toc212046042"/>
      <w:r w:rsidRPr="000A0A5F">
        <w:t>5.4.3.3.3.5</w:t>
      </w:r>
      <w:r w:rsidRPr="000A0A5F">
        <w:tab/>
        <w:t>DELETE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40"/>
      </w:pPr>
      <w:bookmarkStart w:id="3531" w:name="_Toc11247394"/>
      <w:bookmarkStart w:id="3532" w:name="_Toc27044516"/>
      <w:bookmarkStart w:id="3533" w:name="_Toc36033558"/>
      <w:bookmarkStart w:id="3534" w:name="_Toc45131693"/>
      <w:bookmarkStart w:id="3535" w:name="_Toc49775978"/>
      <w:bookmarkStart w:id="3536" w:name="_Toc51746898"/>
      <w:bookmarkStart w:id="3537" w:name="_Toc66360446"/>
      <w:bookmarkStart w:id="3538" w:name="_Toc68104951"/>
      <w:bookmarkStart w:id="3539" w:name="_Toc74755581"/>
      <w:bookmarkStart w:id="3540" w:name="_Toc105674454"/>
      <w:bookmarkStart w:id="3541" w:name="_Toc130502494"/>
      <w:bookmarkStart w:id="3542" w:name="_Toc153625281"/>
      <w:bookmarkStart w:id="3543" w:name="_Toc185505514"/>
      <w:bookmarkStart w:id="3544" w:name="_Toc212046043"/>
      <w:r w:rsidRPr="000A0A5F">
        <w:t>5.4.3.4</w:t>
      </w:r>
      <w:r w:rsidRPr="000A0A5F">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DC41B5C" w14:textId="77777777" w:rsidR="00CB0DD7" w:rsidRPr="000A0A5F" w:rsidRDefault="00CB0DD7">
      <w:pPr>
        <w:pStyle w:val="30"/>
      </w:pPr>
      <w:bookmarkStart w:id="3545" w:name="_Toc66360447"/>
      <w:bookmarkStart w:id="3546" w:name="_Toc68104952"/>
      <w:bookmarkStart w:id="3547" w:name="_Toc74755582"/>
      <w:bookmarkStart w:id="3548" w:name="_Toc105674455"/>
      <w:bookmarkStart w:id="3549" w:name="_Toc130502495"/>
      <w:bookmarkStart w:id="3550" w:name="_Toc153625282"/>
      <w:bookmarkStart w:id="3551" w:name="_Toc185505515"/>
      <w:bookmarkStart w:id="3552" w:name="_Toc212046044"/>
      <w:r w:rsidRPr="000A0A5F">
        <w:t>5.4.</w:t>
      </w:r>
      <w:r w:rsidR="00B40D37" w:rsidRPr="000A0A5F">
        <w:t>3A</w:t>
      </w:r>
      <w:r w:rsidRPr="000A0A5F">
        <w:tab/>
        <w:t>Notifications</w:t>
      </w:r>
      <w:bookmarkEnd w:id="3545"/>
      <w:bookmarkEnd w:id="3546"/>
      <w:bookmarkEnd w:id="3547"/>
      <w:bookmarkEnd w:id="3548"/>
      <w:bookmarkEnd w:id="3549"/>
      <w:bookmarkEnd w:id="3550"/>
      <w:bookmarkEnd w:id="3551"/>
      <w:bookmarkEnd w:id="3552"/>
    </w:p>
    <w:p w14:paraId="775A8211" w14:textId="77777777" w:rsidR="00CB0DD7" w:rsidRPr="000A0A5F" w:rsidRDefault="00CB0DD7">
      <w:pPr>
        <w:pStyle w:val="40"/>
      </w:pPr>
      <w:bookmarkStart w:id="3553" w:name="_Toc66360448"/>
      <w:bookmarkStart w:id="3554" w:name="_Toc68104953"/>
      <w:bookmarkStart w:id="3555" w:name="_Toc74755583"/>
      <w:bookmarkStart w:id="3556" w:name="_Toc105674456"/>
      <w:bookmarkStart w:id="3557" w:name="_Toc130502496"/>
      <w:bookmarkStart w:id="3558" w:name="_Toc153625283"/>
      <w:bookmarkStart w:id="3559" w:name="_Toc185505516"/>
      <w:bookmarkStart w:id="3560" w:name="_Toc212046045"/>
      <w:r w:rsidRPr="000A0A5F">
        <w:t>5.4.</w:t>
      </w:r>
      <w:r w:rsidR="00B40D37" w:rsidRPr="000A0A5F">
        <w:t>3A</w:t>
      </w:r>
      <w:r w:rsidRPr="000A0A5F">
        <w:t>.1</w:t>
      </w:r>
      <w:r w:rsidRPr="000A0A5F">
        <w:tab/>
        <w:t>General</w:t>
      </w:r>
      <w:bookmarkEnd w:id="3553"/>
      <w:bookmarkEnd w:id="3554"/>
      <w:bookmarkEnd w:id="3555"/>
      <w:bookmarkEnd w:id="3556"/>
      <w:bookmarkEnd w:id="3557"/>
      <w:bookmarkEnd w:id="3558"/>
      <w:bookmarkEnd w:id="3559"/>
      <w:bookmarkEnd w:id="3560"/>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40"/>
      </w:pPr>
      <w:bookmarkStart w:id="3561" w:name="_Toc66360449"/>
      <w:bookmarkStart w:id="3562" w:name="_Toc68104954"/>
      <w:bookmarkStart w:id="3563" w:name="_Toc74755584"/>
      <w:bookmarkStart w:id="3564" w:name="_Toc105674457"/>
      <w:bookmarkStart w:id="3565" w:name="_Toc130502497"/>
      <w:bookmarkStart w:id="3566" w:name="_Toc153625284"/>
      <w:bookmarkStart w:id="3567" w:name="_Toc185505517"/>
      <w:bookmarkStart w:id="3568" w:name="_Toc212046046"/>
      <w:r w:rsidRPr="000A0A5F">
        <w:lastRenderedPageBreak/>
        <w:t>5.4.</w:t>
      </w:r>
      <w:r w:rsidR="00B40D37" w:rsidRPr="000A0A5F">
        <w:t>3A</w:t>
      </w:r>
      <w:r w:rsidRPr="000A0A5F">
        <w:t>.2</w:t>
      </w:r>
      <w:r w:rsidRPr="000A0A5F">
        <w:tab/>
        <w:t>BDT Warning Notification</w:t>
      </w:r>
      <w:bookmarkEnd w:id="3561"/>
      <w:bookmarkEnd w:id="3562"/>
      <w:bookmarkEnd w:id="3563"/>
      <w:bookmarkEnd w:id="3564"/>
      <w:bookmarkEnd w:id="3565"/>
      <w:bookmarkEnd w:id="3566"/>
      <w:bookmarkEnd w:id="3567"/>
      <w:bookmarkEnd w:id="3568"/>
    </w:p>
    <w:p w14:paraId="65DF5155" w14:textId="77777777" w:rsidR="00CB0DD7" w:rsidRPr="000A0A5F" w:rsidRDefault="00CB0DD7">
      <w:pPr>
        <w:pStyle w:val="50"/>
        <w:rPr>
          <w:noProof/>
        </w:rPr>
      </w:pPr>
      <w:bookmarkStart w:id="3569" w:name="_Toc66360450"/>
      <w:bookmarkStart w:id="3570" w:name="_Toc68104955"/>
      <w:bookmarkStart w:id="3571" w:name="_Toc74755585"/>
      <w:bookmarkStart w:id="3572" w:name="_Toc105674458"/>
      <w:bookmarkStart w:id="3573" w:name="_Toc130502498"/>
      <w:bookmarkStart w:id="3574" w:name="_Toc153625285"/>
      <w:bookmarkStart w:id="3575" w:name="_Toc185505518"/>
      <w:bookmarkStart w:id="3576" w:name="_Toc212046047"/>
      <w:r w:rsidRPr="000A0A5F">
        <w:t>5.4.</w:t>
      </w:r>
      <w:r w:rsidR="00B40D37" w:rsidRPr="000A0A5F">
        <w:t>3A</w:t>
      </w:r>
      <w:r w:rsidRPr="000A0A5F">
        <w:t>.2</w:t>
      </w:r>
      <w:r w:rsidRPr="000A0A5F">
        <w:rPr>
          <w:noProof/>
        </w:rPr>
        <w:t>.1</w:t>
      </w:r>
      <w:r w:rsidRPr="000A0A5F">
        <w:rPr>
          <w:noProof/>
        </w:rPr>
        <w:tab/>
        <w:t>Description</w:t>
      </w:r>
      <w:bookmarkEnd w:id="3569"/>
      <w:bookmarkEnd w:id="3570"/>
      <w:bookmarkEnd w:id="3571"/>
      <w:bookmarkEnd w:id="3572"/>
      <w:bookmarkEnd w:id="3573"/>
      <w:bookmarkEnd w:id="3574"/>
      <w:bookmarkEnd w:id="3575"/>
      <w:bookmarkEnd w:id="3576"/>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50"/>
        <w:rPr>
          <w:noProof/>
        </w:rPr>
      </w:pPr>
      <w:bookmarkStart w:id="3577" w:name="_Toc66360451"/>
      <w:bookmarkStart w:id="3578" w:name="_Toc68104956"/>
      <w:bookmarkStart w:id="3579" w:name="_Toc74755586"/>
      <w:bookmarkStart w:id="3580" w:name="_Toc105674459"/>
      <w:bookmarkStart w:id="3581" w:name="_Toc130502499"/>
      <w:bookmarkStart w:id="3582" w:name="_Toc153625286"/>
      <w:bookmarkStart w:id="3583" w:name="_Toc185505519"/>
      <w:bookmarkStart w:id="3584" w:name="_Toc212046048"/>
      <w:r w:rsidRPr="000A0A5F">
        <w:t>5.4.</w:t>
      </w:r>
      <w:r w:rsidR="00B40D37" w:rsidRPr="000A0A5F">
        <w:t>3A</w:t>
      </w:r>
      <w:r w:rsidRPr="000A0A5F">
        <w:t>.2</w:t>
      </w:r>
      <w:r w:rsidRPr="000A0A5F">
        <w:rPr>
          <w:noProof/>
        </w:rPr>
        <w:t>.2</w:t>
      </w:r>
      <w:r w:rsidRPr="000A0A5F">
        <w:rPr>
          <w:noProof/>
        </w:rPr>
        <w:tab/>
        <w:t>Target URI</w:t>
      </w:r>
      <w:bookmarkEnd w:id="3577"/>
      <w:bookmarkEnd w:id="3578"/>
      <w:bookmarkEnd w:id="3579"/>
      <w:bookmarkEnd w:id="3580"/>
      <w:bookmarkEnd w:id="3581"/>
      <w:bookmarkEnd w:id="3582"/>
      <w:bookmarkEnd w:id="3583"/>
      <w:bookmarkEnd w:id="3584"/>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50"/>
        <w:rPr>
          <w:noProof/>
        </w:rPr>
      </w:pPr>
      <w:bookmarkStart w:id="3585" w:name="_Toc66360452"/>
      <w:bookmarkStart w:id="3586" w:name="_Toc68104957"/>
      <w:bookmarkStart w:id="3587" w:name="_Toc74755587"/>
      <w:bookmarkStart w:id="3588" w:name="_Toc105674460"/>
      <w:bookmarkStart w:id="3589" w:name="_Toc130502500"/>
      <w:bookmarkStart w:id="3590" w:name="_Toc153625287"/>
      <w:bookmarkStart w:id="3591" w:name="_Toc185505520"/>
      <w:bookmarkStart w:id="3592" w:name="_Toc212046049"/>
      <w:r w:rsidRPr="000A0A5F">
        <w:t>5.4.</w:t>
      </w:r>
      <w:r w:rsidR="00B40D37" w:rsidRPr="000A0A5F">
        <w:t>3A</w:t>
      </w:r>
      <w:r w:rsidRPr="000A0A5F">
        <w:t>.2</w:t>
      </w:r>
      <w:r w:rsidRPr="000A0A5F">
        <w:rPr>
          <w:noProof/>
        </w:rPr>
        <w:t>.3</w:t>
      </w:r>
      <w:r w:rsidRPr="000A0A5F">
        <w:rPr>
          <w:noProof/>
        </w:rPr>
        <w:tab/>
        <w:t>Standard Methods</w:t>
      </w:r>
      <w:bookmarkEnd w:id="3585"/>
      <w:bookmarkEnd w:id="3586"/>
      <w:bookmarkEnd w:id="3587"/>
      <w:bookmarkEnd w:id="3588"/>
      <w:bookmarkEnd w:id="3589"/>
      <w:bookmarkEnd w:id="3590"/>
      <w:bookmarkEnd w:id="3591"/>
      <w:bookmarkEnd w:id="3592"/>
    </w:p>
    <w:p w14:paraId="2E36386F" w14:textId="77777777" w:rsidR="00CB0DD7" w:rsidRPr="000A0A5F" w:rsidRDefault="00CB0DD7">
      <w:pPr>
        <w:pStyle w:val="6"/>
        <w:rPr>
          <w:noProof/>
        </w:rPr>
      </w:pPr>
      <w:bookmarkStart w:id="3593" w:name="_Toc66360453"/>
      <w:bookmarkStart w:id="3594" w:name="_Toc68104958"/>
      <w:bookmarkStart w:id="3595" w:name="_Toc74755588"/>
      <w:bookmarkStart w:id="3596" w:name="_Toc105674461"/>
      <w:bookmarkStart w:id="3597" w:name="_Toc130502501"/>
      <w:bookmarkStart w:id="3598" w:name="_Toc153625288"/>
      <w:bookmarkStart w:id="3599" w:name="_Toc185505521"/>
      <w:bookmarkStart w:id="3600" w:name="_Toc212046050"/>
      <w:r w:rsidRPr="000A0A5F">
        <w:t>5.4.</w:t>
      </w:r>
      <w:r w:rsidR="00B40D37" w:rsidRPr="000A0A5F">
        <w:t>3A</w:t>
      </w:r>
      <w:r w:rsidRPr="000A0A5F">
        <w:t>.2.3</w:t>
      </w:r>
      <w:r w:rsidRPr="000A0A5F">
        <w:rPr>
          <w:noProof/>
        </w:rPr>
        <w:t>.1</w:t>
      </w:r>
      <w:r w:rsidRPr="000A0A5F">
        <w:rPr>
          <w:noProof/>
        </w:rPr>
        <w:tab/>
      </w:r>
      <w:r w:rsidRPr="000A0A5F">
        <w:t>Notification via POST</w:t>
      </w:r>
      <w:bookmarkEnd w:id="3593"/>
      <w:bookmarkEnd w:id="3594"/>
      <w:bookmarkEnd w:id="3595"/>
      <w:bookmarkEnd w:id="3596"/>
      <w:bookmarkEnd w:id="3597"/>
      <w:bookmarkEnd w:id="3598"/>
      <w:bookmarkEnd w:id="3599"/>
      <w:bookmarkEnd w:id="360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pPr>
        <w:pStyle w:val="6"/>
      </w:pPr>
      <w:bookmarkStart w:id="3601" w:name="_Toc66360454"/>
      <w:bookmarkStart w:id="3602" w:name="_Toc68104959"/>
      <w:bookmarkStart w:id="3603" w:name="_Toc74755589"/>
      <w:bookmarkStart w:id="3604" w:name="_Toc105674462"/>
      <w:bookmarkStart w:id="3605" w:name="_Toc130502502"/>
      <w:bookmarkStart w:id="3606" w:name="_Toc153625289"/>
      <w:bookmarkStart w:id="3607" w:name="_Toc185505522"/>
      <w:bookmarkStart w:id="3608" w:name="_Toc212046051"/>
      <w:r w:rsidRPr="000A0A5F">
        <w:t>5.4.</w:t>
      </w:r>
      <w:r w:rsidR="00B40D37" w:rsidRPr="000A0A5F">
        <w:t>3A</w:t>
      </w:r>
      <w:r w:rsidRPr="000A0A5F">
        <w:t>.2.3.2</w:t>
      </w:r>
      <w:r w:rsidRPr="000A0A5F">
        <w:tab/>
        <w:t>Notification via Websocket</w:t>
      </w:r>
      <w:bookmarkEnd w:id="3601"/>
      <w:bookmarkEnd w:id="3602"/>
      <w:bookmarkEnd w:id="3603"/>
      <w:bookmarkEnd w:id="3604"/>
      <w:bookmarkEnd w:id="3605"/>
      <w:bookmarkEnd w:id="3606"/>
      <w:bookmarkEnd w:id="3607"/>
      <w:bookmarkEnd w:id="3608"/>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609" w:name="_Toc11247400"/>
      <w:bookmarkStart w:id="3610" w:name="_Toc27044522"/>
      <w:bookmarkStart w:id="3611" w:name="_Toc36033564"/>
      <w:bookmarkStart w:id="3612" w:name="_Toc45131699"/>
      <w:bookmarkStart w:id="3613" w:name="_Toc49775984"/>
      <w:bookmarkStart w:id="3614" w:name="_Toc51746904"/>
    </w:p>
    <w:p w14:paraId="2384A276" w14:textId="77777777" w:rsidR="00CB0DD7" w:rsidRPr="000A0A5F" w:rsidRDefault="00CB0DD7">
      <w:pPr>
        <w:pStyle w:val="30"/>
      </w:pPr>
      <w:bookmarkStart w:id="3615" w:name="_Toc66360455"/>
      <w:bookmarkStart w:id="3616" w:name="_Toc68104960"/>
      <w:bookmarkStart w:id="3617" w:name="_Toc74755590"/>
      <w:bookmarkStart w:id="3618" w:name="_Toc105674463"/>
      <w:bookmarkStart w:id="3619" w:name="_Toc130502503"/>
      <w:bookmarkStart w:id="3620" w:name="_Toc153625290"/>
      <w:bookmarkStart w:id="3621" w:name="_Toc185505523"/>
      <w:bookmarkStart w:id="3622" w:name="_Toc212046052"/>
      <w:r w:rsidRPr="000A0A5F">
        <w:t>5.4.4</w:t>
      </w:r>
      <w:r w:rsidRPr="000A0A5F">
        <w:tab/>
        <w:t>Used Features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370718" w:rsidRPr="000A0A5F" w14:paraId="490DC49E" w14:textId="77777777" w:rsidTr="00FF0AF8">
        <w:trPr>
          <w:cantSplit/>
        </w:trPr>
        <w:tc>
          <w:tcPr>
            <w:tcW w:w="1276" w:type="dxa"/>
          </w:tcPr>
          <w:p w14:paraId="00B46938" w14:textId="77777777" w:rsidR="00370718" w:rsidRPr="000A0A5F" w:rsidRDefault="00370718" w:rsidP="00370718">
            <w:pPr>
              <w:pStyle w:val="TAC"/>
              <w:rPr>
                <w:lang w:eastAsia="zh-CN"/>
              </w:rPr>
            </w:pPr>
            <w:r>
              <w:rPr>
                <w:lang w:eastAsia="zh-CN"/>
              </w:rPr>
              <w:t>7</w:t>
            </w:r>
          </w:p>
        </w:tc>
        <w:tc>
          <w:tcPr>
            <w:tcW w:w="1843" w:type="dxa"/>
          </w:tcPr>
          <w:p w14:paraId="243549EF" w14:textId="77777777" w:rsidR="00370718" w:rsidRPr="000A0A5F" w:rsidRDefault="00370718" w:rsidP="00370718">
            <w:pPr>
              <w:pStyle w:val="TAC"/>
              <w:rPr>
                <w:lang w:eastAsia="zh-CN"/>
              </w:rPr>
            </w:pPr>
            <w:r>
              <w:rPr>
                <w:lang w:eastAsia="zh-CN"/>
              </w:rPr>
              <w:t>Energy</w:t>
            </w:r>
          </w:p>
        </w:tc>
        <w:tc>
          <w:tcPr>
            <w:tcW w:w="6662" w:type="dxa"/>
          </w:tcPr>
          <w:p w14:paraId="2B621F55" w14:textId="77777777" w:rsidR="009279CF" w:rsidRPr="00856251" w:rsidRDefault="009279CF" w:rsidP="00BC1C61">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6E58C61F" w14:textId="77777777" w:rsidR="009279CF" w:rsidRPr="00856251" w:rsidRDefault="009279CF" w:rsidP="00BC1C61">
            <w:pPr>
              <w:pStyle w:val="TAL"/>
              <w:rPr>
                <w:lang w:eastAsia="zh-CN"/>
              </w:rPr>
            </w:pPr>
          </w:p>
          <w:p w14:paraId="5EB58B55" w14:textId="77777777" w:rsidR="009279CF" w:rsidRPr="00856251" w:rsidRDefault="009279CF" w:rsidP="00BC1C61">
            <w:pPr>
              <w:pStyle w:val="TAL"/>
              <w:rPr>
                <w:lang w:eastAsia="zh-CN"/>
              </w:rPr>
            </w:pPr>
            <w:r w:rsidRPr="00856251">
              <w:rPr>
                <w:lang w:eastAsia="zh-CN"/>
              </w:rPr>
              <w:t>The following functionalities are supported:</w:t>
            </w:r>
          </w:p>
          <w:p w14:paraId="75AF2C0B" w14:textId="77777777" w:rsidR="009279CF" w:rsidRPr="00856251" w:rsidRDefault="009279CF" w:rsidP="00BC1C61">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5C399EFA" w14:textId="77777777" w:rsidR="009279CF" w:rsidRPr="00856251" w:rsidRDefault="009279CF" w:rsidP="00BC1C61">
            <w:pPr>
              <w:pStyle w:val="TAL"/>
              <w:rPr>
                <w:lang w:eastAsia="zh-CN"/>
              </w:rPr>
            </w:pPr>
          </w:p>
          <w:p w14:paraId="2994B5C3" w14:textId="77777777" w:rsidR="00370718" w:rsidRPr="000A0A5F" w:rsidRDefault="009279CF" w:rsidP="009279CF">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30"/>
      </w:pPr>
      <w:bookmarkStart w:id="3623" w:name="_Toc130502504"/>
      <w:bookmarkStart w:id="3624" w:name="_Toc153625291"/>
      <w:bookmarkStart w:id="3625" w:name="_Toc185505524"/>
      <w:bookmarkStart w:id="3626" w:name="_Toc212046053"/>
      <w:r w:rsidRPr="000A0A5F">
        <w:t>5.4.5</w:t>
      </w:r>
      <w:r w:rsidRPr="000A0A5F">
        <w:tab/>
        <w:t>Error handling</w:t>
      </w:r>
      <w:bookmarkEnd w:id="3623"/>
      <w:bookmarkEnd w:id="3624"/>
      <w:bookmarkEnd w:id="3625"/>
      <w:bookmarkEnd w:id="3626"/>
    </w:p>
    <w:p w14:paraId="1A51553F" w14:textId="77777777" w:rsidR="00DC285A" w:rsidRPr="000A0A5F" w:rsidRDefault="00DC285A" w:rsidP="00DC285A">
      <w:pPr>
        <w:pStyle w:val="40"/>
      </w:pPr>
      <w:bookmarkStart w:id="3627" w:name="_Toc130502505"/>
      <w:bookmarkStart w:id="3628" w:name="_Toc153625292"/>
      <w:bookmarkStart w:id="3629" w:name="_Toc185505525"/>
      <w:bookmarkStart w:id="3630" w:name="_Toc212046054"/>
      <w:r w:rsidRPr="000A0A5F">
        <w:t>5.4.5.1</w:t>
      </w:r>
      <w:r w:rsidRPr="000A0A5F">
        <w:tab/>
        <w:t>General</w:t>
      </w:r>
      <w:bookmarkEnd w:id="3627"/>
      <w:bookmarkEnd w:id="3628"/>
      <w:bookmarkEnd w:id="3629"/>
      <w:bookmarkEnd w:id="3630"/>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40"/>
      </w:pPr>
      <w:bookmarkStart w:id="3631" w:name="_Toc130502506"/>
      <w:bookmarkStart w:id="3632" w:name="_Toc153625293"/>
      <w:bookmarkStart w:id="3633" w:name="_Toc185505526"/>
      <w:bookmarkStart w:id="3634" w:name="_Toc212046055"/>
      <w:r w:rsidRPr="000A0A5F">
        <w:t>5.4.5.2</w:t>
      </w:r>
      <w:r w:rsidRPr="000A0A5F">
        <w:tab/>
        <w:t>Protocol Errors</w:t>
      </w:r>
      <w:bookmarkEnd w:id="3631"/>
      <w:bookmarkEnd w:id="3632"/>
      <w:bookmarkEnd w:id="3633"/>
      <w:bookmarkEnd w:id="3634"/>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40"/>
      </w:pPr>
      <w:bookmarkStart w:id="3635" w:name="_Toc130502507"/>
      <w:bookmarkStart w:id="3636" w:name="_Toc153625294"/>
      <w:bookmarkStart w:id="3637" w:name="_Toc185505527"/>
      <w:bookmarkStart w:id="3638" w:name="_Toc212046056"/>
      <w:r w:rsidRPr="000A0A5F">
        <w:lastRenderedPageBreak/>
        <w:t>5.4.5.3</w:t>
      </w:r>
      <w:r w:rsidRPr="000A0A5F">
        <w:tab/>
        <w:t>Application Errors</w:t>
      </w:r>
      <w:bookmarkEnd w:id="3635"/>
      <w:bookmarkEnd w:id="3636"/>
      <w:bookmarkEnd w:id="3637"/>
      <w:bookmarkEnd w:id="3638"/>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2"/>
        <w:rPr>
          <w:lang w:eastAsia="zh-CN"/>
        </w:rPr>
      </w:pPr>
      <w:bookmarkStart w:id="3639" w:name="_Toc11247401"/>
      <w:bookmarkStart w:id="3640" w:name="_Toc27044523"/>
      <w:bookmarkStart w:id="3641" w:name="_Toc36033565"/>
      <w:bookmarkStart w:id="3642" w:name="_Toc45131700"/>
      <w:bookmarkStart w:id="3643" w:name="_Toc49775985"/>
      <w:bookmarkStart w:id="3644" w:name="_Toc51746905"/>
      <w:bookmarkStart w:id="3645" w:name="_Toc66360456"/>
      <w:bookmarkStart w:id="3646" w:name="_Toc68104961"/>
      <w:bookmarkStart w:id="3647" w:name="_Toc74755591"/>
      <w:bookmarkStart w:id="3648" w:name="_Toc105674464"/>
      <w:bookmarkStart w:id="3649" w:name="_Toc130502508"/>
      <w:bookmarkStart w:id="3650" w:name="_Toc153625295"/>
      <w:bookmarkStart w:id="3651" w:name="_Toc185505528"/>
      <w:bookmarkStart w:id="3652" w:name="_Toc212046057"/>
      <w:r w:rsidRPr="000A0A5F">
        <w:t>5.5</w:t>
      </w:r>
      <w:r w:rsidRPr="000A0A5F">
        <w:tab/>
        <w:t>ChargeableParty API</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265D62B" w14:textId="77777777" w:rsidR="00CB0DD7" w:rsidRPr="000A0A5F" w:rsidRDefault="00CB0DD7">
      <w:pPr>
        <w:pStyle w:val="30"/>
      </w:pPr>
      <w:bookmarkStart w:id="3653" w:name="_Toc11247402"/>
      <w:bookmarkStart w:id="3654" w:name="_Toc27044524"/>
      <w:bookmarkStart w:id="3655" w:name="_Toc36033566"/>
      <w:bookmarkStart w:id="3656" w:name="_Toc45131701"/>
      <w:bookmarkStart w:id="3657" w:name="_Toc49775986"/>
      <w:bookmarkStart w:id="3658" w:name="_Toc51746906"/>
      <w:bookmarkStart w:id="3659" w:name="_Toc66360457"/>
      <w:bookmarkStart w:id="3660" w:name="_Toc68104962"/>
      <w:bookmarkStart w:id="3661" w:name="_Toc74755592"/>
      <w:bookmarkStart w:id="3662" w:name="_Toc105674465"/>
      <w:bookmarkStart w:id="3663" w:name="_Toc130502509"/>
      <w:bookmarkStart w:id="3664" w:name="_Toc153625296"/>
      <w:bookmarkStart w:id="3665" w:name="_Toc185505529"/>
      <w:bookmarkStart w:id="3666" w:name="_Toc212046058"/>
      <w:r w:rsidRPr="000A0A5F">
        <w:t>5.5.1</w:t>
      </w:r>
      <w:r w:rsidRPr="000A0A5F">
        <w:tab/>
        <w:t>Overview</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30"/>
      </w:pPr>
      <w:bookmarkStart w:id="3667" w:name="_Toc11247403"/>
      <w:bookmarkStart w:id="3668" w:name="_Toc27044525"/>
      <w:bookmarkStart w:id="3669" w:name="_Toc36033567"/>
      <w:bookmarkStart w:id="3670" w:name="_Toc45131702"/>
      <w:bookmarkStart w:id="3671" w:name="_Toc49775987"/>
      <w:bookmarkStart w:id="3672" w:name="_Toc51746907"/>
      <w:bookmarkStart w:id="3673" w:name="_Toc66360458"/>
      <w:bookmarkStart w:id="3674" w:name="_Toc68104963"/>
      <w:bookmarkStart w:id="3675" w:name="_Toc74755593"/>
      <w:bookmarkStart w:id="3676" w:name="_Toc105674466"/>
      <w:bookmarkStart w:id="3677" w:name="_Toc130502510"/>
      <w:bookmarkStart w:id="3678" w:name="_Toc153625297"/>
      <w:bookmarkStart w:id="3679" w:name="_Toc185505530"/>
      <w:bookmarkStart w:id="3680" w:name="_Toc212046059"/>
      <w:r w:rsidRPr="000A0A5F">
        <w:t>5.5.2</w:t>
      </w:r>
      <w:r w:rsidRPr="000A0A5F">
        <w:tab/>
        <w:t>Data model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1F277FD" w14:textId="77777777" w:rsidR="00CB0DD7" w:rsidRPr="000A0A5F" w:rsidRDefault="00CB0DD7">
      <w:pPr>
        <w:pStyle w:val="40"/>
      </w:pPr>
      <w:bookmarkStart w:id="3681" w:name="_Toc11247404"/>
      <w:bookmarkStart w:id="3682" w:name="_Toc27044526"/>
      <w:bookmarkStart w:id="3683" w:name="_Toc36033568"/>
      <w:bookmarkStart w:id="3684" w:name="_Toc45131703"/>
      <w:bookmarkStart w:id="3685" w:name="_Toc49775988"/>
      <w:bookmarkStart w:id="3686" w:name="_Toc51746908"/>
      <w:bookmarkStart w:id="3687" w:name="_Toc66360459"/>
      <w:bookmarkStart w:id="3688" w:name="_Toc68104964"/>
      <w:bookmarkStart w:id="3689" w:name="_Toc74755594"/>
      <w:bookmarkStart w:id="3690" w:name="_Toc105674467"/>
      <w:bookmarkStart w:id="3691" w:name="_Toc130502511"/>
      <w:bookmarkStart w:id="3692" w:name="_Toc153625298"/>
      <w:bookmarkStart w:id="3693" w:name="_Toc185505531"/>
      <w:bookmarkStart w:id="3694" w:name="_Toc212046060"/>
      <w:r w:rsidRPr="000A0A5F">
        <w:t>5.5.2.1</w:t>
      </w:r>
      <w:r w:rsidRPr="000A0A5F">
        <w:tab/>
        <w:t>Resource data types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DF1D6D1" w14:textId="77777777" w:rsidR="00CB0DD7" w:rsidRPr="000A0A5F" w:rsidRDefault="00CB0DD7">
      <w:pPr>
        <w:pStyle w:val="50"/>
      </w:pPr>
      <w:bookmarkStart w:id="3695" w:name="_Toc11247405"/>
      <w:bookmarkStart w:id="3696" w:name="_Toc27044527"/>
      <w:bookmarkStart w:id="3697" w:name="_Toc36033569"/>
      <w:bookmarkStart w:id="3698" w:name="_Toc45131704"/>
      <w:bookmarkStart w:id="3699" w:name="_Toc49775989"/>
      <w:bookmarkStart w:id="3700" w:name="_Toc51746909"/>
      <w:bookmarkStart w:id="3701" w:name="_Toc66360460"/>
      <w:bookmarkStart w:id="3702" w:name="_Toc68104965"/>
      <w:bookmarkStart w:id="3703" w:name="_Toc74755595"/>
      <w:bookmarkStart w:id="3704" w:name="_Toc105674468"/>
      <w:bookmarkStart w:id="3705" w:name="_Toc130502512"/>
      <w:bookmarkStart w:id="3706" w:name="_Toc153625299"/>
      <w:bookmarkStart w:id="3707" w:name="_Toc185505532"/>
      <w:bookmarkStart w:id="3708" w:name="_Toc212046061"/>
      <w:r w:rsidRPr="000A0A5F">
        <w:t>5.5.2.1.1</w:t>
      </w:r>
      <w:r w:rsidRPr="000A0A5F">
        <w:tab/>
        <w:t>Introduction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50"/>
      </w:pPr>
      <w:bookmarkStart w:id="3709" w:name="_Toc11247406"/>
      <w:bookmarkStart w:id="3710" w:name="_Toc27044528"/>
      <w:bookmarkStart w:id="3711" w:name="_Toc36033570"/>
      <w:bookmarkStart w:id="3712" w:name="_Toc45131705"/>
      <w:bookmarkStart w:id="3713" w:name="_Toc49775990"/>
      <w:bookmarkStart w:id="3714" w:name="_Toc51746910"/>
      <w:bookmarkStart w:id="3715" w:name="_Toc66360461"/>
      <w:bookmarkStart w:id="3716" w:name="_Toc68104966"/>
      <w:bookmarkStart w:id="3717" w:name="_Toc74755596"/>
      <w:bookmarkStart w:id="3718" w:name="_Toc105674469"/>
      <w:bookmarkStart w:id="3719" w:name="_Toc130502513"/>
      <w:bookmarkStart w:id="3720" w:name="_Toc153625300"/>
      <w:bookmarkStart w:id="3721" w:name="_Toc185505533"/>
      <w:bookmarkStart w:id="3722" w:name="_Toc212046062"/>
      <w:r w:rsidRPr="000A0A5F">
        <w:lastRenderedPageBreak/>
        <w:t>5.5.2.1.2</w:t>
      </w:r>
      <w:r w:rsidRPr="000A0A5F">
        <w:tab/>
        <w:t>Type: ChargeableParty</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B0DD7" w:rsidRPr="000A0A5F" w14:paraId="7C14EE33" w14:textId="77777777" w:rsidTr="00FF0AF8">
        <w:trPr>
          <w:jc w:val="center"/>
        </w:trPr>
        <w:tc>
          <w:tcPr>
            <w:tcW w:w="1948" w:type="dxa"/>
          </w:tcPr>
          <w:p w14:paraId="4D686E5F" w14:textId="77777777" w:rsidR="00CB0DD7" w:rsidRPr="000A0A5F" w:rsidRDefault="00CB0DD7">
            <w:pPr>
              <w:pStyle w:val="TAL"/>
              <w:rPr>
                <w:rFonts w:eastAsia="Times New Roman"/>
              </w:rPr>
            </w:pPr>
            <w:r w:rsidRPr="000A0A5F">
              <w:t>supportedFeatures</w:t>
            </w:r>
          </w:p>
        </w:tc>
        <w:tc>
          <w:tcPr>
            <w:tcW w:w="1861" w:type="dxa"/>
          </w:tcPr>
          <w:p w14:paraId="3A5F0070" w14:textId="77777777" w:rsidR="00CB0DD7" w:rsidRPr="000A0A5F" w:rsidRDefault="00CB0DD7">
            <w:pPr>
              <w:pStyle w:val="TAL"/>
              <w:rPr>
                <w:rFonts w:eastAsia="Times New Roman"/>
              </w:rPr>
            </w:pPr>
            <w:r w:rsidRPr="000A0A5F">
              <w:t>SupportedFeatures</w:t>
            </w:r>
          </w:p>
        </w:tc>
        <w:tc>
          <w:tcPr>
            <w:tcW w:w="1134" w:type="dxa"/>
          </w:tcPr>
          <w:p w14:paraId="69A09EEE" w14:textId="77777777" w:rsidR="00CB0DD7" w:rsidRPr="000A0A5F" w:rsidRDefault="00CB0DD7">
            <w:pPr>
              <w:pStyle w:val="TAL"/>
              <w:rPr>
                <w:rFonts w:eastAsia="Times New Roman"/>
              </w:rPr>
            </w:pPr>
            <w:r w:rsidRPr="000A0A5F">
              <w:t>0..1</w:t>
            </w:r>
          </w:p>
        </w:tc>
        <w:tc>
          <w:tcPr>
            <w:tcW w:w="3402" w:type="dxa"/>
          </w:tcPr>
          <w:p w14:paraId="51FDECEC" w14:textId="77777777" w:rsidR="00CB0DD7" w:rsidRPr="000A0A5F" w:rsidRDefault="00CB0DD7">
            <w:pPr>
              <w:pStyle w:val="TAL"/>
            </w:pPr>
            <w:r w:rsidRPr="000A0A5F">
              <w:t>Used to negotiate the supported optional features of the API as described in clause 5.2.7.</w:t>
            </w:r>
          </w:p>
          <w:p w14:paraId="1576F91F"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103FD682" w14:textId="77777777" w:rsidR="00CB0DD7" w:rsidRPr="000A0A5F" w:rsidRDefault="00CB0DD7">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77777777"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50"/>
      </w:pPr>
      <w:bookmarkStart w:id="3723" w:name="_Toc11247407"/>
      <w:bookmarkStart w:id="3724" w:name="_Toc27044529"/>
      <w:bookmarkStart w:id="3725" w:name="_Toc36033571"/>
      <w:bookmarkStart w:id="3726" w:name="_Toc45131706"/>
      <w:bookmarkStart w:id="3727" w:name="_Toc49775991"/>
      <w:bookmarkStart w:id="3728" w:name="_Toc51746911"/>
      <w:bookmarkStart w:id="3729" w:name="_Toc66360462"/>
      <w:bookmarkStart w:id="3730" w:name="_Toc68104967"/>
      <w:bookmarkStart w:id="3731" w:name="_Toc74755597"/>
      <w:bookmarkStart w:id="3732" w:name="_Toc105674470"/>
      <w:bookmarkStart w:id="3733" w:name="_Toc130502514"/>
      <w:bookmarkStart w:id="3734" w:name="_Toc153625301"/>
      <w:bookmarkStart w:id="3735" w:name="_Toc185505534"/>
      <w:bookmarkStart w:id="3736" w:name="_Toc212046063"/>
      <w:r w:rsidRPr="000A0A5F">
        <w:t>5.5.2.1.3</w:t>
      </w:r>
      <w:r w:rsidRPr="000A0A5F">
        <w:tab/>
        <w:t>Type: ChargeablePartyPatch</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30"/>
      </w:pPr>
      <w:bookmarkStart w:id="3737" w:name="_Toc11247408"/>
      <w:bookmarkStart w:id="3738" w:name="_Toc27044530"/>
      <w:bookmarkStart w:id="3739" w:name="_Toc36033572"/>
      <w:bookmarkStart w:id="3740" w:name="_Toc45131707"/>
      <w:bookmarkStart w:id="3741" w:name="_Toc49775992"/>
      <w:bookmarkStart w:id="3742" w:name="_Toc51746912"/>
      <w:bookmarkStart w:id="3743" w:name="_Toc66360463"/>
      <w:bookmarkStart w:id="3744" w:name="_Toc68104968"/>
      <w:bookmarkStart w:id="3745" w:name="_Toc74755598"/>
      <w:bookmarkStart w:id="3746" w:name="_Toc105674471"/>
      <w:bookmarkStart w:id="3747" w:name="_Toc130502515"/>
      <w:bookmarkStart w:id="3748" w:name="_Toc153625302"/>
      <w:bookmarkStart w:id="3749" w:name="_Toc185505535"/>
      <w:bookmarkStart w:id="3750" w:name="_Toc212046064"/>
      <w:r w:rsidRPr="000A0A5F">
        <w:t>5.5.3</w:t>
      </w:r>
      <w:r w:rsidRPr="000A0A5F">
        <w:tab/>
        <w:t>Resource structure</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D9BFCFE" w14:textId="77777777" w:rsidR="00CB0DD7" w:rsidRPr="000A0A5F" w:rsidRDefault="00CB0DD7">
      <w:pPr>
        <w:pStyle w:val="40"/>
      </w:pPr>
      <w:bookmarkStart w:id="3751" w:name="_Toc11247409"/>
      <w:bookmarkStart w:id="3752" w:name="_Toc27044531"/>
      <w:bookmarkStart w:id="3753" w:name="_Toc36033573"/>
      <w:bookmarkStart w:id="3754" w:name="_Toc45131708"/>
      <w:bookmarkStart w:id="3755" w:name="_Toc49775993"/>
      <w:bookmarkStart w:id="3756" w:name="_Toc51746913"/>
      <w:bookmarkStart w:id="3757" w:name="_Toc66360464"/>
      <w:bookmarkStart w:id="3758" w:name="_Toc68104969"/>
      <w:bookmarkStart w:id="3759" w:name="_Toc74755599"/>
      <w:bookmarkStart w:id="3760" w:name="_Toc105674472"/>
      <w:bookmarkStart w:id="3761" w:name="_Toc130502516"/>
      <w:bookmarkStart w:id="3762" w:name="_Toc153625303"/>
      <w:bookmarkStart w:id="3763" w:name="_Toc185505536"/>
      <w:bookmarkStart w:id="3764" w:name="_Toc212046065"/>
      <w:r w:rsidRPr="000A0A5F">
        <w:t>5.5.3.1</w:t>
      </w:r>
      <w:r w:rsidRPr="000A0A5F">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40"/>
      </w:pPr>
      <w:bookmarkStart w:id="3765" w:name="_Toc11247410"/>
      <w:bookmarkStart w:id="3766" w:name="_Toc27044532"/>
      <w:bookmarkStart w:id="3767" w:name="_Toc36033574"/>
      <w:bookmarkStart w:id="3768" w:name="_Toc45131709"/>
      <w:bookmarkStart w:id="3769" w:name="_Toc49775994"/>
      <w:bookmarkStart w:id="3770" w:name="_Toc51746914"/>
      <w:bookmarkStart w:id="3771" w:name="_Toc66360465"/>
      <w:bookmarkStart w:id="3772" w:name="_Toc68104970"/>
      <w:bookmarkStart w:id="3773" w:name="_Toc74755600"/>
      <w:bookmarkStart w:id="3774" w:name="_Toc105674473"/>
      <w:bookmarkStart w:id="3775" w:name="_Toc130502517"/>
      <w:bookmarkStart w:id="3776" w:name="_Toc153625304"/>
      <w:bookmarkStart w:id="3777" w:name="_Toc185505537"/>
      <w:bookmarkStart w:id="3778" w:name="_Toc212046066"/>
      <w:r w:rsidRPr="000A0A5F">
        <w:t>5.5.3.2</w:t>
      </w:r>
      <w:r w:rsidRPr="000A0A5F">
        <w:tab/>
        <w:t>Resource: Chargeable Party Transactions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4E05F980" w14:textId="77777777" w:rsidR="00CB0DD7" w:rsidRPr="000A0A5F" w:rsidRDefault="00CB0DD7">
      <w:pPr>
        <w:pStyle w:val="50"/>
      </w:pPr>
      <w:bookmarkStart w:id="3779" w:name="_Toc11247411"/>
      <w:bookmarkStart w:id="3780" w:name="_Toc27044533"/>
      <w:bookmarkStart w:id="3781" w:name="_Toc36033575"/>
      <w:bookmarkStart w:id="3782" w:name="_Toc45131710"/>
      <w:bookmarkStart w:id="3783" w:name="_Toc49775995"/>
      <w:bookmarkStart w:id="3784" w:name="_Toc51746915"/>
      <w:bookmarkStart w:id="3785" w:name="_Toc66360466"/>
      <w:bookmarkStart w:id="3786" w:name="_Toc68104971"/>
      <w:bookmarkStart w:id="3787" w:name="_Toc74755601"/>
      <w:bookmarkStart w:id="3788" w:name="_Toc105674474"/>
      <w:bookmarkStart w:id="3789" w:name="_Toc130502518"/>
      <w:bookmarkStart w:id="3790" w:name="_Toc153625305"/>
      <w:bookmarkStart w:id="3791" w:name="_Toc185505538"/>
      <w:bookmarkStart w:id="3792" w:name="_Toc212046067"/>
      <w:r w:rsidRPr="000A0A5F">
        <w:t>5.5.3.2.1</w:t>
      </w:r>
      <w:r w:rsidRPr="000A0A5F">
        <w:tab/>
        <w:t>Introduction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50"/>
      </w:pPr>
      <w:bookmarkStart w:id="3793" w:name="_Toc11247412"/>
      <w:bookmarkStart w:id="3794" w:name="_Toc27044534"/>
      <w:bookmarkStart w:id="3795" w:name="_Toc36033576"/>
      <w:bookmarkStart w:id="3796" w:name="_Toc45131711"/>
      <w:bookmarkStart w:id="3797" w:name="_Toc49775996"/>
      <w:bookmarkStart w:id="3798" w:name="_Toc51746916"/>
      <w:bookmarkStart w:id="3799" w:name="_Toc66360467"/>
      <w:bookmarkStart w:id="3800" w:name="_Toc68104972"/>
      <w:bookmarkStart w:id="3801" w:name="_Toc74755602"/>
      <w:bookmarkStart w:id="3802" w:name="_Toc105674475"/>
      <w:bookmarkStart w:id="3803" w:name="_Toc130502519"/>
      <w:bookmarkStart w:id="3804" w:name="_Toc153625306"/>
      <w:bookmarkStart w:id="3805" w:name="_Toc185505539"/>
      <w:bookmarkStart w:id="3806" w:name="_Toc212046068"/>
      <w:r w:rsidRPr="000A0A5F">
        <w:t>5.5.3.2.2</w:t>
      </w:r>
      <w:r w:rsidRPr="000A0A5F">
        <w:tab/>
        <w:t>Resource definition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50"/>
      </w:pPr>
      <w:bookmarkStart w:id="3807" w:name="_Toc11247413"/>
      <w:bookmarkStart w:id="3808" w:name="_Toc27044535"/>
      <w:bookmarkStart w:id="3809" w:name="_Toc36033577"/>
      <w:bookmarkStart w:id="3810" w:name="_Toc45131712"/>
      <w:bookmarkStart w:id="3811" w:name="_Toc49775997"/>
      <w:bookmarkStart w:id="3812" w:name="_Toc51746917"/>
      <w:bookmarkStart w:id="3813" w:name="_Toc66360468"/>
      <w:bookmarkStart w:id="3814" w:name="_Toc68104973"/>
      <w:bookmarkStart w:id="3815" w:name="_Toc74755603"/>
      <w:bookmarkStart w:id="3816" w:name="_Toc105674476"/>
      <w:bookmarkStart w:id="3817" w:name="_Toc130502520"/>
      <w:bookmarkStart w:id="3818" w:name="_Toc153625307"/>
      <w:bookmarkStart w:id="3819" w:name="_Toc185505540"/>
      <w:bookmarkStart w:id="3820" w:name="_Toc212046069"/>
      <w:r w:rsidRPr="000A0A5F">
        <w:t>5.5.3.2.3</w:t>
      </w:r>
      <w:r w:rsidRPr="000A0A5F">
        <w:tab/>
        <w:t>Resource methods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4C743CE" w14:textId="77777777" w:rsidR="00CB0DD7" w:rsidRPr="000A0A5F" w:rsidRDefault="00CB0DD7">
      <w:pPr>
        <w:pStyle w:val="6"/>
      </w:pPr>
      <w:bookmarkStart w:id="3821" w:name="_Toc11247414"/>
      <w:bookmarkStart w:id="3822" w:name="_Toc27044536"/>
      <w:bookmarkStart w:id="3823" w:name="_Toc36033578"/>
      <w:bookmarkStart w:id="3824" w:name="_Toc45131713"/>
      <w:bookmarkStart w:id="3825" w:name="_Toc49775998"/>
      <w:bookmarkStart w:id="3826" w:name="_Toc51746918"/>
      <w:bookmarkStart w:id="3827" w:name="_Toc66360469"/>
      <w:bookmarkStart w:id="3828" w:name="_Toc68104974"/>
      <w:bookmarkStart w:id="3829" w:name="_Toc74755604"/>
      <w:bookmarkStart w:id="3830" w:name="_Toc105674477"/>
      <w:bookmarkStart w:id="3831" w:name="_Toc130502521"/>
      <w:bookmarkStart w:id="3832" w:name="_Toc153625308"/>
      <w:bookmarkStart w:id="3833" w:name="_Toc185505541"/>
      <w:bookmarkStart w:id="3834" w:name="_Toc212046070"/>
      <w:r w:rsidRPr="000A0A5F">
        <w:t>5.5.3.2.3.1</w:t>
      </w:r>
      <w:r w:rsidRPr="000A0A5F">
        <w:tab/>
        <w:t>GET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pPr>
        <w:pStyle w:val="6"/>
      </w:pPr>
      <w:bookmarkStart w:id="3835" w:name="_Toc11247415"/>
      <w:bookmarkStart w:id="3836" w:name="_Toc27044537"/>
      <w:bookmarkStart w:id="3837" w:name="_Toc36033579"/>
      <w:bookmarkStart w:id="3838" w:name="_Toc45131714"/>
      <w:bookmarkStart w:id="3839" w:name="_Toc49775999"/>
      <w:bookmarkStart w:id="3840" w:name="_Toc51746919"/>
      <w:bookmarkStart w:id="3841" w:name="_Toc66360470"/>
      <w:bookmarkStart w:id="3842" w:name="_Toc68104975"/>
      <w:bookmarkStart w:id="3843" w:name="_Toc74755605"/>
      <w:bookmarkStart w:id="3844" w:name="_Toc105674478"/>
      <w:bookmarkStart w:id="3845" w:name="_Toc130502522"/>
      <w:bookmarkStart w:id="3846" w:name="_Toc153625309"/>
      <w:bookmarkStart w:id="3847" w:name="_Toc185505542"/>
      <w:bookmarkStart w:id="3848" w:name="_Toc212046071"/>
      <w:r w:rsidRPr="000A0A5F">
        <w:t>5.5.3.2.3.2</w:t>
      </w:r>
      <w:r w:rsidRPr="000A0A5F">
        <w:tab/>
        <w:t>PUT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pPr>
        <w:pStyle w:val="6"/>
      </w:pPr>
      <w:bookmarkStart w:id="3849" w:name="_Toc11247416"/>
      <w:bookmarkStart w:id="3850" w:name="_Toc27044538"/>
      <w:bookmarkStart w:id="3851" w:name="_Toc36033580"/>
      <w:bookmarkStart w:id="3852" w:name="_Toc45131715"/>
      <w:bookmarkStart w:id="3853" w:name="_Toc49776000"/>
      <w:bookmarkStart w:id="3854" w:name="_Toc51746920"/>
      <w:bookmarkStart w:id="3855" w:name="_Toc66360471"/>
      <w:bookmarkStart w:id="3856" w:name="_Toc68104976"/>
      <w:bookmarkStart w:id="3857" w:name="_Toc74755606"/>
      <w:bookmarkStart w:id="3858" w:name="_Toc105674479"/>
      <w:bookmarkStart w:id="3859" w:name="_Toc130502523"/>
      <w:bookmarkStart w:id="3860" w:name="_Toc153625310"/>
      <w:bookmarkStart w:id="3861" w:name="_Toc185505543"/>
      <w:bookmarkStart w:id="3862" w:name="_Toc212046072"/>
      <w:r w:rsidRPr="000A0A5F">
        <w:lastRenderedPageBreak/>
        <w:t>5.5.3.2.3.3</w:t>
      </w:r>
      <w:r w:rsidRPr="000A0A5F">
        <w:tab/>
        <w:t>PATCH</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pPr>
        <w:pStyle w:val="6"/>
      </w:pPr>
      <w:bookmarkStart w:id="3863" w:name="_Toc11247417"/>
      <w:bookmarkStart w:id="3864" w:name="_Toc27044539"/>
      <w:bookmarkStart w:id="3865" w:name="_Toc36033581"/>
      <w:bookmarkStart w:id="3866" w:name="_Toc45131716"/>
      <w:bookmarkStart w:id="3867" w:name="_Toc49776001"/>
      <w:bookmarkStart w:id="3868" w:name="_Toc51746921"/>
      <w:bookmarkStart w:id="3869" w:name="_Toc66360472"/>
      <w:bookmarkStart w:id="3870" w:name="_Toc68104977"/>
      <w:bookmarkStart w:id="3871" w:name="_Toc74755607"/>
      <w:bookmarkStart w:id="3872" w:name="_Toc105674480"/>
      <w:bookmarkStart w:id="3873" w:name="_Toc130502524"/>
      <w:bookmarkStart w:id="3874" w:name="_Toc153625311"/>
      <w:bookmarkStart w:id="3875" w:name="_Toc185505544"/>
      <w:bookmarkStart w:id="3876" w:name="_Toc212046073"/>
      <w:r w:rsidRPr="000A0A5F">
        <w:t>5.5.3.2.3.4</w:t>
      </w:r>
      <w:r w:rsidRPr="000A0A5F">
        <w:tab/>
        <w:t>POST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pPr>
        <w:pStyle w:val="6"/>
      </w:pPr>
      <w:bookmarkStart w:id="3877" w:name="_Toc11247418"/>
      <w:bookmarkStart w:id="3878" w:name="_Toc27044540"/>
      <w:bookmarkStart w:id="3879" w:name="_Toc36033582"/>
      <w:bookmarkStart w:id="3880" w:name="_Toc45131717"/>
      <w:bookmarkStart w:id="3881" w:name="_Toc49776002"/>
      <w:bookmarkStart w:id="3882" w:name="_Toc51746922"/>
      <w:bookmarkStart w:id="3883" w:name="_Toc66360473"/>
      <w:bookmarkStart w:id="3884" w:name="_Toc68104978"/>
      <w:bookmarkStart w:id="3885" w:name="_Toc74755608"/>
      <w:bookmarkStart w:id="3886" w:name="_Toc105674481"/>
      <w:bookmarkStart w:id="3887" w:name="_Toc130502525"/>
      <w:bookmarkStart w:id="3888" w:name="_Toc153625312"/>
      <w:bookmarkStart w:id="3889" w:name="_Toc185505545"/>
      <w:bookmarkStart w:id="3890" w:name="_Toc212046074"/>
      <w:r w:rsidRPr="000A0A5F">
        <w:t>5.5.3.2.3.5</w:t>
      </w:r>
      <w:r w:rsidRPr="000A0A5F">
        <w:tab/>
        <w:t>DELETE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40"/>
      </w:pPr>
      <w:bookmarkStart w:id="3891" w:name="_Toc11247419"/>
      <w:bookmarkStart w:id="3892" w:name="_Toc27044541"/>
      <w:bookmarkStart w:id="3893" w:name="_Toc36033583"/>
      <w:bookmarkStart w:id="3894" w:name="_Toc45131718"/>
      <w:bookmarkStart w:id="3895" w:name="_Toc49776003"/>
      <w:bookmarkStart w:id="3896" w:name="_Toc51746923"/>
      <w:bookmarkStart w:id="3897" w:name="_Toc66360474"/>
      <w:bookmarkStart w:id="3898" w:name="_Toc68104979"/>
      <w:bookmarkStart w:id="3899" w:name="_Toc74755609"/>
      <w:bookmarkStart w:id="3900" w:name="_Toc105674482"/>
      <w:bookmarkStart w:id="3901" w:name="_Toc130502526"/>
      <w:bookmarkStart w:id="3902" w:name="_Toc153625313"/>
      <w:bookmarkStart w:id="3903" w:name="_Toc185505546"/>
      <w:bookmarkStart w:id="3904" w:name="_Toc212046075"/>
      <w:r w:rsidRPr="000A0A5F">
        <w:t>5.5.3.3</w:t>
      </w:r>
      <w:r w:rsidRPr="000A0A5F">
        <w:tab/>
        <w:t>Resource: Individual Chargeable Party Transaction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624B34D" w14:textId="77777777" w:rsidR="00CB0DD7" w:rsidRPr="000A0A5F" w:rsidRDefault="00CB0DD7">
      <w:pPr>
        <w:pStyle w:val="50"/>
      </w:pPr>
      <w:bookmarkStart w:id="3905" w:name="_Toc11247420"/>
      <w:bookmarkStart w:id="3906" w:name="_Toc27044542"/>
      <w:bookmarkStart w:id="3907" w:name="_Toc36033584"/>
      <w:bookmarkStart w:id="3908" w:name="_Toc45131719"/>
      <w:bookmarkStart w:id="3909" w:name="_Toc49776004"/>
      <w:bookmarkStart w:id="3910" w:name="_Toc51746924"/>
      <w:bookmarkStart w:id="3911" w:name="_Toc66360475"/>
      <w:bookmarkStart w:id="3912" w:name="_Toc68104980"/>
      <w:bookmarkStart w:id="3913" w:name="_Toc74755610"/>
      <w:bookmarkStart w:id="3914" w:name="_Toc105674483"/>
      <w:bookmarkStart w:id="3915" w:name="_Toc130502527"/>
      <w:bookmarkStart w:id="3916" w:name="_Toc153625314"/>
      <w:bookmarkStart w:id="3917" w:name="_Toc185505547"/>
      <w:bookmarkStart w:id="3918" w:name="_Toc212046076"/>
      <w:r w:rsidRPr="000A0A5F">
        <w:t>5.5.3.3.1</w:t>
      </w:r>
      <w:r w:rsidRPr="000A0A5F">
        <w:tab/>
        <w:t>Introduction</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50"/>
      </w:pPr>
      <w:bookmarkStart w:id="3919" w:name="_Toc11247421"/>
      <w:bookmarkStart w:id="3920" w:name="_Toc27044543"/>
      <w:bookmarkStart w:id="3921" w:name="_Toc36033585"/>
      <w:bookmarkStart w:id="3922" w:name="_Toc45131720"/>
      <w:bookmarkStart w:id="3923" w:name="_Toc49776005"/>
      <w:bookmarkStart w:id="3924" w:name="_Toc51746925"/>
      <w:bookmarkStart w:id="3925" w:name="_Toc66360476"/>
      <w:bookmarkStart w:id="3926" w:name="_Toc68104981"/>
      <w:bookmarkStart w:id="3927" w:name="_Toc74755611"/>
      <w:bookmarkStart w:id="3928" w:name="_Toc105674484"/>
      <w:bookmarkStart w:id="3929" w:name="_Toc130502528"/>
      <w:bookmarkStart w:id="3930" w:name="_Toc153625315"/>
      <w:bookmarkStart w:id="3931" w:name="_Toc185505548"/>
      <w:bookmarkStart w:id="3932" w:name="_Toc212046077"/>
      <w:r w:rsidRPr="000A0A5F">
        <w:t>5.5.3.3.2</w:t>
      </w:r>
      <w:r w:rsidRPr="000A0A5F">
        <w:tab/>
        <w:t>Resource definition</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50"/>
      </w:pPr>
      <w:bookmarkStart w:id="3933" w:name="_Toc11247422"/>
      <w:bookmarkStart w:id="3934" w:name="_Toc27044544"/>
      <w:bookmarkStart w:id="3935" w:name="_Toc36033586"/>
      <w:bookmarkStart w:id="3936" w:name="_Toc45131721"/>
      <w:bookmarkStart w:id="3937" w:name="_Toc49776006"/>
      <w:bookmarkStart w:id="3938" w:name="_Toc51746926"/>
      <w:bookmarkStart w:id="3939" w:name="_Toc66360477"/>
      <w:bookmarkStart w:id="3940" w:name="_Toc68104982"/>
      <w:bookmarkStart w:id="3941" w:name="_Toc74755612"/>
      <w:bookmarkStart w:id="3942" w:name="_Toc105674485"/>
      <w:bookmarkStart w:id="3943" w:name="_Toc130502529"/>
      <w:bookmarkStart w:id="3944" w:name="_Toc153625316"/>
      <w:bookmarkStart w:id="3945" w:name="_Toc185505549"/>
      <w:bookmarkStart w:id="3946" w:name="_Toc212046078"/>
      <w:r w:rsidRPr="000A0A5F">
        <w:lastRenderedPageBreak/>
        <w:t>5.5.3.3.3</w:t>
      </w:r>
      <w:r w:rsidRPr="000A0A5F">
        <w:tab/>
        <w:t>Resource methods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1BC2984" w14:textId="77777777" w:rsidR="00CB0DD7" w:rsidRPr="000A0A5F" w:rsidRDefault="00CB0DD7">
      <w:pPr>
        <w:pStyle w:val="6"/>
      </w:pPr>
      <w:bookmarkStart w:id="3947" w:name="_Toc11247423"/>
      <w:bookmarkStart w:id="3948" w:name="_Toc27044545"/>
      <w:bookmarkStart w:id="3949" w:name="_Toc36033587"/>
      <w:bookmarkStart w:id="3950" w:name="_Toc45131722"/>
      <w:bookmarkStart w:id="3951" w:name="_Toc49776007"/>
      <w:bookmarkStart w:id="3952" w:name="_Toc51746927"/>
      <w:bookmarkStart w:id="3953" w:name="_Toc66360478"/>
      <w:bookmarkStart w:id="3954" w:name="_Toc68104983"/>
      <w:bookmarkStart w:id="3955" w:name="_Toc74755613"/>
      <w:bookmarkStart w:id="3956" w:name="_Toc105674486"/>
      <w:bookmarkStart w:id="3957" w:name="_Toc130502530"/>
      <w:bookmarkStart w:id="3958" w:name="_Toc153625317"/>
      <w:bookmarkStart w:id="3959" w:name="_Toc185505550"/>
      <w:bookmarkStart w:id="3960" w:name="_Toc212046079"/>
      <w:r w:rsidRPr="000A0A5F">
        <w:t>5.5.3.3.3.1</w:t>
      </w:r>
      <w:r w:rsidRPr="000A0A5F">
        <w:tab/>
        <w:t>GET</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pPr>
        <w:pStyle w:val="6"/>
      </w:pPr>
      <w:bookmarkStart w:id="3961" w:name="_Toc11247424"/>
      <w:bookmarkStart w:id="3962" w:name="_Toc27044546"/>
      <w:bookmarkStart w:id="3963" w:name="_Toc36033588"/>
      <w:bookmarkStart w:id="3964" w:name="_Toc45131723"/>
      <w:bookmarkStart w:id="3965" w:name="_Toc49776008"/>
      <w:bookmarkStart w:id="3966" w:name="_Toc51746928"/>
      <w:bookmarkStart w:id="3967" w:name="_Toc66360479"/>
      <w:bookmarkStart w:id="3968" w:name="_Toc68104984"/>
      <w:bookmarkStart w:id="3969" w:name="_Toc74755614"/>
      <w:bookmarkStart w:id="3970" w:name="_Toc105674487"/>
      <w:bookmarkStart w:id="3971" w:name="_Toc130502531"/>
      <w:bookmarkStart w:id="3972" w:name="_Toc153625318"/>
      <w:bookmarkStart w:id="3973" w:name="_Toc185505551"/>
      <w:bookmarkStart w:id="3974" w:name="_Toc212046080"/>
      <w:r w:rsidRPr="000A0A5F">
        <w:t>5.5.3.3.3.2</w:t>
      </w:r>
      <w:r w:rsidRPr="000A0A5F">
        <w:tab/>
        <w:t>PUT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pPr>
        <w:pStyle w:val="6"/>
      </w:pPr>
      <w:bookmarkStart w:id="3975" w:name="_Toc11247425"/>
      <w:bookmarkStart w:id="3976" w:name="_Toc27044547"/>
      <w:bookmarkStart w:id="3977" w:name="_Toc36033589"/>
      <w:bookmarkStart w:id="3978" w:name="_Toc45131724"/>
      <w:bookmarkStart w:id="3979" w:name="_Toc49776009"/>
      <w:bookmarkStart w:id="3980" w:name="_Toc51746929"/>
      <w:bookmarkStart w:id="3981" w:name="_Toc66360480"/>
      <w:bookmarkStart w:id="3982" w:name="_Toc68104985"/>
      <w:bookmarkStart w:id="3983" w:name="_Toc74755615"/>
      <w:bookmarkStart w:id="3984" w:name="_Toc105674488"/>
      <w:bookmarkStart w:id="3985" w:name="_Toc130502532"/>
      <w:bookmarkStart w:id="3986" w:name="_Toc153625319"/>
      <w:bookmarkStart w:id="3987" w:name="_Toc185505552"/>
      <w:bookmarkStart w:id="3988" w:name="_Toc212046081"/>
      <w:r w:rsidRPr="000A0A5F">
        <w:t>5.5.3.3.3.3</w:t>
      </w:r>
      <w:r w:rsidRPr="000A0A5F">
        <w:tab/>
        <w:t>PATCH</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lastRenderedPageBreak/>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pPr>
        <w:pStyle w:val="6"/>
      </w:pPr>
      <w:bookmarkStart w:id="3989" w:name="_Toc11247426"/>
      <w:bookmarkStart w:id="3990" w:name="_Toc27044548"/>
      <w:bookmarkStart w:id="3991" w:name="_Toc36033590"/>
      <w:bookmarkStart w:id="3992" w:name="_Toc45131725"/>
      <w:bookmarkStart w:id="3993" w:name="_Toc49776010"/>
      <w:bookmarkStart w:id="3994" w:name="_Toc51746930"/>
      <w:bookmarkStart w:id="3995" w:name="_Toc66360481"/>
      <w:bookmarkStart w:id="3996" w:name="_Toc68104986"/>
      <w:bookmarkStart w:id="3997" w:name="_Toc74755616"/>
      <w:bookmarkStart w:id="3998" w:name="_Toc105674489"/>
      <w:bookmarkStart w:id="3999" w:name="_Toc130502533"/>
      <w:bookmarkStart w:id="4000" w:name="_Toc153625320"/>
      <w:bookmarkStart w:id="4001" w:name="_Toc185505553"/>
      <w:bookmarkStart w:id="4002" w:name="_Toc212046082"/>
      <w:r w:rsidRPr="000A0A5F">
        <w:t>5.5.3.3.3.4</w:t>
      </w:r>
      <w:r w:rsidRPr="000A0A5F">
        <w:tab/>
        <w:t>POST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pPr>
        <w:pStyle w:val="6"/>
      </w:pPr>
      <w:bookmarkStart w:id="4003" w:name="_Toc11247427"/>
      <w:bookmarkStart w:id="4004" w:name="_Toc27044549"/>
      <w:bookmarkStart w:id="4005" w:name="_Toc36033591"/>
      <w:bookmarkStart w:id="4006" w:name="_Toc45131726"/>
      <w:bookmarkStart w:id="4007" w:name="_Toc49776011"/>
      <w:bookmarkStart w:id="4008" w:name="_Toc51746931"/>
      <w:bookmarkStart w:id="4009" w:name="_Toc66360482"/>
      <w:bookmarkStart w:id="4010" w:name="_Toc68104987"/>
      <w:bookmarkStart w:id="4011" w:name="_Toc74755617"/>
      <w:bookmarkStart w:id="4012" w:name="_Toc105674490"/>
      <w:bookmarkStart w:id="4013" w:name="_Toc130502534"/>
      <w:bookmarkStart w:id="4014" w:name="_Toc153625321"/>
      <w:bookmarkStart w:id="4015" w:name="_Toc185505554"/>
      <w:bookmarkStart w:id="4016" w:name="_Toc212046083"/>
      <w:r w:rsidRPr="000A0A5F">
        <w:t>5.5.3.3.3.5</w:t>
      </w:r>
      <w:r w:rsidRPr="000A0A5F">
        <w:tab/>
        <w:t>DELETE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lastRenderedPageBreak/>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40"/>
      </w:pPr>
      <w:bookmarkStart w:id="4017" w:name="_Toc11247428"/>
      <w:bookmarkStart w:id="4018" w:name="_Toc27044550"/>
      <w:bookmarkStart w:id="4019" w:name="_Toc36033592"/>
      <w:bookmarkStart w:id="4020" w:name="_Toc45131727"/>
      <w:bookmarkStart w:id="4021" w:name="_Toc49776012"/>
      <w:bookmarkStart w:id="4022" w:name="_Toc51746932"/>
      <w:bookmarkStart w:id="4023" w:name="_Toc66360483"/>
      <w:bookmarkStart w:id="4024" w:name="_Toc68104988"/>
      <w:bookmarkStart w:id="4025" w:name="_Toc74755618"/>
      <w:bookmarkStart w:id="4026" w:name="_Toc105674491"/>
      <w:bookmarkStart w:id="4027" w:name="_Toc130502535"/>
      <w:bookmarkStart w:id="4028" w:name="_Toc153625322"/>
      <w:bookmarkStart w:id="4029" w:name="_Toc185505555"/>
      <w:bookmarkStart w:id="4030" w:name="_Toc212046084"/>
      <w:r w:rsidRPr="000A0A5F">
        <w:t>5.5.3.4</w:t>
      </w:r>
      <w:r w:rsidRPr="000A0A5F">
        <w:tab/>
        <w:t>Void</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3DDBE45" w14:textId="77777777" w:rsidR="00CB0DD7" w:rsidRPr="000A0A5F" w:rsidRDefault="00CB0DD7">
      <w:pPr>
        <w:pStyle w:val="30"/>
      </w:pPr>
      <w:bookmarkStart w:id="4031" w:name="_Toc66360484"/>
      <w:bookmarkStart w:id="4032" w:name="_Toc68104989"/>
      <w:bookmarkStart w:id="4033" w:name="_Toc74755619"/>
      <w:bookmarkStart w:id="4034" w:name="_Toc105674492"/>
      <w:bookmarkStart w:id="4035" w:name="_Toc130502536"/>
      <w:bookmarkStart w:id="4036" w:name="_Toc153625323"/>
      <w:bookmarkStart w:id="4037" w:name="_Toc185505556"/>
      <w:bookmarkStart w:id="4038" w:name="_Toc212046085"/>
      <w:r w:rsidRPr="000A0A5F">
        <w:t>5.5.</w:t>
      </w:r>
      <w:r w:rsidR="00B40D37" w:rsidRPr="000A0A5F">
        <w:t>3A</w:t>
      </w:r>
      <w:r w:rsidRPr="000A0A5F">
        <w:tab/>
        <w:t>Notifications</w:t>
      </w:r>
      <w:bookmarkEnd w:id="4031"/>
      <w:bookmarkEnd w:id="4032"/>
      <w:bookmarkEnd w:id="4033"/>
      <w:bookmarkEnd w:id="4034"/>
      <w:bookmarkEnd w:id="4035"/>
      <w:bookmarkEnd w:id="4036"/>
      <w:bookmarkEnd w:id="4037"/>
      <w:bookmarkEnd w:id="4038"/>
    </w:p>
    <w:p w14:paraId="0CD92F31" w14:textId="77777777" w:rsidR="00CB0DD7" w:rsidRPr="000A0A5F" w:rsidRDefault="00CB0DD7">
      <w:pPr>
        <w:pStyle w:val="40"/>
      </w:pPr>
      <w:bookmarkStart w:id="4039" w:name="_Toc66360485"/>
      <w:bookmarkStart w:id="4040" w:name="_Toc68104990"/>
      <w:bookmarkStart w:id="4041" w:name="_Toc74755620"/>
      <w:bookmarkStart w:id="4042" w:name="_Toc105674493"/>
      <w:bookmarkStart w:id="4043" w:name="_Toc130502537"/>
      <w:bookmarkStart w:id="4044" w:name="_Toc153625324"/>
      <w:bookmarkStart w:id="4045" w:name="_Toc185505557"/>
      <w:bookmarkStart w:id="4046" w:name="_Toc212046086"/>
      <w:r w:rsidRPr="000A0A5F">
        <w:t>5.5.</w:t>
      </w:r>
      <w:r w:rsidR="00B40D37" w:rsidRPr="000A0A5F">
        <w:t>3A</w:t>
      </w:r>
      <w:r w:rsidRPr="000A0A5F">
        <w:t>.1</w:t>
      </w:r>
      <w:r w:rsidRPr="000A0A5F">
        <w:tab/>
        <w:t>General</w:t>
      </w:r>
      <w:bookmarkEnd w:id="4039"/>
      <w:bookmarkEnd w:id="4040"/>
      <w:bookmarkEnd w:id="4041"/>
      <w:bookmarkEnd w:id="4042"/>
      <w:bookmarkEnd w:id="4043"/>
      <w:bookmarkEnd w:id="4044"/>
      <w:bookmarkEnd w:id="4045"/>
      <w:bookmarkEnd w:id="4046"/>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40"/>
      </w:pPr>
      <w:bookmarkStart w:id="4047" w:name="_Toc66360486"/>
      <w:bookmarkStart w:id="4048" w:name="_Toc68104991"/>
      <w:bookmarkStart w:id="4049" w:name="_Toc74755621"/>
      <w:bookmarkStart w:id="4050" w:name="_Toc105674494"/>
      <w:bookmarkStart w:id="4051" w:name="_Toc130502538"/>
      <w:bookmarkStart w:id="4052" w:name="_Toc153625325"/>
      <w:bookmarkStart w:id="4053" w:name="_Toc185505558"/>
      <w:bookmarkStart w:id="4054" w:name="_Toc212046087"/>
      <w:r w:rsidRPr="000A0A5F">
        <w:lastRenderedPageBreak/>
        <w:t>5.5.</w:t>
      </w:r>
      <w:r w:rsidR="00B40D37" w:rsidRPr="000A0A5F">
        <w:t>3A</w:t>
      </w:r>
      <w:r w:rsidRPr="000A0A5F">
        <w:t>.2</w:t>
      </w:r>
      <w:r w:rsidRPr="000A0A5F">
        <w:tab/>
        <w:t>Event Notification</w:t>
      </w:r>
      <w:bookmarkEnd w:id="4047"/>
      <w:bookmarkEnd w:id="4048"/>
      <w:bookmarkEnd w:id="4049"/>
      <w:bookmarkEnd w:id="4050"/>
      <w:bookmarkEnd w:id="4051"/>
      <w:bookmarkEnd w:id="4052"/>
      <w:bookmarkEnd w:id="4053"/>
      <w:bookmarkEnd w:id="4054"/>
    </w:p>
    <w:p w14:paraId="65C2942A" w14:textId="77777777" w:rsidR="00CB0DD7" w:rsidRPr="000A0A5F" w:rsidRDefault="00CB0DD7">
      <w:pPr>
        <w:pStyle w:val="50"/>
        <w:rPr>
          <w:noProof/>
        </w:rPr>
      </w:pPr>
      <w:bookmarkStart w:id="4055" w:name="_Toc66360487"/>
      <w:bookmarkStart w:id="4056" w:name="_Toc68104992"/>
      <w:bookmarkStart w:id="4057" w:name="_Toc74755622"/>
      <w:bookmarkStart w:id="4058" w:name="_Toc105674495"/>
      <w:bookmarkStart w:id="4059" w:name="_Toc130502539"/>
      <w:bookmarkStart w:id="4060" w:name="_Toc153625326"/>
      <w:bookmarkStart w:id="4061" w:name="_Toc185505559"/>
      <w:bookmarkStart w:id="4062" w:name="_Toc212046088"/>
      <w:r w:rsidRPr="000A0A5F">
        <w:t>5.5.</w:t>
      </w:r>
      <w:r w:rsidR="00B40D37" w:rsidRPr="000A0A5F">
        <w:t>3A</w:t>
      </w:r>
      <w:r w:rsidRPr="000A0A5F">
        <w:t>.2</w:t>
      </w:r>
      <w:r w:rsidRPr="000A0A5F">
        <w:rPr>
          <w:noProof/>
        </w:rPr>
        <w:t>.1</w:t>
      </w:r>
      <w:r w:rsidRPr="000A0A5F">
        <w:rPr>
          <w:noProof/>
        </w:rPr>
        <w:tab/>
        <w:t>Description</w:t>
      </w:r>
      <w:bookmarkEnd w:id="4055"/>
      <w:bookmarkEnd w:id="4056"/>
      <w:bookmarkEnd w:id="4057"/>
      <w:bookmarkEnd w:id="4058"/>
      <w:bookmarkEnd w:id="4059"/>
      <w:bookmarkEnd w:id="4060"/>
      <w:bookmarkEnd w:id="4061"/>
      <w:bookmarkEnd w:id="4062"/>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50"/>
        <w:rPr>
          <w:noProof/>
        </w:rPr>
      </w:pPr>
      <w:bookmarkStart w:id="4063" w:name="_Toc66360488"/>
      <w:bookmarkStart w:id="4064" w:name="_Toc68104993"/>
      <w:bookmarkStart w:id="4065" w:name="_Toc74755623"/>
      <w:bookmarkStart w:id="4066" w:name="_Toc105674496"/>
      <w:bookmarkStart w:id="4067" w:name="_Toc130502540"/>
      <w:bookmarkStart w:id="4068" w:name="_Toc153625327"/>
      <w:bookmarkStart w:id="4069" w:name="_Toc185505560"/>
      <w:bookmarkStart w:id="4070" w:name="_Toc212046089"/>
      <w:r w:rsidRPr="000A0A5F">
        <w:t>5.5.</w:t>
      </w:r>
      <w:r w:rsidR="00B40D37" w:rsidRPr="000A0A5F">
        <w:t>3A</w:t>
      </w:r>
      <w:r w:rsidRPr="000A0A5F">
        <w:t>.2</w:t>
      </w:r>
      <w:r w:rsidRPr="000A0A5F">
        <w:rPr>
          <w:noProof/>
        </w:rPr>
        <w:t>.2</w:t>
      </w:r>
      <w:r w:rsidRPr="000A0A5F">
        <w:rPr>
          <w:noProof/>
        </w:rPr>
        <w:tab/>
        <w:t>Target URI</w:t>
      </w:r>
      <w:bookmarkEnd w:id="4063"/>
      <w:bookmarkEnd w:id="4064"/>
      <w:bookmarkEnd w:id="4065"/>
      <w:bookmarkEnd w:id="4066"/>
      <w:bookmarkEnd w:id="4067"/>
      <w:bookmarkEnd w:id="4068"/>
      <w:bookmarkEnd w:id="4069"/>
      <w:bookmarkEnd w:id="4070"/>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50"/>
        <w:rPr>
          <w:noProof/>
        </w:rPr>
      </w:pPr>
      <w:bookmarkStart w:id="4071" w:name="_Toc66360489"/>
      <w:bookmarkStart w:id="4072" w:name="_Toc68104994"/>
      <w:bookmarkStart w:id="4073" w:name="_Toc74755624"/>
      <w:bookmarkStart w:id="4074" w:name="_Toc105674497"/>
      <w:bookmarkStart w:id="4075" w:name="_Toc130502541"/>
      <w:bookmarkStart w:id="4076" w:name="_Toc153625328"/>
      <w:bookmarkStart w:id="4077" w:name="_Toc185505561"/>
      <w:bookmarkStart w:id="4078" w:name="_Toc212046090"/>
      <w:r w:rsidRPr="000A0A5F">
        <w:t>5.5.</w:t>
      </w:r>
      <w:r w:rsidR="00B40D37" w:rsidRPr="000A0A5F">
        <w:t>3A</w:t>
      </w:r>
      <w:r w:rsidRPr="000A0A5F">
        <w:t>.2</w:t>
      </w:r>
      <w:r w:rsidRPr="000A0A5F">
        <w:rPr>
          <w:noProof/>
        </w:rPr>
        <w:t>.3</w:t>
      </w:r>
      <w:r w:rsidRPr="000A0A5F">
        <w:rPr>
          <w:noProof/>
        </w:rPr>
        <w:tab/>
        <w:t>Standard Methods</w:t>
      </w:r>
      <w:bookmarkEnd w:id="4071"/>
      <w:bookmarkEnd w:id="4072"/>
      <w:bookmarkEnd w:id="4073"/>
      <w:bookmarkEnd w:id="4074"/>
      <w:bookmarkEnd w:id="4075"/>
      <w:bookmarkEnd w:id="4076"/>
      <w:bookmarkEnd w:id="4077"/>
      <w:bookmarkEnd w:id="4078"/>
    </w:p>
    <w:p w14:paraId="7E206FA1" w14:textId="77777777" w:rsidR="00CB0DD7" w:rsidRPr="000A0A5F" w:rsidRDefault="00CB0DD7">
      <w:pPr>
        <w:pStyle w:val="6"/>
        <w:rPr>
          <w:noProof/>
        </w:rPr>
      </w:pPr>
      <w:bookmarkStart w:id="4079" w:name="_Toc66360490"/>
      <w:bookmarkStart w:id="4080" w:name="_Toc68104995"/>
      <w:bookmarkStart w:id="4081" w:name="_Toc74755625"/>
      <w:bookmarkStart w:id="4082" w:name="_Toc105674498"/>
      <w:bookmarkStart w:id="4083" w:name="_Toc130502542"/>
      <w:bookmarkStart w:id="4084" w:name="_Toc153625329"/>
      <w:bookmarkStart w:id="4085" w:name="_Toc185505562"/>
      <w:bookmarkStart w:id="4086" w:name="_Toc212046091"/>
      <w:r w:rsidRPr="000A0A5F">
        <w:t>5.5.</w:t>
      </w:r>
      <w:r w:rsidR="00B40D37" w:rsidRPr="000A0A5F">
        <w:t>3A</w:t>
      </w:r>
      <w:r w:rsidRPr="000A0A5F">
        <w:t>.2.3</w:t>
      </w:r>
      <w:r w:rsidRPr="000A0A5F">
        <w:rPr>
          <w:noProof/>
        </w:rPr>
        <w:t>.1</w:t>
      </w:r>
      <w:r w:rsidRPr="000A0A5F">
        <w:rPr>
          <w:noProof/>
        </w:rPr>
        <w:tab/>
      </w:r>
      <w:r w:rsidRPr="000A0A5F">
        <w:t>Notification via POST</w:t>
      </w:r>
      <w:bookmarkEnd w:id="4079"/>
      <w:bookmarkEnd w:id="4080"/>
      <w:bookmarkEnd w:id="4081"/>
      <w:bookmarkEnd w:id="4082"/>
      <w:bookmarkEnd w:id="4083"/>
      <w:bookmarkEnd w:id="4084"/>
      <w:bookmarkEnd w:id="4085"/>
      <w:bookmarkEnd w:id="4086"/>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pPr>
        <w:pStyle w:val="6"/>
        <w:rPr>
          <w:noProof/>
        </w:rPr>
      </w:pPr>
      <w:bookmarkStart w:id="4087" w:name="_Toc66360491"/>
      <w:bookmarkStart w:id="4088" w:name="_Toc68104996"/>
      <w:bookmarkStart w:id="4089" w:name="_Toc74755626"/>
      <w:bookmarkStart w:id="4090" w:name="_Toc105674499"/>
      <w:bookmarkStart w:id="4091" w:name="_Toc130502543"/>
      <w:bookmarkStart w:id="4092" w:name="_Toc153625330"/>
      <w:bookmarkStart w:id="4093" w:name="_Toc185505563"/>
      <w:bookmarkStart w:id="4094" w:name="_Toc212046092"/>
      <w:r w:rsidRPr="000A0A5F">
        <w:t>5.5.</w:t>
      </w:r>
      <w:r w:rsidR="00B40D37" w:rsidRPr="000A0A5F">
        <w:t>3A</w:t>
      </w:r>
      <w:r w:rsidRPr="000A0A5F">
        <w:t>.2.3</w:t>
      </w:r>
      <w:r w:rsidRPr="000A0A5F">
        <w:rPr>
          <w:noProof/>
        </w:rPr>
        <w:t>.2</w:t>
      </w:r>
      <w:r w:rsidRPr="000A0A5F">
        <w:rPr>
          <w:noProof/>
        </w:rPr>
        <w:tab/>
      </w:r>
      <w:r w:rsidRPr="000A0A5F">
        <w:t>Notification via Websocket</w:t>
      </w:r>
      <w:bookmarkEnd w:id="4087"/>
      <w:bookmarkEnd w:id="4088"/>
      <w:bookmarkEnd w:id="4089"/>
      <w:bookmarkEnd w:id="4090"/>
      <w:bookmarkEnd w:id="4091"/>
      <w:bookmarkEnd w:id="4092"/>
      <w:bookmarkEnd w:id="4093"/>
      <w:bookmarkEnd w:id="4094"/>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30"/>
      </w:pPr>
      <w:bookmarkStart w:id="4095" w:name="_Toc11247434"/>
      <w:bookmarkStart w:id="4096" w:name="_Toc27044556"/>
      <w:bookmarkStart w:id="4097" w:name="_Toc36033598"/>
      <w:bookmarkStart w:id="4098" w:name="_Toc45131733"/>
      <w:bookmarkStart w:id="4099" w:name="_Toc49776018"/>
      <w:bookmarkStart w:id="4100" w:name="_Toc51746938"/>
      <w:bookmarkStart w:id="4101" w:name="_Toc66360492"/>
      <w:bookmarkStart w:id="4102" w:name="_Toc68104997"/>
      <w:bookmarkStart w:id="4103" w:name="_Toc74755627"/>
      <w:bookmarkStart w:id="4104" w:name="_Toc105674500"/>
      <w:bookmarkStart w:id="4105" w:name="_Toc130502544"/>
      <w:bookmarkStart w:id="4106" w:name="_Toc153625331"/>
      <w:bookmarkStart w:id="4107" w:name="_Toc185505564"/>
      <w:bookmarkStart w:id="4108" w:name="_Toc212046093"/>
      <w:r w:rsidRPr="000A0A5F">
        <w:t>5.5.4</w:t>
      </w:r>
      <w:r w:rsidRPr="000A0A5F">
        <w:tab/>
        <w:t>Used Features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30"/>
      </w:pPr>
      <w:bookmarkStart w:id="4109" w:name="_Toc130502545"/>
      <w:bookmarkStart w:id="4110" w:name="_Toc153625332"/>
      <w:bookmarkStart w:id="4111" w:name="_Toc185505565"/>
      <w:bookmarkStart w:id="4112" w:name="_Toc212046094"/>
      <w:r w:rsidRPr="000A0A5F">
        <w:t>5.5.5</w:t>
      </w:r>
      <w:r w:rsidRPr="000A0A5F">
        <w:tab/>
        <w:t>Error handling</w:t>
      </w:r>
      <w:bookmarkEnd w:id="4109"/>
      <w:bookmarkEnd w:id="4110"/>
      <w:bookmarkEnd w:id="4111"/>
      <w:bookmarkEnd w:id="4112"/>
    </w:p>
    <w:p w14:paraId="33FB2BAA" w14:textId="77777777" w:rsidR="00DC285A" w:rsidRPr="000A0A5F" w:rsidRDefault="00DC285A" w:rsidP="00DC285A">
      <w:pPr>
        <w:pStyle w:val="40"/>
      </w:pPr>
      <w:bookmarkStart w:id="4113" w:name="_Toc130502546"/>
      <w:bookmarkStart w:id="4114" w:name="_Toc153625333"/>
      <w:bookmarkStart w:id="4115" w:name="_Toc185505566"/>
      <w:bookmarkStart w:id="4116" w:name="_Toc212046095"/>
      <w:r w:rsidRPr="000A0A5F">
        <w:t>5.5.5.1</w:t>
      </w:r>
      <w:r w:rsidRPr="000A0A5F">
        <w:tab/>
        <w:t>General</w:t>
      </w:r>
      <w:bookmarkEnd w:id="4113"/>
      <w:bookmarkEnd w:id="4114"/>
      <w:bookmarkEnd w:id="4115"/>
      <w:bookmarkEnd w:id="4116"/>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40"/>
      </w:pPr>
      <w:bookmarkStart w:id="4117" w:name="_Toc130502547"/>
      <w:bookmarkStart w:id="4118" w:name="_Toc153625334"/>
      <w:bookmarkStart w:id="4119" w:name="_Toc185505567"/>
      <w:bookmarkStart w:id="4120" w:name="_Toc212046096"/>
      <w:r w:rsidRPr="000A0A5F">
        <w:t>5.5.5.2</w:t>
      </w:r>
      <w:r w:rsidRPr="000A0A5F">
        <w:tab/>
        <w:t>Protocol Errors</w:t>
      </w:r>
      <w:bookmarkEnd w:id="4117"/>
      <w:bookmarkEnd w:id="4118"/>
      <w:bookmarkEnd w:id="4119"/>
      <w:bookmarkEnd w:id="4120"/>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40"/>
      </w:pPr>
      <w:bookmarkStart w:id="4121" w:name="_Toc130502548"/>
      <w:bookmarkStart w:id="4122" w:name="_Toc153625335"/>
      <w:bookmarkStart w:id="4123" w:name="_Toc185505568"/>
      <w:bookmarkStart w:id="4124" w:name="_Toc212046097"/>
      <w:r w:rsidRPr="000A0A5F">
        <w:t>5.5.5.3</w:t>
      </w:r>
      <w:r w:rsidRPr="000A0A5F">
        <w:tab/>
        <w:t>Application Errors</w:t>
      </w:r>
      <w:bookmarkEnd w:id="4121"/>
      <w:bookmarkEnd w:id="4122"/>
      <w:bookmarkEnd w:id="4123"/>
      <w:bookmarkEnd w:id="4124"/>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lastRenderedPageBreak/>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2"/>
      </w:pPr>
      <w:bookmarkStart w:id="4125" w:name="_Toc11247435"/>
      <w:bookmarkStart w:id="4126" w:name="_Toc27044557"/>
      <w:bookmarkStart w:id="4127" w:name="_Toc36033599"/>
      <w:bookmarkStart w:id="4128" w:name="_Toc45131734"/>
      <w:bookmarkStart w:id="4129" w:name="_Toc49776019"/>
      <w:bookmarkStart w:id="4130" w:name="_Toc51746939"/>
      <w:bookmarkStart w:id="4131" w:name="_Toc66360493"/>
      <w:bookmarkStart w:id="4132" w:name="_Toc68104998"/>
      <w:bookmarkStart w:id="4133" w:name="_Toc74755628"/>
      <w:bookmarkStart w:id="4134" w:name="_Toc105674501"/>
      <w:bookmarkStart w:id="4135" w:name="_Toc130502549"/>
      <w:bookmarkStart w:id="4136" w:name="_Toc153625336"/>
      <w:bookmarkStart w:id="4137" w:name="_Toc185505569"/>
      <w:bookmarkStart w:id="4138" w:name="_Toc212046098"/>
      <w:r w:rsidRPr="000A0A5F">
        <w:t>5.6</w:t>
      </w:r>
      <w:r w:rsidRPr="000A0A5F">
        <w:tab/>
        <w:t>NIDD API</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29C7D92" w14:textId="77777777" w:rsidR="00CB0DD7" w:rsidRPr="000A0A5F" w:rsidRDefault="00CB0DD7">
      <w:pPr>
        <w:pStyle w:val="30"/>
      </w:pPr>
      <w:bookmarkStart w:id="4139" w:name="_Toc11247436"/>
      <w:bookmarkStart w:id="4140" w:name="_Toc27044558"/>
      <w:bookmarkStart w:id="4141" w:name="_Toc36033600"/>
      <w:bookmarkStart w:id="4142" w:name="_Toc45131735"/>
      <w:bookmarkStart w:id="4143" w:name="_Toc49776020"/>
      <w:bookmarkStart w:id="4144" w:name="_Toc51746940"/>
      <w:bookmarkStart w:id="4145" w:name="_Toc66360494"/>
      <w:bookmarkStart w:id="4146" w:name="_Toc68104999"/>
      <w:bookmarkStart w:id="4147" w:name="_Toc74755629"/>
      <w:bookmarkStart w:id="4148" w:name="_Toc105674502"/>
      <w:bookmarkStart w:id="4149" w:name="_Toc130502550"/>
      <w:bookmarkStart w:id="4150" w:name="_Toc153625337"/>
      <w:bookmarkStart w:id="4151" w:name="_Toc185505570"/>
      <w:bookmarkStart w:id="4152" w:name="_Toc212046099"/>
      <w:r w:rsidRPr="000A0A5F">
        <w:t>5.6.1</w:t>
      </w:r>
      <w:r w:rsidRPr="000A0A5F">
        <w:tab/>
        <w:t>Overview</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30"/>
      </w:pPr>
      <w:bookmarkStart w:id="4153" w:name="_Toc11247437"/>
      <w:bookmarkStart w:id="4154" w:name="_Toc27044559"/>
      <w:bookmarkStart w:id="4155" w:name="_Toc36033601"/>
      <w:bookmarkStart w:id="4156" w:name="_Toc45131736"/>
      <w:bookmarkStart w:id="4157" w:name="_Toc49776021"/>
      <w:bookmarkStart w:id="4158" w:name="_Toc51746941"/>
      <w:bookmarkStart w:id="4159" w:name="_Toc66360495"/>
      <w:bookmarkStart w:id="4160" w:name="_Toc68105000"/>
      <w:bookmarkStart w:id="4161" w:name="_Toc74755630"/>
      <w:bookmarkStart w:id="4162" w:name="_Toc105674503"/>
      <w:bookmarkStart w:id="4163" w:name="_Toc130502551"/>
      <w:bookmarkStart w:id="4164" w:name="_Toc153625338"/>
      <w:bookmarkStart w:id="4165" w:name="_Toc185505571"/>
      <w:bookmarkStart w:id="4166" w:name="_Toc212046100"/>
      <w:r w:rsidRPr="000A0A5F">
        <w:t>5.6.2</w:t>
      </w:r>
      <w:r w:rsidRPr="000A0A5F">
        <w:tab/>
        <w:t>Data model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07410D4" w14:textId="77777777" w:rsidR="00CB0DD7" w:rsidRPr="000A0A5F" w:rsidRDefault="00CB0DD7">
      <w:pPr>
        <w:pStyle w:val="40"/>
      </w:pPr>
      <w:bookmarkStart w:id="4167" w:name="_Toc11247438"/>
      <w:bookmarkStart w:id="4168" w:name="_Toc27044560"/>
      <w:bookmarkStart w:id="4169" w:name="_Toc36033602"/>
      <w:bookmarkStart w:id="4170" w:name="_Toc45131737"/>
      <w:bookmarkStart w:id="4171" w:name="_Toc49776022"/>
      <w:bookmarkStart w:id="4172" w:name="_Toc51746942"/>
      <w:bookmarkStart w:id="4173" w:name="_Toc66360496"/>
      <w:bookmarkStart w:id="4174" w:name="_Toc68105001"/>
      <w:bookmarkStart w:id="4175" w:name="_Toc74755631"/>
      <w:bookmarkStart w:id="4176" w:name="_Toc105674504"/>
      <w:bookmarkStart w:id="4177" w:name="_Toc130502552"/>
      <w:bookmarkStart w:id="4178" w:name="_Toc153625339"/>
      <w:bookmarkStart w:id="4179" w:name="_Toc185505572"/>
      <w:bookmarkStart w:id="4180" w:name="_Toc212046101"/>
      <w:r w:rsidRPr="000A0A5F">
        <w:t>5.6.2.1</w:t>
      </w:r>
      <w:r w:rsidRPr="000A0A5F">
        <w:tab/>
        <w:t>Resource data types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FB68C87" w14:textId="77777777" w:rsidR="00CB0DD7" w:rsidRPr="000A0A5F" w:rsidRDefault="00CB0DD7">
      <w:pPr>
        <w:pStyle w:val="50"/>
      </w:pPr>
      <w:bookmarkStart w:id="4181" w:name="_Toc11247439"/>
      <w:bookmarkStart w:id="4182" w:name="_Toc27044561"/>
      <w:bookmarkStart w:id="4183" w:name="_Toc36033603"/>
      <w:bookmarkStart w:id="4184" w:name="_Toc45131738"/>
      <w:bookmarkStart w:id="4185" w:name="_Toc49776023"/>
      <w:bookmarkStart w:id="4186" w:name="_Toc51746943"/>
      <w:bookmarkStart w:id="4187" w:name="_Toc66360497"/>
      <w:bookmarkStart w:id="4188" w:name="_Toc68105002"/>
      <w:bookmarkStart w:id="4189" w:name="_Toc74755632"/>
      <w:bookmarkStart w:id="4190" w:name="_Toc105674505"/>
      <w:bookmarkStart w:id="4191" w:name="_Toc130502553"/>
      <w:bookmarkStart w:id="4192" w:name="_Toc153625340"/>
      <w:bookmarkStart w:id="4193" w:name="_Toc185505573"/>
      <w:bookmarkStart w:id="4194" w:name="_Toc212046102"/>
      <w:r w:rsidRPr="000A0A5F">
        <w:t>5.6.2.1.1</w:t>
      </w:r>
      <w:r w:rsidRPr="000A0A5F">
        <w:tab/>
        <w:t>Introduction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95" w:name="_Toc11247440"/>
      <w:bookmarkStart w:id="4196" w:name="_Toc27044562"/>
      <w:bookmarkStart w:id="4197" w:name="_Toc36033604"/>
      <w:bookmarkStart w:id="4198" w:name="_Toc45131739"/>
      <w:bookmarkStart w:id="4199" w:name="_Toc49776024"/>
      <w:bookmarkStart w:id="4200" w:name="_Toc51746944"/>
      <w:bookmarkStart w:id="4201" w:name="_Toc66360498"/>
      <w:bookmarkStart w:id="4202" w:name="_Toc68105003"/>
      <w:bookmarkStart w:id="4203"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50"/>
        <w:rPr>
          <w:lang w:eastAsia="zh-CN"/>
        </w:rPr>
      </w:pPr>
      <w:bookmarkStart w:id="4204" w:name="_Toc105674506"/>
      <w:bookmarkStart w:id="4205" w:name="_Toc130502554"/>
      <w:bookmarkStart w:id="4206" w:name="_Toc153625341"/>
      <w:bookmarkStart w:id="4207" w:name="_Toc185505574"/>
      <w:bookmarkStart w:id="4208" w:name="_Toc212046103"/>
      <w:r w:rsidRPr="000A0A5F">
        <w:t>5.6.2.1.2</w:t>
      </w:r>
      <w:r w:rsidRPr="000A0A5F">
        <w:tab/>
        <w:t>Type: Nidd</w:t>
      </w:r>
      <w:r w:rsidRPr="000A0A5F">
        <w:rPr>
          <w:rFonts w:hint="eastAsia"/>
          <w:lang w:eastAsia="zh-CN"/>
        </w:rPr>
        <w:t>Configuration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CB0DD7" w:rsidRPr="000A0A5F" w14:paraId="04D36968" w14:textId="77777777" w:rsidTr="00FF0AF8">
        <w:trPr>
          <w:jc w:val="center"/>
        </w:trPr>
        <w:tc>
          <w:tcPr>
            <w:tcW w:w="1948" w:type="dxa"/>
          </w:tcPr>
          <w:p w14:paraId="6F378A38" w14:textId="77777777" w:rsidR="00CB0DD7" w:rsidRPr="000A0A5F" w:rsidRDefault="00CB0DD7">
            <w:pPr>
              <w:pStyle w:val="TAL"/>
              <w:rPr>
                <w:rFonts w:eastAsia="Times New Roman"/>
              </w:rPr>
            </w:pPr>
            <w:r w:rsidRPr="000A0A5F">
              <w:t>supportedFeatures</w:t>
            </w:r>
          </w:p>
        </w:tc>
        <w:tc>
          <w:tcPr>
            <w:tcW w:w="1719" w:type="dxa"/>
          </w:tcPr>
          <w:p w14:paraId="40BE7BC2" w14:textId="77777777" w:rsidR="00CB0DD7" w:rsidRPr="000A0A5F" w:rsidRDefault="00CB0DD7">
            <w:pPr>
              <w:pStyle w:val="TAL"/>
              <w:rPr>
                <w:rFonts w:eastAsia="Times New Roman"/>
              </w:rPr>
            </w:pPr>
            <w:r w:rsidRPr="000A0A5F">
              <w:t>SupportedFeatures</w:t>
            </w:r>
          </w:p>
        </w:tc>
        <w:tc>
          <w:tcPr>
            <w:tcW w:w="1134" w:type="dxa"/>
          </w:tcPr>
          <w:p w14:paraId="669E8D3A" w14:textId="77777777" w:rsidR="00CB0DD7" w:rsidRPr="000A0A5F" w:rsidRDefault="00CB0DD7">
            <w:pPr>
              <w:pStyle w:val="TAL"/>
              <w:rPr>
                <w:rFonts w:eastAsia="Times New Roman"/>
              </w:rPr>
            </w:pPr>
            <w:r w:rsidRPr="000A0A5F">
              <w:t>0..1</w:t>
            </w:r>
          </w:p>
        </w:tc>
        <w:tc>
          <w:tcPr>
            <w:tcW w:w="3544" w:type="dxa"/>
          </w:tcPr>
          <w:p w14:paraId="6B9CDC69" w14:textId="77777777" w:rsidR="00CB0DD7" w:rsidRPr="000A0A5F" w:rsidRDefault="00CB0DD7">
            <w:pPr>
              <w:pStyle w:val="TAL"/>
            </w:pPr>
            <w:r w:rsidRPr="000A0A5F">
              <w:t>Used to negotiate the supported optional features of the API as described in clause 5.2.7.</w:t>
            </w:r>
          </w:p>
          <w:p w14:paraId="7BC08906"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2455A624" w14:textId="77777777" w:rsidR="00CB0DD7" w:rsidRPr="000A0A5F" w:rsidRDefault="00CB0DD7">
            <w:pPr>
              <w:pStyle w:val="TAL"/>
              <w:rPr>
                <w:rFonts w:eastAsia="Times New Roman" w:cs="Arial"/>
                <w:szCs w:val="18"/>
              </w:rPr>
            </w:pPr>
          </w:p>
        </w:tc>
      </w:tr>
      <w:tr w:rsidR="00CB0DD7" w:rsidRPr="000A0A5F" w14:paraId="1CA5F1FC" w14:textId="77777777" w:rsidTr="00FF0AF8">
        <w:trPr>
          <w:jc w:val="center"/>
        </w:trPr>
        <w:tc>
          <w:tcPr>
            <w:tcW w:w="1948" w:type="dxa"/>
          </w:tcPr>
          <w:p w14:paraId="3D7F6258" w14:textId="77777777" w:rsidR="00CB0DD7" w:rsidRPr="000A0A5F" w:rsidRDefault="00CB0DD7">
            <w:pPr>
              <w:pStyle w:val="TAL"/>
            </w:pPr>
            <w:r w:rsidRPr="000A0A5F">
              <w:rPr>
                <w:lang w:eastAsia="zh-CN"/>
              </w:rPr>
              <w:t>mtcProviderId</w:t>
            </w:r>
          </w:p>
        </w:tc>
        <w:tc>
          <w:tcPr>
            <w:tcW w:w="1719" w:type="dxa"/>
          </w:tcPr>
          <w:p w14:paraId="5AECA036" w14:textId="77777777" w:rsidR="00CB0DD7" w:rsidRPr="000A0A5F" w:rsidRDefault="00CB0DD7">
            <w:pPr>
              <w:pStyle w:val="TAL"/>
            </w:pPr>
            <w:r w:rsidRPr="000A0A5F">
              <w:rPr>
                <w:lang w:eastAsia="zh-CN"/>
              </w:rPr>
              <w:t>string</w:t>
            </w:r>
          </w:p>
        </w:tc>
        <w:tc>
          <w:tcPr>
            <w:tcW w:w="1134" w:type="dxa"/>
          </w:tcPr>
          <w:p w14:paraId="42CB1414" w14:textId="77777777" w:rsidR="00CB0DD7" w:rsidRPr="000A0A5F" w:rsidRDefault="00CB0DD7">
            <w:pPr>
              <w:pStyle w:val="TAL"/>
            </w:pPr>
            <w:r w:rsidRPr="000A0A5F">
              <w:rPr>
                <w:rFonts w:eastAsia="Times New Roman"/>
              </w:rPr>
              <w:t>0..1</w:t>
            </w:r>
          </w:p>
        </w:tc>
        <w:tc>
          <w:tcPr>
            <w:tcW w:w="3544" w:type="dxa"/>
          </w:tcPr>
          <w:p w14:paraId="03CE22A7" w14:textId="77777777" w:rsidR="00CB0DD7" w:rsidRPr="000A0A5F" w:rsidRDefault="00CB0DD7">
            <w:pPr>
              <w:pStyle w:val="TAL"/>
            </w:pPr>
            <w:r w:rsidRPr="000A0A5F">
              <w:t>Identifies the MTC Service Provider and/or MTC Application. (NOTE 3)</w:t>
            </w:r>
          </w:p>
        </w:tc>
        <w:tc>
          <w:tcPr>
            <w:tcW w:w="1257" w:type="dxa"/>
          </w:tcPr>
          <w:p w14:paraId="16141CEA" w14:textId="77777777" w:rsidR="00CB0DD7" w:rsidRPr="000A0A5F" w:rsidRDefault="00CB0DD7">
            <w:pPr>
              <w:pStyle w:val="TAL"/>
              <w:rPr>
                <w:rFonts w:eastAsia="Times New Roman" w:cs="Arial"/>
                <w:szCs w:val="18"/>
              </w:rPr>
            </w:pPr>
          </w:p>
        </w:tc>
      </w:tr>
      <w:tr w:rsidR="00CB0DD7" w:rsidRPr="000A0A5F" w14:paraId="5FFCAE0A" w14:textId="77777777" w:rsidTr="00FF0AF8">
        <w:trPr>
          <w:jc w:val="center"/>
        </w:trPr>
        <w:tc>
          <w:tcPr>
            <w:tcW w:w="1948" w:type="dxa"/>
          </w:tcPr>
          <w:p w14:paraId="25411422"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CB0DD7" w:rsidRPr="000A0A5F" w:rsidRDefault="00CB0DD7">
            <w:pPr>
              <w:pStyle w:val="TAL"/>
              <w:rPr>
                <w:rFonts w:eastAsia="Times New Roman"/>
              </w:rPr>
            </w:pPr>
            <w:r w:rsidRPr="000A0A5F">
              <w:rPr>
                <w:lang w:eastAsia="zh-CN"/>
              </w:rPr>
              <w:t>ExternalId</w:t>
            </w:r>
          </w:p>
        </w:tc>
        <w:tc>
          <w:tcPr>
            <w:tcW w:w="1134" w:type="dxa"/>
          </w:tcPr>
          <w:p w14:paraId="51761214" w14:textId="77777777" w:rsidR="00CB0DD7" w:rsidRPr="000A0A5F" w:rsidRDefault="00CB0DD7">
            <w:pPr>
              <w:pStyle w:val="TAL"/>
              <w:rPr>
                <w:rFonts w:eastAsia="Times New Roman"/>
              </w:rPr>
            </w:pPr>
            <w:r w:rsidRPr="000A0A5F">
              <w:rPr>
                <w:rFonts w:eastAsia="Times New Roman"/>
              </w:rPr>
              <w:t>0..1</w:t>
            </w:r>
          </w:p>
        </w:tc>
        <w:tc>
          <w:tcPr>
            <w:tcW w:w="3544" w:type="dxa"/>
          </w:tcPr>
          <w:p w14:paraId="39A05B50"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CB0DD7" w:rsidRPr="000A0A5F" w:rsidRDefault="00CB0DD7">
            <w:pPr>
              <w:pStyle w:val="TAL"/>
              <w:rPr>
                <w:rFonts w:eastAsia="Times New Roman" w:cs="Arial"/>
                <w:szCs w:val="18"/>
              </w:rPr>
            </w:pPr>
          </w:p>
        </w:tc>
      </w:tr>
      <w:tr w:rsidR="00CB0DD7" w:rsidRPr="000A0A5F" w14:paraId="02EEF7E2" w14:textId="77777777" w:rsidTr="00FF0AF8">
        <w:trPr>
          <w:jc w:val="center"/>
        </w:trPr>
        <w:tc>
          <w:tcPr>
            <w:tcW w:w="1948" w:type="dxa"/>
          </w:tcPr>
          <w:p w14:paraId="7BAD965D" w14:textId="77777777" w:rsidR="00CB0DD7" w:rsidRPr="000A0A5F" w:rsidRDefault="00CB0DD7">
            <w:pPr>
              <w:pStyle w:val="TAL"/>
              <w:rPr>
                <w:rFonts w:eastAsia="Times New Roman"/>
              </w:rPr>
            </w:pPr>
            <w:r w:rsidRPr="000A0A5F">
              <w:rPr>
                <w:lang w:eastAsia="zh-CN"/>
              </w:rPr>
              <w:t>msisdn</w:t>
            </w:r>
          </w:p>
        </w:tc>
        <w:tc>
          <w:tcPr>
            <w:tcW w:w="1719" w:type="dxa"/>
          </w:tcPr>
          <w:p w14:paraId="4D6E5ABB" w14:textId="77777777" w:rsidR="00CB0DD7" w:rsidRPr="000A0A5F" w:rsidRDefault="00CB0DD7">
            <w:pPr>
              <w:pStyle w:val="TAL"/>
              <w:rPr>
                <w:rFonts w:eastAsia="Times New Roman"/>
              </w:rPr>
            </w:pPr>
            <w:r w:rsidRPr="000A0A5F">
              <w:rPr>
                <w:lang w:eastAsia="zh-CN"/>
              </w:rPr>
              <w:t>Msisdn</w:t>
            </w:r>
          </w:p>
        </w:tc>
        <w:tc>
          <w:tcPr>
            <w:tcW w:w="1134" w:type="dxa"/>
          </w:tcPr>
          <w:p w14:paraId="1D9B95F9" w14:textId="77777777" w:rsidR="00CB0DD7" w:rsidRPr="000A0A5F" w:rsidRDefault="00CB0DD7">
            <w:pPr>
              <w:pStyle w:val="TAL"/>
              <w:rPr>
                <w:rFonts w:eastAsia="Times New Roman"/>
              </w:rPr>
            </w:pPr>
            <w:r w:rsidRPr="000A0A5F">
              <w:rPr>
                <w:rFonts w:eastAsia="Times New Roman"/>
              </w:rPr>
              <w:t>0..1</w:t>
            </w:r>
          </w:p>
        </w:tc>
        <w:tc>
          <w:tcPr>
            <w:tcW w:w="3544" w:type="dxa"/>
          </w:tcPr>
          <w:p w14:paraId="74D5235B"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CB0DD7" w:rsidRPr="000A0A5F" w:rsidRDefault="00CB0DD7">
            <w:pPr>
              <w:pStyle w:val="TAL"/>
              <w:rPr>
                <w:rFonts w:eastAsia="Times New Roman" w:cs="Arial"/>
                <w:szCs w:val="18"/>
              </w:rPr>
            </w:pPr>
          </w:p>
        </w:tc>
      </w:tr>
      <w:tr w:rsidR="00CB0DD7" w:rsidRPr="000A0A5F" w14:paraId="350F2CD1" w14:textId="77777777" w:rsidTr="00FF0AF8">
        <w:trPr>
          <w:jc w:val="center"/>
        </w:trPr>
        <w:tc>
          <w:tcPr>
            <w:tcW w:w="1948" w:type="dxa"/>
          </w:tcPr>
          <w:p w14:paraId="24A85DF6"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CB0DD7" w:rsidRPr="000A0A5F" w:rsidRDefault="00CB0DD7">
            <w:pPr>
              <w:pStyle w:val="TAL"/>
              <w:rPr>
                <w:lang w:eastAsia="zh-CN"/>
              </w:rPr>
            </w:pPr>
            <w:r w:rsidRPr="000A0A5F">
              <w:rPr>
                <w:lang w:eastAsia="zh-CN"/>
              </w:rPr>
              <w:t>ExternalGroupId</w:t>
            </w:r>
          </w:p>
        </w:tc>
        <w:tc>
          <w:tcPr>
            <w:tcW w:w="1134" w:type="dxa"/>
          </w:tcPr>
          <w:p w14:paraId="54BDFEB6" w14:textId="77777777" w:rsidR="00CB0DD7" w:rsidRPr="000A0A5F" w:rsidRDefault="00CB0DD7">
            <w:pPr>
              <w:pStyle w:val="TAL"/>
              <w:rPr>
                <w:rFonts w:eastAsia="Times New Roman"/>
              </w:rPr>
            </w:pPr>
            <w:r w:rsidRPr="000A0A5F">
              <w:rPr>
                <w:rFonts w:eastAsia="Times New Roman"/>
              </w:rPr>
              <w:t>0..1</w:t>
            </w:r>
          </w:p>
        </w:tc>
        <w:tc>
          <w:tcPr>
            <w:tcW w:w="3544" w:type="dxa"/>
          </w:tcPr>
          <w:p w14:paraId="17E181D5"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2D62B629" w14:textId="77777777" w:rsidTr="00FF0AF8">
        <w:trPr>
          <w:jc w:val="center"/>
        </w:trPr>
        <w:tc>
          <w:tcPr>
            <w:tcW w:w="1948" w:type="dxa"/>
          </w:tcPr>
          <w:p w14:paraId="223713FC" w14:textId="77777777" w:rsidR="00CB0DD7" w:rsidRPr="000A0A5F" w:rsidRDefault="00CB0DD7">
            <w:pPr>
              <w:pStyle w:val="TAL"/>
              <w:rPr>
                <w:rFonts w:eastAsia="Times New Roman"/>
              </w:rPr>
            </w:pPr>
            <w:r w:rsidRPr="000A0A5F">
              <w:rPr>
                <w:rFonts w:eastAsia="Times New Roman"/>
              </w:rPr>
              <w:t>duration</w:t>
            </w:r>
          </w:p>
        </w:tc>
        <w:tc>
          <w:tcPr>
            <w:tcW w:w="1719" w:type="dxa"/>
          </w:tcPr>
          <w:p w14:paraId="36067E05" w14:textId="77777777" w:rsidR="00CB0DD7" w:rsidRPr="000A0A5F" w:rsidRDefault="00CB0DD7">
            <w:pPr>
              <w:pStyle w:val="TAL"/>
              <w:rPr>
                <w:rFonts w:eastAsia="Times New Roman"/>
              </w:rPr>
            </w:pPr>
            <w:r w:rsidRPr="000A0A5F">
              <w:rPr>
                <w:rFonts w:eastAsia="Times New Roman"/>
              </w:rPr>
              <w:t>DateTime</w:t>
            </w:r>
          </w:p>
        </w:tc>
        <w:tc>
          <w:tcPr>
            <w:tcW w:w="1134" w:type="dxa"/>
          </w:tcPr>
          <w:p w14:paraId="321D46A1" w14:textId="77777777" w:rsidR="00CB0DD7" w:rsidRPr="000A0A5F" w:rsidRDefault="00CB0DD7">
            <w:pPr>
              <w:pStyle w:val="TAL"/>
              <w:rPr>
                <w:rFonts w:eastAsia="Times New Roman"/>
              </w:rPr>
            </w:pPr>
            <w:r w:rsidRPr="000A0A5F">
              <w:rPr>
                <w:rFonts w:eastAsia="Times New Roman"/>
              </w:rPr>
              <w:t>0..1</w:t>
            </w:r>
          </w:p>
        </w:tc>
        <w:tc>
          <w:tcPr>
            <w:tcW w:w="3544" w:type="dxa"/>
          </w:tcPr>
          <w:p w14:paraId="282B6CE6"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CB0DD7" w:rsidRPr="000A0A5F" w:rsidRDefault="00CB0DD7">
            <w:pPr>
              <w:pStyle w:val="TAL"/>
              <w:rPr>
                <w:rFonts w:eastAsia="Times New Roman" w:cs="Arial"/>
                <w:szCs w:val="18"/>
              </w:rPr>
            </w:pPr>
          </w:p>
        </w:tc>
      </w:tr>
      <w:tr w:rsidR="00CB0DD7" w:rsidRPr="000A0A5F" w14:paraId="006F3296" w14:textId="77777777" w:rsidTr="00FF0AF8">
        <w:trPr>
          <w:jc w:val="center"/>
        </w:trPr>
        <w:tc>
          <w:tcPr>
            <w:tcW w:w="1948" w:type="dxa"/>
          </w:tcPr>
          <w:p w14:paraId="3EF3019C" w14:textId="77777777" w:rsidR="00CB0DD7" w:rsidRPr="000A0A5F" w:rsidRDefault="00CB0DD7">
            <w:pPr>
              <w:pStyle w:val="TAL"/>
              <w:rPr>
                <w:lang w:eastAsia="zh-CN"/>
              </w:rPr>
            </w:pPr>
            <w:r w:rsidRPr="000A0A5F">
              <w:rPr>
                <w:rFonts w:eastAsia="Times New Roman"/>
              </w:rPr>
              <w:t>reliableDataService</w:t>
            </w:r>
          </w:p>
        </w:tc>
        <w:tc>
          <w:tcPr>
            <w:tcW w:w="1719" w:type="dxa"/>
          </w:tcPr>
          <w:p w14:paraId="0B9198CA" w14:textId="77777777" w:rsidR="00CB0DD7" w:rsidRPr="000A0A5F" w:rsidRDefault="00CB0DD7">
            <w:pPr>
              <w:pStyle w:val="TAL"/>
              <w:rPr>
                <w:rFonts w:eastAsia="Times New Roman"/>
              </w:rPr>
            </w:pPr>
            <w:r w:rsidRPr="000A0A5F">
              <w:rPr>
                <w:rFonts w:eastAsia="Times New Roman"/>
              </w:rPr>
              <w:t>boolean</w:t>
            </w:r>
          </w:p>
        </w:tc>
        <w:tc>
          <w:tcPr>
            <w:tcW w:w="1134" w:type="dxa"/>
          </w:tcPr>
          <w:p w14:paraId="6B9F2C10" w14:textId="77777777" w:rsidR="00CB0DD7" w:rsidRPr="000A0A5F" w:rsidRDefault="00CB0DD7">
            <w:pPr>
              <w:pStyle w:val="TAL"/>
              <w:rPr>
                <w:rFonts w:eastAsia="Times New Roman"/>
              </w:rPr>
            </w:pPr>
            <w:r w:rsidRPr="000A0A5F">
              <w:rPr>
                <w:rFonts w:eastAsia="Times New Roman"/>
              </w:rPr>
              <w:t>0..1</w:t>
            </w:r>
          </w:p>
        </w:tc>
        <w:tc>
          <w:tcPr>
            <w:tcW w:w="3544" w:type="dxa"/>
          </w:tcPr>
          <w:p w14:paraId="546A41DF" w14:textId="77777777" w:rsidR="009B7A6E" w:rsidRPr="000A0A5F" w:rsidRDefault="009B7A6E" w:rsidP="009B7A6E">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76414F" w:rsidRPr="000A0A5F">
              <w:rPr>
                <w:lang w:eastAsia="zh-CN"/>
              </w:rPr>
              <w:t>e</w:t>
            </w:r>
            <w:r w:rsidRPr="000A0A5F">
              <w:rPr>
                <w:lang w:eastAsia="zh-CN"/>
              </w:rPr>
              <w:t>ment is requested.</w:t>
            </w:r>
          </w:p>
          <w:p w14:paraId="0B6DDCC2" w14:textId="77777777" w:rsidR="009B7A6E" w:rsidRPr="000A0A5F" w:rsidRDefault="009B7A6E" w:rsidP="009B7A6E">
            <w:pPr>
              <w:pStyle w:val="TAL"/>
            </w:pPr>
          </w:p>
          <w:p w14:paraId="10BAC2AA" w14:textId="77777777" w:rsidR="009B7A6E" w:rsidRPr="000A0A5F" w:rsidRDefault="009B7A6E" w:rsidP="009B7A6E">
            <w:pPr>
              <w:pStyle w:val="TAL"/>
              <w:rPr>
                <w:lang w:eastAsia="zh-CN"/>
              </w:rPr>
            </w:pPr>
            <w:r w:rsidRPr="000A0A5F">
              <w:rPr>
                <w:lang w:eastAsia="zh-CN"/>
              </w:rPr>
              <w:t>- true: reliable data service acknowledg</w:t>
            </w:r>
            <w:r w:rsidR="0076414F" w:rsidRPr="000A0A5F">
              <w:rPr>
                <w:lang w:eastAsia="zh-CN"/>
              </w:rPr>
              <w:t>e</w:t>
            </w:r>
            <w:r w:rsidRPr="000A0A5F">
              <w:rPr>
                <w:lang w:eastAsia="zh-CN"/>
              </w:rPr>
              <w:t>ment is requested;</w:t>
            </w:r>
          </w:p>
          <w:p w14:paraId="67CAB278" w14:textId="77777777" w:rsidR="00CB0DD7" w:rsidRPr="000A0A5F" w:rsidRDefault="009B7A6E" w:rsidP="009B7A6E">
            <w:pPr>
              <w:pStyle w:val="TAL"/>
              <w:rPr>
                <w:rFonts w:cs="Arial"/>
                <w:szCs w:val="18"/>
                <w:lang w:eastAsia="zh-CN"/>
              </w:rPr>
            </w:pPr>
            <w:r w:rsidRPr="000A0A5F">
              <w:rPr>
                <w:lang w:eastAsia="zh-CN"/>
              </w:rPr>
              <w:t>- false (default): reliable data service acknowledg</w:t>
            </w:r>
            <w:r w:rsidR="0076414F" w:rsidRPr="000A0A5F">
              <w:rPr>
                <w:lang w:eastAsia="zh-CN"/>
              </w:rPr>
              <w:t>e</w:t>
            </w:r>
            <w:r w:rsidRPr="000A0A5F">
              <w:rPr>
                <w:lang w:eastAsia="zh-CN"/>
              </w:rPr>
              <w:t>ment</w:t>
            </w:r>
            <w:r w:rsidRPr="000A0A5F">
              <w:t xml:space="preserve"> is not requested.</w:t>
            </w:r>
          </w:p>
        </w:tc>
        <w:tc>
          <w:tcPr>
            <w:tcW w:w="1257" w:type="dxa"/>
          </w:tcPr>
          <w:p w14:paraId="662DA711" w14:textId="77777777" w:rsidR="00CB0DD7" w:rsidRPr="000A0A5F" w:rsidRDefault="00CB0DD7">
            <w:pPr>
              <w:pStyle w:val="TAL"/>
              <w:rPr>
                <w:rFonts w:eastAsia="Times New Roman" w:cs="Arial"/>
                <w:szCs w:val="18"/>
              </w:rPr>
            </w:pPr>
          </w:p>
        </w:tc>
      </w:tr>
      <w:tr w:rsidR="00CB0DD7" w:rsidRPr="000A0A5F" w14:paraId="46C58FBF" w14:textId="77777777" w:rsidTr="00FF0AF8">
        <w:trPr>
          <w:jc w:val="center"/>
        </w:trPr>
        <w:tc>
          <w:tcPr>
            <w:tcW w:w="1948" w:type="dxa"/>
          </w:tcPr>
          <w:p w14:paraId="44F45E30" w14:textId="77777777" w:rsidR="00CB0DD7" w:rsidRPr="000A0A5F" w:rsidRDefault="00CB0DD7">
            <w:pPr>
              <w:pStyle w:val="TAL"/>
              <w:rPr>
                <w:rFonts w:eastAsia="Times New Roman"/>
              </w:rPr>
            </w:pPr>
            <w:r w:rsidRPr="000A0A5F">
              <w:rPr>
                <w:rFonts w:eastAsia="Times New Roman"/>
              </w:rPr>
              <w:t>rdsPorts</w:t>
            </w:r>
          </w:p>
        </w:tc>
        <w:tc>
          <w:tcPr>
            <w:tcW w:w="1719" w:type="dxa"/>
          </w:tcPr>
          <w:p w14:paraId="6DCE2C08"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197C16FC" w14:textId="77777777" w:rsidR="00CB0DD7" w:rsidRPr="000A0A5F" w:rsidRDefault="00CB0DD7">
            <w:pPr>
              <w:pStyle w:val="TAL"/>
              <w:rPr>
                <w:rFonts w:eastAsia="Times New Roman"/>
              </w:rPr>
            </w:pPr>
            <w:r w:rsidRPr="000A0A5F">
              <w:rPr>
                <w:rFonts w:eastAsia="Times New Roman"/>
              </w:rPr>
              <w:t>0..N</w:t>
            </w:r>
          </w:p>
        </w:tc>
        <w:tc>
          <w:tcPr>
            <w:tcW w:w="3544" w:type="dxa"/>
          </w:tcPr>
          <w:p w14:paraId="488A8090"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CB0DD7" w:rsidRPr="000A0A5F" w:rsidRDefault="00CB0DD7">
            <w:pPr>
              <w:pStyle w:val="TAL"/>
              <w:rPr>
                <w:rFonts w:eastAsia="Times New Roman" w:cs="Arial"/>
                <w:szCs w:val="18"/>
              </w:rPr>
            </w:pPr>
          </w:p>
        </w:tc>
      </w:tr>
      <w:tr w:rsidR="00CB0DD7" w:rsidRPr="000A0A5F" w14:paraId="033009D3" w14:textId="77777777" w:rsidTr="00FF0AF8">
        <w:trPr>
          <w:jc w:val="center"/>
        </w:trPr>
        <w:tc>
          <w:tcPr>
            <w:tcW w:w="1948" w:type="dxa"/>
          </w:tcPr>
          <w:p w14:paraId="242873F2" w14:textId="77777777" w:rsidR="00CB0DD7" w:rsidRPr="000A0A5F" w:rsidRDefault="00CB0DD7">
            <w:pPr>
              <w:pStyle w:val="TAL"/>
              <w:rPr>
                <w:rFonts w:eastAsia="Times New Roman"/>
              </w:rPr>
            </w:pPr>
            <w:r w:rsidRPr="000A0A5F">
              <w:rPr>
                <w:rFonts w:eastAsia="Times New Roman"/>
              </w:rPr>
              <w:t>pdnEstablishmentOption</w:t>
            </w:r>
          </w:p>
        </w:tc>
        <w:tc>
          <w:tcPr>
            <w:tcW w:w="1719" w:type="dxa"/>
          </w:tcPr>
          <w:p w14:paraId="3EF4D16C"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112F327" w14:textId="77777777" w:rsidR="00CB0DD7" w:rsidRPr="000A0A5F" w:rsidRDefault="00CB0DD7">
            <w:pPr>
              <w:pStyle w:val="TAL"/>
              <w:rPr>
                <w:lang w:eastAsia="zh-CN"/>
              </w:rPr>
            </w:pPr>
            <w:r w:rsidRPr="000A0A5F">
              <w:rPr>
                <w:rFonts w:hint="eastAsia"/>
                <w:lang w:eastAsia="zh-CN"/>
              </w:rPr>
              <w:t>0..1</w:t>
            </w:r>
          </w:p>
        </w:tc>
        <w:tc>
          <w:tcPr>
            <w:tcW w:w="3544" w:type="dxa"/>
          </w:tcPr>
          <w:p w14:paraId="5F06ED9E"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CB0DD7" w:rsidRPr="000A0A5F" w:rsidRDefault="00CB0DD7">
            <w:pPr>
              <w:pStyle w:val="TAL"/>
              <w:rPr>
                <w:rFonts w:eastAsia="Times New Roman" w:cs="Arial"/>
                <w:szCs w:val="18"/>
              </w:rPr>
            </w:pPr>
          </w:p>
        </w:tc>
      </w:tr>
      <w:tr w:rsidR="00CB0DD7" w:rsidRPr="000A0A5F" w14:paraId="48FAC082" w14:textId="77777777" w:rsidTr="00FF0AF8">
        <w:trPr>
          <w:jc w:val="center"/>
        </w:trPr>
        <w:tc>
          <w:tcPr>
            <w:tcW w:w="1948" w:type="dxa"/>
          </w:tcPr>
          <w:p w14:paraId="64F5873E" w14:textId="77777777" w:rsidR="00CB0DD7" w:rsidRPr="000A0A5F" w:rsidRDefault="00CB0DD7">
            <w:pPr>
              <w:pStyle w:val="TAL"/>
              <w:rPr>
                <w:lang w:eastAsia="zh-CN"/>
              </w:rPr>
            </w:pPr>
            <w:r w:rsidRPr="000A0A5F">
              <w:rPr>
                <w:rFonts w:hint="eastAsia"/>
                <w:lang w:eastAsia="zh-CN"/>
              </w:rPr>
              <w:t>notificationDestination</w:t>
            </w:r>
          </w:p>
        </w:tc>
        <w:tc>
          <w:tcPr>
            <w:tcW w:w="1719" w:type="dxa"/>
          </w:tcPr>
          <w:p w14:paraId="3A523A15" w14:textId="77777777" w:rsidR="00CB0DD7" w:rsidRPr="000A0A5F" w:rsidRDefault="00CB0DD7">
            <w:pPr>
              <w:pStyle w:val="TAL"/>
              <w:rPr>
                <w:lang w:eastAsia="zh-CN"/>
              </w:rPr>
            </w:pPr>
            <w:r w:rsidRPr="000A0A5F">
              <w:rPr>
                <w:rFonts w:hint="eastAsia"/>
                <w:lang w:eastAsia="zh-CN"/>
              </w:rPr>
              <w:t>Link</w:t>
            </w:r>
          </w:p>
        </w:tc>
        <w:tc>
          <w:tcPr>
            <w:tcW w:w="1134" w:type="dxa"/>
          </w:tcPr>
          <w:p w14:paraId="7F8AF8F6" w14:textId="77777777" w:rsidR="00CB0DD7" w:rsidRPr="000A0A5F" w:rsidRDefault="00CB0DD7">
            <w:pPr>
              <w:pStyle w:val="TAL"/>
              <w:rPr>
                <w:lang w:eastAsia="zh-CN"/>
              </w:rPr>
            </w:pPr>
            <w:r w:rsidRPr="000A0A5F">
              <w:rPr>
                <w:rFonts w:hint="eastAsia"/>
                <w:lang w:eastAsia="zh-CN"/>
              </w:rPr>
              <w:t>1</w:t>
            </w:r>
          </w:p>
        </w:tc>
        <w:tc>
          <w:tcPr>
            <w:tcW w:w="3544" w:type="dxa"/>
          </w:tcPr>
          <w:p w14:paraId="117E048F" w14:textId="77777777" w:rsidR="00CB0DD7" w:rsidRPr="000A0A5F" w:rsidRDefault="00CB0DD7">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CB0DD7" w:rsidRPr="000A0A5F" w:rsidRDefault="00CB0DD7">
            <w:pPr>
              <w:pStyle w:val="TAL"/>
              <w:rPr>
                <w:rFonts w:eastAsia="Times New Roman" w:cs="Arial"/>
                <w:szCs w:val="18"/>
              </w:rPr>
            </w:pPr>
          </w:p>
        </w:tc>
      </w:tr>
      <w:tr w:rsidR="00CB0DD7" w:rsidRPr="000A0A5F" w14:paraId="052103A1" w14:textId="77777777" w:rsidTr="00FF0AF8">
        <w:trPr>
          <w:jc w:val="center"/>
        </w:trPr>
        <w:tc>
          <w:tcPr>
            <w:tcW w:w="1948" w:type="dxa"/>
          </w:tcPr>
          <w:p w14:paraId="56B829E5" w14:textId="77777777" w:rsidR="00CB0DD7" w:rsidRPr="000A0A5F" w:rsidRDefault="00CB0DD7">
            <w:pPr>
              <w:pStyle w:val="TAL"/>
              <w:rPr>
                <w:lang w:eastAsia="zh-CN"/>
              </w:rPr>
            </w:pPr>
            <w:r w:rsidRPr="000A0A5F">
              <w:t>requestTestNotification</w:t>
            </w:r>
          </w:p>
        </w:tc>
        <w:tc>
          <w:tcPr>
            <w:tcW w:w="1719" w:type="dxa"/>
          </w:tcPr>
          <w:p w14:paraId="722C1AE4" w14:textId="77777777" w:rsidR="00CB0DD7" w:rsidRPr="000A0A5F" w:rsidRDefault="00CB0DD7">
            <w:pPr>
              <w:pStyle w:val="TAL"/>
              <w:rPr>
                <w:lang w:eastAsia="zh-CN"/>
              </w:rPr>
            </w:pPr>
            <w:r w:rsidRPr="000A0A5F">
              <w:t>boolean</w:t>
            </w:r>
          </w:p>
        </w:tc>
        <w:tc>
          <w:tcPr>
            <w:tcW w:w="1134" w:type="dxa"/>
          </w:tcPr>
          <w:p w14:paraId="2110A1D4" w14:textId="77777777" w:rsidR="00CB0DD7" w:rsidRPr="000A0A5F" w:rsidRDefault="00CB0DD7">
            <w:pPr>
              <w:pStyle w:val="TAL"/>
              <w:rPr>
                <w:lang w:val="en-US" w:eastAsia="zh-CN"/>
              </w:rPr>
            </w:pPr>
            <w:r w:rsidRPr="000A0A5F">
              <w:t>0..1</w:t>
            </w:r>
          </w:p>
        </w:tc>
        <w:tc>
          <w:tcPr>
            <w:tcW w:w="3544" w:type="dxa"/>
          </w:tcPr>
          <w:p w14:paraId="161D056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CB0DD7" w:rsidRPr="000A0A5F" w:rsidRDefault="00CB0DD7">
            <w:pPr>
              <w:pStyle w:val="TAL"/>
              <w:rPr>
                <w:rFonts w:eastAsia="Times New Roman" w:cs="Arial"/>
                <w:szCs w:val="18"/>
              </w:rPr>
            </w:pPr>
            <w:r w:rsidRPr="000A0A5F">
              <w:t>Notification_test_event</w:t>
            </w:r>
          </w:p>
        </w:tc>
      </w:tr>
      <w:tr w:rsidR="00CB0DD7" w:rsidRPr="000A0A5F" w14:paraId="558608B6" w14:textId="77777777" w:rsidTr="00FF0AF8">
        <w:trPr>
          <w:jc w:val="center"/>
        </w:trPr>
        <w:tc>
          <w:tcPr>
            <w:tcW w:w="1948" w:type="dxa"/>
          </w:tcPr>
          <w:p w14:paraId="5E94E21F" w14:textId="77777777" w:rsidR="00CB0DD7" w:rsidRPr="000A0A5F" w:rsidRDefault="00CB0DD7">
            <w:pPr>
              <w:pStyle w:val="TAL"/>
              <w:rPr>
                <w:lang w:eastAsia="zh-CN"/>
              </w:rPr>
            </w:pPr>
            <w:r w:rsidRPr="000A0A5F">
              <w:rPr>
                <w:lang w:eastAsia="zh-CN"/>
              </w:rPr>
              <w:lastRenderedPageBreak/>
              <w:t>websockNotifConfig</w:t>
            </w:r>
          </w:p>
        </w:tc>
        <w:tc>
          <w:tcPr>
            <w:tcW w:w="1719" w:type="dxa"/>
          </w:tcPr>
          <w:p w14:paraId="10B3A6AA" w14:textId="77777777" w:rsidR="00CB0DD7" w:rsidRPr="000A0A5F" w:rsidRDefault="00CB0DD7">
            <w:pPr>
              <w:pStyle w:val="TAL"/>
              <w:rPr>
                <w:lang w:eastAsia="zh-CN"/>
              </w:rPr>
            </w:pPr>
            <w:r w:rsidRPr="000A0A5F">
              <w:rPr>
                <w:lang w:eastAsia="zh-CN"/>
              </w:rPr>
              <w:t>WebsockNotifConfig</w:t>
            </w:r>
          </w:p>
        </w:tc>
        <w:tc>
          <w:tcPr>
            <w:tcW w:w="1134" w:type="dxa"/>
          </w:tcPr>
          <w:p w14:paraId="570D94B5" w14:textId="77777777" w:rsidR="00CB0DD7" w:rsidRPr="000A0A5F" w:rsidRDefault="00CB0DD7">
            <w:pPr>
              <w:pStyle w:val="TAL"/>
              <w:rPr>
                <w:lang w:val="en-US" w:eastAsia="zh-CN"/>
              </w:rPr>
            </w:pPr>
            <w:r w:rsidRPr="000A0A5F">
              <w:rPr>
                <w:lang w:eastAsia="zh-CN"/>
              </w:rPr>
              <w:t>0..1</w:t>
            </w:r>
          </w:p>
        </w:tc>
        <w:tc>
          <w:tcPr>
            <w:tcW w:w="3544" w:type="dxa"/>
          </w:tcPr>
          <w:p w14:paraId="3F0ED280" w14:textId="77777777" w:rsidR="00CB0DD7" w:rsidRPr="000A0A5F" w:rsidRDefault="00CB0DD7">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9AE66DC" w14:textId="77777777" w:rsidTr="00FF0AF8">
        <w:trPr>
          <w:jc w:val="center"/>
        </w:trPr>
        <w:tc>
          <w:tcPr>
            <w:tcW w:w="1948" w:type="dxa"/>
          </w:tcPr>
          <w:p w14:paraId="12091825" w14:textId="77777777" w:rsidR="00CB0DD7" w:rsidRPr="000A0A5F" w:rsidRDefault="00CB0DD7">
            <w:pPr>
              <w:pStyle w:val="TAL"/>
              <w:rPr>
                <w:rFonts w:eastAsia="Times New Roman"/>
              </w:rPr>
            </w:pPr>
            <w:r w:rsidRPr="000A0A5F">
              <w:rPr>
                <w:rFonts w:eastAsia="Times New Roman"/>
              </w:rPr>
              <w:t>maximumPacketSize</w:t>
            </w:r>
          </w:p>
        </w:tc>
        <w:tc>
          <w:tcPr>
            <w:tcW w:w="1719" w:type="dxa"/>
          </w:tcPr>
          <w:p w14:paraId="01EFF7BF" w14:textId="77777777" w:rsidR="00CB0DD7" w:rsidRPr="000A0A5F" w:rsidRDefault="00CB0DD7">
            <w:pPr>
              <w:pStyle w:val="TAL"/>
              <w:rPr>
                <w:lang w:eastAsia="zh-CN"/>
              </w:rPr>
            </w:pPr>
            <w:r w:rsidRPr="000A0A5F">
              <w:rPr>
                <w:rFonts w:hint="eastAsia"/>
                <w:lang w:eastAsia="zh-CN"/>
              </w:rPr>
              <w:t>integer</w:t>
            </w:r>
          </w:p>
        </w:tc>
        <w:tc>
          <w:tcPr>
            <w:tcW w:w="1134" w:type="dxa"/>
          </w:tcPr>
          <w:p w14:paraId="6E00059E" w14:textId="77777777" w:rsidR="00CB0DD7" w:rsidRPr="000A0A5F" w:rsidRDefault="00CB0DD7">
            <w:pPr>
              <w:pStyle w:val="TAL"/>
              <w:rPr>
                <w:rFonts w:eastAsia="Times New Roman"/>
              </w:rPr>
            </w:pPr>
            <w:r w:rsidRPr="000A0A5F">
              <w:rPr>
                <w:rFonts w:eastAsia="Times New Roman"/>
              </w:rPr>
              <w:t>0..1</w:t>
            </w:r>
          </w:p>
        </w:tc>
        <w:tc>
          <w:tcPr>
            <w:tcW w:w="3544" w:type="dxa"/>
          </w:tcPr>
          <w:p w14:paraId="11E47730" w14:textId="77777777" w:rsidR="00CB0DD7" w:rsidRPr="000A0A5F" w:rsidRDefault="00CB0DD7">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CB0DD7" w:rsidRPr="000A0A5F" w:rsidRDefault="00CB0DD7">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CB0DD7" w:rsidRPr="000A0A5F" w:rsidRDefault="00CB0DD7">
            <w:pPr>
              <w:pStyle w:val="TAL"/>
              <w:rPr>
                <w:rFonts w:eastAsia="Times New Roman" w:cs="Arial"/>
                <w:szCs w:val="18"/>
              </w:rPr>
            </w:pPr>
          </w:p>
        </w:tc>
      </w:tr>
      <w:tr w:rsidR="00CB0DD7" w:rsidRPr="000A0A5F" w14:paraId="548DFCD1" w14:textId="77777777" w:rsidTr="00FF0AF8">
        <w:trPr>
          <w:jc w:val="center"/>
        </w:trPr>
        <w:tc>
          <w:tcPr>
            <w:tcW w:w="1948" w:type="dxa"/>
          </w:tcPr>
          <w:p w14:paraId="22ACD559" w14:textId="77777777" w:rsidR="00CB0DD7" w:rsidRPr="000A0A5F" w:rsidRDefault="00CB0DD7">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CB0DD7" w:rsidRPr="000A0A5F" w:rsidRDefault="00CB0DD7">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CB0DD7" w:rsidRPr="000A0A5F" w:rsidRDefault="00CB0DD7">
            <w:pPr>
              <w:pStyle w:val="TAL"/>
              <w:rPr>
                <w:lang w:eastAsia="zh-CN"/>
              </w:rPr>
            </w:pPr>
            <w:r w:rsidRPr="000A0A5F">
              <w:rPr>
                <w:rFonts w:eastAsia="Times New Roman"/>
              </w:rPr>
              <w:t>0..N</w:t>
            </w:r>
          </w:p>
        </w:tc>
        <w:tc>
          <w:tcPr>
            <w:tcW w:w="3544" w:type="dxa"/>
          </w:tcPr>
          <w:p w14:paraId="59A76639" w14:textId="77777777" w:rsidR="00CB0DD7" w:rsidRPr="000A0A5F" w:rsidRDefault="00CB0DD7">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CB0DD7" w:rsidRPr="000A0A5F" w:rsidRDefault="00CB0DD7">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CB0DD7" w:rsidRPr="000A0A5F" w:rsidRDefault="00CB0DD7">
            <w:pPr>
              <w:pStyle w:val="TAL"/>
              <w:rPr>
                <w:rFonts w:eastAsia="Times New Roman" w:cs="Arial"/>
                <w:szCs w:val="18"/>
              </w:rPr>
            </w:pPr>
          </w:p>
        </w:tc>
      </w:tr>
      <w:tr w:rsidR="00CB0DD7" w:rsidRPr="000A0A5F" w14:paraId="1A3E5BD6" w14:textId="77777777" w:rsidTr="00FF0AF8">
        <w:trPr>
          <w:jc w:val="center"/>
        </w:trPr>
        <w:tc>
          <w:tcPr>
            <w:tcW w:w="1948" w:type="dxa"/>
          </w:tcPr>
          <w:p w14:paraId="6628D117" w14:textId="77777777" w:rsidR="00CB0DD7" w:rsidRPr="000A0A5F" w:rsidRDefault="00CB0DD7">
            <w:pPr>
              <w:pStyle w:val="TAL"/>
              <w:rPr>
                <w:rFonts w:eastAsia="Times New Roman"/>
              </w:rPr>
            </w:pPr>
            <w:r w:rsidRPr="000A0A5F">
              <w:rPr>
                <w:rFonts w:eastAsia="Times New Roman"/>
              </w:rPr>
              <w:t>status</w:t>
            </w:r>
          </w:p>
        </w:tc>
        <w:tc>
          <w:tcPr>
            <w:tcW w:w="1719" w:type="dxa"/>
          </w:tcPr>
          <w:p w14:paraId="46EA402A" w14:textId="77777777" w:rsidR="00CB0DD7" w:rsidRPr="000A0A5F" w:rsidRDefault="00CB0DD7">
            <w:pPr>
              <w:pStyle w:val="TAL"/>
              <w:rPr>
                <w:rFonts w:eastAsia="Times New Roman"/>
              </w:rPr>
            </w:pPr>
            <w:r w:rsidRPr="000A0A5F">
              <w:rPr>
                <w:rFonts w:eastAsia="Times New Roman"/>
              </w:rPr>
              <w:t>NiddStatus</w:t>
            </w:r>
          </w:p>
        </w:tc>
        <w:tc>
          <w:tcPr>
            <w:tcW w:w="1134" w:type="dxa"/>
          </w:tcPr>
          <w:p w14:paraId="23AC58D0" w14:textId="77777777" w:rsidR="00CB0DD7" w:rsidRPr="000A0A5F" w:rsidRDefault="00CB0DD7">
            <w:pPr>
              <w:pStyle w:val="TAL"/>
              <w:rPr>
                <w:rFonts w:eastAsia="Times New Roman"/>
              </w:rPr>
            </w:pPr>
            <w:r w:rsidRPr="000A0A5F">
              <w:rPr>
                <w:rFonts w:eastAsia="Times New Roman"/>
              </w:rPr>
              <w:t>0..1</w:t>
            </w:r>
          </w:p>
        </w:tc>
        <w:tc>
          <w:tcPr>
            <w:tcW w:w="3544" w:type="dxa"/>
          </w:tcPr>
          <w:p w14:paraId="25D7D6F7" w14:textId="77777777" w:rsidR="00CB0DD7" w:rsidRPr="000A0A5F" w:rsidRDefault="00CB0DD7">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CB0DD7" w:rsidRPr="000A0A5F" w:rsidRDefault="00CB0DD7">
            <w:pPr>
              <w:pStyle w:val="TAL"/>
              <w:rPr>
                <w:rFonts w:eastAsia="Times New Roman" w:cs="Arial"/>
                <w:szCs w:val="18"/>
              </w:rPr>
            </w:pPr>
          </w:p>
        </w:tc>
      </w:tr>
      <w:tr w:rsidR="00CB0DD7" w:rsidRPr="000A0A5F" w14:paraId="71BC6811" w14:textId="77777777" w:rsidTr="00FF0AF8">
        <w:trPr>
          <w:jc w:val="center"/>
        </w:trPr>
        <w:tc>
          <w:tcPr>
            <w:tcW w:w="9602" w:type="dxa"/>
            <w:gridSpan w:val="5"/>
          </w:tcPr>
          <w:p w14:paraId="6555EE97"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CB0DD7" w:rsidRPr="000A0A5F" w:rsidRDefault="00CB0DD7">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CB0DD7" w:rsidRPr="000A0A5F" w:rsidRDefault="00CB0DD7">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50"/>
      </w:pPr>
      <w:bookmarkStart w:id="4209" w:name="_Toc11247441"/>
      <w:bookmarkStart w:id="4210" w:name="_Toc27044563"/>
      <w:bookmarkStart w:id="4211" w:name="_Toc36033605"/>
      <w:bookmarkStart w:id="4212" w:name="_Toc45131740"/>
      <w:bookmarkStart w:id="4213" w:name="_Toc49776025"/>
      <w:bookmarkStart w:id="4214" w:name="_Toc51746945"/>
      <w:bookmarkStart w:id="4215" w:name="_Toc66360499"/>
      <w:bookmarkStart w:id="4216" w:name="_Toc68105004"/>
      <w:bookmarkStart w:id="4217" w:name="_Toc74755634"/>
      <w:bookmarkStart w:id="4218" w:name="_Toc105674507"/>
      <w:bookmarkStart w:id="4219" w:name="_Toc130502555"/>
      <w:bookmarkStart w:id="4220" w:name="_Toc153625342"/>
      <w:bookmarkStart w:id="4221" w:name="_Toc185505575"/>
      <w:bookmarkStart w:id="4222" w:name="_Toc212046104"/>
      <w:r w:rsidRPr="000A0A5F">
        <w:t>5.6.2.1.3</w:t>
      </w:r>
      <w:r w:rsidRPr="000A0A5F">
        <w:tab/>
        <w:t>Type: NiddDownlinkDataTransfer</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50"/>
      </w:pPr>
      <w:bookmarkStart w:id="4223" w:name="_Toc11247442"/>
      <w:bookmarkStart w:id="4224" w:name="_Toc27044564"/>
      <w:bookmarkStart w:id="4225" w:name="_Toc36033606"/>
      <w:bookmarkStart w:id="4226" w:name="_Toc45131741"/>
      <w:bookmarkStart w:id="4227" w:name="_Toc49776026"/>
      <w:bookmarkStart w:id="4228" w:name="_Toc51746946"/>
      <w:bookmarkStart w:id="4229" w:name="_Toc66360500"/>
      <w:bookmarkStart w:id="4230" w:name="_Toc68105005"/>
      <w:bookmarkStart w:id="4231" w:name="_Toc74755635"/>
      <w:bookmarkStart w:id="4232" w:name="_Toc105674508"/>
      <w:bookmarkStart w:id="4233" w:name="_Toc130502556"/>
      <w:bookmarkStart w:id="4234" w:name="_Toc153625343"/>
      <w:bookmarkStart w:id="4235" w:name="_Toc185505576"/>
      <w:bookmarkStart w:id="4236" w:name="_Toc212046105"/>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50"/>
      </w:pPr>
      <w:bookmarkStart w:id="4237" w:name="_Toc11247443"/>
      <w:bookmarkStart w:id="4238" w:name="_Toc27044565"/>
      <w:bookmarkStart w:id="4239" w:name="_Toc36033607"/>
      <w:bookmarkStart w:id="4240" w:name="_Toc45131742"/>
      <w:bookmarkStart w:id="4241" w:name="_Toc49776027"/>
      <w:bookmarkStart w:id="4242" w:name="_Toc51746947"/>
      <w:bookmarkStart w:id="4243" w:name="_Toc66360501"/>
      <w:bookmarkStart w:id="4244" w:name="_Toc68105006"/>
      <w:bookmarkStart w:id="4245" w:name="_Toc74755636"/>
      <w:bookmarkStart w:id="4246" w:name="_Toc105674509"/>
      <w:bookmarkStart w:id="4247" w:name="_Toc130502557"/>
      <w:bookmarkStart w:id="4248" w:name="_Toc153625344"/>
      <w:bookmarkStart w:id="4249" w:name="_Toc185505577"/>
      <w:bookmarkStart w:id="4250" w:name="_Toc212046106"/>
      <w:r w:rsidRPr="000A0A5F">
        <w:t>5.6.2.1.</w:t>
      </w:r>
      <w:r w:rsidRPr="000A0A5F">
        <w:rPr>
          <w:rFonts w:hint="eastAsia"/>
          <w:lang w:eastAsia="zh-CN"/>
        </w:rPr>
        <w:t>5</w:t>
      </w:r>
      <w:r w:rsidRPr="000A0A5F">
        <w:tab/>
        <w:t>Type: NiddDownlinkDataDeliveryStatusNotification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50"/>
        <w:rPr>
          <w:lang w:eastAsia="zh-CN"/>
        </w:rPr>
      </w:pPr>
      <w:bookmarkStart w:id="4251" w:name="_Toc11247444"/>
      <w:bookmarkStart w:id="4252" w:name="_Toc27044566"/>
      <w:bookmarkStart w:id="4253" w:name="_Toc36033608"/>
      <w:bookmarkStart w:id="4254" w:name="_Toc45131743"/>
      <w:bookmarkStart w:id="4255" w:name="_Toc49776028"/>
      <w:bookmarkStart w:id="4256" w:name="_Toc51746948"/>
      <w:bookmarkStart w:id="4257" w:name="_Toc66360502"/>
      <w:bookmarkStart w:id="4258" w:name="_Toc68105007"/>
      <w:bookmarkStart w:id="4259" w:name="_Toc74755637"/>
      <w:bookmarkStart w:id="4260" w:name="_Toc105674510"/>
      <w:bookmarkStart w:id="4261" w:name="_Toc130502558"/>
      <w:bookmarkStart w:id="4262" w:name="_Toc153625345"/>
      <w:bookmarkStart w:id="4263" w:name="_Toc185505578"/>
      <w:bookmarkStart w:id="4264" w:name="_Toc212046107"/>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50"/>
        <w:rPr>
          <w:lang w:eastAsia="zh-CN"/>
        </w:rPr>
      </w:pPr>
      <w:bookmarkStart w:id="4265" w:name="_Toc11247445"/>
      <w:bookmarkStart w:id="4266" w:name="_Toc27044567"/>
      <w:bookmarkStart w:id="4267" w:name="_Toc36033609"/>
      <w:bookmarkStart w:id="4268" w:name="_Toc45131744"/>
      <w:bookmarkStart w:id="4269" w:name="_Toc49776029"/>
      <w:bookmarkStart w:id="4270" w:name="_Toc51746949"/>
      <w:bookmarkStart w:id="4271" w:name="_Toc66360503"/>
      <w:bookmarkStart w:id="4272" w:name="_Toc68105008"/>
      <w:bookmarkStart w:id="4273" w:name="_Toc74755638"/>
      <w:bookmarkStart w:id="4274" w:name="_Toc105674511"/>
      <w:bookmarkStart w:id="4275" w:name="_Toc130502559"/>
      <w:bookmarkStart w:id="4276" w:name="_Toc153625346"/>
      <w:bookmarkStart w:id="4277" w:name="_Toc185505579"/>
      <w:bookmarkStart w:id="4278" w:name="_Toc212046108"/>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50"/>
      </w:pPr>
      <w:bookmarkStart w:id="4279" w:name="_Toc11247446"/>
      <w:bookmarkStart w:id="4280" w:name="_Toc27044568"/>
      <w:bookmarkStart w:id="4281" w:name="_Toc36033610"/>
      <w:bookmarkStart w:id="4282" w:name="_Toc45131745"/>
      <w:bookmarkStart w:id="4283" w:name="_Toc49776030"/>
      <w:bookmarkStart w:id="4284" w:name="_Toc51746950"/>
      <w:bookmarkStart w:id="4285" w:name="_Toc66360504"/>
      <w:bookmarkStart w:id="4286" w:name="_Toc68105009"/>
      <w:bookmarkStart w:id="4287" w:name="_Toc74755639"/>
      <w:bookmarkStart w:id="4288" w:name="_Toc105674512"/>
      <w:bookmarkStart w:id="4289" w:name="_Toc130502560"/>
      <w:bookmarkStart w:id="4290" w:name="_Toc153625347"/>
      <w:bookmarkStart w:id="4291" w:name="_Toc185505580"/>
      <w:bookmarkStart w:id="4292" w:name="_Toc212046109"/>
      <w:r w:rsidRPr="000A0A5F">
        <w:t>5.6.2.1.</w:t>
      </w:r>
      <w:r w:rsidRPr="000A0A5F">
        <w:rPr>
          <w:lang w:eastAsia="zh-CN"/>
        </w:rPr>
        <w:t>8</w:t>
      </w:r>
      <w:r w:rsidRPr="000A0A5F">
        <w:tab/>
        <w:t>Type: GmdNiddDownlinkDataDeliveryNotification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50"/>
        <w:rPr>
          <w:lang w:eastAsia="zh-CN"/>
        </w:rPr>
      </w:pPr>
      <w:bookmarkStart w:id="4293" w:name="_Toc27044569"/>
      <w:bookmarkStart w:id="4294" w:name="_Toc36033611"/>
      <w:bookmarkStart w:id="4295" w:name="_Toc45131746"/>
      <w:bookmarkStart w:id="4296" w:name="_Toc49776031"/>
      <w:bookmarkStart w:id="4297" w:name="_Toc51746951"/>
      <w:bookmarkStart w:id="4298" w:name="_Toc66360505"/>
      <w:bookmarkStart w:id="4299" w:name="_Toc68105010"/>
      <w:bookmarkStart w:id="4300" w:name="_Toc74755640"/>
      <w:bookmarkStart w:id="4301" w:name="_Toc105674513"/>
      <w:bookmarkStart w:id="4302" w:name="_Toc130502561"/>
      <w:bookmarkStart w:id="4303" w:name="_Toc153625348"/>
      <w:bookmarkStart w:id="4304" w:name="_Toc185505581"/>
      <w:bookmarkStart w:id="4305" w:name="_Toc212046110"/>
      <w:r w:rsidRPr="000A0A5F">
        <w:t>5.6.2.1.9</w:t>
      </w:r>
      <w:r w:rsidRPr="000A0A5F">
        <w:tab/>
        <w:t>Type: ManagePort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306" w:name="_Hlk49316942"/>
            <w:r w:rsidRPr="000A0A5F">
              <w:rPr>
                <w:lang w:eastAsia="zh-CN"/>
              </w:rPr>
              <w:t>supportedFormat</w:t>
            </w:r>
            <w:bookmarkEnd w:id="4306"/>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307" w:name="_Hlk49316979"/>
            <w:r w:rsidRPr="000A0A5F">
              <w:rPr>
                <w:lang w:eastAsia="zh-CN"/>
              </w:rPr>
              <w:t>configuredFormat</w:t>
            </w:r>
            <w:bookmarkEnd w:id="4307"/>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50"/>
        <w:rPr>
          <w:lang w:eastAsia="zh-CN"/>
        </w:rPr>
      </w:pPr>
      <w:bookmarkStart w:id="4308" w:name="_Toc27044570"/>
      <w:bookmarkStart w:id="4309" w:name="_Toc36033612"/>
      <w:bookmarkStart w:id="4310" w:name="_Toc45131747"/>
      <w:bookmarkStart w:id="4311" w:name="_Toc49776032"/>
      <w:bookmarkStart w:id="4312" w:name="_Toc51746952"/>
      <w:bookmarkStart w:id="4313" w:name="_Toc66360506"/>
      <w:bookmarkStart w:id="4314" w:name="_Toc68105011"/>
      <w:bookmarkStart w:id="4315" w:name="_Toc74755641"/>
      <w:bookmarkStart w:id="4316" w:name="_Toc105674514"/>
      <w:bookmarkStart w:id="4317" w:name="_Toc130502562"/>
      <w:bookmarkStart w:id="4318" w:name="_Toc153625349"/>
      <w:bookmarkStart w:id="4319" w:name="_Toc185505582"/>
      <w:bookmarkStart w:id="4320" w:name="_Toc212046111"/>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50"/>
      </w:pPr>
      <w:bookmarkStart w:id="4321" w:name="_Toc105674515"/>
      <w:bookmarkStart w:id="4322" w:name="_Toc130502563"/>
      <w:bookmarkStart w:id="4323" w:name="_Toc153625350"/>
      <w:bookmarkStart w:id="4324" w:name="_Toc185505583"/>
      <w:bookmarkStart w:id="4325" w:name="_Toc11247447"/>
      <w:bookmarkStart w:id="4326" w:name="_Toc27044571"/>
      <w:bookmarkStart w:id="4327" w:name="_Toc36033613"/>
      <w:bookmarkStart w:id="4328" w:name="_Toc45131748"/>
      <w:bookmarkStart w:id="4329" w:name="_Toc49776033"/>
      <w:bookmarkStart w:id="4330" w:name="_Toc51746953"/>
      <w:bookmarkStart w:id="4331" w:name="_Toc66360507"/>
      <w:bookmarkStart w:id="4332" w:name="_Toc68105012"/>
      <w:bookmarkStart w:id="4333" w:name="_Toc74755642"/>
      <w:bookmarkStart w:id="4334" w:name="_Toc212046112"/>
      <w:r w:rsidRPr="000A0A5F">
        <w:t>5.6.2.1.11</w:t>
      </w:r>
      <w:r w:rsidRPr="000A0A5F">
        <w:tab/>
        <w:t>Type: NiddDownlinkDataTransferPatch</w:t>
      </w:r>
      <w:bookmarkEnd w:id="4321"/>
      <w:bookmarkEnd w:id="4322"/>
      <w:bookmarkEnd w:id="4323"/>
      <w:bookmarkEnd w:id="4324"/>
      <w:bookmarkEnd w:id="4334"/>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40"/>
      </w:pPr>
      <w:bookmarkStart w:id="4335" w:name="_Toc105674516"/>
      <w:bookmarkStart w:id="4336" w:name="_Toc130502564"/>
      <w:bookmarkStart w:id="4337" w:name="_Toc153625351"/>
      <w:bookmarkStart w:id="4338" w:name="_Toc185505584"/>
      <w:bookmarkStart w:id="4339" w:name="_Toc212046113"/>
      <w:r w:rsidRPr="000A0A5F">
        <w:t>5.6.2.2</w:t>
      </w:r>
      <w:r w:rsidRPr="000A0A5F">
        <w:tab/>
        <w:t>Referenced structured data types</w:t>
      </w:r>
      <w:bookmarkEnd w:id="4325"/>
      <w:bookmarkEnd w:id="4326"/>
      <w:bookmarkEnd w:id="4327"/>
      <w:bookmarkEnd w:id="4328"/>
      <w:bookmarkEnd w:id="4329"/>
      <w:bookmarkEnd w:id="4330"/>
      <w:bookmarkEnd w:id="4331"/>
      <w:bookmarkEnd w:id="4332"/>
      <w:bookmarkEnd w:id="4333"/>
      <w:bookmarkEnd w:id="4335"/>
      <w:bookmarkEnd w:id="4336"/>
      <w:bookmarkEnd w:id="4337"/>
      <w:bookmarkEnd w:id="4338"/>
      <w:bookmarkEnd w:id="4339"/>
    </w:p>
    <w:p w14:paraId="1391A648" w14:textId="77777777" w:rsidR="00CB0DD7" w:rsidRPr="000A0A5F" w:rsidRDefault="00CB0DD7">
      <w:pPr>
        <w:pStyle w:val="50"/>
      </w:pPr>
      <w:bookmarkStart w:id="4340" w:name="_Toc11247448"/>
      <w:bookmarkStart w:id="4341" w:name="_Toc27044572"/>
      <w:bookmarkStart w:id="4342" w:name="_Toc36033614"/>
      <w:bookmarkStart w:id="4343" w:name="_Toc45131749"/>
      <w:bookmarkStart w:id="4344" w:name="_Toc49776034"/>
      <w:bookmarkStart w:id="4345" w:name="_Toc51746954"/>
      <w:bookmarkStart w:id="4346" w:name="_Toc66360508"/>
      <w:bookmarkStart w:id="4347" w:name="_Toc68105013"/>
      <w:bookmarkStart w:id="4348" w:name="_Toc74755643"/>
      <w:bookmarkStart w:id="4349" w:name="_Toc105674517"/>
      <w:bookmarkStart w:id="4350" w:name="_Toc130502565"/>
      <w:bookmarkStart w:id="4351" w:name="_Toc153625352"/>
      <w:bookmarkStart w:id="4352" w:name="_Toc185505585"/>
      <w:bookmarkStart w:id="4353" w:name="_Toc212046114"/>
      <w:r w:rsidRPr="000A0A5F">
        <w:t>5.6.2.2.1</w:t>
      </w:r>
      <w:r w:rsidRPr="000A0A5F">
        <w:tab/>
        <w:t>Introduction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50"/>
      </w:pPr>
      <w:bookmarkStart w:id="4354" w:name="_Toc11247449"/>
      <w:bookmarkStart w:id="4355" w:name="_Toc27044573"/>
      <w:bookmarkStart w:id="4356" w:name="_Toc36033615"/>
      <w:bookmarkStart w:id="4357" w:name="_Toc45131750"/>
      <w:bookmarkStart w:id="4358" w:name="_Toc49776035"/>
      <w:bookmarkStart w:id="4359" w:name="_Toc51746955"/>
      <w:bookmarkStart w:id="4360" w:name="_Toc66360509"/>
      <w:bookmarkStart w:id="4361" w:name="_Toc68105014"/>
      <w:bookmarkStart w:id="4362" w:name="_Toc74755644"/>
      <w:bookmarkStart w:id="4363" w:name="_Toc105674518"/>
      <w:bookmarkStart w:id="4364" w:name="_Toc130502566"/>
      <w:bookmarkStart w:id="4365" w:name="_Toc153625353"/>
      <w:bookmarkStart w:id="4366" w:name="_Toc185505586"/>
      <w:bookmarkStart w:id="4367" w:name="_Toc212046115"/>
      <w:r w:rsidRPr="000A0A5F">
        <w:t>5.6.2.2.2</w:t>
      </w:r>
      <w:r w:rsidRPr="000A0A5F">
        <w:tab/>
        <w:t>Type: RdsPort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50"/>
      </w:pPr>
      <w:bookmarkStart w:id="4368" w:name="_Toc11247450"/>
      <w:bookmarkStart w:id="4369" w:name="_Toc27044574"/>
      <w:bookmarkStart w:id="4370" w:name="_Toc36033616"/>
      <w:bookmarkStart w:id="4371" w:name="_Toc45131751"/>
      <w:bookmarkStart w:id="4372" w:name="_Toc49776036"/>
      <w:bookmarkStart w:id="4373" w:name="_Toc51746956"/>
      <w:bookmarkStart w:id="4374" w:name="_Toc66360510"/>
      <w:bookmarkStart w:id="4375" w:name="_Toc68105015"/>
      <w:bookmarkStart w:id="4376" w:name="_Toc74755645"/>
      <w:bookmarkStart w:id="4377" w:name="_Toc105674519"/>
      <w:bookmarkStart w:id="4378" w:name="_Toc130502567"/>
      <w:bookmarkStart w:id="4379" w:name="_Toc153625354"/>
      <w:bookmarkStart w:id="4380" w:name="_Toc185505587"/>
      <w:bookmarkStart w:id="4381" w:name="_Toc212046116"/>
      <w:r w:rsidRPr="000A0A5F">
        <w:t>5.6.2.2.3</w:t>
      </w:r>
      <w:r w:rsidRPr="000A0A5F">
        <w:tab/>
        <w:t>Type: GmdResult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50"/>
      </w:pPr>
      <w:bookmarkStart w:id="4382" w:name="_Toc11247451"/>
      <w:bookmarkStart w:id="4383" w:name="_Toc27044575"/>
      <w:bookmarkStart w:id="4384" w:name="_Toc36033617"/>
      <w:bookmarkStart w:id="4385" w:name="_Toc45131752"/>
      <w:bookmarkStart w:id="4386" w:name="_Toc49776037"/>
      <w:bookmarkStart w:id="4387" w:name="_Toc51746957"/>
      <w:bookmarkStart w:id="4388" w:name="_Toc66360511"/>
      <w:bookmarkStart w:id="4389" w:name="_Toc68105016"/>
      <w:bookmarkStart w:id="4390" w:name="_Toc74755646"/>
      <w:bookmarkStart w:id="4391" w:name="_Toc105674520"/>
      <w:bookmarkStart w:id="4392" w:name="_Toc130502568"/>
      <w:bookmarkStart w:id="4393" w:name="_Toc153625355"/>
      <w:bookmarkStart w:id="4394" w:name="_Toc185505588"/>
      <w:bookmarkStart w:id="4395" w:name="_Hlk529650948"/>
      <w:bookmarkStart w:id="4396" w:name="_Toc212046117"/>
      <w:r w:rsidRPr="000A0A5F">
        <w:t>5.6.2.2.4</w:t>
      </w:r>
      <w:r w:rsidRPr="000A0A5F">
        <w:tab/>
        <w:t>Type: NiddDownlinkDataDeliveryFailure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6"/>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395"/>
    </w:tbl>
    <w:p w14:paraId="61BE985E" w14:textId="77777777" w:rsidR="00CB0DD7" w:rsidRPr="000A0A5F" w:rsidRDefault="00CB0DD7"/>
    <w:p w14:paraId="67E83E04" w14:textId="77777777" w:rsidR="00CB0DD7" w:rsidRPr="000A0A5F" w:rsidRDefault="00CB0DD7">
      <w:pPr>
        <w:pStyle w:val="50"/>
      </w:pPr>
      <w:bookmarkStart w:id="4397" w:name="_Toc45131753"/>
      <w:bookmarkStart w:id="4398" w:name="_Toc49776038"/>
      <w:bookmarkStart w:id="4399" w:name="_Toc51746958"/>
      <w:bookmarkStart w:id="4400" w:name="_Toc66360512"/>
      <w:bookmarkStart w:id="4401" w:name="_Toc68105017"/>
      <w:bookmarkStart w:id="4402" w:name="_Toc74755647"/>
      <w:bookmarkStart w:id="4403" w:name="_Toc105674521"/>
      <w:bookmarkStart w:id="4404" w:name="_Toc130502569"/>
      <w:bookmarkStart w:id="4405" w:name="_Toc153625356"/>
      <w:bookmarkStart w:id="4406" w:name="_Toc185505589"/>
      <w:bookmarkStart w:id="4407" w:name="_Toc212046118"/>
      <w:r w:rsidRPr="000A0A5F">
        <w:t>5.6.2.2.5</w:t>
      </w:r>
      <w:r w:rsidRPr="000A0A5F">
        <w:tab/>
        <w:t>Type: RdsDownlinkDataDeliveryFailure</w:t>
      </w:r>
      <w:bookmarkEnd w:id="4397"/>
      <w:bookmarkEnd w:id="4398"/>
      <w:bookmarkEnd w:id="4399"/>
      <w:bookmarkEnd w:id="4400"/>
      <w:bookmarkEnd w:id="4401"/>
      <w:bookmarkEnd w:id="4402"/>
      <w:bookmarkEnd w:id="4403"/>
      <w:bookmarkEnd w:id="4404"/>
      <w:bookmarkEnd w:id="4405"/>
      <w:bookmarkEnd w:id="4406"/>
      <w:bookmarkEnd w:id="4407"/>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40"/>
      </w:pPr>
      <w:bookmarkStart w:id="4408" w:name="_Toc11247452"/>
      <w:bookmarkStart w:id="4409" w:name="_Toc27044576"/>
      <w:bookmarkStart w:id="4410" w:name="_Toc36033618"/>
      <w:bookmarkStart w:id="4411" w:name="_Toc45131754"/>
      <w:bookmarkStart w:id="4412" w:name="_Toc49776039"/>
      <w:bookmarkStart w:id="4413" w:name="_Toc51746959"/>
      <w:bookmarkStart w:id="4414" w:name="_Toc66360513"/>
      <w:bookmarkStart w:id="4415" w:name="_Toc68105018"/>
      <w:bookmarkStart w:id="4416" w:name="_Toc74755648"/>
      <w:bookmarkStart w:id="4417" w:name="_Toc105674522"/>
      <w:bookmarkStart w:id="4418" w:name="_Toc130502570"/>
      <w:bookmarkStart w:id="4419" w:name="_Toc153625357"/>
      <w:bookmarkStart w:id="4420" w:name="_Toc185505590"/>
      <w:bookmarkStart w:id="4421" w:name="_Toc212046119"/>
      <w:r w:rsidRPr="000A0A5F">
        <w:lastRenderedPageBreak/>
        <w:t>5.6.2.3</w:t>
      </w:r>
      <w:r w:rsidRPr="000A0A5F">
        <w:tab/>
        <w:t>Referenced simple data types and enumerations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02A1626" w14:textId="77777777" w:rsidR="00CB0DD7" w:rsidRPr="000A0A5F" w:rsidRDefault="00CB0DD7">
      <w:pPr>
        <w:pStyle w:val="50"/>
      </w:pPr>
      <w:bookmarkStart w:id="4422" w:name="_Toc11247453"/>
      <w:bookmarkStart w:id="4423" w:name="_Toc27044577"/>
      <w:bookmarkStart w:id="4424" w:name="_Toc36033619"/>
      <w:bookmarkStart w:id="4425" w:name="_Toc45131755"/>
      <w:bookmarkStart w:id="4426" w:name="_Toc49776040"/>
      <w:bookmarkStart w:id="4427" w:name="_Toc51746960"/>
      <w:bookmarkStart w:id="4428" w:name="_Toc66360514"/>
      <w:bookmarkStart w:id="4429" w:name="_Toc68105019"/>
      <w:bookmarkStart w:id="4430" w:name="_Toc74755649"/>
      <w:bookmarkStart w:id="4431" w:name="_Toc105674523"/>
      <w:bookmarkStart w:id="4432" w:name="_Toc130502571"/>
      <w:bookmarkStart w:id="4433" w:name="_Toc153625358"/>
      <w:bookmarkStart w:id="4434" w:name="_Toc185505591"/>
      <w:bookmarkStart w:id="4435" w:name="_Toc212046120"/>
      <w:r w:rsidRPr="000A0A5F">
        <w:t>5.6.2.3.1</w:t>
      </w:r>
      <w:r w:rsidRPr="000A0A5F">
        <w:tab/>
        <w:t>Introduction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50"/>
      </w:pPr>
      <w:bookmarkStart w:id="4436" w:name="_Toc11247454"/>
      <w:bookmarkStart w:id="4437" w:name="_Toc27044578"/>
      <w:bookmarkStart w:id="4438" w:name="_Toc36033620"/>
      <w:bookmarkStart w:id="4439" w:name="_Toc45131756"/>
      <w:bookmarkStart w:id="4440" w:name="_Toc49776041"/>
      <w:bookmarkStart w:id="4441" w:name="_Toc51746961"/>
      <w:bookmarkStart w:id="4442" w:name="_Toc66360515"/>
      <w:bookmarkStart w:id="4443" w:name="_Toc68105020"/>
      <w:bookmarkStart w:id="4444" w:name="_Toc74755650"/>
      <w:bookmarkStart w:id="4445" w:name="_Toc105674524"/>
      <w:bookmarkStart w:id="4446" w:name="_Toc130502572"/>
      <w:bookmarkStart w:id="4447" w:name="_Toc153625359"/>
      <w:bookmarkStart w:id="4448" w:name="_Toc185505592"/>
      <w:bookmarkStart w:id="4449" w:name="_Toc212046121"/>
      <w:r w:rsidRPr="000A0A5F">
        <w:t>5.6.2.3.2</w:t>
      </w:r>
      <w:r w:rsidRPr="000A0A5F">
        <w:tab/>
        <w:t>Simple data types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50"/>
      </w:pPr>
      <w:bookmarkStart w:id="4450" w:name="_Toc11247455"/>
      <w:bookmarkStart w:id="4451" w:name="_Toc27044579"/>
      <w:bookmarkStart w:id="4452" w:name="_Toc36033621"/>
      <w:bookmarkStart w:id="4453" w:name="_Toc45131757"/>
      <w:bookmarkStart w:id="4454" w:name="_Toc49776042"/>
      <w:bookmarkStart w:id="4455" w:name="_Toc51746962"/>
      <w:bookmarkStart w:id="4456" w:name="_Toc66360516"/>
      <w:bookmarkStart w:id="4457" w:name="_Toc68105021"/>
      <w:bookmarkStart w:id="4458" w:name="_Toc74755651"/>
      <w:bookmarkStart w:id="4459" w:name="_Toc105674525"/>
      <w:bookmarkStart w:id="4460" w:name="_Toc130502573"/>
      <w:bookmarkStart w:id="4461" w:name="_Toc153625360"/>
      <w:bookmarkStart w:id="4462" w:name="_Toc185505593"/>
      <w:bookmarkStart w:id="4463" w:name="_Toc212046122"/>
      <w:r w:rsidRPr="000A0A5F">
        <w:t>5.6.2.3.3</w:t>
      </w:r>
      <w:r w:rsidRPr="000A0A5F">
        <w:tab/>
        <w:t xml:space="preserve">Enumeration: </w:t>
      </w:r>
      <w:r w:rsidRPr="000A0A5F">
        <w:rPr>
          <w:rFonts w:eastAsia="Times New Roman"/>
        </w:rPr>
        <w:t>PdnEstablishmentOptions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50"/>
      </w:pPr>
      <w:bookmarkStart w:id="4464" w:name="_Toc11247456"/>
      <w:bookmarkStart w:id="4465" w:name="_Toc27044580"/>
      <w:bookmarkStart w:id="4466" w:name="_Toc36033622"/>
      <w:bookmarkStart w:id="4467" w:name="_Toc45131758"/>
      <w:bookmarkStart w:id="4468" w:name="_Toc49776043"/>
      <w:bookmarkStart w:id="4469" w:name="_Toc51746963"/>
      <w:bookmarkStart w:id="4470" w:name="_Toc66360517"/>
      <w:bookmarkStart w:id="4471" w:name="_Toc68105022"/>
      <w:bookmarkStart w:id="4472" w:name="_Toc74755652"/>
      <w:bookmarkStart w:id="4473" w:name="_Toc105674526"/>
      <w:bookmarkStart w:id="4474" w:name="_Toc130502574"/>
      <w:bookmarkStart w:id="4475" w:name="_Toc153625361"/>
      <w:bookmarkStart w:id="4476" w:name="_Toc185505594"/>
      <w:bookmarkStart w:id="4477" w:name="_Toc212046123"/>
      <w:r w:rsidRPr="000A0A5F">
        <w:t>5.6.2.3.4</w:t>
      </w:r>
      <w:r w:rsidRPr="000A0A5F">
        <w:tab/>
        <w:t xml:space="preserve">Enumeration: </w:t>
      </w:r>
      <w:r w:rsidRPr="000A0A5F">
        <w:rPr>
          <w:rFonts w:eastAsia="Times New Roman"/>
        </w:rPr>
        <w:t>DeliveryStatus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50"/>
      </w:pPr>
      <w:bookmarkStart w:id="4478" w:name="_Toc11247457"/>
      <w:bookmarkStart w:id="4479" w:name="_Toc27044581"/>
      <w:bookmarkStart w:id="4480" w:name="_Toc36033623"/>
      <w:bookmarkStart w:id="4481" w:name="_Toc45131759"/>
      <w:bookmarkStart w:id="4482" w:name="_Toc49776044"/>
      <w:bookmarkStart w:id="4483" w:name="_Toc51746964"/>
      <w:bookmarkStart w:id="4484" w:name="_Toc66360518"/>
      <w:bookmarkStart w:id="4485" w:name="_Toc68105023"/>
      <w:bookmarkStart w:id="4486" w:name="_Toc74755653"/>
      <w:bookmarkStart w:id="4487" w:name="_Toc105674527"/>
      <w:bookmarkStart w:id="4488" w:name="_Toc130502575"/>
      <w:bookmarkStart w:id="4489" w:name="_Toc153625362"/>
      <w:bookmarkStart w:id="4490" w:name="_Toc185505595"/>
      <w:bookmarkStart w:id="4491" w:name="_Toc212046124"/>
      <w:r w:rsidRPr="000A0A5F">
        <w:t>5.6.2.3.5</w:t>
      </w:r>
      <w:r w:rsidRPr="000A0A5F">
        <w:tab/>
        <w:t xml:space="preserve">Enumeration: </w:t>
      </w:r>
      <w:r w:rsidRPr="000A0A5F">
        <w:rPr>
          <w:rFonts w:eastAsia="Times New Roman"/>
        </w:rPr>
        <w:t>NiddStatus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50"/>
      </w:pPr>
      <w:bookmarkStart w:id="4492" w:name="_Toc11247458"/>
      <w:bookmarkStart w:id="4493" w:name="_Toc27044582"/>
      <w:bookmarkStart w:id="4494" w:name="_Toc36033624"/>
      <w:bookmarkStart w:id="4495" w:name="_Toc45131760"/>
      <w:bookmarkStart w:id="4496" w:name="_Toc49776045"/>
      <w:bookmarkStart w:id="4497" w:name="_Toc51746965"/>
      <w:bookmarkStart w:id="4498" w:name="_Toc66360519"/>
      <w:bookmarkStart w:id="4499" w:name="_Toc68105024"/>
      <w:bookmarkStart w:id="4500" w:name="_Toc74755654"/>
      <w:bookmarkStart w:id="4501" w:name="_Toc105674528"/>
      <w:bookmarkStart w:id="4502" w:name="_Toc130502576"/>
      <w:bookmarkStart w:id="4503" w:name="_Toc153625363"/>
      <w:bookmarkStart w:id="4504" w:name="_Toc185505596"/>
      <w:bookmarkStart w:id="4505" w:name="_Toc212046125"/>
      <w:r w:rsidRPr="000A0A5F">
        <w:t>5.6.2.3.6</w:t>
      </w:r>
      <w:r w:rsidRPr="000A0A5F">
        <w:tab/>
        <w:t xml:space="preserve">Enumeration: </w:t>
      </w:r>
      <w:r w:rsidRPr="000A0A5F">
        <w:rPr>
          <w:rFonts w:eastAsia="Times New Roman"/>
        </w:rPr>
        <w:t>PdnEstablishmentOptionsRm</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50"/>
      </w:pPr>
      <w:bookmarkStart w:id="4506" w:name="_Toc45131761"/>
      <w:bookmarkStart w:id="4507" w:name="_Toc49776046"/>
      <w:bookmarkStart w:id="4508" w:name="_Toc51746966"/>
      <w:bookmarkStart w:id="4509" w:name="_Toc66360520"/>
      <w:bookmarkStart w:id="4510" w:name="_Toc68105025"/>
      <w:bookmarkStart w:id="4511" w:name="_Toc74755655"/>
      <w:bookmarkStart w:id="4512" w:name="_Toc105674529"/>
      <w:bookmarkStart w:id="4513" w:name="_Toc130502577"/>
      <w:bookmarkStart w:id="4514" w:name="_Toc153625364"/>
      <w:bookmarkStart w:id="4515" w:name="_Toc185505597"/>
      <w:bookmarkStart w:id="4516" w:name="_Toc212046126"/>
      <w:r w:rsidRPr="000A0A5F">
        <w:lastRenderedPageBreak/>
        <w:t>5.6.2.3.7</w:t>
      </w:r>
      <w:r w:rsidRPr="000A0A5F">
        <w:tab/>
        <w:t>Enumeration: ManageEntity</w:t>
      </w:r>
      <w:bookmarkEnd w:id="4506"/>
      <w:bookmarkEnd w:id="4507"/>
      <w:bookmarkEnd w:id="4508"/>
      <w:bookmarkEnd w:id="4509"/>
      <w:bookmarkEnd w:id="4510"/>
      <w:bookmarkEnd w:id="4511"/>
      <w:bookmarkEnd w:id="4512"/>
      <w:bookmarkEnd w:id="4513"/>
      <w:bookmarkEnd w:id="4514"/>
      <w:bookmarkEnd w:id="4515"/>
      <w:bookmarkEnd w:id="4516"/>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50"/>
      </w:pPr>
      <w:bookmarkStart w:id="4517" w:name="_Toc66360521"/>
      <w:bookmarkStart w:id="4518" w:name="_Toc68105026"/>
      <w:bookmarkStart w:id="4519" w:name="_Toc74755656"/>
      <w:bookmarkStart w:id="4520" w:name="_Toc105674530"/>
      <w:bookmarkStart w:id="4521" w:name="_Toc130502578"/>
      <w:bookmarkStart w:id="4522" w:name="_Toc153625365"/>
      <w:bookmarkStart w:id="4523" w:name="_Toc185505598"/>
      <w:bookmarkStart w:id="4524" w:name="_Toc212046127"/>
      <w:r w:rsidRPr="000A0A5F">
        <w:t>5.6.2.3.8</w:t>
      </w:r>
      <w:r w:rsidRPr="000A0A5F">
        <w:tab/>
        <w:t xml:space="preserve">Enumeration: </w:t>
      </w:r>
      <w:bookmarkStart w:id="4525" w:name="_Hlk48769944"/>
      <w:r w:rsidRPr="000A0A5F">
        <w:t>SerializationFormat</w:t>
      </w:r>
      <w:bookmarkEnd w:id="4517"/>
      <w:bookmarkEnd w:id="4518"/>
      <w:bookmarkEnd w:id="4519"/>
      <w:bookmarkEnd w:id="4520"/>
      <w:bookmarkEnd w:id="4521"/>
      <w:bookmarkEnd w:id="4522"/>
      <w:bookmarkEnd w:id="4523"/>
      <w:bookmarkEnd w:id="4524"/>
      <w:bookmarkEnd w:id="452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30"/>
      </w:pPr>
      <w:bookmarkStart w:id="4526" w:name="_Toc11247459"/>
      <w:bookmarkStart w:id="4527" w:name="_Toc27044583"/>
      <w:bookmarkStart w:id="4528" w:name="_Toc36033625"/>
      <w:bookmarkStart w:id="4529" w:name="_Toc45131762"/>
      <w:bookmarkStart w:id="4530" w:name="_Toc49776047"/>
      <w:bookmarkStart w:id="4531" w:name="_Toc51746967"/>
      <w:bookmarkStart w:id="4532" w:name="_Toc66360522"/>
      <w:bookmarkStart w:id="4533" w:name="_Toc68105027"/>
      <w:bookmarkStart w:id="4534" w:name="_Toc74755657"/>
      <w:bookmarkStart w:id="4535" w:name="_Toc105674531"/>
      <w:bookmarkStart w:id="4536" w:name="_Toc130502579"/>
      <w:bookmarkStart w:id="4537" w:name="_Toc153625366"/>
      <w:bookmarkStart w:id="4538" w:name="_Toc185505599"/>
      <w:bookmarkStart w:id="4539" w:name="_Toc212046128"/>
      <w:r w:rsidRPr="000A0A5F">
        <w:t>5.6.3</w:t>
      </w:r>
      <w:r w:rsidRPr="000A0A5F">
        <w:tab/>
        <w:t>Resource structure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B7F2B5B" w14:textId="77777777" w:rsidR="00CB0DD7" w:rsidRPr="000A0A5F" w:rsidRDefault="00CB0DD7">
      <w:pPr>
        <w:pStyle w:val="40"/>
      </w:pPr>
      <w:bookmarkStart w:id="4540" w:name="_Toc11247460"/>
      <w:bookmarkStart w:id="4541" w:name="_Toc27044584"/>
      <w:bookmarkStart w:id="4542" w:name="_Toc36033626"/>
      <w:bookmarkStart w:id="4543" w:name="_Toc45131763"/>
      <w:bookmarkStart w:id="4544" w:name="_Toc49776048"/>
      <w:bookmarkStart w:id="4545" w:name="_Toc51746968"/>
      <w:bookmarkStart w:id="4546" w:name="_Toc66360523"/>
      <w:bookmarkStart w:id="4547" w:name="_Toc68105028"/>
      <w:bookmarkStart w:id="4548" w:name="_Toc74755658"/>
      <w:bookmarkStart w:id="4549" w:name="_Toc105674532"/>
      <w:bookmarkStart w:id="4550" w:name="_Toc130502580"/>
      <w:bookmarkStart w:id="4551" w:name="_Toc153625367"/>
      <w:bookmarkStart w:id="4552" w:name="_Toc185505600"/>
      <w:bookmarkStart w:id="4553" w:name="_Toc212046129"/>
      <w:r w:rsidRPr="000A0A5F">
        <w:t>5.6.3.1</w:t>
      </w:r>
      <w:r w:rsidRPr="000A0A5F">
        <w:tab/>
        <w:t>General</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40"/>
        <w:rPr>
          <w:lang w:eastAsia="zh-CN"/>
        </w:rPr>
      </w:pPr>
      <w:bookmarkStart w:id="4554" w:name="_Toc11247461"/>
      <w:bookmarkStart w:id="4555" w:name="_Toc27044585"/>
      <w:bookmarkStart w:id="4556" w:name="_Toc36033627"/>
      <w:bookmarkStart w:id="4557" w:name="_Toc45131764"/>
      <w:bookmarkStart w:id="4558" w:name="_Toc49776049"/>
      <w:bookmarkStart w:id="4559" w:name="_Toc51746969"/>
      <w:bookmarkStart w:id="4560" w:name="_Toc66360524"/>
      <w:bookmarkStart w:id="4561" w:name="_Toc68105029"/>
      <w:bookmarkStart w:id="4562" w:name="_Toc74755659"/>
      <w:bookmarkStart w:id="4563" w:name="_Toc105674533"/>
      <w:bookmarkStart w:id="4564" w:name="_Toc130502581"/>
      <w:bookmarkStart w:id="4565" w:name="_Toc153625368"/>
      <w:bookmarkStart w:id="4566" w:name="_Toc185505601"/>
      <w:bookmarkStart w:id="4567" w:name="_Toc212046130"/>
      <w:r w:rsidRPr="000A0A5F">
        <w:t>5.6.3.2</w:t>
      </w:r>
      <w:r w:rsidRPr="000A0A5F">
        <w:tab/>
        <w:t xml:space="preserve">Resource: NIDD </w:t>
      </w:r>
      <w:r w:rsidRPr="000A0A5F">
        <w:rPr>
          <w:rFonts w:hint="eastAsia"/>
          <w:lang w:eastAsia="zh-CN"/>
        </w:rPr>
        <w:t>Configurations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B862D88" w14:textId="77777777" w:rsidR="00CB0DD7" w:rsidRPr="000A0A5F" w:rsidRDefault="00CB0DD7">
      <w:pPr>
        <w:pStyle w:val="50"/>
      </w:pPr>
      <w:bookmarkStart w:id="4568" w:name="_Toc11247462"/>
      <w:bookmarkStart w:id="4569" w:name="_Toc27044586"/>
      <w:bookmarkStart w:id="4570" w:name="_Toc36033628"/>
      <w:bookmarkStart w:id="4571" w:name="_Toc45131765"/>
      <w:bookmarkStart w:id="4572" w:name="_Toc49776050"/>
      <w:bookmarkStart w:id="4573" w:name="_Toc51746970"/>
      <w:bookmarkStart w:id="4574" w:name="_Toc66360525"/>
      <w:bookmarkStart w:id="4575" w:name="_Toc68105030"/>
      <w:bookmarkStart w:id="4576" w:name="_Toc74755660"/>
      <w:bookmarkStart w:id="4577" w:name="_Toc105674534"/>
      <w:bookmarkStart w:id="4578" w:name="_Toc130502582"/>
      <w:bookmarkStart w:id="4579" w:name="_Toc153625369"/>
      <w:bookmarkStart w:id="4580" w:name="_Toc185505602"/>
      <w:bookmarkStart w:id="4581" w:name="_Toc212046131"/>
      <w:r w:rsidRPr="000A0A5F">
        <w:t>5.6.3.2.1</w:t>
      </w:r>
      <w:r w:rsidRPr="000A0A5F">
        <w:tab/>
        <w:t>Introduction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50"/>
      </w:pPr>
      <w:bookmarkStart w:id="4582" w:name="_Toc11247463"/>
      <w:bookmarkStart w:id="4583" w:name="_Toc27044587"/>
      <w:bookmarkStart w:id="4584" w:name="_Toc36033629"/>
      <w:bookmarkStart w:id="4585" w:name="_Toc45131766"/>
      <w:bookmarkStart w:id="4586" w:name="_Toc49776051"/>
      <w:bookmarkStart w:id="4587" w:name="_Toc51746971"/>
      <w:bookmarkStart w:id="4588" w:name="_Toc66360526"/>
      <w:bookmarkStart w:id="4589" w:name="_Toc68105031"/>
      <w:bookmarkStart w:id="4590" w:name="_Toc74755661"/>
      <w:bookmarkStart w:id="4591" w:name="_Toc105674535"/>
      <w:bookmarkStart w:id="4592" w:name="_Toc130502583"/>
      <w:bookmarkStart w:id="4593" w:name="_Toc153625370"/>
      <w:bookmarkStart w:id="4594" w:name="_Toc185505603"/>
      <w:bookmarkStart w:id="4595" w:name="_Toc212046132"/>
      <w:r w:rsidRPr="000A0A5F">
        <w:lastRenderedPageBreak/>
        <w:t>5.6.3.2.2</w:t>
      </w:r>
      <w:r w:rsidRPr="000A0A5F">
        <w:tab/>
        <w:t>Resource definition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50"/>
      </w:pPr>
      <w:bookmarkStart w:id="4596" w:name="_Toc11247464"/>
      <w:bookmarkStart w:id="4597" w:name="_Toc27044588"/>
      <w:bookmarkStart w:id="4598" w:name="_Toc36033630"/>
      <w:bookmarkStart w:id="4599" w:name="_Toc45131767"/>
      <w:bookmarkStart w:id="4600" w:name="_Toc49776052"/>
      <w:bookmarkStart w:id="4601" w:name="_Toc51746972"/>
      <w:bookmarkStart w:id="4602" w:name="_Toc66360527"/>
      <w:bookmarkStart w:id="4603" w:name="_Toc68105032"/>
      <w:bookmarkStart w:id="4604" w:name="_Toc74755662"/>
      <w:bookmarkStart w:id="4605" w:name="_Toc105674536"/>
      <w:bookmarkStart w:id="4606" w:name="_Toc130502584"/>
      <w:bookmarkStart w:id="4607" w:name="_Toc153625371"/>
      <w:bookmarkStart w:id="4608" w:name="_Toc185505604"/>
      <w:bookmarkStart w:id="4609" w:name="_Toc212046133"/>
      <w:r w:rsidRPr="000A0A5F">
        <w:t>5.6.3.2.3</w:t>
      </w:r>
      <w:r w:rsidRPr="000A0A5F">
        <w:tab/>
        <w:t>Resource methods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C31EE3D" w14:textId="77777777" w:rsidR="00CB0DD7" w:rsidRPr="000A0A5F" w:rsidRDefault="00CB0DD7">
      <w:pPr>
        <w:pStyle w:val="6"/>
      </w:pPr>
      <w:bookmarkStart w:id="4610" w:name="_Toc11247465"/>
      <w:bookmarkStart w:id="4611" w:name="_Toc27044589"/>
      <w:bookmarkStart w:id="4612" w:name="_Toc36033631"/>
      <w:bookmarkStart w:id="4613" w:name="_Toc45131768"/>
      <w:bookmarkStart w:id="4614" w:name="_Toc49776053"/>
      <w:bookmarkStart w:id="4615" w:name="_Toc51746973"/>
      <w:bookmarkStart w:id="4616" w:name="_Toc66360528"/>
      <w:bookmarkStart w:id="4617" w:name="_Toc68105033"/>
      <w:bookmarkStart w:id="4618" w:name="_Toc74755663"/>
      <w:bookmarkStart w:id="4619" w:name="_Toc105674537"/>
      <w:bookmarkStart w:id="4620" w:name="_Toc130502585"/>
      <w:bookmarkStart w:id="4621" w:name="_Toc153625372"/>
      <w:bookmarkStart w:id="4622" w:name="_Toc185505605"/>
      <w:bookmarkStart w:id="4623" w:name="_Toc212046134"/>
      <w:r w:rsidRPr="000A0A5F">
        <w:t>5.6.3.2.3.1</w:t>
      </w:r>
      <w:r w:rsidRPr="000A0A5F">
        <w:tab/>
        <w:t>GET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pPr>
        <w:pStyle w:val="6"/>
      </w:pPr>
      <w:bookmarkStart w:id="4624" w:name="_Toc11247466"/>
      <w:bookmarkStart w:id="4625" w:name="_Toc27044590"/>
      <w:bookmarkStart w:id="4626" w:name="_Toc36033632"/>
      <w:bookmarkStart w:id="4627" w:name="_Toc45131769"/>
      <w:bookmarkStart w:id="4628" w:name="_Toc49776054"/>
      <w:bookmarkStart w:id="4629" w:name="_Toc51746974"/>
      <w:bookmarkStart w:id="4630" w:name="_Toc66360529"/>
      <w:bookmarkStart w:id="4631" w:name="_Toc68105034"/>
      <w:bookmarkStart w:id="4632" w:name="_Toc74755664"/>
      <w:bookmarkStart w:id="4633" w:name="_Toc105674538"/>
      <w:bookmarkStart w:id="4634" w:name="_Toc130502586"/>
      <w:bookmarkStart w:id="4635" w:name="_Toc153625373"/>
      <w:bookmarkStart w:id="4636" w:name="_Toc185505606"/>
      <w:bookmarkStart w:id="4637" w:name="_Toc212046135"/>
      <w:r w:rsidRPr="000A0A5F">
        <w:t>5.6.3.2.3.2</w:t>
      </w:r>
      <w:r w:rsidRPr="000A0A5F">
        <w:tab/>
        <w:t>PUT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pPr>
        <w:pStyle w:val="6"/>
      </w:pPr>
      <w:bookmarkStart w:id="4638" w:name="_Toc11247467"/>
      <w:bookmarkStart w:id="4639" w:name="_Toc27044591"/>
      <w:bookmarkStart w:id="4640" w:name="_Toc36033633"/>
      <w:bookmarkStart w:id="4641" w:name="_Toc45131770"/>
      <w:bookmarkStart w:id="4642" w:name="_Toc49776055"/>
      <w:bookmarkStart w:id="4643" w:name="_Toc51746975"/>
      <w:bookmarkStart w:id="4644" w:name="_Toc66360530"/>
      <w:bookmarkStart w:id="4645" w:name="_Toc68105035"/>
      <w:bookmarkStart w:id="4646" w:name="_Toc74755665"/>
      <w:bookmarkStart w:id="4647" w:name="_Toc105674539"/>
      <w:bookmarkStart w:id="4648" w:name="_Toc130502587"/>
      <w:bookmarkStart w:id="4649" w:name="_Toc153625374"/>
      <w:bookmarkStart w:id="4650" w:name="_Toc185505607"/>
      <w:bookmarkStart w:id="4651" w:name="_Toc212046136"/>
      <w:r w:rsidRPr="000A0A5F">
        <w:t>5.6.3.2.3.3</w:t>
      </w:r>
      <w:r w:rsidRPr="000A0A5F">
        <w:tab/>
        <w:t>PATCH</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pPr>
        <w:pStyle w:val="6"/>
        <w:rPr>
          <w:lang w:eastAsia="zh-CN"/>
        </w:rPr>
      </w:pPr>
      <w:bookmarkStart w:id="4652" w:name="_Toc11247468"/>
      <w:bookmarkStart w:id="4653" w:name="_Toc27044592"/>
      <w:bookmarkStart w:id="4654" w:name="_Toc36033634"/>
      <w:bookmarkStart w:id="4655" w:name="_Toc45131771"/>
      <w:bookmarkStart w:id="4656" w:name="_Toc49776056"/>
      <w:bookmarkStart w:id="4657" w:name="_Toc51746976"/>
      <w:bookmarkStart w:id="4658" w:name="_Toc66360531"/>
      <w:bookmarkStart w:id="4659" w:name="_Toc68105036"/>
      <w:bookmarkStart w:id="4660" w:name="_Toc74755666"/>
      <w:bookmarkStart w:id="4661" w:name="_Toc105674540"/>
      <w:bookmarkStart w:id="4662" w:name="_Toc130502588"/>
      <w:bookmarkStart w:id="4663" w:name="_Toc153625375"/>
      <w:bookmarkStart w:id="4664" w:name="_Toc185505608"/>
      <w:bookmarkStart w:id="4665" w:name="_Toc212046137"/>
      <w:r w:rsidRPr="000A0A5F">
        <w:t>5.6.3.2.3.4</w:t>
      </w:r>
      <w:r w:rsidRPr="000A0A5F">
        <w:tab/>
        <w:t>POST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pPr>
        <w:pStyle w:val="6"/>
      </w:pPr>
      <w:bookmarkStart w:id="4666" w:name="_Toc11247469"/>
      <w:bookmarkStart w:id="4667" w:name="_Toc27044593"/>
      <w:bookmarkStart w:id="4668" w:name="_Toc36033635"/>
      <w:bookmarkStart w:id="4669" w:name="_Toc45131772"/>
      <w:bookmarkStart w:id="4670" w:name="_Toc49776057"/>
      <w:bookmarkStart w:id="4671" w:name="_Toc51746977"/>
      <w:bookmarkStart w:id="4672" w:name="_Toc66360532"/>
      <w:bookmarkStart w:id="4673" w:name="_Toc68105037"/>
      <w:bookmarkStart w:id="4674" w:name="_Toc74755667"/>
      <w:bookmarkStart w:id="4675" w:name="_Toc105674541"/>
      <w:bookmarkStart w:id="4676" w:name="_Toc130502589"/>
      <w:bookmarkStart w:id="4677" w:name="_Toc153625376"/>
      <w:bookmarkStart w:id="4678" w:name="_Toc185505609"/>
      <w:bookmarkStart w:id="4679" w:name="_Toc212046138"/>
      <w:r w:rsidRPr="000A0A5F">
        <w:t>5.6.3.2.3.5</w:t>
      </w:r>
      <w:r w:rsidRPr="000A0A5F">
        <w:tab/>
        <w:t>DELETE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40"/>
        <w:rPr>
          <w:lang w:eastAsia="zh-CN"/>
        </w:rPr>
      </w:pPr>
      <w:bookmarkStart w:id="4680" w:name="_Toc11247470"/>
      <w:bookmarkStart w:id="4681" w:name="_Toc27044594"/>
      <w:bookmarkStart w:id="4682" w:name="_Toc36033636"/>
      <w:bookmarkStart w:id="4683" w:name="_Toc45131773"/>
      <w:bookmarkStart w:id="4684" w:name="_Toc49776058"/>
      <w:bookmarkStart w:id="4685" w:name="_Toc51746978"/>
      <w:bookmarkStart w:id="4686" w:name="_Toc66360533"/>
      <w:bookmarkStart w:id="4687" w:name="_Toc68105038"/>
      <w:bookmarkStart w:id="4688" w:name="_Toc74755668"/>
      <w:bookmarkStart w:id="4689" w:name="_Toc105674542"/>
      <w:bookmarkStart w:id="4690" w:name="_Toc130502590"/>
      <w:bookmarkStart w:id="4691" w:name="_Toc153625377"/>
      <w:bookmarkStart w:id="4692" w:name="_Toc185505610"/>
      <w:bookmarkStart w:id="4693" w:name="_Toc212046139"/>
      <w:r w:rsidRPr="000A0A5F">
        <w:t>5.6.3.3</w:t>
      </w:r>
      <w:r w:rsidRPr="000A0A5F">
        <w:tab/>
        <w:t xml:space="preserve">Resource: Individual NIDD </w:t>
      </w:r>
      <w:r w:rsidRPr="000A0A5F">
        <w:rPr>
          <w:rFonts w:hint="eastAsia"/>
          <w:lang w:eastAsia="zh-CN"/>
        </w:rPr>
        <w:t>Configuration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A834893" w14:textId="77777777" w:rsidR="00CB0DD7" w:rsidRPr="000A0A5F" w:rsidRDefault="00CB0DD7">
      <w:pPr>
        <w:pStyle w:val="50"/>
      </w:pPr>
      <w:bookmarkStart w:id="4694" w:name="_Toc11247471"/>
      <w:bookmarkStart w:id="4695" w:name="_Toc27044595"/>
      <w:bookmarkStart w:id="4696" w:name="_Toc36033637"/>
      <w:bookmarkStart w:id="4697" w:name="_Toc45131774"/>
      <w:bookmarkStart w:id="4698" w:name="_Toc49776059"/>
      <w:bookmarkStart w:id="4699" w:name="_Toc51746979"/>
      <w:bookmarkStart w:id="4700" w:name="_Toc66360534"/>
      <w:bookmarkStart w:id="4701" w:name="_Toc68105039"/>
      <w:bookmarkStart w:id="4702" w:name="_Toc74755669"/>
      <w:bookmarkStart w:id="4703" w:name="_Toc105674543"/>
      <w:bookmarkStart w:id="4704" w:name="_Toc130502591"/>
      <w:bookmarkStart w:id="4705" w:name="_Toc153625378"/>
      <w:bookmarkStart w:id="4706" w:name="_Toc185505611"/>
      <w:bookmarkStart w:id="4707" w:name="_Toc212046140"/>
      <w:r w:rsidRPr="000A0A5F">
        <w:t>5.6.3.3.1</w:t>
      </w:r>
      <w:r w:rsidRPr="000A0A5F">
        <w:tab/>
        <w:t>Introduction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50"/>
      </w:pPr>
      <w:bookmarkStart w:id="4708" w:name="_Toc11247472"/>
      <w:bookmarkStart w:id="4709" w:name="_Toc27044596"/>
      <w:bookmarkStart w:id="4710" w:name="_Toc36033638"/>
      <w:bookmarkStart w:id="4711" w:name="_Toc45131775"/>
      <w:bookmarkStart w:id="4712" w:name="_Toc49776060"/>
      <w:bookmarkStart w:id="4713" w:name="_Toc51746980"/>
      <w:bookmarkStart w:id="4714" w:name="_Toc66360535"/>
      <w:bookmarkStart w:id="4715" w:name="_Toc68105040"/>
      <w:bookmarkStart w:id="4716" w:name="_Toc74755670"/>
      <w:bookmarkStart w:id="4717" w:name="_Toc105674544"/>
      <w:bookmarkStart w:id="4718" w:name="_Toc130502592"/>
      <w:bookmarkStart w:id="4719" w:name="_Toc153625379"/>
      <w:bookmarkStart w:id="4720" w:name="_Toc185505612"/>
      <w:bookmarkStart w:id="4721" w:name="_Toc212046141"/>
      <w:r w:rsidRPr="000A0A5F">
        <w:lastRenderedPageBreak/>
        <w:t>5.6.3.3.2</w:t>
      </w:r>
      <w:r w:rsidRPr="000A0A5F">
        <w:tab/>
        <w:t>Resource definition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50"/>
      </w:pPr>
      <w:bookmarkStart w:id="4722" w:name="_Toc11247473"/>
      <w:bookmarkStart w:id="4723" w:name="_Toc27044597"/>
      <w:bookmarkStart w:id="4724" w:name="_Toc36033639"/>
      <w:bookmarkStart w:id="4725" w:name="_Toc45131776"/>
      <w:bookmarkStart w:id="4726" w:name="_Toc49776061"/>
      <w:bookmarkStart w:id="4727" w:name="_Toc51746981"/>
      <w:bookmarkStart w:id="4728" w:name="_Toc66360536"/>
      <w:bookmarkStart w:id="4729" w:name="_Toc68105041"/>
      <w:bookmarkStart w:id="4730" w:name="_Toc74755671"/>
      <w:bookmarkStart w:id="4731" w:name="_Toc105674545"/>
      <w:bookmarkStart w:id="4732" w:name="_Toc130502593"/>
      <w:bookmarkStart w:id="4733" w:name="_Toc153625380"/>
      <w:bookmarkStart w:id="4734" w:name="_Toc185505613"/>
      <w:bookmarkStart w:id="4735" w:name="_Toc212046142"/>
      <w:r w:rsidRPr="000A0A5F">
        <w:t>5.6.3.3.3</w:t>
      </w:r>
      <w:r w:rsidRPr="000A0A5F">
        <w:tab/>
        <w:t>Resource methods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2755EADC" w14:textId="77777777" w:rsidR="00CB0DD7" w:rsidRPr="000A0A5F" w:rsidRDefault="00CB0DD7">
      <w:pPr>
        <w:pStyle w:val="6"/>
      </w:pPr>
      <w:bookmarkStart w:id="4736" w:name="_Toc11247474"/>
      <w:bookmarkStart w:id="4737" w:name="_Toc27044598"/>
      <w:bookmarkStart w:id="4738" w:name="_Toc36033640"/>
      <w:bookmarkStart w:id="4739" w:name="_Toc45131777"/>
      <w:bookmarkStart w:id="4740" w:name="_Toc49776062"/>
      <w:bookmarkStart w:id="4741" w:name="_Toc51746982"/>
      <w:bookmarkStart w:id="4742" w:name="_Toc66360537"/>
      <w:bookmarkStart w:id="4743" w:name="_Toc68105042"/>
      <w:bookmarkStart w:id="4744" w:name="_Toc74755672"/>
      <w:bookmarkStart w:id="4745" w:name="_Toc105674546"/>
      <w:bookmarkStart w:id="4746" w:name="_Toc130502594"/>
      <w:bookmarkStart w:id="4747" w:name="_Toc153625381"/>
      <w:bookmarkStart w:id="4748" w:name="_Toc185505614"/>
      <w:bookmarkStart w:id="4749" w:name="_Toc212046143"/>
      <w:r w:rsidRPr="000A0A5F">
        <w:t>5.6.3.3.3.1</w:t>
      </w:r>
      <w:r w:rsidRPr="000A0A5F">
        <w:tab/>
        <w:t>GET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pPr>
        <w:pStyle w:val="6"/>
      </w:pPr>
      <w:bookmarkStart w:id="4750" w:name="_Toc11247475"/>
      <w:bookmarkStart w:id="4751" w:name="_Toc27044599"/>
      <w:bookmarkStart w:id="4752" w:name="_Toc36033641"/>
      <w:bookmarkStart w:id="4753" w:name="_Toc45131778"/>
      <w:bookmarkStart w:id="4754" w:name="_Toc49776063"/>
      <w:bookmarkStart w:id="4755" w:name="_Toc51746983"/>
      <w:bookmarkStart w:id="4756" w:name="_Toc66360538"/>
      <w:bookmarkStart w:id="4757" w:name="_Toc68105043"/>
      <w:bookmarkStart w:id="4758" w:name="_Toc74755673"/>
      <w:bookmarkStart w:id="4759" w:name="_Toc105674547"/>
      <w:bookmarkStart w:id="4760" w:name="_Toc130502595"/>
      <w:bookmarkStart w:id="4761" w:name="_Toc153625382"/>
      <w:bookmarkStart w:id="4762" w:name="_Toc185505615"/>
      <w:bookmarkStart w:id="4763" w:name="_Toc212046144"/>
      <w:r w:rsidRPr="000A0A5F">
        <w:t>5.6.3.3.3.2</w:t>
      </w:r>
      <w:r w:rsidRPr="000A0A5F">
        <w:tab/>
        <w:t>PUT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pPr>
        <w:pStyle w:val="6"/>
        <w:rPr>
          <w:lang w:eastAsia="zh-CN"/>
        </w:rPr>
      </w:pPr>
      <w:bookmarkStart w:id="4764" w:name="_Toc11247476"/>
      <w:bookmarkStart w:id="4765" w:name="_Toc27044600"/>
      <w:bookmarkStart w:id="4766" w:name="_Toc36033642"/>
      <w:bookmarkStart w:id="4767" w:name="_Toc45131779"/>
      <w:bookmarkStart w:id="4768" w:name="_Toc49776064"/>
      <w:bookmarkStart w:id="4769" w:name="_Toc51746984"/>
      <w:bookmarkStart w:id="4770" w:name="_Toc66360539"/>
      <w:bookmarkStart w:id="4771" w:name="_Toc68105044"/>
      <w:bookmarkStart w:id="4772" w:name="_Toc74755674"/>
      <w:bookmarkStart w:id="4773" w:name="_Toc105674548"/>
      <w:bookmarkStart w:id="4774" w:name="_Toc130502596"/>
      <w:bookmarkStart w:id="4775" w:name="_Toc153625383"/>
      <w:bookmarkStart w:id="4776" w:name="_Toc185505616"/>
      <w:bookmarkStart w:id="4777" w:name="_Toc212046145"/>
      <w:r w:rsidRPr="000A0A5F">
        <w:t>5.6.3.3.3.3</w:t>
      </w:r>
      <w:r w:rsidRPr="000A0A5F">
        <w:tab/>
        <w:t>PATCH</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pPr>
        <w:pStyle w:val="6"/>
      </w:pPr>
      <w:bookmarkStart w:id="4778" w:name="_Toc11247477"/>
      <w:bookmarkStart w:id="4779" w:name="_Toc27044601"/>
      <w:bookmarkStart w:id="4780" w:name="_Toc36033643"/>
      <w:bookmarkStart w:id="4781" w:name="_Toc45131780"/>
      <w:bookmarkStart w:id="4782" w:name="_Toc49776065"/>
      <w:bookmarkStart w:id="4783" w:name="_Toc51746985"/>
      <w:bookmarkStart w:id="4784" w:name="_Toc66360540"/>
      <w:bookmarkStart w:id="4785" w:name="_Toc68105045"/>
      <w:bookmarkStart w:id="4786" w:name="_Toc74755675"/>
      <w:bookmarkStart w:id="4787" w:name="_Toc105674549"/>
      <w:bookmarkStart w:id="4788" w:name="_Toc130502597"/>
      <w:bookmarkStart w:id="4789" w:name="_Toc153625384"/>
      <w:bookmarkStart w:id="4790" w:name="_Toc185505617"/>
      <w:bookmarkStart w:id="4791" w:name="_Toc212046146"/>
      <w:r w:rsidRPr="000A0A5F">
        <w:lastRenderedPageBreak/>
        <w:t>5.6.3.3.3.4</w:t>
      </w:r>
      <w:r w:rsidRPr="000A0A5F">
        <w:tab/>
        <w:t>POST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pPr>
        <w:pStyle w:val="6"/>
        <w:rPr>
          <w:lang w:eastAsia="zh-CN"/>
        </w:rPr>
      </w:pPr>
      <w:bookmarkStart w:id="4792" w:name="_Toc11247478"/>
      <w:bookmarkStart w:id="4793" w:name="_Toc27044602"/>
      <w:bookmarkStart w:id="4794" w:name="_Toc36033644"/>
      <w:bookmarkStart w:id="4795" w:name="_Toc45131781"/>
      <w:bookmarkStart w:id="4796" w:name="_Toc49776066"/>
      <w:bookmarkStart w:id="4797" w:name="_Toc51746986"/>
      <w:bookmarkStart w:id="4798" w:name="_Toc66360541"/>
      <w:bookmarkStart w:id="4799" w:name="_Toc68105046"/>
      <w:bookmarkStart w:id="4800" w:name="_Toc74755676"/>
      <w:bookmarkStart w:id="4801" w:name="_Toc105674550"/>
      <w:bookmarkStart w:id="4802" w:name="_Toc130502598"/>
      <w:bookmarkStart w:id="4803" w:name="_Toc153625385"/>
      <w:bookmarkStart w:id="4804" w:name="_Toc185505618"/>
      <w:bookmarkStart w:id="4805" w:name="_Toc212046147"/>
      <w:r w:rsidRPr="000A0A5F">
        <w:t>5.6.3.3.3.5</w:t>
      </w:r>
      <w:r w:rsidRPr="000A0A5F">
        <w:tab/>
        <w:t>DELETE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40"/>
        <w:rPr>
          <w:lang w:eastAsia="zh-CN"/>
        </w:rPr>
      </w:pPr>
      <w:bookmarkStart w:id="4806" w:name="_Toc11247479"/>
      <w:bookmarkStart w:id="4807" w:name="_Toc27044603"/>
      <w:bookmarkStart w:id="4808" w:name="_Toc36033645"/>
      <w:bookmarkStart w:id="4809" w:name="_Toc45131782"/>
      <w:bookmarkStart w:id="4810" w:name="_Toc49776067"/>
      <w:bookmarkStart w:id="4811" w:name="_Toc51746987"/>
      <w:bookmarkStart w:id="4812" w:name="_Toc66360542"/>
      <w:bookmarkStart w:id="4813" w:name="_Toc68105047"/>
      <w:bookmarkStart w:id="4814" w:name="_Toc74755677"/>
      <w:bookmarkStart w:id="4815" w:name="_Toc105674551"/>
      <w:bookmarkStart w:id="4816" w:name="_Toc130502599"/>
      <w:bookmarkStart w:id="4817" w:name="_Toc153625386"/>
      <w:bookmarkStart w:id="4818" w:name="_Toc185505619"/>
      <w:bookmarkStart w:id="4819" w:name="_Toc212046148"/>
      <w:r w:rsidRPr="000A0A5F">
        <w:t>5.6.3.4</w:t>
      </w:r>
      <w:r w:rsidRPr="000A0A5F">
        <w:tab/>
        <w:t>Resource: NIDD downlink data</w:t>
      </w:r>
      <w:r w:rsidRPr="000A0A5F">
        <w:rPr>
          <w:rFonts w:hint="eastAsia"/>
          <w:lang w:eastAsia="zh-CN"/>
        </w:rPr>
        <w:t xml:space="preserve"> deliveries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1C116C6" w14:textId="77777777" w:rsidR="00CB0DD7" w:rsidRPr="000A0A5F" w:rsidRDefault="00CB0DD7">
      <w:pPr>
        <w:pStyle w:val="50"/>
      </w:pPr>
      <w:bookmarkStart w:id="4820" w:name="_Toc11247480"/>
      <w:bookmarkStart w:id="4821" w:name="_Toc27044604"/>
      <w:bookmarkStart w:id="4822" w:name="_Toc36033646"/>
      <w:bookmarkStart w:id="4823" w:name="_Toc45131783"/>
      <w:bookmarkStart w:id="4824" w:name="_Toc49776068"/>
      <w:bookmarkStart w:id="4825" w:name="_Toc51746988"/>
      <w:bookmarkStart w:id="4826" w:name="_Toc66360543"/>
      <w:bookmarkStart w:id="4827" w:name="_Toc68105048"/>
      <w:bookmarkStart w:id="4828" w:name="_Toc74755678"/>
      <w:bookmarkStart w:id="4829" w:name="_Toc105674552"/>
      <w:bookmarkStart w:id="4830" w:name="_Toc130502600"/>
      <w:bookmarkStart w:id="4831" w:name="_Toc153625387"/>
      <w:bookmarkStart w:id="4832" w:name="_Toc185505620"/>
      <w:bookmarkStart w:id="4833" w:name="_Toc212046149"/>
      <w:r w:rsidRPr="000A0A5F">
        <w:t>5.6.3.4.1</w:t>
      </w:r>
      <w:r w:rsidRPr="000A0A5F">
        <w:tab/>
        <w:t>Introduction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50"/>
      </w:pPr>
      <w:bookmarkStart w:id="4834" w:name="_Toc11247481"/>
      <w:bookmarkStart w:id="4835" w:name="_Toc27044605"/>
      <w:bookmarkStart w:id="4836" w:name="_Toc36033647"/>
      <w:bookmarkStart w:id="4837" w:name="_Toc45131784"/>
      <w:bookmarkStart w:id="4838" w:name="_Toc49776069"/>
      <w:bookmarkStart w:id="4839" w:name="_Toc51746989"/>
      <w:bookmarkStart w:id="4840" w:name="_Toc66360544"/>
      <w:bookmarkStart w:id="4841" w:name="_Toc68105049"/>
      <w:bookmarkStart w:id="4842" w:name="_Toc74755679"/>
      <w:bookmarkStart w:id="4843" w:name="_Toc105674553"/>
      <w:bookmarkStart w:id="4844" w:name="_Toc130502601"/>
      <w:bookmarkStart w:id="4845" w:name="_Toc153625388"/>
      <w:bookmarkStart w:id="4846" w:name="_Toc185505621"/>
      <w:bookmarkStart w:id="4847" w:name="_Toc212046150"/>
      <w:r w:rsidRPr="000A0A5F">
        <w:t>5.6.3.4.2</w:t>
      </w:r>
      <w:r w:rsidRPr="000A0A5F">
        <w:tab/>
        <w:t>Resource definition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50"/>
      </w:pPr>
      <w:bookmarkStart w:id="4848" w:name="_Toc11247482"/>
      <w:bookmarkStart w:id="4849" w:name="_Toc27044606"/>
      <w:bookmarkStart w:id="4850" w:name="_Toc36033648"/>
      <w:bookmarkStart w:id="4851" w:name="_Toc45131785"/>
      <w:bookmarkStart w:id="4852" w:name="_Toc49776070"/>
      <w:bookmarkStart w:id="4853" w:name="_Toc51746990"/>
      <w:bookmarkStart w:id="4854" w:name="_Toc66360545"/>
      <w:bookmarkStart w:id="4855" w:name="_Toc68105050"/>
      <w:bookmarkStart w:id="4856" w:name="_Toc74755680"/>
      <w:bookmarkStart w:id="4857" w:name="_Toc105674554"/>
      <w:bookmarkStart w:id="4858" w:name="_Toc130502602"/>
      <w:bookmarkStart w:id="4859" w:name="_Toc153625389"/>
      <w:bookmarkStart w:id="4860" w:name="_Toc185505622"/>
      <w:bookmarkStart w:id="4861" w:name="_Toc212046151"/>
      <w:r w:rsidRPr="000A0A5F">
        <w:t>5.6.3.4.3</w:t>
      </w:r>
      <w:r w:rsidRPr="000A0A5F">
        <w:tab/>
        <w:t>Resource methods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15D706B" w14:textId="77777777" w:rsidR="00CB0DD7" w:rsidRPr="000A0A5F" w:rsidRDefault="00CB0DD7">
      <w:pPr>
        <w:pStyle w:val="6"/>
      </w:pPr>
      <w:bookmarkStart w:id="4862" w:name="_Toc11247483"/>
      <w:bookmarkStart w:id="4863" w:name="_Toc27044607"/>
      <w:bookmarkStart w:id="4864" w:name="_Toc36033649"/>
      <w:bookmarkStart w:id="4865" w:name="_Toc45131786"/>
      <w:bookmarkStart w:id="4866" w:name="_Toc49776071"/>
      <w:bookmarkStart w:id="4867" w:name="_Toc51746991"/>
      <w:bookmarkStart w:id="4868" w:name="_Toc66360546"/>
      <w:bookmarkStart w:id="4869" w:name="_Toc68105051"/>
      <w:bookmarkStart w:id="4870" w:name="_Toc74755681"/>
      <w:bookmarkStart w:id="4871" w:name="_Toc105674555"/>
      <w:bookmarkStart w:id="4872" w:name="_Toc130502603"/>
      <w:bookmarkStart w:id="4873" w:name="_Toc153625390"/>
      <w:bookmarkStart w:id="4874" w:name="_Toc185505623"/>
      <w:bookmarkStart w:id="4875" w:name="_Toc212046152"/>
      <w:r w:rsidRPr="000A0A5F">
        <w:t>5.6.3.4.3.1</w:t>
      </w:r>
      <w:r w:rsidRPr="000A0A5F">
        <w:tab/>
        <w:t>GET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pPr>
        <w:pStyle w:val="6"/>
      </w:pPr>
      <w:bookmarkStart w:id="4876" w:name="_Toc11247484"/>
      <w:bookmarkStart w:id="4877" w:name="_Toc27044608"/>
      <w:bookmarkStart w:id="4878" w:name="_Toc36033650"/>
      <w:bookmarkStart w:id="4879" w:name="_Toc45131787"/>
      <w:bookmarkStart w:id="4880" w:name="_Toc49776072"/>
      <w:bookmarkStart w:id="4881" w:name="_Toc51746992"/>
      <w:bookmarkStart w:id="4882" w:name="_Toc66360547"/>
      <w:bookmarkStart w:id="4883" w:name="_Toc68105052"/>
      <w:bookmarkStart w:id="4884" w:name="_Toc74755682"/>
      <w:bookmarkStart w:id="4885" w:name="_Toc105674556"/>
      <w:bookmarkStart w:id="4886" w:name="_Toc130502604"/>
      <w:bookmarkStart w:id="4887" w:name="_Toc153625391"/>
      <w:bookmarkStart w:id="4888" w:name="_Toc185505624"/>
      <w:bookmarkStart w:id="4889" w:name="_Toc212046153"/>
      <w:r w:rsidRPr="000A0A5F">
        <w:t>5.6.3.4.3.2</w:t>
      </w:r>
      <w:r w:rsidRPr="000A0A5F">
        <w:tab/>
        <w:t>PUT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pPr>
        <w:pStyle w:val="6"/>
      </w:pPr>
      <w:bookmarkStart w:id="4890" w:name="_Toc11247485"/>
      <w:bookmarkStart w:id="4891" w:name="_Toc27044609"/>
      <w:bookmarkStart w:id="4892" w:name="_Toc36033651"/>
      <w:bookmarkStart w:id="4893" w:name="_Toc45131788"/>
      <w:bookmarkStart w:id="4894" w:name="_Toc49776073"/>
      <w:bookmarkStart w:id="4895" w:name="_Toc51746993"/>
      <w:bookmarkStart w:id="4896" w:name="_Toc66360548"/>
      <w:bookmarkStart w:id="4897" w:name="_Toc68105053"/>
      <w:bookmarkStart w:id="4898" w:name="_Toc74755683"/>
      <w:bookmarkStart w:id="4899" w:name="_Toc105674557"/>
      <w:bookmarkStart w:id="4900" w:name="_Toc130502605"/>
      <w:bookmarkStart w:id="4901" w:name="_Toc153625392"/>
      <w:bookmarkStart w:id="4902" w:name="_Toc185505625"/>
      <w:bookmarkStart w:id="4903" w:name="_Toc212046154"/>
      <w:r w:rsidRPr="000A0A5F">
        <w:t>5.6.3.4.3.3</w:t>
      </w:r>
      <w:r w:rsidRPr="000A0A5F">
        <w:tab/>
        <w:t>PATCH</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pPr>
        <w:pStyle w:val="6"/>
        <w:rPr>
          <w:lang w:eastAsia="zh-CN"/>
        </w:rPr>
      </w:pPr>
      <w:bookmarkStart w:id="4904" w:name="_Toc11247486"/>
      <w:bookmarkStart w:id="4905" w:name="_Toc27044610"/>
      <w:bookmarkStart w:id="4906" w:name="_Toc36033652"/>
      <w:bookmarkStart w:id="4907" w:name="_Toc45131789"/>
      <w:bookmarkStart w:id="4908" w:name="_Toc49776074"/>
      <w:bookmarkStart w:id="4909" w:name="_Toc51746994"/>
      <w:bookmarkStart w:id="4910" w:name="_Toc66360549"/>
      <w:bookmarkStart w:id="4911" w:name="_Toc68105054"/>
      <w:bookmarkStart w:id="4912" w:name="_Toc74755684"/>
      <w:bookmarkStart w:id="4913" w:name="_Toc105674558"/>
      <w:bookmarkStart w:id="4914" w:name="_Toc130502606"/>
      <w:bookmarkStart w:id="4915" w:name="_Toc153625393"/>
      <w:bookmarkStart w:id="4916" w:name="_Toc185505626"/>
      <w:bookmarkStart w:id="4917" w:name="_Toc212046155"/>
      <w:r w:rsidRPr="000A0A5F">
        <w:t>5.6.3.4.3.4</w:t>
      </w:r>
      <w:r w:rsidRPr="000A0A5F">
        <w:tab/>
        <w:t>POST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pPr>
        <w:pStyle w:val="6"/>
      </w:pPr>
      <w:bookmarkStart w:id="4918" w:name="_Toc11247487"/>
      <w:bookmarkStart w:id="4919" w:name="_Toc27044611"/>
      <w:bookmarkStart w:id="4920" w:name="_Toc36033653"/>
      <w:bookmarkStart w:id="4921" w:name="_Toc45131790"/>
      <w:bookmarkStart w:id="4922" w:name="_Toc49776075"/>
      <w:bookmarkStart w:id="4923" w:name="_Toc51746995"/>
      <w:bookmarkStart w:id="4924" w:name="_Toc66360550"/>
      <w:bookmarkStart w:id="4925" w:name="_Toc68105055"/>
      <w:bookmarkStart w:id="4926" w:name="_Toc74755685"/>
      <w:bookmarkStart w:id="4927" w:name="_Toc105674559"/>
      <w:bookmarkStart w:id="4928" w:name="_Toc130502607"/>
      <w:bookmarkStart w:id="4929" w:name="_Toc153625394"/>
      <w:bookmarkStart w:id="4930" w:name="_Toc185505627"/>
      <w:bookmarkStart w:id="4931" w:name="_Toc212046156"/>
      <w:r w:rsidRPr="000A0A5F">
        <w:lastRenderedPageBreak/>
        <w:t>5.6.3.4.3.5</w:t>
      </w:r>
      <w:r w:rsidRPr="000A0A5F">
        <w:tab/>
        <w:t>DELETE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40"/>
        <w:rPr>
          <w:lang w:eastAsia="zh-CN"/>
        </w:rPr>
      </w:pPr>
      <w:bookmarkStart w:id="4932" w:name="_Toc11247488"/>
      <w:bookmarkStart w:id="4933" w:name="_Toc27044612"/>
      <w:bookmarkStart w:id="4934" w:name="_Toc36033654"/>
      <w:bookmarkStart w:id="4935" w:name="_Toc45131791"/>
      <w:bookmarkStart w:id="4936" w:name="_Toc49776076"/>
      <w:bookmarkStart w:id="4937" w:name="_Toc51746996"/>
      <w:bookmarkStart w:id="4938" w:name="_Toc66360551"/>
      <w:bookmarkStart w:id="4939" w:name="_Toc68105056"/>
      <w:bookmarkStart w:id="4940" w:name="_Toc74755686"/>
      <w:bookmarkStart w:id="4941" w:name="_Toc105674560"/>
      <w:bookmarkStart w:id="4942" w:name="_Toc130502608"/>
      <w:bookmarkStart w:id="4943" w:name="_Toc153625395"/>
      <w:bookmarkStart w:id="4944" w:name="_Toc185505628"/>
      <w:bookmarkStart w:id="4945" w:name="_Toc212046157"/>
      <w:r w:rsidRPr="000A0A5F">
        <w:t>5.6.3.5</w:t>
      </w:r>
      <w:r w:rsidRPr="000A0A5F">
        <w:tab/>
        <w:t>Resource: Individual NIDD downlink data</w:t>
      </w:r>
      <w:r w:rsidRPr="000A0A5F">
        <w:rPr>
          <w:rFonts w:hint="eastAsia"/>
          <w:lang w:eastAsia="zh-CN"/>
        </w:rPr>
        <w:t xml:space="preserve"> delivery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01890F8" w14:textId="77777777" w:rsidR="00CB0DD7" w:rsidRPr="000A0A5F" w:rsidRDefault="00CB0DD7">
      <w:pPr>
        <w:pStyle w:val="50"/>
      </w:pPr>
      <w:bookmarkStart w:id="4946" w:name="_Toc11247489"/>
      <w:bookmarkStart w:id="4947" w:name="_Toc27044613"/>
      <w:bookmarkStart w:id="4948" w:name="_Toc36033655"/>
      <w:bookmarkStart w:id="4949" w:name="_Toc45131792"/>
      <w:bookmarkStart w:id="4950" w:name="_Toc49776077"/>
      <w:bookmarkStart w:id="4951" w:name="_Toc51746997"/>
      <w:bookmarkStart w:id="4952" w:name="_Toc66360552"/>
      <w:bookmarkStart w:id="4953" w:name="_Toc68105057"/>
      <w:bookmarkStart w:id="4954" w:name="_Toc74755687"/>
      <w:bookmarkStart w:id="4955" w:name="_Toc105674561"/>
      <w:bookmarkStart w:id="4956" w:name="_Toc130502609"/>
      <w:bookmarkStart w:id="4957" w:name="_Toc153625396"/>
      <w:bookmarkStart w:id="4958" w:name="_Toc185505629"/>
      <w:bookmarkStart w:id="4959" w:name="_Toc212046158"/>
      <w:r w:rsidRPr="000A0A5F">
        <w:t>5.6.3.5.1</w:t>
      </w:r>
      <w:r w:rsidRPr="000A0A5F">
        <w:tab/>
        <w:t>Introduction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50"/>
      </w:pPr>
      <w:bookmarkStart w:id="4960" w:name="_Toc11247490"/>
      <w:bookmarkStart w:id="4961" w:name="_Toc27044614"/>
      <w:bookmarkStart w:id="4962" w:name="_Toc36033656"/>
      <w:bookmarkStart w:id="4963" w:name="_Toc45131793"/>
      <w:bookmarkStart w:id="4964" w:name="_Toc49776078"/>
      <w:bookmarkStart w:id="4965" w:name="_Toc51746998"/>
      <w:bookmarkStart w:id="4966" w:name="_Toc66360553"/>
      <w:bookmarkStart w:id="4967" w:name="_Toc68105058"/>
      <w:bookmarkStart w:id="4968" w:name="_Toc74755688"/>
      <w:bookmarkStart w:id="4969" w:name="_Toc105674562"/>
      <w:bookmarkStart w:id="4970" w:name="_Toc130502610"/>
      <w:bookmarkStart w:id="4971" w:name="_Toc153625397"/>
      <w:bookmarkStart w:id="4972" w:name="_Toc185505630"/>
      <w:bookmarkStart w:id="4973" w:name="_Toc212046159"/>
      <w:r w:rsidRPr="000A0A5F">
        <w:t>5.6.3.5.2</w:t>
      </w:r>
      <w:r w:rsidRPr="000A0A5F">
        <w:tab/>
        <w:t>Resource definition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50"/>
      </w:pPr>
      <w:bookmarkStart w:id="4974" w:name="_Toc11247491"/>
      <w:bookmarkStart w:id="4975" w:name="_Toc27044615"/>
      <w:bookmarkStart w:id="4976" w:name="_Toc36033657"/>
      <w:bookmarkStart w:id="4977" w:name="_Toc45131794"/>
      <w:bookmarkStart w:id="4978" w:name="_Toc49776079"/>
      <w:bookmarkStart w:id="4979" w:name="_Toc51746999"/>
      <w:bookmarkStart w:id="4980" w:name="_Toc66360554"/>
      <w:bookmarkStart w:id="4981" w:name="_Toc68105059"/>
      <w:bookmarkStart w:id="4982" w:name="_Toc74755689"/>
      <w:bookmarkStart w:id="4983" w:name="_Toc105674563"/>
      <w:bookmarkStart w:id="4984" w:name="_Toc130502611"/>
      <w:bookmarkStart w:id="4985" w:name="_Toc153625398"/>
      <w:bookmarkStart w:id="4986" w:name="_Toc185505631"/>
      <w:bookmarkStart w:id="4987" w:name="_Toc212046160"/>
      <w:r w:rsidRPr="000A0A5F">
        <w:t>5.6.3.5.3</w:t>
      </w:r>
      <w:r w:rsidRPr="000A0A5F">
        <w:tab/>
        <w:t>Resource methods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1039B91" w14:textId="77777777" w:rsidR="00CB0DD7" w:rsidRPr="000A0A5F" w:rsidRDefault="00CB0DD7">
      <w:pPr>
        <w:pStyle w:val="6"/>
      </w:pPr>
      <w:bookmarkStart w:id="4988" w:name="_Toc11247492"/>
      <w:bookmarkStart w:id="4989" w:name="_Toc27044616"/>
      <w:bookmarkStart w:id="4990" w:name="_Toc36033658"/>
      <w:bookmarkStart w:id="4991" w:name="_Toc45131795"/>
      <w:bookmarkStart w:id="4992" w:name="_Toc49776080"/>
      <w:bookmarkStart w:id="4993" w:name="_Toc51747000"/>
      <w:bookmarkStart w:id="4994" w:name="_Toc66360555"/>
      <w:bookmarkStart w:id="4995" w:name="_Toc68105060"/>
      <w:bookmarkStart w:id="4996" w:name="_Toc74755690"/>
      <w:bookmarkStart w:id="4997" w:name="_Toc105674564"/>
      <w:bookmarkStart w:id="4998" w:name="_Toc130502612"/>
      <w:bookmarkStart w:id="4999" w:name="_Toc153625399"/>
      <w:bookmarkStart w:id="5000" w:name="_Toc185505632"/>
      <w:bookmarkStart w:id="5001" w:name="_Toc212046161"/>
      <w:r w:rsidRPr="000A0A5F">
        <w:t>5.6.3.5.3.1</w:t>
      </w:r>
      <w:r w:rsidRPr="000A0A5F">
        <w:tab/>
        <w:t>GET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pPr>
        <w:pStyle w:val="6"/>
        <w:rPr>
          <w:lang w:eastAsia="zh-CN"/>
        </w:rPr>
      </w:pPr>
      <w:bookmarkStart w:id="5002" w:name="_Toc11247493"/>
      <w:bookmarkStart w:id="5003" w:name="_Toc27044617"/>
      <w:bookmarkStart w:id="5004" w:name="_Toc36033659"/>
      <w:bookmarkStart w:id="5005" w:name="_Toc45131796"/>
      <w:bookmarkStart w:id="5006" w:name="_Toc49776081"/>
      <w:bookmarkStart w:id="5007" w:name="_Toc51747001"/>
      <w:bookmarkStart w:id="5008" w:name="_Toc66360556"/>
      <w:bookmarkStart w:id="5009" w:name="_Toc68105061"/>
      <w:bookmarkStart w:id="5010" w:name="_Toc74755691"/>
      <w:bookmarkStart w:id="5011" w:name="_Toc105674565"/>
      <w:bookmarkStart w:id="5012" w:name="_Toc130502613"/>
      <w:bookmarkStart w:id="5013" w:name="_Toc153625400"/>
      <w:bookmarkStart w:id="5014" w:name="_Toc185505633"/>
      <w:bookmarkStart w:id="5015" w:name="_Toc212046162"/>
      <w:r w:rsidRPr="000A0A5F">
        <w:t>5.6.3.5.3.2</w:t>
      </w:r>
      <w:r w:rsidRPr="000A0A5F">
        <w:tab/>
        <w:t>PUT</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pPr>
        <w:pStyle w:val="6"/>
      </w:pPr>
      <w:bookmarkStart w:id="5016" w:name="_Toc11247494"/>
      <w:bookmarkStart w:id="5017" w:name="_Toc27044618"/>
      <w:bookmarkStart w:id="5018" w:name="_Toc36033660"/>
      <w:bookmarkStart w:id="5019" w:name="_Toc45131797"/>
      <w:bookmarkStart w:id="5020" w:name="_Toc49776082"/>
      <w:bookmarkStart w:id="5021" w:name="_Toc51747002"/>
      <w:bookmarkStart w:id="5022" w:name="_Toc66360557"/>
      <w:bookmarkStart w:id="5023" w:name="_Toc68105062"/>
      <w:bookmarkStart w:id="5024" w:name="_Toc74755692"/>
      <w:bookmarkStart w:id="5025" w:name="_Toc105674566"/>
      <w:bookmarkStart w:id="5026" w:name="_Toc130502614"/>
      <w:bookmarkStart w:id="5027" w:name="_Toc153625401"/>
      <w:bookmarkStart w:id="5028" w:name="_Toc185505634"/>
      <w:bookmarkStart w:id="5029" w:name="_Toc212046163"/>
      <w:r w:rsidRPr="000A0A5F">
        <w:t>5.6.3.5.3.3</w:t>
      </w:r>
      <w:r w:rsidRPr="000A0A5F">
        <w:tab/>
        <w:t>PATCH</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553C740" w14:textId="77777777" w:rsidR="00BD3D12" w:rsidRPr="000A0A5F" w:rsidRDefault="00BD3D12" w:rsidP="00BD3D12">
      <w:pPr>
        <w:rPr>
          <w:lang w:eastAsia="zh-CN"/>
        </w:rPr>
      </w:pPr>
      <w:bookmarkStart w:id="5030" w:name="_Toc11247495"/>
      <w:bookmarkStart w:id="5031" w:name="_Toc27044619"/>
      <w:bookmarkStart w:id="5032" w:name="_Toc36033661"/>
      <w:bookmarkStart w:id="5033" w:name="_Toc45131798"/>
      <w:bookmarkStart w:id="5034" w:name="_Toc49776083"/>
      <w:bookmarkStart w:id="5035" w:name="_Toc51747003"/>
      <w:bookmarkStart w:id="5036" w:name="_Toc66360558"/>
      <w:bookmarkStart w:id="5037" w:name="_Toc68105063"/>
      <w:bookmarkStart w:id="5038"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pPr>
        <w:pStyle w:val="6"/>
      </w:pPr>
      <w:bookmarkStart w:id="5039" w:name="_Toc105674567"/>
      <w:bookmarkStart w:id="5040" w:name="_Toc130502615"/>
      <w:bookmarkStart w:id="5041" w:name="_Toc153625402"/>
      <w:bookmarkStart w:id="5042" w:name="_Toc185505635"/>
      <w:bookmarkStart w:id="5043" w:name="_Toc212046164"/>
      <w:r w:rsidRPr="000A0A5F">
        <w:t>5.6.3.5.3.4</w:t>
      </w:r>
      <w:r w:rsidRPr="000A0A5F">
        <w:tab/>
        <w:t>POST</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pPr>
        <w:pStyle w:val="6"/>
      </w:pPr>
      <w:bookmarkStart w:id="5044" w:name="_Toc11247496"/>
      <w:bookmarkStart w:id="5045" w:name="_Toc27044620"/>
      <w:bookmarkStart w:id="5046" w:name="_Toc36033662"/>
      <w:bookmarkStart w:id="5047" w:name="_Toc45131799"/>
      <w:bookmarkStart w:id="5048" w:name="_Toc49776084"/>
      <w:bookmarkStart w:id="5049" w:name="_Toc51747004"/>
      <w:bookmarkStart w:id="5050" w:name="_Toc66360559"/>
      <w:bookmarkStart w:id="5051" w:name="_Toc68105064"/>
      <w:bookmarkStart w:id="5052" w:name="_Toc74755694"/>
      <w:bookmarkStart w:id="5053" w:name="_Toc105674568"/>
      <w:bookmarkStart w:id="5054" w:name="_Toc130502616"/>
      <w:bookmarkStart w:id="5055" w:name="_Toc153625403"/>
      <w:bookmarkStart w:id="5056" w:name="_Toc185505636"/>
      <w:bookmarkStart w:id="5057" w:name="_Toc212046165"/>
      <w:r w:rsidRPr="000A0A5F">
        <w:lastRenderedPageBreak/>
        <w:t>5.6.3.5.3.5</w:t>
      </w:r>
      <w:r w:rsidRPr="000A0A5F">
        <w:tab/>
        <w:t>DELETE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40"/>
      </w:pPr>
      <w:bookmarkStart w:id="5058" w:name="_Toc11247497"/>
      <w:bookmarkStart w:id="5059" w:name="_Toc27044621"/>
      <w:bookmarkStart w:id="5060" w:name="_Toc36033663"/>
      <w:bookmarkStart w:id="5061" w:name="_Toc45131800"/>
      <w:bookmarkStart w:id="5062" w:name="_Toc49776085"/>
      <w:bookmarkStart w:id="5063" w:name="_Toc51747005"/>
      <w:bookmarkStart w:id="5064" w:name="_Toc66360560"/>
      <w:bookmarkStart w:id="5065" w:name="_Toc68105065"/>
      <w:bookmarkStart w:id="5066" w:name="_Toc74755695"/>
      <w:bookmarkStart w:id="5067" w:name="_Toc105674569"/>
      <w:bookmarkStart w:id="5068" w:name="_Toc130502617"/>
      <w:bookmarkStart w:id="5069" w:name="_Toc153625404"/>
      <w:bookmarkStart w:id="5070" w:name="_Toc185505637"/>
      <w:bookmarkStart w:id="5071" w:name="_Toc212046166"/>
      <w:r w:rsidRPr="000A0A5F">
        <w:lastRenderedPageBreak/>
        <w:t>5.6.3.6</w:t>
      </w:r>
      <w:r w:rsidRPr="000A0A5F">
        <w:tab/>
        <w:t>Void</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99560F5" w14:textId="77777777" w:rsidR="00CB0DD7" w:rsidRPr="000A0A5F" w:rsidRDefault="00CB0DD7">
      <w:pPr>
        <w:pStyle w:val="40"/>
      </w:pPr>
      <w:bookmarkStart w:id="5072" w:name="_Toc11247503"/>
      <w:bookmarkStart w:id="5073" w:name="_Toc27044627"/>
      <w:bookmarkStart w:id="5074" w:name="_Toc36033669"/>
      <w:bookmarkStart w:id="5075" w:name="_Toc45131806"/>
      <w:bookmarkStart w:id="5076" w:name="_Toc49776091"/>
      <w:bookmarkStart w:id="5077" w:name="_Toc51747011"/>
      <w:bookmarkStart w:id="5078" w:name="_Toc66360561"/>
      <w:bookmarkStart w:id="5079" w:name="_Toc68105066"/>
      <w:bookmarkStart w:id="5080" w:name="_Toc74755696"/>
      <w:bookmarkStart w:id="5081" w:name="_Toc105674570"/>
      <w:bookmarkStart w:id="5082" w:name="_Toc130502618"/>
      <w:bookmarkStart w:id="5083" w:name="_Toc153625405"/>
      <w:bookmarkStart w:id="5084" w:name="_Toc185505638"/>
      <w:bookmarkStart w:id="5085" w:name="_Toc212046167"/>
      <w:r w:rsidRPr="000A0A5F">
        <w:t>5.6.3.7</w:t>
      </w:r>
      <w:r w:rsidRPr="000A0A5F">
        <w:tab/>
        <w:t>Void</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2B55F3C" w14:textId="77777777" w:rsidR="00CB0DD7" w:rsidRPr="000A0A5F" w:rsidRDefault="00CB0DD7">
      <w:pPr>
        <w:pStyle w:val="40"/>
      </w:pPr>
      <w:bookmarkStart w:id="5086" w:name="_Toc11247509"/>
      <w:bookmarkStart w:id="5087" w:name="_Toc27044633"/>
      <w:bookmarkStart w:id="5088" w:name="_Toc36033675"/>
      <w:bookmarkStart w:id="5089" w:name="_Toc45131812"/>
      <w:bookmarkStart w:id="5090" w:name="_Toc49776097"/>
      <w:bookmarkStart w:id="5091" w:name="_Toc51747017"/>
      <w:bookmarkStart w:id="5092" w:name="_Toc66360562"/>
      <w:bookmarkStart w:id="5093" w:name="_Toc68105067"/>
      <w:bookmarkStart w:id="5094" w:name="_Toc74755697"/>
      <w:bookmarkStart w:id="5095" w:name="_Toc105674571"/>
      <w:bookmarkStart w:id="5096" w:name="_Toc130502619"/>
      <w:bookmarkStart w:id="5097" w:name="_Toc153625406"/>
      <w:bookmarkStart w:id="5098" w:name="_Toc185505639"/>
      <w:bookmarkStart w:id="5099" w:name="_Toc212046168"/>
      <w:r w:rsidRPr="000A0A5F">
        <w:t>5.6.3.8</w:t>
      </w:r>
      <w:r w:rsidRPr="000A0A5F">
        <w:tab/>
        <w:t>Void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3135E88" w14:textId="77777777" w:rsidR="00CB0DD7" w:rsidRPr="000A0A5F" w:rsidRDefault="00CB0DD7">
      <w:pPr>
        <w:pStyle w:val="40"/>
        <w:rPr>
          <w:lang w:eastAsia="zh-CN"/>
        </w:rPr>
      </w:pPr>
      <w:bookmarkStart w:id="5100" w:name="_Toc27044639"/>
      <w:bookmarkStart w:id="5101" w:name="_Toc36033681"/>
      <w:bookmarkStart w:id="5102" w:name="_Toc45131818"/>
      <w:bookmarkStart w:id="5103" w:name="_Toc49776103"/>
      <w:bookmarkStart w:id="5104" w:name="_Toc51747023"/>
      <w:bookmarkStart w:id="5105" w:name="_Toc66360563"/>
      <w:bookmarkStart w:id="5106" w:name="_Toc68105068"/>
      <w:bookmarkStart w:id="5107" w:name="_Toc74755698"/>
      <w:bookmarkStart w:id="5108" w:name="_Toc105674572"/>
      <w:bookmarkStart w:id="5109" w:name="_Toc130502620"/>
      <w:bookmarkStart w:id="5110" w:name="_Toc153625407"/>
      <w:bookmarkStart w:id="5111" w:name="_Toc185505640"/>
      <w:bookmarkStart w:id="5112" w:name="_Toc212046169"/>
      <w:r w:rsidRPr="000A0A5F">
        <w:t>5.6.3.9</w:t>
      </w:r>
      <w:r w:rsidRPr="000A0A5F">
        <w:tab/>
        <w:t xml:space="preserve">Resource: Individual ManagePort </w:t>
      </w:r>
      <w:r w:rsidRPr="000A0A5F">
        <w:rPr>
          <w:rFonts w:hint="eastAsia"/>
          <w:lang w:eastAsia="zh-CN"/>
        </w:rPr>
        <w:t>Configuration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91E6A29" w14:textId="77777777" w:rsidR="00CB0DD7" w:rsidRPr="000A0A5F" w:rsidRDefault="00CB0DD7">
      <w:pPr>
        <w:pStyle w:val="50"/>
      </w:pPr>
      <w:bookmarkStart w:id="5113" w:name="_Toc27044640"/>
      <w:bookmarkStart w:id="5114" w:name="_Toc36033682"/>
      <w:bookmarkStart w:id="5115" w:name="_Toc45131819"/>
      <w:bookmarkStart w:id="5116" w:name="_Toc49776104"/>
      <w:bookmarkStart w:id="5117" w:name="_Toc51747024"/>
      <w:bookmarkStart w:id="5118" w:name="_Toc66360564"/>
      <w:bookmarkStart w:id="5119" w:name="_Toc68105069"/>
      <w:bookmarkStart w:id="5120" w:name="_Toc74755699"/>
      <w:bookmarkStart w:id="5121" w:name="_Toc105674573"/>
      <w:bookmarkStart w:id="5122" w:name="_Toc130502621"/>
      <w:bookmarkStart w:id="5123" w:name="_Toc153625408"/>
      <w:bookmarkStart w:id="5124" w:name="_Toc185505641"/>
      <w:bookmarkStart w:id="5125" w:name="_Toc212046170"/>
      <w:r w:rsidRPr="000A0A5F">
        <w:t>5.6.3.9.1</w:t>
      </w:r>
      <w:r w:rsidRPr="000A0A5F">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50"/>
      </w:pPr>
      <w:bookmarkStart w:id="5126" w:name="_Toc27044641"/>
      <w:bookmarkStart w:id="5127" w:name="_Toc36033683"/>
      <w:bookmarkStart w:id="5128" w:name="_Toc45131820"/>
      <w:bookmarkStart w:id="5129" w:name="_Toc49776105"/>
      <w:bookmarkStart w:id="5130" w:name="_Toc51747025"/>
      <w:bookmarkStart w:id="5131" w:name="_Toc66360565"/>
      <w:bookmarkStart w:id="5132" w:name="_Toc68105070"/>
      <w:bookmarkStart w:id="5133" w:name="_Toc74755700"/>
      <w:bookmarkStart w:id="5134" w:name="_Toc105674574"/>
      <w:bookmarkStart w:id="5135" w:name="_Toc130502622"/>
      <w:bookmarkStart w:id="5136" w:name="_Toc153625409"/>
      <w:bookmarkStart w:id="5137" w:name="_Toc185505642"/>
      <w:bookmarkStart w:id="5138" w:name="_Toc212046171"/>
      <w:r w:rsidRPr="000A0A5F">
        <w:t>5.6.3.9.2</w:t>
      </w:r>
      <w:r w:rsidRPr="000A0A5F">
        <w:tab/>
        <w:t>Resource definition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50"/>
      </w:pPr>
      <w:bookmarkStart w:id="5139" w:name="_Toc27044642"/>
      <w:bookmarkStart w:id="5140" w:name="_Toc36033684"/>
      <w:bookmarkStart w:id="5141" w:name="_Toc45131821"/>
      <w:bookmarkStart w:id="5142" w:name="_Toc49776106"/>
      <w:bookmarkStart w:id="5143" w:name="_Toc51747026"/>
      <w:bookmarkStart w:id="5144" w:name="_Toc66360566"/>
      <w:bookmarkStart w:id="5145" w:name="_Toc68105071"/>
      <w:bookmarkStart w:id="5146" w:name="_Toc74755701"/>
      <w:bookmarkStart w:id="5147" w:name="_Toc105674575"/>
      <w:bookmarkStart w:id="5148" w:name="_Toc130502623"/>
      <w:bookmarkStart w:id="5149" w:name="_Toc153625410"/>
      <w:bookmarkStart w:id="5150" w:name="_Toc185505643"/>
      <w:bookmarkStart w:id="5151" w:name="_Toc212046172"/>
      <w:r w:rsidRPr="000A0A5F">
        <w:t>5.6.3.9.3</w:t>
      </w:r>
      <w:r w:rsidRPr="000A0A5F">
        <w:tab/>
        <w:t>Resource methods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11A30A1" w14:textId="77777777" w:rsidR="00CB0DD7" w:rsidRPr="000A0A5F" w:rsidRDefault="00CB0DD7">
      <w:pPr>
        <w:pStyle w:val="6"/>
      </w:pPr>
      <w:bookmarkStart w:id="5152" w:name="_Toc27044643"/>
      <w:bookmarkStart w:id="5153" w:name="_Toc36033685"/>
      <w:bookmarkStart w:id="5154" w:name="_Toc45131822"/>
      <w:bookmarkStart w:id="5155" w:name="_Toc49776107"/>
      <w:bookmarkStart w:id="5156" w:name="_Toc51747027"/>
      <w:bookmarkStart w:id="5157" w:name="_Toc66360567"/>
      <w:bookmarkStart w:id="5158" w:name="_Toc68105072"/>
      <w:bookmarkStart w:id="5159" w:name="_Toc74755702"/>
      <w:bookmarkStart w:id="5160" w:name="_Toc105674576"/>
      <w:bookmarkStart w:id="5161" w:name="_Toc130502624"/>
      <w:bookmarkStart w:id="5162" w:name="_Toc153625411"/>
      <w:bookmarkStart w:id="5163" w:name="_Toc185505644"/>
      <w:bookmarkStart w:id="5164" w:name="_Toc212046173"/>
      <w:r w:rsidRPr="000A0A5F">
        <w:t>5.6.3.9.3.1</w:t>
      </w:r>
      <w:r w:rsidRPr="000A0A5F">
        <w:tab/>
        <w:t>GET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pPr>
        <w:pStyle w:val="6"/>
      </w:pPr>
      <w:bookmarkStart w:id="5165" w:name="_Toc27044644"/>
      <w:bookmarkStart w:id="5166" w:name="_Toc36033686"/>
      <w:bookmarkStart w:id="5167" w:name="_Toc45131823"/>
      <w:bookmarkStart w:id="5168" w:name="_Toc49776108"/>
      <w:bookmarkStart w:id="5169" w:name="_Toc51747028"/>
      <w:bookmarkStart w:id="5170" w:name="_Toc66360568"/>
      <w:bookmarkStart w:id="5171" w:name="_Toc68105073"/>
      <w:bookmarkStart w:id="5172" w:name="_Toc74755703"/>
      <w:bookmarkStart w:id="5173" w:name="_Toc105674577"/>
      <w:bookmarkStart w:id="5174" w:name="_Toc130502625"/>
      <w:bookmarkStart w:id="5175" w:name="_Toc153625412"/>
      <w:bookmarkStart w:id="5176" w:name="_Toc185505645"/>
      <w:bookmarkStart w:id="5177" w:name="_Toc212046174"/>
      <w:r w:rsidRPr="000A0A5F">
        <w:t>5.6.3.9.3.2</w:t>
      </w:r>
      <w:r w:rsidRPr="000A0A5F">
        <w:tab/>
        <w:t>PUT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pPr>
        <w:pStyle w:val="6"/>
        <w:rPr>
          <w:lang w:eastAsia="zh-CN"/>
        </w:rPr>
      </w:pPr>
      <w:bookmarkStart w:id="5178" w:name="_Toc27044645"/>
      <w:bookmarkStart w:id="5179" w:name="_Toc36033687"/>
      <w:bookmarkStart w:id="5180" w:name="_Toc45131824"/>
      <w:bookmarkStart w:id="5181" w:name="_Toc49776109"/>
      <w:bookmarkStart w:id="5182" w:name="_Toc51747029"/>
      <w:bookmarkStart w:id="5183" w:name="_Toc66360569"/>
      <w:bookmarkStart w:id="5184" w:name="_Toc68105074"/>
      <w:bookmarkStart w:id="5185" w:name="_Toc74755704"/>
      <w:bookmarkStart w:id="5186" w:name="_Toc105674578"/>
      <w:bookmarkStart w:id="5187" w:name="_Toc130502626"/>
      <w:bookmarkStart w:id="5188" w:name="_Toc153625413"/>
      <w:bookmarkStart w:id="5189" w:name="_Toc185505646"/>
      <w:bookmarkStart w:id="5190" w:name="_Toc212046175"/>
      <w:r w:rsidRPr="000A0A5F">
        <w:t>5.6.3.9.3.3</w:t>
      </w:r>
      <w:r w:rsidRPr="000A0A5F">
        <w:tab/>
        <w:t>PATCH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pPr>
        <w:pStyle w:val="6"/>
      </w:pPr>
      <w:bookmarkStart w:id="5191" w:name="_Toc27044646"/>
      <w:bookmarkStart w:id="5192" w:name="_Toc36033688"/>
      <w:bookmarkStart w:id="5193" w:name="_Toc45131825"/>
      <w:bookmarkStart w:id="5194" w:name="_Toc49776110"/>
      <w:bookmarkStart w:id="5195" w:name="_Toc51747030"/>
      <w:bookmarkStart w:id="5196" w:name="_Toc66360570"/>
      <w:bookmarkStart w:id="5197" w:name="_Toc68105075"/>
      <w:bookmarkStart w:id="5198" w:name="_Toc74755705"/>
      <w:bookmarkStart w:id="5199" w:name="_Toc105674579"/>
      <w:bookmarkStart w:id="5200" w:name="_Toc130502627"/>
      <w:bookmarkStart w:id="5201" w:name="_Toc153625414"/>
      <w:bookmarkStart w:id="5202" w:name="_Toc185505647"/>
      <w:bookmarkStart w:id="5203" w:name="_Toc212046176"/>
      <w:r w:rsidRPr="000A0A5F">
        <w:t>5.6.3.9.3.4</w:t>
      </w:r>
      <w:r w:rsidRPr="000A0A5F">
        <w:tab/>
        <w:t>POST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pPr>
        <w:pStyle w:val="6"/>
        <w:rPr>
          <w:lang w:eastAsia="zh-CN"/>
        </w:rPr>
      </w:pPr>
      <w:bookmarkStart w:id="5204" w:name="_Toc27044647"/>
      <w:bookmarkStart w:id="5205" w:name="_Toc36033689"/>
      <w:bookmarkStart w:id="5206" w:name="_Toc45131826"/>
      <w:bookmarkStart w:id="5207" w:name="_Toc49776111"/>
      <w:bookmarkStart w:id="5208" w:name="_Toc51747031"/>
      <w:bookmarkStart w:id="5209" w:name="_Toc66360571"/>
      <w:bookmarkStart w:id="5210" w:name="_Toc68105076"/>
      <w:bookmarkStart w:id="5211" w:name="_Toc74755706"/>
      <w:bookmarkStart w:id="5212" w:name="_Toc105674580"/>
      <w:bookmarkStart w:id="5213" w:name="_Toc130502628"/>
      <w:bookmarkStart w:id="5214" w:name="_Toc153625415"/>
      <w:bookmarkStart w:id="5215" w:name="_Toc185505648"/>
      <w:bookmarkStart w:id="5216" w:name="_Toc212046177"/>
      <w:r w:rsidRPr="000A0A5F">
        <w:t>5.6.3.9.3.5</w:t>
      </w:r>
      <w:r w:rsidRPr="000A0A5F">
        <w:tab/>
        <w:t>DELETE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40"/>
      </w:pPr>
      <w:bookmarkStart w:id="5217" w:name="_Toc27044648"/>
      <w:bookmarkStart w:id="5218" w:name="_Toc36033690"/>
      <w:bookmarkStart w:id="5219" w:name="_Toc45131827"/>
      <w:bookmarkStart w:id="5220" w:name="_Toc49776112"/>
      <w:bookmarkStart w:id="5221" w:name="_Toc51747032"/>
      <w:bookmarkStart w:id="5222" w:name="_Toc66360572"/>
      <w:bookmarkStart w:id="5223" w:name="_Toc68105077"/>
      <w:bookmarkStart w:id="5224" w:name="_Toc74755707"/>
      <w:bookmarkStart w:id="5225" w:name="_Toc105674581"/>
      <w:bookmarkStart w:id="5226" w:name="_Toc130502629"/>
      <w:bookmarkStart w:id="5227" w:name="_Toc153625416"/>
      <w:bookmarkStart w:id="5228" w:name="_Toc185505649"/>
      <w:bookmarkStart w:id="5229" w:name="_Toc212046178"/>
      <w:r w:rsidRPr="000A0A5F">
        <w:t>5.6.3.10</w:t>
      </w:r>
      <w:r w:rsidRPr="000A0A5F">
        <w:tab/>
        <w:t>Void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538E311" w14:textId="77777777" w:rsidR="00CB0DD7" w:rsidRPr="000A0A5F" w:rsidRDefault="00CB0DD7">
      <w:pPr>
        <w:pStyle w:val="40"/>
        <w:rPr>
          <w:lang w:eastAsia="zh-CN"/>
        </w:rPr>
      </w:pPr>
      <w:bookmarkStart w:id="5230" w:name="_Toc45131833"/>
      <w:bookmarkStart w:id="5231" w:name="_Toc49776118"/>
      <w:bookmarkStart w:id="5232" w:name="_Toc51747038"/>
      <w:bookmarkStart w:id="5233" w:name="_Toc66360573"/>
      <w:bookmarkStart w:id="5234" w:name="_Toc68105078"/>
      <w:bookmarkStart w:id="5235" w:name="_Toc74755708"/>
      <w:bookmarkStart w:id="5236" w:name="_Toc105674582"/>
      <w:bookmarkStart w:id="5237" w:name="_Toc130502630"/>
      <w:bookmarkStart w:id="5238" w:name="_Toc153625417"/>
      <w:bookmarkStart w:id="5239" w:name="_Toc185505650"/>
      <w:bookmarkStart w:id="5240" w:name="_Toc212046179"/>
      <w:r w:rsidRPr="000A0A5F">
        <w:t>5.6.3.11</w:t>
      </w:r>
      <w:r w:rsidRPr="000A0A5F">
        <w:tab/>
        <w:t xml:space="preserve">Resource: ManagePort </w:t>
      </w:r>
      <w:r w:rsidRPr="000A0A5F">
        <w:rPr>
          <w:rFonts w:hint="eastAsia"/>
          <w:lang w:eastAsia="zh-CN"/>
        </w:rPr>
        <w:t>Configuration</w:t>
      </w:r>
      <w:r w:rsidRPr="000A0A5F">
        <w:rPr>
          <w:lang w:eastAsia="zh-CN"/>
        </w:rPr>
        <w:t>s</w:t>
      </w:r>
      <w:bookmarkEnd w:id="5230"/>
      <w:bookmarkEnd w:id="5231"/>
      <w:bookmarkEnd w:id="5232"/>
      <w:bookmarkEnd w:id="5233"/>
      <w:bookmarkEnd w:id="5234"/>
      <w:bookmarkEnd w:id="5235"/>
      <w:bookmarkEnd w:id="5236"/>
      <w:bookmarkEnd w:id="5237"/>
      <w:bookmarkEnd w:id="5238"/>
      <w:bookmarkEnd w:id="5239"/>
      <w:bookmarkEnd w:id="5240"/>
    </w:p>
    <w:p w14:paraId="426BC26A" w14:textId="77777777" w:rsidR="00CB0DD7" w:rsidRPr="000A0A5F" w:rsidRDefault="00CB0DD7">
      <w:pPr>
        <w:pStyle w:val="50"/>
      </w:pPr>
      <w:bookmarkStart w:id="5241" w:name="_Toc45131834"/>
      <w:bookmarkStart w:id="5242" w:name="_Toc49776119"/>
      <w:bookmarkStart w:id="5243" w:name="_Toc51747039"/>
      <w:bookmarkStart w:id="5244" w:name="_Toc66360574"/>
      <w:bookmarkStart w:id="5245" w:name="_Toc68105079"/>
      <w:bookmarkStart w:id="5246" w:name="_Toc74755709"/>
      <w:bookmarkStart w:id="5247" w:name="_Toc105674583"/>
      <w:bookmarkStart w:id="5248" w:name="_Toc130502631"/>
      <w:bookmarkStart w:id="5249" w:name="_Toc153625418"/>
      <w:bookmarkStart w:id="5250" w:name="_Toc185505651"/>
      <w:bookmarkStart w:id="5251" w:name="_Toc212046180"/>
      <w:r w:rsidRPr="000A0A5F">
        <w:t>5.6.3.11.1</w:t>
      </w:r>
      <w:r w:rsidRPr="000A0A5F">
        <w:tab/>
        <w:t>Introduction</w:t>
      </w:r>
      <w:bookmarkEnd w:id="5241"/>
      <w:bookmarkEnd w:id="5242"/>
      <w:bookmarkEnd w:id="5243"/>
      <w:bookmarkEnd w:id="5244"/>
      <w:bookmarkEnd w:id="5245"/>
      <w:bookmarkEnd w:id="5246"/>
      <w:bookmarkEnd w:id="5247"/>
      <w:bookmarkEnd w:id="5248"/>
      <w:bookmarkEnd w:id="5249"/>
      <w:bookmarkEnd w:id="5250"/>
      <w:bookmarkEnd w:id="5251"/>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50"/>
      </w:pPr>
      <w:bookmarkStart w:id="5252" w:name="_Toc45131835"/>
      <w:bookmarkStart w:id="5253" w:name="_Toc49776120"/>
      <w:bookmarkStart w:id="5254" w:name="_Toc51747040"/>
      <w:bookmarkStart w:id="5255" w:name="_Toc66360575"/>
      <w:bookmarkStart w:id="5256" w:name="_Toc68105080"/>
      <w:bookmarkStart w:id="5257" w:name="_Toc74755710"/>
      <w:bookmarkStart w:id="5258" w:name="_Toc105674584"/>
      <w:bookmarkStart w:id="5259" w:name="_Toc130502632"/>
      <w:bookmarkStart w:id="5260" w:name="_Toc153625419"/>
      <w:bookmarkStart w:id="5261" w:name="_Toc185505652"/>
      <w:bookmarkStart w:id="5262" w:name="_Toc212046181"/>
      <w:r w:rsidRPr="000A0A5F">
        <w:lastRenderedPageBreak/>
        <w:t>5.6.3.11.2</w:t>
      </w:r>
      <w:r w:rsidRPr="000A0A5F">
        <w:tab/>
        <w:t>Resource definition</w:t>
      </w:r>
      <w:bookmarkEnd w:id="5252"/>
      <w:bookmarkEnd w:id="5253"/>
      <w:bookmarkEnd w:id="5254"/>
      <w:bookmarkEnd w:id="5255"/>
      <w:bookmarkEnd w:id="5256"/>
      <w:bookmarkEnd w:id="5257"/>
      <w:bookmarkEnd w:id="5258"/>
      <w:bookmarkEnd w:id="5259"/>
      <w:bookmarkEnd w:id="5260"/>
      <w:bookmarkEnd w:id="5261"/>
      <w:bookmarkEnd w:id="5262"/>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50"/>
      </w:pPr>
      <w:bookmarkStart w:id="5263" w:name="_Toc45131836"/>
      <w:bookmarkStart w:id="5264" w:name="_Toc49776121"/>
      <w:bookmarkStart w:id="5265" w:name="_Toc51747041"/>
      <w:bookmarkStart w:id="5266" w:name="_Toc66360576"/>
      <w:bookmarkStart w:id="5267" w:name="_Toc68105081"/>
      <w:bookmarkStart w:id="5268" w:name="_Toc74755711"/>
      <w:bookmarkStart w:id="5269" w:name="_Toc105674585"/>
      <w:bookmarkStart w:id="5270" w:name="_Toc130502633"/>
      <w:bookmarkStart w:id="5271" w:name="_Toc153625420"/>
      <w:bookmarkStart w:id="5272" w:name="_Toc185505653"/>
      <w:bookmarkStart w:id="5273" w:name="_Toc212046182"/>
      <w:r w:rsidRPr="000A0A5F">
        <w:t>5.6.3.11.3</w:t>
      </w:r>
      <w:r w:rsidRPr="000A0A5F">
        <w:tab/>
        <w:t>Resource methods</w:t>
      </w:r>
      <w:bookmarkEnd w:id="5263"/>
      <w:bookmarkEnd w:id="5264"/>
      <w:bookmarkEnd w:id="5265"/>
      <w:bookmarkEnd w:id="5266"/>
      <w:bookmarkEnd w:id="5267"/>
      <w:bookmarkEnd w:id="5268"/>
      <w:bookmarkEnd w:id="5269"/>
      <w:bookmarkEnd w:id="5270"/>
      <w:bookmarkEnd w:id="5271"/>
      <w:bookmarkEnd w:id="5272"/>
      <w:bookmarkEnd w:id="5273"/>
    </w:p>
    <w:p w14:paraId="4616EDB9" w14:textId="77777777" w:rsidR="00CB0DD7" w:rsidRPr="000A0A5F" w:rsidRDefault="00CB0DD7">
      <w:pPr>
        <w:pStyle w:val="6"/>
      </w:pPr>
      <w:bookmarkStart w:id="5274" w:name="_Toc45131837"/>
      <w:bookmarkStart w:id="5275" w:name="_Toc49776122"/>
      <w:bookmarkStart w:id="5276" w:name="_Toc51747042"/>
      <w:bookmarkStart w:id="5277" w:name="_Toc66360577"/>
      <w:bookmarkStart w:id="5278" w:name="_Toc68105082"/>
      <w:bookmarkStart w:id="5279" w:name="_Toc74755712"/>
      <w:bookmarkStart w:id="5280" w:name="_Toc105674586"/>
      <w:bookmarkStart w:id="5281" w:name="_Toc130502634"/>
      <w:bookmarkStart w:id="5282" w:name="_Toc153625421"/>
      <w:bookmarkStart w:id="5283" w:name="_Toc185505654"/>
      <w:bookmarkStart w:id="5284" w:name="_Toc212046183"/>
      <w:r w:rsidRPr="000A0A5F">
        <w:t>5.6.3.11.3.1</w:t>
      </w:r>
      <w:r w:rsidRPr="000A0A5F">
        <w:tab/>
        <w:t>GET</w:t>
      </w:r>
      <w:bookmarkEnd w:id="5274"/>
      <w:bookmarkEnd w:id="5275"/>
      <w:bookmarkEnd w:id="5276"/>
      <w:bookmarkEnd w:id="5277"/>
      <w:bookmarkEnd w:id="5278"/>
      <w:bookmarkEnd w:id="5279"/>
      <w:bookmarkEnd w:id="5280"/>
      <w:bookmarkEnd w:id="5281"/>
      <w:bookmarkEnd w:id="5282"/>
      <w:bookmarkEnd w:id="5283"/>
      <w:bookmarkEnd w:id="5284"/>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pPr>
        <w:pStyle w:val="6"/>
      </w:pPr>
      <w:bookmarkStart w:id="5285" w:name="_Toc45131838"/>
      <w:bookmarkStart w:id="5286" w:name="_Toc49776123"/>
      <w:bookmarkStart w:id="5287" w:name="_Toc51747043"/>
      <w:bookmarkStart w:id="5288" w:name="_Toc66360578"/>
      <w:bookmarkStart w:id="5289" w:name="_Toc68105083"/>
      <w:bookmarkStart w:id="5290" w:name="_Toc74755713"/>
      <w:bookmarkStart w:id="5291" w:name="_Toc105674587"/>
      <w:bookmarkStart w:id="5292" w:name="_Toc130502635"/>
      <w:bookmarkStart w:id="5293" w:name="_Toc153625422"/>
      <w:bookmarkStart w:id="5294" w:name="_Toc185505655"/>
      <w:bookmarkStart w:id="5295" w:name="_Toc212046184"/>
      <w:r w:rsidRPr="000A0A5F">
        <w:t>5.6.3.11.3.2</w:t>
      </w:r>
      <w:r w:rsidRPr="000A0A5F">
        <w:tab/>
        <w:t>PUT</w:t>
      </w:r>
      <w:bookmarkEnd w:id="5285"/>
      <w:bookmarkEnd w:id="5286"/>
      <w:bookmarkEnd w:id="5287"/>
      <w:bookmarkEnd w:id="5288"/>
      <w:bookmarkEnd w:id="5289"/>
      <w:bookmarkEnd w:id="5290"/>
      <w:bookmarkEnd w:id="5291"/>
      <w:bookmarkEnd w:id="5292"/>
      <w:bookmarkEnd w:id="5293"/>
      <w:bookmarkEnd w:id="5294"/>
      <w:bookmarkEnd w:id="5295"/>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pPr>
        <w:pStyle w:val="6"/>
        <w:rPr>
          <w:lang w:eastAsia="zh-CN"/>
        </w:rPr>
      </w:pPr>
      <w:bookmarkStart w:id="5296" w:name="_Toc45131839"/>
      <w:bookmarkStart w:id="5297" w:name="_Toc49776124"/>
      <w:bookmarkStart w:id="5298" w:name="_Toc51747044"/>
      <w:bookmarkStart w:id="5299" w:name="_Toc66360579"/>
      <w:bookmarkStart w:id="5300" w:name="_Toc68105084"/>
      <w:bookmarkStart w:id="5301" w:name="_Toc74755714"/>
      <w:bookmarkStart w:id="5302" w:name="_Toc105674588"/>
      <w:bookmarkStart w:id="5303" w:name="_Toc130502636"/>
      <w:bookmarkStart w:id="5304" w:name="_Toc153625423"/>
      <w:bookmarkStart w:id="5305" w:name="_Toc185505656"/>
      <w:bookmarkStart w:id="5306" w:name="_Toc212046185"/>
      <w:r w:rsidRPr="000A0A5F">
        <w:t>5.6.3.11.3.3</w:t>
      </w:r>
      <w:r w:rsidRPr="000A0A5F">
        <w:tab/>
        <w:t>PATCH</w:t>
      </w:r>
      <w:bookmarkEnd w:id="5296"/>
      <w:bookmarkEnd w:id="5297"/>
      <w:bookmarkEnd w:id="5298"/>
      <w:bookmarkEnd w:id="5299"/>
      <w:bookmarkEnd w:id="5300"/>
      <w:bookmarkEnd w:id="5301"/>
      <w:bookmarkEnd w:id="5302"/>
      <w:bookmarkEnd w:id="5303"/>
      <w:bookmarkEnd w:id="5304"/>
      <w:bookmarkEnd w:id="5305"/>
      <w:bookmarkEnd w:id="5306"/>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pPr>
        <w:pStyle w:val="6"/>
      </w:pPr>
      <w:bookmarkStart w:id="5307" w:name="_Toc45131840"/>
      <w:bookmarkStart w:id="5308" w:name="_Toc49776125"/>
      <w:bookmarkStart w:id="5309" w:name="_Toc51747045"/>
      <w:bookmarkStart w:id="5310" w:name="_Toc66360580"/>
      <w:bookmarkStart w:id="5311" w:name="_Toc68105085"/>
      <w:bookmarkStart w:id="5312" w:name="_Toc74755715"/>
      <w:bookmarkStart w:id="5313" w:name="_Toc105674589"/>
      <w:bookmarkStart w:id="5314" w:name="_Toc130502637"/>
      <w:bookmarkStart w:id="5315" w:name="_Toc153625424"/>
      <w:bookmarkStart w:id="5316" w:name="_Toc185505657"/>
      <w:bookmarkStart w:id="5317" w:name="_Toc212046186"/>
      <w:r w:rsidRPr="000A0A5F">
        <w:t>5.6.3.11.3.4</w:t>
      </w:r>
      <w:r w:rsidRPr="000A0A5F">
        <w:tab/>
        <w:t>POST</w:t>
      </w:r>
      <w:bookmarkEnd w:id="5307"/>
      <w:bookmarkEnd w:id="5308"/>
      <w:bookmarkEnd w:id="5309"/>
      <w:bookmarkEnd w:id="5310"/>
      <w:bookmarkEnd w:id="5311"/>
      <w:bookmarkEnd w:id="5312"/>
      <w:bookmarkEnd w:id="5313"/>
      <w:bookmarkEnd w:id="5314"/>
      <w:bookmarkEnd w:id="5315"/>
      <w:bookmarkEnd w:id="5316"/>
      <w:bookmarkEnd w:id="5317"/>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pPr>
        <w:pStyle w:val="6"/>
        <w:rPr>
          <w:lang w:eastAsia="zh-CN"/>
        </w:rPr>
      </w:pPr>
      <w:bookmarkStart w:id="5318" w:name="_Toc45131841"/>
      <w:bookmarkStart w:id="5319" w:name="_Toc49776126"/>
      <w:bookmarkStart w:id="5320" w:name="_Toc51747046"/>
      <w:bookmarkStart w:id="5321" w:name="_Toc66360581"/>
      <w:bookmarkStart w:id="5322" w:name="_Toc68105086"/>
      <w:bookmarkStart w:id="5323" w:name="_Toc74755716"/>
      <w:bookmarkStart w:id="5324" w:name="_Toc105674590"/>
      <w:bookmarkStart w:id="5325" w:name="_Toc130502638"/>
      <w:bookmarkStart w:id="5326" w:name="_Toc153625425"/>
      <w:bookmarkStart w:id="5327" w:name="_Toc185505658"/>
      <w:bookmarkStart w:id="5328" w:name="_Toc212046187"/>
      <w:r w:rsidRPr="000A0A5F">
        <w:t>5.6.3.11.3.5</w:t>
      </w:r>
      <w:r w:rsidRPr="000A0A5F">
        <w:tab/>
        <w:t>DELETE</w:t>
      </w:r>
      <w:bookmarkEnd w:id="5318"/>
      <w:bookmarkEnd w:id="5319"/>
      <w:bookmarkEnd w:id="5320"/>
      <w:bookmarkEnd w:id="5321"/>
      <w:bookmarkEnd w:id="5322"/>
      <w:bookmarkEnd w:id="5323"/>
      <w:bookmarkEnd w:id="5324"/>
      <w:bookmarkEnd w:id="5325"/>
      <w:bookmarkEnd w:id="5326"/>
      <w:bookmarkEnd w:id="5327"/>
      <w:bookmarkEnd w:id="53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30"/>
      </w:pPr>
      <w:bookmarkStart w:id="5329" w:name="_Toc66360582"/>
      <w:bookmarkStart w:id="5330" w:name="_Toc68105087"/>
      <w:bookmarkStart w:id="5331" w:name="_Toc74755717"/>
      <w:bookmarkStart w:id="5332" w:name="_Toc105674591"/>
      <w:bookmarkStart w:id="5333" w:name="_Toc130502639"/>
      <w:bookmarkStart w:id="5334" w:name="_Toc153625426"/>
      <w:bookmarkStart w:id="5335" w:name="_Toc185505659"/>
      <w:bookmarkStart w:id="5336" w:name="_Toc212046188"/>
      <w:r w:rsidRPr="000A0A5F">
        <w:t>5.6.</w:t>
      </w:r>
      <w:r w:rsidR="0086706F" w:rsidRPr="000A0A5F">
        <w:t>3A</w:t>
      </w:r>
      <w:r w:rsidRPr="000A0A5F">
        <w:tab/>
        <w:t>Notifications</w:t>
      </w:r>
      <w:bookmarkEnd w:id="5329"/>
      <w:bookmarkEnd w:id="5330"/>
      <w:bookmarkEnd w:id="5331"/>
      <w:bookmarkEnd w:id="5332"/>
      <w:bookmarkEnd w:id="5333"/>
      <w:bookmarkEnd w:id="5334"/>
      <w:bookmarkEnd w:id="5335"/>
      <w:bookmarkEnd w:id="5336"/>
    </w:p>
    <w:p w14:paraId="444628C0" w14:textId="77777777" w:rsidR="00CB0DD7" w:rsidRPr="000A0A5F" w:rsidRDefault="00CB0DD7">
      <w:pPr>
        <w:pStyle w:val="40"/>
      </w:pPr>
      <w:bookmarkStart w:id="5337" w:name="_Toc66360583"/>
      <w:bookmarkStart w:id="5338" w:name="_Toc68105088"/>
      <w:bookmarkStart w:id="5339" w:name="_Toc74755718"/>
      <w:bookmarkStart w:id="5340" w:name="_Toc105674592"/>
      <w:bookmarkStart w:id="5341" w:name="_Toc130502640"/>
      <w:bookmarkStart w:id="5342" w:name="_Toc153625427"/>
      <w:bookmarkStart w:id="5343" w:name="_Toc185505660"/>
      <w:bookmarkStart w:id="5344" w:name="_Toc212046189"/>
      <w:r w:rsidRPr="000A0A5F">
        <w:t>5.6.</w:t>
      </w:r>
      <w:r w:rsidR="0086706F" w:rsidRPr="000A0A5F">
        <w:t>3A</w:t>
      </w:r>
      <w:r w:rsidRPr="000A0A5F">
        <w:t>.1</w:t>
      </w:r>
      <w:r w:rsidRPr="000A0A5F">
        <w:tab/>
        <w:t>General</w:t>
      </w:r>
      <w:bookmarkEnd w:id="5337"/>
      <w:bookmarkEnd w:id="5338"/>
      <w:bookmarkEnd w:id="5339"/>
      <w:bookmarkEnd w:id="5340"/>
      <w:bookmarkEnd w:id="5341"/>
      <w:bookmarkEnd w:id="5342"/>
      <w:bookmarkEnd w:id="5343"/>
      <w:bookmarkEnd w:id="53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40"/>
      </w:pPr>
      <w:bookmarkStart w:id="5345" w:name="_Toc66360584"/>
      <w:bookmarkStart w:id="5346" w:name="_Toc68105089"/>
      <w:bookmarkStart w:id="5347" w:name="_Toc74755719"/>
      <w:bookmarkStart w:id="5348" w:name="_Toc105674593"/>
      <w:bookmarkStart w:id="5349" w:name="_Toc130502641"/>
      <w:bookmarkStart w:id="5350" w:name="_Toc153625428"/>
      <w:bookmarkStart w:id="5351" w:name="_Toc185505661"/>
      <w:bookmarkStart w:id="5352" w:name="_Toc212046190"/>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345"/>
      <w:bookmarkEnd w:id="5346"/>
      <w:bookmarkEnd w:id="5347"/>
      <w:bookmarkEnd w:id="5348"/>
      <w:bookmarkEnd w:id="5349"/>
      <w:bookmarkEnd w:id="5350"/>
      <w:bookmarkEnd w:id="5351"/>
      <w:bookmarkEnd w:id="5352"/>
    </w:p>
    <w:p w14:paraId="0329DF84" w14:textId="77777777" w:rsidR="00CB0DD7" w:rsidRPr="000A0A5F" w:rsidRDefault="00CB0DD7">
      <w:pPr>
        <w:pStyle w:val="50"/>
        <w:rPr>
          <w:noProof/>
        </w:rPr>
      </w:pPr>
      <w:bookmarkStart w:id="5353" w:name="_Toc66360585"/>
      <w:bookmarkStart w:id="5354" w:name="_Toc68105090"/>
      <w:bookmarkStart w:id="5355" w:name="_Toc74755720"/>
      <w:bookmarkStart w:id="5356" w:name="_Toc105674594"/>
      <w:bookmarkStart w:id="5357" w:name="_Toc130502642"/>
      <w:bookmarkStart w:id="5358" w:name="_Toc153625429"/>
      <w:bookmarkStart w:id="5359" w:name="_Toc185505662"/>
      <w:bookmarkStart w:id="5360" w:name="_Toc212046191"/>
      <w:r w:rsidRPr="000A0A5F">
        <w:t>5.6.</w:t>
      </w:r>
      <w:r w:rsidR="0086706F" w:rsidRPr="000A0A5F">
        <w:t>3A</w:t>
      </w:r>
      <w:r w:rsidRPr="000A0A5F">
        <w:t>.2</w:t>
      </w:r>
      <w:r w:rsidRPr="000A0A5F">
        <w:rPr>
          <w:noProof/>
        </w:rPr>
        <w:t>.1</w:t>
      </w:r>
      <w:r w:rsidRPr="000A0A5F">
        <w:rPr>
          <w:noProof/>
        </w:rPr>
        <w:tab/>
        <w:t>Description</w:t>
      </w:r>
      <w:bookmarkEnd w:id="5353"/>
      <w:bookmarkEnd w:id="5354"/>
      <w:bookmarkEnd w:id="5355"/>
      <w:bookmarkEnd w:id="5356"/>
      <w:bookmarkEnd w:id="5357"/>
      <w:bookmarkEnd w:id="5358"/>
      <w:bookmarkEnd w:id="5359"/>
      <w:bookmarkEnd w:id="53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50"/>
        <w:rPr>
          <w:noProof/>
        </w:rPr>
      </w:pPr>
      <w:bookmarkStart w:id="5361" w:name="_Toc66360586"/>
      <w:bookmarkStart w:id="5362" w:name="_Toc68105091"/>
      <w:bookmarkStart w:id="5363" w:name="_Toc74755721"/>
      <w:bookmarkStart w:id="5364" w:name="_Toc105674595"/>
      <w:bookmarkStart w:id="5365" w:name="_Toc130502643"/>
      <w:bookmarkStart w:id="5366" w:name="_Toc153625430"/>
      <w:bookmarkStart w:id="5367" w:name="_Toc185505663"/>
      <w:bookmarkStart w:id="5368" w:name="_Toc212046192"/>
      <w:r w:rsidRPr="000A0A5F">
        <w:lastRenderedPageBreak/>
        <w:t>5.6.</w:t>
      </w:r>
      <w:r w:rsidR="0086706F" w:rsidRPr="000A0A5F">
        <w:t>3A</w:t>
      </w:r>
      <w:r w:rsidRPr="000A0A5F">
        <w:t>.2</w:t>
      </w:r>
      <w:r w:rsidRPr="000A0A5F">
        <w:rPr>
          <w:noProof/>
        </w:rPr>
        <w:t>.2</w:t>
      </w:r>
      <w:r w:rsidRPr="000A0A5F">
        <w:rPr>
          <w:noProof/>
        </w:rPr>
        <w:tab/>
        <w:t>Target URI</w:t>
      </w:r>
      <w:bookmarkEnd w:id="5361"/>
      <w:bookmarkEnd w:id="5362"/>
      <w:bookmarkEnd w:id="5363"/>
      <w:bookmarkEnd w:id="5364"/>
      <w:bookmarkEnd w:id="5365"/>
      <w:bookmarkEnd w:id="5366"/>
      <w:bookmarkEnd w:id="5367"/>
      <w:bookmarkEnd w:id="5368"/>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50"/>
        <w:rPr>
          <w:noProof/>
        </w:rPr>
      </w:pPr>
      <w:bookmarkStart w:id="5369" w:name="_Toc66360587"/>
      <w:bookmarkStart w:id="5370" w:name="_Toc68105092"/>
      <w:bookmarkStart w:id="5371" w:name="_Toc74755722"/>
      <w:bookmarkStart w:id="5372" w:name="_Toc105674596"/>
      <w:bookmarkStart w:id="5373" w:name="_Toc130502644"/>
      <w:bookmarkStart w:id="5374" w:name="_Toc153625431"/>
      <w:bookmarkStart w:id="5375" w:name="_Toc185505664"/>
      <w:bookmarkStart w:id="5376" w:name="_Toc212046193"/>
      <w:r w:rsidRPr="000A0A5F">
        <w:t>5.6.</w:t>
      </w:r>
      <w:r w:rsidR="0086706F" w:rsidRPr="000A0A5F">
        <w:t>3A</w:t>
      </w:r>
      <w:r w:rsidRPr="000A0A5F">
        <w:t>.2</w:t>
      </w:r>
      <w:r w:rsidRPr="000A0A5F">
        <w:rPr>
          <w:noProof/>
        </w:rPr>
        <w:t>.3</w:t>
      </w:r>
      <w:r w:rsidRPr="000A0A5F">
        <w:rPr>
          <w:noProof/>
        </w:rPr>
        <w:tab/>
        <w:t>Standard Methods</w:t>
      </w:r>
      <w:bookmarkEnd w:id="5369"/>
      <w:bookmarkEnd w:id="5370"/>
      <w:bookmarkEnd w:id="5371"/>
      <w:bookmarkEnd w:id="5372"/>
      <w:bookmarkEnd w:id="5373"/>
      <w:bookmarkEnd w:id="5374"/>
      <w:bookmarkEnd w:id="5375"/>
      <w:bookmarkEnd w:id="5376"/>
    </w:p>
    <w:p w14:paraId="7178A654" w14:textId="77777777" w:rsidR="00CB0DD7" w:rsidRPr="000A0A5F" w:rsidRDefault="00CB0DD7">
      <w:pPr>
        <w:pStyle w:val="6"/>
        <w:rPr>
          <w:noProof/>
        </w:rPr>
      </w:pPr>
      <w:bookmarkStart w:id="5377" w:name="_Toc66360588"/>
      <w:bookmarkStart w:id="5378" w:name="_Toc68105093"/>
      <w:bookmarkStart w:id="5379" w:name="_Toc74755723"/>
      <w:bookmarkStart w:id="5380" w:name="_Toc105674597"/>
      <w:bookmarkStart w:id="5381" w:name="_Toc130502645"/>
      <w:bookmarkStart w:id="5382" w:name="_Toc153625432"/>
      <w:bookmarkStart w:id="5383" w:name="_Toc185505665"/>
      <w:bookmarkStart w:id="5384" w:name="_Toc212046194"/>
      <w:r w:rsidRPr="000A0A5F">
        <w:t>5.6.</w:t>
      </w:r>
      <w:r w:rsidR="0086706F" w:rsidRPr="000A0A5F">
        <w:t>3A</w:t>
      </w:r>
      <w:r w:rsidRPr="000A0A5F">
        <w:t>.2.3</w:t>
      </w:r>
      <w:r w:rsidRPr="000A0A5F">
        <w:rPr>
          <w:noProof/>
        </w:rPr>
        <w:t>.1</w:t>
      </w:r>
      <w:r w:rsidRPr="000A0A5F">
        <w:rPr>
          <w:noProof/>
        </w:rPr>
        <w:tab/>
      </w:r>
      <w:r w:rsidRPr="000A0A5F">
        <w:t>Notification via POST</w:t>
      </w:r>
      <w:bookmarkEnd w:id="5377"/>
      <w:bookmarkEnd w:id="5378"/>
      <w:bookmarkEnd w:id="5379"/>
      <w:bookmarkEnd w:id="5380"/>
      <w:bookmarkEnd w:id="5381"/>
      <w:bookmarkEnd w:id="5382"/>
      <w:bookmarkEnd w:id="5383"/>
      <w:bookmarkEnd w:id="53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pPr>
        <w:pStyle w:val="6"/>
        <w:rPr>
          <w:noProof/>
        </w:rPr>
      </w:pPr>
      <w:bookmarkStart w:id="5385" w:name="_Toc66360589"/>
      <w:bookmarkStart w:id="5386" w:name="_Toc68105094"/>
      <w:bookmarkStart w:id="5387" w:name="_Toc74755724"/>
      <w:bookmarkStart w:id="5388" w:name="_Toc105674598"/>
      <w:bookmarkStart w:id="5389" w:name="_Toc130502646"/>
      <w:bookmarkStart w:id="5390" w:name="_Toc153625433"/>
      <w:bookmarkStart w:id="5391" w:name="_Toc185505666"/>
      <w:bookmarkStart w:id="5392" w:name="_Toc212046195"/>
      <w:r w:rsidRPr="000A0A5F">
        <w:t>5.6.</w:t>
      </w:r>
      <w:r w:rsidR="0086706F" w:rsidRPr="000A0A5F">
        <w:t>3A</w:t>
      </w:r>
      <w:r w:rsidRPr="000A0A5F">
        <w:t>.2.3</w:t>
      </w:r>
      <w:r w:rsidRPr="000A0A5F">
        <w:rPr>
          <w:noProof/>
        </w:rPr>
        <w:t>.2</w:t>
      </w:r>
      <w:r w:rsidRPr="000A0A5F">
        <w:rPr>
          <w:noProof/>
        </w:rPr>
        <w:tab/>
      </w:r>
      <w:r w:rsidRPr="000A0A5F">
        <w:t>Notification via Websocket</w:t>
      </w:r>
      <w:bookmarkEnd w:id="5385"/>
      <w:bookmarkEnd w:id="5386"/>
      <w:bookmarkEnd w:id="5387"/>
      <w:bookmarkEnd w:id="5388"/>
      <w:bookmarkEnd w:id="5389"/>
      <w:bookmarkEnd w:id="5390"/>
      <w:bookmarkEnd w:id="5391"/>
      <w:bookmarkEnd w:id="5392"/>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40"/>
      </w:pPr>
      <w:bookmarkStart w:id="5393" w:name="_Toc66360590"/>
      <w:bookmarkStart w:id="5394" w:name="_Toc68105095"/>
      <w:bookmarkStart w:id="5395" w:name="_Toc74755725"/>
      <w:bookmarkStart w:id="5396" w:name="_Toc105674599"/>
      <w:bookmarkStart w:id="5397" w:name="_Toc130502647"/>
      <w:bookmarkStart w:id="5398" w:name="_Toc153625434"/>
      <w:bookmarkStart w:id="5399" w:name="_Toc185505667"/>
      <w:bookmarkStart w:id="5400" w:name="_Toc212046196"/>
      <w:r w:rsidRPr="000A0A5F">
        <w:t>5.6.</w:t>
      </w:r>
      <w:r w:rsidR="0086706F" w:rsidRPr="000A0A5F">
        <w:t>3A</w:t>
      </w:r>
      <w:r w:rsidRPr="000A0A5F">
        <w:t>.3</w:t>
      </w:r>
      <w:r w:rsidRPr="000A0A5F">
        <w:tab/>
        <w:t>NIDD Downlink Data Delivery Status Notification</w:t>
      </w:r>
      <w:bookmarkEnd w:id="5393"/>
      <w:bookmarkEnd w:id="5394"/>
      <w:bookmarkEnd w:id="5395"/>
      <w:bookmarkEnd w:id="5396"/>
      <w:bookmarkEnd w:id="5397"/>
      <w:bookmarkEnd w:id="5398"/>
      <w:bookmarkEnd w:id="5399"/>
      <w:bookmarkEnd w:id="5400"/>
    </w:p>
    <w:p w14:paraId="55A30013" w14:textId="77777777" w:rsidR="00CB0DD7" w:rsidRPr="000A0A5F" w:rsidRDefault="00CB0DD7">
      <w:pPr>
        <w:pStyle w:val="50"/>
        <w:rPr>
          <w:noProof/>
        </w:rPr>
      </w:pPr>
      <w:bookmarkStart w:id="5401" w:name="_Toc66360591"/>
      <w:bookmarkStart w:id="5402" w:name="_Toc68105096"/>
      <w:bookmarkStart w:id="5403" w:name="_Toc74755726"/>
      <w:bookmarkStart w:id="5404" w:name="_Toc105674600"/>
      <w:bookmarkStart w:id="5405" w:name="_Toc130502648"/>
      <w:bookmarkStart w:id="5406" w:name="_Toc153625435"/>
      <w:bookmarkStart w:id="5407" w:name="_Toc185505668"/>
      <w:bookmarkStart w:id="5408" w:name="_Toc212046197"/>
      <w:r w:rsidRPr="000A0A5F">
        <w:t>5.6.</w:t>
      </w:r>
      <w:r w:rsidR="0086706F" w:rsidRPr="000A0A5F">
        <w:t>3A</w:t>
      </w:r>
      <w:r w:rsidRPr="000A0A5F">
        <w:t>.3</w:t>
      </w:r>
      <w:r w:rsidRPr="000A0A5F">
        <w:rPr>
          <w:noProof/>
        </w:rPr>
        <w:t>.1</w:t>
      </w:r>
      <w:r w:rsidRPr="000A0A5F">
        <w:rPr>
          <w:noProof/>
        </w:rPr>
        <w:tab/>
        <w:t>Description</w:t>
      </w:r>
      <w:bookmarkEnd w:id="5401"/>
      <w:bookmarkEnd w:id="5402"/>
      <w:bookmarkEnd w:id="5403"/>
      <w:bookmarkEnd w:id="5404"/>
      <w:bookmarkEnd w:id="5405"/>
      <w:bookmarkEnd w:id="5406"/>
      <w:bookmarkEnd w:id="5407"/>
      <w:bookmarkEnd w:id="5408"/>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50"/>
        <w:rPr>
          <w:noProof/>
        </w:rPr>
      </w:pPr>
      <w:bookmarkStart w:id="5409" w:name="_Toc66360592"/>
      <w:bookmarkStart w:id="5410" w:name="_Toc68105097"/>
      <w:bookmarkStart w:id="5411" w:name="_Toc74755727"/>
      <w:bookmarkStart w:id="5412" w:name="_Toc105674601"/>
      <w:bookmarkStart w:id="5413" w:name="_Toc130502649"/>
      <w:bookmarkStart w:id="5414" w:name="_Toc153625436"/>
      <w:bookmarkStart w:id="5415" w:name="_Toc185505669"/>
      <w:bookmarkStart w:id="5416" w:name="_Toc212046198"/>
      <w:r w:rsidRPr="000A0A5F">
        <w:t>5.6.</w:t>
      </w:r>
      <w:r w:rsidR="0086706F" w:rsidRPr="000A0A5F">
        <w:t>3A</w:t>
      </w:r>
      <w:r w:rsidRPr="000A0A5F">
        <w:t>.3</w:t>
      </w:r>
      <w:r w:rsidRPr="000A0A5F">
        <w:rPr>
          <w:noProof/>
        </w:rPr>
        <w:t>.2</w:t>
      </w:r>
      <w:r w:rsidRPr="000A0A5F">
        <w:rPr>
          <w:noProof/>
        </w:rPr>
        <w:tab/>
        <w:t>Target URI</w:t>
      </w:r>
      <w:bookmarkEnd w:id="5409"/>
      <w:bookmarkEnd w:id="5410"/>
      <w:bookmarkEnd w:id="5411"/>
      <w:bookmarkEnd w:id="5412"/>
      <w:bookmarkEnd w:id="5413"/>
      <w:bookmarkEnd w:id="5414"/>
      <w:bookmarkEnd w:id="5415"/>
      <w:bookmarkEnd w:id="5416"/>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50"/>
        <w:rPr>
          <w:noProof/>
        </w:rPr>
      </w:pPr>
      <w:bookmarkStart w:id="5417" w:name="_Toc66360593"/>
      <w:bookmarkStart w:id="5418" w:name="_Toc68105098"/>
      <w:bookmarkStart w:id="5419" w:name="_Toc74755728"/>
      <w:bookmarkStart w:id="5420" w:name="_Toc105674602"/>
      <w:bookmarkStart w:id="5421" w:name="_Toc130502650"/>
      <w:bookmarkStart w:id="5422" w:name="_Toc153625437"/>
      <w:bookmarkStart w:id="5423" w:name="_Toc185505670"/>
      <w:bookmarkStart w:id="5424" w:name="_Toc212046199"/>
      <w:r w:rsidRPr="000A0A5F">
        <w:t>5.6.</w:t>
      </w:r>
      <w:r w:rsidR="0086706F" w:rsidRPr="000A0A5F">
        <w:t>3A</w:t>
      </w:r>
      <w:r w:rsidRPr="000A0A5F">
        <w:t>.3</w:t>
      </w:r>
      <w:r w:rsidRPr="000A0A5F">
        <w:rPr>
          <w:noProof/>
        </w:rPr>
        <w:t>.3</w:t>
      </w:r>
      <w:r w:rsidRPr="000A0A5F">
        <w:rPr>
          <w:noProof/>
        </w:rPr>
        <w:tab/>
        <w:t>Standard Methods</w:t>
      </w:r>
      <w:bookmarkEnd w:id="5417"/>
      <w:bookmarkEnd w:id="5418"/>
      <w:bookmarkEnd w:id="5419"/>
      <w:bookmarkEnd w:id="5420"/>
      <w:bookmarkEnd w:id="5421"/>
      <w:bookmarkEnd w:id="5422"/>
      <w:bookmarkEnd w:id="5423"/>
      <w:bookmarkEnd w:id="5424"/>
    </w:p>
    <w:p w14:paraId="34F3EB5F" w14:textId="77777777" w:rsidR="00CB0DD7" w:rsidRPr="000A0A5F" w:rsidRDefault="00CB0DD7">
      <w:pPr>
        <w:pStyle w:val="6"/>
        <w:rPr>
          <w:noProof/>
        </w:rPr>
      </w:pPr>
      <w:bookmarkStart w:id="5425" w:name="_Toc66360594"/>
      <w:bookmarkStart w:id="5426" w:name="_Toc68105099"/>
      <w:bookmarkStart w:id="5427" w:name="_Toc74755729"/>
      <w:bookmarkStart w:id="5428" w:name="_Toc105674603"/>
      <w:bookmarkStart w:id="5429" w:name="_Toc130502651"/>
      <w:bookmarkStart w:id="5430" w:name="_Toc153625438"/>
      <w:bookmarkStart w:id="5431" w:name="_Toc185505671"/>
      <w:bookmarkStart w:id="5432" w:name="_Toc212046200"/>
      <w:r w:rsidRPr="000A0A5F">
        <w:t>5.6.</w:t>
      </w:r>
      <w:r w:rsidR="0086706F" w:rsidRPr="000A0A5F">
        <w:t>3A</w:t>
      </w:r>
      <w:r w:rsidRPr="000A0A5F">
        <w:t>.3.3</w:t>
      </w:r>
      <w:r w:rsidRPr="000A0A5F">
        <w:rPr>
          <w:noProof/>
        </w:rPr>
        <w:t>.1</w:t>
      </w:r>
      <w:r w:rsidRPr="000A0A5F">
        <w:rPr>
          <w:noProof/>
        </w:rPr>
        <w:tab/>
      </w:r>
      <w:r w:rsidRPr="000A0A5F">
        <w:t>Notification via POST</w:t>
      </w:r>
      <w:bookmarkEnd w:id="5425"/>
      <w:bookmarkEnd w:id="5426"/>
      <w:bookmarkEnd w:id="5427"/>
      <w:bookmarkEnd w:id="5428"/>
      <w:bookmarkEnd w:id="5429"/>
      <w:bookmarkEnd w:id="5430"/>
      <w:bookmarkEnd w:id="5431"/>
      <w:bookmarkEnd w:id="543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pPr>
        <w:pStyle w:val="6"/>
        <w:rPr>
          <w:noProof/>
        </w:rPr>
      </w:pPr>
      <w:bookmarkStart w:id="5433" w:name="_Toc66360595"/>
      <w:bookmarkStart w:id="5434" w:name="_Toc68105100"/>
      <w:bookmarkStart w:id="5435" w:name="_Toc74755730"/>
      <w:bookmarkStart w:id="5436" w:name="_Toc105674604"/>
      <w:bookmarkStart w:id="5437" w:name="_Toc130502652"/>
      <w:bookmarkStart w:id="5438" w:name="_Toc153625439"/>
      <w:bookmarkStart w:id="5439" w:name="_Toc185505672"/>
      <w:bookmarkStart w:id="5440" w:name="_Toc212046201"/>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433"/>
      <w:bookmarkEnd w:id="5434"/>
      <w:bookmarkEnd w:id="5435"/>
      <w:bookmarkEnd w:id="5436"/>
      <w:bookmarkEnd w:id="5437"/>
      <w:bookmarkEnd w:id="5438"/>
      <w:bookmarkEnd w:id="5439"/>
      <w:bookmarkEnd w:id="5440"/>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40"/>
      </w:pPr>
      <w:bookmarkStart w:id="5441" w:name="_Toc66360596"/>
      <w:bookmarkStart w:id="5442" w:name="_Toc68105101"/>
      <w:bookmarkStart w:id="5443" w:name="_Toc74755731"/>
      <w:bookmarkStart w:id="5444" w:name="_Toc105674605"/>
      <w:bookmarkStart w:id="5445" w:name="_Toc130502653"/>
      <w:bookmarkStart w:id="5446" w:name="_Toc153625440"/>
      <w:bookmarkStart w:id="5447" w:name="_Toc185505673"/>
      <w:bookmarkStart w:id="5448" w:name="_Toc212046202"/>
      <w:r w:rsidRPr="000A0A5F">
        <w:t>5.6.</w:t>
      </w:r>
      <w:r w:rsidR="0096153A" w:rsidRPr="000A0A5F">
        <w:t>3A</w:t>
      </w:r>
      <w:r w:rsidRPr="000A0A5F">
        <w:t>.4</w:t>
      </w:r>
      <w:r w:rsidRPr="000A0A5F">
        <w:tab/>
        <w:t>NIDD Uplink Data Notification</w:t>
      </w:r>
      <w:bookmarkEnd w:id="5441"/>
      <w:bookmarkEnd w:id="5442"/>
      <w:bookmarkEnd w:id="5443"/>
      <w:bookmarkEnd w:id="5444"/>
      <w:bookmarkEnd w:id="5445"/>
      <w:bookmarkEnd w:id="5446"/>
      <w:bookmarkEnd w:id="5447"/>
      <w:bookmarkEnd w:id="5448"/>
    </w:p>
    <w:p w14:paraId="64732755" w14:textId="77777777" w:rsidR="00CB0DD7" w:rsidRPr="000A0A5F" w:rsidRDefault="00CB0DD7">
      <w:pPr>
        <w:pStyle w:val="50"/>
        <w:rPr>
          <w:noProof/>
        </w:rPr>
      </w:pPr>
      <w:bookmarkStart w:id="5449" w:name="_Toc66360597"/>
      <w:bookmarkStart w:id="5450" w:name="_Toc68105102"/>
      <w:bookmarkStart w:id="5451" w:name="_Toc74755732"/>
      <w:bookmarkStart w:id="5452" w:name="_Toc105674606"/>
      <w:bookmarkStart w:id="5453" w:name="_Toc130502654"/>
      <w:bookmarkStart w:id="5454" w:name="_Toc153625441"/>
      <w:bookmarkStart w:id="5455" w:name="_Toc185505674"/>
      <w:bookmarkStart w:id="5456" w:name="_Toc212046203"/>
      <w:r w:rsidRPr="000A0A5F">
        <w:t>5.6.</w:t>
      </w:r>
      <w:r w:rsidR="0096153A" w:rsidRPr="000A0A5F">
        <w:t>3A</w:t>
      </w:r>
      <w:r w:rsidRPr="000A0A5F">
        <w:t>.4</w:t>
      </w:r>
      <w:r w:rsidRPr="000A0A5F">
        <w:rPr>
          <w:noProof/>
        </w:rPr>
        <w:t>.1</w:t>
      </w:r>
      <w:r w:rsidRPr="000A0A5F">
        <w:rPr>
          <w:noProof/>
        </w:rPr>
        <w:tab/>
        <w:t>Description</w:t>
      </w:r>
      <w:bookmarkEnd w:id="5449"/>
      <w:bookmarkEnd w:id="5450"/>
      <w:bookmarkEnd w:id="5451"/>
      <w:bookmarkEnd w:id="5452"/>
      <w:bookmarkEnd w:id="5453"/>
      <w:bookmarkEnd w:id="5454"/>
      <w:bookmarkEnd w:id="5455"/>
      <w:bookmarkEnd w:id="5456"/>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50"/>
        <w:rPr>
          <w:noProof/>
        </w:rPr>
      </w:pPr>
      <w:bookmarkStart w:id="5457" w:name="_Toc66360598"/>
      <w:bookmarkStart w:id="5458" w:name="_Toc68105103"/>
      <w:bookmarkStart w:id="5459" w:name="_Toc74755733"/>
      <w:bookmarkStart w:id="5460" w:name="_Toc105674607"/>
      <w:bookmarkStart w:id="5461" w:name="_Toc130502655"/>
      <w:bookmarkStart w:id="5462" w:name="_Toc153625442"/>
      <w:bookmarkStart w:id="5463" w:name="_Toc185505675"/>
      <w:bookmarkStart w:id="5464" w:name="_Toc212046204"/>
      <w:r w:rsidRPr="000A0A5F">
        <w:t>5.6.</w:t>
      </w:r>
      <w:r w:rsidR="0096153A" w:rsidRPr="000A0A5F">
        <w:t>3A</w:t>
      </w:r>
      <w:r w:rsidRPr="000A0A5F">
        <w:t>.4</w:t>
      </w:r>
      <w:r w:rsidRPr="000A0A5F">
        <w:rPr>
          <w:noProof/>
        </w:rPr>
        <w:t>.2</w:t>
      </w:r>
      <w:r w:rsidRPr="000A0A5F">
        <w:rPr>
          <w:noProof/>
        </w:rPr>
        <w:tab/>
        <w:t>Target URI</w:t>
      </w:r>
      <w:bookmarkEnd w:id="5457"/>
      <w:bookmarkEnd w:id="5458"/>
      <w:bookmarkEnd w:id="5459"/>
      <w:bookmarkEnd w:id="5460"/>
      <w:bookmarkEnd w:id="5461"/>
      <w:bookmarkEnd w:id="5462"/>
      <w:bookmarkEnd w:id="5463"/>
      <w:bookmarkEnd w:id="5464"/>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50"/>
        <w:rPr>
          <w:noProof/>
        </w:rPr>
      </w:pPr>
      <w:bookmarkStart w:id="5465" w:name="_Toc66360599"/>
      <w:bookmarkStart w:id="5466" w:name="_Toc68105104"/>
      <w:bookmarkStart w:id="5467" w:name="_Toc74755734"/>
      <w:bookmarkStart w:id="5468" w:name="_Toc105674608"/>
      <w:bookmarkStart w:id="5469" w:name="_Toc130502656"/>
      <w:bookmarkStart w:id="5470" w:name="_Toc153625443"/>
      <w:bookmarkStart w:id="5471" w:name="_Toc185505676"/>
      <w:bookmarkStart w:id="5472" w:name="_Toc212046205"/>
      <w:r w:rsidRPr="000A0A5F">
        <w:t>5.6.</w:t>
      </w:r>
      <w:r w:rsidR="0096153A" w:rsidRPr="000A0A5F">
        <w:t>3A</w:t>
      </w:r>
      <w:r w:rsidRPr="000A0A5F">
        <w:t>.4</w:t>
      </w:r>
      <w:r w:rsidRPr="000A0A5F">
        <w:rPr>
          <w:noProof/>
        </w:rPr>
        <w:t>.3</w:t>
      </w:r>
      <w:r w:rsidRPr="000A0A5F">
        <w:rPr>
          <w:noProof/>
        </w:rPr>
        <w:tab/>
        <w:t>Standard Methods</w:t>
      </w:r>
      <w:bookmarkEnd w:id="5465"/>
      <w:bookmarkEnd w:id="5466"/>
      <w:bookmarkEnd w:id="5467"/>
      <w:bookmarkEnd w:id="5468"/>
      <w:bookmarkEnd w:id="5469"/>
      <w:bookmarkEnd w:id="5470"/>
      <w:bookmarkEnd w:id="5471"/>
      <w:bookmarkEnd w:id="5472"/>
    </w:p>
    <w:p w14:paraId="50038886" w14:textId="77777777" w:rsidR="00CB0DD7" w:rsidRPr="000A0A5F" w:rsidRDefault="00CB0DD7">
      <w:pPr>
        <w:pStyle w:val="6"/>
        <w:rPr>
          <w:noProof/>
        </w:rPr>
      </w:pPr>
      <w:bookmarkStart w:id="5473" w:name="_Toc66360600"/>
      <w:bookmarkStart w:id="5474" w:name="_Toc68105105"/>
      <w:bookmarkStart w:id="5475" w:name="_Toc74755735"/>
      <w:bookmarkStart w:id="5476" w:name="_Toc105674609"/>
      <w:bookmarkStart w:id="5477" w:name="_Toc130502657"/>
      <w:bookmarkStart w:id="5478" w:name="_Toc153625444"/>
      <w:bookmarkStart w:id="5479" w:name="_Toc185505677"/>
      <w:bookmarkStart w:id="5480" w:name="_Toc212046206"/>
      <w:r w:rsidRPr="000A0A5F">
        <w:t>5.6.</w:t>
      </w:r>
      <w:r w:rsidR="0096153A" w:rsidRPr="000A0A5F">
        <w:t>3A</w:t>
      </w:r>
      <w:r w:rsidRPr="000A0A5F">
        <w:t>.4.3</w:t>
      </w:r>
      <w:r w:rsidRPr="000A0A5F">
        <w:rPr>
          <w:noProof/>
        </w:rPr>
        <w:t>.1</w:t>
      </w:r>
      <w:r w:rsidRPr="000A0A5F">
        <w:rPr>
          <w:noProof/>
        </w:rPr>
        <w:tab/>
      </w:r>
      <w:r w:rsidRPr="000A0A5F">
        <w:t>Notification via POST</w:t>
      </w:r>
      <w:bookmarkEnd w:id="5473"/>
      <w:bookmarkEnd w:id="5474"/>
      <w:bookmarkEnd w:id="5475"/>
      <w:bookmarkEnd w:id="5476"/>
      <w:bookmarkEnd w:id="5477"/>
      <w:bookmarkEnd w:id="5478"/>
      <w:bookmarkEnd w:id="5479"/>
      <w:bookmarkEnd w:id="5480"/>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pPr>
        <w:pStyle w:val="6"/>
        <w:rPr>
          <w:noProof/>
        </w:rPr>
      </w:pPr>
      <w:bookmarkStart w:id="5481" w:name="_Toc66360601"/>
      <w:bookmarkStart w:id="5482" w:name="_Toc68105106"/>
      <w:bookmarkStart w:id="5483" w:name="_Toc74755736"/>
      <w:bookmarkStart w:id="5484" w:name="_Toc105674610"/>
      <w:bookmarkStart w:id="5485" w:name="_Toc130502658"/>
      <w:bookmarkStart w:id="5486" w:name="_Toc153625445"/>
      <w:bookmarkStart w:id="5487" w:name="_Toc185505678"/>
      <w:bookmarkStart w:id="5488" w:name="_Toc212046207"/>
      <w:r w:rsidRPr="000A0A5F">
        <w:t>5.6.</w:t>
      </w:r>
      <w:r w:rsidR="0096153A" w:rsidRPr="000A0A5F">
        <w:t>3A</w:t>
      </w:r>
      <w:r w:rsidRPr="000A0A5F">
        <w:t>.4.3</w:t>
      </w:r>
      <w:r w:rsidRPr="000A0A5F">
        <w:rPr>
          <w:noProof/>
        </w:rPr>
        <w:t>.2</w:t>
      </w:r>
      <w:r w:rsidRPr="000A0A5F">
        <w:rPr>
          <w:noProof/>
        </w:rPr>
        <w:tab/>
      </w:r>
      <w:r w:rsidRPr="000A0A5F">
        <w:t>Notification via Websocket</w:t>
      </w:r>
      <w:bookmarkEnd w:id="5481"/>
      <w:bookmarkEnd w:id="5482"/>
      <w:bookmarkEnd w:id="5483"/>
      <w:bookmarkEnd w:id="5484"/>
      <w:bookmarkEnd w:id="5485"/>
      <w:bookmarkEnd w:id="5486"/>
      <w:bookmarkEnd w:id="5487"/>
      <w:bookmarkEnd w:id="5488"/>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40"/>
      </w:pPr>
      <w:bookmarkStart w:id="5489" w:name="_Toc66360602"/>
      <w:bookmarkStart w:id="5490" w:name="_Toc68105107"/>
      <w:bookmarkStart w:id="5491" w:name="_Toc74755737"/>
      <w:bookmarkStart w:id="5492" w:name="_Toc105674611"/>
      <w:bookmarkStart w:id="5493" w:name="_Toc130502659"/>
      <w:bookmarkStart w:id="5494" w:name="_Toc153625446"/>
      <w:bookmarkStart w:id="5495" w:name="_Toc185505679"/>
      <w:bookmarkStart w:id="5496" w:name="_Toc212046208"/>
      <w:r w:rsidRPr="000A0A5F">
        <w:t>5.6.</w:t>
      </w:r>
      <w:r w:rsidR="0096153A" w:rsidRPr="000A0A5F">
        <w:t>3A</w:t>
      </w:r>
      <w:r w:rsidRPr="000A0A5F">
        <w:t>.5</w:t>
      </w:r>
      <w:r w:rsidRPr="000A0A5F">
        <w:tab/>
        <w:t>ManagePort Notification</w:t>
      </w:r>
      <w:bookmarkEnd w:id="5489"/>
      <w:bookmarkEnd w:id="5490"/>
      <w:bookmarkEnd w:id="5491"/>
      <w:bookmarkEnd w:id="5492"/>
      <w:bookmarkEnd w:id="5493"/>
      <w:bookmarkEnd w:id="5494"/>
      <w:bookmarkEnd w:id="5495"/>
      <w:bookmarkEnd w:id="5496"/>
    </w:p>
    <w:p w14:paraId="21519710" w14:textId="77777777" w:rsidR="00CB0DD7" w:rsidRPr="000A0A5F" w:rsidRDefault="00CB0DD7">
      <w:pPr>
        <w:pStyle w:val="50"/>
        <w:rPr>
          <w:noProof/>
        </w:rPr>
      </w:pPr>
      <w:bookmarkStart w:id="5497" w:name="_Toc66360603"/>
      <w:bookmarkStart w:id="5498" w:name="_Toc68105108"/>
      <w:bookmarkStart w:id="5499" w:name="_Toc74755738"/>
      <w:bookmarkStart w:id="5500" w:name="_Toc105674612"/>
      <w:bookmarkStart w:id="5501" w:name="_Toc130502660"/>
      <w:bookmarkStart w:id="5502" w:name="_Toc153625447"/>
      <w:bookmarkStart w:id="5503" w:name="_Toc185505680"/>
      <w:bookmarkStart w:id="5504" w:name="_Toc212046209"/>
      <w:r w:rsidRPr="000A0A5F">
        <w:t>5.6.</w:t>
      </w:r>
      <w:r w:rsidR="0096153A" w:rsidRPr="000A0A5F">
        <w:t>3A</w:t>
      </w:r>
      <w:r w:rsidRPr="000A0A5F">
        <w:t>.5</w:t>
      </w:r>
      <w:r w:rsidRPr="000A0A5F">
        <w:rPr>
          <w:noProof/>
        </w:rPr>
        <w:t>.1</w:t>
      </w:r>
      <w:r w:rsidRPr="000A0A5F">
        <w:rPr>
          <w:noProof/>
        </w:rPr>
        <w:tab/>
        <w:t>Description</w:t>
      </w:r>
      <w:bookmarkEnd w:id="5497"/>
      <w:bookmarkEnd w:id="5498"/>
      <w:bookmarkEnd w:id="5499"/>
      <w:bookmarkEnd w:id="5500"/>
      <w:bookmarkEnd w:id="5501"/>
      <w:bookmarkEnd w:id="5502"/>
      <w:bookmarkEnd w:id="5503"/>
      <w:bookmarkEnd w:id="5504"/>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50"/>
        <w:rPr>
          <w:noProof/>
        </w:rPr>
      </w:pPr>
      <w:bookmarkStart w:id="5505" w:name="_Toc66360604"/>
      <w:bookmarkStart w:id="5506" w:name="_Toc68105109"/>
      <w:bookmarkStart w:id="5507" w:name="_Toc74755739"/>
      <w:bookmarkStart w:id="5508" w:name="_Toc105674613"/>
      <w:bookmarkStart w:id="5509" w:name="_Toc130502661"/>
      <w:bookmarkStart w:id="5510" w:name="_Toc153625448"/>
      <w:bookmarkStart w:id="5511" w:name="_Toc185505681"/>
      <w:bookmarkStart w:id="5512" w:name="_Toc212046210"/>
      <w:r w:rsidRPr="000A0A5F">
        <w:t>5.6.</w:t>
      </w:r>
      <w:r w:rsidR="0096153A" w:rsidRPr="000A0A5F">
        <w:t>3A</w:t>
      </w:r>
      <w:r w:rsidRPr="000A0A5F">
        <w:t>.5</w:t>
      </w:r>
      <w:r w:rsidRPr="000A0A5F">
        <w:rPr>
          <w:noProof/>
        </w:rPr>
        <w:t>.2</w:t>
      </w:r>
      <w:r w:rsidRPr="000A0A5F">
        <w:rPr>
          <w:noProof/>
        </w:rPr>
        <w:tab/>
        <w:t>Target URI</w:t>
      </w:r>
      <w:bookmarkEnd w:id="5505"/>
      <w:bookmarkEnd w:id="5506"/>
      <w:bookmarkEnd w:id="5507"/>
      <w:bookmarkEnd w:id="5508"/>
      <w:bookmarkEnd w:id="5509"/>
      <w:bookmarkEnd w:id="5510"/>
      <w:bookmarkEnd w:id="5511"/>
      <w:bookmarkEnd w:id="5512"/>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50"/>
        <w:rPr>
          <w:noProof/>
        </w:rPr>
      </w:pPr>
      <w:bookmarkStart w:id="5513" w:name="_Toc66360605"/>
      <w:bookmarkStart w:id="5514" w:name="_Toc68105110"/>
      <w:bookmarkStart w:id="5515" w:name="_Toc74755740"/>
      <w:bookmarkStart w:id="5516" w:name="_Toc105674614"/>
      <w:bookmarkStart w:id="5517" w:name="_Toc130502662"/>
      <w:bookmarkStart w:id="5518" w:name="_Toc153625449"/>
      <w:bookmarkStart w:id="5519" w:name="_Toc185505682"/>
      <w:bookmarkStart w:id="5520" w:name="_Toc212046211"/>
      <w:r w:rsidRPr="000A0A5F">
        <w:lastRenderedPageBreak/>
        <w:t>5.6.</w:t>
      </w:r>
      <w:r w:rsidR="0096153A" w:rsidRPr="000A0A5F">
        <w:t>3A</w:t>
      </w:r>
      <w:r w:rsidRPr="000A0A5F">
        <w:t>.5</w:t>
      </w:r>
      <w:r w:rsidRPr="000A0A5F">
        <w:rPr>
          <w:noProof/>
        </w:rPr>
        <w:t>.3</w:t>
      </w:r>
      <w:r w:rsidRPr="000A0A5F">
        <w:rPr>
          <w:noProof/>
        </w:rPr>
        <w:tab/>
        <w:t>Standard Methods</w:t>
      </w:r>
      <w:bookmarkEnd w:id="5513"/>
      <w:bookmarkEnd w:id="5514"/>
      <w:bookmarkEnd w:id="5515"/>
      <w:bookmarkEnd w:id="5516"/>
      <w:bookmarkEnd w:id="5517"/>
      <w:bookmarkEnd w:id="5518"/>
      <w:bookmarkEnd w:id="5519"/>
      <w:bookmarkEnd w:id="5520"/>
    </w:p>
    <w:p w14:paraId="47590F9E" w14:textId="77777777" w:rsidR="00CB0DD7" w:rsidRPr="000A0A5F" w:rsidRDefault="00CB0DD7">
      <w:pPr>
        <w:pStyle w:val="6"/>
        <w:rPr>
          <w:noProof/>
        </w:rPr>
      </w:pPr>
      <w:bookmarkStart w:id="5521" w:name="_Toc66360606"/>
      <w:bookmarkStart w:id="5522" w:name="_Toc68105111"/>
      <w:bookmarkStart w:id="5523" w:name="_Toc74755741"/>
      <w:bookmarkStart w:id="5524" w:name="_Toc105674615"/>
      <w:bookmarkStart w:id="5525" w:name="_Toc130502663"/>
      <w:bookmarkStart w:id="5526" w:name="_Toc153625450"/>
      <w:bookmarkStart w:id="5527" w:name="_Toc185505683"/>
      <w:bookmarkStart w:id="5528" w:name="_Toc212046212"/>
      <w:r w:rsidRPr="000A0A5F">
        <w:t>5.6.</w:t>
      </w:r>
      <w:r w:rsidR="0096153A" w:rsidRPr="000A0A5F">
        <w:t>3A</w:t>
      </w:r>
      <w:r w:rsidRPr="000A0A5F">
        <w:t>.5.3</w:t>
      </w:r>
      <w:r w:rsidRPr="000A0A5F">
        <w:rPr>
          <w:noProof/>
        </w:rPr>
        <w:t>.1</w:t>
      </w:r>
      <w:r w:rsidRPr="000A0A5F">
        <w:rPr>
          <w:noProof/>
        </w:rPr>
        <w:tab/>
      </w:r>
      <w:r w:rsidRPr="000A0A5F">
        <w:t>Notification via POST</w:t>
      </w:r>
      <w:bookmarkEnd w:id="5521"/>
      <w:bookmarkEnd w:id="5522"/>
      <w:bookmarkEnd w:id="5523"/>
      <w:bookmarkEnd w:id="5524"/>
      <w:bookmarkEnd w:id="5525"/>
      <w:bookmarkEnd w:id="5526"/>
      <w:bookmarkEnd w:id="5527"/>
      <w:bookmarkEnd w:id="5528"/>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pPr>
        <w:pStyle w:val="6"/>
        <w:rPr>
          <w:noProof/>
        </w:rPr>
      </w:pPr>
      <w:bookmarkStart w:id="5529" w:name="_Toc66360607"/>
      <w:bookmarkStart w:id="5530" w:name="_Toc68105112"/>
      <w:bookmarkStart w:id="5531" w:name="_Toc74755742"/>
      <w:bookmarkStart w:id="5532" w:name="_Toc105674616"/>
      <w:bookmarkStart w:id="5533" w:name="_Toc130502664"/>
      <w:bookmarkStart w:id="5534" w:name="_Toc153625451"/>
      <w:bookmarkStart w:id="5535" w:name="_Toc185505684"/>
      <w:bookmarkStart w:id="5536" w:name="_Toc212046213"/>
      <w:r w:rsidRPr="000A0A5F">
        <w:t>5.6.</w:t>
      </w:r>
      <w:r w:rsidR="00C9682D" w:rsidRPr="000A0A5F">
        <w:t>3A</w:t>
      </w:r>
      <w:r w:rsidRPr="000A0A5F">
        <w:t>.5.3</w:t>
      </w:r>
      <w:r w:rsidRPr="000A0A5F">
        <w:rPr>
          <w:noProof/>
        </w:rPr>
        <w:t>.2</w:t>
      </w:r>
      <w:r w:rsidRPr="000A0A5F">
        <w:rPr>
          <w:noProof/>
        </w:rPr>
        <w:tab/>
      </w:r>
      <w:r w:rsidRPr="000A0A5F">
        <w:t>Notification via Websocket</w:t>
      </w:r>
      <w:bookmarkEnd w:id="5529"/>
      <w:bookmarkEnd w:id="5530"/>
      <w:bookmarkEnd w:id="5531"/>
      <w:bookmarkEnd w:id="5532"/>
      <w:bookmarkEnd w:id="5533"/>
      <w:bookmarkEnd w:id="5534"/>
      <w:bookmarkEnd w:id="5535"/>
      <w:bookmarkEnd w:id="5536"/>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30"/>
      </w:pPr>
      <w:bookmarkStart w:id="5537" w:name="_Toc11247515"/>
      <w:bookmarkStart w:id="5538" w:name="_Toc27044654"/>
      <w:bookmarkStart w:id="5539" w:name="_Toc36033696"/>
      <w:bookmarkStart w:id="5540" w:name="_Toc45131842"/>
      <w:bookmarkStart w:id="5541" w:name="_Toc49776127"/>
      <w:bookmarkStart w:id="5542" w:name="_Toc51747047"/>
      <w:bookmarkStart w:id="5543" w:name="_Toc66360608"/>
      <w:bookmarkStart w:id="5544" w:name="_Toc68105113"/>
      <w:bookmarkStart w:id="5545" w:name="_Toc74755743"/>
      <w:bookmarkStart w:id="5546" w:name="_Toc105674617"/>
      <w:bookmarkStart w:id="5547" w:name="_Toc130502665"/>
      <w:bookmarkStart w:id="5548" w:name="_Toc153625452"/>
      <w:bookmarkStart w:id="5549" w:name="_Toc185505685"/>
      <w:bookmarkStart w:id="5550" w:name="_Toc212046214"/>
      <w:r w:rsidRPr="000A0A5F">
        <w:lastRenderedPageBreak/>
        <w:t>5.6.4</w:t>
      </w:r>
      <w:r w:rsidRPr="000A0A5F">
        <w:tab/>
        <w:t>Used Features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宋体" w:hAnsi="宋体"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551" w:name="_Hlk55558101"/>
            <w:r w:rsidRPr="000A0A5F">
              <w:rPr>
                <w:rFonts w:cs="Arial"/>
                <w:szCs w:val="18"/>
                <w:lang w:eastAsia="zh-CN"/>
              </w:rPr>
              <w:t xml:space="preserve">This feature requires that the </w:t>
            </w:r>
            <w:r w:rsidRPr="000A0A5F">
              <w:t>Rds_dynamic_port is also supported.</w:t>
            </w:r>
            <w:bookmarkEnd w:id="5551"/>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30"/>
      </w:pPr>
      <w:bookmarkStart w:id="5552" w:name="_Toc11247516"/>
      <w:bookmarkStart w:id="5553" w:name="_Toc27044655"/>
      <w:bookmarkStart w:id="5554" w:name="_Toc36033697"/>
      <w:bookmarkStart w:id="5555" w:name="_Toc45131843"/>
      <w:bookmarkStart w:id="5556" w:name="_Toc49776128"/>
      <w:bookmarkStart w:id="5557" w:name="_Toc51747048"/>
      <w:bookmarkStart w:id="5558" w:name="_Toc66360609"/>
      <w:bookmarkStart w:id="5559" w:name="_Toc68105114"/>
      <w:bookmarkStart w:id="5560" w:name="_Toc74755744"/>
      <w:bookmarkStart w:id="5561" w:name="_Toc105674618"/>
      <w:bookmarkStart w:id="5562" w:name="_Toc130502666"/>
      <w:bookmarkStart w:id="5563" w:name="_Toc153625453"/>
      <w:bookmarkStart w:id="5564" w:name="_Toc185505686"/>
      <w:bookmarkStart w:id="5565" w:name="_Toc212046215"/>
      <w:r w:rsidRPr="000A0A5F">
        <w:t>5.6.5</w:t>
      </w:r>
      <w:r w:rsidRPr="000A0A5F">
        <w:tab/>
        <w:t>Error handling</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126FC96" w14:textId="77777777" w:rsidR="00CB0DD7" w:rsidRPr="000A0A5F" w:rsidRDefault="00CB0DD7">
      <w:pPr>
        <w:pStyle w:val="40"/>
      </w:pPr>
      <w:bookmarkStart w:id="5566" w:name="_Toc11247517"/>
      <w:bookmarkStart w:id="5567" w:name="_Toc27044656"/>
      <w:bookmarkStart w:id="5568" w:name="_Toc36033698"/>
      <w:bookmarkStart w:id="5569" w:name="_Toc45131844"/>
      <w:bookmarkStart w:id="5570" w:name="_Toc49776129"/>
      <w:bookmarkStart w:id="5571" w:name="_Toc51747049"/>
      <w:bookmarkStart w:id="5572" w:name="_Toc66360610"/>
      <w:bookmarkStart w:id="5573" w:name="_Toc68105115"/>
      <w:bookmarkStart w:id="5574" w:name="_Toc74755745"/>
      <w:bookmarkStart w:id="5575" w:name="_Toc105674619"/>
      <w:bookmarkStart w:id="5576" w:name="_Toc130502667"/>
      <w:bookmarkStart w:id="5577" w:name="_Toc153625454"/>
      <w:bookmarkStart w:id="5578" w:name="_Toc185505687"/>
      <w:bookmarkStart w:id="5579" w:name="_Toc212046216"/>
      <w:r w:rsidRPr="000A0A5F">
        <w:t>5.6.5.1</w:t>
      </w:r>
      <w:r w:rsidRPr="000A0A5F">
        <w:tab/>
        <w:t>General</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40"/>
      </w:pPr>
      <w:bookmarkStart w:id="5580" w:name="_Toc11247518"/>
      <w:bookmarkStart w:id="5581" w:name="_Toc27044657"/>
      <w:bookmarkStart w:id="5582" w:name="_Toc36033699"/>
      <w:bookmarkStart w:id="5583" w:name="_Toc45131845"/>
      <w:bookmarkStart w:id="5584" w:name="_Toc49776130"/>
      <w:bookmarkStart w:id="5585" w:name="_Toc51747050"/>
      <w:bookmarkStart w:id="5586" w:name="_Toc66360611"/>
      <w:bookmarkStart w:id="5587" w:name="_Toc68105116"/>
      <w:bookmarkStart w:id="5588" w:name="_Toc74755746"/>
      <w:bookmarkStart w:id="5589" w:name="_Toc105674620"/>
      <w:bookmarkStart w:id="5590" w:name="_Toc130502668"/>
      <w:bookmarkStart w:id="5591" w:name="_Toc153625455"/>
      <w:bookmarkStart w:id="5592" w:name="_Toc185505688"/>
      <w:bookmarkStart w:id="5593" w:name="_Toc212046217"/>
      <w:r w:rsidRPr="000A0A5F">
        <w:t>5.6.5.2</w:t>
      </w:r>
      <w:r w:rsidRPr="000A0A5F">
        <w:tab/>
        <w:t>Protocol Errors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40"/>
      </w:pPr>
      <w:bookmarkStart w:id="5594" w:name="_Toc11247519"/>
      <w:bookmarkStart w:id="5595" w:name="_Toc27044658"/>
      <w:bookmarkStart w:id="5596" w:name="_Toc36033700"/>
      <w:bookmarkStart w:id="5597" w:name="_Toc45131846"/>
      <w:bookmarkStart w:id="5598" w:name="_Toc49776131"/>
      <w:bookmarkStart w:id="5599" w:name="_Toc51747051"/>
      <w:bookmarkStart w:id="5600" w:name="_Toc66360612"/>
      <w:bookmarkStart w:id="5601" w:name="_Toc68105117"/>
      <w:bookmarkStart w:id="5602" w:name="_Toc74755747"/>
      <w:bookmarkStart w:id="5603" w:name="_Toc105674621"/>
      <w:bookmarkStart w:id="5604" w:name="_Toc130502669"/>
      <w:bookmarkStart w:id="5605" w:name="_Toc153625456"/>
      <w:bookmarkStart w:id="5606" w:name="_Toc185505689"/>
      <w:bookmarkStart w:id="5607" w:name="_Toc212046218"/>
      <w:r w:rsidRPr="000A0A5F">
        <w:t>5.6.5.3</w:t>
      </w:r>
      <w:r w:rsidRPr="000A0A5F">
        <w:tab/>
        <w:t>Application Errors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2"/>
      </w:pPr>
      <w:bookmarkStart w:id="5608" w:name="_Toc11247520"/>
      <w:bookmarkStart w:id="5609" w:name="_Toc27044659"/>
      <w:bookmarkStart w:id="5610" w:name="_Toc36033701"/>
      <w:bookmarkStart w:id="5611" w:name="_Toc45131847"/>
      <w:bookmarkStart w:id="5612" w:name="_Toc49776132"/>
      <w:bookmarkStart w:id="5613" w:name="_Toc51747052"/>
      <w:bookmarkStart w:id="5614" w:name="_Toc66360613"/>
      <w:bookmarkStart w:id="5615" w:name="_Toc68105118"/>
      <w:bookmarkStart w:id="5616" w:name="_Toc74755748"/>
      <w:bookmarkStart w:id="5617" w:name="_Toc105674622"/>
      <w:bookmarkStart w:id="5618" w:name="_Toc130502670"/>
      <w:bookmarkStart w:id="5619" w:name="_Toc153625457"/>
      <w:bookmarkStart w:id="5620" w:name="_Toc185505690"/>
      <w:bookmarkStart w:id="5621" w:name="_Toc212046219"/>
      <w:r w:rsidRPr="000A0A5F">
        <w:t>5.7</w:t>
      </w:r>
      <w:r w:rsidRPr="000A0A5F">
        <w:tab/>
        <w:t>DeviceTriggering API</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2783DD6C" w14:textId="77777777" w:rsidR="00CB0DD7" w:rsidRPr="000A0A5F" w:rsidRDefault="00CB0DD7">
      <w:pPr>
        <w:pStyle w:val="30"/>
      </w:pPr>
      <w:bookmarkStart w:id="5622" w:name="_Toc11247521"/>
      <w:bookmarkStart w:id="5623" w:name="_Toc27044660"/>
      <w:bookmarkStart w:id="5624" w:name="_Toc36033702"/>
      <w:bookmarkStart w:id="5625" w:name="_Toc45131848"/>
      <w:bookmarkStart w:id="5626" w:name="_Toc49776133"/>
      <w:bookmarkStart w:id="5627" w:name="_Toc51747053"/>
      <w:bookmarkStart w:id="5628" w:name="_Toc66360614"/>
      <w:bookmarkStart w:id="5629" w:name="_Toc68105119"/>
      <w:bookmarkStart w:id="5630" w:name="_Toc74755749"/>
      <w:bookmarkStart w:id="5631" w:name="_Toc105674623"/>
      <w:bookmarkStart w:id="5632" w:name="_Toc130502671"/>
      <w:bookmarkStart w:id="5633" w:name="_Toc153625458"/>
      <w:bookmarkStart w:id="5634" w:name="_Toc185505691"/>
      <w:bookmarkStart w:id="5635" w:name="_Toc212046220"/>
      <w:r w:rsidRPr="000A0A5F">
        <w:t>5.7.1</w:t>
      </w:r>
      <w:r w:rsidRPr="000A0A5F">
        <w:tab/>
        <w:t>Overview</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8D237ED" w14:textId="77777777" w:rsidR="00CB0DD7" w:rsidRPr="000A0A5F" w:rsidRDefault="00CB0DD7">
      <w:pPr>
        <w:rPr>
          <w:rFonts w:eastAsia="等线"/>
          <w:lang w:eastAsia="zh-CN"/>
        </w:rPr>
      </w:pPr>
      <w:r w:rsidRPr="000A0A5F">
        <w:rPr>
          <w:rFonts w:eastAsia="等线" w:hint="eastAsia"/>
          <w:lang w:eastAsia="zh-CN"/>
        </w:rPr>
        <w:t xml:space="preserve">The </w:t>
      </w:r>
      <w:r w:rsidRPr="000A0A5F">
        <w:rPr>
          <w:rFonts w:eastAsia="等线"/>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等线"/>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30"/>
      </w:pPr>
      <w:bookmarkStart w:id="5636" w:name="_Toc11247522"/>
      <w:bookmarkStart w:id="5637" w:name="_Toc27044661"/>
      <w:bookmarkStart w:id="5638" w:name="_Toc36033703"/>
      <w:bookmarkStart w:id="5639" w:name="_Toc45131849"/>
      <w:bookmarkStart w:id="5640" w:name="_Toc49776134"/>
      <w:bookmarkStart w:id="5641" w:name="_Toc51747054"/>
      <w:bookmarkStart w:id="5642" w:name="_Toc66360615"/>
      <w:bookmarkStart w:id="5643" w:name="_Toc68105120"/>
      <w:bookmarkStart w:id="5644" w:name="_Toc74755750"/>
      <w:bookmarkStart w:id="5645" w:name="_Toc105674624"/>
      <w:bookmarkStart w:id="5646" w:name="_Toc130502672"/>
      <w:bookmarkStart w:id="5647" w:name="_Toc153625459"/>
      <w:bookmarkStart w:id="5648" w:name="_Toc185505692"/>
      <w:bookmarkStart w:id="5649" w:name="_Toc212046221"/>
      <w:r w:rsidRPr="000A0A5F">
        <w:t>5.7.2</w:t>
      </w:r>
      <w:r w:rsidRPr="000A0A5F">
        <w:tab/>
        <w:t>Data model</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D075734" w14:textId="77777777" w:rsidR="00CB0DD7" w:rsidRPr="000A0A5F" w:rsidRDefault="00CB0DD7">
      <w:pPr>
        <w:pStyle w:val="40"/>
      </w:pPr>
      <w:bookmarkStart w:id="5650" w:name="_Toc11247523"/>
      <w:bookmarkStart w:id="5651" w:name="_Toc27044662"/>
      <w:bookmarkStart w:id="5652" w:name="_Toc36033704"/>
      <w:bookmarkStart w:id="5653" w:name="_Toc45131850"/>
      <w:bookmarkStart w:id="5654" w:name="_Toc49776135"/>
      <w:bookmarkStart w:id="5655" w:name="_Toc51747055"/>
      <w:bookmarkStart w:id="5656" w:name="_Toc66360616"/>
      <w:bookmarkStart w:id="5657" w:name="_Toc68105121"/>
      <w:bookmarkStart w:id="5658" w:name="_Toc74755751"/>
      <w:bookmarkStart w:id="5659" w:name="_Toc105674625"/>
      <w:bookmarkStart w:id="5660" w:name="_Toc130502673"/>
      <w:bookmarkStart w:id="5661" w:name="_Toc153625460"/>
      <w:bookmarkStart w:id="5662" w:name="_Toc185505693"/>
      <w:bookmarkStart w:id="5663" w:name="_Toc212046222"/>
      <w:r w:rsidRPr="000A0A5F">
        <w:t>5.7.2.1</w:t>
      </w:r>
      <w:r w:rsidRPr="000A0A5F">
        <w:tab/>
        <w:t>Resource data types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7DA9596D" w14:textId="77777777" w:rsidR="00CB0DD7" w:rsidRPr="000A0A5F" w:rsidRDefault="00CB0DD7">
      <w:pPr>
        <w:pStyle w:val="50"/>
      </w:pPr>
      <w:bookmarkStart w:id="5664" w:name="_Toc11247524"/>
      <w:bookmarkStart w:id="5665" w:name="_Toc27044663"/>
      <w:bookmarkStart w:id="5666" w:name="_Toc36033705"/>
      <w:bookmarkStart w:id="5667" w:name="_Toc45131851"/>
      <w:bookmarkStart w:id="5668" w:name="_Toc49776136"/>
      <w:bookmarkStart w:id="5669" w:name="_Toc51747056"/>
      <w:bookmarkStart w:id="5670" w:name="_Toc66360617"/>
      <w:bookmarkStart w:id="5671" w:name="_Toc68105122"/>
      <w:bookmarkStart w:id="5672" w:name="_Toc74755752"/>
      <w:bookmarkStart w:id="5673" w:name="_Toc105674626"/>
      <w:bookmarkStart w:id="5674" w:name="_Toc130502674"/>
      <w:bookmarkStart w:id="5675" w:name="_Toc153625461"/>
      <w:bookmarkStart w:id="5676" w:name="_Toc185505694"/>
      <w:bookmarkStart w:id="5677" w:name="_Toc212046223"/>
      <w:r w:rsidRPr="000A0A5F">
        <w:t>5.7.2.1.1</w:t>
      </w:r>
      <w:r w:rsidRPr="000A0A5F">
        <w:tab/>
        <w:t>Introduction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678" w:name="_Toc11247525"/>
      <w:bookmarkStart w:id="5679" w:name="_Toc27044664"/>
      <w:bookmarkStart w:id="5680" w:name="_Toc36033706"/>
      <w:bookmarkStart w:id="5681" w:name="_Toc45131852"/>
      <w:bookmarkStart w:id="5682" w:name="_Toc49776137"/>
      <w:bookmarkStart w:id="5683" w:name="_Toc51747057"/>
      <w:bookmarkStart w:id="5684" w:name="_Toc66360618"/>
      <w:bookmarkStart w:id="5685" w:name="_Toc68105123"/>
      <w:bookmarkStart w:id="5686"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50"/>
      </w:pPr>
      <w:bookmarkStart w:id="5687" w:name="_Toc105674627"/>
      <w:bookmarkStart w:id="5688" w:name="_Toc130502675"/>
      <w:bookmarkStart w:id="5689" w:name="_Toc153625462"/>
      <w:bookmarkStart w:id="5690" w:name="_Toc185505695"/>
      <w:bookmarkStart w:id="5691" w:name="_Toc212046224"/>
      <w:r w:rsidRPr="000A0A5F">
        <w:t>5.7.2.1.2</w:t>
      </w:r>
      <w:r w:rsidRPr="000A0A5F">
        <w:tab/>
        <w:t>Type: DeviceTriggering</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CB0DD7" w:rsidRPr="000A0A5F" w14:paraId="56BA2D64" w14:textId="77777777" w:rsidTr="00FF0AF8">
        <w:trPr>
          <w:jc w:val="center"/>
        </w:trPr>
        <w:tc>
          <w:tcPr>
            <w:tcW w:w="1948" w:type="dxa"/>
          </w:tcPr>
          <w:p w14:paraId="5B35B775" w14:textId="77777777" w:rsidR="00CB0DD7" w:rsidRPr="000A0A5F" w:rsidRDefault="00CB0DD7">
            <w:pPr>
              <w:pStyle w:val="TAL"/>
              <w:rPr>
                <w:rFonts w:eastAsia="Times New Roman"/>
              </w:rPr>
            </w:pPr>
            <w:r w:rsidRPr="000A0A5F">
              <w:t>supportedFeatures</w:t>
            </w:r>
          </w:p>
        </w:tc>
        <w:tc>
          <w:tcPr>
            <w:tcW w:w="1861" w:type="dxa"/>
          </w:tcPr>
          <w:p w14:paraId="36CBEF07" w14:textId="77777777" w:rsidR="00CB0DD7" w:rsidRPr="000A0A5F" w:rsidRDefault="00CB0DD7">
            <w:pPr>
              <w:pStyle w:val="TAL"/>
              <w:rPr>
                <w:rFonts w:eastAsia="Times New Roman"/>
              </w:rPr>
            </w:pPr>
            <w:r w:rsidRPr="000A0A5F">
              <w:t>SupportedFeatures</w:t>
            </w:r>
          </w:p>
        </w:tc>
        <w:tc>
          <w:tcPr>
            <w:tcW w:w="1134" w:type="dxa"/>
          </w:tcPr>
          <w:p w14:paraId="489DAC1F" w14:textId="77777777" w:rsidR="00CB0DD7" w:rsidRPr="000A0A5F" w:rsidRDefault="00CB0DD7">
            <w:pPr>
              <w:pStyle w:val="TAL"/>
              <w:rPr>
                <w:rFonts w:eastAsia="Times New Roman"/>
              </w:rPr>
            </w:pPr>
            <w:r w:rsidRPr="000A0A5F">
              <w:t>0..1</w:t>
            </w:r>
          </w:p>
        </w:tc>
        <w:tc>
          <w:tcPr>
            <w:tcW w:w="3402" w:type="dxa"/>
          </w:tcPr>
          <w:p w14:paraId="63E0ED2A" w14:textId="77777777" w:rsidR="00CB0DD7" w:rsidRPr="000A0A5F" w:rsidRDefault="00CB0DD7">
            <w:pPr>
              <w:pStyle w:val="TAL"/>
            </w:pPr>
            <w:r w:rsidRPr="000A0A5F">
              <w:t>Used to negotiate the supported optional features of the API as described in clause 5.2.7.</w:t>
            </w:r>
          </w:p>
          <w:p w14:paraId="46F73E2C"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1618F6A1" w14:textId="77777777" w:rsidR="00CB0DD7" w:rsidRPr="000A0A5F" w:rsidRDefault="00CB0DD7">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等线"/>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等线"/>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af6"/>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等线"/>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等线"/>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等线" w:cs="Arial" w:hint="eastAsia"/>
                <w:szCs w:val="18"/>
                <w:lang w:eastAsia="zh-CN"/>
              </w:rPr>
              <w:t xml:space="preserve">The </w:t>
            </w:r>
            <w:r w:rsidRPr="000A0A5F">
              <w:rPr>
                <w:rFonts w:eastAsia="等线"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等线"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等线"/>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等线"/>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等线"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等线"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等线"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50"/>
      </w:pPr>
      <w:bookmarkStart w:id="5692" w:name="_Toc11247526"/>
      <w:bookmarkStart w:id="5693" w:name="_Toc27044665"/>
      <w:bookmarkStart w:id="5694" w:name="_Toc36033707"/>
      <w:bookmarkStart w:id="5695" w:name="_Toc45131853"/>
      <w:bookmarkStart w:id="5696" w:name="_Toc49776138"/>
      <w:bookmarkStart w:id="5697" w:name="_Toc51747058"/>
      <w:bookmarkStart w:id="5698" w:name="_Toc66360619"/>
      <w:bookmarkStart w:id="5699" w:name="_Toc68105124"/>
      <w:bookmarkStart w:id="5700" w:name="_Toc74755754"/>
      <w:bookmarkStart w:id="5701" w:name="_Toc105674628"/>
      <w:bookmarkStart w:id="5702" w:name="_Toc130502676"/>
      <w:bookmarkStart w:id="5703" w:name="_Toc153625463"/>
      <w:bookmarkStart w:id="5704" w:name="_Toc185505696"/>
      <w:bookmarkStart w:id="5705" w:name="_Toc212046225"/>
      <w:r w:rsidRPr="000A0A5F">
        <w:t>5.7.2.1.3</w:t>
      </w:r>
      <w:r w:rsidRPr="000A0A5F">
        <w:tab/>
        <w:t>Type: DeviceTriggeringDeliveryReportNotification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50"/>
      </w:pPr>
      <w:bookmarkStart w:id="5706" w:name="_Toc105674629"/>
      <w:bookmarkStart w:id="5707" w:name="_Toc130502677"/>
      <w:bookmarkStart w:id="5708" w:name="_Toc153625464"/>
      <w:bookmarkStart w:id="5709" w:name="_Toc185505697"/>
      <w:bookmarkStart w:id="5710" w:name="_Toc11247527"/>
      <w:bookmarkStart w:id="5711" w:name="_Toc27044666"/>
      <w:bookmarkStart w:id="5712" w:name="_Toc36033708"/>
      <w:bookmarkStart w:id="5713" w:name="_Toc45131854"/>
      <w:bookmarkStart w:id="5714" w:name="_Toc49776139"/>
      <w:bookmarkStart w:id="5715" w:name="_Toc51747059"/>
      <w:bookmarkStart w:id="5716" w:name="_Toc66360620"/>
      <w:bookmarkStart w:id="5717" w:name="_Toc68105125"/>
      <w:bookmarkStart w:id="5718" w:name="_Toc74755755"/>
      <w:bookmarkStart w:id="5719" w:name="_Toc212046226"/>
      <w:r w:rsidRPr="000A0A5F">
        <w:t>5.7.2.1.4</w:t>
      </w:r>
      <w:r w:rsidRPr="000A0A5F">
        <w:tab/>
        <w:t>Type: DeviceTriggeringPatch</w:t>
      </w:r>
      <w:bookmarkEnd w:id="5706"/>
      <w:bookmarkEnd w:id="5707"/>
      <w:bookmarkEnd w:id="5708"/>
      <w:bookmarkEnd w:id="5709"/>
      <w:bookmarkEnd w:id="5719"/>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等线"/>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等线"/>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等线"/>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等线"/>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等线" w:cs="Arial" w:hint="eastAsia"/>
                <w:szCs w:val="18"/>
                <w:lang w:eastAsia="zh-CN"/>
              </w:rPr>
              <w:t xml:space="preserve">The </w:t>
            </w:r>
            <w:r w:rsidRPr="000A0A5F">
              <w:rPr>
                <w:rFonts w:eastAsia="等线"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等线"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40"/>
      </w:pPr>
      <w:bookmarkStart w:id="5720" w:name="_Toc105674630"/>
      <w:bookmarkStart w:id="5721" w:name="_Toc130502678"/>
      <w:bookmarkStart w:id="5722" w:name="_Toc153625465"/>
      <w:bookmarkStart w:id="5723" w:name="_Toc185505698"/>
      <w:bookmarkStart w:id="5724" w:name="_Toc212046227"/>
      <w:r w:rsidRPr="000A0A5F">
        <w:t>5.7.2.2</w:t>
      </w:r>
      <w:r w:rsidRPr="000A0A5F">
        <w:tab/>
        <w:t>Referenced simple data types and enumerations</w:t>
      </w:r>
      <w:bookmarkEnd w:id="5710"/>
      <w:bookmarkEnd w:id="5711"/>
      <w:bookmarkEnd w:id="5712"/>
      <w:bookmarkEnd w:id="5713"/>
      <w:bookmarkEnd w:id="5714"/>
      <w:bookmarkEnd w:id="5715"/>
      <w:bookmarkEnd w:id="5716"/>
      <w:bookmarkEnd w:id="5717"/>
      <w:bookmarkEnd w:id="5718"/>
      <w:bookmarkEnd w:id="5720"/>
      <w:bookmarkEnd w:id="5721"/>
      <w:bookmarkEnd w:id="5722"/>
      <w:bookmarkEnd w:id="5723"/>
      <w:bookmarkEnd w:id="5724"/>
    </w:p>
    <w:p w14:paraId="481A98DD" w14:textId="77777777" w:rsidR="00CB0DD7" w:rsidRPr="000A0A5F" w:rsidRDefault="00CB0DD7">
      <w:pPr>
        <w:pStyle w:val="50"/>
      </w:pPr>
      <w:bookmarkStart w:id="5725" w:name="_Toc11247528"/>
      <w:bookmarkStart w:id="5726" w:name="_Toc27044667"/>
      <w:bookmarkStart w:id="5727" w:name="_Toc36033709"/>
      <w:bookmarkStart w:id="5728" w:name="_Toc45131855"/>
      <w:bookmarkStart w:id="5729" w:name="_Toc49776140"/>
      <w:bookmarkStart w:id="5730" w:name="_Toc51747060"/>
      <w:bookmarkStart w:id="5731" w:name="_Toc66360621"/>
      <w:bookmarkStart w:id="5732" w:name="_Toc68105126"/>
      <w:bookmarkStart w:id="5733" w:name="_Toc74755756"/>
      <w:bookmarkStart w:id="5734" w:name="_Toc105674631"/>
      <w:bookmarkStart w:id="5735" w:name="_Toc130502679"/>
      <w:bookmarkStart w:id="5736" w:name="_Toc153625466"/>
      <w:bookmarkStart w:id="5737" w:name="_Toc185505699"/>
      <w:bookmarkStart w:id="5738" w:name="_Toc212046228"/>
      <w:r w:rsidRPr="000A0A5F">
        <w:t>5.7.2.2.1</w:t>
      </w:r>
      <w:r w:rsidRPr="000A0A5F">
        <w:tab/>
        <w:t>Introduction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50"/>
      </w:pPr>
      <w:bookmarkStart w:id="5739" w:name="_Toc11247529"/>
      <w:bookmarkStart w:id="5740" w:name="_Toc27044668"/>
      <w:bookmarkStart w:id="5741" w:name="_Toc36033710"/>
      <w:bookmarkStart w:id="5742" w:name="_Toc45131856"/>
      <w:bookmarkStart w:id="5743" w:name="_Toc49776141"/>
      <w:bookmarkStart w:id="5744" w:name="_Toc51747061"/>
      <w:bookmarkStart w:id="5745" w:name="_Toc66360622"/>
      <w:bookmarkStart w:id="5746" w:name="_Toc68105127"/>
      <w:bookmarkStart w:id="5747" w:name="_Toc74755757"/>
      <w:bookmarkStart w:id="5748" w:name="_Toc105674632"/>
      <w:bookmarkStart w:id="5749" w:name="_Toc130502680"/>
      <w:bookmarkStart w:id="5750" w:name="_Toc153625467"/>
      <w:bookmarkStart w:id="5751" w:name="_Toc185505700"/>
      <w:bookmarkStart w:id="5752" w:name="_Toc212046229"/>
      <w:r w:rsidRPr="000A0A5F">
        <w:t>5.7.2.2.2</w:t>
      </w:r>
      <w:r w:rsidRPr="000A0A5F">
        <w:tab/>
        <w:t>Simple data types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50"/>
      </w:pPr>
      <w:bookmarkStart w:id="5753" w:name="_Toc11247530"/>
      <w:bookmarkStart w:id="5754" w:name="_Toc27044669"/>
      <w:bookmarkStart w:id="5755" w:name="_Toc36033711"/>
      <w:bookmarkStart w:id="5756" w:name="_Toc45131857"/>
      <w:bookmarkStart w:id="5757" w:name="_Toc49776142"/>
      <w:bookmarkStart w:id="5758" w:name="_Toc51747062"/>
      <w:bookmarkStart w:id="5759" w:name="_Toc66360623"/>
      <w:bookmarkStart w:id="5760" w:name="_Toc68105128"/>
      <w:bookmarkStart w:id="5761" w:name="_Toc74755758"/>
      <w:bookmarkStart w:id="5762" w:name="_Toc105674633"/>
      <w:bookmarkStart w:id="5763" w:name="_Toc130502681"/>
      <w:bookmarkStart w:id="5764" w:name="_Toc153625468"/>
      <w:bookmarkStart w:id="5765" w:name="_Toc185505701"/>
      <w:bookmarkStart w:id="5766" w:name="_Toc212046230"/>
      <w:r w:rsidRPr="000A0A5F">
        <w:t>5.7.2.2.3</w:t>
      </w:r>
      <w:r w:rsidRPr="000A0A5F">
        <w:tab/>
        <w:t xml:space="preserve">Enumeration: </w:t>
      </w:r>
      <w:r w:rsidRPr="000A0A5F">
        <w:rPr>
          <w:rFonts w:eastAsia="Times New Roman"/>
        </w:rPr>
        <w:t>DeliveryResult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等线" w:cs="Arial"/>
                <w:color w:val="333333"/>
                <w:szCs w:val="18"/>
                <w:shd w:val="clear" w:color="auto" w:fill="FFFFFF"/>
                <w:lang w:eastAsia="zh-CN"/>
              </w:rPr>
            </w:pPr>
            <w:r w:rsidRPr="000A0A5F">
              <w:rPr>
                <w:rFonts w:eastAsia="等线" w:cs="Arial" w:hint="eastAsia"/>
                <w:color w:val="333333"/>
                <w:szCs w:val="18"/>
                <w:shd w:val="clear" w:color="auto" w:fill="FFFFFF"/>
                <w:lang w:eastAsia="zh-CN"/>
              </w:rPr>
              <w:t>The SCEF include</w:t>
            </w:r>
            <w:r w:rsidRPr="000A0A5F">
              <w:rPr>
                <w:rFonts w:eastAsia="等线" w:cs="Arial"/>
                <w:color w:val="333333"/>
                <w:szCs w:val="18"/>
                <w:shd w:val="clear" w:color="auto" w:fill="FFFFFF"/>
                <w:lang w:eastAsia="zh-CN"/>
              </w:rPr>
              <w:t>s</w:t>
            </w:r>
            <w:r w:rsidRPr="000A0A5F">
              <w:rPr>
                <w:rFonts w:eastAsia="等线" w:cs="Arial" w:hint="eastAsia"/>
                <w:color w:val="333333"/>
                <w:szCs w:val="18"/>
                <w:shd w:val="clear" w:color="auto" w:fill="FFFFFF"/>
                <w:lang w:eastAsia="zh-CN"/>
              </w:rPr>
              <w:t xml:space="preserve"> </w:t>
            </w:r>
            <w:r w:rsidRPr="000A0A5F">
              <w:rPr>
                <w:rFonts w:eastAsia="等线"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等线"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等线"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等线" w:cs="Arial"/>
                <w:color w:val="333333"/>
                <w:szCs w:val="18"/>
                <w:shd w:val="clear" w:color="auto" w:fill="FFFFFF"/>
                <w:lang w:eastAsia="zh-CN"/>
              </w:rPr>
            </w:pPr>
            <w:r w:rsidRPr="000A0A5F">
              <w:rPr>
                <w:rFonts w:eastAsia="等线" w:cs="Arial" w:hint="eastAsia"/>
                <w:color w:val="333333"/>
                <w:szCs w:val="18"/>
                <w:shd w:val="clear" w:color="auto" w:fill="FFFFFF"/>
                <w:lang w:eastAsia="zh-CN"/>
              </w:rPr>
              <w:t>T</w:t>
            </w:r>
            <w:r w:rsidRPr="000A0A5F">
              <w:rPr>
                <w:rFonts w:eastAsia="等线"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等线"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50"/>
      </w:pPr>
      <w:bookmarkStart w:id="5767" w:name="_Toc11247531"/>
      <w:bookmarkStart w:id="5768" w:name="_Toc27044670"/>
      <w:bookmarkStart w:id="5769" w:name="_Toc36033712"/>
      <w:bookmarkStart w:id="5770" w:name="_Toc45131858"/>
      <w:bookmarkStart w:id="5771" w:name="_Toc49776143"/>
      <w:bookmarkStart w:id="5772" w:name="_Toc51747063"/>
      <w:bookmarkStart w:id="5773" w:name="_Toc66360624"/>
      <w:bookmarkStart w:id="5774" w:name="_Toc68105129"/>
      <w:bookmarkStart w:id="5775" w:name="_Toc74755759"/>
      <w:bookmarkStart w:id="5776" w:name="_Toc105674634"/>
      <w:bookmarkStart w:id="5777" w:name="_Toc130502682"/>
      <w:bookmarkStart w:id="5778" w:name="_Toc153625469"/>
      <w:bookmarkStart w:id="5779" w:name="_Toc185505702"/>
      <w:bookmarkStart w:id="5780" w:name="_Toc212046231"/>
      <w:r w:rsidRPr="000A0A5F">
        <w:t>5.7.2.2.4</w:t>
      </w:r>
      <w:r w:rsidRPr="000A0A5F">
        <w:tab/>
        <w:t>Enumeration: Priority</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30"/>
      </w:pPr>
      <w:bookmarkStart w:id="5781" w:name="_Toc11247532"/>
      <w:bookmarkStart w:id="5782" w:name="_Toc27044671"/>
      <w:bookmarkStart w:id="5783" w:name="_Toc36033713"/>
      <w:bookmarkStart w:id="5784" w:name="_Toc45131859"/>
      <w:bookmarkStart w:id="5785" w:name="_Toc49776144"/>
      <w:bookmarkStart w:id="5786" w:name="_Toc51747064"/>
      <w:bookmarkStart w:id="5787" w:name="_Toc66360625"/>
      <w:bookmarkStart w:id="5788" w:name="_Toc68105130"/>
      <w:bookmarkStart w:id="5789" w:name="_Toc74755760"/>
      <w:bookmarkStart w:id="5790" w:name="_Toc105674635"/>
      <w:bookmarkStart w:id="5791" w:name="_Toc130502683"/>
      <w:bookmarkStart w:id="5792" w:name="_Toc153625470"/>
      <w:bookmarkStart w:id="5793" w:name="_Toc185505703"/>
      <w:bookmarkStart w:id="5794" w:name="_Toc212046232"/>
      <w:r w:rsidRPr="000A0A5F">
        <w:t>5.7.3</w:t>
      </w:r>
      <w:r w:rsidRPr="000A0A5F">
        <w:tab/>
        <w:t>Resource structure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280E648" w14:textId="77777777" w:rsidR="00CB0DD7" w:rsidRPr="000A0A5F" w:rsidRDefault="00CB0DD7">
      <w:pPr>
        <w:pStyle w:val="40"/>
      </w:pPr>
      <w:bookmarkStart w:id="5795" w:name="_Toc11247533"/>
      <w:bookmarkStart w:id="5796" w:name="_Toc27044672"/>
      <w:bookmarkStart w:id="5797" w:name="_Toc36033714"/>
      <w:bookmarkStart w:id="5798" w:name="_Toc45131860"/>
      <w:bookmarkStart w:id="5799" w:name="_Toc49776145"/>
      <w:bookmarkStart w:id="5800" w:name="_Toc51747065"/>
      <w:bookmarkStart w:id="5801" w:name="_Toc66360626"/>
      <w:bookmarkStart w:id="5802" w:name="_Toc68105131"/>
      <w:bookmarkStart w:id="5803" w:name="_Toc74755761"/>
      <w:bookmarkStart w:id="5804" w:name="_Toc105674636"/>
      <w:bookmarkStart w:id="5805" w:name="_Toc130502684"/>
      <w:bookmarkStart w:id="5806" w:name="_Toc153625471"/>
      <w:bookmarkStart w:id="5807" w:name="_Toc185505704"/>
      <w:bookmarkStart w:id="5808" w:name="_Toc212046233"/>
      <w:r w:rsidRPr="000A0A5F">
        <w:t>5.7.3.1</w:t>
      </w:r>
      <w:r w:rsidRPr="000A0A5F">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40"/>
      </w:pPr>
      <w:bookmarkStart w:id="5809" w:name="_Toc11247534"/>
      <w:bookmarkStart w:id="5810" w:name="_Toc27044673"/>
      <w:bookmarkStart w:id="5811" w:name="_Toc36033715"/>
      <w:bookmarkStart w:id="5812" w:name="_Toc45131861"/>
      <w:bookmarkStart w:id="5813" w:name="_Toc49776146"/>
      <w:bookmarkStart w:id="5814" w:name="_Toc51747066"/>
      <w:bookmarkStart w:id="5815" w:name="_Toc66360627"/>
      <w:bookmarkStart w:id="5816" w:name="_Toc68105132"/>
      <w:bookmarkStart w:id="5817" w:name="_Toc74755762"/>
      <w:bookmarkStart w:id="5818" w:name="_Toc105674637"/>
      <w:bookmarkStart w:id="5819" w:name="_Toc130502685"/>
      <w:bookmarkStart w:id="5820" w:name="_Toc153625472"/>
      <w:bookmarkStart w:id="5821" w:name="_Toc185505705"/>
      <w:bookmarkStart w:id="5822" w:name="_Toc212046234"/>
      <w:r w:rsidRPr="000A0A5F">
        <w:t>5.7.3.2</w:t>
      </w:r>
      <w:r w:rsidRPr="000A0A5F">
        <w:tab/>
        <w:t>Resource: Device Triggering Transactions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A1CFC30" w14:textId="77777777" w:rsidR="00CB0DD7" w:rsidRPr="000A0A5F" w:rsidRDefault="00CB0DD7">
      <w:pPr>
        <w:pStyle w:val="50"/>
      </w:pPr>
      <w:bookmarkStart w:id="5823" w:name="_Toc11247535"/>
      <w:bookmarkStart w:id="5824" w:name="_Toc27044674"/>
      <w:bookmarkStart w:id="5825" w:name="_Toc36033716"/>
      <w:bookmarkStart w:id="5826" w:name="_Toc45131862"/>
      <w:bookmarkStart w:id="5827" w:name="_Toc49776147"/>
      <w:bookmarkStart w:id="5828" w:name="_Toc51747067"/>
      <w:bookmarkStart w:id="5829" w:name="_Toc66360628"/>
      <w:bookmarkStart w:id="5830" w:name="_Toc68105133"/>
      <w:bookmarkStart w:id="5831" w:name="_Toc74755763"/>
      <w:bookmarkStart w:id="5832" w:name="_Toc105674638"/>
      <w:bookmarkStart w:id="5833" w:name="_Toc130502686"/>
      <w:bookmarkStart w:id="5834" w:name="_Toc153625473"/>
      <w:bookmarkStart w:id="5835" w:name="_Toc185505706"/>
      <w:bookmarkStart w:id="5836" w:name="_Toc212046235"/>
      <w:r w:rsidRPr="000A0A5F">
        <w:t>5.7.3.2.1</w:t>
      </w:r>
      <w:r w:rsidRPr="000A0A5F">
        <w:tab/>
        <w:t>Introduction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50"/>
      </w:pPr>
      <w:bookmarkStart w:id="5837" w:name="_Toc11247536"/>
      <w:bookmarkStart w:id="5838" w:name="_Toc27044675"/>
      <w:bookmarkStart w:id="5839" w:name="_Toc36033717"/>
      <w:bookmarkStart w:id="5840" w:name="_Toc45131863"/>
      <w:bookmarkStart w:id="5841" w:name="_Toc49776148"/>
      <w:bookmarkStart w:id="5842" w:name="_Toc51747068"/>
      <w:bookmarkStart w:id="5843" w:name="_Toc66360629"/>
      <w:bookmarkStart w:id="5844" w:name="_Toc68105134"/>
      <w:bookmarkStart w:id="5845" w:name="_Toc74755764"/>
      <w:bookmarkStart w:id="5846" w:name="_Toc105674639"/>
      <w:bookmarkStart w:id="5847" w:name="_Toc130502687"/>
      <w:bookmarkStart w:id="5848" w:name="_Toc153625474"/>
      <w:bookmarkStart w:id="5849" w:name="_Toc185505707"/>
      <w:bookmarkStart w:id="5850" w:name="_Toc212046236"/>
      <w:r w:rsidRPr="000A0A5F">
        <w:t>5.7.3.2.2</w:t>
      </w:r>
      <w:r w:rsidRPr="000A0A5F">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50"/>
      </w:pPr>
      <w:bookmarkStart w:id="5851" w:name="_Toc11247537"/>
      <w:bookmarkStart w:id="5852" w:name="_Toc27044676"/>
      <w:bookmarkStart w:id="5853" w:name="_Toc36033718"/>
      <w:bookmarkStart w:id="5854" w:name="_Toc45131864"/>
      <w:bookmarkStart w:id="5855" w:name="_Toc49776149"/>
      <w:bookmarkStart w:id="5856" w:name="_Toc51747069"/>
      <w:bookmarkStart w:id="5857" w:name="_Toc66360630"/>
      <w:bookmarkStart w:id="5858" w:name="_Toc68105135"/>
      <w:bookmarkStart w:id="5859" w:name="_Toc74755765"/>
      <w:bookmarkStart w:id="5860" w:name="_Toc105674640"/>
      <w:bookmarkStart w:id="5861" w:name="_Toc130502688"/>
      <w:bookmarkStart w:id="5862" w:name="_Toc153625475"/>
      <w:bookmarkStart w:id="5863" w:name="_Toc185505708"/>
      <w:bookmarkStart w:id="5864" w:name="_Toc212046237"/>
      <w:r w:rsidRPr="000A0A5F">
        <w:t>5.7.3.2.3</w:t>
      </w:r>
      <w:r w:rsidRPr="000A0A5F">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A3F8412" w14:textId="77777777" w:rsidR="00CB0DD7" w:rsidRPr="000A0A5F" w:rsidRDefault="00CB0DD7">
      <w:pPr>
        <w:pStyle w:val="6"/>
      </w:pPr>
      <w:bookmarkStart w:id="5865" w:name="_Toc11247538"/>
      <w:bookmarkStart w:id="5866" w:name="_Toc27044677"/>
      <w:bookmarkStart w:id="5867" w:name="_Toc36033719"/>
      <w:bookmarkStart w:id="5868" w:name="_Toc45131865"/>
      <w:bookmarkStart w:id="5869" w:name="_Toc49776150"/>
      <w:bookmarkStart w:id="5870" w:name="_Toc51747070"/>
      <w:bookmarkStart w:id="5871" w:name="_Toc66360631"/>
      <w:bookmarkStart w:id="5872" w:name="_Toc68105136"/>
      <w:bookmarkStart w:id="5873" w:name="_Toc74755766"/>
      <w:bookmarkStart w:id="5874" w:name="_Toc105674641"/>
      <w:bookmarkStart w:id="5875" w:name="_Toc130502689"/>
      <w:bookmarkStart w:id="5876" w:name="_Toc153625476"/>
      <w:bookmarkStart w:id="5877" w:name="_Toc185505709"/>
      <w:bookmarkStart w:id="5878" w:name="_Toc212046238"/>
      <w:r w:rsidRPr="000A0A5F">
        <w:t>5.7.3.2.3.1</w:t>
      </w:r>
      <w:r w:rsidRPr="000A0A5F">
        <w:tab/>
        <w:t>GET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pPr>
        <w:pStyle w:val="6"/>
      </w:pPr>
      <w:bookmarkStart w:id="5879" w:name="_Toc11247539"/>
      <w:bookmarkStart w:id="5880" w:name="_Toc27044678"/>
      <w:bookmarkStart w:id="5881" w:name="_Toc36033720"/>
      <w:bookmarkStart w:id="5882" w:name="_Toc45131866"/>
      <w:bookmarkStart w:id="5883" w:name="_Toc49776151"/>
      <w:bookmarkStart w:id="5884" w:name="_Toc51747071"/>
      <w:bookmarkStart w:id="5885" w:name="_Toc66360632"/>
      <w:bookmarkStart w:id="5886" w:name="_Toc68105137"/>
      <w:bookmarkStart w:id="5887" w:name="_Toc74755767"/>
      <w:bookmarkStart w:id="5888" w:name="_Toc105674642"/>
      <w:bookmarkStart w:id="5889" w:name="_Toc130502690"/>
      <w:bookmarkStart w:id="5890" w:name="_Toc153625477"/>
      <w:bookmarkStart w:id="5891" w:name="_Toc185505710"/>
      <w:bookmarkStart w:id="5892" w:name="_Toc212046239"/>
      <w:r w:rsidRPr="000A0A5F">
        <w:t>5.7.3.2.3.2</w:t>
      </w:r>
      <w:r w:rsidRPr="000A0A5F">
        <w:tab/>
        <w:t>PUT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pPr>
        <w:pStyle w:val="6"/>
      </w:pPr>
      <w:bookmarkStart w:id="5893" w:name="_Toc11247540"/>
      <w:bookmarkStart w:id="5894" w:name="_Toc27044679"/>
      <w:bookmarkStart w:id="5895" w:name="_Toc36033721"/>
      <w:bookmarkStart w:id="5896" w:name="_Toc45131867"/>
      <w:bookmarkStart w:id="5897" w:name="_Toc49776152"/>
      <w:bookmarkStart w:id="5898" w:name="_Toc51747072"/>
      <w:bookmarkStart w:id="5899" w:name="_Toc66360633"/>
      <w:bookmarkStart w:id="5900" w:name="_Toc68105138"/>
      <w:bookmarkStart w:id="5901" w:name="_Toc74755768"/>
      <w:bookmarkStart w:id="5902" w:name="_Toc105674643"/>
      <w:bookmarkStart w:id="5903" w:name="_Toc130502691"/>
      <w:bookmarkStart w:id="5904" w:name="_Toc153625478"/>
      <w:bookmarkStart w:id="5905" w:name="_Toc185505711"/>
      <w:bookmarkStart w:id="5906" w:name="_Toc212046240"/>
      <w:r w:rsidRPr="000A0A5F">
        <w:t>5.7.3.2.3.3</w:t>
      </w:r>
      <w:r w:rsidRPr="000A0A5F">
        <w:tab/>
        <w:t>PATCH</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6224479"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pPr>
        <w:pStyle w:val="6"/>
      </w:pPr>
      <w:bookmarkStart w:id="5907" w:name="_Toc11247541"/>
      <w:bookmarkStart w:id="5908" w:name="_Toc27044680"/>
      <w:bookmarkStart w:id="5909" w:name="_Toc36033722"/>
      <w:bookmarkStart w:id="5910" w:name="_Toc45131868"/>
      <w:bookmarkStart w:id="5911" w:name="_Toc49776153"/>
      <w:bookmarkStart w:id="5912" w:name="_Toc51747073"/>
      <w:bookmarkStart w:id="5913" w:name="_Toc66360634"/>
      <w:bookmarkStart w:id="5914" w:name="_Toc68105139"/>
      <w:bookmarkStart w:id="5915" w:name="_Toc74755769"/>
      <w:bookmarkStart w:id="5916" w:name="_Toc105674644"/>
      <w:bookmarkStart w:id="5917" w:name="_Toc130502692"/>
      <w:bookmarkStart w:id="5918" w:name="_Toc153625479"/>
      <w:bookmarkStart w:id="5919" w:name="_Toc185505712"/>
      <w:bookmarkStart w:id="5920" w:name="_Toc212046241"/>
      <w:r w:rsidRPr="000A0A5F">
        <w:t>5.7.3.2.3.4</w:t>
      </w:r>
      <w:r w:rsidRPr="000A0A5F">
        <w:tab/>
        <w:t>POST</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pPr>
        <w:pStyle w:val="6"/>
      </w:pPr>
      <w:bookmarkStart w:id="5921" w:name="_Toc11247542"/>
      <w:bookmarkStart w:id="5922" w:name="_Toc27044681"/>
      <w:bookmarkStart w:id="5923" w:name="_Toc36033723"/>
      <w:bookmarkStart w:id="5924" w:name="_Toc45131869"/>
      <w:bookmarkStart w:id="5925" w:name="_Toc49776154"/>
      <w:bookmarkStart w:id="5926" w:name="_Toc51747074"/>
      <w:bookmarkStart w:id="5927" w:name="_Toc66360635"/>
      <w:bookmarkStart w:id="5928" w:name="_Toc68105140"/>
      <w:bookmarkStart w:id="5929" w:name="_Toc74755770"/>
      <w:bookmarkStart w:id="5930" w:name="_Toc105674645"/>
      <w:bookmarkStart w:id="5931" w:name="_Toc130502693"/>
      <w:bookmarkStart w:id="5932" w:name="_Toc153625480"/>
      <w:bookmarkStart w:id="5933" w:name="_Toc185505713"/>
      <w:bookmarkStart w:id="5934" w:name="_Toc212046242"/>
      <w:r w:rsidRPr="000A0A5F">
        <w:t>5.7.3.2.3.5</w:t>
      </w:r>
      <w:r w:rsidRPr="000A0A5F">
        <w:tab/>
        <w:t>DELETE</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81991FE"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40"/>
      </w:pPr>
      <w:bookmarkStart w:id="5935" w:name="_Toc11247543"/>
      <w:bookmarkStart w:id="5936" w:name="_Toc27044682"/>
      <w:bookmarkStart w:id="5937" w:name="_Toc36033724"/>
      <w:bookmarkStart w:id="5938" w:name="_Toc45131870"/>
      <w:bookmarkStart w:id="5939" w:name="_Toc49776155"/>
      <w:bookmarkStart w:id="5940" w:name="_Toc51747075"/>
      <w:bookmarkStart w:id="5941" w:name="_Toc66360636"/>
      <w:bookmarkStart w:id="5942" w:name="_Toc68105141"/>
      <w:bookmarkStart w:id="5943" w:name="_Toc74755771"/>
      <w:bookmarkStart w:id="5944" w:name="_Toc105674646"/>
      <w:bookmarkStart w:id="5945" w:name="_Toc130502694"/>
      <w:bookmarkStart w:id="5946" w:name="_Toc153625481"/>
      <w:bookmarkStart w:id="5947" w:name="_Toc185505714"/>
      <w:bookmarkStart w:id="5948" w:name="_Toc212046243"/>
      <w:r w:rsidRPr="000A0A5F">
        <w:t>5.7.3.3</w:t>
      </w:r>
      <w:r w:rsidRPr="000A0A5F">
        <w:tab/>
        <w:t>Resource: Individual Device Triggering Transaction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C56E10D" w14:textId="77777777" w:rsidR="00CB0DD7" w:rsidRPr="000A0A5F" w:rsidRDefault="00CB0DD7">
      <w:pPr>
        <w:pStyle w:val="50"/>
      </w:pPr>
      <w:bookmarkStart w:id="5949" w:name="_Toc11247544"/>
      <w:bookmarkStart w:id="5950" w:name="_Toc27044683"/>
      <w:bookmarkStart w:id="5951" w:name="_Toc36033725"/>
      <w:bookmarkStart w:id="5952" w:name="_Toc45131871"/>
      <w:bookmarkStart w:id="5953" w:name="_Toc49776156"/>
      <w:bookmarkStart w:id="5954" w:name="_Toc51747076"/>
      <w:bookmarkStart w:id="5955" w:name="_Toc66360637"/>
      <w:bookmarkStart w:id="5956" w:name="_Toc68105142"/>
      <w:bookmarkStart w:id="5957" w:name="_Toc74755772"/>
      <w:bookmarkStart w:id="5958" w:name="_Toc105674647"/>
      <w:bookmarkStart w:id="5959" w:name="_Toc130502695"/>
      <w:bookmarkStart w:id="5960" w:name="_Toc153625482"/>
      <w:bookmarkStart w:id="5961" w:name="_Toc185505715"/>
      <w:bookmarkStart w:id="5962" w:name="_Toc212046244"/>
      <w:r w:rsidRPr="000A0A5F">
        <w:t>5.7.3.3.1</w:t>
      </w:r>
      <w:r w:rsidRPr="000A0A5F">
        <w:tab/>
        <w:t>Introduction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50"/>
      </w:pPr>
      <w:bookmarkStart w:id="5963" w:name="_Toc11247545"/>
      <w:bookmarkStart w:id="5964" w:name="_Toc27044684"/>
      <w:bookmarkStart w:id="5965" w:name="_Toc36033726"/>
      <w:bookmarkStart w:id="5966" w:name="_Toc45131872"/>
      <w:bookmarkStart w:id="5967" w:name="_Toc49776157"/>
      <w:bookmarkStart w:id="5968" w:name="_Toc51747077"/>
      <w:bookmarkStart w:id="5969" w:name="_Toc66360638"/>
      <w:bookmarkStart w:id="5970" w:name="_Toc68105143"/>
      <w:bookmarkStart w:id="5971" w:name="_Toc74755773"/>
      <w:bookmarkStart w:id="5972" w:name="_Toc105674648"/>
      <w:bookmarkStart w:id="5973" w:name="_Toc130502696"/>
      <w:bookmarkStart w:id="5974" w:name="_Toc153625483"/>
      <w:bookmarkStart w:id="5975" w:name="_Toc185505716"/>
      <w:bookmarkStart w:id="5976" w:name="_Toc212046245"/>
      <w:r w:rsidRPr="000A0A5F">
        <w:t>5.7.3.3.2</w:t>
      </w:r>
      <w:r w:rsidRPr="000A0A5F">
        <w:tab/>
        <w:t>Resource definition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50"/>
      </w:pPr>
      <w:bookmarkStart w:id="5977" w:name="_Toc11247546"/>
      <w:bookmarkStart w:id="5978" w:name="_Toc27044685"/>
      <w:bookmarkStart w:id="5979" w:name="_Toc36033727"/>
      <w:bookmarkStart w:id="5980" w:name="_Toc45131873"/>
      <w:bookmarkStart w:id="5981" w:name="_Toc49776158"/>
      <w:bookmarkStart w:id="5982" w:name="_Toc51747078"/>
      <w:bookmarkStart w:id="5983" w:name="_Toc66360639"/>
      <w:bookmarkStart w:id="5984" w:name="_Toc68105144"/>
      <w:bookmarkStart w:id="5985" w:name="_Toc74755774"/>
      <w:bookmarkStart w:id="5986" w:name="_Toc105674649"/>
      <w:bookmarkStart w:id="5987" w:name="_Toc130502697"/>
      <w:bookmarkStart w:id="5988" w:name="_Toc153625484"/>
      <w:bookmarkStart w:id="5989" w:name="_Toc185505717"/>
      <w:bookmarkStart w:id="5990" w:name="_Toc212046246"/>
      <w:r w:rsidRPr="000A0A5F">
        <w:t>5.7.3.3.3</w:t>
      </w:r>
      <w:r w:rsidRPr="000A0A5F">
        <w:tab/>
        <w:t>Resource methods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D1DF047" w14:textId="77777777" w:rsidR="00CB0DD7" w:rsidRPr="000A0A5F" w:rsidRDefault="00CB0DD7">
      <w:pPr>
        <w:pStyle w:val="6"/>
      </w:pPr>
      <w:bookmarkStart w:id="5991" w:name="_Toc11247547"/>
      <w:bookmarkStart w:id="5992" w:name="_Toc27044686"/>
      <w:bookmarkStart w:id="5993" w:name="_Toc36033728"/>
      <w:bookmarkStart w:id="5994" w:name="_Toc45131874"/>
      <w:bookmarkStart w:id="5995" w:name="_Toc49776159"/>
      <w:bookmarkStart w:id="5996" w:name="_Toc51747079"/>
      <w:bookmarkStart w:id="5997" w:name="_Toc66360640"/>
      <w:bookmarkStart w:id="5998" w:name="_Toc68105145"/>
      <w:bookmarkStart w:id="5999" w:name="_Toc74755775"/>
      <w:bookmarkStart w:id="6000" w:name="_Toc105674650"/>
      <w:bookmarkStart w:id="6001" w:name="_Toc130502698"/>
      <w:bookmarkStart w:id="6002" w:name="_Toc153625485"/>
      <w:bookmarkStart w:id="6003" w:name="_Toc185505718"/>
      <w:bookmarkStart w:id="6004" w:name="_Toc212046247"/>
      <w:r w:rsidRPr="000A0A5F">
        <w:t>5.7.3.3.3.1</w:t>
      </w:r>
      <w:r w:rsidRPr="000A0A5F">
        <w:tab/>
        <w:t>GET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pPr>
        <w:pStyle w:val="6"/>
      </w:pPr>
      <w:bookmarkStart w:id="6005" w:name="_Toc11247548"/>
      <w:bookmarkStart w:id="6006" w:name="_Toc27044687"/>
      <w:bookmarkStart w:id="6007" w:name="_Toc36033729"/>
      <w:bookmarkStart w:id="6008" w:name="_Toc45131875"/>
      <w:bookmarkStart w:id="6009" w:name="_Toc49776160"/>
      <w:bookmarkStart w:id="6010" w:name="_Toc51747080"/>
      <w:bookmarkStart w:id="6011" w:name="_Toc66360641"/>
      <w:bookmarkStart w:id="6012" w:name="_Toc68105146"/>
      <w:bookmarkStart w:id="6013" w:name="_Toc74755776"/>
      <w:bookmarkStart w:id="6014" w:name="_Toc105674651"/>
      <w:bookmarkStart w:id="6015" w:name="_Toc130502699"/>
      <w:bookmarkStart w:id="6016" w:name="_Toc153625486"/>
      <w:bookmarkStart w:id="6017" w:name="_Toc185505719"/>
      <w:bookmarkStart w:id="6018" w:name="_Toc212046248"/>
      <w:r w:rsidRPr="000A0A5F">
        <w:t>5.7.3.3.3.2</w:t>
      </w:r>
      <w:r w:rsidRPr="000A0A5F">
        <w:tab/>
        <w:t>PUT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pPr>
        <w:pStyle w:val="6"/>
      </w:pPr>
      <w:bookmarkStart w:id="6019" w:name="_Toc11247549"/>
      <w:bookmarkStart w:id="6020" w:name="_Toc27044688"/>
      <w:bookmarkStart w:id="6021" w:name="_Toc36033730"/>
      <w:bookmarkStart w:id="6022" w:name="_Toc45131876"/>
      <w:bookmarkStart w:id="6023" w:name="_Toc49776161"/>
      <w:bookmarkStart w:id="6024" w:name="_Toc51747081"/>
      <w:bookmarkStart w:id="6025" w:name="_Toc66360642"/>
      <w:bookmarkStart w:id="6026" w:name="_Toc68105147"/>
      <w:bookmarkStart w:id="6027" w:name="_Toc74755777"/>
      <w:bookmarkStart w:id="6028" w:name="_Toc105674652"/>
      <w:bookmarkStart w:id="6029" w:name="_Toc130502700"/>
      <w:bookmarkStart w:id="6030" w:name="_Toc153625487"/>
      <w:bookmarkStart w:id="6031" w:name="_Toc185505720"/>
      <w:bookmarkStart w:id="6032" w:name="_Toc212046249"/>
      <w:r w:rsidRPr="000A0A5F">
        <w:t>5.7.3.3.3.3</w:t>
      </w:r>
      <w:r w:rsidRPr="000A0A5F">
        <w:tab/>
        <w:t>PATCH</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AA07DE1" w14:textId="77777777" w:rsidR="00B97EBD" w:rsidRPr="000A0A5F" w:rsidRDefault="00B97EBD" w:rsidP="00B97EBD">
      <w:bookmarkStart w:id="6033" w:name="_Toc11247550"/>
      <w:bookmarkStart w:id="6034" w:name="_Toc27044689"/>
      <w:bookmarkStart w:id="6035" w:name="_Toc36033731"/>
      <w:bookmarkStart w:id="6036" w:name="_Toc45131877"/>
      <w:bookmarkStart w:id="6037" w:name="_Toc49776162"/>
      <w:bookmarkStart w:id="6038" w:name="_Toc51747082"/>
      <w:bookmarkStart w:id="6039" w:name="_Toc66360643"/>
      <w:bookmarkStart w:id="6040" w:name="_Toc68105148"/>
      <w:bookmarkStart w:id="6041"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pPr>
        <w:pStyle w:val="6"/>
      </w:pPr>
      <w:bookmarkStart w:id="6042" w:name="_Toc105674653"/>
      <w:bookmarkStart w:id="6043" w:name="_Toc130502701"/>
      <w:bookmarkStart w:id="6044" w:name="_Toc153625488"/>
      <w:bookmarkStart w:id="6045" w:name="_Toc185505721"/>
      <w:bookmarkStart w:id="6046" w:name="_Toc212046250"/>
      <w:r w:rsidRPr="000A0A5F">
        <w:t>5.7.3.3.3.4</w:t>
      </w:r>
      <w:r w:rsidRPr="000A0A5F">
        <w:tab/>
        <w:t>POST</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7424D233"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pPr>
        <w:pStyle w:val="6"/>
      </w:pPr>
      <w:bookmarkStart w:id="6047" w:name="_Toc11247551"/>
      <w:bookmarkStart w:id="6048" w:name="_Toc27044690"/>
      <w:bookmarkStart w:id="6049" w:name="_Toc36033732"/>
      <w:bookmarkStart w:id="6050" w:name="_Toc45131878"/>
      <w:bookmarkStart w:id="6051" w:name="_Toc49776163"/>
      <w:bookmarkStart w:id="6052" w:name="_Toc51747083"/>
      <w:bookmarkStart w:id="6053" w:name="_Toc66360644"/>
      <w:bookmarkStart w:id="6054" w:name="_Toc68105149"/>
      <w:bookmarkStart w:id="6055" w:name="_Toc74755779"/>
      <w:bookmarkStart w:id="6056" w:name="_Toc105674654"/>
      <w:bookmarkStart w:id="6057" w:name="_Toc130502702"/>
      <w:bookmarkStart w:id="6058" w:name="_Toc153625489"/>
      <w:bookmarkStart w:id="6059" w:name="_Toc185505722"/>
      <w:bookmarkStart w:id="6060" w:name="_Toc212046251"/>
      <w:r w:rsidRPr="000A0A5F">
        <w:t>5.7.3.3.3.5</w:t>
      </w:r>
      <w:r w:rsidRPr="000A0A5F">
        <w:tab/>
        <w:t>DELETE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40"/>
      </w:pPr>
      <w:bookmarkStart w:id="6061" w:name="_Toc11247552"/>
      <w:bookmarkStart w:id="6062" w:name="_Toc27044691"/>
      <w:bookmarkStart w:id="6063" w:name="_Toc36033733"/>
      <w:bookmarkStart w:id="6064" w:name="_Toc45131879"/>
      <w:bookmarkStart w:id="6065" w:name="_Toc49776164"/>
      <w:bookmarkStart w:id="6066" w:name="_Toc51747084"/>
      <w:bookmarkStart w:id="6067" w:name="_Toc66360645"/>
      <w:bookmarkStart w:id="6068" w:name="_Toc68105150"/>
      <w:bookmarkStart w:id="6069" w:name="_Toc74755780"/>
      <w:bookmarkStart w:id="6070" w:name="_Toc105674655"/>
      <w:bookmarkStart w:id="6071" w:name="_Toc130502703"/>
      <w:bookmarkStart w:id="6072" w:name="_Toc153625490"/>
      <w:bookmarkStart w:id="6073" w:name="_Toc185505723"/>
      <w:bookmarkStart w:id="6074" w:name="_Toc212046252"/>
      <w:r w:rsidRPr="000A0A5F">
        <w:t>5.7.3.4</w:t>
      </w:r>
      <w:r w:rsidRPr="000A0A5F">
        <w:tab/>
        <w:t>Void</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8BE6DBB" w14:textId="77777777" w:rsidR="00CB0DD7" w:rsidRPr="000A0A5F" w:rsidRDefault="00CB0DD7">
      <w:pPr>
        <w:pStyle w:val="30"/>
      </w:pPr>
      <w:bookmarkStart w:id="6075" w:name="_Toc66360646"/>
      <w:bookmarkStart w:id="6076" w:name="_Toc68105151"/>
      <w:bookmarkStart w:id="6077" w:name="_Toc74755781"/>
      <w:bookmarkStart w:id="6078" w:name="_Toc105674656"/>
      <w:bookmarkStart w:id="6079" w:name="_Toc130502704"/>
      <w:bookmarkStart w:id="6080" w:name="_Toc153625491"/>
      <w:bookmarkStart w:id="6081" w:name="_Toc185505724"/>
      <w:bookmarkStart w:id="6082" w:name="_Toc212046253"/>
      <w:r w:rsidRPr="000A0A5F">
        <w:t>5.7.</w:t>
      </w:r>
      <w:r w:rsidR="00C9682D" w:rsidRPr="000A0A5F">
        <w:t>3A</w:t>
      </w:r>
      <w:r w:rsidRPr="000A0A5F">
        <w:tab/>
        <w:t>Notifications</w:t>
      </w:r>
      <w:bookmarkEnd w:id="6075"/>
      <w:bookmarkEnd w:id="6076"/>
      <w:bookmarkEnd w:id="6077"/>
      <w:bookmarkEnd w:id="6078"/>
      <w:bookmarkEnd w:id="6079"/>
      <w:bookmarkEnd w:id="6080"/>
      <w:bookmarkEnd w:id="6081"/>
      <w:bookmarkEnd w:id="6082"/>
    </w:p>
    <w:p w14:paraId="0C845051" w14:textId="77777777" w:rsidR="00CB0DD7" w:rsidRPr="000A0A5F" w:rsidRDefault="00CB0DD7">
      <w:pPr>
        <w:pStyle w:val="40"/>
      </w:pPr>
      <w:bookmarkStart w:id="6083" w:name="_Toc66360647"/>
      <w:bookmarkStart w:id="6084" w:name="_Toc68105152"/>
      <w:bookmarkStart w:id="6085" w:name="_Toc74755782"/>
      <w:bookmarkStart w:id="6086" w:name="_Toc105674657"/>
      <w:bookmarkStart w:id="6087" w:name="_Toc130502705"/>
      <w:bookmarkStart w:id="6088" w:name="_Toc153625492"/>
      <w:bookmarkStart w:id="6089" w:name="_Toc185505725"/>
      <w:bookmarkStart w:id="6090" w:name="_Toc212046254"/>
      <w:r w:rsidRPr="000A0A5F">
        <w:t>5.7.</w:t>
      </w:r>
      <w:r w:rsidR="00C9682D" w:rsidRPr="000A0A5F">
        <w:t>3A</w:t>
      </w:r>
      <w:r w:rsidRPr="000A0A5F">
        <w:t>.1</w:t>
      </w:r>
      <w:r w:rsidRPr="000A0A5F">
        <w:tab/>
        <w:t>General</w:t>
      </w:r>
      <w:bookmarkEnd w:id="6083"/>
      <w:bookmarkEnd w:id="6084"/>
      <w:bookmarkEnd w:id="6085"/>
      <w:bookmarkEnd w:id="6086"/>
      <w:bookmarkEnd w:id="6087"/>
      <w:bookmarkEnd w:id="6088"/>
      <w:bookmarkEnd w:id="6089"/>
      <w:bookmarkEnd w:id="6090"/>
    </w:p>
    <w:p w14:paraId="4B09DB70" w14:textId="77777777" w:rsidR="00CB0DD7" w:rsidRPr="000A0A5F" w:rsidRDefault="00CB0DD7">
      <w:r w:rsidRPr="000A0A5F">
        <w:t xml:space="preserve">The notifications provided by the </w:t>
      </w:r>
      <w:r w:rsidRPr="000A0A5F">
        <w:rPr>
          <w:rFonts w:eastAsia="等线"/>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40"/>
      </w:pPr>
      <w:bookmarkStart w:id="6091" w:name="_Toc66360648"/>
      <w:bookmarkStart w:id="6092" w:name="_Toc68105153"/>
      <w:bookmarkStart w:id="6093" w:name="_Toc74755783"/>
      <w:bookmarkStart w:id="6094" w:name="_Toc105674658"/>
      <w:bookmarkStart w:id="6095" w:name="_Toc130502706"/>
      <w:bookmarkStart w:id="6096" w:name="_Toc153625493"/>
      <w:bookmarkStart w:id="6097" w:name="_Toc185505726"/>
      <w:bookmarkStart w:id="6098" w:name="_Toc212046255"/>
      <w:r w:rsidRPr="000A0A5F">
        <w:lastRenderedPageBreak/>
        <w:t>5.7.</w:t>
      </w:r>
      <w:r w:rsidR="00AC7221" w:rsidRPr="000A0A5F">
        <w:t>3A</w:t>
      </w:r>
      <w:r w:rsidRPr="000A0A5F">
        <w:t>.2</w:t>
      </w:r>
      <w:r w:rsidRPr="000A0A5F">
        <w:tab/>
        <w:t>Device Triggering Delivery Report Notification</w:t>
      </w:r>
      <w:bookmarkEnd w:id="6091"/>
      <w:bookmarkEnd w:id="6092"/>
      <w:bookmarkEnd w:id="6093"/>
      <w:bookmarkEnd w:id="6094"/>
      <w:bookmarkEnd w:id="6095"/>
      <w:bookmarkEnd w:id="6096"/>
      <w:bookmarkEnd w:id="6097"/>
      <w:bookmarkEnd w:id="6098"/>
    </w:p>
    <w:p w14:paraId="3BD33E44" w14:textId="77777777" w:rsidR="00CB0DD7" w:rsidRPr="000A0A5F" w:rsidRDefault="00CB0DD7">
      <w:pPr>
        <w:pStyle w:val="50"/>
        <w:rPr>
          <w:noProof/>
        </w:rPr>
      </w:pPr>
      <w:bookmarkStart w:id="6099" w:name="_Toc66360649"/>
      <w:bookmarkStart w:id="6100" w:name="_Toc68105154"/>
      <w:bookmarkStart w:id="6101" w:name="_Toc74755784"/>
      <w:bookmarkStart w:id="6102" w:name="_Toc105674659"/>
      <w:bookmarkStart w:id="6103" w:name="_Toc130502707"/>
      <w:bookmarkStart w:id="6104" w:name="_Toc153625494"/>
      <w:bookmarkStart w:id="6105" w:name="_Toc185505727"/>
      <w:bookmarkStart w:id="6106" w:name="_Toc212046256"/>
      <w:r w:rsidRPr="000A0A5F">
        <w:t>5.7.</w:t>
      </w:r>
      <w:r w:rsidR="00AC7221" w:rsidRPr="000A0A5F">
        <w:t>3A</w:t>
      </w:r>
      <w:r w:rsidRPr="000A0A5F">
        <w:t>.2</w:t>
      </w:r>
      <w:r w:rsidRPr="000A0A5F">
        <w:rPr>
          <w:noProof/>
        </w:rPr>
        <w:t>.1</w:t>
      </w:r>
      <w:r w:rsidRPr="000A0A5F">
        <w:rPr>
          <w:noProof/>
        </w:rPr>
        <w:tab/>
        <w:t>Description</w:t>
      </w:r>
      <w:bookmarkEnd w:id="6099"/>
      <w:bookmarkEnd w:id="6100"/>
      <w:bookmarkEnd w:id="6101"/>
      <w:bookmarkEnd w:id="6102"/>
      <w:bookmarkEnd w:id="6103"/>
      <w:bookmarkEnd w:id="6104"/>
      <w:bookmarkEnd w:id="6105"/>
      <w:bookmarkEnd w:id="6106"/>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50"/>
        <w:rPr>
          <w:noProof/>
        </w:rPr>
      </w:pPr>
      <w:bookmarkStart w:id="6107" w:name="_Toc66360650"/>
      <w:bookmarkStart w:id="6108" w:name="_Toc68105155"/>
      <w:bookmarkStart w:id="6109" w:name="_Toc74755785"/>
      <w:bookmarkStart w:id="6110" w:name="_Toc105674660"/>
      <w:bookmarkStart w:id="6111" w:name="_Toc130502708"/>
      <w:bookmarkStart w:id="6112" w:name="_Toc153625495"/>
      <w:bookmarkStart w:id="6113" w:name="_Toc185505728"/>
      <w:bookmarkStart w:id="6114" w:name="_Toc212046257"/>
      <w:r w:rsidRPr="000A0A5F">
        <w:t>5.7.</w:t>
      </w:r>
      <w:r w:rsidR="00AC7221" w:rsidRPr="000A0A5F">
        <w:t>3A</w:t>
      </w:r>
      <w:r w:rsidRPr="000A0A5F">
        <w:t>.2</w:t>
      </w:r>
      <w:r w:rsidRPr="000A0A5F">
        <w:rPr>
          <w:noProof/>
        </w:rPr>
        <w:t>.2</w:t>
      </w:r>
      <w:r w:rsidRPr="000A0A5F">
        <w:rPr>
          <w:noProof/>
        </w:rPr>
        <w:tab/>
        <w:t>Target URI</w:t>
      </w:r>
      <w:bookmarkEnd w:id="6107"/>
      <w:bookmarkEnd w:id="6108"/>
      <w:bookmarkEnd w:id="6109"/>
      <w:bookmarkEnd w:id="6110"/>
      <w:bookmarkEnd w:id="6111"/>
      <w:bookmarkEnd w:id="6112"/>
      <w:bookmarkEnd w:id="6113"/>
      <w:bookmarkEnd w:id="6114"/>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50"/>
        <w:rPr>
          <w:noProof/>
        </w:rPr>
      </w:pPr>
      <w:bookmarkStart w:id="6115" w:name="_Toc66360651"/>
      <w:bookmarkStart w:id="6116" w:name="_Toc68105156"/>
      <w:bookmarkStart w:id="6117" w:name="_Toc74755786"/>
      <w:bookmarkStart w:id="6118" w:name="_Toc105674661"/>
      <w:bookmarkStart w:id="6119" w:name="_Toc130502709"/>
      <w:bookmarkStart w:id="6120" w:name="_Toc153625496"/>
      <w:bookmarkStart w:id="6121" w:name="_Toc185505729"/>
      <w:bookmarkStart w:id="6122" w:name="_Toc212046258"/>
      <w:r w:rsidRPr="000A0A5F">
        <w:t>5.7.</w:t>
      </w:r>
      <w:r w:rsidR="00AC7221" w:rsidRPr="000A0A5F">
        <w:t>3A</w:t>
      </w:r>
      <w:r w:rsidRPr="000A0A5F">
        <w:t>.2</w:t>
      </w:r>
      <w:r w:rsidRPr="000A0A5F">
        <w:rPr>
          <w:noProof/>
        </w:rPr>
        <w:t>.3</w:t>
      </w:r>
      <w:r w:rsidRPr="000A0A5F">
        <w:rPr>
          <w:noProof/>
        </w:rPr>
        <w:tab/>
        <w:t>Standard Methods</w:t>
      </w:r>
      <w:bookmarkEnd w:id="6115"/>
      <w:bookmarkEnd w:id="6116"/>
      <w:bookmarkEnd w:id="6117"/>
      <w:bookmarkEnd w:id="6118"/>
      <w:bookmarkEnd w:id="6119"/>
      <w:bookmarkEnd w:id="6120"/>
      <w:bookmarkEnd w:id="6121"/>
      <w:bookmarkEnd w:id="6122"/>
    </w:p>
    <w:p w14:paraId="7B3B71D7" w14:textId="77777777" w:rsidR="00CB0DD7" w:rsidRPr="000A0A5F" w:rsidRDefault="00CB0DD7">
      <w:pPr>
        <w:pStyle w:val="6"/>
        <w:rPr>
          <w:noProof/>
        </w:rPr>
      </w:pPr>
      <w:bookmarkStart w:id="6123" w:name="_Toc66360652"/>
      <w:bookmarkStart w:id="6124" w:name="_Toc68105157"/>
      <w:bookmarkStart w:id="6125" w:name="_Toc74755787"/>
      <w:bookmarkStart w:id="6126" w:name="_Toc105674662"/>
      <w:bookmarkStart w:id="6127" w:name="_Toc130502710"/>
      <w:bookmarkStart w:id="6128" w:name="_Toc153625497"/>
      <w:bookmarkStart w:id="6129" w:name="_Toc185505730"/>
      <w:bookmarkStart w:id="6130" w:name="_Toc212046259"/>
      <w:r w:rsidRPr="000A0A5F">
        <w:t>5.7.</w:t>
      </w:r>
      <w:r w:rsidR="00AC7221" w:rsidRPr="000A0A5F">
        <w:t>3A</w:t>
      </w:r>
      <w:r w:rsidRPr="000A0A5F">
        <w:t>.2.3</w:t>
      </w:r>
      <w:r w:rsidRPr="000A0A5F">
        <w:rPr>
          <w:noProof/>
        </w:rPr>
        <w:t>.1</w:t>
      </w:r>
      <w:r w:rsidRPr="000A0A5F">
        <w:rPr>
          <w:noProof/>
        </w:rPr>
        <w:tab/>
      </w:r>
      <w:r w:rsidRPr="000A0A5F">
        <w:t>Notification via POST</w:t>
      </w:r>
      <w:bookmarkEnd w:id="6123"/>
      <w:bookmarkEnd w:id="6124"/>
      <w:bookmarkEnd w:id="6125"/>
      <w:bookmarkEnd w:id="6126"/>
      <w:bookmarkEnd w:id="6127"/>
      <w:bookmarkEnd w:id="6128"/>
      <w:bookmarkEnd w:id="6129"/>
      <w:bookmarkEnd w:id="6130"/>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pPr>
        <w:pStyle w:val="6"/>
        <w:rPr>
          <w:noProof/>
        </w:rPr>
      </w:pPr>
      <w:bookmarkStart w:id="6131" w:name="_Toc66360653"/>
      <w:bookmarkStart w:id="6132" w:name="_Toc68105158"/>
      <w:bookmarkStart w:id="6133" w:name="_Toc74755788"/>
      <w:bookmarkStart w:id="6134" w:name="_Toc105674663"/>
      <w:bookmarkStart w:id="6135" w:name="_Toc130502711"/>
      <w:bookmarkStart w:id="6136" w:name="_Toc153625498"/>
      <w:bookmarkStart w:id="6137" w:name="_Toc185505731"/>
      <w:bookmarkStart w:id="6138" w:name="_Toc212046260"/>
      <w:r w:rsidRPr="000A0A5F">
        <w:t>5.7.3a.2.3</w:t>
      </w:r>
      <w:r w:rsidRPr="000A0A5F">
        <w:rPr>
          <w:noProof/>
        </w:rPr>
        <w:t>.2</w:t>
      </w:r>
      <w:r w:rsidRPr="000A0A5F">
        <w:rPr>
          <w:noProof/>
        </w:rPr>
        <w:tab/>
      </w:r>
      <w:r w:rsidRPr="000A0A5F">
        <w:t>Notification via Websocket</w:t>
      </w:r>
      <w:bookmarkEnd w:id="6131"/>
      <w:bookmarkEnd w:id="6132"/>
      <w:bookmarkEnd w:id="6133"/>
      <w:bookmarkEnd w:id="6134"/>
      <w:bookmarkEnd w:id="6135"/>
      <w:bookmarkEnd w:id="6136"/>
      <w:bookmarkEnd w:id="6137"/>
      <w:bookmarkEnd w:id="6138"/>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30"/>
      </w:pPr>
      <w:bookmarkStart w:id="6139" w:name="_Toc11247558"/>
      <w:bookmarkStart w:id="6140" w:name="_Toc27044697"/>
      <w:bookmarkStart w:id="6141" w:name="_Toc36033739"/>
      <w:bookmarkStart w:id="6142" w:name="_Toc45131885"/>
      <w:bookmarkStart w:id="6143" w:name="_Toc49776170"/>
      <w:bookmarkStart w:id="6144" w:name="_Toc51747090"/>
      <w:bookmarkStart w:id="6145" w:name="_Toc66360654"/>
      <w:bookmarkStart w:id="6146" w:name="_Toc68105159"/>
      <w:bookmarkStart w:id="6147" w:name="_Toc74755789"/>
      <w:bookmarkStart w:id="6148" w:name="_Toc105674664"/>
      <w:bookmarkStart w:id="6149" w:name="_Toc130502712"/>
      <w:bookmarkStart w:id="6150" w:name="_Toc153625499"/>
      <w:bookmarkStart w:id="6151" w:name="_Toc185505732"/>
      <w:bookmarkStart w:id="6152" w:name="_Toc212046261"/>
      <w:r w:rsidRPr="000A0A5F">
        <w:t>5.7.4</w:t>
      </w:r>
      <w:r w:rsidRPr="000A0A5F">
        <w:tab/>
        <w:t>Used Features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30"/>
      </w:pPr>
      <w:bookmarkStart w:id="6153" w:name="_Toc130502713"/>
      <w:bookmarkStart w:id="6154" w:name="_Toc153625500"/>
      <w:bookmarkStart w:id="6155" w:name="_Toc185505733"/>
      <w:bookmarkStart w:id="6156" w:name="_Toc212046262"/>
      <w:r w:rsidRPr="000A0A5F">
        <w:t>5.7.5</w:t>
      </w:r>
      <w:r w:rsidRPr="000A0A5F">
        <w:tab/>
        <w:t>Error handling</w:t>
      </w:r>
      <w:bookmarkEnd w:id="6153"/>
      <w:bookmarkEnd w:id="6154"/>
      <w:bookmarkEnd w:id="6155"/>
      <w:bookmarkEnd w:id="6156"/>
    </w:p>
    <w:p w14:paraId="638EE3A3" w14:textId="77777777" w:rsidR="00F72479" w:rsidRPr="000A0A5F" w:rsidRDefault="00F72479" w:rsidP="00F72479">
      <w:pPr>
        <w:pStyle w:val="40"/>
      </w:pPr>
      <w:bookmarkStart w:id="6157" w:name="_Toc130502714"/>
      <w:bookmarkStart w:id="6158" w:name="_Toc153625501"/>
      <w:bookmarkStart w:id="6159" w:name="_Toc185505734"/>
      <w:bookmarkStart w:id="6160" w:name="_Toc212046263"/>
      <w:r w:rsidRPr="000A0A5F">
        <w:t>5.7.5.1</w:t>
      </w:r>
      <w:r w:rsidRPr="000A0A5F">
        <w:tab/>
        <w:t>General</w:t>
      </w:r>
      <w:bookmarkEnd w:id="6157"/>
      <w:bookmarkEnd w:id="6158"/>
      <w:bookmarkEnd w:id="6159"/>
      <w:bookmarkEnd w:id="616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40"/>
      </w:pPr>
      <w:bookmarkStart w:id="6161" w:name="_Toc130502715"/>
      <w:bookmarkStart w:id="6162" w:name="_Toc153625502"/>
      <w:bookmarkStart w:id="6163" w:name="_Toc185505735"/>
      <w:bookmarkStart w:id="6164" w:name="_Toc212046264"/>
      <w:r w:rsidRPr="000A0A5F">
        <w:t>5.7.5.2</w:t>
      </w:r>
      <w:r w:rsidRPr="000A0A5F">
        <w:tab/>
        <w:t>Protocol Errors</w:t>
      </w:r>
      <w:bookmarkEnd w:id="6161"/>
      <w:bookmarkEnd w:id="6162"/>
      <w:bookmarkEnd w:id="6163"/>
      <w:bookmarkEnd w:id="616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等线"/>
          <w:lang w:eastAsia="zh-CN"/>
        </w:rPr>
        <w:t>DeviceTriggering</w:t>
      </w:r>
      <w:r w:rsidRPr="000A0A5F">
        <w:t xml:space="preserve"> API.</w:t>
      </w:r>
    </w:p>
    <w:p w14:paraId="0AD99633" w14:textId="77777777" w:rsidR="00F72479" w:rsidRPr="000A0A5F" w:rsidRDefault="00F72479" w:rsidP="00F72479">
      <w:pPr>
        <w:pStyle w:val="40"/>
      </w:pPr>
      <w:bookmarkStart w:id="6165" w:name="_Toc130502716"/>
      <w:bookmarkStart w:id="6166" w:name="_Toc153625503"/>
      <w:bookmarkStart w:id="6167" w:name="_Toc185505736"/>
      <w:bookmarkStart w:id="6168" w:name="_Toc212046265"/>
      <w:r w:rsidRPr="000A0A5F">
        <w:t>5.7.5.3</w:t>
      </w:r>
      <w:r w:rsidRPr="000A0A5F">
        <w:tab/>
        <w:t>Application Errors</w:t>
      </w:r>
      <w:bookmarkEnd w:id="6165"/>
      <w:bookmarkEnd w:id="6166"/>
      <w:bookmarkEnd w:id="6167"/>
      <w:bookmarkEnd w:id="6168"/>
    </w:p>
    <w:p w14:paraId="5863D33B" w14:textId="77777777" w:rsidR="00F72479" w:rsidRPr="000A0A5F" w:rsidRDefault="00F72479" w:rsidP="00F72479">
      <w:r w:rsidRPr="000A0A5F">
        <w:t xml:space="preserve">The application errors defined for </w:t>
      </w:r>
      <w:r w:rsidRPr="000A0A5F">
        <w:rPr>
          <w:rFonts w:eastAsia="等线"/>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2"/>
      </w:pPr>
      <w:bookmarkStart w:id="6169" w:name="_Toc11247559"/>
      <w:bookmarkStart w:id="6170" w:name="_Toc27044698"/>
      <w:bookmarkStart w:id="6171" w:name="_Toc36033740"/>
      <w:bookmarkStart w:id="6172" w:name="_Toc45131886"/>
      <w:bookmarkStart w:id="6173" w:name="_Toc49776171"/>
      <w:bookmarkStart w:id="6174" w:name="_Toc51747091"/>
      <w:bookmarkStart w:id="6175" w:name="_Toc66360655"/>
      <w:bookmarkStart w:id="6176" w:name="_Toc68105160"/>
      <w:bookmarkStart w:id="6177" w:name="_Toc74755790"/>
      <w:bookmarkStart w:id="6178" w:name="_Toc105674665"/>
      <w:bookmarkStart w:id="6179" w:name="_Toc130502717"/>
      <w:bookmarkStart w:id="6180" w:name="_Toc153625504"/>
      <w:bookmarkStart w:id="6181" w:name="_Toc185505737"/>
      <w:bookmarkStart w:id="6182" w:name="_Toc212046266"/>
      <w:r w:rsidRPr="000A0A5F">
        <w:lastRenderedPageBreak/>
        <w:t>5.8</w:t>
      </w:r>
      <w:r w:rsidRPr="000A0A5F">
        <w:tab/>
        <w:t>GMD via MBMS related APIs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756CFA56" w14:textId="77777777" w:rsidR="00CB0DD7" w:rsidRPr="000A0A5F" w:rsidRDefault="00CB0DD7">
      <w:pPr>
        <w:pStyle w:val="30"/>
      </w:pPr>
      <w:bookmarkStart w:id="6183" w:name="_Toc11247560"/>
      <w:bookmarkStart w:id="6184" w:name="_Toc27044699"/>
      <w:bookmarkStart w:id="6185" w:name="_Toc36033741"/>
      <w:bookmarkStart w:id="6186" w:name="_Toc45131887"/>
      <w:bookmarkStart w:id="6187" w:name="_Toc49776172"/>
      <w:bookmarkStart w:id="6188" w:name="_Toc51747092"/>
      <w:bookmarkStart w:id="6189" w:name="_Toc66360656"/>
      <w:bookmarkStart w:id="6190" w:name="_Toc68105161"/>
      <w:bookmarkStart w:id="6191" w:name="_Toc74755791"/>
      <w:bookmarkStart w:id="6192" w:name="_Toc105674666"/>
      <w:bookmarkStart w:id="6193" w:name="_Toc130502718"/>
      <w:bookmarkStart w:id="6194" w:name="_Toc153625505"/>
      <w:bookmarkStart w:id="6195" w:name="_Toc185505738"/>
      <w:bookmarkStart w:id="6196" w:name="_Toc212046267"/>
      <w:r w:rsidRPr="000A0A5F">
        <w:t>5.8.1</w:t>
      </w:r>
      <w:r w:rsidRPr="000A0A5F">
        <w:tab/>
        <w:t>Overview</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30"/>
      </w:pPr>
      <w:bookmarkStart w:id="6197" w:name="_Toc11247561"/>
      <w:bookmarkStart w:id="6198" w:name="_Toc27044700"/>
      <w:bookmarkStart w:id="6199" w:name="_Toc36033742"/>
      <w:bookmarkStart w:id="6200" w:name="_Toc45131888"/>
      <w:bookmarkStart w:id="6201" w:name="_Toc49776173"/>
      <w:bookmarkStart w:id="6202" w:name="_Toc51747093"/>
      <w:bookmarkStart w:id="6203" w:name="_Toc66360657"/>
      <w:bookmarkStart w:id="6204" w:name="_Toc68105162"/>
      <w:bookmarkStart w:id="6205" w:name="_Toc74755792"/>
      <w:bookmarkStart w:id="6206" w:name="_Toc105674667"/>
      <w:bookmarkStart w:id="6207" w:name="_Toc130502719"/>
      <w:bookmarkStart w:id="6208" w:name="_Toc153625506"/>
      <w:bookmarkStart w:id="6209" w:name="_Toc185505739"/>
      <w:bookmarkStart w:id="6210" w:name="_Toc212046268"/>
      <w:r w:rsidRPr="000A0A5F">
        <w:t>5.8.2</w:t>
      </w:r>
      <w:r w:rsidRPr="000A0A5F">
        <w:tab/>
        <w:t>GMDviaMBMSbyMB2 API</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r w:rsidRPr="000A0A5F">
        <w:t xml:space="preserve"> </w:t>
      </w:r>
    </w:p>
    <w:p w14:paraId="4ADA24E5" w14:textId="77777777" w:rsidR="00CB0DD7" w:rsidRPr="000A0A5F" w:rsidRDefault="00CB0DD7">
      <w:pPr>
        <w:pStyle w:val="40"/>
      </w:pPr>
      <w:bookmarkStart w:id="6211" w:name="_Toc11247562"/>
      <w:bookmarkStart w:id="6212" w:name="_Toc27044701"/>
      <w:bookmarkStart w:id="6213" w:name="_Toc36033743"/>
      <w:bookmarkStart w:id="6214" w:name="_Toc45131889"/>
      <w:bookmarkStart w:id="6215" w:name="_Toc49776174"/>
      <w:bookmarkStart w:id="6216" w:name="_Toc51747094"/>
      <w:bookmarkStart w:id="6217" w:name="_Toc66360658"/>
      <w:bookmarkStart w:id="6218" w:name="_Toc68105163"/>
      <w:bookmarkStart w:id="6219" w:name="_Toc74755793"/>
      <w:bookmarkStart w:id="6220" w:name="_Toc105674668"/>
      <w:bookmarkStart w:id="6221" w:name="_Toc130502720"/>
      <w:bookmarkStart w:id="6222" w:name="_Toc153625507"/>
      <w:bookmarkStart w:id="6223" w:name="_Toc185505740"/>
      <w:bookmarkStart w:id="6224" w:name="_Toc212046269"/>
      <w:r w:rsidRPr="000A0A5F">
        <w:t>5.8.2.1</w:t>
      </w:r>
      <w:r w:rsidRPr="000A0A5F">
        <w:tab/>
        <w:t>Data model</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2DC633B8" w14:textId="77777777" w:rsidR="00CB0DD7" w:rsidRPr="000A0A5F" w:rsidRDefault="00CB0DD7">
      <w:pPr>
        <w:pStyle w:val="50"/>
      </w:pPr>
      <w:bookmarkStart w:id="6225" w:name="_Toc11247563"/>
      <w:bookmarkStart w:id="6226" w:name="_Toc27044702"/>
      <w:bookmarkStart w:id="6227" w:name="_Toc36033744"/>
      <w:bookmarkStart w:id="6228" w:name="_Toc45131890"/>
      <w:bookmarkStart w:id="6229" w:name="_Toc49776175"/>
      <w:bookmarkStart w:id="6230" w:name="_Toc51747095"/>
      <w:bookmarkStart w:id="6231" w:name="_Toc66360659"/>
      <w:bookmarkStart w:id="6232" w:name="_Toc68105164"/>
      <w:bookmarkStart w:id="6233" w:name="_Toc74755794"/>
      <w:bookmarkStart w:id="6234" w:name="_Toc105674669"/>
      <w:bookmarkStart w:id="6235" w:name="_Toc130502721"/>
      <w:bookmarkStart w:id="6236" w:name="_Toc153625508"/>
      <w:bookmarkStart w:id="6237" w:name="_Toc185505741"/>
      <w:bookmarkStart w:id="6238" w:name="_Toc212046270"/>
      <w:r w:rsidRPr="000A0A5F">
        <w:t>5.8.2.1.1</w:t>
      </w:r>
      <w:r w:rsidRPr="000A0A5F">
        <w:tab/>
        <w:t>Resource data types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7BADB1C" w14:textId="77777777" w:rsidR="00CB0DD7" w:rsidRPr="000A0A5F" w:rsidRDefault="00CB0DD7">
      <w:pPr>
        <w:pStyle w:val="6"/>
      </w:pPr>
      <w:bookmarkStart w:id="6239" w:name="_Toc11247564"/>
      <w:bookmarkStart w:id="6240" w:name="_Toc27044703"/>
      <w:bookmarkStart w:id="6241" w:name="_Toc36033745"/>
      <w:bookmarkStart w:id="6242" w:name="_Toc45131891"/>
      <w:bookmarkStart w:id="6243" w:name="_Toc49776176"/>
      <w:bookmarkStart w:id="6244" w:name="_Toc51747096"/>
      <w:bookmarkStart w:id="6245" w:name="_Toc66360660"/>
      <w:bookmarkStart w:id="6246" w:name="_Toc68105165"/>
      <w:bookmarkStart w:id="6247" w:name="_Toc74755795"/>
      <w:bookmarkStart w:id="6248" w:name="_Toc105674670"/>
      <w:bookmarkStart w:id="6249" w:name="_Toc130502722"/>
      <w:bookmarkStart w:id="6250" w:name="_Toc153625509"/>
      <w:bookmarkStart w:id="6251" w:name="_Toc185505742"/>
      <w:bookmarkStart w:id="6252" w:name="_Toc212046271"/>
      <w:r w:rsidRPr="000A0A5F">
        <w:t>5.8.2.1.1.1</w:t>
      </w:r>
      <w:r w:rsidRPr="000A0A5F">
        <w:tab/>
        <w:t>Introduction</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253" w:name="_Toc11247565"/>
      <w:bookmarkStart w:id="6254" w:name="_Toc27044704"/>
      <w:bookmarkStart w:id="6255" w:name="_Toc36033746"/>
      <w:bookmarkStart w:id="6256" w:name="_Toc45131892"/>
      <w:bookmarkStart w:id="6257" w:name="_Toc49776177"/>
      <w:bookmarkStart w:id="6258" w:name="_Toc51747097"/>
      <w:bookmarkStart w:id="6259" w:name="_Toc66360661"/>
      <w:bookmarkStart w:id="6260" w:name="_Toc68105166"/>
      <w:bookmarkStart w:id="6261"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pPr>
        <w:pStyle w:val="6"/>
      </w:pPr>
      <w:bookmarkStart w:id="6262" w:name="_Toc105674671"/>
      <w:bookmarkStart w:id="6263" w:name="_Toc130502723"/>
      <w:bookmarkStart w:id="6264" w:name="_Toc153625510"/>
      <w:bookmarkStart w:id="6265" w:name="_Toc185505743"/>
      <w:bookmarkStart w:id="6266" w:name="_Toc212046272"/>
      <w:r w:rsidRPr="000A0A5F">
        <w:lastRenderedPageBreak/>
        <w:t>5.8.2.1.1.2</w:t>
      </w:r>
      <w:r w:rsidRPr="000A0A5F">
        <w:tab/>
        <w:t>Type: TMGIAllocation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CB0DD7" w:rsidRPr="000A0A5F" w14:paraId="0D9F9FFE" w14:textId="77777777" w:rsidTr="00FF0AF8">
        <w:trPr>
          <w:jc w:val="center"/>
        </w:trPr>
        <w:tc>
          <w:tcPr>
            <w:tcW w:w="1682" w:type="dxa"/>
          </w:tcPr>
          <w:p w14:paraId="233C8D17" w14:textId="77777777" w:rsidR="00CB0DD7" w:rsidRPr="000A0A5F" w:rsidRDefault="00CB0DD7">
            <w:pPr>
              <w:pStyle w:val="TAL"/>
              <w:rPr>
                <w:rFonts w:eastAsia="Times New Roman"/>
              </w:rPr>
            </w:pPr>
            <w:r w:rsidRPr="000A0A5F">
              <w:t>supportedFeatures</w:t>
            </w:r>
          </w:p>
        </w:tc>
        <w:tc>
          <w:tcPr>
            <w:tcW w:w="1843" w:type="dxa"/>
          </w:tcPr>
          <w:p w14:paraId="64FD6F04" w14:textId="77777777" w:rsidR="00CB0DD7" w:rsidRPr="000A0A5F" w:rsidRDefault="00CB0DD7">
            <w:pPr>
              <w:pStyle w:val="TAL"/>
              <w:rPr>
                <w:rFonts w:eastAsia="Times New Roman"/>
              </w:rPr>
            </w:pPr>
            <w:r w:rsidRPr="000A0A5F">
              <w:t>SupportedFeatures</w:t>
            </w:r>
          </w:p>
        </w:tc>
        <w:tc>
          <w:tcPr>
            <w:tcW w:w="1134" w:type="dxa"/>
          </w:tcPr>
          <w:p w14:paraId="6998C71D" w14:textId="77777777" w:rsidR="00CB0DD7" w:rsidRPr="000A0A5F" w:rsidRDefault="00CB0DD7">
            <w:pPr>
              <w:pStyle w:val="TAL"/>
              <w:rPr>
                <w:rFonts w:eastAsia="Times New Roman"/>
              </w:rPr>
            </w:pPr>
            <w:r w:rsidRPr="000A0A5F">
              <w:t>0..1</w:t>
            </w:r>
          </w:p>
        </w:tc>
        <w:tc>
          <w:tcPr>
            <w:tcW w:w="3686" w:type="dxa"/>
          </w:tcPr>
          <w:p w14:paraId="251B9B7F" w14:textId="77777777" w:rsidR="00CB0DD7" w:rsidRPr="000A0A5F" w:rsidRDefault="00CB0DD7">
            <w:pPr>
              <w:pStyle w:val="TAL"/>
            </w:pPr>
            <w:r w:rsidRPr="000A0A5F">
              <w:t>Used to negotiate the supported optional features of the API as described in clause 5.2.7.</w:t>
            </w:r>
          </w:p>
          <w:p w14:paraId="2F29298F"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592C254B" w14:textId="77777777" w:rsidR="00CB0DD7" w:rsidRPr="000A0A5F" w:rsidRDefault="00CB0DD7">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宋体" w:hAnsi="宋体"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pPr>
        <w:pStyle w:val="6"/>
      </w:pPr>
      <w:bookmarkStart w:id="6267" w:name="_Toc11247566"/>
      <w:bookmarkStart w:id="6268" w:name="_Toc27044705"/>
      <w:bookmarkStart w:id="6269" w:name="_Toc36033747"/>
      <w:bookmarkStart w:id="6270" w:name="_Toc45131893"/>
      <w:bookmarkStart w:id="6271" w:name="_Toc49776178"/>
      <w:bookmarkStart w:id="6272" w:name="_Toc51747098"/>
      <w:bookmarkStart w:id="6273" w:name="_Toc66360662"/>
      <w:bookmarkStart w:id="6274" w:name="_Toc68105167"/>
      <w:bookmarkStart w:id="6275" w:name="_Toc74755797"/>
      <w:bookmarkStart w:id="6276" w:name="_Toc105674672"/>
      <w:bookmarkStart w:id="6277" w:name="_Toc130502724"/>
      <w:bookmarkStart w:id="6278" w:name="_Toc153625511"/>
      <w:bookmarkStart w:id="6279" w:name="_Toc185505744"/>
      <w:bookmarkStart w:id="6280" w:name="_Toc212046273"/>
      <w:r w:rsidRPr="000A0A5F">
        <w:t>5.8.2.1.1.3</w:t>
      </w:r>
      <w:r w:rsidRPr="000A0A5F">
        <w:tab/>
        <w:t>Type: GMDViaMBMSByMb2</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pPr>
        <w:pStyle w:val="6"/>
      </w:pPr>
      <w:bookmarkStart w:id="6281" w:name="_Toc11247567"/>
      <w:bookmarkStart w:id="6282" w:name="_Toc27044706"/>
      <w:bookmarkStart w:id="6283" w:name="_Toc36033748"/>
      <w:bookmarkStart w:id="6284" w:name="_Toc45131894"/>
      <w:bookmarkStart w:id="6285" w:name="_Toc49776179"/>
      <w:bookmarkStart w:id="6286" w:name="_Toc51747099"/>
      <w:bookmarkStart w:id="6287" w:name="_Toc66360663"/>
      <w:bookmarkStart w:id="6288" w:name="_Toc68105168"/>
      <w:bookmarkStart w:id="6289" w:name="_Toc74755798"/>
      <w:bookmarkStart w:id="6290" w:name="_Toc105674673"/>
      <w:bookmarkStart w:id="6291" w:name="_Toc130502725"/>
      <w:bookmarkStart w:id="6292" w:name="_Toc153625512"/>
      <w:bookmarkStart w:id="6293" w:name="_Toc185505745"/>
      <w:bookmarkStart w:id="6294" w:name="_Toc212046274"/>
      <w:r w:rsidRPr="000A0A5F">
        <w:t>5.8.2.1.1.4</w:t>
      </w:r>
      <w:r w:rsidRPr="000A0A5F">
        <w:tab/>
        <w:t>Type: GMDByMb2Notification</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pPr>
        <w:pStyle w:val="6"/>
      </w:pPr>
      <w:bookmarkStart w:id="6295" w:name="_Toc11247568"/>
      <w:bookmarkStart w:id="6296" w:name="_Toc27044707"/>
      <w:bookmarkStart w:id="6297" w:name="_Toc36033749"/>
      <w:bookmarkStart w:id="6298" w:name="_Toc45131895"/>
      <w:bookmarkStart w:id="6299" w:name="_Toc49776180"/>
      <w:bookmarkStart w:id="6300" w:name="_Toc51747100"/>
      <w:bookmarkStart w:id="6301" w:name="_Toc66360664"/>
      <w:bookmarkStart w:id="6302" w:name="_Toc68105169"/>
      <w:bookmarkStart w:id="6303" w:name="_Toc74755799"/>
      <w:bookmarkStart w:id="6304" w:name="_Toc105674674"/>
      <w:bookmarkStart w:id="6305" w:name="_Toc130502726"/>
      <w:bookmarkStart w:id="6306" w:name="_Toc153625513"/>
      <w:bookmarkStart w:id="6307" w:name="_Toc185505746"/>
      <w:bookmarkStart w:id="6308" w:name="_Toc212046275"/>
      <w:r w:rsidRPr="000A0A5F">
        <w:t>5.8.2.1.1.</w:t>
      </w:r>
      <w:r w:rsidRPr="000A0A5F">
        <w:rPr>
          <w:rFonts w:hint="eastAsia"/>
        </w:rPr>
        <w:t>5</w:t>
      </w:r>
      <w:r w:rsidRPr="000A0A5F">
        <w:tab/>
        <w:t>Type: TMGIAllocationPatch</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宋体" w:hAnsi="宋体"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pPr>
        <w:pStyle w:val="6"/>
      </w:pPr>
      <w:bookmarkStart w:id="6309" w:name="_Toc11247569"/>
      <w:bookmarkStart w:id="6310" w:name="_Toc27044708"/>
      <w:bookmarkStart w:id="6311" w:name="_Toc36033750"/>
      <w:bookmarkStart w:id="6312" w:name="_Toc45131896"/>
      <w:bookmarkStart w:id="6313" w:name="_Toc49776181"/>
      <w:bookmarkStart w:id="6314" w:name="_Toc51747101"/>
      <w:bookmarkStart w:id="6315" w:name="_Toc66360665"/>
      <w:bookmarkStart w:id="6316" w:name="_Toc68105170"/>
      <w:bookmarkStart w:id="6317" w:name="_Toc74755800"/>
      <w:bookmarkStart w:id="6318" w:name="_Toc105674675"/>
      <w:bookmarkStart w:id="6319" w:name="_Toc130502727"/>
      <w:bookmarkStart w:id="6320" w:name="_Toc153625514"/>
      <w:bookmarkStart w:id="6321" w:name="_Toc185505747"/>
      <w:bookmarkStart w:id="6322" w:name="_Toc212046276"/>
      <w:r w:rsidRPr="000A0A5F">
        <w:t>5.8.2.1.1.6</w:t>
      </w:r>
      <w:r w:rsidRPr="000A0A5F">
        <w:tab/>
        <w:t>Type: GMDViaMBMSByMb2Patch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pPr>
        <w:pStyle w:val="6"/>
      </w:pPr>
      <w:bookmarkStart w:id="6323" w:name="_Toc11247570"/>
      <w:bookmarkStart w:id="6324" w:name="_Toc27044709"/>
      <w:bookmarkStart w:id="6325" w:name="_Toc36033751"/>
      <w:bookmarkStart w:id="6326" w:name="_Toc45131897"/>
      <w:bookmarkStart w:id="6327" w:name="_Toc49776182"/>
      <w:bookmarkStart w:id="6328" w:name="_Toc51747102"/>
      <w:bookmarkStart w:id="6329" w:name="_Toc66360666"/>
      <w:bookmarkStart w:id="6330" w:name="_Toc68105171"/>
      <w:bookmarkStart w:id="6331" w:name="_Toc74755801"/>
      <w:bookmarkStart w:id="6332" w:name="_Toc105674676"/>
      <w:bookmarkStart w:id="6333" w:name="_Toc130502728"/>
      <w:bookmarkStart w:id="6334" w:name="_Toc153625515"/>
      <w:bookmarkStart w:id="6335" w:name="_Toc185505748"/>
      <w:bookmarkStart w:id="6336" w:name="_Toc212046277"/>
      <w:r w:rsidRPr="000A0A5F">
        <w:t>5.8.2.1.1.7</w:t>
      </w:r>
      <w:r w:rsidRPr="000A0A5F">
        <w:tab/>
        <w:t>Type: MbmsLocArea</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40"/>
      </w:pPr>
      <w:bookmarkStart w:id="6337" w:name="_Toc11247571"/>
      <w:bookmarkStart w:id="6338" w:name="_Toc27044710"/>
      <w:bookmarkStart w:id="6339" w:name="_Toc36033752"/>
      <w:bookmarkStart w:id="6340" w:name="_Toc45131898"/>
      <w:bookmarkStart w:id="6341" w:name="_Toc49776183"/>
      <w:bookmarkStart w:id="6342" w:name="_Toc51747103"/>
      <w:bookmarkStart w:id="6343" w:name="_Toc66360667"/>
      <w:bookmarkStart w:id="6344" w:name="_Toc68105172"/>
      <w:bookmarkStart w:id="6345" w:name="_Toc74755802"/>
      <w:bookmarkStart w:id="6346" w:name="_Toc105674677"/>
      <w:bookmarkStart w:id="6347" w:name="_Toc130502729"/>
      <w:bookmarkStart w:id="6348" w:name="_Toc153625516"/>
      <w:bookmarkStart w:id="6349" w:name="_Toc185505749"/>
      <w:bookmarkStart w:id="6350" w:name="_Toc212046278"/>
      <w:r w:rsidRPr="000A0A5F">
        <w:lastRenderedPageBreak/>
        <w:t>5.8.2.2</w:t>
      </w:r>
      <w:r w:rsidRPr="000A0A5F">
        <w:tab/>
        <w:t>Resource structure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F20C518" w14:textId="77777777" w:rsidR="00CB0DD7" w:rsidRPr="000A0A5F" w:rsidRDefault="00CB0DD7">
      <w:pPr>
        <w:pStyle w:val="50"/>
      </w:pPr>
      <w:bookmarkStart w:id="6351" w:name="_Toc11247572"/>
      <w:bookmarkStart w:id="6352" w:name="_Toc27044711"/>
      <w:bookmarkStart w:id="6353" w:name="_Toc36033753"/>
      <w:bookmarkStart w:id="6354" w:name="_Toc45131899"/>
      <w:bookmarkStart w:id="6355" w:name="_Toc49776184"/>
      <w:bookmarkStart w:id="6356" w:name="_Toc51747104"/>
      <w:bookmarkStart w:id="6357" w:name="_Toc66360668"/>
      <w:bookmarkStart w:id="6358" w:name="_Toc68105173"/>
      <w:bookmarkStart w:id="6359" w:name="_Toc74755803"/>
      <w:bookmarkStart w:id="6360" w:name="_Toc105674678"/>
      <w:bookmarkStart w:id="6361" w:name="_Toc130502730"/>
      <w:bookmarkStart w:id="6362" w:name="_Toc153625517"/>
      <w:bookmarkStart w:id="6363" w:name="_Toc185505750"/>
      <w:bookmarkStart w:id="6364" w:name="_Toc212046279"/>
      <w:r w:rsidRPr="000A0A5F">
        <w:t>5.8.2.2.1</w:t>
      </w:r>
      <w:r w:rsidRPr="000A0A5F">
        <w:tab/>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50"/>
      </w:pPr>
      <w:bookmarkStart w:id="6365" w:name="_Toc11247573"/>
      <w:bookmarkStart w:id="6366" w:name="_Toc27044712"/>
      <w:bookmarkStart w:id="6367" w:name="_Toc36033754"/>
      <w:bookmarkStart w:id="6368" w:name="_Toc45131900"/>
      <w:bookmarkStart w:id="6369" w:name="_Toc49776185"/>
      <w:bookmarkStart w:id="6370" w:name="_Toc51747105"/>
      <w:bookmarkStart w:id="6371" w:name="_Toc66360669"/>
      <w:bookmarkStart w:id="6372" w:name="_Toc68105174"/>
      <w:bookmarkStart w:id="6373" w:name="_Toc74755804"/>
      <w:bookmarkStart w:id="6374" w:name="_Toc105674679"/>
      <w:bookmarkStart w:id="6375" w:name="_Toc130502731"/>
      <w:bookmarkStart w:id="6376" w:name="_Toc153625518"/>
      <w:bookmarkStart w:id="6377" w:name="_Toc185505751"/>
      <w:bookmarkStart w:id="6378" w:name="_Toc212046280"/>
      <w:r w:rsidRPr="000A0A5F">
        <w:t>5.8.2.2.2</w:t>
      </w:r>
      <w:r w:rsidRPr="000A0A5F">
        <w:tab/>
        <w:t>Resource: TMGI Allocation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584892E" w14:textId="77777777" w:rsidR="00CB0DD7" w:rsidRPr="000A0A5F" w:rsidRDefault="00CB0DD7">
      <w:pPr>
        <w:pStyle w:val="6"/>
      </w:pPr>
      <w:bookmarkStart w:id="6379" w:name="_Toc11247574"/>
      <w:bookmarkStart w:id="6380" w:name="_Toc27044713"/>
      <w:bookmarkStart w:id="6381" w:name="_Toc36033755"/>
      <w:bookmarkStart w:id="6382" w:name="_Toc45131901"/>
      <w:bookmarkStart w:id="6383" w:name="_Toc49776186"/>
      <w:bookmarkStart w:id="6384" w:name="_Toc51747106"/>
      <w:bookmarkStart w:id="6385" w:name="_Toc66360670"/>
      <w:bookmarkStart w:id="6386" w:name="_Toc68105175"/>
      <w:bookmarkStart w:id="6387" w:name="_Toc74755805"/>
      <w:bookmarkStart w:id="6388" w:name="_Toc105674680"/>
      <w:bookmarkStart w:id="6389" w:name="_Toc130502732"/>
      <w:bookmarkStart w:id="6390" w:name="_Toc153625519"/>
      <w:bookmarkStart w:id="6391" w:name="_Toc185505752"/>
      <w:bookmarkStart w:id="6392" w:name="_Toc212046281"/>
      <w:r w:rsidRPr="000A0A5F">
        <w:t>5.8.2.2.2.1</w:t>
      </w:r>
      <w:r w:rsidRPr="000A0A5F">
        <w:tab/>
        <w:t>Introduction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pPr>
        <w:pStyle w:val="6"/>
      </w:pPr>
      <w:bookmarkStart w:id="6393" w:name="_Toc11247575"/>
      <w:bookmarkStart w:id="6394" w:name="_Toc27044714"/>
      <w:bookmarkStart w:id="6395" w:name="_Toc36033756"/>
      <w:bookmarkStart w:id="6396" w:name="_Toc45131902"/>
      <w:bookmarkStart w:id="6397" w:name="_Toc49776187"/>
      <w:bookmarkStart w:id="6398" w:name="_Toc51747107"/>
      <w:bookmarkStart w:id="6399" w:name="_Toc66360671"/>
      <w:bookmarkStart w:id="6400" w:name="_Toc68105176"/>
      <w:bookmarkStart w:id="6401" w:name="_Toc74755806"/>
      <w:bookmarkStart w:id="6402" w:name="_Toc105674681"/>
      <w:bookmarkStart w:id="6403" w:name="_Toc130502733"/>
      <w:bookmarkStart w:id="6404" w:name="_Toc153625520"/>
      <w:bookmarkStart w:id="6405" w:name="_Toc185505753"/>
      <w:bookmarkStart w:id="6406" w:name="_Toc212046282"/>
      <w:r w:rsidRPr="000A0A5F">
        <w:t>5.8.2.2.2.2</w:t>
      </w:r>
      <w:r w:rsidRPr="000A0A5F">
        <w:tab/>
        <w:t>Resource definition</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pPr>
        <w:pStyle w:val="6"/>
      </w:pPr>
      <w:bookmarkStart w:id="6407" w:name="_Toc11247576"/>
      <w:bookmarkStart w:id="6408" w:name="_Toc27044715"/>
      <w:bookmarkStart w:id="6409" w:name="_Toc36033757"/>
      <w:bookmarkStart w:id="6410" w:name="_Toc45131903"/>
      <w:bookmarkStart w:id="6411" w:name="_Toc49776188"/>
      <w:bookmarkStart w:id="6412" w:name="_Toc51747108"/>
      <w:bookmarkStart w:id="6413" w:name="_Toc66360672"/>
      <w:bookmarkStart w:id="6414" w:name="_Toc68105177"/>
      <w:bookmarkStart w:id="6415" w:name="_Toc74755807"/>
      <w:bookmarkStart w:id="6416" w:name="_Toc105674682"/>
      <w:bookmarkStart w:id="6417" w:name="_Toc130502734"/>
      <w:bookmarkStart w:id="6418" w:name="_Toc153625521"/>
      <w:bookmarkStart w:id="6419" w:name="_Toc185505754"/>
      <w:bookmarkStart w:id="6420" w:name="_Toc212046283"/>
      <w:r w:rsidRPr="000A0A5F">
        <w:t>5.8.2.2.2.3</w:t>
      </w:r>
      <w:r w:rsidRPr="000A0A5F">
        <w:tab/>
        <w:t>Resource methods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71422D6" w14:textId="77777777" w:rsidR="00CB0DD7" w:rsidRPr="000A0A5F" w:rsidRDefault="00CB0DD7">
      <w:pPr>
        <w:pStyle w:val="7"/>
      </w:pPr>
      <w:bookmarkStart w:id="6421" w:name="_Toc11247577"/>
      <w:bookmarkStart w:id="6422" w:name="_Toc27044716"/>
      <w:bookmarkStart w:id="6423" w:name="_Toc36033758"/>
      <w:bookmarkStart w:id="6424" w:name="_Toc45131904"/>
      <w:bookmarkStart w:id="6425" w:name="_Toc49776189"/>
      <w:bookmarkStart w:id="6426" w:name="_Toc51747109"/>
      <w:bookmarkStart w:id="6427" w:name="_Toc66360673"/>
      <w:bookmarkStart w:id="6428" w:name="_Toc68105178"/>
      <w:bookmarkStart w:id="6429" w:name="_Toc74755808"/>
      <w:bookmarkStart w:id="6430" w:name="_Toc105674683"/>
      <w:bookmarkStart w:id="6431" w:name="_Toc130502735"/>
      <w:bookmarkStart w:id="6432" w:name="_Toc153625522"/>
      <w:bookmarkStart w:id="6433" w:name="_Toc185505755"/>
      <w:bookmarkStart w:id="6434" w:name="_Toc212046284"/>
      <w:r w:rsidRPr="000A0A5F">
        <w:t>5.8.2.2.2.3.1</w:t>
      </w:r>
      <w:r w:rsidRPr="000A0A5F">
        <w:tab/>
        <w:t>GET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pPr>
        <w:pStyle w:val="7"/>
      </w:pPr>
      <w:bookmarkStart w:id="6435" w:name="_Toc11247578"/>
      <w:bookmarkStart w:id="6436" w:name="_Toc27044717"/>
      <w:bookmarkStart w:id="6437" w:name="_Toc36033759"/>
      <w:bookmarkStart w:id="6438" w:name="_Toc45131905"/>
      <w:bookmarkStart w:id="6439" w:name="_Toc49776190"/>
      <w:bookmarkStart w:id="6440" w:name="_Toc51747110"/>
      <w:bookmarkStart w:id="6441" w:name="_Toc66360674"/>
      <w:bookmarkStart w:id="6442" w:name="_Toc68105179"/>
      <w:bookmarkStart w:id="6443" w:name="_Toc74755809"/>
      <w:bookmarkStart w:id="6444" w:name="_Toc105674684"/>
      <w:bookmarkStart w:id="6445" w:name="_Toc130502736"/>
      <w:bookmarkStart w:id="6446" w:name="_Toc153625523"/>
      <w:bookmarkStart w:id="6447" w:name="_Toc185505756"/>
      <w:bookmarkStart w:id="6448" w:name="_Toc212046285"/>
      <w:r w:rsidRPr="000A0A5F">
        <w:t>5.8.2.2.2.3.2</w:t>
      </w:r>
      <w:r w:rsidRPr="000A0A5F">
        <w:tab/>
        <w:t>PUT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pPr>
        <w:pStyle w:val="7"/>
      </w:pPr>
      <w:bookmarkStart w:id="6449" w:name="_Toc11247579"/>
      <w:bookmarkStart w:id="6450" w:name="_Toc27044718"/>
      <w:bookmarkStart w:id="6451" w:name="_Toc36033760"/>
      <w:bookmarkStart w:id="6452" w:name="_Toc45131906"/>
      <w:bookmarkStart w:id="6453" w:name="_Toc49776191"/>
      <w:bookmarkStart w:id="6454" w:name="_Toc51747111"/>
      <w:bookmarkStart w:id="6455" w:name="_Toc66360675"/>
      <w:bookmarkStart w:id="6456" w:name="_Toc68105180"/>
      <w:bookmarkStart w:id="6457" w:name="_Toc74755810"/>
      <w:bookmarkStart w:id="6458" w:name="_Toc105674685"/>
      <w:bookmarkStart w:id="6459" w:name="_Toc130502737"/>
      <w:bookmarkStart w:id="6460" w:name="_Toc153625524"/>
      <w:bookmarkStart w:id="6461" w:name="_Toc185505757"/>
      <w:bookmarkStart w:id="6462" w:name="_Toc212046286"/>
      <w:r w:rsidRPr="000A0A5F">
        <w:t>5.8.2.2.2.3.3</w:t>
      </w:r>
      <w:r w:rsidRPr="000A0A5F">
        <w:tab/>
        <w:t>PATCH</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pPr>
        <w:pStyle w:val="7"/>
      </w:pPr>
      <w:bookmarkStart w:id="6463" w:name="_Toc11247580"/>
      <w:bookmarkStart w:id="6464" w:name="_Toc27044719"/>
      <w:bookmarkStart w:id="6465" w:name="_Toc36033761"/>
      <w:bookmarkStart w:id="6466" w:name="_Toc45131907"/>
      <w:bookmarkStart w:id="6467" w:name="_Toc49776192"/>
      <w:bookmarkStart w:id="6468" w:name="_Toc51747112"/>
      <w:bookmarkStart w:id="6469" w:name="_Toc66360676"/>
      <w:bookmarkStart w:id="6470" w:name="_Toc68105181"/>
      <w:bookmarkStart w:id="6471" w:name="_Toc74755811"/>
      <w:bookmarkStart w:id="6472" w:name="_Toc105674686"/>
      <w:bookmarkStart w:id="6473" w:name="_Toc130502738"/>
      <w:bookmarkStart w:id="6474" w:name="_Toc153625525"/>
      <w:bookmarkStart w:id="6475" w:name="_Toc185505758"/>
      <w:bookmarkStart w:id="6476" w:name="_Toc212046287"/>
      <w:r w:rsidRPr="000A0A5F">
        <w:lastRenderedPageBreak/>
        <w:t>5.8.2.2.2.3.4</w:t>
      </w:r>
      <w:r w:rsidRPr="000A0A5F">
        <w:tab/>
        <w:t>POST</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pPr>
        <w:pStyle w:val="7"/>
      </w:pPr>
      <w:bookmarkStart w:id="6477" w:name="_Toc11247581"/>
      <w:bookmarkStart w:id="6478" w:name="_Toc27044720"/>
      <w:bookmarkStart w:id="6479" w:name="_Toc36033762"/>
      <w:bookmarkStart w:id="6480" w:name="_Toc45131908"/>
      <w:bookmarkStart w:id="6481" w:name="_Toc49776193"/>
      <w:bookmarkStart w:id="6482" w:name="_Toc51747113"/>
      <w:bookmarkStart w:id="6483" w:name="_Toc66360677"/>
      <w:bookmarkStart w:id="6484" w:name="_Toc68105182"/>
      <w:bookmarkStart w:id="6485" w:name="_Toc74755812"/>
      <w:bookmarkStart w:id="6486" w:name="_Toc105674687"/>
      <w:bookmarkStart w:id="6487" w:name="_Toc130502739"/>
      <w:bookmarkStart w:id="6488" w:name="_Toc153625526"/>
      <w:bookmarkStart w:id="6489" w:name="_Toc185505759"/>
      <w:bookmarkStart w:id="6490" w:name="_Toc212046288"/>
      <w:r w:rsidRPr="000A0A5F">
        <w:t>5.8.2.2.2.3.5</w:t>
      </w:r>
      <w:r w:rsidRPr="000A0A5F">
        <w:tab/>
        <w:t>DELETE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50"/>
      </w:pPr>
      <w:bookmarkStart w:id="6491" w:name="_Toc11247582"/>
      <w:bookmarkStart w:id="6492" w:name="_Toc27044721"/>
      <w:bookmarkStart w:id="6493" w:name="_Toc36033763"/>
      <w:bookmarkStart w:id="6494" w:name="_Toc45131909"/>
      <w:bookmarkStart w:id="6495" w:name="_Toc49776194"/>
      <w:bookmarkStart w:id="6496" w:name="_Toc51747114"/>
      <w:bookmarkStart w:id="6497" w:name="_Toc66360678"/>
      <w:bookmarkStart w:id="6498" w:name="_Toc68105183"/>
      <w:bookmarkStart w:id="6499" w:name="_Toc74755813"/>
      <w:bookmarkStart w:id="6500" w:name="_Toc105674688"/>
      <w:bookmarkStart w:id="6501" w:name="_Toc130502740"/>
      <w:bookmarkStart w:id="6502" w:name="_Toc153625527"/>
      <w:bookmarkStart w:id="6503" w:name="_Toc185505760"/>
      <w:bookmarkStart w:id="6504" w:name="_Toc212046289"/>
      <w:r w:rsidRPr="000A0A5F">
        <w:t>5.8.2.2.3</w:t>
      </w:r>
      <w:r w:rsidRPr="000A0A5F">
        <w:tab/>
        <w:t>Resource: Individual TMGI Allocation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5E418CA" w14:textId="77777777" w:rsidR="00CB0DD7" w:rsidRPr="000A0A5F" w:rsidRDefault="00CB0DD7">
      <w:pPr>
        <w:pStyle w:val="6"/>
      </w:pPr>
      <w:bookmarkStart w:id="6505" w:name="_Toc11247583"/>
      <w:bookmarkStart w:id="6506" w:name="_Toc27044722"/>
      <w:bookmarkStart w:id="6507" w:name="_Toc36033764"/>
      <w:bookmarkStart w:id="6508" w:name="_Toc45131910"/>
      <w:bookmarkStart w:id="6509" w:name="_Toc49776195"/>
      <w:bookmarkStart w:id="6510" w:name="_Toc51747115"/>
      <w:bookmarkStart w:id="6511" w:name="_Toc66360679"/>
      <w:bookmarkStart w:id="6512" w:name="_Toc68105184"/>
      <w:bookmarkStart w:id="6513" w:name="_Toc74755814"/>
      <w:bookmarkStart w:id="6514" w:name="_Toc105674689"/>
      <w:bookmarkStart w:id="6515" w:name="_Toc130502741"/>
      <w:bookmarkStart w:id="6516" w:name="_Toc153625528"/>
      <w:bookmarkStart w:id="6517" w:name="_Toc185505761"/>
      <w:bookmarkStart w:id="6518" w:name="_Toc212046290"/>
      <w:r w:rsidRPr="000A0A5F">
        <w:t>5.8.2.2.3.1</w:t>
      </w:r>
      <w:r w:rsidRPr="000A0A5F">
        <w:tab/>
        <w:t>Introduction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pPr>
        <w:pStyle w:val="6"/>
      </w:pPr>
      <w:bookmarkStart w:id="6519" w:name="_Toc11247584"/>
      <w:bookmarkStart w:id="6520" w:name="_Toc27044723"/>
      <w:bookmarkStart w:id="6521" w:name="_Toc36033765"/>
      <w:bookmarkStart w:id="6522" w:name="_Toc45131911"/>
      <w:bookmarkStart w:id="6523" w:name="_Toc49776196"/>
      <w:bookmarkStart w:id="6524" w:name="_Toc51747116"/>
      <w:bookmarkStart w:id="6525" w:name="_Toc66360680"/>
      <w:bookmarkStart w:id="6526" w:name="_Toc68105185"/>
      <w:bookmarkStart w:id="6527" w:name="_Toc74755815"/>
      <w:bookmarkStart w:id="6528" w:name="_Toc105674690"/>
      <w:bookmarkStart w:id="6529" w:name="_Toc130502742"/>
      <w:bookmarkStart w:id="6530" w:name="_Toc153625529"/>
      <w:bookmarkStart w:id="6531" w:name="_Toc185505762"/>
      <w:bookmarkStart w:id="6532" w:name="_Toc212046291"/>
      <w:r w:rsidRPr="000A0A5F">
        <w:t>5.8.2.2.3.2</w:t>
      </w:r>
      <w:r w:rsidRPr="000A0A5F">
        <w:tab/>
        <w:t>Resource definition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pPr>
        <w:pStyle w:val="6"/>
      </w:pPr>
      <w:bookmarkStart w:id="6533" w:name="_Toc11247585"/>
      <w:bookmarkStart w:id="6534" w:name="_Toc27044724"/>
      <w:bookmarkStart w:id="6535" w:name="_Toc36033766"/>
      <w:bookmarkStart w:id="6536" w:name="_Toc45131912"/>
      <w:bookmarkStart w:id="6537" w:name="_Toc49776197"/>
      <w:bookmarkStart w:id="6538" w:name="_Toc51747117"/>
      <w:bookmarkStart w:id="6539" w:name="_Toc66360681"/>
      <w:bookmarkStart w:id="6540" w:name="_Toc68105186"/>
      <w:bookmarkStart w:id="6541" w:name="_Toc74755816"/>
      <w:bookmarkStart w:id="6542" w:name="_Toc105674691"/>
      <w:bookmarkStart w:id="6543" w:name="_Toc130502743"/>
      <w:bookmarkStart w:id="6544" w:name="_Toc153625530"/>
      <w:bookmarkStart w:id="6545" w:name="_Toc185505763"/>
      <w:bookmarkStart w:id="6546" w:name="_Toc212046292"/>
      <w:r w:rsidRPr="000A0A5F">
        <w:lastRenderedPageBreak/>
        <w:t>5.8.2.2.3.3</w:t>
      </w:r>
      <w:r w:rsidRPr="000A0A5F">
        <w:tab/>
        <w:t>Resource methods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E6EF637" w14:textId="77777777" w:rsidR="00CB0DD7" w:rsidRPr="000A0A5F" w:rsidRDefault="00CB0DD7">
      <w:pPr>
        <w:pStyle w:val="7"/>
      </w:pPr>
      <w:bookmarkStart w:id="6547" w:name="_Toc11247586"/>
      <w:bookmarkStart w:id="6548" w:name="_Toc27044725"/>
      <w:bookmarkStart w:id="6549" w:name="_Toc36033767"/>
      <w:bookmarkStart w:id="6550" w:name="_Toc45131913"/>
      <w:bookmarkStart w:id="6551" w:name="_Toc49776198"/>
      <w:bookmarkStart w:id="6552" w:name="_Toc51747118"/>
      <w:bookmarkStart w:id="6553" w:name="_Toc66360682"/>
      <w:bookmarkStart w:id="6554" w:name="_Toc68105187"/>
      <w:bookmarkStart w:id="6555" w:name="_Toc74755817"/>
      <w:bookmarkStart w:id="6556" w:name="_Toc105674692"/>
      <w:bookmarkStart w:id="6557" w:name="_Toc130502744"/>
      <w:bookmarkStart w:id="6558" w:name="_Toc153625531"/>
      <w:bookmarkStart w:id="6559" w:name="_Toc185505764"/>
      <w:bookmarkStart w:id="6560" w:name="_Toc212046293"/>
      <w:r w:rsidRPr="000A0A5F">
        <w:t>5.8.2.2.3.3.1</w:t>
      </w:r>
      <w:r w:rsidRPr="000A0A5F">
        <w:tab/>
        <w:t>GET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pPr>
        <w:pStyle w:val="7"/>
      </w:pPr>
      <w:bookmarkStart w:id="6561" w:name="_Toc11247587"/>
      <w:bookmarkStart w:id="6562" w:name="_Toc27044726"/>
      <w:bookmarkStart w:id="6563" w:name="_Toc36033768"/>
      <w:bookmarkStart w:id="6564" w:name="_Toc45131914"/>
      <w:bookmarkStart w:id="6565" w:name="_Toc49776199"/>
      <w:bookmarkStart w:id="6566" w:name="_Toc51747119"/>
      <w:bookmarkStart w:id="6567" w:name="_Toc66360683"/>
      <w:bookmarkStart w:id="6568" w:name="_Toc68105188"/>
      <w:bookmarkStart w:id="6569" w:name="_Toc74755818"/>
      <w:bookmarkStart w:id="6570" w:name="_Toc105674693"/>
      <w:bookmarkStart w:id="6571" w:name="_Toc130502745"/>
      <w:bookmarkStart w:id="6572" w:name="_Toc153625532"/>
      <w:bookmarkStart w:id="6573" w:name="_Toc185505765"/>
      <w:bookmarkStart w:id="6574" w:name="_Toc212046294"/>
      <w:r w:rsidRPr="000A0A5F">
        <w:t>5.8.2.2.3.3.2</w:t>
      </w:r>
      <w:r w:rsidRPr="000A0A5F">
        <w:tab/>
        <w:t>PUT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pPr>
        <w:pStyle w:val="7"/>
      </w:pPr>
      <w:bookmarkStart w:id="6575" w:name="_Toc11247588"/>
      <w:bookmarkStart w:id="6576" w:name="_Toc27044727"/>
      <w:bookmarkStart w:id="6577" w:name="_Toc36033769"/>
      <w:bookmarkStart w:id="6578" w:name="_Toc45131915"/>
      <w:bookmarkStart w:id="6579" w:name="_Toc49776200"/>
      <w:bookmarkStart w:id="6580" w:name="_Toc51747120"/>
      <w:bookmarkStart w:id="6581" w:name="_Toc66360684"/>
      <w:bookmarkStart w:id="6582" w:name="_Toc68105189"/>
      <w:bookmarkStart w:id="6583" w:name="_Toc74755819"/>
      <w:bookmarkStart w:id="6584" w:name="_Toc105674694"/>
      <w:bookmarkStart w:id="6585" w:name="_Toc130502746"/>
      <w:bookmarkStart w:id="6586" w:name="_Toc153625533"/>
      <w:bookmarkStart w:id="6587" w:name="_Toc185505766"/>
      <w:bookmarkStart w:id="6588" w:name="_Toc212046295"/>
      <w:r w:rsidRPr="000A0A5F">
        <w:t>5.8.2.2.3.3.3</w:t>
      </w:r>
      <w:r w:rsidRPr="000A0A5F">
        <w:tab/>
        <w:t>PATCH</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pPr>
        <w:pStyle w:val="7"/>
      </w:pPr>
      <w:bookmarkStart w:id="6589" w:name="_Toc11247589"/>
      <w:bookmarkStart w:id="6590" w:name="_Toc27044728"/>
      <w:bookmarkStart w:id="6591" w:name="_Toc36033770"/>
      <w:bookmarkStart w:id="6592" w:name="_Toc45131916"/>
      <w:bookmarkStart w:id="6593" w:name="_Toc49776201"/>
      <w:bookmarkStart w:id="6594" w:name="_Toc51747121"/>
      <w:bookmarkStart w:id="6595" w:name="_Toc66360685"/>
      <w:bookmarkStart w:id="6596" w:name="_Toc68105190"/>
      <w:bookmarkStart w:id="6597" w:name="_Toc74755820"/>
      <w:bookmarkStart w:id="6598" w:name="_Toc105674695"/>
      <w:bookmarkStart w:id="6599" w:name="_Toc130502747"/>
      <w:bookmarkStart w:id="6600" w:name="_Toc153625534"/>
      <w:bookmarkStart w:id="6601" w:name="_Toc185505767"/>
      <w:bookmarkStart w:id="6602" w:name="_Toc212046296"/>
      <w:r w:rsidRPr="000A0A5F">
        <w:t>5.8.2.2.3.3.4</w:t>
      </w:r>
      <w:r w:rsidRPr="000A0A5F">
        <w:tab/>
        <w:t>POST</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pPr>
        <w:pStyle w:val="7"/>
      </w:pPr>
      <w:bookmarkStart w:id="6603" w:name="_Toc11247590"/>
      <w:bookmarkStart w:id="6604" w:name="_Toc27044729"/>
      <w:bookmarkStart w:id="6605" w:name="_Toc36033771"/>
      <w:bookmarkStart w:id="6606" w:name="_Toc45131917"/>
      <w:bookmarkStart w:id="6607" w:name="_Toc49776202"/>
      <w:bookmarkStart w:id="6608" w:name="_Toc51747122"/>
      <w:bookmarkStart w:id="6609" w:name="_Toc66360686"/>
      <w:bookmarkStart w:id="6610" w:name="_Toc68105191"/>
      <w:bookmarkStart w:id="6611" w:name="_Toc74755821"/>
      <w:bookmarkStart w:id="6612" w:name="_Toc105674696"/>
      <w:bookmarkStart w:id="6613" w:name="_Toc130502748"/>
      <w:bookmarkStart w:id="6614" w:name="_Toc153625535"/>
      <w:bookmarkStart w:id="6615" w:name="_Toc185505768"/>
      <w:bookmarkStart w:id="6616" w:name="_Toc212046297"/>
      <w:r w:rsidRPr="000A0A5F">
        <w:t>5.8.2.2.3.3.5</w:t>
      </w:r>
      <w:r w:rsidRPr="000A0A5F">
        <w:tab/>
        <w:t>DELETE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50"/>
      </w:pPr>
      <w:bookmarkStart w:id="6617" w:name="_Toc11247591"/>
      <w:bookmarkStart w:id="6618" w:name="_Toc27044730"/>
      <w:bookmarkStart w:id="6619" w:name="_Toc36033772"/>
      <w:bookmarkStart w:id="6620" w:name="_Toc45131918"/>
      <w:bookmarkStart w:id="6621" w:name="_Toc49776203"/>
      <w:bookmarkStart w:id="6622" w:name="_Toc51747123"/>
      <w:bookmarkStart w:id="6623" w:name="_Toc66360687"/>
      <w:bookmarkStart w:id="6624" w:name="_Toc68105192"/>
      <w:bookmarkStart w:id="6625" w:name="_Toc74755822"/>
      <w:bookmarkStart w:id="6626" w:name="_Toc105674697"/>
      <w:bookmarkStart w:id="6627" w:name="_Toc130502749"/>
      <w:bookmarkStart w:id="6628" w:name="_Toc153625536"/>
      <w:bookmarkStart w:id="6629" w:name="_Toc185505769"/>
      <w:bookmarkStart w:id="6630" w:name="_Toc212046298"/>
      <w:r w:rsidRPr="000A0A5F">
        <w:t>5.8.2.2.4</w:t>
      </w:r>
      <w:r w:rsidRPr="000A0A5F">
        <w:tab/>
        <w:t>Resource: GMD via MBMS by MB2</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7FDEB13" w14:textId="77777777" w:rsidR="00CB0DD7" w:rsidRPr="000A0A5F" w:rsidRDefault="00CB0DD7">
      <w:pPr>
        <w:pStyle w:val="6"/>
      </w:pPr>
      <w:bookmarkStart w:id="6631" w:name="_Toc11247592"/>
      <w:bookmarkStart w:id="6632" w:name="_Toc27044731"/>
      <w:bookmarkStart w:id="6633" w:name="_Toc36033773"/>
      <w:bookmarkStart w:id="6634" w:name="_Toc45131919"/>
      <w:bookmarkStart w:id="6635" w:name="_Toc49776204"/>
      <w:bookmarkStart w:id="6636" w:name="_Toc51747124"/>
      <w:bookmarkStart w:id="6637" w:name="_Toc66360688"/>
      <w:bookmarkStart w:id="6638" w:name="_Toc68105193"/>
      <w:bookmarkStart w:id="6639" w:name="_Toc74755823"/>
      <w:bookmarkStart w:id="6640" w:name="_Toc105674698"/>
      <w:bookmarkStart w:id="6641" w:name="_Toc130502750"/>
      <w:bookmarkStart w:id="6642" w:name="_Toc153625537"/>
      <w:bookmarkStart w:id="6643" w:name="_Toc185505770"/>
      <w:bookmarkStart w:id="6644" w:name="_Toc212046299"/>
      <w:r w:rsidRPr="000A0A5F">
        <w:t>5.8.2.2.4.1</w:t>
      </w:r>
      <w:r w:rsidRPr="000A0A5F">
        <w:tab/>
        <w:t>Introduction</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pPr>
        <w:pStyle w:val="6"/>
      </w:pPr>
      <w:bookmarkStart w:id="6645" w:name="_Toc11247593"/>
      <w:bookmarkStart w:id="6646" w:name="_Toc27044732"/>
      <w:bookmarkStart w:id="6647" w:name="_Toc36033774"/>
      <w:bookmarkStart w:id="6648" w:name="_Toc45131920"/>
      <w:bookmarkStart w:id="6649" w:name="_Toc49776205"/>
      <w:bookmarkStart w:id="6650" w:name="_Toc51747125"/>
      <w:bookmarkStart w:id="6651" w:name="_Toc66360689"/>
      <w:bookmarkStart w:id="6652" w:name="_Toc68105194"/>
      <w:bookmarkStart w:id="6653" w:name="_Toc74755824"/>
      <w:bookmarkStart w:id="6654" w:name="_Toc105674699"/>
      <w:bookmarkStart w:id="6655" w:name="_Toc130502751"/>
      <w:bookmarkStart w:id="6656" w:name="_Toc153625538"/>
      <w:bookmarkStart w:id="6657" w:name="_Toc185505771"/>
      <w:bookmarkStart w:id="6658" w:name="_Toc212046300"/>
      <w:r w:rsidRPr="000A0A5F">
        <w:t>5.8.2.2.4.2</w:t>
      </w:r>
      <w:r w:rsidRPr="000A0A5F">
        <w:tab/>
        <w:t>Resource definition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pPr>
        <w:pStyle w:val="6"/>
      </w:pPr>
      <w:bookmarkStart w:id="6659" w:name="_Toc11247594"/>
      <w:bookmarkStart w:id="6660" w:name="_Toc27044733"/>
      <w:bookmarkStart w:id="6661" w:name="_Toc36033775"/>
      <w:bookmarkStart w:id="6662" w:name="_Toc45131921"/>
      <w:bookmarkStart w:id="6663" w:name="_Toc49776206"/>
      <w:bookmarkStart w:id="6664" w:name="_Toc51747126"/>
      <w:bookmarkStart w:id="6665" w:name="_Toc66360690"/>
      <w:bookmarkStart w:id="6666" w:name="_Toc68105195"/>
      <w:bookmarkStart w:id="6667" w:name="_Toc74755825"/>
      <w:bookmarkStart w:id="6668" w:name="_Toc105674700"/>
      <w:bookmarkStart w:id="6669" w:name="_Toc130502752"/>
      <w:bookmarkStart w:id="6670" w:name="_Toc153625539"/>
      <w:bookmarkStart w:id="6671" w:name="_Toc185505772"/>
      <w:bookmarkStart w:id="6672" w:name="_Toc212046301"/>
      <w:r w:rsidRPr="000A0A5F">
        <w:lastRenderedPageBreak/>
        <w:t>5.8.2.2.4.3</w:t>
      </w:r>
      <w:r w:rsidRPr="000A0A5F">
        <w:tab/>
        <w:t>Resource methods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96AE2CD" w14:textId="77777777" w:rsidR="00CB0DD7" w:rsidRPr="000A0A5F" w:rsidRDefault="00CB0DD7">
      <w:pPr>
        <w:pStyle w:val="7"/>
      </w:pPr>
      <w:bookmarkStart w:id="6673" w:name="_Toc11247595"/>
      <w:bookmarkStart w:id="6674" w:name="_Toc27044734"/>
      <w:bookmarkStart w:id="6675" w:name="_Toc36033776"/>
      <w:bookmarkStart w:id="6676" w:name="_Toc45131922"/>
      <w:bookmarkStart w:id="6677" w:name="_Toc49776207"/>
      <w:bookmarkStart w:id="6678" w:name="_Toc51747127"/>
      <w:bookmarkStart w:id="6679" w:name="_Toc66360691"/>
      <w:bookmarkStart w:id="6680" w:name="_Toc68105196"/>
      <w:bookmarkStart w:id="6681" w:name="_Toc74755826"/>
      <w:bookmarkStart w:id="6682" w:name="_Toc105674701"/>
      <w:bookmarkStart w:id="6683" w:name="_Toc130502753"/>
      <w:bookmarkStart w:id="6684" w:name="_Toc153625540"/>
      <w:bookmarkStart w:id="6685" w:name="_Toc185505773"/>
      <w:bookmarkStart w:id="6686" w:name="_Toc212046302"/>
      <w:r w:rsidRPr="000A0A5F">
        <w:t>5.8.2.2.4.3.1</w:t>
      </w:r>
      <w:r w:rsidRPr="000A0A5F">
        <w:tab/>
        <w:t>GET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pPr>
        <w:pStyle w:val="7"/>
      </w:pPr>
      <w:bookmarkStart w:id="6687" w:name="_Toc11247596"/>
      <w:bookmarkStart w:id="6688" w:name="_Toc27044735"/>
      <w:bookmarkStart w:id="6689" w:name="_Toc36033777"/>
      <w:bookmarkStart w:id="6690" w:name="_Toc45131923"/>
      <w:bookmarkStart w:id="6691" w:name="_Toc49776208"/>
      <w:bookmarkStart w:id="6692" w:name="_Toc51747128"/>
      <w:bookmarkStart w:id="6693" w:name="_Toc66360692"/>
      <w:bookmarkStart w:id="6694" w:name="_Toc68105197"/>
      <w:bookmarkStart w:id="6695" w:name="_Toc74755827"/>
      <w:bookmarkStart w:id="6696" w:name="_Toc105674702"/>
      <w:bookmarkStart w:id="6697" w:name="_Toc130502754"/>
      <w:bookmarkStart w:id="6698" w:name="_Toc153625541"/>
      <w:bookmarkStart w:id="6699" w:name="_Toc185505774"/>
      <w:bookmarkStart w:id="6700" w:name="_Toc212046303"/>
      <w:r w:rsidRPr="000A0A5F">
        <w:t>5.8.2.2.4.3.2</w:t>
      </w:r>
      <w:r w:rsidRPr="000A0A5F">
        <w:tab/>
        <w:t>PUT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pPr>
        <w:pStyle w:val="7"/>
      </w:pPr>
      <w:bookmarkStart w:id="6701" w:name="_Toc11247597"/>
      <w:bookmarkStart w:id="6702" w:name="_Toc27044736"/>
      <w:bookmarkStart w:id="6703" w:name="_Toc36033778"/>
      <w:bookmarkStart w:id="6704" w:name="_Toc45131924"/>
      <w:bookmarkStart w:id="6705" w:name="_Toc49776209"/>
      <w:bookmarkStart w:id="6706" w:name="_Toc51747129"/>
      <w:bookmarkStart w:id="6707" w:name="_Toc66360693"/>
      <w:bookmarkStart w:id="6708" w:name="_Toc68105198"/>
      <w:bookmarkStart w:id="6709" w:name="_Toc74755828"/>
      <w:bookmarkStart w:id="6710" w:name="_Toc105674703"/>
      <w:bookmarkStart w:id="6711" w:name="_Toc130502755"/>
      <w:bookmarkStart w:id="6712" w:name="_Toc153625542"/>
      <w:bookmarkStart w:id="6713" w:name="_Toc185505775"/>
      <w:bookmarkStart w:id="6714" w:name="_Toc212046304"/>
      <w:r w:rsidRPr="000A0A5F">
        <w:t>5.8.2.2.4.3.3</w:t>
      </w:r>
      <w:r w:rsidRPr="000A0A5F">
        <w:tab/>
        <w:t>PATCH</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pPr>
        <w:pStyle w:val="7"/>
      </w:pPr>
      <w:bookmarkStart w:id="6715" w:name="_Toc11247598"/>
      <w:bookmarkStart w:id="6716" w:name="_Toc27044737"/>
      <w:bookmarkStart w:id="6717" w:name="_Toc36033779"/>
      <w:bookmarkStart w:id="6718" w:name="_Toc45131925"/>
      <w:bookmarkStart w:id="6719" w:name="_Toc49776210"/>
      <w:bookmarkStart w:id="6720" w:name="_Toc51747130"/>
      <w:bookmarkStart w:id="6721" w:name="_Toc66360694"/>
      <w:bookmarkStart w:id="6722" w:name="_Toc68105199"/>
      <w:bookmarkStart w:id="6723" w:name="_Toc74755829"/>
      <w:bookmarkStart w:id="6724" w:name="_Toc105674704"/>
      <w:bookmarkStart w:id="6725" w:name="_Toc130502756"/>
      <w:bookmarkStart w:id="6726" w:name="_Toc153625543"/>
      <w:bookmarkStart w:id="6727" w:name="_Toc185505776"/>
      <w:bookmarkStart w:id="6728" w:name="_Toc212046305"/>
      <w:r w:rsidRPr="000A0A5F">
        <w:t>5.8.2.2.4.3.4</w:t>
      </w:r>
      <w:r w:rsidRPr="000A0A5F">
        <w:tab/>
        <w:t>POST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pPr>
        <w:pStyle w:val="7"/>
      </w:pPr>
      <w:bookmarkStart w:id="6729" w:name="_Toc11247599"/>
      <w:bookmarkStart w:id="6730" w:name="_Toc27044738"/>
      <w:bookmarkStart w:id="6731" w:name="_Toc36033780"/>
      <w:bookmarkStart w:id="6732" w:name="_Toc45131926"/>
      <w:bookmarkStart w:id="6733" w:name="_Toc49776211"/>
      <w:bookmarkStart w:id="6734" w:name="_Toc51747131"/>
      <w:bookmarkStart w:id="6735" w:name="_Toc66360695"/>
      <w:bookmarkStart w:id="6736" w:name="_Toc68105200"/>
      <w:bookmarkStart w:id="6737" w:name="_Toc74755830"/>
      <w:bookmarkStart w:id="6738" w:name="_Toc105674705"/>
      <w:bookmarkStart w:id="6739" w:name="_Toc130502757"/>
      <w:bookmarkStart w:id="6740" w:name="_Toc153625544"/>
      <w:bookmarkStart w:id="6741" w:name="_Toc185505777"/>
      <w:bookmarkStart w:id="6742" w:name="_Toc212046306"/>
      <w:r w:rsidRPr="000A0A5F">
        <w:t>5.8.2.2.4.3.5</w:t>
      </w:r>
      <w:r w:rsidRPr="000A0A5F">
        <w:tab/>
        <w:t>DELETE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50"/>
      </w:pPr>
      <w:bookmarkStart w:id="6743" w:name="_Toc11247600"/>
      <w:bookmarkStart w:id="6744" w:name="_Toc27044739"/>
      <w:bookmarkStart w:id="6745" w:name="_Toc36033781"/>
      <w:bookmarkStart w:id="6746" w:name="_Toc45131927"/>
      <w:bookmarkStart w:id="6747" w:name="_Toc49776212"/>
      <w:bookmarkStart w:id="6748" w:name="_Toc51747132"/>
      <w:bookmarkStart w:id="6749" w:name="_Toc66360696"/>
      <w:bookmarkStart w:id="6750" w:name="_Toc68105201"/>
      <w:bookmarkStart w:id="6751" w:name="_Toc74755831"/>
      <w:bookmarkStart w:id="6752" w:name="_Toc105674706"/>
      <w:bookmarkStart w:id="6753" w:name="_Toc130502758"/>
      <w:bookmarkStart w:id="6754" w:name="_Toc153625545"/>
      <w:bookmarkStart w:id="6755" w:name="_Toc185505778"/>
      <w:bookmarkStart w:id="6756" w:name="_Toc212046307"/>
      <w:r w:rsidRPr="000A0A5F">
        <w:lastRenderedPageBreak/>
        <w:t>5.8.2.2.5</w:t>
      </w:r>
      <w:r w:rsidRPr="000A0A5F">
        <w:tab/>
        <w:t>Resource: Individual GMD via MBMS by MB2</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E921D2A" w14:textId="77777777" w:rsidR="00CB0DD7" w:rsidRPr="000A0A5F" w:rsidRDefault="00CB0DD7">
      <w:pPr>
        <w:pStyle w:val="6"/>
      </w:pPr>
      <w:bookmarkStart w:id="6757" w:name="_Toc11247601"/>
      <w:bookmarkStart w:id="6758" w:name="_Toc27044740"/>
      <w:bookmarkStart w:id="6759" w:name="_Toc36033782"/>
      <w:bookmarkStart w:id="6760" w:name="_Toc45131928"/>
      <w:bookmarkStart w:id="6761" w:name="_Toc49776213"/>
      <w:bookmarkStart w:id="6762" w:name="_Toc51747133"/>
      <w:bookmarkStart w:id="6763" w:name="_Toc66360697"/>
      <w:bookmarkStart w:id="6764" w:name="_Toc68105202"/>
      <w:bookmarkStart w:id="6765" w:name="_Toc74755832"/>
      <w:bookmarkStart w:id="6766" w:name="_Toc105674707"/>
      <w:bookmarkStart w:id="6767" w:name="_Toc130502759"/>
      <w:bookmarkStart w:id="6768" w:name="_Toc153625546"/>
      <w:bookmarkStart w:id="6769" w:name="_Toc185505779"/>
      <w:bookmarkStart w:id="6770" w:name="_Toc212046308"/>
      <w:r w:rsidRPr="000A0A5F">
        <w:t>5.8.2.2.5.1</w:t>
      </w:r>
      <w:r w:rsidRPr="000A0A5F">
        <w:tab/>
        <w:t>Introduction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pPr>
        <w:pStyle w:val="6"/>
      </w:pPr>
      <w:bookmarkStart w:id="6771" w:name="_Toc11247602"/>
      <w:bookmarkStart w:id="6772" w:name="_Toc27044741"/>
      <w:bookmarkStart w:id="6773" w:name="_Toc36033783"/>
      <w:bookmarkStart w:id="6774" w:name="_Toc45131929"/>
      <w:bookmarkStart w:id="6775" w:name="_Toc49776214"/>
      <w:bookmarkStart w:id="6776" w:name="_Toc51747134"/>
      <w:bookmarkStart w:id="6777" w:name="_Toc66360698"/>
      <w:bookmarkStart w:id="6778" w:name="_Toc68105203"/>
      <w:bookmarkStart w:id="6779" w:name="_Toc74755833"/>
      <w:bookmarkStart w:id="6780" w:name="_Toc105674708"/>
      <w:bookmarkStart w:id="6781" w:name="_Toc130502760"/>
      <w:bookmarkStart w:id="6782" w:name="_Toc153625547"/>
      <w:bookmarkStart w:id="6783" w:name="_Toc185505780"/>
      <w:bookmarkStart w:id="6784" w:name="_Toc212046309"/>
      <w:r w:rsidRPr="000A0A5F">
        <w:t>5.8.2.2.5.2</w:t>
      </w:r>
      <w:r w:rsidRPr="000A0A5F">
        <w:tab/>
        <w:t>Resource definition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pPr>
        <w:pStyle w:val="6"/>
      </w:pPr>
      <w:bookmarkStart w:id="6785" w:name="_Toc11247603"/>
      <w:bookmarkStart w:id="6786" w:name="_Toc27044742"/>
      <w:bookmarkStart w:id="6787" w:name="_Toc36033784"/>
      <w:bookmarkStart w:id="6788" w:name="_Toc45131930"/>
      <w:bookmarkStart w:id="6789" w:name="_Toc49776215"/>
      <w:bookmarkStart w:id="6790" w:name="_Toc51747135"/>
      <w:bookmarkStart w:id="6791" w:name="_Toc66360699"/>
      <w:bookmarkStart w:id="6792" w:name="_Toc68105204"/>
      <w:bookmarkStart w:id="6793" w:name="_Toc74755834"/>
      <w:bookmarkStart w:id="6794" w:name="_Toc105674709"/>
      <w:bookmarkStart w:id="6795" w:name="_Toc130502761"/>
      <w:bookmarkStart w:id="6796" w:name="_Toc153625548"/>
      <w:bookmarkStart w:id="6797" w:name="_Toc185505781"/>
      <w:bookmarkStart w:id="6798" w:name="_Toc212046310"/>
      <w:r w:rsidRPr="000A0A5F">
        <w:t>5.8.2.2.5.3</w:t>
      </w:r>
      <w:r w:rsidRPr="000A0A5F">
        <w:tab/>
        <w:t>Resource methods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E930F0F" w14:textId="77777777" w:rsidR="00CB0DD7" w:rsidRPr="000A0A5F" w:rsidRDefault="00CB0DD7">
      <w:pPr>
        <w:pStyle w:val="7"/>
      </w:pPr>
      <w:bookmarkStart w:id="6799" w:name="_Toc11247604"/>
      <w:bookmarkStart w:id="6800" w:name="_Toc27044743"/>
      <w:bookmarkStart w:id="6801" w:name="_Toc36033785"/>
      <w:bookmarkStart w:id="6802" w:name="_Toc45131931"/>
      <w:bookmarkStart w:id="6803" w:name="_Toc49776216"/>
      <w:bookmarkStart w:id="6804" w:name="_Toc51747136"/>
      <w:bookmarkStart w:id="6805" w:name="_Toc66360700"/>
      <w:bookmarkStart w:id="6806" w:name="_Toc68105205"/>
      <w:bookmarkStart w:id="6807" w:name="_Toc74755835"/>
      <w:bookmarkStart w:id="6808" w:name="_Toc105674710"/>
      <w:bookmarkStart w:id="6809" w:name="_Toc130502762"/>
      <w:bookmarkStart w:id="6810" w:name="_Toc153625549"/>
      <w:bookmarkStart w:id="6811" w:name="_Toc185505782"/>
      <w:bookmarkStart w:id="6812" w:name="_Toc212046311"/>
      <w:r w:rsidRPr="000A0A5F">
        <w:t>5.8.2.2.5.3.1</w:t>
      </w:r>
      <w:r w:rsidRPr="000A0A5F">
        <w:tab/>
        <w:t>GET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宋体" w:hAnsi="宋体"/>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pPr>
        <w:pStyle w:val="7"/>
      </w:pPr>
      <w:bookmarkStart w:id="6813" w:name="_Toc11247605"/>
      <w:bookmarkStart w:id="6814" w:name="_Toc27044744"/>
      <w:bookmarkStart w:id="6815" w:name="_Toc36033786"/>
      <w:bookmarkStart w:id="6816" w:name="_Toc45131932"/>
      <w:bookmarkStart w:id="6817" w:name="_Toc49776217"/>
      <w:bookmarkStart w:id="6818" w:name="_Toc51747137"/>
      <w:bookmarkStart w:id="6819" w:name="_Toc66360701"/>
      <w:bookmarkStart w:id="6820" w:name="_Toc68105206"/>
      <w:bookmarkStart w:id="6821" w:name="_Toc74755836"/>
      <w:bookmarkStart w:id="6822" w:name="_Toc105674711"/>
      <w:bookmarkStart w:id="6823" w:name="_Toc130502763"/>
      <w:bookmarkStart w:id="6824" w:name="_Toc153625550"/>
      <w:bookmarkStart w:id="6825" w:name="_Toc185505783"/>
      <w:bookmarkStart w:id="6826" w:name="_Toc212046312"/>
      <w:r w:rsidRPr="000A0A5F">
        <w:t>5.8.2.2.5.3.2</w:t>
      </w:r>
      <w:r w:rsidRPr="000A0A5F">
        <w:tab/>
        <w:t>PUT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pPr>
        <w:pStyle w:val="7"/>
      </w:pPr>
      <w:bookmarkStart w:id="6827" w:name="_Toc11247606"/>
      <w:bookmarkStart w:id="6828" w:name="_Toc27044745"/>
      <w:bookmarkStart w:id="6829" w:name="_Toc36033787"/>
      <w:bookmarkStart w:id="6830" w:name="_Toc45131933"/>
      <w:bookmarkStart w:id="6831" w:name="_Toc49776218"/>
      <w:bookmarkStart w:id="6832" w:name="_Toc51747138"/>
      <w:bookmarkStart w:id="6833" w:name="_Toc66360702"/>
      <w:bookmarkStart w:id="6834" w:name="_Toc68105207"/>
      <w:bookmarkStart w:id="6835" w:name="_Toc74755837"/>
      <w:bookmarkStart w:id="6836" w:name="_Toc105674712"/>
      <w:bookmarkStart w:id="6837" w:name="_Toc130502764"/>
      <w:bookmarkStart w:id="6838" w:name="_Toc153625551"/>
      <w:bookmarkStart w:id="6839" w:name="_Toc185505784"/>
      <w:bookmarkStart w:id="6840" w:name="_Toc212046313"/>
      <w:r w:rsidRPr="000A0A5F">
        <w:t>5.8.2.2.</w:t>
      </w:r>
      <w:r w:rsidRPr="000A0A5F">
        <w:rPr>
          <w:rFonts w:hint="eastAsia"/>
        </w:rPr>
        <w:t>5</w:t>
      </w:r>
      <w:r w:rsidRPr="000A0A5F">
        <w:t>.3.3</w:t>
      </w:r>
      <w:r w:rsidRPr="000A0A5F">
        <w:tab/>
        <w:t>PATCH</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pPr>
        <w:pStyle w:val="7"/>
      </w:pPr>
      <w:bookmarkStart w:id="6841" w:name="_Toc11247607"/>
      <w:bookmarkStart w:id="6842" w:name="_Toc27044746"/>
      <w:bookmarkStart w:id="6843" w:name="_Toc36033788"/>
      <w:bookmarkStart w:id="6844" w:name="_Toc45131934"/>
      <w:bookmarkStart w:id="6845" w:name="_Toc49776219"/>
      <w:bookmarkStart w:id="6846" w:name="_Toc51747139"/>
      <w:bookmarkStart w:id="6847" w:name="_Toc66360703"/>
      <w:bookmarkStart w:id="6848" w:name="_Toc68105208"/>
      <w:bookmarkStart w:id="6849" w:name="_Toc74755838"/>
      <w:bookmarkStart w:id="6850" w:name="_Toc105674713"/>
      <w:bookmarkStart w:id="6851" w:name="_Toc130502765"/>
      <w:bookmarkStart w:id="6852" w:name="_Toc153625552"/>
      <w:bookmarkStart w:id="6853" w:name="_Toc185505785"/>
      <w:bookmarkStart w:id="6854" w:name="_Toc212046314"/>
      <w:r w:rsidRPr="000A0A5F">
        <w:lastRenderedPageBreak/>
        <w:t>5.8.2.2.5.3.4</w:t>
      </w:r>
      <w:r w:rsidRPr="000A0A5F">
        <w:tab/>
        <w:t>POST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pPr>
        <w:pStyle w:val="7"/>
      </w:pPr>
      <w:bookmarkStart w:id="6855" w:name="_Toc11247608"/>
      <w:bookmarkStart w:id="6856" w:name="_Toc27044747"/>
      <w:bookmarkStart w:id="6857" w:name="_Toc36033789"/>
      <w:bookmarkStart w:id="6858" w:name="_Toc45131935"/>
      <w:bookmarkStart w:id="6859" w:name="_Toc49776220"/>
      <w:bookmarkStart w:id="6860" w:name="_Toc51747140"/>
      <w:bookmarkStart w:id="6861" w:name="_Toc66360704"/>
      <w:bookmarkStart w:id="6862" w:name="_Toc68105209"/>
      <w:bookmarkStart w:id="6863" w:name="_Toc74755839"/>
      <w:bookmarkStart w:id="6864" w:name="_Toc105674714"/>
      <w:bookmarkStart w:id="6865" w:name="_Toc130502766"/>
      <w:bookmarkStart w:id="6866" w:name="_Toc153625553"/>
      <w:bookmarkStart w:id="6867" w:name="_Toc185505786"/>
      <w:bookmarkStart w:id="6868" w:name="_Toc212046315"/>
      <w:r w:rsidRPr="000A0A5F">
        <w:t>5.8.2.2.5.3.5</w:t>
      </w:r>
      <w:r w:rsidRPr="000A0A5F">
        <w:tab/>
        <w:t>DELETE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宋体" w:hAnsi="宋体"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50"/>
      </w:pPr>
      <w:bookmarkStart w:id="6869" w:name="_Toc11247609"/>
      <w:bookmarkStart w:id="6870" w:name="_Toc27044748"/>
      <w:bookmarkStart w:id="6871" w:name="_Toc36033790"/>
      <w:bookmarkStart w:id="6872" w:name="_Toc45131936"/>
      <w:bookmarkStart w:id="6873" w:name="_Toc49776221"/>
      <w:bookmarkStart w:id="6874" w:name="_Toc51747141"/>
      <w:bookmarkStart w:id="6875" w:name="_Toc66360705"/>
      <w:bookmarkStart w:id="6876" w:name="_Toc68105210"/>
      <w:bookmarkStart w:id="6877" w:name="_Toc74755840"/>
      <w:bookmarkStart w:id="6878" w:name="_Toc105674715"/>
      <w:bookmarkStart w:id="6879" w:name="_Toc130502767"/>
      <w:bookmarkStart w:id="6880" w:name="_Toc153625554"/>
      <w:bookmarkStart w:id="6881" w:name="_Toc185505787"/>
      <w:bookmarkStart w:id="6882" w:name="_Toc212046316"/>
      <w:r w:rsidRPr="000A0A5F">
        <w:t>5.8.2.2.</w:t>
      </w:r>
      <w:r w:rsidRPr="000A0A5F">
        <w:rPr>
          <w:rFonts w:eastAsia="Batang"/>
        </w:rPr>
        <w:t>6</w:t>
      </w:r>
      <w:r w:rsidRPr="000A0A5F">
        <w:tab/>
        <w:t>Void</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D7967CE" w14:textId="77777777" w:rsidR="00CB0DD7" w:rsidRPr="000A0A5F" w:rsidRDefault="00CB0DD7">
      <w:pPr>
        <w:pStyle w:val="40"/>
      </w:pPr>
      <w:bookmarkStart w:id="6883" w:name="_Toc66360706"/>
      <w:bookmarkStart w:id="6884" w:name="_Toc68105211"/>
      <w:bookmarkStart w:id="6885" w:name="_Toc74755841"/>
      <w:bookmarkStart w:id="6886" w:name="_Toc105674716"/>
      <w:bookmarkStart w:id="6887" w:name="_Toc130502768"/>
      <w:bookmarkStart w:id="6888" w:name="_Toc153625555"/>
      <w:bookmarkStart w:id="6889" w:name="_Toc185505788"/>
      <w:bookmarkStart w:id="6890" w:name="_Toc212046317"/>
      <w:r w:rsidRPr="000A0A5F">
        <w:t>5.8.2.</w:t>
      </w:r>
      <w:r w:rsidR="00790FC9" w:rsidRPr="000A0A5F">
        <w:t>2A</w:t>
      </w:r>
      <w:r w:rsidRPr="000A0A5F">
        <w:tab/>
        <w:t>Notifications</w:t>
      </w:r>
      <w:bookmarkEnd w:id="6883"/>
      <w:bookmarkEnd w:id="6884"/>
      <w:bookmarkEnd w:id="6885"/>
      <w:bookmarkEnd w:id="6886"/>
      <w:bookmarkEnd w:id="6887"/>
      <w:bookmarkEnd w:id="6888"/>
      <w:bookmarkEnd w:id="6889"/>
      <w:bookmarkEnd w:id="6890"/>
    </w:p>
    <w:p w14:paraId="75900CF8" w14:textId="77777777" w:rsidR="00CB0DD7" w:rsidRPr="000A0A5F" w:rsidRDefault="00CB0DD7">
      <w:pPr>
        <w:pStyle w:val="50"/>
      </w:pPr>
      <w:bookmarkStart w:id="6891" w:name="_Toc66360707"/>
      <w:bookmarkStart w:id="6892" w:name="_Toc68105212"/>
      <w:bookmarkStart w:id="6893" w:name="_Toc74755842"/>
      <w:bookmarkStart w:id="6894" w:name="_Toc105674717"/>
      <w:bookmarkStart w:id="6895" w:name="_Toc130502769"/>
      <w:bookmarkStart w:id="6896" w:name="_Toc153625556"/>
      <w:bookmarkStart w:id="6897" w:name="_Toc185505789"/>
      <w:bookmarkStart w:id="6898" w:name="_Toc212046318"/>
      <w:r w:rsidRPr="000A0A5F">
        <w:t>5.8.2.</w:t>
      </w:r>
      <w:r w:rsidR="00790FC9" w:rsidRPr="000A0A5F">
        <w:t>2A</w:t>
      </w:r>
      <w:r w:rsidRPr="000A0A5F">
        <w:t>.1</w:t>
      </w:r>
      <w:r w:rsidRPr="000A0A5F">
        <w:tab/>
        <w:t>General</w:t>
      </w:r>
      <w:bookmarkEnd w:id="6891"/>
      <w:bookmarkEnd w:id="6892"/>
      <w:bookmarkEnd w:id="6893"/>
      <w:bookmarkEnd w:id="6894"/>
      <w:bookmarkEnd w:id="6895"/>
      <w:bookmarkEnd w:id="6896"/>
      <w:bookmarkEnd w:id="6897"/>
      <w:bookmarkEnd w:id="689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50"/>
      </w:pPr>
      <w:bookmarkStart w:id="6899" w:name="_Toc66360708"/>
      <w:bookmarkStart w:id="6900" w:name="_Toc68105213"/>
      <w:bookmarkStart w:id="6901" w:name="_Toc74755843"/>
      <w:bookmarkStart w:id="6902" w:name="_Toc105674718"/>
      <w:bookmarkStart w:id="6903" w:name="_Toc130502770"/>
      <w:bookmarkStart w:id="6904" w:name="_Toc153625557"/>
      <w:bookmarkStart w:id="6905" w:name="_Toc185505790"/>
      <w:bookmarkStart w:id="6906" w:name="_Toc212046319"/>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899"/>
      <w:bookmarkEnd w:id="6900"/>
      <w:bookmarkEnd w:id="6901"/>
      <w:bookmarkEnd w:id="6902"/>
      <w:bookmarkEnd w:id="6903"/>
      <w:bookmarkEnd w:id="6904"/>
      <w:bookmarkEnd w:id="6905"/>
      <w:bookmarkEnd w:id="6906"/>
    </w:p>
    <w:p w14:paraId="4D9C1678" w14:textId="77777777" w:rsidR="00CB0DD7" w:rsidRPr="000A0A5F" w:rsidRDefault="00CB0DD7">
      <w:pPr>
        <w:pStyle w:val="6"/>
        <w:rPr>
          <w:noProof/>
        </w:rPr>
      </w:pPr>
      <w:bookmarkStart w:id="6907" w:name="_Toc66360709"/>
      <w:bookmarkStart w:id="6908" w:name="_Toc68105214"/>
      <w:bookmarkStart w:id="6909" w:name="_Toc74755844"/>
      <w:bookmarkStart w:id="6910" w:name="_Toc105674719"/>
      <w:bookmarkStart w:id="6911" w:name="_Toc130502771"/>
      <w:bookmarkStart w:id="6912" w:name="_Toc153625558"/>
      <w:bookmarkStart w:id="6913" w:name="_Toc185505791"/>
      <w:bookmarkStart w:id="6914" w:name="_Toc212046320"/>
      <w:r w:rsidRPr="000A0A5F">
        <w:t>5.8.2.</w:t>
      </w:r>
      <w:r w:rsidR="00790FC9" w:rsidRPr="000A0A5F">
        <w:t>2A</w:t>
      </w:r>
      <w:r w:rsidRPr="000A0A5F">
        <w:t>.2</w:t>
      </w:r>
      <w:r w:rsidRPr="000A0A5F">
        <w:rPr>
          <w:noProof/>
        </w:rPr>
        <w:t>.1</w:t>
      </w:r>
      <w:r w:rsidRPr="000A0A5F">
        <w:rPr>
          <w:noProof/>
        </w:rPr>
        <w:tab/>
        <w:t>Description</w:t>
      </w:r>
      <w:bookmarkEnd w:id="6907"/>
      <w:bookmarkEnd w:id="6908"/>
      <w:bookmarkEnd w:id="6909"/>
      <w:bookmarkEnd w:id="6910"/>
      <w:bookmarkEnd w:id="6911"/>
      <w:bookmarkEnd w:id="6912"/>
      <w:bookmarkEnd w:id="6913"/>
      <w:bookmarkEnd w:id="691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pPr>
        <w:pStyle w:val="6"/>
        <w:rPr>
          <w:noProof/>
        </w:rPr>
      </w:pPr>
      <w:bookmarkStart w:id="6915" w:name="_Toc66360710"/>
      <w:bookmarkStart w:id="6916" w:name="_Toc68105215"/>
      <w:bookmarkStart w:id="6917" w:name="_Toc74755845"/>
      <w:bookmarkStart w:id="6918" w:name="_Toc105674720"/>
      <w:bookmarkStart w:id="6919" w:name="_Toc130502772"/>
      <w:bookmarkStart w:id="6920" w:name="_Toc153625559"/>
      <w:bookmarkStart w:id="6921" w:name="_Toc185505792"/>
      <w:bookmarkStart w:id="6922" w:name="_Toc212046321"/>
      <w:r w:rsidRPr="000A0A5F">
        <w:t>5.8.2.</w:t>
      </w:r>
      <w:r w:rsidR="00790FC9" w:rsidRPr="000A0A5F">
        <w:t>2A</w:t>
      </w:r>
      <w:r w:rsidRPr="000A0A5F">
        <w:t>.2</w:t>
      </w:r>
      <w:r w:rsidRPr="000A0A5F">
        <w:rPr>
          <w:noProof/>
        </w:rPr>
        <w:t>.2</w:t>
      </w:r>
      <w:r w:rsidRPr="000A0A5F">
        <w:rPr>
          <w:noProof/>
        </w:rPr>
        <w:tab/>
        <w:t>Target URI</w:t>
      </w:r>
      <w:bookmarkEnd w:id="6915"/>
      <w:bookmarkEnd w:id="6916"/>
      <w:bookmarkEnd w:id="6917"/>
      <w:bookmarkEnd w:id="6918"/>
      <w:bookmarkEnd w:id="6919"/>
      <w:bookmarkEnd w:id="6920"/>
      <w:bookmarkEnd w:id="6921"/>
      <w:bookmarkEnd w:id="6922"/>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pPr>
        <w:pStyle w:val="6"/>
        <w:rPr>
          <w:noProof/>
        </w:rPr>
      </w:pPr>
      <w:bookmarkStart w:id="6923" w:name="_Toc66360711"/>
      <w:bookmarkStart w:id="6924" w:name="_Toc68105216"/>
      <w:bookmarkStart w:id="6925" w:name="_Toc74755846"/>
      <w:bookmarkStart w:id="6926" w:name="_Toc105674721"/>
      <w:bookmarkStart w:id="6927" w:name="_Toc130502773"/>
      <w:bookmarkStart w:id="6928" w:name="_Toc153625560"/>
      <w:bookmarkStart w:id="6929" w:name="_Toc185505793"/>
      <w:bookmarkStart w:id="6930" w:name="_Toc212046322"/>
      <w:r w:rsidRPr="000A0A5F">
        <w:t>5.8.2.</w:t>
      </w:r>
      <w:r w:rsidR="00790FC9" w:rsidRPr="000A0A5F">
        <w:t>2A</w:t>
      </w:r>
      <w:r w:rsidRPr="000A0A5F">
        <w:t>.2</w:t>
      </w:r>
      <w:r w:rsidRPr="000A0A5F">
        <w:rPr>
          <w:noProof/>
        </w:rPr>
        <w:t>.3</w:t>
      </w:r>
      <w:r w:rsidRPr="000A0A5F">
        <w:rPr>
          <w:noProof/>
        </w:rPr>
        <w:tab/>
        <w:t>Standard Methods</w:t>
      </w:r>
      <w:bookmarkEnd w:id="6923"/>
      <w:bookmarkEnd w:id="6924"/>
      <w:bookmarkEnd w:id="6925"/>
      <w:bookmarkEnd w:id="6926"/>
      <w:bookmarkEnd w:id="6927"/>
      <w:bookmarkEnd w:id="6928"/>
      <w:bookmarkEnd w:id="6929"/>
      <w:bookmarkEnd w:id="6930"/>
    </w:p>
    <w:p w14:paraId="220E9D15" w14:textId="77777777" w:rsidR="00CB0DD7" w:rsidRPr="000A0A5F" w:rsidRDefault="00CB0DD7">
      <w:pPr>
        <w:pStyle w:val="7"/>
        <w:rPr>
          <w:noProof/>
        </w:rPr>
      </w:pPr>
      <w:bookmarkStart w:id="6931" w:name="_Toc66360712"/>
      <w:bookmarkStart w:id="6932" w:name="_Toc68105217"/>
      <w:bookmarkStart w:id="6933" w:name="_Toc74755847"/>
      <w:bookmarkStart w:id="6934" w:name="_Toc105674722"/>
      <w:bookmarkStart w:id="6935" w:name="_Toc130502774"/>
      <w:bookmarkStart w:id="6936" w:name="_Toc153625561"/>
      <w:bookmarkStart w:id="6937" w:name="_Toc185505794"/>
      <w:bookmarkStart w:id="6938" w:name="_Toc212046323"/>
      <w:r w:rsidRPr="000A0A5F">
        <w:t>5.8.2.</w:t>
      </w:r>
      <w:r w:rsidR="00790FC9" w:rsidRPr="000A0A5F">
        <w:t>2A</w:t>
      </w:r>
      <w:r w:rsidRPr="000A0A5F">
        <w:t>.2.3</w:t>
      </w:r>
      <w:r w:rsidRPr="000A0A5F">
        <w:rPr>
          <w:noProof/>
        </w:rPr>
        <w:t>.1</w:t>
      </w:r>
      <w:r w:rsidRPr="000A0A5F">
        <w:rPr>
          <w:noProof/>
        </w:rPr>
        <w:tab/>
      </w:r>
      <w:r w:rsidRPr="000A0A5F">
        <w:t>Notification via POST</w:t>
      </w:r>
      <w:bookmarkEnd w:id="6931"/>
      <w:bookmarkEnd w:id="6932"/>
      <w:bookmarkEnd w:id="6933"/>
      <w:bookmarkEnd w:id="6934"/>
      <w:bookmarkEnd w:id="6935"/>
      <w:bookmarkEnd w:id="6936"/>
      <w:bookmarkEnd w:id="6937"/>
      <w:bookmarkEnd w:id="6938"/>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pPr>
        <w:pStyle w:val="7"/>
        <w:rPr>
          <w:noProof/>
        </w:rPr>
      </w:pPr>
      <w:bookmarkStart w:id="6939" w:name="_Toc66360713"/>
      <w:bookmarkStart w:id="6940" w:name="_Toc68105218"/>
      <w:bookmarkStart w:id="6941" w:name="_Toc74755848"/>
      <w:bookmarkStart w:id="6942" w:name="_Toc105674723"/>
      <w:bookmarkStart w:id="6943" w:name="_Toc130502775"/>
      <w:bookmarkStart w:id="6944" w:name="_Toc153625562"/>
      <w:bookmarkStart w:id="6945" w:name="_Toc185505795"/>
      <w:bookmarkStart w:id="6946" w:name="_Toc212046324"/>
      <w:r w:rsidRPr="000A0A5F">
        <w:t>5.8.2.</w:t>
      </w:r>
      <w:r w:rsidR="00790FC9" w:rsidRPr="000A0A5F">
        <w:t>2A</w:t>
      </w:r>
      <w:r w:rsidRPr="000A0A5F">
        <w:t>.2.3</w:t>
      </w:r>
      <w:r w:rsidRPr="000A0A5F">
        <w:rPr>
          <w:noProof/>
        </w:rPr>
        <w:t>.2</w:t>
      </w:r>
      <w:r w:rsidRPr="000A0A5F">
        <w:rPr>
          <w:noProof/>
        </w:rPr>
        <w:tab/>
      </w:r>
      <w:r w:rsidRPr="000A0A5F">
        <w:t>Notification via Websocket</w:t>
      </w:r>
      <w:bookmarkEnd w:id="6939"/>
      <w:bookmarkEnd w:id="6940"/>
      <w:bookmarkEnd w:id="6941"/>
      <w:bookmarkEnd w:id="6942"/>
      <w:bookmarkEnd w:id="6943"/>
      <w:bookmarkEnd w:id="6944"/>
      <w:bookmarkEnd w:id="6945"/>
      <w:bookmarkEnd w:id="6946"/>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40"/>
      </w:pPr>
      <w:bookmarkStart w:id="6947" w:name="_Toc11247615"/>
      <w:bookmarkStart w:id="6948" w:name="_Toc27044754"/>
      <w:bookmarkStart w:id="6949" w:name="_Toc36033796"/>
      <w:bookmarkStart w:id="6950" w:name="_Toc45131942"/>
      <w:bookmarkStart w:id="6951" w:name="_Toc49776227"/>
      <w:bookmarkStart w:id="6952" w:name="_Toc51747147"/>
      <w:bookmarkStart w:id="6953" w:name="_Toc66360714"/>
      <w:bookmarkStart w:id="6954" w:name="_Toc68105219"/>
      <w:bookmarkStart w:id="6955" w:name="_Toc74755849"/>
      <w:bookmarkStart w:id="6956" w:name="_Toc105674724"/>
      <w:bookmarkStart w:id="6957" w:name="_Toc130502776"/>
      <w:bookmarkStart w:id="6958" w:name="_Toc153625563"/>
      <w:bookmarkStart w:id="6959" w:name="_Toc185505796"/>
      <w:bookmarkStart w:id="6960" w:name="_Toc212046325"/>
      <w:r w:rsidRPr="000A0A5F">
        <w:t>5.8.2.3</w:t>
      </w:r>
      <w:r w:rsidRPr="000A0A5F">
        <w:tab/>
        <w:t>Used Features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40"/>
      </w:pPr>
      <w:bookmarkStart w:id="6961" w:name="_Toc130502777"/>
      <w:bookmarkStart w:id="6962" w:name="_Toc153625564"/>
      <w:bookmarkStart w:id="6963" w:name="_Toc185505797"/>
      <w:bookmarkStart w:id="6964" w:name="_Toc212046326"/>
      <w:r w:rsidRPr="000A0A5F">
        <w:lastRenderedPageBreak/>
        <w:t>5.8.2.4</w:t>
      </w:r>
      <w:r w:rsidRPr="000A0A5F">
        <w:tab/>
        <w:t>Error handling</w:t>
      </w:r>
      <w:bookmarkEnd w:id="6961"/>
      <w:bookmarkEnd w:id="6962"/>
      <w:bookmarkEnd w:id="6963"/>
      <w:bookmarkEnd w:id="6964"/>
    </w:p>
    <w:p w14:paraId="6C3F062E" w14:textId="77777777" w:rsidR="005248FF" w:rsidRPr="000A0A5F" w:rsidRDefault="005248FF" w:rsidP="005248FF">
      <w:pPr>
        <w:pStyle w:val="50"/>
      </w:pPr>
      <w:bookmarkStart w:id="6965" w:name="_Toc130502778"/>
      <w:bookmarkStart w:id="6966" w:name="_Toc153625565"/>
      <w:bookmarkStart w:id="6967" w:name="_Toc185505798"/>
      <w:bookmarkStart w:id="6968" w:name="_Toc212046327"/>
      <w:r w:rsidRPr="000A0A5F">
        <w:t>5.8.2.4.1</w:t>
      </w:r>
      <w:r w:rsidRPr="000A0A5F">
        <w:tab/>
        <w:t>General</w:t>
      </w:r>
      <w:bookmarkEnd w:id="6965"/>
      <w:bookmarkEnd w:id="6966"/>
      <w:bookmarkEnd w:id="6967"/>
      <w:bookmarkEnd w:id="6968"/>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50"/>
      </w:pPr>
      <w:bookmarkStart w:id="6969" w:name="_Toc130502779"/>
      <w:bookmarkStart w:id="6970" w:name="_Toc153625566"/>
      <w:bookmarkStart w:id="6971" w:name="_Toc185505799"/>
      <w:bookmarkStart w:id="6972" w:name="_Toc212046328"/>
      <w:r w:rsidRPr="000A0A5F">
        <w:t>5.8.2.4.2</w:t>
      </w:r>
      <w:r w:rsidRPr="000A0A5F">
        <w:tab/>
        <w:t>Protocol Errors</w:t>
      </w:r>
      <w:bookmarkEnd w:id="6969"/>
      <w:bookmarkEnd w:id="6970"/>
      <w:bookmarkEnd w:id="6971"/>
      <w:bookmarkEnd w:id="6972"/>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50"/>
      </w:pPr>
      <w:bookmarkStart w:id="6973" w:name="_Toc130502780"/>
      <w:bookmarkStart w:id="6974" w:name="_Toc153625567"/>
      <w:bookmarkStart w:id="6975" w:name="_Toc185505800"/>
      <w:bookmarkStart w:id="6976" w:name="_Toc212046329"/>
      <w:r w:rsidRPr="000A0A5F">
        <w:t>5.8.2.4.3</w:t>
      </w:r>
      <w:r w:rsidRPr="000A0A5F">
        <w:tab/>
        <w:t>Application Errors</w:t>
      </w:r>
      <w:bookmarkEnd w:id="6973"/>
      <w:bookmarkEnd w:id="6974"/>
      <w:bookmarkEnd w:id="6975"/>
      <w:bookmarkEnd w:id="6976"/>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30"/>
      </w:pPr>
      <w:bookmarkStart w:id="6977" w:name="_Toc11247616"/>
      <w:bookmarkStart w:id="6978" w:name="_Toc27044755"/>
      <w:bookmarkStart w:id="6979" w:name="_Toc36033797"/>
      <w:bookmarkStart w:id="6980" w:name="_Toc45131943"/>
      <w:bookmarkStart w:id="6981" w:name="_Toc49776228"/>
      <w:bookmarkStart w:id="6982" w:name="_Toc51747148"/>
      <w:bookmarkStart w:id="6983" w:name="_Toc66360715"/>
      <w:bookmarkStart w:id="6984" w:name="_Toc68105220"/>
      <w:bookmarkStart w:id="6985" w:name="_Toc74755850"/>
      <w:bookmarkStart w:id="6986" w:name="_Toc105674725"/>
      <w:bookmarkStart w:id="6987" w:name="_Toc130502781"/>
      <w:bookmarkStart w:id="6988" w:name="_Toc153625568"/>
      <w:bookmarkStart w:id="6989" w:name="_Toc185505801"/>
      <w:bookmarkStart w:id="6990" w:name="_Toc212046330"/>
      <w:r w:rsidRPr="000A0A5F">
        <w:t>5.8.3</w:t>
      </w:r>
      <w:r w:rsidRPr="000A0A5F">
        <w:tab/>
        <w:t>GMDviaMBMSbyxMB API</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A2BE3D0" w14:textId="77777777" w:rsidR="00CB0DD7" w:rsidRPr="000A0A5F" w:rsidRDefault="00CB0DD7">
      <w:pPr>
        <w:pStyle w:val="40"/>
      </w:pPr>
      <w:bookmarkStart w:id="6991" w:name="_Toc11247617"/>
      <w:bookmarkStart w:id="6992" w:name="_Toc27044756"/>
      <w:bookmarkStart w:id="6993" w:name="_Toc36033798"/>
      <w:bookmarkStart w:id="6994" w:name="_Toc45131944"/>
      <w:bookmarkStart w:id="6995" w:name="_Toc49776229"/>
      <w:bookmarkStart w:id="6996" w:name="_Toc51747149"/>
      <w:bookmarkStart w:id="6997" w:name="_Toc66360716"/>
      <w:bookmarkStart w:id="6998" w:name="_Toc68105221"/>
      <w:bookmarkStart w:id="6999" w:name="_Toc74755851"/>
      <w:bookmarkStart w:id="7000" w:name="_Toc105674726"/>
      <w:bookmarkStart w:id="7001" w:name="_Toc130502782"/>
      <w:bookmarkStart w:id="7002" w:name="_Toc153625569"/>
      <w:bookmarkStart w:id="7003" w:name="_Toc185505802"/>
      <w:bookmarkStart w:id="7004" w:name="_Toc212046331"/>
      <w:r w:rsidRPr="000A0A5F">
        <w:t>5.8.3.1</w:t>
      </w:r>
      <w:r w:rsidRPr="000A0A5F">
        <w:tab/>
        <w:t>Data model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0CF8DA4" w14:textId="77777777" w:rsidR="00CB0DD7" w:rsidRPr="000A0A5F" w:rsidRDefault="00CB0DD7">
      <w:pPr>
        <w:pStyle w:val="50"/>
      </w:pPr>
      <w:bookmarkStart w:id="7005" w:name="_Toc11247618"/>
      <w:bookmarkStart w:id="7006" w:name="_Toc27044757"/>
      <w:bookmarkStart w:id="7007" w:name="_Toc36033799"/>
      <w:bookmarkStart w:id="7008" w:name="_Toc45131945"/>
      <w:bookmarkStart w:id="7009" w:name="_Toc49776230"/>
      <w:bookmarkStart w:id="7010" w:name="_Toc51747150"/>
      <w:bookmarkStart w:id="7011" w:name="_Toc66360717"/>
      <w:bookmarkStart w:id="7012" w:name="_Toc68105222"/>
      <w:bookmarkStart w:id="7013" w:name="_Toc74755852"/>
      <w:bookmarkStart w:id="7014" w:name="_Toc105674727"/>
      <w:bookmarkStart w:id="7015" w:name="_Toc130502783"/>
      <w:bookmarkStart w:id="7016" w:name="_Toc153625570"/>
      <w:bookmarkStart w:id="7017" w:name="_Toc185505803"/>
      <w:bookmarkStart w:id="7018" w:name="_Toc212046332"/>
      <w:r w:rsidRPr="000A0A5F">
        <w:t>5.8.3.1.1</w:t>
      </w:r>
      <w:r w:rsidRPr="000A0A5F">
        <w:tab/>
        <w:t>Resource data types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5796F6C" w14:textId="77777777" w:rsidR="00CB0DD7" w:rsidRPr="000A0A5F" w:rsidRDefault="00CB0DD7">
      <w:pPr>
        <w:pStyle w:val="6"/>
      </w:pPr>
      <w:bookmarkStart w:id="7019" w:name="_Toc11247619"/>
      <w:bookmarkStart w:id="7020" w:name="_Toc27044758"/>
      <w:bookmarkStart w:id="7021" w:name="_Toc36033800"/>
      <w:bookmarkStart w:id="7022" w:name="_Toc45131946"/>
      <w:bookmarkStart w:id="7023" w:name="_Toc49776231"/>
      <w:bookmarkStart w:id="7024" w:name="_Toc51747151"/>
      <w:bookmarkStart w:id="7025" w:name="_Toc66360718"/>
      <w:bookmarkStart w:id="7026" w:name="_Toc68105223"/>
      <w:bookmarkStart w:id="7027" w:name="_Toc74755853"/>
      <w:bookmarkStart w:id="7028" w:name="_Toc105674728"/>
      <w:bookmarkStart w:id="7029" w:name="_Toc130502784"/>
      <w:bookmarkStart w:id="7030" w:name="_Toc153625571"/>
      <w:bookmarkStart w:id="7031" w:name="_Toc185505804"/>
      <w:bookmarkStart w:id="7032" w:name="_Toc212046333"/>
      <w:r w:rsidRPr="000A0A5F">
        <w:t>5.8.3.1.1.1</w:t>
      </w:r>
      <w:r w:rsidRPr="000A0A5F">
        <w:tab/>
        <w:t>Introduction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033" w:name="_Toc11247620"/>
      <w:bookmarkStart w:id="7034" w:name="_Toc27044759"/>
      <w:bookmarkStart w:id="7035" w:name="_Toc36033801"/>
      <w:bookmarkStart w:id="7036" w:name="_Toc45131947"/>
      <w:bookmarkStart w:id="7037" w:name="_Toc49776232"/>
      <w:bookmarkStart w:id="7038" w:name="_Toc51747152"/>
      <w:bookmarkStart w:id="7039" w:name="_Toc66360719"/>
      <w:bookmarkStart w:id="7040" w:name="_Toc68105224"/>
      <w:bookmarkStart w:id="7041"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pPr>
        <w:pStyle w:val="6"/>
      </w:pPr>
      <w:bookmarkStart w:id="7042" w:name="_Toc105674729"/>
      <w:bookmarkStart w:id="7043" w:name="_Toc130502785"/>
      <w:bookmarkStart w:id="7044" w:name="_Toc153625572"/>
      <w:bookmarkStart w:id="7045" w:name="_Toc185505805"/>
      <w:bookmarkStart w:id="7046" w:name="_Toc212046334"/>
      <w:r w:rsidRPr="000A0A5F">
        <w:t>5.8.3.1.1.2</w:t>
      </w:r>
      <w:r w:rsidRPr="000A0A5F">
        <w:tab/>
        <w:t>Type: ServiceCreation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CB0DD7" w:rsidRPr="000A0A5F" w14:paraId="0362F844" w14:textId="77777777" w:rsidTr="00FF0AF8">
        <w:trPr>
          <w:jc w:val="center"/>
        </w:trPr>
        <w:tc>
          <w:tcPr>
            <w:tcW w:w="1948" w:type="dxa"/>
          </w:tcPr>
          <w:p w14:paraId="779D03D8" w14:textId="77777777" w:rsidR="00CB0DD7" w:rsidRPr="000A0A5F" w:rsidRDefault="00CB0DD7">
            <w:pPr>
              <w:pStyle w:val="TAL"/>
              <w:rPr>
                <w:rFonts w:eastAsia="Times New Roman"/>
              </w:rPr>
            </w:pPr>
            <w:r w:rsidRPr="000A0A5F">
              <w:t>supportedFeatures</w:t>
            </w:r>
          </w:p>
        </w:tc>
        <w:tc>
          <w:tcPr>
            <w:tcW w:w="1719" w:type="dxa"/>
          </w:tcPr>
          <w:p w14:paraId="5DA97273" w14:textId="77777777" w:rsidR="00CB0DD7" w:rsidRPr="000A0A5F" w:rsidRDefault="00CB0DD7">
            <w:pPr>
              <w:pStyle w:val="TAL"/>
              <w:rPr>
                <w:rFonts w:eastAsia="Times New Roman"/>
              </w:rPr>
            </w:pPr>
            <w:r w:rsidRPr="000A0A5F">
              <w:t>SupportedFeatures</w:t>
            </w:r>
          </w:p>
        </w:tc>
        <w:tc>
          <w:tcPr>
            <w:tcW w:w="1134" w:type="dxa"/>
          </w:tcPr>
          <w:p w14:paraId="48987EB8" w14:textId="77777777" w:rsidR="00CB0DD7" w:rsidRPr="000A0A5F" w:rsidRDefault="00CB0DD7">
            <w:pPr>
              <w:pStyle w:val="TAL"/>
              <w:rPr>
                <w:rFonts w:eastAsia="Times New Roman"/>
              </w:rPr>
            </w:pPr>
            <w:r w:rsidRPr="000A0A5F">
              <w:t>0..1</w:t>
            </w:r>
          </w:p>
        </w:tc>
        <w:tc>
          <w:tcPr>
            <w:tcW w:w="3544" w:type="dxa"/>
          </w:tcPr>
          <w:p w14:paraId="1D4223A0" w14:textId="77777777" w:rsidR="00CB0DD7" w:rsidRPr="000A0A5F" w:rsidRDefault="00CB0DD7">
            <w:pPr>
              <w:pStyle w:val="TAL"/>
            </w:pPr>
            <w:r w:rsidRPr="000A0A5F">
              <w:t>Used to negotiate the supported optional features of the API as described in clause 5.2.7.</w:t>
            </w:r>
          </w:p>
          <w:p w14:paraId="0D5D6F3E" w14:textId="77777777" w:rsidR="00CB0DD7" w:rsidRPr="000A0A5F" w:rsidRDefault="00CB0DD7">
            <w:pPr>
              <w:pStyle w:val="TF"/>
              <w:spacing w:after="0"/>
              <w:jc w:val="left"/>
              <w:rPr>
                <w:rFonts w:cs="Arial"/>
                <w:b w:val="0"/>
                <w:sz w:val="18"/>
                <w:szCs w:val="18"/>
                <w:lang w:eastAsia="zh-CN"/>
              </w:rPr>
            </w:pPr>
            <w:r w:rsidRPr="000A0A5F">
              <w:rPr>
                <w:b w:val="0"/>
                <w:sz w:val="18"/>
              </w:rPr>
              <w:t>This attribute shall be provided in the POST request and in the response of successful resource creation.</w:t>
            </w:r>
          </w:p>
        </w:tc>
        <w:tc>
          <w:tcPr>
            <w:tcW w:w="1257" w:type="dxa"/>
          </w:tcPr>
          <w:p w14:paraId="54816740" w14:textId="77777777" w:rsidR="00CB0DD7" w:rsidRPr="000A0A5F" w:rsidRDefault="00CB0DD7">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pPr>
        <w:pStyle w:val="6"/>
      </w:pPr>
      <w:bookmarkStart w:id="7047" w:name="_Toc11247621"/>
      <w:bookmarkStart w:id="7048" w:name="_Toc27044760"/>
      <w:bookmarkStart w:id="7049" w:name="_Toc36033802"/>
      <w:bookmarkStart w:id="7050" w:name="_Toc45131948"/>
      <w:bookmarkStart w:id="7051" w:name="_Toc49776233"/>
      <w:bookmarkStart w:id="7052" w:name="_Toc51747153"/>
      <w:bookmarkStart w:id="7053" w:name="_Toc66360720"/>
      <w:bookmarkStart w:id="7054" w:name="_Toc68105225"/>
      <w:bookmarkStart w:id="7055" w:name="_Toc74755855"/>
      <w:bookmarkStart w:id="7056" w:name="_Toc105674730"/>
      <w:bookmarkStart w:id="7057" w:name="_Toc130502786"/>
      <w:bookmarkStart w:id="7058" w:name="_Toc153625573"/>
      <w:bookmarkStart w:id="7059" w:name="_Toc185505806"/>
      <w:bookmarkStart w:id="7060" w:name="_Toc212046335"/>
      <w:r w:rsidRPr="000A0A5F">
        <w:t>5.8.3.1.1.3</w:t>
      </w:r>
      <w:r w:rsidRPr="000A0A5F">
        <w:tab/>
        <w:t>Type: GMDViaMBMSByxMB</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pPr>
        <w:pStyle w:val="6"/>
      </w:pPr>
      <w:bookmarkStart w:id="7061" w:name="_Toc11247622"/>
      <w:bookmarkStart w:id="7062" w:name="_Toc27044761"/>
      <w:bookmarkStart w:id="7063" w:name="_Toc36033803"/>
      <w:bookmarkStart w:id="7064" w:name="_Toc45131949"/>
      <w:bookmarkStart w:id="7065" w:name="_Toc49776234"/>
      <w:bookmarkStart w:id="7066" w:name="_Toc51747154"/>
      <w:bookmarkStart w:id="7067" w:name="_Toc66360721"/>
      <w:bookmarkStart w:id="7068" w:name="_Toc68105226"/>
      <w:bookmarkStart w:id="7069" w:name="_Toc74755856"/>
      <w:bookmarkStart w:id="7070" w:name="_Toc105674731"/>
      <w:bookmarkStart w:id="7071" w:name="_Toc130502787"/>
      <w:bookmarkStart w:id="7072" w:name="_Toc153625574"/>
      <w:bookmarkStart w:id="7073" w:name="_Toc185505807"/>
      <w:bookmarkStart w:id="7074" w:name="_Toc212046336"/>
      <w:r w:rsidRPr="000A0A5F">
        <w:t>5.8.3.1.1.4</w:t>
      </w:r>
      <w:r w:rsidRPr="000A0A5F">
        <w:tab/>
        <w:t>Type: GMDByxMBNotification</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pPr>
        <w:pStyle w:val="6"/>
      </w:pPr>
      <w:bookmarkStart w:id="7075" w:name="_Toc11247623"/>
      <w:bookmarkStart w:id="7076" w:name="_Toc27044762"/>
      <w:bookmarkStart w:id="7077" w:name="_Toc36033804"/>
      <w:bookmarkStart w:id="7078" w:name="_Toc45131950"/>
      <w:bookmarkStart w:id="7079" w:name="_Toc49776235"/>
      <w:bookmarkStart w:id="7080" w:name="_Toc51747155"/>
      <w:bookmarkStart w:id="7081" w:name="_Toc66360722"/>
      <w:bookmarkStart w:id="7082" w:name="_Toc68105227"/>
      <w:bookmarkStart w:id="7083" w:name="_Toc74755857"/>
      <w:bookmarkStart w:id="7084" w:name="_Toc105674732"/>
      <w:bookmarkStart w:id="7085" w:name="_Toc130502788"/>
      <w:bookmarkStart w:id="7086" w:name="_Toc153625575"/>
      <w:bookmarkStart w:id="7087" w:name="_Toc185505808"/>
      <w:bookmarkStart w:id="7088" w:name="_Toc212046337"/>
      <w:r w:rsidRPr="000A0A5F">
        <w:t>5.8.3.1.1.5</w:t>
      </w:r>
      <w:r w:rsidRPr="000A0A5F">
        <w:tab/>
        <w:t>Type: GMDViaMBMSByxMBPatch</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pPr>
        <w:pStyle w:val="6"/>
      </w:pPr>
      <w:bookmarkStart w:id="7089" w:name="_Toc11247624"/>
      <w:bookmarkStart w:id="7090" w:name="_Toc27044763"/>
      <w:bookmarkStart w:id="7091" w:name="_Toc36033805"/>
      <w:bookmarkStart w:id="7092" w:name="_Toc45131951"/>
      <w:bookmarkStart w:id="7093" w:name="_Toc49776236"/>
      <w:bookmarkStart w:id="7094" w:name="_Toc51747156"/>
      <w:bookmarkStart w:id="7095" w:name="_Toc66360723"/>
      <w:bookmarkStart w:id="7096" w:name="_Toc68105228"/>
      <w:bookmarkStart w:id="7097" w:name="_Toc74755858"/>
      <w:bookmarkStart w:id="7098" w:name="_Toc105674733"/>
      <w:bookmarkStart w:id="7099" w:name="_Toc130502789"/>
      <w:bookmarkStart w:id="7100" w:name="_Toc153625576"/>
      <w:bookmarkStart w:id="7101" w:name="_Toc185505809"/>
      <w:bookmarkStart w:id="7102" w:name="_Toc212046338"/>
      <w:r w:rsidRPr="000A0A5F">
        <w:t>5.8.3.1.1.6</w:t>
      </w:r>
      <w:r w:rsidRPr="000A0A5F">
        <w:tab/>
        <w:t>Type: MbmsLocArea</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50"/>
      </w:pPr>
      <w:bookmarkStart w:id="7103" w:name="_Toc11247625"/>
      <w:bookmarkStart w:id="7104" w:name="_Toc27044764"/>
      <w:bookmarkStart w:id="7105" w:name="_Toc36033806"/>
      <w:bookmarkStart w:id="7106" w:name="_Toc45131952"/>
      <w:bookmarkStart w:id="7107" w:name="_Toc49776237"/>
      <w:bookmarkStart w:id="7108" w:name="_Toc51747157"/>
      <w:bookmarkStart w:id="7109" w:name="_Toc66360724"/>
      <w:bookmarkStart w:id="7110" w:name="_Toc68105229"/>
      <w:bookmarkStart w:id="7111" w:name="_Toc74755859"/>
      <w:bookmarkStart w:id="7112" w:name="_Toc105674734"/>
      <w:bookmarkStart w:id="7113" w:name="_Toc130502790"/>
      <w:bookmarkStart w:id="7114" w:name="_Toc153625577"/>
      <w:bookmarkStart w:id="7115" w:name="_Toc185505810"/>
      <w:bookmarkStart w:id="7116" w:name="_Toc212046339"/>
      <w:r w:rsidRPr="000A0A5F">
        <w:t>5.8.3.1.2</w:t>
      </w:r>
      <w:r w:rsidRPr="000A0A5F">
        <w:tab/>
        <w:t>Referenced simple data types and enumerations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2016FE5" w14:textId="77777777" w:rsidR="00CB0DD7" w:rsidRPr="000A0A5F" w:rsidRDefault="00CB0DD7">
      <w:pPr>
        <w:pStyle w:val="6"/>
      </w:pPr>
      <w:bookmarkStart w:id="7117" w:name="_Toc11247626"/>
      <w:bookmarkStart w:id="7118" w:name="_Toc27044765"/>
      <w:bookmarkStart w:id="7119" w:name="_Toc36033807"/>
      <w:bookmarkStart w:id="7120" w:name="_Toc45131953"/>
      <w:bookmarkStart w:id="7121" w:name="_Toc49776238"/>
      <w:bookmarkStart w:id="7122" w:name="_Toc51747158"/>
      <w:bookmarkStart w:id="7123" w:name="_Toc66360725"/>
      <w:bookmarkStart w:id="7124" w:name="_Toc68105230"/>
      <w:bookmarkStart w:id="7125" w:name="_Toc74755860"/>
      <w:bookmarkStart w:id="7126" w:name="_Toc105674735"/>
      <w:bookmarkStart w:id="7127" w:name="_Toc130502791"/>
      <w:bookmarkStart w:id="7128" w:name="_Toc153625578"/>
      <w:bookmarkStart w:id="7129" w:name="_Toc185505811"/>
      <w:bookmarkStart w:id="7130" w:name="_Toc212046340"/>
      <w:r w:rsidRPr="000A0A5F">
        <w:t>5.8.3.1.2.1</w:t>
      </w:r>
      <w:r w:rsidRPr="000A0A5F">
        <w:tab/>
        <w:t>Introduction</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pPr>
        <w:pStyle w:val="6"/>
      </w:pPr>
      <w:bookmarkStart w:id="7131" w:name="_Toc11247627"/>
      <w:bookmarkStart w:id="7132" w:name="_Toc27044766"/>
      <w:bookmarkStart w:id="7133" w:name="_Toc36033808"/>
      <w:bookmarkStart w:id="7134" w:name="_Toc45131954"/>
      <w:bookmarkStart w:id="7135" w:name="_Toc49776239"/>
      <w:bookmarkStart w:id="7136" w:name="_Toc51747159"/>
      <w:bookmarkStart w:id="7137" w:name="_Toc66360726"/>
      <w:bookmarkStart w:id="7138" w:name="_Toc68105231"/>
      <w:bookmarkStart w:id="7139" w:name="_Toc74755861"/>
      <w:bookmarkStart w:id="7140" w:name="_Toc105674736"/>
      <w:bookmarkStart w:id="7141" w:name="_Toc130502792"/>
      <w:bookmarkStart w:id="7142" w:name="_Toc153625579"/>
      <w:bookmarkStart w:id="7143" w:name="_Toc185505812"/>
      <w:bookmarkStart w:id="7144" w:name="_Toc212046341"/>
      <w:r w:rsidRPr="000A0A5F">
        <w:t>5.8.3.1.2.2</w:t>
      </w:r>
      <w:r w:rsidRPr="000A0A5F">
        <w:tab/>
        <w:t>Simple data types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pPr>
        <w:pStyle w:val="6"/>
      </w:pPr>
      <w:bookmarkStart w:id="7145" w:name="_Toc11247628"/>
      <w:bookmarkStart w:id="7146" w:name="_Toc27044767"/>
      <w:bookmarkStart w:id="7147" w:name="_Toc36033809"/>
      <w:bookmarkStart w:id="7148" w:name="_Toc45131955"/>
      <w:bookmarkStart w:id="7149" w:name="_Toc49776240"/>
      <w:bookmarkStart w:id="7150" w:name="_Toc51747160"/>
      <w:bookmarkStart w:id="7151" w:name="_Toc66360727"/>
      <w:bookmarkStart w:id="7152" w:name="_Toc68105232"/>
      <w:bookmarkStart w:id="7153" w:name="_Toc74755862"/>
      <w:bookmarkStart w:id="7154" w:name="_Toc105674737"/>
      <w:bookmarkStart w:id="7155" w:name="_Toc130502793"/>
      <w:bookmarkStart w:id="7156" w:name="_Toc153625580"/>
      <w:bookmarkStart w:id="7157" w:name="_Toc185505813"/>
      <w:bookmarkStart w:id="7158" w:name="_Toc212046342"/>
      <w:r w:rsidRPr="000A0A5F">
        <w:lastRenderedPageBreak/>
        <w:t>5.8.3.1.2.3</w:t>
      </w:r>
      <w:r w:rsidRPr="000A0A5F">
        <w:tab/>
        <w:t xml:space="preserve">Enumeration: </w:t>
      </w:r>
      <w:r w:rsidRPr="000A0A5F">
        <w:rPr>
          <w:rFonts w:eastAsia="Times New Roman"/>
        </w:rPr>
        <w:t>ServiceAnnouncementMode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40"/>
      </w:pPr>
      <w:bookmarkStart w:id="7159" w:name="_Toc11247629"/>
      <w:bookmarkStart w:id="7160" w:name="_Toc27044768"/>
      <w:bookmarkStart w:id="7161" w:name="_Toc36033810"/>
      <w:bookmarkStart w:id="7162" w:name="_Toc45131956"/>
      <w:bookmarkStart w:id="7163" w:name="_Toc49776241"/>
      <w:bookmarkStart w:id="7164" w:name="_Toc51747161"/>
      <w:bookmarkStart w:id="7165" w:name="_Toc66360728"/>
      <w:bookmarkStart w:id="7166" w:name="_Toc68105233"/>
      <w:bookmarkStart w:id="7167" w:name="_Toc74755863"/>
      <w:bookmarkStart w:id="7168" w:name="_Toc105674738"/>
      <w:bookmarkStart w:id="7169" w:name="_Toc130502794"/>
      <w:bookmarkStart w:id="7170" w:name="_Toc153625581"/>
      <w:bookmarkStart w:id="7171" w:name="_Toc185505814"/>
      <w:bookmarkStart w:id="7172" w:name="_Toc212046343"/>
      <w:r w:rsidRPr="000A0A5F">
        <w:t>5.8.3.2</w:t>
      </w:r>
      <w:r w:rsidRPr="000A0A5F">
        <w:tab/>
        <w:t>Resource structure</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5FAA194" w14:textId="77777777" w:rsidR="00CB0DD7" w:rsidRPr="000A0A5F" w:rsidRDefault="00CB0DD7">
      <w:pPr>
        <w:pStyle w:val="50"/>
      </w:pPr>
      <w:bookmarkStart w:id="7173" w:name="_Toc11247630"/>
      <w:bookmarkStart w:id="7174" w:name="_Toc27044769"/>
      <w:bookmarkStart w:id="7175" w:name="_Toc36033811"/>
      <w:bookmarkStart w:id="7176" w:name="_Toc45131957"/>
      <w:bookmarkStart w:id="7177" w:name="_Toc49776242"/>
      <w:bookmarkStart w:id="7178" w:name="_Toc51747162"/>
      <w:bookmarkStart w:id="7179" w:name="_Toc66360729"/>
      <w:bookmarkStart w:id="7180" w:name="_Toc68105234"/>
      <w:bookmarkStart w:id="7181" w:name="_Toc74755864"/>
      <w:bookmarkStart w:id="7182" w:name="_Toc105674739"/>
      <w:bookmarkStart w:id="7183" w:name="_Toc130502795"/>
      <w:bookmarkStart w:id="7184" w:name="_Toc153625582"/>
      <w:bookmarkStart w:id="7185" w:name="_Toc185505815"/>
      <w:bookmarkStart w:id="7186" w:name="_Toc212046344"/>
      <w:r w:rsidRPr="000A0A5F">
        <w:t>5.8.3.2.1</w:t>
      </w:r>
      <w:r w:rsidRPr="000A0A5F">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50"/>
      </w:pPr>
      <w:bookmarkStart w:id="7187" w:name="_Toc11247631"/>
      <w:bookmarkStart w:id="7188" w:name="_Toc27044770"/>
      <w:bookmarkStart w:id="7189" w:name="_Toc36033812"/>
      <w:bookmarkStart w:id="7190" w:name="_Toc45131958"/>
      <w:bookmarkStart w:id="7191" w:name="_Toc49776243"/>
      <w:bookmarkStart w:id="7192" w:name="_Toc51747163"/>
      <w:bookmarkStart w:id="7193" w:name="_Toc66360730"/>
      <w:bookmarkStart w:id="7194" w:name="_Toc68105235"/>
      <w:bookmarkStart w:id="7195" w:name="_Toc74755865"/>
      <w:bookmarkStart w:id="7196" w:name="_Toc105674740"/>
      <w:bookmarkStart w:id="7197" w:name="_Toc130502796"/>
      <w:bookmarkStart w:id="7198" w:name="_Toc153625583"/>
      <w:bookmarkStart w:id="7199" w:name="_Toc185505816"/>
      <w:bookmarkStart w:id="7200" w:name="_Toc212046345"/>
      <w:r w:rsidRPr="000A0A5F">
        <w:t>5.8.3.2.2</w:t>
      </w:r>
      <w:r w:rsidRPr="000A0A5F">
        <w:tab/>
        <w:t>Resource: xMB Services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0C726B61" w14:textId="77777777" w:rsidR="00CB0DD7" w:rsidRPr="000A0A5F" w:rsidRDefault="00CB0DD7">
      <w:pPr>
        <w:pStyle w:val="6"/>
      </w:pPr>
      <w:bookmarkStart w:id="7201" w:name="_Toc11247632"/>
      <w:bookmarkStart w:id="7202" w:name="_Toc27044771"/>
      <w:bookmarkStart w:id="7203" w:name="_Toc36033813"/>
      <w:bookmarkStart w:id="7204" w:name="_Toc45131959"/>
      <w:bookmarkStart w:id="7205" w:name="_Toc49776244"/>
      <w:bookmarkStart w:id="7206" w:name="_Toc51747164"/>
      <w:bookmarkStart w:id="7207" w:name="_Toc66360731"/>
      <w:bookmarkStart w:id="7208" w:name="_Toc68105236"/>
      <w:bookmarkStart w:id="7209" w:name="_Toc74755866"/>
      <w:bookmarkStart w:id="7210" w:name="_Toc105674741"/>
      <w:bookmarkStart w:id="7211" w:name="_Toc130502797"/>
      <w:bookmarkStart w:id="7212" w:name="_Toc153625584"/>
      <w:bookmarkStart w:id="7213" w:name="_Toc185505817"/>
      <w:bookmarkStart w:id="7214" w:name="_Toc212046346"/>
      <w:r w:rsidRPr="000A0A5F">
        <w:t>5.8.3.2.2.1</w:t>
      </w:r>
      <w:r w:rsidRPr="000A0A5F">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pPr>
        <w:pStyle w:val="6"/>
      </w:pPr>
      <w:bookmarkStart w:id="7215" w:name="_Toc11247633"/>
      <w:bookmarkStart w:id="7216" w:name="_Toc27044772"/>
      <w:bookmarkStart w:id="7217" w:name="_Toc36033814"/>
      <w:bookmarkStart w:id="7218" w:name="_Toc45131960"/>
      <w:bookmarkStart w:id="7219" w:name="_Toc49776245"/>
      <w:bookmarkStart w:id="7220" w:name="_Toc51747165"/>
      <w:bookmarkStart w:id="7221" w:name="_Toc66360732"/>
      <w:bookmarkStart w:id="7222" w:name="_Toc68105237"/>
      <w:bookmarkStart w:id="7223" w:name="_Toc74755867"/>
      <w:bookmarkStart w:id="7224" w:name="_Toc105674742"/>
      <w:bookmarkStart w:id="7225" w:name="_Toc130502798"/>
      <w:bookmarkStart w:id="7226" w:name="_Toc153625585"/>
      <w:bookmarkStart w:id="7227" w:name="_Toc185505818"/>
      <w:bookmarkStart w:id="7228" w:name="_Toc212046347"/>
      <w:r w:rsidRPr="000A0A5F">
        <w:t>5.8.3.2.2.2</w:t>
      </w:r>
      <w:r w:rsidRPr="000A0A5F">
        <w:tab/>
        <w:t>Resource definition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pPr>
        <w:pStyle w:val="6"/>
      </w:pPr>
      <w:bookmarkStart w:id="7229" w:name="_Toc11247634"/>
      <w:bookmarkStart w:id="7230" w:name="_Toc27044773"/>
      <w:bookmarkStart w:id="7231" w:name="_Toc36033815"/>
      <w:bookmarkStart w:id="7232" w:name="_Toc45131961"/>
      <w:bookmarkStart w:id="7233" w:name="_Toc49776246"/>
      <w:bookmarkStart w:id="7234" w:name="_Toc51747166"/>
      <w:bookmarkStart w:id="7235" w:name="_Toc66360733"/>
      <w:bookmarkStart w:id="7236" w:name="_Toc68105238"/>
      <w:bookmarkStart w:id="7237" w:name="_Toc74755868"/>
      <w:bookmarkStart w:id="7238" w:name="_Toc105674743"/>
      <w:bookmarkStart w:id="7239" w:name="_Toc130502799"/>
      <w:bookmarkStart w:id="7240" w:name="_Toc153625586"/>
      <w:bookmarkStart w:id="7241" w:name="_Toc185505819"/>
      <w:bookmarkStart w:id="7242" w:name="_Toc212046348"/>
      <w:r w:rsidRPr="000A0A5F">
        <w:t>5.8.3.2.2.3</w:t>
      </w:r>
      <w:r w:rsidRPr="000A0A5F">
        <w:tab/>
        <w:t>Resource methods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3119BF0" w14:textId="77777777" w:rsidR="00CB0DD7" w:rsidRPr="000A0A5F" w:rsidRDefault="00CB0DD7">
      <w:pPr>
        <w:pStyle w:val="7"/>
      </w:pPr>
      <w:bookmarkStart w:id="7243" w:name="_Toc11247635"/>
      <w:bookmarkStart w:id="7244" w:name="_Toc27044774"/>
      <w:bookmarkStart w:id="7245" w:name="_Toc36033816"/>
      <w:bookmarkStart w:id="7246" w:name="_Toc45131962"/>
      <w:bookmarkStart w:id="7247" w:name="_Toc49776247"/>
      <w:bookmarkStart w:id="7248" w:name="_Toc51747167"/>
      <w:bookmarkStart w:id="7249" w:name="_Toc66360734"/>
      <w:bookmarkStart w:id="7250" w:name="_Toc68105239"/>
      <w:bookmarkStart w:id="7251" w:name="_Toc74755869"/>
      <w:bookmarkStart w:id="7252" w:name="_Toc105674744"/>
      <w:bookmarkStart w:id="7253" w:name="_Toc130502800"/>
      <w:bookmarkStart w:id="7254" w:name="_Toc153625587"/>
      <w:bookmarkStart w:id="7255" w:name="_Toc185505820"/>
      <w:bookmarkStart w:id="7256" w:name="_Toc212046349"/>
      <w:r w:rsidRPr="000A0A5F">
        <w:t>5.8.3.2.2.3.1</w:t>
      </w:r>
      <w:r w:rsidRPr="000A0A5F">
        <w:tab/>
        <w:t>GET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pPr>
        <w:pStyle w:val="7"/>
      </w:pPr>
      <w:bookmarkStart w:id="7257" w:name="_Toc11247636"/>
      <w:bookmarkStart w:id="7258" w:name="_Toc27044775"/>
      <w:bookmarkStart w:id="7259" w:name="_Toc36033817"/>
      <w:bookmarkStart w:id="7260" w:name="_Toc45131963"/>
      <w:bookmarkStart w:id="7261" w:name="_Toc49776248"/>
      <w:bookmarkStart w:id="7262" w:name="_Toc51747168"/>
      <w:bookmarkStart w:id="7263" w:name="_Toc66360735"/>
      <w:bookmarkStart w:id="7264" w:name="_Toc68105240"/>
      <w:bookmarkStart w:id="7265" w:name="_Toc74755870"/>
      <w:bookmarkStart w:id="7266" w:name="_Toc105674745"/>
      <w:bookmarkStart w:id="7267" w:name="_Toc130502801"/>
      <w:bookmarkStart w:id="7268" w:name="_Toc153625588"/>
      <w:bookmarkStart w:id="7269" w:name="_Toc185505821"/>
      <w:bookmarkStart w:id="7270" w:name="_Toc212046350"/>
      <w:r w:rsidRPr="000A0A5F">
        <w:t>5.8.3.2.2.3.2</w:t>
      </w:r>
      <w:r w:rsidRPr="000A0A5F">
        <w:tab/>
        <w:t>PUT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pPr>
        <w:pStyle w:val="7"/>
      </w:pPr>
      <w:bookmarkStart w:id="7271" w:name="_Toc11247637"/>
      <w:bookmarkStart w:id="7272" w:name="_Toc27044776"/>
      <w:bookmarkStart w:id="7273" w:name="_Toc36033818"/>
      <w:bookmarkStart w:id="7274" w:name="_Toc45131964"/>
      <w:bookmarkStart w:id="7275" w:name="_Toc49776249"/>
      <w:bookmarkStart w:id="7276" w:name="_Toc51747169"/>
      <w:bookmarkStart w:id="7277" w:name="_Toc66360736"/>
      <w:bookmarkStart w:id="7278" w:name="_Toc68105241"/>
      <w:bookmarkStart w:id="7279" w:name="_Toc74755871"/>
      <w:bookmarkStart w:id="7280" w:name="_Toc105674746"/>
      <w:bookmarkStart w:id="7281" w:name="_Toc130502802"/>
      <w:bookmarkStart w:id="7282" w:name="_Toc153625589"/>
      <w:bookmarkStart w:id="7283" w:name="_Toc185505822"/>
      <w:bookmarkStart w:id="7284" w:name="_Toc212046351"/>
      <w:r w:rsidRPr="000A0A5F">
        <w:t>5.8.3.2.2.3.3</w:t>
      </w:r>
      <w:r w:rsidRPr="000A0A5F">
        <w:tab/>
        <w:t>PATCH</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pPr>
        <w:pStyle w:val="7"/>
      </w:pPr>
      <w:bookmarkStart w:id="7285" w:name="_Toc11247638"/>
      <w:bookmarkStart w:id="7286" w:name="_Toc27044777"/>
      <w:bookmarkStart w:id="7287" w:name="_Toc36033819"/>
      <w:bookmarkStart w:id="7288" w:name="_Toc45131965"/>
      <w:bookmarkStart w:id="7289" w:name="_Toc49776250"/>
      <w:bookmarkStart w:id="7290" w:name="_Toc51747170"/>
      <w:bookmarkStart w:id="7291" w:name="_Toc66360737"/>
      <w:bookmarkStart w:id="7292" w:name="_Toc68105242"/>
      <w:bookmarkStart w:id="7293" w:name="_Toc74755872"/>
      <w:bookmarkStart w:id="7294" w:name="_Toc105674747"/>
      <w:bookmarkStart w:id="7295" w:name="_Toc130502803"/>
      <w:bookmarkStart w:id="7296" w:name="_Toc153625590"/>
      <w:bookmarkStart w:id="7297" w:name="_Toc185505823"/>
      <w:bookmarkStart w:id="7298" w:name="_Toc212046352"/>
      <w:r w:rsidRPr="000A0A5F">
        <w:t>5.8.3.2.2.3.4</w:t>
      </w:r>
      <w:r w:rsidRPr="000A0A5F">
        <w:tab/>
        <w:t>POST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pPr>
        <w:pStyle w:val="7"/>
      </w:pPr>
      <w:bookmarkStart w:id="7299" w:name="_Toc11247639"/>
      <w:bookmarkStart w:id="7300" w:name="_Toc27044778"/>
      <w:bookmarkStart w:id="7301" w:name="_Toc36033820"/>
      <w:bookmarkStart w:id="7302" w:name="_Toc45131966"/>
      <w:bookmarkStart w:id="7303" w:name="_Toc49776251"/>
      <w:bookmarkStart w:id="7304" w:name="_Toc51747171"/>
      <w:bookmarkStart w:id="7305" w:name="_Toc66360738"/>
      <w:bookmarkStart w:id="7306" w:name="_Toc68105243"/>
      <w:bookmarkStart w:id="7307" w:name="_Toc74755873"/>
      <w:bookmarkStart w:id="7308" w:name="_Toc105674748"/>
      <w:bookmarkStart w:id="7309" w:name="_Toc130502804"/>
      <w:bookmarkStart w:id="7310" w:name="_Toc153625591"/>
      <w:bookmarkStart w:id="7311" w:name="_Toc185505824"/>
      <w:bookmarkStart w:id="7312" w:name="_Toc212046353"/>
      <w:r w:rsidRPr="000A0A5F">
        <w:t>5.8.3.2.2.3.5</w:t>
      </w:r>
      <w:r w:rsidRPr="000A0A5F">
        <w:tab/>
        <w:t>DELETE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50"/>
      </w:pPr>
      <w:bookmarkStart w:id="7313" w:name="_Toc11247640"/>
      <w:bookmarkStart w:id="7314" w:name="_Toc27044779"/>
      <w:bookmarkStart w:id="7315" w:name="_Toc36033821"/>
      <w:bookmarkStart w:id="7316" w:name="_Toc45131967"/>
      <w:bookmarkStart w:id="7317" w:name="_Toc49776252"/>
      <w:bookmarkStart w:id="7318" w:name="_Toc51747172"/>
      <w:bookmarkStart w:id="7319" w:name="_Toc66360739"/>
      <w:bookmarkStart w:id="7320" w:name="_Toc68105244"/>
      <w:bookmarkStart w:id="7321" w:name="_Toc74755874"/>
      <w:bookmarkStart w:id="7322" w:name="_Toc105674749"/>
      <w:bookmarkStart w:id="7323" w:name="_Toc130502805"/>
      <w:bookmarkStart w:id="7324" w:name="_Toc153625592"/>
      <w:bookmarkStart w:id="7325" w:name="_Toc185505825"/>
      <w:bookmarkStart w:id="7326" w:name="_Toc212046354"/>
      <w:r w:rsidRPr="000A0A5F">
        <w:lastRenderedPageBreak/>
        <w:t>5.8.3.2.3</w:t>
      </w:r>
      <w:r w:rsidRPr="000A0A5F">
        <w:tab/>
        <w:t>Resource: Individual xMB Service</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78F37524" w14:textId="77777777" w:rsidR="00CB0DD7" w:rsidRPr="000A0A5F" w:rsidRDefault="00CB0DD7">
      <w:pPr>
        <w:pStyle w:val="6"/>
      </w:pPr>
      <w:bookmarkStart w:id="7327" w:name="_Toc11247641"/>
      <w:bookmarkStart w:id="7328" w:name="_Toc27044780"/>
      <w:bookmarkStart w:id="7329" w:name="_Toc36033822"/>
      <w:bookmarkStart w:id="7330" w:name="_Toc45131968"/>
      <w:bookmarkStart w:id="7331" w:name="_Toc49776253"/>
      <w:bookmarkStart w:id="7332" w:name="_Toc51747173"/>
      <w:bookmarkStart w:id="7333" w:name="_Toc66360740"/>
      <w:bookmarkStart w:id="7334" w:name="_Toc68105245"/>
      <w:bookmarkStart w:id="7335" w:name="_Toc74755875"/>
      <w:bookmarkStart w:id="7336" w:name="_Toc105674750"/>
      <w:bookmarkStart w:id="7337" w:name="_Toc130502806"/>
      <w:bookmarkStart w:id="7338" w:name="_Toc153625593"/>
      <w:bookmarkStart w:id="7339" w:name="_Toc185505826"/>
      <w:bookmarkStart w:id="7340" w:name="_Toc212046355"/>
      <w:r w:rsidRPr="000A0A5F">
        <w:t>5.8.3.</w:t>
      </w:r>
      <w:r w:rsidRPr="000A0A5F">
        <w:rPr>
          <w:rFonts w:hint="eastAsia"/>
        </w:rPr>
        <w:t>2.3</w:t>
      </w:r>
      <w:r w:rsidRPr="000A0A5F">
        <w:t>.1</w:t>
      </w:r>
      <w:r w:rsidRPr="000A0A5F">
        <w:tab/>
        <w:t>Introduction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pPr>
        <w:pStyle w:val="6"/>
      </w:pPr>
      <w:bookmarkStart w:id="7341" w:name="_Toc11247642"/>
      <w:bookmarkStart w:id="7342" w:name="_Toc27044781"/>
      <w:bookmarkStart w:id="7343" w:name="_Toc36033823"/>
      <w:bookmarkStart w:id="7344" w:name="_Toc45131969"/>
      <w:bookmarkStart w:id="7345" w:name="_Toc49776254"/>
      <w:bookmarkStart w:id="7346" w:name="_Toc51747174"/>
      <w:bookmarkStart w:id="7347" w:name="_Toc66360741"/>
      <w:bookmarkStart w:id="7348" w:name="_Toc68105246"/>
      <w:bookmarkStart w:id="7349" w:name="_Toc74755876"/>
      <w:bookmarkStart w:id="7350" w:name="_Toc105674751"/>
      <w:bookmarkStart w:id="7351" w:name="_Toc130502807"/>
      <w:bookmarkStart w:id="7352" w:name="_Toc153625594"/>
      <w:bookmarkStart w:id="7353" w:name="_Toc185505827"/>
      <w:bookmarkStart w:id="7354" w:name="_Toc212046356"/>
      <w:r w:rsidRPr="000A0A5F">
        <w:t>5.8.3.</w:t>
      </w:r>
      <w:r w:rsidRPr="000A0A5F">
        <w:rPr>
          <w:rFonts w:hint="eastAsia"/>
        </w:rPr>
        <w:t>2.3</w:t>
      </w:r>
      <w:r w:rsidRPr="000A0A5F">
        <w:t>.2</w:t>
      </w:r>
      <w:r w:rsidRPr="000A0A5F">
        <w:tab/>
        <w:t>Resource definition</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pPr>
        <w:pStyle w:val="6"/>
      </w:pPr>
      <w:bookmarkStart w:id="7355" w:name="_Toc11247643"/>
      <w:bookmarkStart w:id="7356" w:name="_Toc27044782"/>
      <w:bookmarkStart w:id="7357" w:name="_Toc36033824"/>
      <w:bookmarkStart w:id="7358" w:name="_Toc45131970"/>
      <w:bookmarkStart w:id="7359" w:name="_Toc49776255"/>
      <w:bookmarkStart w:id="7360" w:name="_Toc51747175"/>
      <w:bookmarkStart w:id="7361" w:name="_Toc66360742"/>
      <w:bookmarkStart w:id="7362" w:name="_Toc68105247"/>
      <w:bookmarkStart w:id="7363" w:name="_Toc74755877"/>
      <w:bookmarkStart w:id="7364" w:name="_Toc105674752"/>
      <w:bookmarkStart w:id="7365" w:name="_Toc130502808"/>
      <w:bookmarkStart w:id="7366" w:name="_Toc153625595"/>
      <w:bookmarkStart w:id="7367" w:name="_Toc185505828"/>
      <w:bookmarkStart w:id="7368" w:name="_Toc212046357"/>
      <w:r w:rsidRPr="000A0A5F">
        <w:t>5.8.3.2.3.3</w:t>
      </w:r>
      <w:r w:rsidRPr="000A0A5F">
        <w:tab/>
        <w:t>Resource methods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D0DBCAE" w14:textId="77777777" w:rsidR="00CB0DD7" w:rsidRPr="000A0A5F" w:rsidRDefault="00CB0DD7">
      <w:pPr>
        <w:pStyle w:val="7"/>
      </w:pPr>
      <w:bookmarkStart w:id="7369" w:name="_Toc11247644"/>
      <w:bookmarkStart w:id="7370" w:name="_Toc27044783"/>
      <w:bookmarkStart w:id="7371" w:name="_Toc36033825"/>
      <w:bookmarkStart w:id="7372" w:name="_Toc45131971"/>
      <w:bookmarkStart w:id="7373" w:name="_Toc49776256"/>
      <w:bookmarkStart w:id="7374" w:name="_Toc51747176"/>
      <w:bookmarkStart w:id="7375" w:name="_Toc66360743"/>
      <w:bookmarkStart w:id="7376" w:name="_Toc68105248"/>
      <w:bookmarkStart w:id="7377" w:name="_Toc74755878"/>
      <w:bookmarkStart w:id="7378" w:name="_Toc105674753"/>
      <w:bookmarkStart w:id="7379" w:name="_Toc130502809"/>
      <w:bookmarkStart w:id="7380" w:name="_Toc153625596"/>
      <w:bookmarkStart w:id="7381" w:name="_Toc185505829"/>
      <w:bookmarkStart w:id="7382" w:name="_Toc212046358"/>
      <w:r w:rsidRPr="000A0A5F">
        <w:t>5.8.3.</w:t>
      </w:r>
      <w:r w:rsidRPr="000A0A5F">
        <w:rPr>
          <w:rFonts w:hint="eastAsia"/>
        </w:rPr>
        <w:t>2</w:t>
      </w:r>
      <w:r w:rsidRPr="000A0A5F">
        <w:t>.3.3.1</w:t>
      </w:r>
      <w:r w:rsidRPr="000A0A5F">
        <w:tab/>
        <w:t>GET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pPr>
        <w:pStyle w:val="7"/>
      </w:pPr>
      <w:bookmarkStart w:id="7383" w:name="_Toc11247645"/>
      <w:bookmarkStart w:id="7384" w:name="_Toc27044784"/>
      <w:bookmarkStart w:id="7385" w:name="_Toc36033826"/>
      <w:bookmarkStart w:id="7386" w:name="_Toc45131972"/>
      <w:bookmarkStart w:id="7387" w:name="_Toc49776257"/>
      <w:bookmarkStart w:id="7388" w:name="_Toc51747177"/>
      <w:bookmarkStart w:id="7389" w:name="_Toc66360744"/>
      <w:bookmarkStart w:id="7390" w:name="_Toc68105249"/>
      <w:bookmarkStart w:id="7391" w:name="_Toc74755879"/>
      <w:bookmarkStart w:id="7392" w:name="_Toc105674754"/>
      <w:bookmarkStart w:id="7393" w:name="_Toc130502810"/>
      <w:bookmarkStart w:id="7394" w:name="_Toc153625597"/>
      <w:bookmarkStart w:id="7395" w:name="_Toc185505830"/>
      <w:bookmarkStart w:id="7396" w:name="_Toc212046359"/>
      <w:r w:rsidRPr="000A0A5F">
        <w:t>5.8.3.</w:t>
      </w:r>
      <w:r w:rsidRPr="000A0A5F">
        <w:rPr>
          <w:rFonts w:hint="eastAsia"/>
        </w:rPr>
        <w:t>2</w:t>
      </w:r>
      <w:r w:rsidRPr="000A0A5F">
        <w:t>.3.3.2</w:t>
      </w:r>
      <w:r w:rsidRPr="000A0A5F">
        <w:tab/>
        <w:t>PUT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pPr>
        <w:pStyle w:val="7"/>
      </w:pPr>
      <w:bookmarkStart w:id="7397" w:name="_Toc11247646"/>
      <w:bookmarkStart w:id="7398" w:name="_Toc27044785"/>
      <w:bookmarkStart w:id="7399" w:name="_Toc36033827"/>
      <w:bookmarkStart w:id="7400" w:name="_Toc45131973"/>
      <w:bookmarkStart w:id="7401" w:name="_Toc49776258"/>
      <w:bookmarkStart w:id="7402" w:name="_Toc51747178"/>
      <w:bookmarkStart w:id="7403" w:name="_Toc66360745"/>
      <w:bookmarkStart w:id="7404" w:name="_Toc68105250"/>
      <w:bookmarkStart w:id="7405" w:name="_Toc74755880"/>
      <w:bookmarkStart w:id="7406" w:name="_Toc105674755"/>
      <w:bookmarkStart w:id="7407" w:name="_Toc130502811"/>
      <w:bookmarkStart w:id="7408" w:name="_Toc153625598"/>
      <w:bookmarkStart w:id="7409" w:name="_Toc185505831"/>
      <w:bookmarkStart w:id="7410" w:name="_Toc212046360"/>
      <w:r w:rsidRPr="000A0A5F">
        <w:t>5.8.3.</w:t>
      </w:r>
      <w:r w:rsidRPr="000A0A5F">
        <w:rPr>
          <w:rFonts w:hint="eastAsia"/>
        </w:rPr>
        <w:t>2</w:t>
      </w:r>
      <w:r w:rsidRPr="000A0A5F">
        <w:t>.3.3.3</w:t>
      </w:r>
      <w:r w:rsidRPr="000A0A5F">
        <w:tab/>
        <w:t>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pPr>
        <w:pStyle w:val="7"/>
      </w:pPr>
      <w:bookmarkStart w:id="7411" w:name="_Toc11247647"/>
      <w:bookmarkStart w:id="7412" w:name="_Toc27044786"/>
      <w:bookmarkStart w:id="7413" w:name="_Toc36033828"/>
      <w:bookmarkStart w:id="7414" w:name="_Toc45131974"/>
      <w:bookmarkStart w:id="7415" w:name="_Toc49776259"/>
      <w:bookmarkStart w:id="7416" w:name="_Toc51747179"/>
      <w:bookmarkStart w:id="7417" w:name="_Toc66360746"/>
      <w:bookmarkStart w:id="7418" w:name="_Toc68105251"/>
      <w:bookmarkStart w:id="7419" w:name="_Toc74755881"/>
      <w:bookmarkStart w:id="7420" w:name="_Toc105674756"/>
      <w:bookmarkStart w:id="7421" w:name="_Toc130502812"/>
      <w:bookmarkStart w:id="7422" w:name="_Toc153625599"/>
      <w:bookmarkStart w:id="7423" w:name="_Toc185505832"/>
      <w:bookmarkStart w:id="7424" w:name="_Toc212046361"/>
      <w:r w:rsidRPr="000A0A5F">
        <w:t>5.8.3.</w:t>
      </w:r>
      <w:r w:rsidRPr="000A0A5F">
        <w:rPr>
          <w:rFonts w:hint="eastAsia"/>
        </w:rPr>
        <w:t>2</w:t>
      </w:r>
      <w:r w:rsidRPr="000A0A5F">
        <w:t>.3.3.4</w:t>
      </w:r>
      <w:r w:rsidRPr="000A0A5F">
        <w:tab/>
        <w:t>POST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pPr>
        <w:pStyle w:val="7"/>
      </w:pPr>
      <w:bookmarkStart w:id="7425" w:name="_Toc11247648"/>
      <w:bookmarkStart w:id="7426" w:name="_Toc27044787"/>
      <w:bookmarkStart w:id="7427" w:name="_Toc36033829"/>
      <w:bookmarkStart w:id="7428" w:name="_Toc45131975"/>
      <w:bookmarkStart w:id="7429" w:name="_Toc49776260"/>
      <w:bookmarkStart w:id="7430" w:name="_Toc51747180"/>
      <w:bookmarkStart w:id="7431" w:name="_Toc66360747"/>
      <w:bookmarkStart w:id="7432" w:name="_Toc68105252"/>
      <w:bookmarkStart w:id="7433" w:name="_Toc74755882"/>
      <w:bookmarkStart w:id="7434" w:name="_Toc105674757"/>
      <w:bookmarkStart w:id="7435" w:name="_Toc130502813"/>
      <w:bookmarkStart w:id="7436" w:name="_Toc153625600"/>
      <w:bookmarkStart w:id="7437" w:name="_Toc185505833"/>
      <w:bookmarkStart w:id="7438" w:name="_Toc212046362"/>
      <w:r w:rsidRPr="000A0A5F">
        <w:t>5.8.3.</w:t>
      </w:r>
      <w:r w:rsidRPr="000A0A5F">
        <w:rPr>
          <w:rFonts w:hint="eastAsia"/>
        </w:rPr>
        <w:t>2</w:t>
      </w:r>
      <w:r w:rsidRPr="000A0A5F">
        <w:t>.3.3.5</w:t>
      </w:r>
      <w:r w:rsidRPr="000A0A5F">
        <w:tab/>
        <w:t>DELETE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50"/>
      </w:pPr>
      <w:bookmarkStart w:id="7439" w:name="_Toc11247649"/>
      <w:bookmarkStart w:id="7440" w:name="_Toc27044788"/>
      <w:bookmarkStart w:id="7441" w:name="_Toc36033830"/>
      <w:bookmarkStart w:id="7442" w:name="_Toc45131976"/>
      <w:bookmarkStart w:id="7443" w:name="_Toc49776261"/>
      <w:bookmarkStart w:id="7444" w:name="_Toc51747181"/>
      <w:bookmarkStart w:id="7445" w:name="_Toc66360748"/>
      <w:bookmarkStart w:id="7446" w:name="_Toc68105253"/>
      <w:bookmarkStart w:id="7447" w:name="_Toc74755883"/>
      <w:bookmarkStart w:id="7448" w:name="_Toc105674758"/>
      <w:bookmarkStart w:id="7449" w:name="_Toc130502814"/>
      <w:bookmarkStart w:id="7450" w:name="_Toc153625601"/>
      <w:bookmarkStart w:id="7451" w:name="_Toc185505834"/>
      <w:bookmarkStart w:id="7452" w:name="_Toc212046363"/>
      <w:r w:rsidRPr="000A0A5F">
        <w:t>5.8.3.2.4</w:t>
      </w:r>
      <w:r w:rsidRPr="000A0A5F">
        <w:tab/>
        <w:t>Resource: GMD via MBMS by xMB</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07C1225" w14:textId="77777777" w:rsidR="00CB0DD7" w:rsidRPr="000A0A5F" w:rsidRDefault="00CB0DD7">
      <w:pPr>
        <w:pStyle w:val="6"/>
      </w:pPr>
      <w:bookmarkStart w:id="7453" w:name="_Toc11247650"/>
      <w:bookmarkStart w:id="7454" w:name="_Toc27044789"/>
      <w:bookmarkStart w:id="7455" w:name="_Toc36033831"/>
      <w:bookmarkStart w:id="7456" w:name="_Toc45131977"/>
      <w:bookmarkStart w:id="7457" w:name="_Toc49776262"/>
      <w:bookmarkStart w:id="7458" w:name="_Toc51747182"/>
      <w:bookmarkStart w:id="7459" w:name="_Toc66360749"/>
      <w:bookmarkStart w:id="7460" w:name="_Toc68105254"/>
      <w:bookmarkStart w:id="7461" w:name="_Toc74755884"/>
      <w:bookmarkStart w:id="7462" w:name="_Toc105674759"/>
      <w:bookmarkStart w:id="7463" w:name="_Toc130502815"/>
      <w:bookmarkStart w:id="7464" w:name="_Toc153625602"/>
      <w:bookmarkStart w:id="7465" w:name="_Toc185505835"/>
      <w:bookmarkStart w:id="7466" w:name="_Toc212046364"/>
      <w:r w:rsidRPr="000A0A5F">
        <w:t>5.8.3.2.4.1</w:t>
      </w:r>
      <w:r w:rsidRPr="000A0A5F">
        <w:tab/>
        <w:t>Introduction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pPr>
        <w:pStyle w:val="6"/>
      </w:pPr>
      <w:bookmarkStart w:id="7467" w:name="_Toc11247651"/>
      <w:bookmarkStart w:id="7468" w:name="_Toc27044790"/>
      <w:bookmarkStart w:id="7469" w:name="_Toc36033832"/>
      <w:bookmarkStart w:id="7470" w:name="_Toc45131978"/>
      <w:bookmarkStart w:id="7471" w:name="_Toc49776263"/>
      <w:bookmarkStart w:id="7472" w:name="_Toc51747183"/>
      <w:bookmarkStart w:id="7473" w:name="_Toc66360750"/>
      <w:bookmarkStart w:id="7474" w:name="_Toc68105255"/>
      <w:bookmarkStart w:id="7475" w:name="_Toc74755885"/>
      <w:bookmarkStart w:id="7476" w:name="_Toc105674760"/>
      <w:bookmarkStart w:id="7477" w:name="_Toc130502816"/>
      <w:bookmarkStart w:id="7478" w:name="_Toc153625603"/>
      <w:bookmarkStart w:id="7479" w:name="_Toc185505836"/>
      <w:bookmarkStart w:id="7480" w:name="_Toc212046365"/>
      <w:r w:rsidRPr="000A0A5F">
        <w:t>5.8.3.2.4.2</w:t>
      </w:r>
      <w:r w:rsidRPr="000A0A5F">
        <w:tab/>
        <w:t>Resource definition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pPr>
        <w:pStyle w:val="6"/>
      </w:pPr>
      <w:bookmarkStart w:id="7481" w:name="_Toc11247652"/>
      <w:bookmarkStart w:id="7482" w:name="_Toc27044791"/>
      <w:bookmarkStart w:id="7483" w:name="_Toc36033833"/>
      <w:bookmarkStart w:id="7484" w:name="_Toc45131979"/>
      <w:bookmarkStart w:id="7485" w:name="_Toc49776264"/>
      <w:bookmarkStart w:id="7486" w:name="_Toc51747184"/>
      <w:bookmarkStart w:id="7487" w:name="_Toc66360751"/>
      <w:bookmarkStart w:id="7488" w:name="_Toc68105256"/>
      <w:bookmarkStart w:id="7489" w:name="_Toc74755886"/>
      <w:bookmarkStart w:id="7490" w:name="_Toc105674761"/>
      <w:bookmarkStart w:id="7491" w:name="_Toc130502817"/>
      <w:bookmarkStart w:id="7492" w:name="_Toc153625604"/>
      <w:bookmarkStart w:id="7493" w:name="_Toc185505837"/>
      <w:bookmarkStart w:id="7494" w:name="_Toc212046366"/>
      <w:r w:rsidRPr="000A0A5F">
        <w:t>5.8.3.2.4.3</w:t>
      </w:r>
      <w:r w:rsidRPr="000A0A5F">
        <w:tab/>
        <w:t>Resource methods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1E83892F" w14:textId="77777777" w:rsidR="00CB0DD7" w:rsidRPr="000A0A5F" w:rsidRDefault="00CB0DD7">
      <w:pPr>
        <w:pStyle w:val="7"/>
      </w:pPr>
      <w:bookmarkStart w:id="7495" w:name="_Toc11247653"/>
      <w:bookmarkStart w:id="7496" w:name="_Toc27044792"/>
      <w:bookmarkStart w:id="7497" w:name="_Toc36033834"/>
      <w:bookmarkStart w:id="7498" w:name="_Toc45131980"/>
      <w:bookmarkStart w:id="7499" w:name="_Toc49776265"/>
      <w:bookmarkStart w:id="7500" w:name="_Toc51747185"/>
      <w:bookmarkStart w:id="7501" w:name="_Toc66360752"/>
      <w:bookmarkStart w:id="7502" w:name="_Toc68105257"/>
      <w:bookmarkStart w:id="7503" w:name="_Toc74755887"/>
      <w:bookmarkStart w:id="7504" w:name="_Toc105674762"/>
      <w:bookmarkStart w:id="7505" w:name="_Toc130502818"/>
      <w:bookmarkStart w:id="7506" w:name="_Toc153625605"/>
      <w:bookmarkStart w:id="7507" w:name="_Toc185505838"/>
      <w:bookmarkStart w:id="7508" w:name="_Toc212046367"/>
      <w:r w:rsidRPr="000A0A5F">
        <w:t>5.8.3.2.4.3.1</w:t>
      </w:r>
      <w:r w:rsidRPr="000A0A5F">
        <w:tab/>
        <w:t>GET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pPr>
        <w:pStyle w:val="7"/>
      </w:pPr>
      <w:bookmarkStart w:id="7509" w:name="_Toc11247654"/>
      <w:bookmarkStart w:id="7510" w:name="_Toc27044793"/>
      <w:bookmarkStart w:id="7511" w:name="_Toc36033835"/>
      <w:bookmarkStart w:id="7512" w:name="_Toc45131981"/>
      <w:bookmarkStart w:id="7513" w:name="_Toc49776266"/>
      <w:bookmarkStart w:id="7514" w:name="_Toc51747186"/>
      <w:bookmarkStart w:id="7515" w:name="_Toc66360753"/>
      <w:bookmarkStart w:id="7516" w:name="_Toc68105258"/>
      <w:bookmarkStart w:id="7517" w:name="_Toc74755888"/>
      <w:bookmarkStart w:id="7518" w:name="_Toc105674763"/>
      <w:bookmarkStart w:id="7519" w:name="_Toc130502819"/>
      <w:bookmarkStart w:id="7520" w:name="_Toc153625606"/>
      <w:bookmarkStart w:id="7521" w:name="_Toc185505839"/>
      <w:bookmarkStart w:id="7522" w:name="_Toc212046368"/>
      <w:r w:rsidRPr="000A0A5F">
        <w:t>5.8.3.2.4.3.2</w:t>
      </w:r>
      <w:r w:rsidRPr="000A0A5F">
        <w:tab/>
        <w:t>PUT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pPr>
        <w:pStyle w:val="7"/>
      </w:pPr>
      <w:bookmarkStart w:id="7523" w:name="_Toc11247655"/>
      <w:bookmarkStart w:id="7524" w:name="_Toc27044794"/>
      <w:bookmarkStart w:id="7525" w:name="_Toc36033836"/>
      <w:bookmarkStart w:id="7526" w:name="_Toc45131982"/>
      <w:bookmarkStart w:id="7527" w:name="_Toc49776267"/>
      <w:bookmarkStart w:id="7528" w:name="_Toc51747187"/>
      <w:bookmarkStart w:id="7529" w:name="_Toc66360754"/>
      <w:bookmarkStart w:id="7530" w:name="_Toc68105259"/>
      <w:bookmarkStart w:id="7531" w:name="_Toc74755889"/>
      <w:bookmarkStart w:id="7532" w:name="_Toc105674764"/>
      <w:bookmarkStart w:id="7533" w:name="_Toc130502820"/>
      <w:bookmarkStart w:id="7534" w:name="_Toc153625607"/>
      <w:bookmarkStart w:id="7535" w:name="_Toc185505840"/>
      <w:bookmarkStart w:id="7536" w:name="_Toc212046369"/>
      <w:r w:rsidRPr="000A0A5F">
        <w:t>5.8.3.2.4.3.3</w:t>
      </w:r>
      <w:r w:rsidRPr="000A0A5F">
        <w:tab/>
        <w:t>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pPr>
        <w:pStyle w:val="7"/>
      </w:pPr>
      <w:bookmarkStart w:id="7537" w:name="_Toc11247656"/>
      <w:bookmarkStart w:id="7538" w:name="_Toc27044795"/>
      <w:bookmarkStart w:id="7539" w:name="_Toc36033837"/>
      <w:bookmarkStart w:id="7540" w:name="_Toc45131983"/>
      <w:bookmarkStart w:id="7541" w:name="_Toc49776268"/>
      <w:bookmarkStart w:id="7542" w:name="_Toc51747188"/>
      <w:bookmarkStart w:id="7543" w:name="_Toc66360755"/>
      <w:bookmarkStart w:id="7544" w:name="_Toc68105260"/>
      <w:bookmarkStart w:id="7545" w:name="_Toc74755890"/>
      <w:bookmarkStart w:id="7546" w:name="_Toc105674765"/>
      <w:bookmarkStart w:id="7547" w:name="_Toc130502821"/>
      <w:bookmarkStart w:id="7548" w:name="_Toc153625608"/>
      <w:bookmarkStart w:id="7549" w:name="_Toc185505841"/>
      <w:bookmarkStart w:id="7550" w:name="_Toc212046370"/>
      <w:r w:rsidRPr="000A0A5F">
        <w:t>5.8.3.2.4.3.4</w:t>
      </w:r>
      <w:r w:rsidRPr="000A0A5F">
        <w:tab/>
        <w:t>POST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pPr>
        <w:pStyle w:val="7"/>
      </w:pPr>
      <w:bookmarkStart w:id="7551" w:name="_Toc11247657"/>
      <w:bookmarkStart w:id="7552" w:name="_Toc27044796"/>
      <w:bookmarkStart w:id="7553" w:name="_Toc36033838"/>
      <w:bookmarkStart w:id="7554" w:name="_Toc45131984"/>
      <w:bookmarkStart w:id="7555" w:name="_Toc49776269"/>
      <w:bookmarkStart w:id="7556" w:name="_Toc51747189"/>
      <w:bookmarkStart w:id="7557" w:name="_Toc66360756"/>
      <w:bookmarkStart w:id="7558" w:name="_Toc68105261"/>
      <w:bookmarkStart w:id="7559" w:name="_Toc74755891"/>
      <w:bookmarkStart w:id="7560" w:name="_Toc105674766"/>
      <w:bookmarkStart w:id="7561" w:name="_Toc130502822"/>
      <w:bookmarkStart w:id="7562" w:name="_Toc153625609"/>
      <w:bookmarkStart w:id="7563" w:name="_Toc185505842"/>
      <w:bookmarkStart w:id="7564" w:name="_Toc212046371"/>
      <w:r w:rsidRPr="000A0A5F">
        <w:t>5.8.3.2.4.3.5</w:t>
      </w:r>
      <w:r w:rsidRPr="000A0A5F">
        <w:tab/>
        <w:t>DELETE</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50"/>
      </w:pPr>
      <w:bookmarkStart w:id="7565" w:name="_Toc11247658"/>
      <w:bookmarkStart w:id="7566" w:name="_Toc27044797"/>
      <w:bookmarkStart w:id="7567" w:name="_Toc36033839"/>
      <w:bookmarkStart w:id="7568" w:name="_Toc45131985"/>
      <w:bookmarkStart w:id="7569" w:name="_Toc49776270"/>
      <w:bookmarkStart w:id="7570" w:name="_Toc51747190"/>
      <w:bookmarkStart w:id="7571" w:name="_Toc66360757"/>
      <w:bookmarkStart w:id="7572" w:name="_Toc68105262"/>
      <w:bookmarkStart w:id="7573" w:name="_Toc74755892"/>
      <w:bookmarkStart w:id="7574" w:name="_Toc105674767"/>
      <w:bookmarkStart w:id="7575" w:name="_Toc130502823"/>
      <w:bookmarkStart w:id="7576" w:name="_Toc153625610"/>
      <w:bookmarkStart w:id="7577" w:name="_Toc185505843"/>
      <w:bookmarkStart w:id="7578" w:name="_Toc212046372"/>
      <w:r w:rsidRPr="000A0A5F">
        <w:t>5.8.3.2.5</w:t>
      </w:r>
      <w:r w:rsidRPr="000A0A5F">
        <w:tab/>
        <w:t>Resource: Individual GMD via MBMS by xMB</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8D5EDB9" w14:textId="77777777" w:rsidR="00CB0DD7" w:rsidRPr="000A0A5F" w:rsidRDefault="00CB0DD7">
      <w:pPr>
        <w:pStyle w:val="6"/>
      </w:pPr>
      <w:bookmarkStart w:id="7579" w:name="_Toc11247659"/>
      <w:bookmarkStart w:id="7580" w:name="_Toc27044798"/>
      <w:bookmarkStart w:id="7581" w:name="_Toc36033840"/>
      <w:bookmarkStart w:id="7582" w:name="_Toc45131986"/>
      <w:bookmarkStart w:id="7583" w:name="_Toc49776271"/>
      <w:bookmarkStart w:id="7584" w:name="_Toc51747191"/>
      <w:bookmarkStart w:id="7585" w:name="_Toc66360758"/>
      <w:bookmarkStart w:id="7586" w:name="_Toc68105263"/>
      <w:bookmarkStart w:id="7587" w:name="_Toc74755893"/>
      <w:bookmarkStart w:id="7588" w:name="_Toc105674768"/>
      <w:bookmarkStart w:id="7589" w:name="_Toc130502824"/>
      <w:bookmarkStart w:id="7590" w:name="_Toc153625611"/>
      <w:bookmarkStart w:id="7591" w:name="_Toc185505844"/>
      <w:bookmarkStart w:id="7592" w:name="_Toc212046373"/>
      <w:r w:rsidRPr="000A0A5F">
        <w:t>5.8.3.</w:t>
      </w:r>
      <w:r w:rsidRPr="000A0A5F">
        <w:rPr>
          <w:rFonts w:hint="eastAsia"/>
        </w:rPr>
        <w:t>2.</w:t>
      </w:r>
      <w:r w:rsidRPr="000A0A5F">
        <w:t>5.1</w:t>
      </w:r>
      <w:r w:rsidRPr="000A0A5F">
        <w:tab/>
        <w:t>Introduction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pPr>
        <w:pStyle w:val="6"/>
      </w:pPr>
      <w:bookmarkStart w:id="7593" w:name="_Toc11247660"/>
      <w:bookmarkStart w:id="7594" w:name="_Toc27044799"/>
      <w:bookmarkStart w:id="7595" w:name="_Toc36033841"/>
      <w:bookmarkStart w:id="7596" w:name="_Toc45131987"/>
      <w:bookmarkStart w:id="7597" w:name="_Toc49776272"/>
      <w:bookmarkStart w:id="7598" w:name="_Toc51747192"/>
      <w:bookmarkStart w:id="7599" w:name="_Toc66360759"/>
      <w:bookmarkStart w:id="7600" w:name="_Toc68105264"/>
      <w:bookmarkStart w:id="7601" w:name="_Toc74755894"/>
      <w:bookmarkStart w:id="7602" w:name="_Toc105674769"/>
      <w:bookmarkStart w:id="7603" w:name="_Toc130502825"/>
      <w:bookmarkStart w:id="7604" w:name="_Toc153625612"/>
      <w:bookmarkStart w:id="7605" w:name="_Toc185505845"/>
      <w:bookmarkStart w:id="7606" w:name="_Toc212046374"/>
      <w:r w:rsidRPr="000A0A5F">
        <w:t>5.8.3.</w:t>
      </w:r>
      <w:r w:rsidRPr="000A0A5F">
        <w:rPr>
          <w:rFonts w:hint="eastAsia"/>
        </w:rPr>
        <w:t>2.</w:t>
      </w:r>
      <w:r w:rsidRPr="000A0A5F">
        <w:t>5.2</w:t>
      </w:r>
      <w:r w:rsidRPr="000A0A5F">
        <w:tab/>
        <w:t>Resource definition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pPr>
        <w:pStyle w:val="6"/>
      </w:pPr>
      <w:bookmarkStart w:id="7607" w:name="_Toc11247661"/>
      <w:bookmarkStart w:id="7608" w:name="_Toc27044800"/>
      <w:bookmarkStart w:id="7609" w:name="_Toc36033842"/>
      <w:bookmarkStart w:id="7610" w:name="_Toc45131988"/>
      <w:bookmarkStart w:id="7611" w:name="_Toc49776273"/>
      <w:bookmarkStart w:id="7612" w:name="_Toc51747193"/>
      <w:bookmarkStart w:id="7613" w:name="_Toc66360760"/>
      <w:bookmarkStart w:id="7614" w:name="_Toc68105265"/>
      <w:bookmarkStart w:id="7615" w:name="_Toc74755895"/>
      <w:bookmarkStart w:id="7616" w:name="_Toc105674770"/>
      <w:bookmarkStart w:id="7617" w:name="_Toc130502826"/>
      <w:bookmarkStart w:id="7618" w:name="_Toc153625613"/>
      <w:bookmarkStart w:id="7619" w:name="_Toc185505846"/>
      <w:bookmarkStart w:id="7620" w:name="_Toc212046375"/>
      <w:r w:rsidRPr="000A0A5F">
        <w:t>5.8.3.2.5.3</w:t>
      </w:r>
      <w:r w:rsidRPr="000A0A5F">
        <w:tab/>
        <w:t>Resource methods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0E41F15" w14:textId="77777777" w:rsidR="00CB0DD7" w:rsidRPr="000A0A5F" w:rsidRDefault="00CB0DD7">
      <w:pPr>
        <w:pStyle w:val="7"/>
      </w:pPr>
      <w:bookmarkStart w:id="7621" w:name="_Toc11247662"/>
      <w:bookmarkStart w:id="7622" w:name="_Toc27044801"/>
      <w:bookmarkStart w:id="7623" w:name="_Toc36033843"/>
      <w:bookmarkStart w:id="7624" w:name="_Toc45131989"/>
      <w:bookmarkStart w:id="7625" w:name="_Toc49776274"/>
      <w:bookmarkStart w:id="7626" w:name="_Toc51747194"/>
      <w:bookmarkStart w:id="7627" w:name="_Toc66360761"/>
      <w:bookmarkStart w:id="7628" w:name="_Toc68105266"/>
      <w:bookmarkStart w:id="7629" w:name="_Toc74755896"/>
      <w:bookmarkStart w:id="7630" w:name="_Toc105674771"/>
      <w:bookmarkStart w:id="7631" w:name="_Toc130502827"/>
      <w:bookmarkStart w:id="7632" w:name="_Toc153625614"/>
      <w:bookmarkStart w:id="7633" w:name="_Toc185505847"/>
      <w:bookmarkStart w:id="7634" w:name="_Toc212046376"/>
      <w:r w:rsidRPr="000A0A5F">
        <w:t>5.8.3.</w:t>
      </w:r>
      <w:r w:rsidRPr="000A0A5F">
        <w:rPr>
          <w:rFonts w:hint="eastAsia"/>
        </w:rPr>
        <w:t>2</w:t>
      </w:r>
      <w:r w:rsidRPr="000A0A5F">
        <w:t>.5.3.1</w:t>
      </w:r>
      <w:r w:rsidRPr="000A0A5F">
        <w:tab/>
        <w:t>GET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pPr>
        <w:pStyle w:val="7"/>
      </w:pPr>
      <w:bookmarkStart w:id="7635" w:name="_Toc11247663"/>
      <w:bookmarkStart w:id="7636" w:name="_Toc27044802"/>
      <w:bookmarkStart w:id="7637" w:name="_Toc36033844"/>
      <w:bookmarkStart w:id="7638" w:name="_Toc45131990"/>
      <w:bookmarkStart w:id="7639" w:name="_Toc49776275"/>
      <w:bookmarkStart w:id="7640" w:name="_Toc51747195"/>
      <w:bookmarkStart w:id="7641" w:name="_Toc66360762"/>
      <w:bookmarkStart w:id="7642" w:name="_Toc68105267"/>
      <w:bookmarkStart w:id="7643" w:name="_Toc74755897"/>
      <w:bookmarkStart w:id="7644" w:name="_Toc105674772"/>
      <w:bookmarkStart w:id="7645" w:name="_Toc130502828"/>
      <w:bookmarkStart w:id="7646" w:name="_Toc153625615"/>
      <w:bookmarkStart w:id="7647" w:name="_Toc185505848"/>
      <w:bookmarkStart w:id="7648" w:name="_Toc212046377"/>
      <w:r w:rsidRPr="000A0A5F">
        <w:t>5.8.3.</w:t>
      </w:r>
      <w:r w:rsidRPr="000A0A5F">
        <w:rPr>
          <w:rFonts w:hint="eastAsia"/>
        </w:rPr>
        <w:t>2</w:t>
      </w:r>
      <w:r w:rsidRPr="000A0A5F">
        <w:t>.5.3.2</w:t>
      </w:r>
      <w:r w:rsidRPr="000A0A5F">
        <w:tab/>
        <w:t>PUT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pPr>
        <w:pStyle w:val="7"/>
      </w:pPr>
      <w:bookmarkStart w:id="7649" w:name="_Toc11247664"/>
      <w:bookmarkStart w:id="7650" w:name="_Toc27044803"/>
      <w:bookmarkStart w:id="7651" w:name="_Toc36033845"/>
      <w:bookmarkStart w:id="7652" w:name="_Toc45131991"/>
      <w:bookmarkStart w:id="7653" w:name="_Toc49776276"/>
      <w:bookmarkStart w:id="7654" w:name="_Toc51747196"/>
      <w:bookmarkStart w:id="7655" w:name="_Toc66360763"/>
      <w:bookmarkStart w:id="7656" w:name="_Toc68105268"/>
      <w:bookmarkStart w:id="7657" w:name="_Toc74755898"/>
      <w:bookmarkStart w:id="7658" w:name="_Toc105674773"/>
      <w:bookmarkStart w:id="7659" w:name="_Toc130502829"/>
      <w:bookmarkStart w:id="7660" w:name="_Toc153625616"/>
      <w:bookmarkStart w:id="7661" w:name="_Toc185505849"/>
      <w:bookmarkStart w:id="7662" w:name="_Toc212046378"/>
      <w:r w:rsidRPr="000A0A5F">
        <w:t>5.8.3.</w:t>
      </w:r>
      <w:r w:rsidRPr="000A0A5F">
        <w:rPr>
          <w:rFonts w:hint="eastAsia"/>
        </w:rPr>
        <w:t>2</w:t>
      </w:r>
      <w:r w:rsidRPr="000A0A5F">
        <w:t>.5.3.3</w:t>
      </w:r>
      <w:r w:rsidRPr="000A0A5F">
        <w:tab/>
        <w:t>PATCH</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pPr>
        <w:pStyle w:val="7"/>
      </w:pPr>
      <w:bookmarkStart w:id="7663" w:name="_Toc11247665"/>
      <w:bookmarkStart w:id="7664" w:name="_Toc27044804"/>
      <w:bookmarkStart w:id="7665" w:name="_Toc36033846"/>
      <w:bookmarkStart w:id="7666" w:name="_Toc45131992"/>
      <w:bookmarkStart w:id="7667" w:name="_Toc49776277"/>
      <w:bookmarkStart w:id="7668" w:name="_Toc51747197"/>
      <w:bookmarkStart w:id="7669" w:name="_Toc66360764"/>
      <w:bookmarkStart w:id="7670" w:name="_Toc68105269"/>
      <w:bookmarkStart w:id="7671" w:name="_Toc74755899"/>
      <w:bookmarkStart w:id="7672" w:name="_Toc105674774"/>
      <w:bookmarkStart w:id="7673" w:name="_Toc130502830"/>
      <w:bookmarkStart w:id="7674" w:name="_Toc153625617"/>
      <w:bookmarkStart w:id="7675" w:name="_Toc185505850"/>
      <w:bookmarkStart w:id="7676" w:name="_Toc212046379"/>
      <w:r w:rsidRPr="000A0A5F">
        <w:t>5.8.3.</w:t>
      </w:r>
      <w:r w:rsidRPr="000A0A5F">
        <w:rPr>
          <w:rFonts w:hint="eastAsia"/>
        </w:rPr>
        <w:t>2</w:t>
      </w:r>
      <w:r w:rsidRPr="000A0A5F">
        <w:t>.5.3.4</w:t>
      </w:r>
      <w:r w:rsidRPr="000A0A5F">
        <w:tab/>
        <w:t>POST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pPr>
        <w:pStyle w:val="7"/>
      </w:pPr>
      <w:bookmarkStart w:id="7677" w:name="_Toc11247666"/>
      <w:bookmarkStart w:id="7678" w:name="_Toc27044805"/>
      <w:bookmarkStart w:id="7679" w:name="_Toc36033847"/>
      <w:bookmarkStart w:id="7680" w:name="_Toc45131993"/>
      <w:bookmarkStart w:id="7681" w:name="_Toc49776278"/>
      <w:bookmarkStart w:id="7682" w:name="_Toc51747198"/>
      <w:bookmarkStart w:id="7683" w:name="_Toc66360765"/>
      <w:bookmarkStart w:id="7684" w:name="_Toc68105270"/>
      <w:bookmarkStart w:id="7685" w:name="_Toc74755900"/>
      <w:bookmarkStart w:id="7686" w:name="_Toc105674775"/>
      <w:bookmarkStart w:id="7687" w:name="_Toc130502831"/>
      <w:bookmarkStart w:id="7688" w:name="_Toc153625618"/>
      <w:bookmarkStart w:id="7689" w:name="_Toc185505851"/>
      <w:bookmarkStart w:id="7690" w:name="_Toc212046380"/>
      <w:r w:rsidRPr="000A0A5F">
        <w:t>5.8.3.</w:t>
      </w:r>
      <w:r w:rsidRPr="000A0A5F">
        <w:rPr>
          <w:rFonts w:hint="eastAsia"/>
        </w:rPr>
        <w:t>2</w:t>
      </w:r>
      <w:r w:rsidRPr="000A0A5F">
        <w:t>.5.3.5</w:t>
      </w:r>
      <w:r w:rsidRPr="000A0A5F">
        <w:tab/>
        <w:t>DELETE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50"/>
      </w:pPr>
      <w:bookmarkStart w:id="7691" w:name="_Toc11247667"/>
      <w:bookmarkStart w:id="7692" w:name="_Toc27044806"/>
      <w:bookmarkStart w:id="7693" w:name="_Toc36033848"/>
      <w:bookmarkStart w:id="7694" w:name="_Toc45131994"/>
      <w:bookmarkStart w:id="7695" w:name="_Toc49776279"/>
      <w:bookmarkStart w:id="7696" w:name="_Toc51747199"/>
      <w:bookmarkStart w:id="7697" w:name="_Toc66360766"/>
      <w:bookmarkStart w:id="7698" w:name="_Toc68105271"/>
      <w:bookmarkStart w:id="7699" w:name="_Toc74755901"/>
      <w:bookmarkStart w:id="7700" w:name="_Toc105674776"/>
      <w:bookmarkStart w:id="7701" w:name="_Toc130502832"/>
      <w:bookmarkStart w:id="7702" w:name="_Toc153625619"/>
      <w:bookmarkStart w:id="7703" w:name="_Toc185505852"/>
      <w:bookmarkStart w:id="7704" w:name="_Toc212046381"/>
      <w:r w:rsidRPr="000A0A5F">
        <w:t>5.8.3.2.6</w:t>
      </w:r>
      <w:r w:rsidRPr="000A0A5F">
        <w:tab/>
        <w:t>Void</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F636585" w14:textId="77777777" w:rsidR="00CB0DD7" w:rsidRPr="000A0A5F" w:rsidRDefault="00CB0DD7">
      <w:pPr>
        <w:pStyle w:val="40"/>
      </w:pPr>
      <w:bookmarkStart w:id="7705" w:name="_Toc66360767"/>
      <w:bookmarkStart w:id="7706" w:name="_Toc68105272"/>
      <w:bookmarkStart w:id="7707" w:name="_Toc74755902"/>
      <w:bookmarkStart w:id="7708" w:name="_Toc105674777"/>
      <w:bookmarkStart w:id="7709" w:name="_Toc130502833"/>
      <w:bookmarkStart w:id="7710" w:name="_Toc153625620"/>
      <w:bookmarkStart w:id="7711" w:name="_Toc185505853"/>
      <w:bookmarkStart w:id="7712" w:name="_Toc212046382"/>
      <w:r w:rsidRPr="000A0A5F">
        <w:t>5.8.3.</w:t>
      </w:r>
      <w:r w:rsidR="00790FC9" w:rsidRPr="000A0A5F">
        <w:t>2A</w:t>
      </w:r>
      <w:r w:rsidRPr="000A0A5F">
        <w:tab/>
        <w:t>Notifications</w:t>
      </w:r>
      <w:bookmarkEnd w:id="7705"/>
      <w:bookmarkEnd w:id="7706"/>
      <w:bookmarkEnd w:id="7707"/>
      <w:bookmarkEnd w:id="7708"/>
      <w:bookmarkEnd w:id="7709"/>
      <w:bookmarkEnd w:id="7710"/>
      <w:bookmarkEnd w:id="7711"/>
      <w:bookmarkEnd w:id="7712"/>
    </w:p>
    <w:p w14:paraId="333A8B84" w14:textId="77777777" w:rsidR="00CB0DD7" w:rsidRPr="000A0A5F" w:rsidRDefault="00CB0DD7">
      <w:pPr>
        <w:pStyle w:val="50"/>
      </w:pPr>
      <w:bookmarkStart w:id="7713" w:name="_Toc66360768"/>
      <w:bookmarkStart w:id="7714" w:name="_Toc68105273"/>
      <w:bookmarkStart w:id="7715" w:name="_Toc74755903"/>
      <w:bookmarkStart w:id="7716" w:name="_Toc105674778"/>
      <w:bookmarkStart w:id="7717" w:name="_Toc130502834"/>
      <w:bookmarkStart w:id="7718" w:name="_Toc153625621"/>
      <w:bookmarkStart w:id="7719" w:name="_Toc185505854"/>
      <w:bookmarkStart w:id="7720" w:name="_Toc212046383"/>
      <w:r w:rsidRPr="000A0A5F">
        <w:t>5.8.3.</w:t>
      </w:r>
      <w:r w:rsidR="00790FC9" w:rsidRPr="000A0A5F">
        <w:t>2A</w:t>
      </w:r>
      <w:r w:rsidRPr="000A0A5F">
        <w:t>.1</w:t>
      </w:r>
      <w:r w:rsidRPr="000A0A5F">
        <w:tab/>
        <w:t>General</w:t>
      </w:r>
      <w:bookmarkEnd w:id="7713"/>
      <w:bookmarkEnd w:id="7714"/>
      <w:bookmarkEnd w:id="7715"/>
      <w:bookmarkEnd w:id="7716"/>
      <w:bookmarkEnd w:id="7717"/>
      <w:bookmarkEnd w:id="7718"/>
      <w:bookmarkEnd w:id="7719"/>
      <w:bookmarkEnd w:id="77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50"/>
      </w:pPr>
      <w:bookmarkStart w:id="7721" w:name="_Toc66360769"/>
      <w:bookmarkStart w:id="7722" w:name="_Toc68105274"/>
      <w:bookmarkStart w:id="7723" w:name="_Toc74755904"/>
      <w:bookmarkStart w:id="7724" w:name="_Toc105674779"/>
      <w:bookmarkStart w:id="7725" w:name="_Toc130502835"/>
      <w:bookmarkStart w:id="7726" w:name="_Toc153625622"/>
      <w:bookmarkStart w:id="7727" w:name="_Toc185505855"/>
      <w:bookmarkStart w:id="7728" w:name="_Toc212046384"/>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721"/>
      <w:bookmarkEnd w:id="7722"/>
      <w:bookmarkEnd w:id="7723"/>
      <w:bookmarkEnd w:id="7724"/>
      <w:bookmarkEnd w:id="7725"/>
      <w:bookmarkEnd w:id="7726"/>
      <w:bookmarkEnd w:id="7727"/>
      <w:bookmarkEnd w:id="7728"/>
    </w:p>
    <w:p w14:paraId="198E307E" w14:textId="77777777" w:rsidR="00CB0DD7" w:rsidRPr="000A0A5F" w:rsidRDefault="00CB0DD7">
      <w:pPr>
        <w:pStyle w:val="6"/>
        <w:rPr>
          <w:noProof/>
        </w:rPr>
      </w:pPr>
      <w:bookmarkStart w:id="7729" w:name="_Toc66360770"/>
      <w:bookmarkStart w:id="7730" w:name="_Toc68105275"/>
      <w:bookmarkStart w:id="7731" w:name="_Toc74755905"/>
      <w:bookmarkStart w:id="7732" w:name="_Toc105674780"/>
      <w:bookmarkStart w:id="7733" w:name="_Toc130502836"/>
      <w:bookmarkStart w:id="7734" w:name="_Toc153625623"/>
      <w:bookmarkStart w:id="7735" w:name="_Toc185505856"/>
      <w:bookmarkStart w:id="7736" w:name="_Toc212046385"/>
      <w:r w:rsidRPr="000A0A5F">
        <w:t>5.8.3.</w:t>
      </w:r>
      <w:r w:rsidR="00790FC9" w:rsidRPr="000A0A5F">
        <w:t>2A</w:t>
      </w:r>
      <w:r w:rsidRPr="000A0A5F">
        <w:t>.2</w:t>
      </w:r>
      <w:r w:rsidRPr="000A0A5F">
        <w:rPr>
          <w:noProof/>
        </w:rPr>
        <w:t>.1</w:t>
      </w:r>
      <w:r w:rsidRPr="000A0A5F">
        <w:rPr>
          <w:noProof/>
        </w:rPr>
        <w:tab/>
        <w:t>Description</w:t>
      </w:r>
      <w:bookmarkEnd w:id="7729"/>
      <w:bookmarkEnd w:id="7730"/>
      <w:bookmarkEnd w:id="7731"/>
      <w:bookmarkEnd w:id="7732"/>
      <w:bookmarkEnd w:id="7733"/>
      <w:bookmarkEnd w:id="7734"/>
      <w:bookmarkEnd w:id="7735"/>
      <w:bookmarkEnd w:id="77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pPr>
        <w:pStyle w:val="6"/>
        <w:rPr>
          <w:noProof/>
        </w:rPr>
      </w:pPr>
      <w:bookmarkStart w:id="7737" w:name="_Toc66360771"/>
      <w:bookmarkStart w:id="7738" w:name="_Toc68105276"/>
      <w:bookmarkStart w:id="7739" w:name="_Toc74755906"/>
      <w:bookmarkStart w:id="7740" w:name="_Toc105674781"/>
      <w:bookmarkStart w:id="7741" w:name="_Toc130502837"/>
      <w:bookmarkStart w:id="7742" w:name="_Toc153625624"/>
      <w:bookmarkStart w:id="7743" w:name="_Toc185505857"/>
      <w:bookmarkStart w:id="7744" w:name="_Toc212046386"/>
      <w:r w:rsidRPr="000A0A5F">
        <w:t>5.8.3.</w:t>
      </w:r>
      <w:r w:rsidR="00790FC9" w:rsidRPr="000A0A5F">
        <w:t>2A</w:t>
      </w:r>
      <w:r w:rsidRPr="000A0A5F">
        <w:t>.2</w:t>
      </w:r>
      <w:r w:rsidRPr="000A0A5F">
        <w:rPr>
          <w:noProof/>
        </w:rPr>
        <w:t>.2</w:t>
      </w:r>
      <w:r w:rsidRPr="000A0A5F">
        <w:rPr>
          <w:noProof/>
        </w:rPr>
        <w:tab/>
        <w:t>Target URI</w:t>
      </w:r>
      <w:bookmarkEnd w:id="7737"/>
      <w:bookmarkEnd w:id="7738"/>
      <w:bookmarkEnd w:id="7739"/>
      <w:bookmarkEnd w:id="7740"/>
      <w:bookmarkEnd w:id="7741"/>
      <w:bookmarkEnd w:id="7742"/>
      <w:bookmarkEnd w:id="7743"/>
      <w:bookmarkEnd w:id="774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pPr>
        <w:pStyle w:val="6"/>
        <w:rPr>
          <w:noProof/>
        </w:rPr>
      </w:pPr>
      <w:bookmarkStart w:id="7745" w:name="_Toc66360772"/>
      <w:bookmarkStart w:id="7746" w:name="_Toc68105277"/>
      <w:bookmarkStart w:id="7747" w:name="_Toc74755907"/>
      <w:bookmarkStart w:id="7748" w:name="_Toc105674782"/>
      <w:bookmarkStart w:id="7749" w:name="_Toc130502838"/>
      <w:bookmarkStart w:id="7750" w:name="_Toc153625625"/>
      <w:bookmarkStart w:id="7751" w:name="_Toc185505858"/>
      <w:bookmarkStart w:id="7752" w:name="_Toc212046387"/>
      <w:r w:rsidRPr="000A0A5F">
        <w:t>5.8.3.</w:t>
      </w:r>
      <w:r w:rsidR="00790FC9" w:rsidRPr="000A0A5F">
        <w:t>2A</w:t>
      </w:r>
      <w:r w:rsidRPr="000A0A5F">
        <w:t>.2</w:t>
      </w:r>
      <w:r w:rsidRPr="000A0A5F">
        <w:rPr>
          <w:noProof/>
        </w:rPr>
        <w:t>.3</w:t>
      </w:r>
      <w:r w:rsidRPr="000A0A5F">
        <w:rPr>
          <w:noProof/>
        </w:rPr>
        <w:tab/>
        <w:t>Standard Methods</w:t>
      </w:r>
      <w:bookmarkEnd w:id="7745"/>
      <w:bookmarkEnd w:id="7746"/>
      <w:bookmarkEnd w:id="7747"/>
      <w:bookmarkEnd w:id="7748"/>
      <w:bookmarkEnd w:id="7749"/>
      <w:bookmarkEnd w:id="7750"/>
      <w:bookmarkEnd w:id="7751"/>
      <w:bookmarkEnd w:id="7752"/>
    </w:p>
    <w:p w14:paraId="3B935F73" w14:textId="77777777" w:rsidR="00CB0DD7" w:rsidRPr="000A0A5F" w:rsidRDefault="00CB0DD7">
      <w:pPr>
        <w:pStyle w:val="7"/>
        <w:rPr>
          <w:noProof/>
        </w:rPr>
      </w:pPr>
      <w:bookmarkStart w:id="7753" w:name="_Toc66360773"/>
      <w:bookmarkStart w:id="7754" w:name="_Toc68105278"/>
      <w:bookmarkStart w:id="7755" w:name="_Toc74755908"/>
      <w:bookmarkStart w:id="7756" w:name="_Toc105674783"/>
      <w:bookmarkStart w:id="7757" w:name="_Toc130502839"/>
      <w:bookmarkStart w:id="7758" w:name="_Toc153625626"/>
      <w:bookmarkStart w:id="7759" w:name="_Toc185505859"/>
      <w:bookmarkStart w:id="7760" w:name="_Toc212046388"/>
      <w:r w:rsidRPr="000A0A5F">
        <w:t>5.8.3.</w:t>
      </w:r>
      <w:r w:rsidR="00790FC9" w:rsidRPr="000A0A5F">
        <w:t>2A</w:t>
      </w:r>
      <w:r w:rsidRPr="000A0A5F">
        <w:t>.2.3</w:t>
      </w:r>
      <w:r w:rsidRPr="000A0A5F">
        <w:rPr>
          <w:noProof/>
        </w:rPr>
        <w:t>.1</w:t>
      </w:r>
      <w:r w:rsidRPr="000A0A5F">
        <w:rPr>
          <w:noProof/>
        </w:rPr>
        <w:tab/>
      </w:r>
      <w:r w:rsidRPr="000A0A5F">
        <w:t>Notification via POST</w:t>
      </w:r>
      <w:bookmarkEnd w:id="7753"/>
      <w:bookmarkEnd w:id="7754"/>
      <w:bookmarkEnd w:id="7755"/>
      <w:bookmarkEnd w:id="7756"/>
      <w:bookmarkEnd w:id="7757"/>
      <w:bookmarkEnd w:id="7758"/>
      <w:bookmarkEnd w:id="7759"/>
      <w:bookmarkEnd w:id="776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pPr>
        <w:pStyle w:val="7"/>
        <w:rPr>
          <w:noProof/>
        </w:rPr>
      </w:pPr>
      <w:bookmarkStart w:id="7761" w:name="_Toc66360774"/>
      <w:bookmarkStart w:id="7762" w:name="_Toc68105279"/>
      <w:bookmarkStart w:id="7763" w:name="_Toc74755909"/>
      <w:bookmarkStart w:id="7764" w:name="_Toc105674784"/>
      <w:bookmarkStart w:id="7765" w:name="_Toc130502840"/>
      <w:bookmarkStart w:id="7766" w:name="_Toc153625627"/>
      <w:bookmarkStart w:id="7767" w:name="_Toc185505860"/>
      <w:bookmarkStart w:id="7768" w:name="_Toc212046389"/>
      <w:r w:rsidRPr="000A0A5F">
        <w:t>5.8.3.2a.2.3</w:t>
      </w:r>
      <w:r w:rsidRPr="000A0A5F">
        <w:rPr>
          <w:noProof/>
        </w:rPr>
        <w:t>.2</w:t>
      </w:r>
      <w:r w:rsidRPr="000A0A5F">
        <w:rPr>
          <w:noProof/>
        </w:rPr>
        <w:tab/>
      </w:r>
      <w:r w:rsidRPr="000A0A5F">
        <w:t>Notification via Websocket</w:t>
      </w:r>
      <w:bookmarkEnd w:id="7761"/>
      <w:bookmarkEnd w:id="7762"/>
      <w:bookmarkEnd w:id="7763"/>
      <w:bookmarkEnd w:id="7764"/>
      <w:bookmarkEnd w:id="7765"/>
      <w:bookmarkEnd w:id="7766"/>
      <w:bookmarkEnd w:id="7767"/>
      <w:bookmarkEnd w:id="776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40"/>
      </w:pPr>
      <w:bookmarkStart w:id="7769" w:name="_Toc11247673"/>
      <w:bookmarkStart w:id="7770" w:name="_Toc27044812"/>
      <w:bookmarkStart w:id="7771" w:name="_Toc36033854"/>
      <w:bookmarkStart w:id="7772" w:name="_Toc45132000"/>
      <w:bookmarkStart w:id="7773" w:name="_Toc49776285"/>
      <w:bookmarkStart w:id="7774" w:name="_Toc51747205"/>
      <w:bookmarkStart w:id="7775" w:name="_Toc66360775"/>
      <w:bookmarkStart w:id="7776" w:name="_Toc68105280"/>
      <w:bookmarkStart w:id="7777" w:name="_Toc74755910"/>
      <w:bookmarkStart w:id="7778" w:name="_Toc105674785"/>
      <w:bookmarkStart w:id="7779" w:name="_Toc130502841"/>
      <w:bookmarkStart w:id="7780" w:name="_Toc153625628"/>
      <w:bookmarkStart w:id="7781" w:name="_Toc185505861"/>
      <w:bookmarkStart w:id="7782" w:name="_Toc212046390"/>
      <w:r w:rsidRPr="000A0A5F">
        <w:t>5.8.3.3</w:t>
      </w:r>
      <w:r w:rsidRPr="000A0A5F">
        <w:tab/>
        <w:t>Used Features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40"/>
      </w:pPr>
      <w:bookmarkStart w:id="7783" w:name="_Toc130502842"/>
      <w:bookmarkStart w:id="7784" w:name="_Toc153625629"/>
      <w:bookmarkStart w:id="7785" w:name="_Toc185505862"/>
      <w:bookmarkStart w:id="7786" w:name="_Toc212046391"/>
      <w:r w:rsidRPr="000A0A5F">
        <w:t>5.8.3.4</w:t>
      </w:r>
      <w:r w:rsidRPr="000A0A5F">
        <w:tab/>
        <w:t>Error handling</w:t>
      </w:r>
      <w:bookmarkEnd w:id="7783"/>
      <w:bookmarkEnd w:id="7784"/>
      <w:bookmarkEnd w:id="7785"/>
      <w:bookmarkEnd w:id="7786"/>
    </w:p>
    <w:p w14:paraId="09715D9D" w14:textId="77777777" w:rsidR="005248FF" w:rsidRPr="000A0A5F" w:rsidRDefault="005248FF" w:rsidP="005248FF">
      <w:pPr>
        <w:pStyle w:val="50"/>
      </w:pPr>
      <w:bookmarkStart w:id="7787" w:name="_Toc130502843"/>
      <w:bookmarkStart w:id="7788" w:name="_Toc153625630"/>
      <w:bookmarkStart w:id="7789" w:name="_Toc185505863"/>
      <w:bookmarkStart w:id="7790" w:name="_Toc212046392"/>
      <w:r w:rsidRPr="000A0A5F">
        <w:t>5.8.3.4.1</w:t>
      </w:r>
      <w:r w:rsidRPr="000A0A5F">
        <w:tab/>
        <w:t>General</w:t>
      </w:r>
      <w:bookmarkEnd w:id="7787"/>
      <w:bookmarkEnd w:id="7788"/>
      <w:bookmarkEnd w:id="7789"/>
      <w:bookmarkEnd w:id="779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50"/>
      </w:pPr>
      <w:bookmarkStart w:id="7791" w:name="_Toc130502844"/>
      <w:bookmarkStart w:id="7792" w:name="_Toc153625631"/>
      <w:bookmarkStart w:id="7793" w:name="_Toc185505864"/>
      <w:bookmarkStart w:id="7794" w:name="_Toc212046393"/>
      <w:r w:rsidRPr="000A0A5F">
        <w:t>5.8.3.4.2</w:t>
      </w:r>
      <w:r w:rsidRPr="000A0A5F">
        <w:tab/>
        <w:t>Protocol Errors</w:t>
      </w:r>
      <w:bookmarkEnd w:id="7791"/>
      <w:bookmarkEnd w:id="7792"/>
      <w:bookmarkEnd w:id="7793"/>
      <w:bookmarkEnd w:id="779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50"/>
      </w:pPr>
      <w:bookmarkStart w:id="7795" w:name="_Toc130502845"/>
      <w:bookmarkStart w:id="7796" w:name="_Toc153625632"/>
      <w:bookmarkStart w:id="7797" w:name="_Toc185505865"/>
      <w:bookmarkStart w:id="7798" w:name="_Toc212046394"/>
      <w:r w:rsidRPr="000A0A5F">
        <w:t>5.8.3.4.3</w:t>
      </w:r>
      <w:r w:rsidRPr="000A0A5F">
        <w:tab/>
        <w:t>Application Errors</w:t>
      </w:r>
      <w:bookmarkEnd w:id="7795"/>
      <w:bookmarkEnd w:id="7796"/>
      <w:bookmarkEnd w:id="7797"/>
      <w:bookmarkEnd w:id="779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2"/>
      </w:pPr>
      <w:bookmarkStart w:id="7799" w:name="_Toc11247674"/>
      <w:bookmarkStart w:id="7800" w:name="_Toc27044813"/>
      <w:bookmarkStart w:id="7801" w:name="_Toc36033855"/>
      <w:bookmarkStart w:id="7802" w:name="_Toc45132001"/>
      <w:bookmarkStart w:id="7803" w:name="_Toc49776286"/>
      <w:bookmarkStart w:id="7804" w:name="_Toc51747206"/>
      <w:bookmarkStart w:id="7805" w:name="_Toc66360776"/>
      <w:bookmarkStart w:id="7806" w:name="_Toc68105281"/>
      <w:bookmarkStart w:id="7807" w:name="_Toc74755911"/>
      <w:bookmarkStart w:id="7808" w:name="_Toc105674786"/>
      <w:bookmarkStart w:id="7809" w:name="_Toc130502846"/>
      <w:bookmarkStart w:id="7810" w:name="_Toc153625633"/>
      <w:bookmarkStart w:id="7811" w:name="_Toc185505866"/>
      <w:bookmarkStart w:id="7812" w:name="_Toc212046395"/>
      <w:r w:rsidRPr="000A0A5F">
        <w:lastRenderedPageBreak/>
        <w:t>5.9</w:t>
      </w:r>
      <w:r w:rsidRPr="000A0A5F">
        <w:tab/>
        <w:t>ReportingNetworkStatus API</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6883B32B" w14:textId="77777777" w:rsidR="00CB0DD7" w:rsidRPr="000A0A5F" w:rsidRDefault="00CB0DD7">
      <w:pPr>
        <w:pStyle w:val="30"/>
      </w:pPr>
      <w:bookmarkStart w:id="7813" w:name="_Toc11247675"/>
      <w:bookmarkStart w:id="7814" w:name="_Toc27044814"/>
      <w:bookmarkStart w:id="7815" w:name="_Toc36033856"/>
      <w:bookmarkStart w:id="7816" w:name="_Toc45132002"/>
      <w:bookmarkStart w:id="7817" w:name="_Toc49776287"/>
      <w:bookmarkStart w:id="7818" w:name="_Toc51747207"/>
      <w:bookmarkStart w:id="7819" w:name="_Toc66360777"/>
      <w:bookmarkStart w:id="7820" w:name="_Toc68105282"/>
      <w:bookmarkStart w:id="7821" w:name="_Toc74755912"/>
      <w:bookmarkStart w:id="7822" w:name="_Toc105674787"/>
      <w:bookmarkStart w:id="7823" w:name="_Toc130502847"/>
      <w:bookmarkStart w:id="7824" w:name="_Toc153625634"/>
      <w:bookmarkStart w:id="7825" w:name="_Toc185505867"/>
      <w:bookmarkStart w:id="7826" w:name="_Toc212046396"/>
      <w:r w:rsidRPr="000A0A5F">
        <w:t>5.9.1</w:t>
      </w:r>
      <w:r w:rsidRPr="000A0A5F">
        <w:tab/>
        <w:t>Overview</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30"/>
      </w:pPr>
      <w:bookmarkStart w:id="7827" w:name="_Toc11247676"/>
      <w:bookmarkStart w:id="7828" w:name="_Toc27044815"/>
      <w:bookmarkStart w:id="7829" w:name="_Toc36033857"/>
      <w:bookmarkStart w:id="7830" w:name="_Toc45132003"/>
      <w:bookmarkStart w:id="7831" w:name="_Toc49776288"/>
      <w:bookmarkStart w:id="7832" w:name="_Toc51747208"/>
      <w:bookmarkStart w:id="7833" w:name="_Toc66360778"/>
      <w:bookmarkStart w:id="7834" w:name="_Toc68105283"/>
      <w:bookmarkStart w:id="7835" w:name="_Toc74755913"/>
      <w:bookmarkStart w:id="7836" w:name="_Toc105674788"/>
      <w:bookmarkStart w:id="7837" w:name="_Toc130502848"/>
      <w:bookmarkStart w:id="7838" w:name="_Toc153625635"/>
      <w:bookmarkStart w:id="7839" w:name="_Toc185505868"/>
      <w:bookmarkStart w:id="7840" w:name="_Toc212046397"/>
      <w:r w:rsidRPr="000A0A5F">
        <w:t>5.9.2</w:t>
      </w:r>
      <w:r w:rsidRPr="000A0A5F">
        <w:tab/>
        <w:t>Data model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67004B3E" w14:textId="77777777" w:rsidR="00CB0DD7" w:rsidRPr="000A0A5F" w:rsidRDefault="00CB0DD7">
      <w:pPr>
        <w:pStyle w:val="40"/>
      </w:pPr>
      <w:bookmarkStart w:id="7841" w:name="_Toc11247677"/>
      <w:bookmarkStart w:id="7842" w:name="_Toc27044816"/>
      <w:bookmarkStart w:id="7843" w:name="_Toc36033858"/>
      <w:bookmarkStart w:id="7844" w:name="_Toc45132004"/>
      <w:bookmarkStart w:id="7845" w:name="_Toc49776289"/>
      <w:bookmarkStart w:id="7846" w:name="_Toc51747209"/>
      <w:bookmarkStart w:id="7847" w:name="_Toc66360779"/>
      <w:bookmarkStart w:id="7848" w:name="_Toc68105284"/>
      <w:bookmarkStart w:id="7849" w:name="_Toc74755914"/>
      <w:bookmarkStart w:id="7850" w:name="_Toc105674789"/>
      <w:bookmarkStart w:id="7851" w:name="_Toc130502849"/>
      <w:bookmarkStart w:id="7852" w:name="_Toc153625636"/>
      <w:bookmarkStart w:id="7853" w:name="_Toc185505869"/>
      <w:bookmarkStart w:id="7854" w:name="_Toc212046398"/>
      <w:r w:rsidRPr="000A0A5F">
        <w:t>5.9.2.1</w:t>
      </w:r>
      <w:r w:rsidRPr="000A0A5F">
        <w:tab/>
        <w:t>Resource data types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1537AF8" w14:textId="77777777" w:rsidR="00CB0DD7" w:rsidRPr="000A0A5F" w:rsidRDefault="00CB0DD7">
      <w:pPr>
        <w:pStyle w:val="50"/>
      </w:pPr>
      <w:bookmarkStart w:id="7855" w:name="_Toc11247678"/>
      <w:bookmarkStart w:id="7856" w:name="_Toc27044817"/>
      <w:bookmarkStart w:id="7857" w:name="_Toc36033859"/>
      <w:bookmarkStart w:id="7858" w:name="_Toc45132005"/>
      <w:bookmarkStart w:id="7859" w:name="_Toc49776290"/>
      <w:bookmarkStart w:id="7860" w:name="_Toc51747210"/>
      <w:bookmarkStart w:id="7861" w:name="_Toc66360780"/>
      <w:bookmarkStart w:id="7862" w:name="_Toc68105285"/>
      <w:bookmarkStart w:id="7863" w:name="_Toc74755915"/>
      <w:bookmarkStart w:id="7864" w:name="_Toc105674790"/>
      <w:bookmarkStart w:id="7865" w:name="_Toc130502850"/>
      <w:bookmarkStart w:id="7866" w:name="_Toc153625637"/>
      <w:bookmarkStart w:id="7867" w:name="_Toc185505870"/>
      <w:bookmarkStart w:id="7868" w:name="_Toc212046399"/>
      <w:r w:rsidRPr="000A0A5F">
        <w:t>5.9.2.1.1</w:t>
      </w:r>
      <w:r w:rsidRPr="000A0A5F">
        <w:tab/>
        <w:t>Introduction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869" w:name="_Toc11247679"/>
      <w:bookmarkStart w:id="7870" w:name="_Toc27044818"/>
      <w:bookmarkStart w:id="7871" w:name="_Toc36033860"/>
      <w:bookmarkStart w:id="7872" w:name="_Toc45132006"/>
      <w:bookmarkStart w:id="7873" w:name="_Toc49776291"/>
      <w:bookmarkStart w:id="7874" w:name="_Toc51747211"/>
      <w:bookmarkStart w:id="7875" w:name="_Toc66360781"/>
      <w:bookmarkStart w:id="7876" w:name="_Toc68105286"/>
      <w:bookmarkStart w:id="787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50"/>
      </w:pPr>
      <w:bookmarkStart w:id="7878" w:name="_Toc105674791"/>
      <w:bookmarkStart w:id="7879" w:name="_Toc130502851"/>
      <w:bookmarkStart w:id="7880" w:name="_Toc153625638"/>
      <w:bookmarkStart w:id="7881" w:name="_Toc185505871"/>
      <w:bookmarkStart w:id="7882" w:name="_Toc212046400"/>
      <w:r w:rsidRPr="000A0A5F">
        <w:t>5.9.2.1.2</w:t>
      </w:r>
      <w:r w:rsidRPr="000A0A5F">
        <w:tab/>
        <w:t>Type: NetworkStatusReportingSubscription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CB0DD7" w:rsidRPr="000A0A5F" w14:paraId="25922E49" w14:textId="77777777" w:rsidTr="00FF0AF8">
        <w:trPr>
          <w:jc w:val="center"/>
        </w:trPr>
        <w:tc>
          <w:tcPr>
            <w:tcW w:w="1948" w:type="dxa"/>
          </w:tcPr>
          <w:p w14:paraId="741C7587" w14:textId="77777777" w:rsidR="00CB0DD7" w:rsidRPr="000A0A5F" w:rsidRDefault="00CB0DD7">
            <w:pPr>
              <w:pStyle w:val="TAL"/>
              <w:rPr>
                <w:rFonts w:eastAsia="Times New Roman"/>
              </w:rPr>
            </w:pPr>
            <w:r w:rsidRPr="000A0A5F">
              <w:t>supportedFeatures</w:t>
            </w:r>
          </w:p>
        </w:tc>
        <w:tc>
          <w:tcPr>
            <w:tcW w:w="2126" w:type="dxa"/>
          </w:tcPr>
          <w:p w14:paraId="02D5A399" w14:textId="77777777" w:rsidR="00CB0DD7" w:rsidRPr="000A0A5F" w:rsidRDefault="00CB0DD7">
            <w:pPr>
              <w:pStyle w:val="TAL"/>
              <w:rPr>
                <w:rFonts w:eastAsia="Times New Roman"/>
              </w:rPr>
            </w:pPr>
            <w:r w:rsidRPr="000A0A5F">
              <w:t>SupportedFeatures</w:t>
            </w:r>
          </w:p>
        </w:tc>
        <w:tc>
          <w:tcPr>
            <w:tcW w:w="1276" w:type="dxa"/>
          </w:tcPr>
          <w:p w14:paraId="58F1D941" w14:textId="77777777" w:rsidR="00CB0DD7" w:rsidRPr="000A0A5F" w:rsidRDefault="00CB0DD7">
            <w:pPr>
              <w:pStyle w:val="TAL"/>
              <w:rPr>
                <w:rFonts w:eastAsia="Times New Roman"/>
              </w:rPr>
            </w:pPr>
            <w:r w:rsidRPr="000A0A5F">
              <w:t>0..1</w:t>
            </w:r>
          </w:p>
        </w:tc>
        <w:tc>
          <w:tcPr>
            <w:tcW w:w="2995" w:type="dxa"/>
          </w:tcPr>
          <w:p w14:paraId="5128870E" w14:textId="77777777" w:rsidR="00CB0DD7" w:rsidRPr="000A0A5F" w:rsidRDefault="00CB0DD7">
            <w:pPr>
              <w:pStyle w:val="TAL"/>
            </w:pPr>
            <w:r w:rsidRPr="000A0A5F">
              <w:t>Used to negotiate the supported optional features of the API as described in clause 5.2.7.</w:t>
            </w:r>
          </w:p>
          <w:p w14:paraId="1AD1F8E8"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0446A770" w14:textId="77777777" w:rsidR="00CB0DD7" w:rsidRPr="000A0A5F" w:rsidRDefault="00CB0DD7">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50"/>
      </w:pPr>
      <w:bookmarkStart w:id="7883" w:name="_Toc105674792"/>
      <w:bookmarkStart w:id="7884" w:name="_Toc130502852"/>
      <w:bookmarkStart w:id="7885" w:name="_Toc153625639"/>
      <w:bookmarkStart w:id="7886" w:name="_Toc185505872"/>
      <w:bookmarkStart w:id="7887" w:name="_Toc11247680"/>
      <w:bookmarkStart w:id="7888" w:name="_Toc27044819"/>
      <w:bookmarkStart w:id="7889" w:name="_Toc36033861"/>
      <w:bookmarkStart w:id="7890" w:name="_Toc45132007"/>
      <w:bookmarkStart w:id="7891" w:name="_Toc49776292"/>
      <w:bookmarkStart w:id="7892" w:name="_Toc51747212"/>
      <w:bookmarkStart w:id="7893" w:name="_Toc66360782"/>
      <w:bookmarkStart w:id="7894" w:name="_Toc68105287"/>
      <w:bookmarkStart w:id="7895" w:name="_Toc74755917"/>
      <w:bookmarkStart w:id="7896" w:name="_Toc212046401"/>
      <w:r w:rsidRPr="000A0A5F">
        <w:t>5.9.2.1.</w:t>
      </w:r>
      <w:r w:rsidR="002550F4" w:rsidRPr="000A0A5F">
        <w:t>3</w:t>
      </w:r>
      <w:r w:rsidRPr="000A0A5F">
        <w:tab/>
        <w:t>Type: NetStatusRepSubsPatch</w:t>
      </w:r>
      <w:bookmarkEnd w:id="7883"/>
      <w:bookmarkEnd w:id="7884"/>
      <w:bookmarkEnd w:id="7885"/>
      <w:bookmarkEnd w:id="7886"/>
      <w:bookmarkEnd w:id="7896"/>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40"/>
        <w:rPr>
          <w:lang w:eastAsia="ja-JP"/>
        </w:rPr>
      </w:pPr>
      <w:bookmarkStart w:id="7897" w:name="_Toc105674793"/>
      <w:bookmarkStart w:id="7898" w:name="_Toc130502853"/>
      <w:bookmarkStart w:id="7899" w:name="_Toc153625640"/>
      <w:bookmarkStart w:id="7900" w:name="_Toc185505873"/>
      <w:bookmarkStart w:id="7901" w:name="_Toc212046402"/>
      <w:r w:rsidRPr="000A0A5F">
        <w:rPr>
          <w:rFonts w:hint="eastAsia"/>
          <w:lang w:eastAsia="ja-JP"/>
        </w:rPr>
        <w:t>5.9.2.2</w:t>
      </w:r>
      <w:r w:rsidRPr="000A0A5F">
        <w:rPr>
          <w:lang w:eastAsia="ja-JP"/>
        </w:rPr>
        <w:tab/>
        <w:t>Notification data types</w:t>
      </w:r>
      <w:bookmarkEnd w:id="7887"/>
      <w:bookmarkEnd w:id="7888"/>
      <w:bookmarkEnd w:id="7889"/>
      <w:bookmarkEnd w:id="7890"/>
      <w:bookmarkEnd w:id="7891"/>
      <w:bookmarkEnd w:id="7892"/>
      <w:bookmarkEnd w:id="7893"/>
      <w:bookmarkEnd w:id="7894"/>
      <w:bookmarkEnd w:id="7895"/>
      <w:bookmarkEnd w:id="7897"/>
      <w:bookmarkEnd w:id="7898"/>
      <w:bookmarkEnd w:id="7899"/>
      <w:bookmarkEnd w:id="7900"/>
      <w:bookmarkEnd w:id="7901"/>
    </w:p>
    <w:p w14:paraId="092B15C1" w14:textId="77777777" w:rsidR="00CB0DD7" w:rsidRPr="000A0A5F" w:rsidRDefault="00CB0DD7">
      <w:pPr>
        <w:pStyle w:val="50"/>
      </w:pPr>
      <w:bookmarkStart w:id="7902" w:name="_Toc11247681"/>
      <w:bookmarkStart w:id="7903" w:name="_Toc27044820"/>
      <w:bookmarkStart w:id="7904" w:name="_Toc36033862"/>
      <w:bookmarkStart w:id="7905" w:name="_Toc45132008"/>
      <w:bookmarkStart w:id="7906" w:name="_Toc49776293"/>
      <w:bookmarkStart w:id="7907" w:name="_Toc51747213"/>
      <w:bookmarkStart w:id="7908" w:name="_Toc66360783"/>
      <w:bookmarkStart w:id="7909" w:name="_Toc68105288"/>
      <w:bookmarkStart w:id="7910" w:name="_Toc74755918"/>
      <w:bookmarkStart w:id="7911" w:name="_Toc105674794"/>
      <w:bookmarkStart w:id="7912" w:name="_Toc130502854"/>
      <w:bookmarkStart w:id="7913" w:name="_Toc153625641"/>
      <w:bookmarkStart w:id="7914" w:name="_Toc185505874"/>
      <w:bookmarkStart w:id="7915" w:name="_Toc212046403"/>
      <w:r w:rsidRPr="000A0A5F">
        <w:t>5.9.2.2.1</w:t>
      </w:r>
      <w:r w:rsidRPr="000A0A5F">
        <w:tab/>
        <w:t>Introduction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50"/>
      </w:pPr>
      <w:bookmarkStart w:id="7916" w:name="_Toc11247682"/>
      <w:bookmarkStart w:id="7917" w:name="_Toc27044821"/>
      <w:bookmarkStart w:id="7918" w:name="_Toc36033863"/>
      <w:bookmarkStart w:id="7919" w:name="_Toc45132009"/>
      <w:bookmarkStart w:id="7920" w:name="_Toc49776294"/>
      <w:bookmarkStart w:id="7921" w:name="_Toc51747214"/>
      <w:bookmarkStart w:id="7922" w:name="_Toc66360784"/>
      <w:bookmarkStart w:id="7923" w:name="_Toc68105289"/>
      <w:bookmarkStart w:id="7924" w:name="_Toc74755919"/>
      <w:bookmarkStart w:id="7925" w:name="_Toc105674795"/>
      <w:bookmarkStart w:id="7926" w:name="_Toc130502855"/>
      <w:bookmarkStart w:id="7927" w:name="_Toc153625642"/>
      <w:bookmarkStart w:id="7928" w:name="_Toc185505875"/>
      <w:bookmarkStart w:id="7929" w:name="_Toc212046404"/>
      <w:r w:rsidRPr="000A0A5F">
        <w:t>5.9.2.2.2</w:t>
      </w:r>
      <w:r w:rsidRPr="000A0A5F">
        <w:tab/>
        <w:t>Type: NetworkStatusReportingNotification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40"/>
      </w:pPr>
      <w:bookmarkStart w:id="7930" w:name="_Toc11247683"/>
      <w:bookmarkStart w:id="7931" w:name="_Toc27044822"/>
      <w:bookmarkStart w:id="7932" w:name="_Toc36033864"/>
      <w:bookmarkStart w:id="7933" w:name="_Toc45132010"/>
      <w:bookmarkStart w:id="7934" w:name="_Toc49776295"/>
      <w:bookmarkStart w:id="7935" w:name="_Toc51747215"/>
      <w:bookmarkStart w:id="7936" w:name="_Toc66360785"/>
      <w:bookmarkStart w:id="7937" w:name="_Toc68105290"/>
      <w:bookmarkStart w:id="7938" w:name="_Toc74755920"/>
      <w:bookmarkStart w:id="7939" w:name="_Toc105674796"/>
      <w:bookmarkStart w:id="7940" w:name="_Toc130502856"/>
      <w:bookmarkStart w:id="7941" w:name="_Toc153625643"/>
      <w:bookmarkStart w:id="7942" w:name="_Toc185505876"/>
      <w:bookmarkStart w:id="7943" w:name="_Toc212046405"/>
      <w:r w:rsidRPr="000A0A5F">
        <w:lastRenderedPageBreak/>
        <w:t>5.9.2.3</w:t>
      </w:r>
      <w:r w:rsidRPr="000A0A5F">
        <w:tab/>
        <w:t>Referenced simple data types and enumerations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270333D3" w14:textId="77777777" w:rsidR="00CB0DD7" w:rsidRPr="000A0A5F" w:rsidRDefault="00CB0DD7">
      <w:pPr>
        <w:pStyle w:val="50"/>
      </w:pPr>
      <w:bookmarkStart w:id="7944" w:name="_Toc11247684"/>
      <w:bookmarkStart w:id="7945" w:name="_Toc27044823"/>
      <w:bookmarkStart w:id="7946" w:name="_Toc36033865"/>
      <w:bookmarkStart w:id="7947" w:name="_Toc45132011"/>
      <w:bookmarkStart w:id="7948" w:name="_Toc49776296"/>
      <w:bookmarkStart w:id="7949" w:name="_Toc51747216"/>
      <w:bookmarkStart w:id="7950" w:name="_Toc66360786"/>
      <w:bookmarkStart w:id="7951" w:name="_Toc68105291"/>
      <w:bookmarkStart w:id="7952" w:name="_Toc74755921"/>
      <w:bookmarkStart w:id="7953" w:name="_Toc105674797"/>
      <w:bookmarkStart w:id="7954" w:name="_Toc130502857"/>
      <w:bookmarkStart w:id="7955" w:name="_Toc153625644"/>
      <w:bookmarkStart w:id="7956" w:name="_Toc185505877"/>
      <w:bookmarkStart w:id="7957" w:name="_Toc212046406"/>
      <w:r w:rsidRPr="000A0A5F">
        <w:t>5.9.2.3.1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50"/>
      </w:pPr>
      <w:bookmarkStart w:id="7958" w:name="_Toc11247685"/>
      <w:bookmarkStart w:id="7959" w:name="_Toc27044824"/>
      <w:bookmarkStart w:id="7960" w:name="_Toc36033866"/>
      <w:bookmarkStart w:id="7961" w:name="_Toc45132012"/>
      <w:bookmarkStart w:id="7962" w:name="_Toc49776297"/>
      <w:bookmarkStart w:id="7963" w:name="_Toc51747217"/>
      <w:bookmarkStart w:id="7964" w:name="_Toc66360787"/>
      <w:bookmarkStart w:id="7965" w:name="_Toc68105292"/>
      <w:bookmarkStart w:id="7966" w:name="_Toc74755922"/>
      <w:bookmarkStart w:id="7967" w:name="_Toc105674798"/>
      <w:bookmarkStart w:id="7968" w:name="_Toc130502858"/>
      <w:bookmarkStart w:id="7969" w:name="_Toc153625645"/>
      <w:bookmarkStart w:id="7970" w:name="_Toc185505878"/>
      <w:bookmarkStart w:id="7971" w:name="_Toc212046407"/>
      <w:r w:rsidRPr="000A0A5F">
        <w:t>5.9.2.3.2</w:t>
      </w:r>
      <w:r w:rsidRPr="000A0A5F">
        <w:tab/>
        <w:t>Simple data types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50"/>
      </w:pPr>
      <w:bookmarkStart w:id="7972" w:name="_Toc11247686"/>
      <w:bookmarkStart w:id="7973" w:name="_Toc27044825"/>
      <w:bookmarkStart w:id="7974" w:name="_Toc36033867"/>
      <w:bookmarkStart w:id="7975" w:name="_Toc45132013"/>
      <w:bookmarkStart w:id="7976" w:name="_Toc49776298"/>
      <w:bookmarkStart w:id="7977" w:name="_Toc51747218"/>
      <w:bookmarkStart w:id="7978" w:name="_Toc66360788"/>
      <w:bookmarkStart w:id="7979" w:name="_Toc68105293"/>
      <w:bookmarkStart w:id="7980" w:name="_Toc74755923"/>
      <w:bookmarkStart w:id="7981" w:name="_Toc105674799"/>
      <w:bookmarkStart w:id="7982" w:name="_Toc130502859"/>
      <w:bookmarkStart w:id="7983" w:name="_Toc153625646"/>
      <w:bookmarkStart w:id="7984" w:name="_Toc185505879"/>
      <w:bookmarkStart w:id="7985" w:name="_Toc212046408"/>
      <w:r w:rsidRPr="000A0A5F">
        <w:t>5.9.2.3.3</w:t>
      </w:r>
      <w:r w:rsidRPr="000A0A5F">
        <w:tab/>
        <w:t xml:space="preserve">Enumeration: </w:t>
      </w:r>
      <w:r w:rsidRPr="000A0A5F">
        <w:rPr>
          <w:rFonts w:eastAsia="Times New Roman"/>
        </w:rPr>
        <w:t>CongestionType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30"/>
      </w:pPr>
      <w:bookmarkStart w:id="7986" w:name="_Toc11247687"/>
      <w:bookmarkStart w:id="7987" w:name="_Toc27044826"/>
      <w:bookmarkStart w:id="7988" w:name="_Toc36033868"/>
      <w:bookmarkStart w:id="7989" w:name="_Toc45132014"/>
      <w:bookmarkStart w:id="7990" w:name="_Toc49776299"/>
      <w:bookmarkStart w:id="7991" w:name="_Toc51747219"/>
      <w:bookmarkStart w:id="7992" w:name="_Toc66360789"/>
      <w:bookmarkStart w:id="7993" w:name="_Toc68105294"/>
      <w:bookmarkStart w:id="7994" w:name="_Toc74755924"/>
      <w:bookmarkStart w:id="7995" w:name="_Toc105674800"/>
      <w:bookmarkStart w:id="7996" w:name="_Toc130502860"/>
      <w:bookmarkStart w:id="7997" w:name="_Toc153625647"/>
      <w:bookmarkStart w:id="7998" w:name="_Toc185505880"/>
      <w:bookmarkStart w:id="7999" w:name="_Toc212046409"/>
      <w:r w:rsidRPr="000A0A5F">
        <w:t>5.9.3</w:t>
      </w:r>
      <w:r w:rsidRPr="000A0A5F">
        <w:tab/>
        <w:t>Resource structure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44986B3" w14:textId="77777777" w:rsidR="00CB0DD7" w:rsidRPr="000A0A5F" w:rsidRDefault="00CB0DD7">
      <w:pPr>
        <w:pStyle w:val="40"/>
      </w:pPr>
      <w:bookmarkStart w:id="8000" w:name="_Toc11247688"/>
      <w:bookmarkStart w:id="8001" w:name="_Toc27044827"/>
      <w:bookmarkStart w:id="8002" w:name="_Toc36033869"/>
      <w:bookmarkStart w:id="8003" w:name="_Toc45132015"/>
      <w:bookmarkStart w:id="8004" w:name="_Toc49776300"/>
      <w:bookmarkStart w:id="8005" w:name="_Toc51747220"/>
      <w:bookmarkStart w:id="8006" w:name="_Toc66360790"/>
      <w:bookmarkStart w:id="8007" w:name="_Toc68105295"/>
      <w:bookmarkStart w:id="8008" w:name="_Toc74755925"/>
      <w:bookmarkStart w:id="8009" w:name="_Toc105674801"/>
      <w:bookmarkStart w:id="8010" w:name="_Toc130502861"/>
      <w:bookmarkStart w:id="8011" w:name="_Toc153625648"/>
      <w:bookmarkStart w:id="8012" w:name="_Toc185505881"/>
      <w:bookmarkStart w:id="8013" w:name="_Toc212046410"/>
      <w:r w:rsidRPr="000A0A5F">
        <w:t>5.9.3.1</w:t>
      </w:r>
      <w:r w:rsidRPr="000A0A5F">
        <w:tab/>
        <w:t>General</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40"/>
      </w:pPr>
      <w:bookmarkStart w:id="8014" w:name="_Toc11247689"/>
      <w:bookmarkStart w:id="8015" w:name="_Toc27044828"/>
      <w:bookmarkStart w:id="8016" w:name="_Toc36033870"/>
      <w:bookmarkStart w:id="8017" w:name="_Toc45132016"/>
      <w:bookmarkStart w:id="8018" w:name="_Toc49776301"/>
      <w:bookmarkStart w:id="8019" w:name="_Toc51747221"/>
      <w:bookmarkStart w:id="8020" w:name="_Toc66360791"/>
      <w:bookmarkStart w:id="8021" w:name="_Toc68105296"/>
      <w:bookmarkStart w:id="8022" w:name="_Toc74755926"/>
      <w:bookmarkStart w:id="8023" w:name="_Toc105674802"/>
      <w:bookmarkStart w:id="8024" w:name="_Toc130502862"/>
      <w:bookmarkStart w:id="8025" w:name="_Toc153625649"/>
      <w:bookmarkStart w:id="8026" w:name="_Toc185505882"/>
      <w:bookmarkStart w:id="8027" w:name="_Toc212046411"/>
      <w:r w:rsidRPr="000A0A5F">
        <w:t>5.9.3.2</w:t>
      </w:r>
      <w:r w:rsidRPr="000A0A5F">
        <w:tab/>
        <w:t>Resource: Network Status Reporting Subscriptions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1874C8" w14:textId="77777777" w:rsidR="00CB0DD7" w:rsidRPr="000A0A5F" w:rsidRDefault="00CB0DD7">
      <w:pPr>
        <w:pStyle w:val="50"/>
      </w:pPr>
      <w:bookmarkStart w:id="8028" w:name="_Toc11247690"/>
      <w:bookmarkStart w:id="8029" w:name="_Toc27044829"/>
      <w:bookmarkStart w:id="8030" w:name="_Toc36033871"/>
      <w:bookmarkStart w:id="8031" w:name="_Toc45132017"/>
      <w:bookmarkStart w:id="8032" w:name="_Toc49776302"/>
      <w:bookmarkStart w:id="8033" w:name="_Toc51747222"/>
      <w:bookmarkStart w:id="8034" w:name="_Toc66360792"/>
      <w:bookmarkStart w:id="8035" w:name="_Toc68105297"/>
      <w:bookmarkStart w:id="8036" w:name="_Toc74755927"/>
      <w:bookmarkStart w:id="8037" w:name="_Toc105674803"/>
      <w:bookmarkStart w:id="8038" w:name="_Toc130502863"/>
      <w:bookmarkStart w:id="8039" w:name="_Toc153625650"/>
      <w:bookmarkStart w:id="8040" w:name="_Toc185505883"/>
      <w:bookmarkStart w:id="8041" w:name="_Toc212046412"/>
      <w:r w:rsidRPr="000A0A5F">
        <w:t>5.9.3.2.1</w:t>
      </w:r>
      <w:r w:rsidRPr="000A0A5F">
        <w:tab/>
        <w:t>Introduction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50"/>
      </w:pPr>
      <w:bookmarkStart w:id="8042" w:name="_Toc11247691"/>
      <w:bookmarkStart w:id="8043" w:name="_Toc27044830"/>
      <w:bookmarkStart w:id="8044" w:name="_Toc36033872"/>
      <w:bookmarkStart w:id="8045" w:name="_Toc45132018"/>
      <w:bookmarkStart w:id="8046" w:name="_Toc49776303"/>
      <w:bookmarkStart w:id="8047" w:name="_Toc51747223"/>
      <w:bookmarkStart w:id="8048" w:name="_Toc66360793"/>
      <w:bookmarkStart w:id="8049" w:name="_Toc68105298"/>
      <w:bookmarkStart w:id="8050" w:name="_Toc74755928"/>
      <w:bookmarkStart w:id="8051" w:name="_Toc105674804"/>
      <w:bookmarkStart w:id="8052" w:name="_Toc130502864"/>
      <w:bookmarkStart w:id="8053" w:name="_Toc153625651"/>
      <w:bookmarkStart w:id="8054" w:name="_Toc185505884"/>
      <w:bookmarkStart w:id="8055" w:name="_Toc212046413"/>
      <w:r w:rsidRPr="000A0A5F">
        <w:t>5.9.3.2.2</w:t>
      </w:r>
      <w:r w:rsidRPr="000A0A5F">
        <w:tab/>
        <w:t>Resource definition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50"/>
      </w:pPr>
      <w:bookmarkStart w:id="8056" w:name="_Toc11247692"/>
      <w:bookmarkStart w:id="8057" w:name="_Toc27044831"/>
      <w:bookmarkStart w:id="8058" w:name="_Toc36033873"/>
      <w:bookmarkStart w:id="8059" w:name="_Toc45132019"/>
      <w:bookmarkStart w:id="8060" w:name="_Toc49776304"/>
      <w:bookmarkStart w:id="8061" w:name="_Toc51747224"/>
      <w:bookmarkStart w:id="8062" w:name="_Toc66360794"/>
      <w:bookmarkStart w:id="8063" w:name="_Toc68105299"/>
      <w:bookmarkStart w:id="8064" w:name="_Toc74755929"/>
      <w:bookmarkStart w:id="8065" w:name="_Toc105674805"/>
      <w:bookmarkStart w:id="8066" w:name="_Toc130502865"/>
      <w:bookmarkStart w:id="8067" w:name="_Toc153625652"/>
      <w:bookmarkStart w:id="8068" w:name="_Toc185505885"/>
      <w:bookmarkStart w:id="8069" w:name="_Toc212046414"/>
      <w:r w:rsidRPr="000A0A5F">
        <w:t>5.9.3.2.3</w:t>
      </w:r>
      <w:r w:rsidRPr="000A0A5F">
        <w:tab/>
        <w:t>Resource methods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ACE029E" w14:textId="77777777" w:rsidR="00CB0DD7" w:rsidRPr="000A0A5F" w:rsidRDefault="00CB0DD7">
      <w:pPr>
        <w:pStyle w:val="6"/>
      </w:pPr>
      <w:bookmarkStart w:id="8070" w:name="_Toc11247693"/>
      <w:bookmarkStart w:id="8071" w:name="_Toc27044832"/>
      <w:bookmarkStart w:id="8072" w:name="_Toc36033874"/>
      <w:bookmarkStart w:id="8073" w:name="_Toc45132020"/>
      <w:bookmarkStart w:id="8074" w:name="_Toc49776305"/>
      <w:bookmarkStart w:id="8075" w:name="_Toc51747225"/>
      <w:bookmarkStart w:id="8076" w:name="_Toc66360795"/>
      <w:bookmarkStart w:id="8077" w:name="_Toc68105300"/>
      <w:bookmarkStart w:id="8078" w:name="_Toc74755930"/>
      <w:bookmarkStart w:id="8079" w:name="_Toc105674806"/>
      <w:bookmarkStart w:id="8080" w:name="_Toc130502866"/>
      <w:bookmarkStart w:id="8081" w:name="_Toc153625653"/>
      <w:bookmarkStart w:id="8082" w:name="_Toc185505886"/>
      <w:bookmarkStart w:id="8083" w:name="_Toc212046415"/>
      <w:r w:rsidRPr="000A0A5F">
        <w:t>5.9.3.2.3.1</w:t>
      </w:r>
      <w:r w:rsidRPr="000A0A5F">
        <w:tab/>
        <w:t>GET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pPr>
        <w:pStyle w:val="6"/>
      </w:pPr>
      <w:bookmarkStart w:id="8084" w:name="_Toc11247694"/>
      <w:bookmarkStart w:id="8085" w:name="_Toc27044833"/>
      <w:bookmarkStart w:id="8086" w:name="_Toc36033875"/>
      <w:bookmarkStart w:id="8087" w:name="_Toc45132021"/>
      <w:bookmarkStart w:id="8088" w:name="_Toc49776306"/>
      <w:bookmarkStart w:id="8089" w:name="_Toc51747226"/>
      <w:bookmarkStart w:id="8090" w:name="_Toc66360796"/>
      <w:bookmarkStart w:id="8091" w:name="_Toc68105301"/>
      <w:bookmarkStart w:id="8092" w:name="_Toc74755931"/>
      <w:bookmarkStart w:id="8093" w:name="_Toc105674807"/>
      <w:bookmarkStart w:id="8094" w:name="_Toc130502867"/>
      <w:bookmarkStart w:id="8095" w:name="_Toc153625654"/>
      <w:bookmarkStart w:id="8096" w:name="_Toc185505887"/>
      <w:bookmarkStart w:id="8097" w:name="_Toc212046416"/>
      <w:r w:rsidRPr="000A0A5F">
        <w:t>5.9.3.2.3.2</w:t>
      </w:r>
      <w:r w:rsidRPr="000A0A5F">
        <w:tab/>
        <w:t>PUT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pPr>
        <w:pStyle w:val="6"/>
      </w:pPr>
      <w:bookmarkStart w:id="8098" w:name="_Toc11247695"/>
      <w:bookmarkStart w:id="8099" w:name="_Toc27044834"/>
      <w:bookmarkStart w:id="8100" w:name="_Toc36033876"/>
      <w:bookmarkStart w:id="8101" w:name="_Toc45132022"/>
      <w:bookmarkStart w:id="8102" w:name="_Toc49776307"/>
      <w:bookmarkStart w:id="8103" w:name="_Toc51747227"/>
      <w:bookmarkStart w:id="8104" w:name="_Toc66360797"/>
      <w:bookmarkStart w:id="8105" w:name="_Toc68105302"/>
      <w:bookmarkStart w:id="8106" w:name="_Toc74755932"/>
      <w:bookmarkStart w:id="8107" w:name="_Toc105674808"/>
      <w:bookmarkStart w:id="8108" w:name="_Toc130502868"/>
      <w:bookmarkStart w:id="8109" w:name="_Toc153625655"/>
      <w:bookmarkStart w:id="8110" w:name="_Toc185505888"/>
      <w:bookmarkStart w:id="8111" w:name="_Toc212046417"/>
      <w:r w:rsidRPr="000A0A5F">
        <w:t>5.9.3.2.3.3</w:t>
      </w:r>
      <w:r w:rsidRPr="000A0A5F">
        <w:tab/>
        <w:t>PATCH</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pPr>
        <w:pStyle w:val="6"/>
      </w:pPr>
      <w:bookmarkStart w:id="8112" w:name="_Toc11247696"/>
      <w:bookmarkStart w:id="8113" w:name="_Toc27044835"/>
      <w:bookmarkStart w:id="8114" w:name="_Toc36033877"/>
      <w:bookmarkStart w:id="8115" w:name="_Toc45132023"/>
      <w:bookmarkStart w:id="8116" w:name="_Toc49776308"/>
      <w:bookmarkStart w:id="8117" w:name="_Toc51747228"/>
      <w:bookmarkStart w:id="8118" w:name="_Toc66360798"/>
      <w:bookmarkStart w:id="8119" w:name="_Toc68105303"/>
      <w:bookmarkStart w:id="8120" w:name="_Toc74755933"/>
      <w:bookmarkStart w:id="8121" w:name="_Toc105674809"/>
      <w:bookmarkStart w:id="8122" w:name="_Toc130502869"/>
      <w:bookmarkStart w:id="8123" w:name="_Toc153625656"/>
      <w:bookmarkStart w:id="8124" w:name="_Toc185505889"/>
      <w:bookmarkStart w:id="8125" w:name="_Toc212046418"/>
      <w:r w:rsidRPr="000A0A5F">
        <w:t>5.9.3.2.3.4</w:t>
      </w:r>
      <w:r w:rsidRPr="000A0A5F">
        <w:tab/>
        <w:t>POST</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pPr>
        <w:pStyle w:val="6"/>
      </w:pPr>
      <w:bookmarkStart w:id="8126" w:name="_Toc11247697"/>
      <w:bookmarkStart w:id="8127" w:name="_Toc27044836"/>
      <w:bookmarkStart w:id="8128" w:name="_Toc36033878"/>
      <w:bookmarkStart w:id="8129" w:name="_Toc45132024"/>
      <w:bookmarkStart w:id="8130" w:name="_Toc49776309"/>
      <w:bookmarkStart w:id="8131" w:name="_Toc51747229"/>
      <w:bookmarkStart w:id="8132" w:name="_Toc66360799"/>
      <w:bookmarkStart w:id="8133" w:name="_Toc68105304"/>
      <w:bookmarkStart w:id="8134" w:name="_Toc74755934"/>
      <w:bookmarkStart w:id="8135" w:name="_Toc105674810"/>
      <w:bookmarkStart w:id="8136" w:name="_Toc130502870"/>
      <w:bookmarkStart w:id="8137" w:name="_Toc153625657"/>
      <w:bookmarkStart w:id="8138" w:name="_Toc185505890"/>
      <w:bookmarkStart w:id="8139" w:name="_Toc212046419"/>
      <w:r w:rsidRPr="000A0A5F">
        <w:t>5.9.3.2.3.5</w:t>
      </w:r>
      <w:r w:rsidRPr="000A0A5F">
        <w:tab/>
        <w:t>DELETE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40"/>
      </w:pPr>
      <w:bookmarkStart w:id="8140" w:name="_Toc11247698"/>
      <w:bookmarkStart w:id="8141" w:name="_Toc27044837"/>
      <w:bookmarkStart w:id="8142" w:name="_Toc36033879"/>
      <w:bookmarkStart w:id="8143" w:name="_Toc45132025"/>
      <w:bookmarkStart w:id="8144" w:name="_Toc49776310"/>
      <w:bookmarkStart w:id="8145" w:name="_Toc51747230"/>
      <w:bookmarkStart w:id="8146" w:name="_Toc66360800"/>
      <w:bookmarkStart w:id="8147" w:name="_Toc68105305"/>
      <w:bookmarkStart w:id="8148" w:name="_Toc74755935"/>
      <w:bookmarkStart w:id="8149" w:name="_Toc105674811"/>
      <w:bookmarkStart w:id="8150" w:name="_Toc130502871"/>
      <w:bookmarkStart w:id="8151" w:name="_Toc153625658"/>
      <w:bookmarkStart w:id="8152" w:name="_Toc185505891"/>
      <w:bookmarkStart w:id="8153" w:name="_Toc212046420"/>
      <w:r w:rsidRPr="000A0A5F">
        <w:t>5.9.3.3</w:t>
      </w:r>
      <w:r w:rsidRPr="000A0A5F">
        <w:tab/>
        <w:t>Resource: Individual Network Status Reporting Subscription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488197B2" w14:textId="77777777" w:rsidR="00CB0DD7" w:rsidRPr="000A0A5F" w:rsidRDefault="00CB0DD7">
      <w:pPr>
        <w:pStyle w:val="50"/>
      </w:pPr>
      <w:bookmarkStart w:id="8154" w:name="_Toc11247699"/>
      <w:bookmarkStart w:id="8155" w:name="_Toc27044838"/>
      <w:bookmarkStart w:id="8156" w:name="_Toc36033880"/>
      <w:bookmarkStart w:id="8157" w:name="_Toc45132026"/>
      <w:bookmarkStart w:id="8158" w:name="_Toc49776311"/>
      <w:bookmarkStart w:id="8159" w:name="_Toc51747231"/>
      <w:bookmarkStart w:id="8160" w:name="_Toc66360801"/>
      <w:bookmarkStart w:id="8161" w:name="_Toc68105306"/>
      <w:bookmarkStart w:id="8162" w:name="_Toc74755936"/>
      <w:bookmarkStart w:id="8163" w:name="_Toc105674812"/>
      <w:bookmarkStart w:id="8164" w:name="_Toc130502872"/>
      <w:bookmarkStart w:id="8165" w:name="_Toc153625659"/>
      <w:bookmarkStart w:id="8166" w:name="_Toc185505892"/>
      <w:bookmarkStart w:id="8167" w:name="_Toc212046421"/>
      <w:r w:rsidRPr="000A0A5F">
        <w:t>5.9.3.3.1</w:t>
      </w:r>
      <w:r w:rsidRPr="000A0A5F">
        <w:tab/>
        <w:t>Introduction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50"/>
      </w:pPr>
      <w:bookmarkStart w:id="8168" w:name="_Toc11247700"/>
      <w:bookmarkStart w:id="8169" w:name="_Toc27044839"/>
      <w:bookmarkStart w:id="8170" w:name="_Toc36033881"/>
      <w:bookmarkStart w:id="8171" w:name="_Toc45132027"/>
      <w:bookmarkStart w:id="8172" w:name="_Toc49776312"/>
      <w:bookmarkStart w:id="8173" w:name="_Toc51747232"/>
      <w:bookmarkStart w:id="8174" w:name="_Toc66360802"/>
      <w:bookmarkStart w:id="8175" w:name="_Toc68105307"/>
      <w:bookmarkStart w:id="8176" w:name="_Toc74755937"/>
      <w:bookmarkStart w:id="8177" w:name="_Toc105674813"/>
      <w:bookmarkStart w:id="8178" w:name="_Toc130502873"/>
      <w:bookmarkStart w:id="8179" w:name="_Toc153625660"/>
      <w:bookmarkStart w:id="8180" w:name="_Toc185505893"/>
      <w:bookmarkStart w:id="8181" w:name="_Toc212046422"/>
      <w:r w:rsidRPr="000A0A5F">
        <w:t>5.9.3.3.2</w:t>
      </w:r>
      <w:r w:rsidRPr="000A0A5F">
        <w:tab/>
        <w:t>Resource definition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50"/>
      </w:pPr>
      <w:bookmarkStart w:id="8182" w:name="_Toc11247701"/>
      <w:bookmarkStart w:id="8183" w:name="_Toc27044840"/>
      <w:bookmarkStart w:id="8184" w:name="_Toc36033882"/>
      <w:bookmarkStart w:id="8185" w:name="_Toc45132028"/>
      <w:bookmarkStart w:id="8186" w:name="_Toc49776313"/>
      <w:bookmarkStart w:id="8187" w:name="_Toc51747233"/>
      <w:bookmarkStart w:id="8188" w:name="_Toc66360803"/>
      <w:bookmarkStart w:id="8189" w:name="_Toc68105308"/>
      <w:bookmarkStart w:id="8190" w:name="_Toc74755938"/>
      <w:bookmarkStart w:id="8191" w:name="_Toc105674814"/>
      <w:bookmarkStart w:id="8192" w:name="_Toc130502874"/>
      <w:bookmarkStart w:id="8193" w:name="_Toc153625661"/>
      <w:bookmarkStart w:id="8194" w:name="_Toc185505894"/>
      <w:bookmarkStart w:id="8195" w:name="_Toc212046423"/>
      <w:r w:rsidRPr="000A0A5F">
        <w:t>5.9.3.3.3</w:t>
      </w:r>
      <w:r w:rsidRPr="000A0A5F">
        <w:tab/>
        <w:t>Resource methods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DF4392C" w14:textId="77777777" w:rsidR="00CB0DD7" w:rsidRPr="000A0A5F" w:rsidRDefault="00CB0DD7">
      <w:pPr>
        <w:pStyle w:val="6"/>
      </w:pPr>
      <w:bookmarkStart w:id="8196" w:name="_Toc11247702"/>
      <w:bookmarkStart w:id="8197" w:name="_Toc27044841"/>
      <w:bookmarkStart w:id="8198" w:name="_Toc36033883"/>
      <w:bookmarkStart w:id="8199" w:name="_Toc45132029"/>
      <w:bookmarkStart w:id="8200" w:name="_Toc49776314"/>
      <w:bookmarkStart w:id="8201" w:name="_Toc51747234"/>
      <w:bookmarkStart w:id="8202" w:name="_Toc66360804"/>
      <w:bookmarkStart w:id="8203" w:name="_Toc68105309"/>
      <w:bookmarkStart w:id="8204" w:name="_Toc74755939"/>
      <w:bookmarkStart w:id="8205" w:name="_Toc105674815"/>
      <w:bookmarkStart w:id="8206" w:name="_Toc130502875"/>
      <w:bookmarkStart w:id="8207" w:name="_Toc153625662"/>
      <w:bookmarkStart w:id="8208" w:name="_Toc185505895"/>
      <w:bookmarkStart w:id="8209" w:name="_Toc212046424"/>
      <w:r w:rsidRPr="000A0A5F">
        <w:t>5.9.3.3.3.1</w:t>
      </w:r>
      <w:r w:rsidRPr="000A0A5F">
        <w:tab/>
        <w:t>GET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pPr>
        <w:pStyle w:val="6"/>
      </w:pPr>
      <w:bookmarkStart w:id="8210" w:name="_Toc11247703"/>
      <w:bookmarkStart w:id="8211" w:name="_Toc27044842"/>
      <w:bookmarkStart w:id="8212" w:name="_Toc36033884"/>
      <w:bookmarkStart w:id="8213" w:name="_Toc45132030"/>
      <w:bookmarkStart w:id="8214" w:name="_Toc49776315"/>
      <w:bookmarkStart w:id="8215" w:name="_Toc51747235"/>
      <w:bookmarkStart w:id="8216" w:name="_Toc66360805"/>
      <w:bookmarkStart w:id="8217" w:name="_Toc68105310"/>
      <w:bookmarkStart w:id="8218" w:name="_Toc74755940"/>
      <w:bookmarkStart w:id="8219" w:name="_Toc105674816"/>
      <w:bookmarkStart w:id="8220" w:name="_Toc130502876"/>
      <w:bookmarkStart w:id="8221" w:name="_Toc153625663"/>
      <w:bookmarkStart w:id="8222" w:name="_Toc185505896"/>
      <w:bookmarkStart w:id="8223" w:name="_Toc212046425"/>
      <w:r w:rsidRPr="000A0A5F">
        <w:t>5.9.3.3.3.2</w:t>
      </w:r>
      <w:r w:rsidRPr="000A0A5F">
        <w:tab/>
        <w:t>PUT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pPr>
        <w:pStyle w:val="6"/>
        <w:spacing w:before="240"/>
      </w:pPr>
      <w:bookmarkStart w:id="8224" w:name="_Toc11247704"/>
      <w:bookmarkStart w:id="8225" w:name="_Toc27044843"/>
      <w:bookmarkStart w:id="8226" w:name="_Toc36033885"/>
      <w:bookmarkStart w:id="8227" w:name="_Toc45132031"/>
      <w:bookmarkStart w:id="8228" w:name="_Toc49776316"/>
      <w:bookmarkStart w:id="8229" w:name="_Toc51747236"/>
      <w:bookmarkStart w:id="8230" w:name="_Toc66360806"/>
      <w:bookmarkStart w:id="8231" w:name="_Toc68105311"/>
      <w:bookmarkStart w:id="8232" w:name="_Toc74755941"/>
      <w:bookmarkStart w:id="8233" w:name="_Toc105674817"/>
      <w:bookmarkStart w:id="8234" w:name="_Toc130502877"/>
      <w:bookmarkStart w:id="8235" w:name="_Toc153625664"/>
      <w:bookmarkStart w:id="8236" w:name="_Toc185505897"/>
      <w:bookmarkStart w:id="8237" w:name="_Toc212046426"/>
      <w:r w:rsidRPr="000A0A5F">
        <w:t>5.9.3.3.3.3</w:t>
      </w:r>
      <w:r w:rsidRPr="000A0A5F">
        <w:tab/>
        <w:t>PATCH</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E4171CB" w14:textId="77777777" w:rsidR="00517DF6" w:rsidRPr="000A0A5F" w:rsidRDefault="00517DF6" w:rsidP="00517DF6">
      <w:pPr>
        <w:rPr>
          <w:lang w:eastAsia="zh-CN"/>
        </w:rPr>
      </w:pPr>
      <w:bookmarkStart w:id="8238" w:name="_Toc11247705"/>
      <w:bookmarkStart w:id="8239" w:name="_Toc27044844"/>
      <w:bookmarkStart w:id="8240" w:name="_Toc36033886"/>
      <w:bookmarkStart w:id="8241" w:name="_Toc45132032"/>
      <w:bookmarkStart w:id="8242" w:name="_Toc49776317"/>
      <w:bookmarkStart w:id="8243" w:name="_Toc51747237"/>
      <w:bookmarkStart w:id="8244" w:name="_Toc66360807"/>
      <w:bookmarkStart w:id="8245" w:name="_Toc68105312"/>
      <w:bookmarkStart w:id="8246"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pPr>
        <w:pStyle w:val="6"/>
      </w:pPr>
      <w:bookmarkStart w:id="8247" w:name="_Toc105674818"/>
      <w:bookmarkStart w:id="8248" w:name="_Toc130502878"/>
      <w:bookmarkStart w:id="8249" w:name="_Toc153625665"/>
      <w:bookmarkStart w:id="8250" w:name="_Toc185505898"/>
      <w:bookmarkStart w:id="8251" w:name="_Toc212046427"/>
      <w:r w:rsidRPr="000A0A5F">
        <w:t>5.9.3.3.3.4</w:t>
      </w:r>
      <w:r w:rsidRPr="000A0A5F">
        <w:tab/>
        <w:t>POST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pPr>
        <w:pStyle w:val="6"/>
      </w:pPr>
      <w:bookmarkStart w:id="8252" w:name="_Toc11247706"/>
      <w:bookmarkStart w:id="8253" w:name="_Toc27044845"/>
      <w:bookmarkStart w:id="8254" w:name="_Toc36033887"/>
      <w:bookmarkStart w:id="8255" w:name="_Toc45132033"/>
      <w:bookmarkStart w:id="8256" w:name="_Toc49776318"/>
      <w:bookmarkStart w:id="8257" w:name="_Toc51747238"/>
      <w:bookmarkStart w:id="8258" w:name="_Toc66360808"/>
      <w:bookmarkStart w:id="8259" w:name="_Toc68105313"/>
      <w:bookmarkStart w:id="8260" w:name="_Toc74755943"/>
      <w:bookmarkStart w:id="8261" w:name="_Toc105674819"/>
      <w:bookmarkStart w:id="8262" w:name="_Toc130502879"/>
      <w:bookmarkStart w:id="8263" w:name="_Toc153625666"/>
      <w:bookmarkStart w:id="8264" w:name="_Toc185505899"/>
      <w:bookmarkStart w:id="8265" w:name="_Toc212046428"/>
      <w:r w:rsidRPr="000A0A5F">
        <w:t>5.9.3.3.3.5</w:t>
      </w:r>
      <w:r w:rsidRPr="000A0A5F">
        <w:tab/>
        <w:t>DELETE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40"/>
      </w:pPr>
      <w:bookmarkStart w:id="8266" w:name="_Toc11247707"/>
      <w:bookmarkStart w:id="8267" w:name="_Toc27044846"/>
      <w:bookmarkStart w:id="8268" w:name="_Toc36033888"/>
      <w:bookmarkStart w:id="8269" w:name="_Toc45132034"/>
      <w:bookmarkStart w:id="8270" w:name="_Toc49776319"/>
      <w:bookmarkStart w:id="8271" w:name="_Toc51747239"/>
      <w:bookmarkStart w:id="8272" w:name="_Toc66360809"/>
      <w:bookmarkStart w:id="8273" w:name="_Toc68105314"/>
      <w:bookmarkStart w:id="8274" w:name="_Toc74755944"/>
      <w:bookmarkStart w:id="8275" w:name="_Toc105674820"/>
      <w:bookmarkStart w:id="8276" w:name="_Toc130502880"/>
      <w:bookmarkStart w:id="8277" w:name="_Toc153625667"/>
      <w:bookmarkStart w:id="8278" w:name="_Toc185505900"/>
      <w:bookmarkStart w:id="8279" w:name="_Toc212046429"/>
      <w:r w:rsidRPr="000A0A5F">
        <w:t>5.9.3.4</w:t>
      </w:r>
      <w:r w:rsidRPr="000A0A5F">
        <w:tab/>
        <w:t>Void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8CADCBD" w14:textId="77777777" w:rsidR="00CB0DD7" w:rsidRPr="000A0A5F" w:rsidRDefault="00CB0DD7">
      <w:pPr>
        <w:pStyle w:val="30"/>
      </w:pPr>
      <w:bookmarkStart w:id="8280" w:name="_Toc66360810"/>
      <w:bookmarkStart w:id="8281" w:name="_Toc68105315"/>
      <w:bookmarkStart w:id="8282" w:name="_Toc74755945"/>
      <w:bookmarkStart w:id="8283" w:name="_Toc105674821"/>
      <w:bookmarkStart w:id="8284" w:name="_Toc130502881"/>
      <w:bookmarkStart w:id="8285" w:name="_Toc153625668"/>
      <w:bookmarkStart w:id="8286" w:name="_Toc185505901"/>
      <w:bookmarkStart w:id="8287" w:name="_Toc212046430"/>
      <w:r w:rsidRPr="000A0A5F">
        <w:t>5.9.</w:t>
      </w:r>
      <w:r w:rsidR="00790FC9" w:rsidRPr="000A0A5F">
        <w:t>3A</w:t>
      </w:r>
      <w:r w:rsidRPr="000A0A5F">
        <w:tab/>
        <w:t>Notifications</w:t>
      </w:r>
      <w:bookmarkEnd w:id="8280"/>
      <w:bookmarkEnd w:id="8281"/>
      <w:bookmarkEnd w:id="8282"/>
      <w:bookmarkEnd w:id="8283"/>
      <w:bookmarkEnd w:id="8284"/>
      <w:bookmarkEnd w:id="8285"/>
      <w:bookmarkEnd w:id="8286"/>
      <w:bookmarkEnd w:id="8287"/>
    </w:p>
    <w:p w14:paraId="798332DF" w14:textId="77777777" w:rsidR="00CB0DD7" w:rsidRPr="000A0A5F" w:rsidRDefault="00CB0DD7">
      <w:pPr>
        <w:pStyle w:val="40"/>
      </w:pPr>
      <w:bookmarkStart w:id="8288" w:name="_Toc66360811"/>
      <w:bookmarkStart w:id="8289" w:name="_Toc68105316"/>
      <w:bookmarkStart w:id="8290" w:name="_Toc74755946"/>
      <w:bookmarkStart w:id="8291" w:name="_Toc105674822"/>
      <w:bookmarkStart w:id="8292" w:name="_Toc130502882"/>
      <w:bookmarkStart w:id="8293" w:name="_Toc153625669"/>
      <w:bookmarkStart w:id="8294" w:name="_Toc185505902"/>
      <w:bookmarkStart w:id="8295" w:name="_Toc212046431"/>
      <w:r w:rsidRPr="000A0A5F">
        <w:t>5.9.</w:t>
      </w:r>
      <w:r w:rsidR="00790FC9" w:rsidRPr="000A0A5F">
        <w:t>3A</w:t>
      </w:r>
      <w:r w:rsidRPr="000A0A5F">
        <w:t>.1</w:t>
      </w:r>
      <w:r w:rsidRPr="000A0A5F">
        <w:tab/>
        <w:t>General</w:t>
      </w:r>
      <w:bookmarkEnd w:id="8288"/>
      <w:bookmarkEnd w:id="8289"/>
      <w:bookmarkEnd w:id="8290"/>
      <w:bookmarkEnd w:id="8291"/>
      <w:bookmarkEnd w:id="8292"/>
      <w:bookmarkEnd w:id="8293"/>
      <w:bookmarkEnd w:id="8294"/>
      <w:bookmarkEnd w:id="8295"/>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40"/>
      </w:pPr>
      <w:bookmarkStart w:id="8296" w:name="_Toc66360812"/>
      <w:bookmarkStart w:id="8297" w:name="_Toc68105317"/>
      <w:bookmarkStart w:id="8298" w:name="_Toc74755947"/>
      <w:bookmarkStart w:id="8299" w:name="_Toc105674823"/>
      <w:bookmarkStart w:id="8300" w:name="_Toc130502883"/>
      <w:bookmarkStart w:id="8301" w:name="_Toc153625670"/>
      <w:bookmarkStart w:id="8302" w:name="_Toc185505903"/>
      <w:bookmarkStart w:id="8303" w:name="_Toc212046432"/>
      <w:r w:rsidRPr="000A0A5F">
        <w:lastRenderedPageBreak/>
        <w:t>5.9.</w:t>
      </w:r>
      <w:r w:rsidR="00790FC9" w:rsidRPr="000A0A5F">
        <w:t>3A</w:t>
      </w:r>
      <w:r w:rsidRPr="000A0A5F">
        <w:t>.2</w:t>
      </w:r>
      <w:r w:rsidRPr="000A0A5F">
        <w:tab/>
        <w:t>Network Status Reporting Notification</w:t>
      </w:r>
      <w:bookmarkEnd w:id="8296"/>
      <w:bookmarkEnd w:id="8297"/>
      <w:bookmarkEnd w:id="8298"/>
      <w:bookmarkEnd w:id="8299"/>
      <w:bookmarkEnd w:id="8300"/>
      <w:bookmarkEnd w:id="8301"/>
      <w:bookmarkEnd w:id="8302"/>
      <w:bookmarkEnd w:id="8303"/>
    </w:p>
    <w:p w14:paraId="55A4E7FC" w14:textId="77777777" w:rsidR="00CB0DD7" w:rsidRPr="000A0A5F" w:rsidRDefault="00CB0DD7">
      <w:pPr>
        <w:pStyle w:val="50"/>
        <w:rPr>
          <w:noProof/>
        </w:rPr>
      </w:pPr>
      <w:bookmarkStart w:id="8304" w:name="_Toc66360813"/>
      <w:bookmarkStart w:id="8305" w:name="_Toc68105318"/>
      <w:bookmarkStart w:id="8306" w:name="_Toc74755948"/>
      <w:bookmarkStart w:id="8307" w:name="_Toc105674824"/>
      <w:bookmarkStart w:id="8308" w:name="_Toc130502884"/>
      <w:bookmarkStart w:id="8309" w:name="_Toc153625671"/>
      <w:bookmarkStart w:id="8310" w:name="_Toc185505904"/>
      <w:bookmarkStart w:id="8311" w:name="_Toc212046433"/>
      <w:r w:rsidRPr="000A0A5F">
        <w:t>5.9.</w:t>
      </w:r>
      <w:r w:rsidR="00790FC9" w:rsidRPr="000A0A5F">
        <w:t>3A</w:t>
      </w:r>
      <w:r w:rsidRPr="000A0A5F">
        <w:t>.2</w:t>
      </w:r>
      <w:r w:rsidRPr="000A0A5F">
        <w:rPr>
          <w:noProof/>
        </w:rPr>
        <w:t>.1</w:t>
      </w:r>
      <w:r w:rsidRPr="000A0A5F">
        <w:rPr>
          <w:noProof/>
        </w:rPr>
        <w:tab/>
        <w:t>Description</w:t>
      </w:r>
      <w:bookmarkEnd w:id="8304"/>
      <w:bookmarkEnd w:id="8305"/>
      <w:bookmarkEnd w:id="8306"/>
      <w:bookmarkEnd w:id="8307"/>
      <w:bookmarkEnd w:id="8308"/>
      <w:bookmarkEnd w:id="8309"/>
      <w:bookmarkEnd w:id="8310"/>
      <w:bookmarkEnd w:id="8311"/>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50"/>
        <w:rPr>
          <w:noProof/>
        </w:rPr>
      </w:pPr>
      <w:bookmarkStart w:id="8312" w:name="_Toc66360814"/>
      <w:bookmarkStart w:id="8313" w:name="_Toc68105319"/>
      <w:bookmarkStart w:id="8314" w:name="_Toc74755949"/>
      <w:bookmarkStart w:id="8315" w:name="_Toc105674825"/>
      <w:bookmarkStart w:id="8316" w:name="_Toc130502885"/>
      <w:bookmarkStart w:id="8317" w:name="_Toc153625672"/>
      <w:bookmarkStart w:id="8318" w:name="_Toc185505905"/>
      <w:bookmarkStart w:id="8319" w:name="_Toc212046434"/>
      <w:r w:rsidRPr="000A0A5F">
        <w:t>5.9.</w:t>
      </w:r>
      <w:r w:rsidR="00790FC9" w:rsidRPr="000A0A5F">
        <w:t>3A</w:t>
      </w:r>
      <w:r w:rsidRPr="000A0A5F">
        <w:t>.2</w:t>
      </w:r>
      <w:r w:rsidRPr="000A0A5F">
        <w:rPr>
          <w:noProof/>
        </w:rPr>
        <w:t>.2</w:t>
      </w:r>
      <w:r w:rsidRPr="000A0A5F">
        <w:rPr>
          <w:noProof/>
        </w:rPr>
        <w:tab/>
        <w:t>Target URI</w:t>
      </w:r>
      <w:bookmarkEnd w:id="8312"/>
      <w:bookmarkEnd w:id="8313"/>
      <w:bookmarkEnd w:id="8314"/>
      <w:bookmarkEnd w:id="8315"/>
      <w:bookmarkEnd w:id="8316"/>
      <w:bookmarkEnd w:id="8317"/>
      <w:bookmarkEnd w:id="8318"/>
      <w:bookmarkEnd w:id="8319"/>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50"/>
        <w:rPr>
          <w:noProof/>
        </w:rPr>
      </w:pPr>
      <w:bookmarkStart w:id="8320" w:name="_Toc66360815"/>
      <w:bookmarkStart w:id="8321" w:name="_Toc68105320"/>
      <w:bookmarkStart w:id="8322" w:name="_Toc74755950"/>
      <w:bookmarkStart w:id="8323" w:name="_Toc105674826"/>
      <w:bookmarkStart w:id="8324" w:name="_Toc130502886"/>
      <w:bookmarkStart w:id="8325" w:name="_Toc153625673"/>
      <w:bookmarkStart w:id="8326" w:name="_Toc185505906"/>
      <w:bookmarkStart w:id="8327" w:name="_Toc212046435"/>
      <w:r w:rsidRPr="000A0A5F">
        <w:t>5.9.</w:t>
      </w:r>
      <w:r w:rsidR="00790FC9" w:rsidRPr="000A0A5F">
        <w:t>3A</w:t>
      </w:r>
      <w:r w:rsidRPr="000A0A5F">
        <w:t>.2</w:t>
      </w:r>
      <w:r w:rsidRPr="000A0A5F">
        <w:rPr>
          <w:noProof/>
        </w:rPr>
        <w:t>.3</w:t>
      </w:r>
      <w:r w:rsidRPr="000A0A5F">
        <w:rPr>
          <w:noProof/>
        </w:rPr>
        <w:tab/>
        <w:t>Standard Methods</w:t>
      </w:r>
      <w:bookmarkEnd w:id="8320"/>
      <w:bookmarkEnd w:id="8321"/>
      <w:bookmarkEnd w:id="8322"/>
      <w:bookmarkEnd w:id="8323"/>
      <w:bookmarkEnd w:id="8324"/>
      <w:bookmarkEnd w:id="8325"/>
      <w:bookmarkEnd w:id="8326"/>
      <w:bookmarkEnd w:id="8327"/>
    </w:p>
    <w:p w14:paraId="229ED933" w14:textId="77777777" w:rsidR="00CB0DD7" w:rsidRPr="000A0A5F" w:rsidRDefault="00CB0DD7">
      <w:pPr>
        <w:pStyle w:val="6"/>
        <w:rPr>
          <w:noProof/>
        </w:rPr>
      </w:pPr>
      <w:bookmarkStart w:id="8328" w:name="_Toc66360816"/>
      <w:bookmarkStart w:id="8329" w:name="_Toc68105321"/>
      <w:bookmarkStart w:id="8330" w:name="_Toc74755951"/>
      <w:bookmarkStart w:id="8331" w:name="_Toc105674827"/>
      <w:bookmarkStart w:id="8332" w:name="_Toc130502887"/>
      <w:bookmarkStart w:id="8333" w:name="_Toc153625674"/>
      <w:bookmarkStart w:id="8334" w:name="_Toc185505907"/>
      <w:bookmarkStart w:id="8335" w:name="_Toc212046436"/>
      <w:r w:rsidRPr="000A0A5F">
        <w:t>5.9.</w:t>
      </w:r>
      <w:r w:rsidR="00790FC9" w:rsidRPr="000A0A5F">
        <w:t>3A</w:t>
      </w:r>
      <w:r w:rsidRPr="000A0A5F">
        <w:t>.2.3</w:t>
      </w:r>
      <w:r w:rsidRPr="000A0A5F">
        <w:rPr>
          <w:noProof/>
        </w:rPr>
        <w:t>.1</w:t>
      </w:r>
      <w:r w:rsidRPr="000A0A5F">
        <w:rPr>
          <w:noProof/>
        </w:rPr>
        <w:tab/>
      </w:r>
      <w:r w:rsidRPr="000A0A5F">
        <w:t>Notification via POST</w:t>
      </w:r>
      <w:bookmarkEnd w:id="8328"/>
      <w:bookmarkEnd w:id="8329"/>
      <w:bookmarkEnd w:id="8330"/>
      <w:bookmarkEnd w:id="8331"/>
      <w:bookmarkEnd w:id="8332"/>
      <w:bookmarkEnd w:id="8333"/>
      <w:bookmarkEnd w:id="8334"/>
      <w:bookmarkEnd w:id="8335"/>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pPr>
        <w:pStyle w:val="6"/>
        <w:rPr>
          <w:noProof/>
        </w:rPr>
      </w:pPr>
      <w:bookmarkStart w:id="8336" w:name="_Toc66360817"/>
      <w:bookmarkStart w:id="8337" w:name="_Toc68105322"/>
      <w:bookmarkStart w:id="8338" w:name="_Toc74755952"/>
      <w:bookmarkStart w:id="8339" w:name="_Toc105674828"/>
      <w:bookmarkStart w:id="8340" w:name="_Toc130502888"/>
      <w:bookmarkStart w:id="8341" w:name="_Toc153625675"/>
      <w:bookmarkStart w:id="8342" w:name="_Toc185505908"/>
      <w:bookmarkStart w:id="8343" w:name="_Toc212046437"/>
      <w:r w:rsidRPr="000A0A5F">
        <w:t>5.9.</w:t>
      </w:r>
      <w:r w:rsidR="00790FC9" w:rsidRPr="000A0A5F">
        <w:t>3A</w:t>
      </w:r>
      <w:r w:rsidRPr="000A0A5F">
        <w:t>.2.3</w:t>
      </w:r>
      <w:r w:rsidRPr="000A0A5F">
        <w:rPr>
          <w:noProof/>
        </w:rPr>
        <w:t>.2</w:t>
      </w:r>
      <w:r w:rsidRPr="000A0A5F">
        <w:rPr>
          <w:noProof/>
        </w:rPr>
        <w:tab/>
      </w:r>
      <w:r w:rsidRPr="000A0A5F">
        <w:t>Notification via Websocket</w:t>
      </w:r>
      <w:bookmarkEnd w:id="8336"/>
      <w:bookmarkEnd w:id="8337"/>
      <w:bookmarkEnd w:id="8338"/>
      <w:bookmarkEnd w:id="8339"/>
      <w:bookmarkEnd w:id="8340"/>
      <w:bookmarkEnd w:id="8341"/>
      <w:bookmarkEnd w:id="8342"/>
      <w:bookmarkEnd w:id="8343"/>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30"/>
      </w:pPr>
      <w:bookmarkStart w:id="8344" w:name="_Toc11247713"/>
      <w:bookmarkStart w:id="8345" w:name="_Toc27044852"/>
      <w:bookmarkStart w:id="8346" w:name="_Toc36033894"/>
      <w:bookmarkStart w:id="8347" w:name="_Toc45132040"/>
      <w:bookmarkStart w:id="8348" w:name="_Toc49776325"/>
      <w:bookmarkStart w:id="8349" w:name="_Toc51747245"/>
      <w:bookmarkStart w:id="8350" w:name="_Toc66360818"/>
      <w:bookmarkStart w:id="8351" w:name="_Toc68105323"/>
      <w:bookmarkStart w:id="8352" w:name="_Toc74755953"/>
      <w:bookmarkStart w:id="8353" w:name="_Toc105674829"/>
      <w:bookmarkStart w:id="8354" w:name="_Toc130502889"/>
      <w:bookmarkStart w:id="8355" w:name="_Toc153625676"/>
      <w:bookmarkStart w:id="8356" w:name="_Toc185505909"/>
      <w:bookmarkStart w:id="8357" w:name="_Toc212046438"/>
      <w:r w:rsidRPr="000A0A5F">
        <w:t>5.9.4</w:t>
      </w:r>
      <w:r w:rsidRPr="000A0A5F">
        <w:tab/>
        <w:t>Used Features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30"/>
      </w:pPr>
      <w:bookmarkStart w:id="8358" w:name="_Toc11247714"/>
      <w:bookmarkStart w:id="8359" w:name="_Toc27044853"/>
      <w:bookmarkStart w:id="8360" w:name="_Toc36033895"/>
      <w:bookmarkStart w:id="8361" w:name="_Toc45132041"/>
      <w:bookmarkStart w:id="8362" w:name="_Toc49776326"/>
      <w:bookmarkStart w:id="8363" w:name="_Toc51747246"/>
      <w:bookmarkStart w:id="8364" w:name="_Toc66360819"/>
      <w:bookmarkStart w:id="8365" w:name="_Toc68105324"/>
      <w:bookmarkStart w:id="8366" w:name="_Toc74755954"/>
      <w:bookmarkStart w:id="8367" w:name="_Toc105674830"/>
      <w:bookmarkStart w:id="8368" w:name="_Toc130502890"/>
      <w:bookmarkStart w:id="8369" w:name="_Toc153625677"/>
      <w:bookmarkStart w:id="8370" w:name="_Toc185505910"/>
      <w:bookmarkStart w:id="8371" w:name="_Toc212046439"/>
      <w:r w:rsidRPr="000A0A5F">
        <w:t>5.9.5</w:t>
      </w:r>
      <w:r w:rsidRPr="000A0A5F">
        <w:tab/>
        <w:t>Error handling</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10748BB" w14:textId="77777777" w:rsidR="00CB0DD7" w:rsidRPr="000A0A5F" w:rsidRDefault="00CB0DD7">
      <w:pPr>
        <w:pStyle w:val="40"/>
      </w:pPr>
      <w:bookmarkStart w:id="8372" w:name="_Toc11247715"/>
      <w:bookmarkStart w:id="8373" w:name="_Toc27044854"/>
      <w:bookmarkStart w:id="8374" w:name="_Toc36033896"/>
      <w:bookmarkStart w:id="8375" w:name="_Toc45132042"/>
      <w:bookmarkStart w:id="8376" w:name="_Toc49776327"/>
      <w:bookmarkStart w:id="8377" w:name="_Toc51747247"/>
      <w:bookmarkStart w:id="8378" w:name="_Toc66360820"/>
      <w:bookmarkStart w:id="8379" w:name="_Toc68105325"/>
      <w:bookmarkStart w:id="8380" w:name="_Toc74755955"/>
      <w:bookmarkStart w:id="8381" w:name="_Toc105674831"/>
      <w:bookmarkStart w:id="8382" w:name="_Toc130502891"/>
      <w:bookmarkStart w:id="8383" w:name="_Toc153625678"/>
      <w:bookmarkStart w:id="8384" w:name="_Toc185505911"/>
      <w:bookmarkStart w:id="8385" w:name="_Toc212046440"/>
      <w:r w:rsidRPr="000A0A5F">
        <w:t>5.9.5.1</w:t>
      </w:r>
      <w:r w:rsidRPr="000A0A5F">
        <w:tab/>
        <w:t>General</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40"/>
      </w:pPr>
      <w:bookmarkStart w:id="8386" w:name="_Toc11247716"/>
      <w:bookmarkStart w:id="8387" w:name="_Toc27044855"/>
      <w:bookmarkStart w:id="8388" w:name="_Toc36033897"/>
      <w:bookmarkStart w:id="8389" w:name="_Toc45132043"/>
      <w:bookmarkStart w:id="8390" w:name="_Toc49776328"/>
      <w:bookmarkStart w:id="8391" w:name="_Toc51747248"/>
      <w:bookmarkStart w:id="8392" w:name="_Toc66360821"/>
      <w:bookmarkStart w:id="8393" w:name="_Toc68105326"/>
      <w:bookmarkStart w:id="8394" w:name="_Toc74755956"/>
      <w:bookmarkStart w:id="8395" w:name="_Toc105674832"/>
      <w:bookmarkStart w:id="8396" w:name="_Toc130502892"/>
      <w:bookmarkStart w:id="8397" w:name="_Toc153625679"/>
      <w:bookmarkStart w:id="8398" w:name="_Toc185505912"/>
      <w:bookmarkStart w:id="8399" w:name="_Toc212046441"/>
      <w:r w:rsidRPr="000A0A5F">
        <w:t>5.9.5.2</w:t>
      </w:r>
      <w:r w:rsidRPr="000A0A5F">
        <w:tab/>
        <w:t>Protocol Errors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40"/>
      </w:pPr>
      <w:bookmarkStart w:id="8400" w:name="_Toc11247717"/>
      <w:bookmarkStart w:id="8401" w:name="_Toc27044856"/>
      <w:bookmarkStart w:id="8402" w:name="_Toc36033898"/>
      <w:bookmarkStart w:id="8403" w:name="_Toc45132044"/>
      <w:bookmarkStart w:id="8404" w:name="_Toc49776329"/>
      <w:bookmarkStart w:id="8405" w:name="_Toc51747249"/>
      <w:bookmarkStart w:id="8406" w:name="_Toc66360822"/>
      <w:bookmarkStart w:id="8407" w:name="_Toc68105327"/>
      <w:bookmarkStart w:id="8408" w:name="_Toc74755957"/>
      <w:bookmarkStart w:id="8409" w:name="_Toc105674833"/>
      <w:bookmarkStart w:id="8410" w:name="_Toc130502893"/>
      <w:bookmarkStart w:id="8411" w:name="_Toc153625680"/>
      <w:bookmarkStart w:id="8412" w:name="_Toc185505913"/>
      <w:bookmarkStart w:id="8413" w:name="_Toc212046442"/>
      <w:r w:rsidRPr="000A0A5F">
        <w:t>5.9.5.3</w:t>
      </w:r>
      <w:r w:rsidRPr="000A0A5F">
        <w:tab/>
        <w:t>Application Errors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2"/>
      </w:pPr>
      <w:bookmarkStart w:id="8414" w:name="_Toc11247718"/>
      <w:bookmarkStart w:id="8415" w:name="_Toc27044857"/>
      <w:bookmarkStart w:id="8416" w:name="_Toc36033899"/>
      <w:bookmarkStart w:id="8417" w:name="_Toc45132045"/>
      <w:bookmarkStart w:id="8418" w:name="_Toc49776330"/>
      <w:bookmarkStart w:id="8419" w:name="_Toc51747250"/>
      <w:bookmarkStart w:id="8420" w:name="_Toc66360823"/>
      <w:bookmarkStart w:id="8421" w:name="_Toc68105328"/>
      <w:bookmarkStart w:id="8422" w:name="_Toc74755958"/>
      <w:bookmarkStart w:id="8423" w:name="_Toc105674834"/>
      <w:bookmarkStart w:id="8424" w:name="_Toc130502894"/>
      <w:bookmarkStart w:id="8425" w:name="_Toc153625681"/>
      <w:bookmarkStart w:id="8426" w:name="_Toc185505914"/>
      <w:bookmarkStart w:id="8427" w:name="_Toc212046443"/>
      <w:r w:rsidRPr="000A0A5F">
        <w:lastRenderedPageBreak/>
        <w:t>5.10</w:t>
      </w:r>
      <w:r w:rsidRPr="000A0A5F">
        <w:tab/>
        <w:t>CpProvisioning API</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BBB95C4" w14:textId="77777777" w:rsidR="00CB0DD7" w:rsidRPr="000A0A5F" w:rsidRDefault="00CB0DD7">
      <w:pPr>
        <w:pStyle w:val="30"/>
      </w:pPr>
      <w:bookmarkStart w:id="8428" w:name="_Toc11247719"/>
      <w:bookmarkStart w:id="8429" w:name="_Toc27044858"/>
      <w:bookmarkStart w:id="8430" w:name="_Toc36033900"/>
      <w:bookmarkStart w:id="8431" w:name="_Toc45132046"/>
      <w:bookmarkStart w:id="8432" w:name="_Toc49776331"/>
      <w:bookmarkStart w:id="8433" w:name="_Toc51747251"/>
      <w:bookmarkStart w:id="8434" w:name="_Toc66360824"/>
      <w:bookmarkStart w:id="8435" w:name="_Toc68105329"/>
      <w:bookmarkStart w:id="8436" w:name="_Toc74755959"/>
      <w:bookmarkStart w:id="8437" w:name="_Toc105674835"/>
      <w:bookmarkStart w:id="8438" w:name="_Toc130502895"/>
      <w:bookmarkStart w:id="8439" w:name="_Toc153625682"/>
      <w:bookmarkStart w:id="8440" w:name="_Toc185505915"/>
      <w:bookmarkStart w:id="8441" w:name="_Toc212046444"/>
      <w:r w:rsidRPr="000A0A5F">
        <w:t>5.10.1</w:t>
      </w:r>
      <w:r w:rsidRPr="000A0A5F">
        <w:tab/>
        <w:t>Overview</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30"/>
      </w:pPr>
      <w:bookmarkStart w:id="8442" w:name="_Toc11247720"/>
      <w:bookmarkStart w:id="8443" w:name="_Toc27044859"/>
      <w:bookmarkStart w:id="8444" w:name="_Toc36033901"/>
      <w:bookmarkStart w:id="8445" w:name="_Toc45132047"/>
      <w:bookmarkStart w:id="8446" w:name="_Toc49776332"/>
      <w:bookmarkStart w:id="8447" w:name="_Toc51747252"/>
      <w:bookmarkStart w:id="8448" w:name="_Toc66360825"/>
      <w:bookmarkStart w:id="8449" w:name="_Toc68105330"/>
      <w:bookmarkStart w:id="8450" w:name="_Toc74755960"/>
      <w:bookmarkStart w:id="8451" w:name="_Toc105674836"/>
      <w:bookmarkStart w:id="8452" w:name="_Toc130502896"/>
      <w:bookmarkStart w:id="8453" w:name="_Toc153625683"/>
      <w:bookmarkStart w:id="8454" w:name="_Toc185505916"/>
      <w:bookmarkStart w:id="8455" w:name="_Toc212046445"/>
      <w:r w:rsidRPr="000A0A5F">
        <w:t>5.10.2</w:t>
      </w:r>
      <w:r w:rsidRPr="000A0A5F">
        <w:tab/>
        <w:t>Data model</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2361018B" w14:textId="77777777" w:rsidR="00CB0DD7" w:rsidRPr="000A0A5F" w:rsidRDefault="00CB0DD7">
      <w:pPr>
        <w:pStyle w:val="40"/>
      </w:pPr>
      <w:bookmarkStart w:id="8456" w:name="_Toc11247721"/>
      <w:bookmarkStart w:id="8457" w:name="_Toc27044860"/>
      <w:bookmarkStart w:id="8458" w:name="_Toc36033902"/>
      <w:bookmarkStart w:id="8459" w:name="_Toc45132048"/>
      <w:bookmarkStart w:id="8460" w:name="_Toc49776333"/>
      <w:bookmarkStart w:id="8461" w:name="_Toc51747253"/>
      <w:bookmarkStart w:id="8462" w:name="_Toc66360826"/>
      <w:bookmarkStart w:id="8463" w:name="_Toc68105331"/>
      <w:bookmarkStart w:id="8464" w:name="_Toc74755961"/>
      <w:bookmarkStart w:id="8465" w:name="_Toc105674837"/>
      <w:bookmarkStart w:id="8466" w:name="_Toc130502897"/>
      <w:bookmarkStart w:id="8467" w:name="_Toc153625684"/>
      <w:bookmarkStart w:id="8468" w:name="_Toc185505917"/>
      <w:bookmarkStart w:id="8469" w:name="_Toc212046446"/>
      <w:r w:rsidRPr="000A0A5F">
        <w:t>5.10.2.1</w:t>
      </w:r>
      <w:r w:rsidRPr="000A0A5F">
        <w:tab/>
        <w:t>Resource data types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5B84EDE3" w14:textId="77777777" w:rsidR="00CB0DD7" w:rsidRPr="000A0A5F" w:rsidRDefault="00CB0DD7">
      <w:pPr>
        <w:pStyle w:val="50"/>
      </w:pPr>
      <w:bookmarkStart w:id="8470" w:name="_Toc11247722"/>
      <w:bookmarkStart w:id="8471" w:name="_Toc27044861"/>
      <w:bookmarkStart w:id="8472" w:name="_Toc36033903"/>
      <w:bookmarkStart w:id="8473" w:name="_Toc45132049"/>
      <w:bookmarkStart w:id="8474" w:name="_Toc49776334"/>
      <w:bookmarkStart w:id="8475" w:name="_Toc51747254"/>
      <w:bookmarkStart w:id="8476" w:name="_Toc66360827"/>
      <w:bookmarkStart w:id="8477" w:name="_Toc68105332"/>
      <w:bookmarkStart w:id="8478" w:name="_Toc74755962"/>
      <w:bookmarkStart w:id="8479" w:name="_Toc105674838"/>
      <w:bookmarkStart w:id="8480" w:name="_Toc130502898"/>
      <w:bookmarkStart w:id="8481" w:name="_Toc153625685"/>
      <w:bookmarkStart w:id="8482" w:name="_Toc185505918"/>
      <w:bookmarkStart w:id="8483" w:name="_Toc212046447"/>
      <w:r w:rsidRPr="000A0A5F">
        <w:t>5.10.2.1.1</w:t>
      </w:r>
      <w:r w:rsidRPr="000A0A5F">
        <w:tab/>
        <w:t>Introduction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484" w:name="_Toc11247723"/>
      <w:bookmarkStart w:id="8485" w:name="_Toc27044862"/>
      <w:bookmarkStart w:id="8486" w:name="_Toc36033904"/>
      <w:bookmarkStart w:id="8487" w:name="_Toc45132050"/>
      <w:bookmarkStart w:id="8488" w:name="_Toc49776335"/>
      <w:bookmarkStart w:id="8489" w:name="_Toc51747255"/>
      <w:bookmarkStart w:id="8490" w:name="_Toc66360828"/>
      <w:bookmarkStart w:id="8491" w:name="_Toc68105333"/>
      <w:bookmarkStart w:id="8492"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50"/>
      </w:pPr>
      <w:bookmarkStart w:id="8493" w:name="_Toc105674839"/>
      <w:bookmarkStart w:id="8494" w:name="_Toc130502899"/>
      <w:bookmarkStart w:id="8495" w:name="_Toc153625686"/>
      <w:bookmarkStart w:id="8496" w:name="_Toc185505919"/>
      <w:bookmarkStart w:id="8497" w:name="_Toc212046448"/>
      <w:r w:rsidRPr="000A0A5F">
        <w:t>5.10.2.1.2</w:t>
      </w:r>
      <w:r w:rsidRPr="000A0A5F">
        <w:tab/>
        <w:t>Type: CpInfo</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CB0DD7" w:rsidRPr="000A0A5F" w14:paraId="45882C6B" w14:textId="77777777" w:rsidTr="00FF0AF8">
        <w:trPr>
          <w:jc w:val="center"/>
        </w:trPr>
        <w:tc>
          <w:tcPr>
            <w:tcW w:w="1948" w:type="dxa"/>
          </w:tcPr>
          <w:p w14:paraId="606A21DD" w14:textId="77777777" w:rsidR="00CB0DD7" w:rsidRPr="000A0A5F" w:rsidRDefault="00CB0DD7" w:rsidP="00705B0E">
            <w:pPr>
              <w:pStyle w:val="TAL"/>
              <w:rPr>
                <w:rFonts w:eastAsia="Times New Roman"/>
              </w:rPr>
            </w:pPr>
            <w:r w:rsidRPr="000A0A5F">
              <w:t>supportedFeatures</w:t>
            </w:r>
          </w:p>
        </w:tc>
        <w:tc>
          <w:tcPr>
            <w:tcW w:w="2126" w:type="dxa"/>
          </w:tcPr>
          <w:p w14:paraId="62A212CB" w14:textId="77777777" w:rsidR="00CB0DD7" w:rsidRPr="000A0A5F" w:rsidRDefault="00CB0DD7" w:rsidP="00705B0E">
            <w:pPr>
              <w:pStyle w:val="TAL"/>
              <w:rPr>
                <w:rFonts w:eastAsia="Times New Roman"/>
              </w:rPr>
            </w:pPr>
            <w:r w:rsidRPr="000A0A5F">
              <w:t>SupportedFeatures</w:t>
            </w:r>
          </w:p>
        </w:tc>
        <w:tc>
          <w:tcPr>
            <w:tcW w:w="1276" w:type="dxa"/>
          </w:tcPr>
          <w:p w14:paraId="7EB7EB15" w14:textId="77777777" w:rsidR="00CB0DD7" w:rsidRPr="000A0A5F" w:rsidRDefault="00CB0DD7" w:rsidP="00705B0E">
            <w:pPr>
              <w:pStyle w:val="TAL"/>
              <w:rPr>
                <w:rFonts w:eastAsia="Times New Roman"/>
              </w:rPr>
            </w:pPr>
            <w:r w:rsidRPr="000A0A5F">
              <w:t>0..1</w:t>
            </w:r>
          </w:p>
        </w:tc>
        <w:tc>
          <w:tcPr>
            <w:tcW w:w="2995" w:type="dxa"/>
          </w:tcPr>
          <w:p w14:paraId="70C26FB3" w14:textId="77777777" w:rsidR="00CB0DD7" w:rsidRPr="000A0A5F" w:rsidRDefault="00CB0DD7" w:rsidP="00705B0E">
            <w:pPr>
              <w:pStyle w:val="TAL"/>
            </w:pPr>
            <w:r w:rsidRPr="000A0A5F">
              <w:t>Used to negotiate the supported optional features of the API as described in clause 5.2.7.</w:t>
            </w:r>
          </w:p>
          <w:p w14:paraId="6E441598" w14:textId="77777777" w:rsidR="00CB0DD7" w:rsidRPr="000A0A5F" w:rsidRDefault="00CB0DD7" w:rsidP="00705B0E">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44FD53E4" w14:textId="77777777" w:rsidR="00CB0DD7" w:rsidRPr="000A0A5F" w:rsidRDefault="00CB0DD7" w:rsidP="00705B0E">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lastRenderedPageBreak/>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40"/>
      </w:pPr>
      <w:bookmarkStart w:id="8498" w:name="_Toc11247724"/>
      <w:bookmarkStart w:id="8499" w:name="_Toc27044863"/>
      <w:bookmarkStart w:id="8500" w:name="_Toc36033905"/>
      <w:bookmarkStart w:id="8501" w:name="_Toc45132051"/>
      <w:bookmarkStart w:id="8502" w:name="_Toc49776336"/>
      <w:bookmarkStart w:id="8503" w:name="_Toc51747256"/>
      <w:bookmarkStart w:id="8504" w:name="_Toc66360829"/>
      <w:bookmarkStart w:id="8505" w:name="_Toc68105334"/>
      <w:bookmarkStart w:id="8506" w:name="_Toc74755964"/>
      <w:bookmarkStart w:id="8507" w:name="_Toc105674840"/>
      <w:bookmarkStart w:id="8508" w:name="_Toc130502900"/>
      <w:bookmarkStart w:id="8509" w:name="_Toc153625687"/>
      <w:bookmarkStart w:id="8510" w:name="_Toc185505920"/>
      <w:bookmarkStart w:id="8511" w:name="_Toc212046449"/>
      <w:r w:rsidRPr="000A0A5F">
        <w:t>5.10.2.2</w:t>
      </w:r>
      <w:r w:rsidRPr="000A0A5F">
        <w:tab/>
        <w:t>Referenced structured data types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431D8C2" w14:textId="77777777" w:rsidR="00CB0DD7" w:rsidRPr="000A0A5F" w:rsidRDefault="00CB0DD7">
      <w:pPr>
        <w:pStyle w:val="50"/>
      </w:pPr>
      <w:bookmarkStart w:id="8512" w:name="_Toc11247725"/>
      <w:bookmarkStart w:id="8513" w:name="_Toc27044864"/>
      <w:bookmarkStart w:id="8514" w:name="_Toc36033906"/>
      <w:bookmarkStart w:id="8515" w:name="_Toc45132052"/>
      <w:bookmarkStart w:id="8516" w:name="_Toc49776337"/>
      <w:bookmarkStart w:id="8517" w:name="_Toc51747257"/>
      <w:bookmarkStart w:id="8518" w:name="_Toc66360830"/>
      <w:bookmarkStart w:id="8519" w:name="_Toc68105335"/>
      <w:bookmarkStart w:id="8520" w:name="_Toc74755965"/>
      <w:bookmarkStart w:id="8521" w:name="_Toc105674841"/>
      <w:bookmarkStart w:id="8522" w:name="_Toc130502901"/>
      <w:bookmarkStart w:id="8523" w:name="_Toc153625688"/>
      <w:bookmarkStart w:id="8524" w:name="_Toc185505921"/>
      <w:bookmarkStart w:id="8525" w:name="_Toc212046450"/>
      <w:r w:rsidRPr="000A0A5F">
        <w:t>5.10.2.2.1</w:t>
      </w:r>
      <w:r w:rsidRPr="000A0A5F">
        <w:tab/>
        <w:t>Introduction</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50"/>
      </w:pPr>
      <w:bookmarkStart w:id="8526" w:name="_Toc11247726"/>
      <w:bookmarkStart w:id="8527" w:name="_Toc27044865"/>
      <w:bookmarkStart w:id="8528" w:name="_Toc36033907"/>
      <w:bookmarkStart w:id="8529" w:name="_Toc45132053"/>
      <w:bookmarkStart w:id="8530" w:name="_Toc49776338"/>
      <w:bookmarkStart w:id="8531" w:name="_Toc51747258"/>
      <w:bookmarkStart w:id="8532" w:name="_Toc66360831"/>
      <w:bookmarkStart w:id="8533" w:name="_Toc68105336"/>
      <w:bookmarkStart w:id="8534" w:name="_Toc74755966"/>
      <w:bookmarkStart w:id="8535" w:name="_Toc105674842"/>
      <w:bookmarkStart w:id="8536" w:name="_Toc130502902"/>
      <w:bookmarkStart w:id="8537" w:name="_Toc153625689"/>
      <w:bookmarkStart w:id="8538" w:name="_Toc185505922"/>
      <w:bookmarkStart w:id="8539" w:name="_Toc212046451"/>
      <w:r w:rsidRPr="000A0A5F">
        <w:t>5.10.2.2.2</w:t>
      </w:r>
      <w:r w:rsidRPr="000A0A5F">
        <w:tab/>
        <w:t xml:space="preserve">Type: </w:t>
      </w:r>
      <w:r w:rsidRPr="000A0A5F">
        <w:rPr>
          <w:rFonts w:eastAsia="Times New Roman"/>
        </w:rPr>
        <w:t>CpParameterSet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50"/>
      </w:pPr>
      <w:bookmarkStart w:id="8540" w:name="_Toc11247727"/>
      <w:bookmarkStart w:id="8541" w:name="_Toc27044866"/>
      <w:bookmarkStart w:id="8542" w:name="_Toc36033908"/>
      <w:bookmarkStart w:id="8543" w:name="_Toc45132054"/>
      <w:bookmarkStart w:id="8544" w:name="_Toc49776339"/>
      <w:bookmarkStart w:id="8545" w:name="_Toc51747259"/>
      <w:bookmarkStart w:id="8546" w:name="_Toc66360832"/>
      <w:bookmarkStart w:id="8547" w:name="_Toc68105337"/>
      <w:bookmarkStart w:id="8548" w:name="_Toc74755967"/>
      <w:bookmarkStart w:id="8549" w:name="_Toc105674843"/>
      <w:bookmarkStart w:id="8550" w:name="_Toc130502903"/>
      <w:bookmarkStart w:id="8551" w:name="_Toc153625690"/>
      <w:bookmarkStart w:id="8552" w:name="_Toc185505923"/>
      <w:bookmarkStart w:id="8553" w:name="_Toc212046452"/>
      <w:r w:rsidRPr="000A0A5F">
        <w:t>5.10.2.2.3</w:t>
      </w:r>
      <w:r w:rsidRPr="000A0A5F">
        <w:tab/>
        <w:t xml:space="preserve">Type: </w:t>
      </w:r>
      <w:r w:rsidRPr="000A0A5F">
        <w:rPr>
          <w:rFonts w:eastAsia="Times New Roman"/>
        </w:rPr>
        <w:t>ScheduledCommunicationTime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50"/>
      </w:pPr>
      <w:bookmarkStart w:id="8554" w:name="_Toc11247728"/>
      <w:bookmarkStart w:id="8555" w:name="_Toc27044867"/>
      <w:bookmarkStart w:id="8556" w:name="_Toc36033909"/>
      <w:bookmarkStart w:id="8557" w:name="_Toc45132055"/>
      <w:bookmarkStart w:id="8558" w:name="_Toc49776340"/>
      <w:bookmarkStart w:id="8559" w:name="_Toc51747260"/>
      <w:bookmarkStart w:id="8560" w:name="_Toc66360833"/>
      <w:bookmarkStart w:id="8561" w:name="_Toc68105338"/>
      <w:bookmarkStart w:id="8562" w:name="_Toc74755968"/>
      <w:bookmarkStart w:id="8563" w:name="_Toc105674844"/>
      <w:bookmarkStart w:id="8564" w:name="_Toc130502904"/>
      <w:bookmarkStart w:id="8565" w:name="_Toc153625691"/>
      <w:bookmarkStart w:id="8566" w:name="_Toc185505924"/>
      <w:bookmarkStart w:id="8567" w:name="_Toc212046453"/>
      <w:r w:rsidRPr="000A0A5F">
        <w:t>5.10.2.2.4</w:t>
      </w:r>
      <w:r w:rsidRPr="000A0A5F">
        <w:tab/>
        <w:t xml:space="preserve">Type: </w:t>
      </w:r>
      <w:r w:rsidRPr="000A0A5F">
        <w:rPr>
          <w:noProof/>
        </w:rPr>
        <w:t>CpReport</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50"/>
      </w:pPr>
      <w:bookmarkStart w:id="8568" w:name="_Toc27044868"/>
      <w:bookmarkStart w:id="8569" w:name="_Toc36033910"/>
      <w:bookmarkStart w:id="8570" w:name="_Toc45132056"/>
      <w:bookmarkStart w:id="8571" w:name="_Toc49776341"/>
      <w:bookmarkStart w:id="8572" w:name="_Toc51747261"/>
      <w:bookmarkStart w:id="8573" w:name="_Toc66360834"/>
      <w:bookmarkStart w:id="8574" w:name="_Toc68105339"/>
      <w:bookmarkStart w:id="8575" w:name="_Toc74755969"/>
      <w:bookmarkStart w:id="8576" w:name="_Toc105674845"/>
      <w:bookmarkStart w:id="8577" w:name="_Toc130502905"/>
      <w:bookmarkStart w:id="8578" w:name="_Toc153625692"/>
      <w:bookmarkStart w:id="8579" w:name="_Toc185505925"/>
      <w:bookmarkStart w:id="8580" w:name="_Toc212046454"/>
      <w:r w:rsidRPr="000A0A5F">
        <w:t>5.10.2.2.5</w:t>
      </w:r>
      <w:r w:rsidRPr="000A0A5F">
        <w:tab/>
        <w:t>Type: Umt</w:t>
      </w:r>
      <w:r w:rsidRPr="000A0A5F">
        <w:rPr>
          <w:lang w:eastAsia="zh-CN"/>
        </w:rPr>
        <w:t>LocationArea5G</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50"/>
      </w:pPr>
      <w:bookmarkStart w:id="8581" w:name="_Toc114212056"/>
      <w:bookmarkStart w:id="8582" w:name="_Toc129203353"/>
      <w:bookmarkStart w:id="8583" w:name="_Toc153625693"/>
      <w:bookmarkStart w:id="8584" w:name="_Toc185505926"/>
      <w:bookmarkStart w:id="8585" w:name="_Toc212046455"/>
      <w:r w:rsidRPr="000A0A5F">
        <w:lastRenderedPageBreak/>
        <w:t>5.10.2.2.6</w:t>
      </w:r>
      <w:r w:rsidRPr="000A0A5F">
        <w:tab/>
        <w:t xml:space="preserve">Type: </w:t>
      </w:r>
      <w:bookmarkEnd w:id="8581"/>
      <w:bookmarkEnd w:id="8582"/>
      <w:r w:rsidRPr="000A0A5F">
        <w:t>AppExpUeBehaviour</w:t>
      </w:r>
      <w:bookmarkEnd w:id="8583"/>
      <w:bookmarkEnd w:id="8584"/>
      <w:bookmarkEnd w:id="858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586" w:name="_Hlk145207841"/>
            <w:r w:rsidRPr="000A0A5F">
              <w:rPr>
                <w:rFonts w:hint="eastAsia"/>
                <w:b w:val="0"/>
                <w:noProof/>
                <w:sz w:val="18"/>
                <w:szCs w:val="18"/>
              </w:rPr>
              <w:t>validityTime</w:t>
            </w:r>
            <w:bookmarkEnd w:id="8586"/>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40"/>
      </w:pPr>
      <w:bookmarkStart w:id="8587" w:name="_Toc11247729"/>
      <w:bookmarkStart w:id="8588" w:name="_Toc27044869"/>
      <w:bookmarkStart w:id="8589" w:name="_Toc36033911"/>
      <w:bookmarkStart w:id="8590" w:name="_Toc45132057"/>
      <w:bookmarkStart w:id="8591" w:name="_Toc49776342"/>
      <w:bookmarkStart w:id="8592" w:name="_Toc51747262"/>
      <w:bookmarkStart w:id="8593" w:name="_Toc66360835"/>
      <w:bookmarkStart w:id="8594" w:name="_Toc68105340"/>
      <w:bookmarkStart w:id="8595" w:name="_Toc74755970"/>
      <w:bookmarkStart w:id="8596" w:name="_Toc105674846"/>
      <w:bookmarkStart w:id="8597" w:name="_Toc130502906"/>
      <w:bookmarkStart w:id="8598" w:name="_Toc153625694"/>
      <w:bookmarkStart w:id="8599" w:name="_Toc185505927"/>
      <w:bookmarkStart w:id="8600" w:name="_Toc212046456"/>
      <w:r w:rsidRPr="000A0A5F">
        <w:t>5.10.2.3</w:t>
      </w:r>
      <w:r w:rsidRPr="000A0A5F">
        <w:tab/>
        <w:t>Referenced simple data types and enumerations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5674824" w14:textId="77777777" w:rsidR="00CB0DD7" w:rsidRPr="000A0A5F" w:rsidRDefault="00CB0DD7">
      <w:pPr>
        <w:pStyle w:val="50"/>
      </w:pPr>
      <w:bookmarkStart w:id="8601" w:name="_Toc11247730"/>
      <w:bookmarkStart w:id="8602" w:name="_Toc27044870"/>
      <w:bookmarkStart w:id="8603" w:name="_Toc36033912"/>
      <w:bookmarkStart w:id="8604" w:name="_Toc45132058"/>
      <w:bookmarkStart w:id="8605" w:name="_Toc49776343"/>
      <w:bookmarkStart w:id="8606" w:name="_Toc51747263"/>
      <w:bookmarkStart w:id="8607" w:name="_Toc66360836"/>
      <w:bookmarkStart w:id="8608" w:name="_Toc68105341"/>
      <w:bookmarkStart w:id="8609" w:name="_Toc74755971"/>
      <w:bookmarkStart w:id="8610" w:name="_Toc105674847"/>
      <w:bookmarkStart w:id="8611" w:name="_Toc130502907"/>
      <w:bookmarkStart w:id="8612" w:name="_Toc153625695"/>
      <w:bookmarkStart w:id="8613" w:name="_Toc185505928"/>
      <w:bookmarkStart w:id="8614" w:name="_Toc212046457"/>
      <w:r w:rsidRPr="000A0A5F">
        <w:t>5.10.2.3.1</w:t>
      </w:r>
      <w:r w:rsidRPr="000A0A5F">
        <w:tab/>
        <w:t>Introduction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50"/>
      </w:pPr>
      <w:bookmarkStart w:id="8615" w:name="_Toc11247731"/>
      <w:bookmarkStart w:id="8616" w:name="_Toc27044871"/>
      <w:bookmarkStart w:id="8617" w:name="_Toc36033913"/>
      <w:bookmarkStart w:id="8618" w:name="_Toc45132059"/>
      <w:bookmarkStart w:id="8619" w:name="_Toc49776344"/>
      <w:bookmarkStart w:id="8620" w:name="_Toc51747264"/>
      <w:bookmarkStart w:id="8621" w:name="_Toc66360837"/>
      <w:bookmarkStart w:id="8622" w:name="_Toc68105342"/>
      <w:bookmarkStart w:id="8623" w:name="_Toc74755972"/>
      <w:bookmarkStart w:id="8624" w:name="_Toc105674848"/>
      <w:bookmarkStart w:id="8625" w:name="_Toc130502908"/>
      <w:bookmarkStart w:id="8626" w:name="_Toc153625696"/>
      <w:bookmarkStart w:id="8627" w:name="_Toc185505929"/>
      <w:bookmarkStart w:id="8628" w:name="_Toc212046458"/>
      <w:r w:rsidRPr="000A0A5F">
        <w:t>5.10.2.3.2</w:t>
      </w:r>
      <w:r w:rsidRPr="000A0A5F">
        <w:tab/>
        <w:t>Simple data types</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50"/>
        <w:spacing w:before="180"/>
      </w:pPr>
      <w:bookmarkStart w:id="8629" w:name="_Toc11247732"/>
      <w:bookmarkStart w:id="8630" w:name="_Toc27044872"/>
      <w:bookmarkStart w:id="8631" w:name="_Toc36033914"/>
      <w:bookmarkStart w:id="8632" w:name="_Toc45132060"/>
      <w:bookmarkStart w:id="8633" w:name="_Toc49776345"/>
      <w:bookmarkStart w:id="8634" w:name="_Toc51747265"/>
      <w:bookmarkStart w:id="8635" w:name="_Toc66360838"/>
      <w:bookmarkStart w:id="8636" w:name="_Toc68105343"/>
      <w:bookmarkStart w:id="8637" w:name="_Toc74755973"/>
      <w:bookmarkStart w:id="8638" w:name="_Toc105674849"/>
      <w:bookmarkStart w:id="8639" w:name="_Toc130502909"/>
      <w:bookmarkStart w:id="8640" w:name="_Toc153625697"/>
      <w:bookmarkStart w:id="8641" w:name="_Toc185505930"/>
      <w:bookmarkStart w:id="8642" w:name="_Toc212046459"/>
      <w:r w:rsidRPr="000A0A5F">
        <w:t>5.10.2.3.3</w:t>
      </w:r>
      <w:r w:rsidRPr="000A0A5F">
        <w:tab/>
        <w:t xml:space="preserve">Enumeration: </w:t>
      </w:r>
      <w:r w:rsidRPr="000A0A5F">
        <w:rPr>
          <w:lang w:eastAsia="zh-CN"/>
        </w:rPr>
        <w:t>CommunicationIndicator</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50"/>
        <w:spacing w:before="180"/>
      </w:pPr>
      <w:bookmarkStart w:id="8643" w:name="_Toc11247733"/>
      <w:bookmarkStart w:id="8644" w:name="_Toc27044873"/>
      <w:bookmarkStart w:id="8645" w:name="_Toc36033915"/>
      <w:bookmarkStart w:id="8646" w:name="_Toc45132061"/>
      <w:bookmarkStart w:id="8647" w:name="_Toc49776346"/>
      <w:bookmarkStart w:id="8648" w:name="_Toc51747266"/>
      <w:bookmarkStart w:id="8649" w:name="_Toc66360839"/>
      <w:bookmarkStart w:id="8650" w:name="_Toc68105344"/>
      <w:bookmarkStart w:id="8651" w:name="_Toc74755974"/>
      <w:bookmarkStart w:id="8652" w:name="_Toc105674850"/>
      <w:bookmarkStart w:id="8653" w:name="_Toc130502910"/>
      <w:bookmarkStart w:id="8654" w:name="_Toc153625698"/>
      <w:bookmarkStart w:id="8655" w:name="_Toc185505931"/>
      <w:bookmarkStart w:id="8656" w:name="_Toc212046460"/>
      <w:r w:rsidRPr="000A0A5F">
        <w:t>5.10.2.3.4</w:t>
      </w:r>
      <w:r w:rsidRPr="000A0A5F">
        <w:tab/>
        <w:t xml:space="preserve">Enumeration: </w:t>
      </w:r>
      <w:r w:rsidRPr="000A0A5F">
        <w:rPr>
          <w:lang w:eastAsia="zh-CN"/>
        </w:rPr>
        <w:t>StationaryIndication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50"/>
      </w:pPr>
      <w:bookmarkStart w:id="8657" w:name="_Toc11247734"/>
      <w:bookmarkStart w:id="8658" w:name="_Toc27044874"/>
      <w:bookmarkStart w:id="8659" w:name="_Toc36033916"/>
      <w:bookmarkStart w:id="8660" w:name="_Toc45132062"/>
      <w:bookmarkStart w:id="8661" w:name="_Toc49776347"/>
      <w:bookmarkStart w:id="8662" w:name="_Toc51747267"/>
      <w:bookmarkStart w:id="8663" w:name="_Toc66360840"/>
      <w:bookmarkStart w:id="8664" w:name="_Toc68105345"/>
      <w:bookmarkStart w:id="8665" w:name="_Toc74755975"/>
      <w:bookmarkStart w:id="8666" w:name="_Toc105674851"/>
      <w:bookmarkStart w:id="8667" w:name="_Toc130502911"/>
      <w:bookmarkStart w:id="8668" w:name="_Toc153625699"/>
      <w:bookmarkStart w:id="8669" w:name="_Toc185505932"/>
      <w:bookmarkStart w:id="8670" w:name="_Toc212046461"/>
      <w:r w:rsidRPr="000A0A5F">
        <w:t>5.10.2.3.5</w:t>
      </w:r>
      <w:r w:rsidRPr="000A0A5F">
        <w:tab/>
        <w:t>Enumeration: CpFailureCode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50"/>
      </w:pPr>
      <w:bookmarkStart w:id="8671" w:name="_Toc27044875"/>
      <w:bookmarkStart w:id="8672" w:name="_Toc36033917"/>
      <w:bookmarkStart w:id="8673" w:name="_Toc45132063"/>
      <w:bookmarkStart w:id="8674" w:name="_Toc49776348"/>
      <w:bookmarkStart w:id="8675" w:name="_Toc51747268"/>
      <w:bookmarkStart w:id="8676" w:name="_Toc66360841"/>
      <w:bookmarkStart w:id="8677" w:name="_Toc68105346"/>
      <w:bookmarkStart w:id="8678" w:name="_Toc74755976"/>
      <w:bookmarkStart w:id="8679" w:name="_Toc105674852"/>
      <w:bookmarkStart w:id="8680" w:name="_Toc130502912"/>
      <w:bookmarkStart w:id="8681" w:name="_Toc153625700"/>
      <w:bookmarkStart w:id="8682" w:name="_Toc185505933"/>
      <w:bookmarkStart w:id="8683" w:name="_Toc212046462"/>
      <w:r w:rsidRPr="000A0A5F">
        <w:t>5.10.2.3.6</w:t>
      </w:r>
      <w:r w:rsidRPr="000A0A5F">
        <w:tab/>
        <w:t>Enumeration: BatteryIndication</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50"/>
      </w:pPr>
      <w:bookmarkStart w:id="8684" w:name="_Toc27044876"/>
      <w:bookmarkStart w:id="8685" w:name="_Toc36033918"/>
      <w:bookmarkStart w:id="8686" w:name="_Toc45132064"/>
      <w:bookmarkStart w:id="8687" w:name="_Toc49776349"/>
      <w:bookmarkStart w:id="8688" w:name="_Toc51747269"/>
      <w:bookmarkStart w:id="8689" w:name="_Toc66360842"/>
      <w:bookmarkStart w:id="8690" w:name="_Toc68105347"/>
      <w:bookmarkStart w:id="8691" w:name="_Toc74755977"/>
      <w:bookmarkStart w:id="8692" w:name="_Toc105674853"/>
      <w:bookmarkStart w:id="8693" w:name="_Toc130502913"/>
      <w:bookmarkStart w:id="8694" w:name="_Toc153625701"/>
      <w:bookmarkStart w:id="8695" w:name="_Toc185505934"/>
      <w:bookmarkStart w:id="8696" w:name="_Toc212046463"/>
      <w:r w:rsidRPr="000A0A5F">
        <w:t>5.10.2.3.7</w:t>
      </w:r>
      <w:r w:rsidRPr="000A0A5F">
        <w:tab/>
        <w:t>Enumeration: TrafficProfile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50"/>
      </w:pPr>
      <w:bookmarkStart w:id="8697" w:name="_Toc27044877"/>
      <w:bookmarkStart w:id="8698" w:name="_Toc36033919"/>
      <w:bookmarkStart w:id="8699" w:name="_Toc45132065"/>
      <w:bookmarkStart w:id="8700" w:name="_Toc49776350"/>
      <w:bookmarkStart w:id="8701" w:name="_Toc51747270"/>
      <w:bookmarkStart w:id="8702" w:name="_Toc66360843"/>
      <w:bookmarkStart w:id="8703" w:name="_Toc68105348"/>
      <w:bookmarkStart w:id="8704" w:name="_Toc74755978"/>
      <w:bookmarkStart w:id="8705" w:name="_Toc105674854"/>
      <w:bookmarkStart w:id="8706" w:name="_Toc130502914"/>
      <w:bookmarkStart w:id="8707" w:name="_Toc153625702"/>
      <w:bookmarkStart w:id="8708" w:name="_Toc185505935"/>
      <w:bookmarkStart w:id="8709" w:name="_Toc212046464"/>
      <w:r w:rsidRPr="000A0A5F">
        <w:t>5.10.2.3.</w:t>
      </w:r>
      <w:r w:rsidR="004C6435" w:rsidRPr="000A0A5F">
        <w:t>8A</w:t>
      </w:r>
      <w:r w:rsidRPr="000A0A5F">
        <w:tab/>
        <w:t>Enumeration: ScheduledCommunicationType</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30"/>
      </w:pPr>
      <w:bookmarkStart w:id="8710" w:name="_Toc11247735"/>
      <w:bookmarkStart w:id="8711" w:name="_Toc27044878"/>
      <w:bookmarkStart w:id="8712" w:name="_Toc36033920"/>
      <w:bookmarkStart w:id="8713" w:name="_Toc45132066"/>
      <w:bookmarkStart w:id="8714" w:name="_Toc49776351"/>
      <w:bookmarkStart w:id="8715" w:name="_Toc51747271"/>
      <w:bookmarkStart w:id="8716" w:name="_Toc66360844"/>
      <w:bookmarkStart w:id="8717" w:name="_Toc68105349"/>
      <w:bookmarkStart w:id="8718" w:name="_Toc74755979"/>
      <w:bookmarkStart w:id="8719" w:name="_Toc105674855"/>
      <w:bookmarkStart w:id="8720" w:name="_Toc130502915"/>
      <w:bookmarkStart w:id="8721" w:name="_Toc153625703"/>
      <w:bookmarkStart w:id="8722" w:name="_Toc185505936"/>
      <w:bookmarkStart w:id="8723" w:name="_Toc212046465"/>
      <w:r w:rsidRPr="000A0A5F">
        <w:t>5.10.3</w:t>
      </w:r>
      <w:r w:rsidRPr="000A0A5F">
        <w:tab/>
        <w:t>Resource structure</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4E2B0F3" w14:textId="77777777" w:rsidR="00CB0DD7" w:rsidRPr="000A0A5F" w:rsidRDefault="00CB0DD7">
      <w:pPr>
        <w:pStyle w:val="40"/>
      </w:pPr>
      <w:bookmarkStart w:id="8724" w:name="_Toc11247736"/>
      <w:bookmarkStart w:id="8725" w:name="_Toc27044879"/>
      <w:bookmarkStart w:id="8726" w:name="_Toc36033921"/>
      <w:bookmarkStart w:id="8727" w:name="_Toc45132067"/>
      <w:bookmarkStart w:id="8728" w:name="_Toc49776352"/>
      <w:bookmarkStart w:id="8729" w:name="_Toc51747272"/>
      <w:bookmarkStart w:id="8730" w:name="_Toc66360845"/>
      <w:bookmarkStart w:id="8731" w:name="_Toc68105350"/>
      <w:bookmarkStart w:id="8732" w:name="_Toc74755980"/>
      <w:bookmarkStart w:id="8733" w:name="_Toc105674856"/>
      <w:bookmarkStart w:id="8734" w:name="_Toc130502916"/>
      <w:bookmarkStart w:id="8735" w:name="_Toc153625704"/>
      <w:bookmarkStart w:id="8736" w:name="_Toc185505937"/>
      <w:bookmarkStart w:id="8737" w:name="_Toc212046466"/>
      <w:r w:rsidRPr="000A0A5F">
        <w:t>5.10.3.1</w:t>
      </w:r>
      <w:r w:rsidRPr="000A0A5F">
        <w:tab/>
        <w:t>General</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40"/>
      </w:pPr>
      <w:bookmarkStart w:id="8738" w:name="_Toc11247737"/>
      <w:bookmarkStart w:id="8739" w:name="_Toc27044880"/>
      <w:bookmarkStart w:id="8740" w:name="_Toc36033922"/>
      <w:bookmarkStart w:id="8741" w:name="_Toc45132068"/>
      <w:bookmarkStart w:id="8742" w:name="_Toc49776353"/>
      <w:bookmarkStart w:id="8743" w:name="_Toc51747273"/>
      <w:bookmarkStart w:id="8744" w:name="_Toc66360846"/>
      <w:bookmarkStart w:id="8745" w:name="_Toc68105351"/>
      <w:bookmarkStart w:id="8746" w:name="_Toc74755981"/>
      <w:bookmarkStart w:id="8747" w:name="_Toc105674857"/>
      <w:bookmarkStart w:id="8748" w:name="_Toc130502917"/>
      <w:bookmarkStart w:id="8749" w:name="_Toc153625705"/>
      <w:bookmarkStart w:id="8750" w:name="_Toc185505938"/>
      <w:bookmarkStart w:id="8751" w:name="_Toc212046467"/>
      <w:r w:rsidRPr="000A0A5F">
        <w:t>5.10.3.2</w:t>
      </w:r>
      <w:r w:rsidRPr="000A0A5F">
        <w:tab/>
        <w:t>Resource: CP Provisioning Subscriptions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1150A8F3" w14:textId="77777777" w:rsidR="00CB0DD7" w:rsidRPr="000A0A5F" w:rsidRDefault="00CB0DD7">
      <w:pPr>
        <w:pStyle w:val="50"/>
      </w:pPr>
      <w:bookmarkStart w:id="8752" w:name="_Toc11247738"/>
      <w:bookmarkStart w:id="8753" w:name="_Toc27044881"/>
      <w:bookmarkStart w:id="8754" w:name="_Toc36033923"/>
      <w:bookmarkStart w:id="8755" w:name="_Toc45132069"/>
      <w:bookmarkStart w:id="8756" w:name="_Toc49776354"/>
      <w:bookmarkStart w:id="8757" w:name="_Toc51747274"/>
      <w:bookmarkStart w:id="8758" w:name="_Toc66360847"/>
      <w:bookmarkStart w:id="8759" w:name="_Toc68105352"/>
      <w:bookmarkStart w:id="8760" w:name="_Toc74755982"/>
      <w:bookmarkStart w:id="8761" w:name="_Toc105674858"/>
      <w:bookmarkStart w:id="8762" w:name="_Toc130502918"/>
      <w:bookmarkStart w:id="8763" w:name="_Toc153625706"/>
      <w:bookmarkStart w:id="8764" w:name="_Toc185505939"/>
      <w:bookmarkStart w:id="8765" w:name="_Toc212046468"/>
      <w:r w:rsidRPr="000A0A5F">
        <w:t>5.10.3.2.1</w:t>
      </w:r>
      <w:r w:rsidRPr="000A0A5F">
        <w:tab/>
        <w:t>Introduction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50"/>
      </w:pPr>
      <w:bookmarkStart w:id="8766" w:name="_Toc11247739"/>
      <w:bookmarkStart w:id="8767" w:name="_Toc27044882"/>
      <w:bookmarkStart w:id="8768" w:name="_Toc36033924"/>
      <w:bookmarkStart w:id="8769" w:name="_Toc45132070"/>
      <w:bookmarkStart w:id="8770" w:name="_Toc49776355"/>
      <w:bookmarkStart w:id="8771" w:name="_Toc51747275"/>
      <w:bookmarkStart w:id="8772" w:name="_Toc66360848"/>
      <w:bookmarkStart w:id="8773" w:name="_Toc68105353"/>
      <w:bookmarkStart w:id="8774" w:name="_Toc74755983"/>
      <w:bookmarkStart w:id="8775" w:name="_Toc105674859"/>
      <w:bookmarkStart w:id="8776" w:name="_Toc130502919"/>
      <w:bookmarkStart w:id="8777" w:name="_Toc153625707"/>
      <w:bookmarkStart w:id="8778" w:name="_Toc185505940"/>
      <w:bookmarkStart w:id="8779" w:name="_Toc212046469"/>
      <w:r w:rsidRPr="000A0A5F">
        <w:lastRenderedPageBreak/>
        <w:t>5.10.3.2.2</w:t>
      </w:r>
      <w:r w:rsidRPr="000A0A5F">
        <w:tab/>
        <w:t>Resource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50"/>
      </w:pPr>
      <w:bookmarkStart w:id="8780" w:name="_Toc11247740"/>
      <w:bookmarkStart w:id="8781" w:name="_Toc27044883"/>
      <w:bookmarkStart w:id="8782" w:name="_Toc36033925"/>
      <w:bookmarkStart w:id="8783" w:name="_Toc45132071"/>
      <w:bookmarkStart w:id="8784" w:name="_Toc49776356"/>
      <w:bookmarkStart w:id="8785" w:name="_Toc51747276"/>
      <w:bookmarkStart w:id="8786" w:name="_Toc66360849"/>
      <w:bookmarkStart w:id="8787" w:name="_Toc68105354"/>
      <w:bookmarkStart w:id="8788" w:name="_Toc74755984"/>
      <w:bookmarkStart w:id="8789" w:name="_Toc105674860"/>
      <w:bookmarkStart w:id="8790" w:name="_Toc130502920"/>
      <w:bookmarkStart w:id="8791" w:name="_Toc153625708"/>
      <w:bookmarkStart w:id="8792" w:name="_Toc185505941"/>
      <w:bookmarkStart w:id="8793" w:name="_Toc212046470"/>
      <w:r w:rsidRPr="000A0A5F">
        <w:t>5.10.3.2.3</w:t>
      </w:r>
      <w:r w:rsidRPr="000A0A5F">
        <w:tab/>
        <w:t>Resource methods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27563038" w14:textId="77777777" w:rsidR="00CB0DD7" w:rsidRPr="000A0A5F" w:rsidRDefault="00CB0DD7">
      <w:pPr>
        <w:pStyle w:val="6"/>
      </w:pPr>
      <w:bookmarkStart w:id="8794" w:name="_Toc11247741"/>
      <w:bookmarkStart w:id="8795" w:name="_Toc27044884"/>
      <w:bookmarkStart w:id="8796" w:name="_Toc36033926"/>
      <w:bookmarkStart w:id="8797" w:name="_Toc45132072"/>
      <w:bookmarkStart w:id="8798" w:name="_Toc49776357"/>
      <w:bookmarkStart w:id="8799" w:name="_Toc51747277"/>
      <w:bookmarkStart w:id="8800" w:name="_Toc66360850"/>
      <w:bookmarkStart w:id="8801" w:name="_Toc68105355"/>
      <w:bookmarkStart w:id="8802" w:name="_Toc74755985"/>
      <w:bookmarkStart w:id="8803" w:name="_Toc105674861"/>
      <w:bookmarkStart w:id="8804" w:name="_Toc130502921"/>
      <w:bookmarkStart w:id="8805" w:name="_Toc153625709"/>
      <w:bookmarkStart w:id="8806" w:name="_Toc185505942"/>
      <w:bookmarkStart w:id="8807" w:name="_Toc212046471"/>
      <w:r w:rsidRPr="000A0A5F">
        <w:t>5.10.3.2.3.1</w:t>
      </w:r>
      <w:r w:rsidRPr="000A0A5F">
        <w:tab/>
        <w:t>GET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pPr>
        <w:pStyle w:val="6"/>
      </w:pPr>
      <w:bookmarkStart w:id="8808" w:name="_Toc11247742"/>
      <w:bookmarkStart w:id="8809" w:name="_Toc27044885"/>
      <w:bookmarkStart w:id="8810" w:name="_Toc36033927"/>
      <w:bookmarkStart w:id="8811" w:name="_Toc45132073"/>
      <w:bookmarkStart w:id="8812" w:name="_Toc49776358"/>
      <w:bookmarkStart w:id="8813" w:name="_Toc51747278"/>
      <w:bookmarkStart w:id="8814" w:name="_Toc66360851"/>
      <w:bookmarkStart w:id="8815" w:name="_Toc68105356"/>
      <w:bookmarkStart w:id="8816" w:name="_Toc74755986"/>
      <w:bookmarkStart w:id="8817" w:name="_Toc105674862"/>
      <w:bookmarkStart w:id="8818" w:name="_Toc130502922"/>
      <w:bookmarkStart w:id="8819" w:name="_Toc153625710"/>
      <w:bookmarkStart w:id="8820" w:name="_Toc185505943"/>
      <w:bookmarkStart w:id="8821" w:name="_Toc212046472"/>
      <w:r w:rsidRPr="000A0A5F">
        <w:t>5.10.3.2.3.2</w:t>
      </w:r>
      <w:r w:rsidRPr="000A0A5F">
        <w:tab/>
        <w:t>PUT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pPr>
        <w:pStyle w:val="6"/>
      </w:pPr>
      <w:bookmarkStart w:id="8822" w:name="_Toc11247743"/>
      <w:bookmarkStart w:id="8823" w:name="_Toc27044886"/>
      <w:bookmarkStart w:id="8824" w:name="_Toc36033928"/>
      <w:bookmarkStart w:id="8825" w:name="_Toc45132074"/>
      <w:bookmarkStart w:id="8826" w:name="_Toc49776359"/>
      <w:bookmarkStart w:id="8827" w:name="_Toc51747279"/>
      <w:bookmarkStart w:id="8828" w:name="_Toc66360852"/>
      <w:bookmarkStart w:id="8829" w:name="_Toc68105357"/>
      <w:bookmarkStart w:id="8830" w:name="_Toc74755987"/>
      <w:bookmarkStart w:id="8831" w:name="_Toc105674863"/>
      <w:bookmarkStart w:id="8832" w:name="_Toc130502923"/>
      <w:bookmarkStart w:id="8833" w:name="_Toc153625711"/>
      <w:bookmarkStart w:id="8834" w:name="_Toc185505944"/>
      <w:bookmarkStart w:id="8835" w:name="_Toc212046473"/>
      <w:r w:rsidRPr="000A0A5F">
        <w:t>5.10.3.2.3.3</w:t>
      </w:r>
      <w:r w:rsidRPr="000A0A5F">
        <w:tab/>
        <w:t>PATCH</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pPr>
        <w:pStyle w:val="6"/>
      </w:pPr>
      <w:bookmarkStart w:id="8836" w:name="_Toc11247744"/>
      <w:bookmarkStart w:id="8837" w:name="_Toc27044887"/>
      <w:bookmarkStart w:id="8838" w:name="_Toc36033929"/>
      <w:bookmarkStart w:id="8839" w:name="_Toc45132075"/>
      <w:bookmarkStart w:id="8840" w:name="_Toc49776360"/>
      <w:bookmarkStart w:id="8841" w:name="_Toc51747280"/>
      <w:bookmarkStart w:id="8842" w:name="_Toc66360853"/>
      <w:bookmarkStart w:id="8843" w:name="_Toc68105358"/>
      <w:bookmarkStart w:id="8844" w:name="_Toc74755988"/>
      <w:bookmarkStart w:id="8845" w:name="_Toc105674864"/>
      <w:bookmarkStart w:id="8846" w:name="_Toc130502924"/>
      <w:bookmarkStart w:id="8847" w:name="_Toc153625712"/>
      <w:bookmarkStart w:id="8848" w:name="_Toc185505945"/>
      <w:bookmarkStart w:id="8849" w:name="_Toc212046474"/>
      <w:r w:rsidRPr="000A0A5F">
        <w:t>5.10.3.2.3.4</w:t>
      </w:r>
      <w:r w:rsidRPr="000A0A5F">
        <w:tab/>
        <w:t>POST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pPr>
        <w:pStyle w:val="6"/>
      </w:pPr>
      <w:bookmarkStart w:id="8850" w:name="_Toc11247745"/>
      <w:bookmarkStart w:id="8851" w:name="_Toc27044888"/>
      <w:bookmarkStart w:id="8852" w:name="_Toc36033930"/>
      <w:bookmarkStart w:id="8853" w:name="_Toc45132076"/>
      <w:bookmarkStart w:id="8854" w:name="_Toc49776361"/>
      <w:bookmarkStart w:id="8855" w:name="_Toc51747281"/>
      <w:bookmarkStart w:id="8856" w:name="_Toc66360854"/>
      <w:bookmarkStart w:id="8857" w:name="_Toc68105359"/>
      <w:bookmarkStart w:id="8858" w:name="_Toc74755989"/>
      <w:bookmarkStart w:id="8859" w:name="_Toc105674865"/>
      <w:bookmarkStart w:id="8860" w:name="_Toc130502925"/>
      <w:bookmarkStart w:id="8861" w:name="_Toc153625713"/>
      <w:bookmarkStart w:id="8862" w:name="_Toc185505946"/>
      <w:bookmarkStart w:id="8863" w:name="_Toc212046475"/>
      <w:r w:rsidRPr="000A0A5F">
        <w:t>5.10.3.2.3.5</w:t>
      </w:r>
      <w:r w:rsidRPr="000A0A5F">
        <w:tab/>
        <w:t>DELETE</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40"/>
      </w:pPr>
      <w:bookmarkStart w:id="8864" w:name="_Toc11247746"/>
      <w:bookmarkStart w:id="8865" w:name="_Toc27044889"/>
      <w:bookmarkStart w:id="8866" w:name="_Toc36033931"/>
      <w:bookmarkStart w:id="8867" w:name="_Toc45132077"/>
      <w:bookmarkStart w:id="8868" w:name="_Toc49776362"/>
      <w:bookmarkStart w:id="8869" w:name="_Toc51747282"/>
      <w:bookmarkStart w:id="8870" w:name="_Toc66360855"/>
      <w:bookmarkStart w:id="8871" w:name="_Toc68105360"/>
      <w:bookmarkStart w:id="8872" w:name="_Toc74755990"/>
      <w:bookmarkStart w:id="8873" w:name="_Toc105674866"/>
      <w:bookmarkStart w:id="8874" w:name="_Toc130502926"/>
      <w:bookmarkStart w:id="8875" w:name="_Toc153625714"/>
      <w:bookmarkStart w:id="8876" w:name="_Toc185505947"/>
      <w:bookmarkStart w:id="8877" w:name="_Toc212046476"/>
      <w:r w:rsidRPr="000A0A5F">
        <w:lastRenderedPageBreak/>
        <w:t>5.10.3.3</w:t>
      </w:r>
      <w:r w:rsidRPr="000A0A5F">
        <w:tab/>
        <w:t>Resource: Individual CP Provisioning Subscription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29F5724" w14:textId="77777777" w:rsidR="00CB0DD7" w:rsidRPr="000A0A5F" w:rsidRDefault="00CB0DD7">
      <w:pPr>
        <w:pStyle w:val="50"/>
      </w:pPr>
      <w:bookmarkStart w:id="8878" w:name="_Toc11247747"/>
      <w:bookmarkStart w:id="8879" w:name="_Toc27044890"/>
      <w:bookmarkStart w:id="8880" w:name="_Toc36033932"/>
      <w:bookmarkStart w:id="8881" w:name="_Toc45132078"/>
      <w:bookmarkStart w:id="8882" w:name="_Toc49776363"/>
      <w:bookmarkStart w:id="8883" w:name="_Toc51747283"/>
      <w:bookmarkStart w:id="8884" w:name="_Toc66360856"/>
      <w:bookmarkStart w:id="8885" w:name="_Toc68105361"/>
      <w:bookmarkStart w:id="8886" w:name="_Toc74755991"/>
      <w:bookmarkStart w:id="8887" w:name="_Toc105674867"/>
      <w:bookmarkStart w:id="8888" w:name="_Toc130502927"/>
      <w:bookmarkStart w:id="8889" w:name="_Toc153625715"/>
      <w:bookmarkStart w:id="8890" w:name="_Toc185505948"/>
      <w:bookmarkStart w:id="8891" w:name="_Toc212046477"/>
      <w:r w:rsidRPr="000A0A5F">
        <w:t>5.10.3.3.1</w:t>
      </w:r>
      <w:r w:rsidRPr="000A0A5F">
        <w:tab/>
        <w:t>Introduction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50"/>
      </w:pPr>
      <w:bookmarkStart w:id="8892" w:name="_Toc11247748"/>
      <w:bookmarkStart w:id="8893" w:name="_Toc27044891"/>
      <w:bookmarkStart w:id="8894" w:name="_Toc36033933"/>
      <w:bookmarkStart w:id="8895" w:name="_Toc45132079"/>
      <w:bookmarkStart w:id="8896" w:name="_Toc49776364"/>
      <w:bookmarkStart w:id="8897" w:name="_Toc51747284"/>
      <w:bookmarkStart w:id="8898" w:name="_Toc66360857"/>
      <w:bookmarkStart w:id="8899" w:name="_Toc68105362"/>
      <w:bookmarkStart w:id="8900" w:name="_Toc74755992"/>
      <w:bookmarkStart w:id="8901" w:name="_Toc105674868"/>
      <w:bookmarkStart w:id="8902" w:name="_Toc130502928"/>
      <w:bookmarkStart w:id="8903" w:name="_Toc153625716"/>
      <w:bookmarkStart w:id="8904" w:name="_Toc185505949"/>
      <w:bookmarkStart w:id="8905" w:name="_Toc212046478"/>
      <w:r w:rsidRPr="000A0A5F">
        <w:t>5.10.3.3.2</w:t>
      </w:r>
      <w:r w:rsidRPr="000A0A5F">
        <w:tab/>
        <w:t>Resource definition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50"/>
      </w:pPr>
      <w:bookmarkStart w:id="8906" w:name="_Toc11247749"/>
      <w:bookmarkStart w:id="8907" w:name="_Toc27044892"/>
      <w:bookmarkStart w:id="8908" w:name="_Toc36033934"/>
      <w:bookmarkStart w:id="8909" w:name="_Toc45132080"/>
      <w:bookmarkStart w:id="8910" w:name="_Toc49776365"/>
      <w:bookmarkStart w:id="8911" w:name="_Toc51747285"/>
      <w:bookmarkStart w:id="8912" w:name="_Toc66360858"/>
      <w:bookmarkStart w:id="8913" w:name="_Toc68105363"/>
      <w:bookmarkStart w:id="8914" w:name="_Toc74755993"/>
      <w:bookmarkStart w:id="8915" w:name="_Toc105674869"/>
      <w:bookmarkStart w:id="8916" w:name="_Toc130502929"/>
      <w:bookmarkStart w:id="8917" w:name="_Toc153625717"/>
      <w:bookmarkStart w:id="8918" w:name="_Toc185505950"/>
      <w:bookmarkStart w:id="8919" w:name="_Toc212046479"/>
      <w:r w:rsidRPr="000A0A5F">
        <w:t>5.10.3.3.3</w:t>
      </w:r>
      <w:r w:rsidRPr="000A0A5F">
        <w:tab/>
        <w:t>Resource methods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4336068D" w14:textId="77777777" w:rsidR="00CB0DD7" w:rsidRPr="000A0A5F" w:rsidRDefault="00CB0DD7">
      <w:pPr>
        <w:pStyle w:val="6"/>
      </w:pPr>
      <w:bookmarkStart w:id="8920" w:name="_Toc11247750"/>
      <w:bookmarkStart w:id="8921" w:name="_Toc27044893"/>
      <w:bookmarkStart w:id="8922" w:name="_Toc36033935"/>
      <w:bookmarkStart w:id="8923" w:name="_Toc45132081"/>
      <w:bookmarkStart w:id="8924" w:name="_Toc49776366"/>
      <w:bookmarkStart w:id="8925" w:name="_Toc51747286"/>
      <w:bookmarkStart w:id="8926" w:name="_Toc66360859"/>
      <w:bookmarkStart w:id="8927" w:name="_Toc68105364"/>
      <w:bookmarkStart w:id="8928" w:name="_Toc74755994"/>
      <w:bookmarkStart w:id="8929" w:name="_Toc105674870"/>
      <w:bookmarkStart w:id="8930" w:name="_Toc130502930"/>
      <w:bookmarkStart w:id="8931" w:name="_Toc153625718"/>
      <w:bookmarkStart w:id="8932" w:name="_Toc185505951"/>
      <w:bookmarkStart w:id="8933" w:name="_Toc212046480"/>
      <w:r w:rsidRPr="000A0A5F">
        <w:t>5.10.3.3.3.1</w:t>
      </w:r>
      <w:r w:rsidRPr="000A0A5F">
        <w:tab/>
        <w:t>GET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pPr>
        <w:pStyle w:val="6"/>
      </w:pPr>
      <w:bookmarkStart w:id="8934" w:name="_Toc11247751"/>
      <w:bookmarkStart w:id="8935" w:name="_Toc27044894"/>
      <w:bookmarkStart w:id="8936" w:name="_Toc36033936"/>
      <w:bookmarkStart w:id="8937" w:name="_Toc45132082"/>
      <w:bookmarkStart w:id="8938" w:name="_Toc49776367"/>
      <w:bookmarkStart w:id="8939" w:name="_Toc51747287"/>
      <w:bookmarkStart w:id="8940" w:name="_Toc66360860"/>
      <w:bookmarkStart w:id="8941" w:name="_Toc68105365"/>
      <w:bookmarkStart w:id="8942" w:name="_Toc74755995"/>
      <w:bookmarkStart w:id="8943" w:name="_Toc105674871"/>
      <w:bookmarkStart w:id="8944" w:name="_Toc130502931"/>
      <w:bookmarkStart w:id="8945" w:name="_Toc153625719"/>
      <w:bookmarkStart w:id="8946" w:name="_Toc185505952"/>
      <w:bookmarkStart w:id="8947" w:name="_Toc212046481"/>
      <w:r w:rsidRPr="000A0A5F">
        <w:t>5.10.3.3.3.2</w:t>
      </w:r>
      <w:r w:rsidRPr="000A0A5F">
        <w:tab/>
        <w:t>PUT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pPr>
        <w:pStyle w:val="6"/>
      </w:pPr>
      <w:bookmarkStart w:id="8948" w:name="_Toc11247752"/>
      <w:bookmarkStart w:id="8949" w:name="_Toc27044895"/>
      <w:bookmarkStart w:id="8950" w:name="_Toc36033937"/>
      <w:bookmarkStart w:id="8951" w:name="_Toc45132083"/>
      <w:bookmarkStart w:id="8952" w:name="_Toc49776368"/>
      <w:bookmarkStart w:id="8953" w:name="_Toc51747288"/>
      <w:bookmarkStart w:id="8954" w:name="_Toc66360861"/>
      <w:bookmarkStart w:id="8955" w:name="_Toc68105366"/>
      <w:bookmarkStart w:id="8956" w:name="_Toc74755996"/>
      <w:bookmarkStart w:id="8957" w:name="_Toc105674872"/>
      <w:bookmarkStart w:id="8958" w:name="_Toc130502932"/>
      <w:bookmarkStart w:id="8959" w:name="_Toc153625720"/>
      <w:bookmarkStart w:id="8960" w:name="_Toc185505953"/>
      <w:bookmarkStart w:id="8961" w:name="_Toc212046482"/>
      <w:r w:rsidRPr="000A0A5F">
        <w:t>5.10.3.3.3.3</w:t>
      </w:r>
      <w:r w:rsidRPr="000A0A5F">
        <w:tab/>
        <w:t>PATCH</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pPr>
        <w:pStyle w:val="6"/>
      </w:pPr>
      <w:bookmarkStart w:id="8962" w:name="_Toc11247753"/>
      <w:bookmarkStart w:id="8963" w:name="_Toc27044896"/>
      <w:bookmarkStart w:id="8964" w:name="_Toc36033938"/>
      <w:bookmarkStart w:id="8965" w:name="_Toc45132084"/>
      <w:bookmarkStart w:id="8966" w:name="_Toc49776369"/>
      <w:bookmarkStart w:id="8967" w:name="_Toc51747289"/>
      <w:bookmarkStart w:id="8968" w:name="_Toc66360862"/>
      <w:bookmarkStart w:id="8969" w:name="_Toc68105367"/>
      <w:bookmarkStart w:id="8970" w:name="_Toc74755997"/>
      <w:bookmarkStart w:id="8971" w:name="_Toc105674873"/>
      <w:bookmarkStart w:id="8972" w:name="_Toc130502933"/>
      <w:bookmarkStart w:id="8973" w:name="_Toc153625721"/>
      <w:bookmarkStart w:id="8974" w:name="_Toc185505954"/>
      <w:bookmarkStart w:id="8975" w:name="_Toc212046483"/>
      <w:r w:rsidRPr="000A0A5F">
        <w:t>5.10.3.3.3.4</w:t>
      </w:r>
      <w:r w:rsidRPr="000A0A5F">
        <w:tab/>
        <w:t>POST</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pPr>
        <w:pStyle w:val="6"/>
      </w:pPr>
      <w:bookmarkStart w:id="8976" w:name="_Toc11247754"/>
      <w:bookmarkStart w:id="8977" w:name="_Toc27044897"/>
      <w:bookmarkStart w:id="8978" w:name="_Toc36033939"/>
      <w:bookmarkStart w:id="8979" w:name="_Toc45132085"/>
      <w:bookmarkStart w:id="8980" w:name="_Toc49776370"/>
      <w:bookmarkStart w:id="8981" w:name="_Toc51747290"/>
      <w:bookmarkStart w:id="8982" w:name="_Toc66360863"/>
      <w:bookmarkStart w:id="8983" w:name="_Toc68105368"/>
      <w:bookmarkStart w:id="8984" w:name="_Toc74755998"/>
      <w:bookmarkStart w:id="8985" w:name="_Toc105674874"/>
      <w:bookmarkStart w:id="8986" w:name="_Toc130502934"/>
      <w:bookmarkStart w:id="8987" w:name="_Toc153625722"/>
      <w:bookmarkStart w:id="8988" w:name="_Toc185505955"/>
      <w:bookmarkStart w:id="8989" w:name="_Toc212046484"/>
      <w:r w:rsidRPr="000A0A5F">
        <w:t>5.10.3.3.3.5</w:t>
      </w:r>
      <w:r w:rsidRPr="000A0A5F">
        <w:tab/>
        <w:t>DELETE</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40"/>
      </w:pPr>
      <w:bookmarkStart w:id="8990" w:name="_Toc11247755"/>
      <w:bookmarkStart w:id="8991" w:name="_Toc27044898"/>
      <w:bookmarkStart w:id="8992" w:name="_Toc36033940"/>
      <w:bookmarkStart w:id="8993" w:name="_Toc45132086"/>
      <w:bookmarkStart w:id="8994" w:name="_Toc49776371"/>
      <w:bookmarkStart w:id="8995" w:name="_Toc51747291"/>
      <w:bookmarkStart w:id="8996" w:name="_Toc66360864"/>
      <w:bookmarkStart w:id="8997" w:name="_Toc68105369"/>
      <w:bookmarkStart w:id="8998" w:name="_Toc74755999"/>
      <w:bookmarkStart w:id="8999" w:name="_Toc105674875"/>
      <w:bookmarkStart w:id="9000" w:name="_Toc130502935"/>
      <w:bookmarkStart w:id="9001" w:name="_Toc153625723"/>
      <w:bookmarkStart w:id="9002" w:name="_Toc185505956"/>
      <w:bookmarkStart w:id="9003" w:name="_Toc212046485"/>
      <w:r w:rsidRPr="000A0A5F">
        <w:lastRenderedPageBreak/>
        <w:t>5.10.3.4</w:t>
      </w:r>
      <w:r w:rsidRPr="000A0A5F">
        <w:tab/>
        <w:t>Resource: Individual CP Set Provisioning</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6F349B1A" w14:textId="77777777" w:rsidR="00CB0DD7" w:rsidRPr="000A0A5F" w:rsidRDefault="00CB0DD7">
      <w:pPr>
        <w:pStyle w:val="50"/>
      </w:pPr>
      <w:bookmarkStart w:id="9004" w:name="_Toc11247756"/>
      <w:bookmarkStart w:id="9005" w:name="_Toc27044899"/>
      <w:bookmarkStart w:id="9006" w:name="_Toc36033941"/>
      <w:bookmarkStart w:id="9007" w:name="_Toc45132087"/>
      <w:bookmarkStart w:id="9008" w:name="_Toc49776372"/>
      <w:bookmarkStart w:id="9009" w:name="_Toc51747292"/>
      <w:bookmarkStart w:id="9010" w:name="_Toc66360865"/>
      <w:bookmarkStart w:id="9011" w:name="_Toc68105370"/>
      <w:bookmarkStart w:id="9012" w:name="_Toc74756000"/>
      <w:bookmarkStart w:id="9013" w:name="_Toc105674876"/>
      <w:bookmarkStart w:id="9014" w:name="_Toc130502936"/>
      <w:bookmarkStart w:id="9015" w:name="_Toc153625724"/>
      <w:bookmarkStart w:id="9016" w:name="_Toc185505957"/>
      <w:bookmarkStart w:id="9017" w:name="_Toc212046486"/>
      <w:r w:rsidRPr="000A0A5F">
        <w:t>5.10.3.4.1</w:t>
      </w:r>
      <w:r w:rsidRPr="000A0A5F">
        <w:tab/>
        <w:t>Introduction</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50"/>
      </w:pPr>
      <w:bookmarkStart w:id="9018" w:name="_Toc11247757"/>
      <w:bookmarkStart w:id="9019" w:name="_Toc27044900"/>
      <w:bookmarkStart w:id="9020" w:name="_Toc36033942"/>
      <w:bookmarkStart w:id="9021" w:name="_Toc45132088"/>
      <w:bookmarkStart w:id="9022" w:name="_Toc49776373"/>
      <w:bookmarkStart w:id="9023" w:name="_Toc51747293"/>
      <w:bookmarkStart w:id="9024" w:name="_Toc66360866"/>
      <w:bookmarkStart w:id="9025" w:name="_Toc68105371"/>
      <w:bookmarkStart w:id="9026" w:name="_Toc74756001"/>
      <w:bookmarkStart w:id="9027" w:name="_Toc105674877"/>
      <w:bookmarkStart w:id="9028" w:name="_Toc130502937"/>
      <w:bookmarkStart w:id="9029" w:name="_Toc153625725"/>
      <w:bookmarkStart w:id="9030" w:name="_Toc185505958"/>
      <w:bookmarkStart w:id="9031" w:name="_Toc212046487"/>
      <w:r w:rsidRPr="000A0A5F">
        <w:t>5.10.3.4.2</w:t>
      </w:r>
      <w:r w:rsidRPr="000A0A5F">
        <w:tab/>
        <w:t>Resource definition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50"/>
      </w:pPr>
      <w:bookmarkStart w:id="9032" w:name="_Toc11247758"/>
      <w:bookmarkStart w:id="9033" w:name="_Toc27044901"/>
      <w:bookmarkStart w:id="9034" w:name="_Toc36033943"/>
      <w:bookmarkStart w:id="9035" w:name="_Toc45132089"/>
      <w:bookmarkStart w:id="9036" w:name="_Toc49776374"/>
      <w:bookmarkStart w:id="9037" w:name="_Toc51747294"/>
      <w:bookmarkStart w:id="9038" w:name="_Toc66360867"/>
      <w:bookmarkStart w:id="9039" w:name="_Toc68105372"/>
      <w:bookmarkStart w:id="9040" w:name="_Toc74756002"/>
      <w:bookmarkStart w:id="9041" w:name="_Toc105674878"/>
      <w:bookmarkStart w:id="9042" w:name="_Toc130502938"/>
      <w:bookmarkStart w:id="9043" w:name="_Toc153625726"/>
      <w:bookmarkStart w:id="9044" w:name="_Toc185505959"/>
      <w:bookmarkStart w:id="9045" w:name="_Toc212046488"/>
      <w:r w:rsidRPr="000A0A5F">
        <w:t>5.10.3.4.3</w:t>
      </w:r>
      <w:r w:rsidRPr="000A0A5F">
        <w:tab/>
        <w:t>Resource methods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D947717" w14:textId="77777777" w:rsidR="00CB0DD7" w:rsidRPr="000A0A5F" w:rsidRDefault="00CB0DD7">
      <w:pPr>
        <w:pStyle w:val="6"/>
      </w:pPr>
      <w:bookmarkStart w:id="9046" w:name="_Toc11247759"/>
      <w:bookmarkStart w:id="9047" w:name="_Toc27044902"/>
      <w:bookmarkStart w:id="9048" w:name="_Toc36033944"/>
      <w:bookmarkStart w:id="9049" w:name="_Toc45132090"/>
      <w:bookmarkStart w:id="9050" w:name="_Toc49776375"/>
      <w:bookmarkStart w:id="9051" w:name="_Toc51747295"/>
      <w:bookmarkStart w:id="9052" w:name="_Toc66360868"/>
      <w:bookmarkStart w:id="9053" w:name="_Toc68105373"/>
      <w:bookmarkStart w:id="9054" w:name="_Toc74756003"/>
      <w:bookmarkStart w:id="9055" w:name="_Toc105674879"/>
      <w:bookmarkStart w:id="9056" w:name="_Toc130502939"/>
      <w:bookmarkStart w:id="9057" w:name="_Toc153625727"/>
      <w:bookmarkStart w:id="9058" w:name="_Toc185505960"/>
      <w:bookmarkStart w:id="9059" w:name="_Toc212046489"/>
      <w:r w:rsidRPr="000A0A5F">
        <w:t>5.10.3.4.3.1</w:t>
      </w:r>
      <w:r w:rsidRPr="000A0A5F">
        <w:tab/>
        <w:t>GET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pPr>
        <w:pStyle w:val="6"/>
      </w:pPr>
      <w:bookmarkStart w:id="9060" w:name="_Toc11247760"/>
      <w:bookmarkStart w:id="9061" w:name="_Toc27044903"/>
      <w:bookmarkStart w:id="9062" w:name="_Toc36033945"/>
      <w:bookmarkStart w:id="9063" w:name="_Toc45132091"/>
      <w:bookmarkStart w:id="9064" w:name="_Toc49776376"/>
      <w:bookmarkStart w:id="9065" w:name="_Toc51747296"/>
      <w:bookmarkStart w:id="9066" w:name="_Toc66360869"/>
      <w:bookmarkStart w:id="9067" w:name="_Toc68105374"/>
      <w:bookmarkStart w:id="9068" w:name="_Toc74756004"/>
      <w:bookmarkStart w:id="9069" w:name="_Toc105674880"/>
      <w:bookmarkStart w:id="9070" w:name="_Toc130502940"/>
      <w:bookmarkStart w:id="9071" w:name="_Toc153625728"/>
      <w:bookmarkStart w:id="9072" w:name="_Toc185505961"/>
      <w:bookmarkStart w:id="9073" w:name="_Toc212046490"/>
      <w:r w:rsidRPr="000A0A5F">
        <w:t>5.10.3.4.3.2</w:t>
      </w:r>
      <w:r w:rsidRPr="000A0A5F">
        <w:tab/>
        <w:t>PUT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pPr>
        <w:pStyle w:val="6"/>
      </w:pPr>
      <w:bookmarkStart w:id="9074" w:name="_Toc11247761"/>
      <w:bookmarkStart w:id="9075" w:name="_Toc27044904"/>
      <w:bookmarkStart w:id="9076" w:name="_Toc36033946"/>
      <w:bookmarkStart w:id="9077" w:name="_Toc45132092"/>
      <w:bookmarkStart w:id="9078" w:name="_Toc49776377"/>
      <w:bookmarkStart w:id="9079" w:name="_Toc51747297"/>
      <w:bookmarkStart w:id="9080" w:name="_Toc66360870"/>
      <w:bookmarkStart w:id="9081" w:name="_Toc68105375"/>
      <w:bookmarkStart w:id="9082" w:name="_Toc74756005"/>
      <w:bookmarkStart w:id="9083" w:name="_Toc105674881"/>
      <w:bookmarkStart w:id="9084" w:name="_Toc130502941"/>
      <w:bookmarkStart w:id="9085" w:name="_Toc153625729"/>
      <w:bookmarkStart w:id="9086" w:name="_Toc185505962"/>
      <w:bookmarkStart w:id="9087" w:name="_Toc212046491"/>
      <w:r w:rsidRPr="000A0A5F">
        <w:t>5.10.3.4.3.3</w:t>
      </w:r>
      <w:r w:rsidRPr="000A0A5F">
        <w:tab/>
        <w:t>PATCH</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pPr>
        <w:pStyle w:val="6"/>
      </w:pPr>
      <w:bookmarkStart w:id="9088" w:name="_Toc11247762"/>
      <w:bookmarkStart w:id="9089" w:name="_Toc27044905"/>
      <w:bookmarkStart w:id="9090" w:name="_Toc36033947"/>
      <w:bookmarkStart w:id="9091" w:name="_Toc45132093"/>
      <w:bookmarkStart w:id="9092" w:name="_Toc49776378"/>
      <w:bookmarkStart w:id="9093" w:name="_Toc51747298"/>
      <w:bookmarkStart w:id="9094" w:name="_Toc66360871"/>
      <w:bookmarkStart w:id="9095" w:name="_Toc68105376"/>
      <w:bookmarkStart w:id="9096" w:name="_Toc74756006"/>
      <w:bookmarkStart w:id="9097" w:name="_Toc105674882"/>
      <w:bookmarkStart w:id="9098" w:name="_Toc130502942"/>
      <w:bookmarkStart w:id="9099" w:name="_Toc153625730"/>
      <w:bookmarkStart w:id="9100" w:name="_Toc185505963"/>
      <w:bookmarkStart w:id="9101" w:name="_Toc212046492"/>
      <w:r w:rsidRPr="000A0A5F">
        <w:t>5.10.3.4.3.4</w:t>
      </w:r>
      <w:r w:rsidRPr="000A0A5F">
        <w:tab/>
        <w:t>POST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pPr>
        <w:pStyle w:val="6"/>
      </w:pPr>
      <w:bookmarkStart w:id="9102" w:name="_Toc11247763"/>
      <w:bookmarkStart w:id="9103" w:name="_Toc27044906"/>
      <w:bookmarkStart w:id="9104" w:name="_Toc36033948"/>
      <w:bookmarkStart w:id="9105" w:name="_Toc45132094"/>
      <w:bookmarkStart w:id="9106" w:name="_Toc49776379"/>
      <w:bookmarkStart w:id="9107" w:name="_Toc51747299"/>
      <w:bookmarkStart w:id="9108" w:name="_Toc66360872"/>
      <w:bookmarkStart w:id="9109" w:name="_Toc68105377"/>
      <w:bookmarkStart w:id="9110" w:name="_Toc74756007"/>
      <w:bookmarkStart w:id="9111" w:name="_Toc105674883"/>
      <w:bookmarkStart w:id="9112" w:name="_Toc130502943"/>
      <w:bookmarkStart w:id="9113" w:name="_Toc153625731"/>
      <w:bookmarkStart w:id="9114" w:name="_Toc185505964"/>
      <w:bookmarkStart w:id="9115" w:name="_Toc212046493"/>
      <w:r w:rsidRPr="000A0A5F">
        <w:t>5.10.3.4.3.5</w:t>
      </w:r>
      <w:r w:rsidRPr="000A0A5F">
        <w:tab/>
        <w:t>DELETE</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30"/>
      </w:pPr>
      <w:bookmarkStart w:id="9116" w:name="_Toc11247764"/>
      <w:bookmarkStart w:id="9117" w:name="_Toc27044907"/>
      <w:bookmarkStart w:id="9118" w:name="_Toc36033949"/>
      <w:bookmarkStart w:id="9119" w:name="_Toc45132095"/>
      <w:bookmarkStart w:id="9120" w:name="_Toc49776380"/>
      <w:bookmarkStart w:id="9121" w:name="_Toc51747300"/>
      <w:bookmarkStart w:id="9122" w:name="_Toc66360873"/>
      <w:bookmarkStart w:id="9123" w:name="_Toc68105378"/>
      <w:bookmarkStart w:id="9124" w:name="_Toc74756008"/>
      <w:bookmarkStart w:id="9125" w:name="_Toc105674884"/>
      <w:bookmarkStart w:id="9126" w:name="_Toc130502944"/>
      <w:bookmarkStart w:id="9127" w:name="_Toc153625732"/>
      <w:bookmarkStart w:id="9128" w:name="_Toc185505965"/>
      <w:bookmarkStart w:id="9129" w:name="_Toc212046494"/>
      <w:r w:rsidRPr="000A0A5F">
        <w:t>5.10.4</w:t>
      </w:r>
      <w:r w:rsidRPr="000A0A5F">
        <w:tab/>
        <w:t>Used Features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130" w:name="_Toc104512646"/>
      <w:bookmarkStart w:id="9131" w:name="_Toc130502945"/>
    </w:p>
    <w:p w14:paraId="302E994A" w14:textId="77777777" w:rsidR="00F45175" w:rsidRPr="000A0A5F" w:rsidRDefault="00F45175" w:rsidP="00F45175">
      <w:pPr>
        <w:pStyle w:val="30"/>
      </w:pPr>
      <w:bookmarkStart w:id="9132" w:name="_Toc153625733"/>
      <w:bookmarkStart w:id="9133" w:name="_Toc185505966"/>
      <w:bookmarkStart w:id="9134" w:name="_Toc212046495"/>
      <w:r w:rsidRPr="000A0A5F">
        <w:t>5.10.5</w:t>
      </w:r>
      <w:r w:rsidRPr="000A0A5F">
        <w:tab/>
        <w:t>Error handling</w:t>
      </w:r>
      <w:bookmarkEnd w:id="9130"/>
      <w:bookmarkEnd w:id="9131"/>
      <w:bookmarkEnd w:id="9132"/>
      <w:bookmarkEnd w:id="9133"/>
      <w:bookmarkEnd w:id="9134"/>
    </w:p>
    <w:p w14:paraId="06BB8893" w14:textId="77777777" w:rsidR="00F45175" w:rsidRPr="000A0A5F" w:rsidRDefault="00F45175" w:rsidP="00F45175">
      <w:pPr>
        <w:pStyle w:val="40"/>
      </w:pPr>
      <w:bookmarkStart w:id="9135" w:name="_Toc104512647"/>
      <w:bookmarkStart w:id="9136" w:name="_Toc130502946"/>
      <w:bookmarkStart w:id="9137" w:name="_Toc153625734"/>
      <w:bookmarkStart w:id="9138" w:name="_Toc185505967"/>
      <w:bookmarkStart w:id="9139" w:name="_Toc212046496"/>
      <w:r w:rsidRPr="000A0A5F">
        <w:t>5.10.5.1</w:t>
      </w:r>
      <w:r w:rsidRPr="000A0A5F">
        <w:tab/>
        <w:t>General</w:t>
      </w:r>
      <w:bookmarkEnd w:id="9135"/>
      <w:bookmarkEnd w:id="9136"/>
      <w:bookmarkEnd w:id="9137"/>
      <w:bookmarkEnd w:id="9138"/>
      <w:bookmarkEnd w:id="9139"/>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40"/>
      </w:pPr>
      <w:bookmarkStart w:id="9140" w:name="_Toc104512648"/>
      <w:bookmarkStart w:id="9141" w:name="_Toc130502947"/>
      <w:bookmarkStart w:id="9142" w:name="_Toc153625735"/>
      <w:bookmarkStart w:id="9143" w:name="_Toc185505968"/>
      <w:bookmarkStart w:id="9144" w:name="_Toc212046497"/>
      <w:r w:rsidRPr="000A0A5F">
        <w:t>5.10.5.2</w:t>
      </w:r>
      <w:r w:rsidRPr="000A0A5F">
        <w:tab/>
        <w:t>Protocol Errors</w:t>
      </w:r>
      <w:bookmarkEnd w:id="9140"/>
      <w:bookmarkEnd w:id="9141"/>
      <w:bookmarkEnd w:id="9142"/>
      <w:bookmarkEnd w:id="9143"/>
      <w:bookmarkEnd w:id="9144"/>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40"/>
      </w:pPr>
      <w:bookmarkStart w:id="9145" w:name="_Toc104512649"/>
      <w:bookmarkStart w:id="9146" w:name="_Toc130502948"/>
      <w:bookmarkStart w:id="9147" w:name="_Toc153625736"/>
      <w:bookmarkStart w:id="9148" w:name="_Toc185505969"/>
      <w:bookmarkStart w:id="9149" w:name="_Toc212046498"/>
      <w:r w:rsidRPr="000A0A5F">
        <w:t>5.10.5.3</w:t>
      </w:r>
      <w:r w:rsidRPr="000A0A5F">
        <w:tab/>
        <w:t>Application Errors</w:t>
      </w:r>
      <w:bookmarkEnd w:id="9145"/>
      <w:bookmarkEnd w:id="9146"/>
      <w:bookmarkEnd w:id="9147"/>
      <w:bookmarkEnd w:id="9148"/>
      <w:bookmarkEnd w:id="9149"/>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2"/>
      </w:pPr>
      <w:bookmarkStart w:id="9150" w:name="_Toc11247765"/>
      <w:bookmarkStart w:id="9151" w:name="_Toc27044908"/>
      <w:bookmarkStart w:id="9152" w:name="_Toc36033950"/>
      <w:bookmarkStart w:id="9153" w:name="_Toc45132096"/>
      <w:bookmarkStart w:id="9154" w:name="_Toc49776381"/>
      <w:bookmarkStart w:id="9155" w:name="_Toc51747301"/>
      <w:bookmarkStart w:id="9156" w:name="_Toc66360874"/>
      <w:bookmarkStart w:id="9157" w:name="_Toc68105379"/>
      <w:bookmarkStart w:id="9158" w:name="_Toc74756009"/>
      <w:bookmarkStart w:id="9159" w:name="_Toc105674885"/>
      <w:bookmarkStart w:id="9160" w:name="_Toc130502949"/>
      <w:bookmarkStart w:id="9161" w:name="_Toc153625737"/>
      <w:bookmarkStart w:id="9162" w:name="_Toc185505970"/>
      <w:bookmarkStart w:id="9163" w:name="_Toc212046499"/>
      <w:r w:rsidRPr="000A0A5F">
        <w:t>5.11</w:t>
      </w:r>
      <w:r w:rsidRPr="000A0A5F">
        <w:tab/>
        <w:t>PfdManagement API</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1E31C9F2" w14:textId="77777777" w:rsidR="00CB0DD7" w:rsidRPr="000A0A5F" w:rsidRDefault="00CB0DD7">
      <w:pPr>
        <w:pStyle w:val="30"/>
      </w:pPr>
      <w:bookmarkStart w:id="9164" w:name="_Toc11247766"/>
      <w:bookmarkStart w:id="9165" w:name="_Toc27044909"/>
      <w:bookmarkStart w:id="9166" w:name="_Toc36033951"/>
      <w:bookmarkStart w:id="9167" w:name="_Toc45132097"/>
      <w:bookmarkStart w:id="9168" w:name="_Toc49776382"/>
      <w:bookmarkStart w:id="9169" w:name="_Toc51747302"/>
      <w:bookmarkStart w:id="9170" w:name="_Toc66360875"/>
      <w:bookmarkStart w:id="9171" w:name="_Toc68105380"/>
      <w:bookmarkStart w:id="9172" w:name="_Toc74756010"/>
      <w:bookmarkStart w:id="9173" w:name="_Toc105674886"/>
      <w:bookmarkStart w:id="9174" w:name="_Toc130502950"/>
      <w:bookmarkStart w:id="9175" w:name="_Toc153625738"/>
      <w:bookmarkStart w:id="9176" w:name="_Toc185505971"/>
      <w:bookmarkStart w:id="9177" w:name="_Toc212046500"/>
      <w:r w:rsidRPr="000A0A5F">
        <w:t>5.11.1</w:t>
      </w:r>
      <w:r w:rsidRPr="000A0A5F">
        <w:tab/>
        <w:t>Overview</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30"/>
      </w:pPr>
      <w:bookmarkStart w:id="9178" w:name="_Toc11247767"/>
      <w:bookmarkStart w:id="9179" w:name="_Toc27044910"/>
      <w:bookmarkStart w:id="9180" w:name="_Toc36033952"/>
      <w:bookmarkStart w:id="9181" w:name="_Toc45132098"/>
      <w:bookmarkStart w:id="9182" w:name="_Toc49776383"/>
      <w:bookmarkStart w:id="9183" w:name="_Toc51747303"/>
      <w:bookmarkStart w:id="9184" w:name="_Toc66360876"/>
      <w:bookmarkStart w:id="9185" w:name="_Toc68105381"/>
      <w:bookmarkStart w:id="9186" w:name="_Toc74756011"/>
      <w:bookmarkStart w:id="9187" w:name="_Toc105674887"/>
      <w:bookmarkStart w:id="9188" w:name="_Toc130502951"/>
      <w:bookmarkStart w:id="9189" w:name="_Toc153625739"/>
      <w:bookmarkStart w:id="9190" w:name="_Toc185505972"/>
      <w:bookmarkStart w:id="9191" w:name="_Toc212046501"/>
      <w:r w:rsidRPr="000A0A5F">
        <w:t>5.11.2</w:t>
      </w:r>
      <w:r w:rsidRPr="000A0A5F">
        <w:tab/>
        <w:t>Data model</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2741091E" w14:textId="77777777" w:rsidR="00CB0DD7" w:rsidRPr="000A0A5F" w:rsidRDefault="00CB0DD7">
      <w:pPr>
        <w:pStyle w:val="40"/>
      </w:pPr>
      <w:bookmarkStart w:id="9192" w:name="_Toc11247768"/>
      <w:bookmarkStart w:id="9193" w:name="_Toc27044911"/>
      <w:bookmarkStart w:id="9194" w:name="_Toc36033953"/>
      <w:bookmarkStart w:id="9195" w:name="_Toc45132099"/>
      <w:bookmarkStart w:id="9196" w:name="_Toc49776384"/>
      <w:bookmarkStart w:id="9197" w:name="_Toc51747304"/>
      <w:bookmarkStart w:id="9198" w:name="_Toc66360877"/>
      <w:bookmarkStart w:id="9199" w:name="_Toc68105382"/>
      <w:bookmarkStart w:id="9200" w:name="_Toc74756012"/>
      <w:bookmarkStart w:id="9201" w:name="_Toc105674888"/>
      <w:bookmarkStart w:id="9202" w:name="_Toc130502952"/>
      <w:bookmarkStart w:id="9203" w:name="_Toc153625740"/>
      <w:bookmarkStart w:id="9204" w:name="_Toc185505973"/>
      <w:bookmarkStart w:id="9205" w:name="_Toc212046502"/>
      <w:r w:rsidRPr="000A0A5F">
        <w:t>5.11.2.1</w:t>
      </w:r>
      <w:r w:rsidRPr="000A0A5F">
        <w:tab/>
        <w:t>Resource data types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50797F9" w14:textId="77777777" w:rsidR="00CB0DD7" w:rsidRPr="000A0A5F" w:rsidRDefault="00CB0DD7">
      <w:pPr>
        <w:pStyle w:val="50"/>
      </w:pPr>
      <w:bookmarkStart w:id="9206" w:name="_Toc11247769"/>
      <w:bookmarkStart w:id="9207" w:name="_Toc27044912"/>
      <w:bookmarkStart w:id="9208" w:name="_Toc36033954"/>
      <w:bookmarkStart w:id="9209" w:name="_Toc45132100"/>
      <w:bookmarkStart w:id="9210" w:name="_Toc49776385"/>
      <w:bookmarkStart w:id="9211" w:name="_Toc51747305"/>
      <w:bookmarkStart w:id="9212" w:name="_Toc66360878"/>
      <w:bookmarkStart w:id="9213" w:name="_Toc68105383"/>
      <w:bookmarkStart w:id="9214" w:name="_Toc74756013"/>
      <w:bookmarkStart w:id="9215" w:name="_Toc105674889"/>
      <w:bookmarkStart w:id="9216" w:name="_Toc130502953"/>
      <w:bookmarkStart w:id="9217" w:name="_Toc153625741"/>
      <w:bookmarkStart w:id="9218" w:name="_Toc185505974"/>
      <w:bookmarkStart w:id="9219" w:name="_Toc212046503"/>
      <w:r w:rsidRPr="000A0A5F">
        <w:t>5.11.2.1.1</w:t>
      </w:r>
      <w:r w:rsidRPr="000A0A5F">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50"/>
      </w:pPr>
      <w:bookmarkStart w:id="9220" w:name="_Toc11247770"/>
      <w:bookmarkStart w:id="9221" w:name="_Toc27044913"/>
      <w:bookmarkStart w:id="9222" w:name="_Toc36033955"/>
      <w:bookmarkStart w:id="9223" w:name="_Toc45132101"/>
      <w:bookmarkStart w:id="9224" w:name="_Toc49776386"/>
      <w:bookmarkStart w:id="9225" w:name="_Toc51747306"/>
      <w:bookmarkStart w:id="9226" w:name="_Toc66360879"/>
      <w:bookmarkStart w:id="9227" w:name="_Toc68105384"/>
      <w:bookmarkStart w:id="9228" w:name="_Toc74756014"/>
      <w:bookmarkStart w:id="9229" w:name="_Toc105674890"/>
      <w:bookmarkStart w:id="9230" w:name="_Toc130502954"/>
      <w:bookmarkStart w:id="9231" w:name="_Toc153625742"/>
      <w:bookmarkStart w:id="9232" w:name="_Toc185505975"/>
      <w:bookmarkStart w:id="9233" w:name="_Toc212046504"/>
      <w:r w:rsidRPr="000A0A5F">
        <w:t>5.11.2.1.2</w:t>
      </w:r>
      <w:r w:rsidRPr="000A0A5F">
        <w:tab/>
        <w:t>Type: PfdManagement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CB0DD7" w:rsidRPr="000A0A5F" w14:paraId="30EDEDB0" w14:textId="77777777" w:rsidTr="00FF0AF8">
        <w:trPr>
          <w:trHeight w:val="288"/>
          <w:jc w:val="center"/>
        </w:trPr>
        <w:tc>
          <w:tcPr>
            <w:tcW w:w="1661" w:type="dxa"/>
          </w:tcPr>
          <w:p w14:paraId="3F572E2C"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E931D43"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3CD64D8F" w14:textId="77777777" w:rsidR="00CB0DD7" w:rsidRPr="000A0A5F" w:rsidRDefault="00CB0DD7">
            <w:pPr>
              <w:pStyle w:val="TAH"/>
              <w:jc w:val="left"/>
              <w:rPr>
                <w:rFonts w:eastAsia="Times New Roman"/>
                <w:b w:val="0"/>
              </w:rPr>
            </w:pPr>
            <w:r w:rsidRPr="000A0A5F">
              <w:rPr>
                <w:b w:val="0"/>
              </w:rPr>
              <w:t>0..1</w:t>
            </w:r>
          </w:p>
        </w:tc>
        <w:tc>
          <w:tcPr>
            <w:tcW w:w="4395" w:type="dxa"/>
          </w:tcPr>
          <w:p w14:paraId="046A45F6" w14:textId="77777777" w:rsidR="00CB0DD7" w:rsidRPr="000A0A5F" w:rsidRDefault="00CB0DD7">
            <w:pPr>
              <w:pStyle w:val="TAH"/>
              <w:jc w:val="left"/>
              <w:rPr>
                <w:b w:val="0"/>
              </w:rPr>
            </w:pPr>
            <w:r w:rsidRPr="000A0A5F">
              <w:rPr>
                <w:b w:val="0"/>
              </w:rPr>
              <w:t>Used to negotiate the supported optional features of the API as described in clause 5.2.7.</w:t>
            </w:r>
          </w:p>
          <w:p w14:paraId="7C0AAE21" w14:textId="77777777" w:rsidR="00CB0DD7" w:rsidRPr="000A0A5F" w:rsidRDefault="00CB0DD7">
            <w:pPr>
              <w:pStyle w:val="TAH"/>
              <w:jc w:val="left"/>
              <w:rPr>
                <w:rFonts w:eastAsia="Times New Roman" w:cs="Arial"/>
                <w:b w:val="0"/>
                <w:szCs w:val="18"/>
              </w:rPr>
            </w:pPr>
            <w:r w:rsidRPr="000A0A5F">
              <w:rPr>
                <w:b w:val="0"/>
              </w:rPr>
              <w:t>This attribute shall be provided in the POST request and in the response of successful resource creation.</w:t>
            </w:r>
          </w:p>
        </w:tc>
        <w:tc>
          <w:tcPr>
            <w:tcW w:w="1235" w:type="dxa"/>
          </w:tcPr>
          <w:p w14:paraId="40C717EE" w14:textId="77777777" w:rsidR="00CB0DD7" w:rsidRPr="000A0A5F" w:rsidRDefault="00CB0DD7">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50"/>
      </w:pPr>
      <w:bookmarkStart w:id="9234" w:name="_Toc11247771"/>
      <w:bookmarkStart w:id="9235" w:name="_Toc27044914"/>
      <w:bookmarkStart w:id="9236" w:name="_Toc36033956"/>
      <w:bookmarkStart w:id="9237" w:name="_Toc45132102"/>
      <w:bookmarkStart w:id="9238" w:name="_Toc49776387"/>
      <w:bookmarkStart w:id="9239" w:name="_Toc51747307"/>
      <w:bookmarkStart w:id="9240" w:name="_Toc66360880"/>
      <w:bookmarkStart w:id="9241" w:name="_Toc68105385"/>
      <w:bookmarkStart w:id="9242" w:name="_Toc74756015"/>
      <w:bookmarkStart w:id="9243" w:name="_Toc105674891"/>
      <w:bookmarkStart w:id="9244" w:name="_Toc130502955"/>
      <w:bookmarkStart w:id="9245" w:name="_Toc153625743"/>
      <w:bookmarkStart w:id="9246" w:name="_Toc185505976"/>
      <w:bookmarkStart w:id="9247" w:name="_Toc212046505"/>
      <w:r w:rsidRPr="000A0A5F">
        <w:lastRenderedPageBreak/>
        <w:t>5.11.2.1.3</w:t>
      </w:r>
      <w:r w:rsidRPr="000A0A5F">
        <w:tab/>
        <w:t>Type: PfdData</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50"/>
      </w:pPr>
      <w:bookmarkStart w:id="9248" w:name="_Toc11247772"/>
      <w:bookmarkStart w:id="9249" w:name="_Toc27044915"/>
      <w:bookmarkStart w:id="9250" w:name="_Toc36033957"/>
      <w:bookmarkStart w:id="9251" w:name="_Toc45132103"/>
      <w:bookmarkStart w:id="9252" w:name="_Toc49776388"/>
      <w:bookmarkStart w:id="9253" w:name="_Toc51747308"/>
      <w:bookmarkStart w:id="9254" w:name="_Toc66360881"/>
      <w:bookmarkStart w:id="9255" w:name="_Toc68105386"/>
      <w:bookmarkStart w:id="9256" w:name="_Toc74756016"/>
      <w:bookmarkStart w:id="9257" w:name="_Toc105674892"/>
      <w:bookmarkStart w:id="9258" w:name="_Toc130502956"/>
      <w:bookmarkStart w:id="9259" w:name="_Toc153625744"/>
      <w:bookmarkStart w:id="9260" w:name="_Toc185505977"/>
      <w:bookmarkStart w:id="9261" w:name="_Toc212046506"/>
      <w:r w:rsidRPr="000A0A5F">
        <w:t>5.11.2.1.4</w:t>
      </w:r>
      <w:r w:rsidRPr="000A0A5F">
        <w:tab/>
        <w:t>Type: Pfd</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50"/>
      </w:pPr>
      <w:bookmarkStart w:id="9262" w:name="_Toc11247773"/>
      <w:bookmarkStart w:id="9263" w:name="_Toc27044916"/>
      <w:bookmarkStart w:id="9264" w:name="_Toc36033958"/>
      <w:bookmarkStart w:id="9265" w:name="_Toc45132104"/>
      <w:bookmarkStart w:id="9266" w:name="_Toc49776389"/>
      <w:bookmarkStart w:id="9267" w:name="_Toc51747309"/>
      <w:bookmarkStart w:id="9268" w:name="_Toc66360882"/>
      <w:bookmarkStart w:id="9269" w:name="_Toc68105387"/>
      <w:bookmarkStart w:id="9270" w:name="_Toc74756017"/>
      <w:bookmarkStart w:id="9271" w:name="_Toc105674893"/>
      <w:bookmarkStart w:id="9272" w:name="_Toc130502957"/>
      <w:bookmarkStart w:id="9273" w:name="_Toc153625745"/>
      <w:bookmarkStart w:id="9274" w:name="_Toc185505978"/>
      <w:bookmarkStart w:id="9275" w:name="_Toc212046507"/>
      <w:r w:rsidRPr="000A0A5F">
        <w:t>5.11.2.1.5</w:t>
      </w:r>
      <w:r w:rsidRPr="000A0A5F">
        <w:tab/>
        <w:t xml:space="preserve">Type: </w:t>
      </w:r>
      <w:r w:rsidRPr="000A0A5F">
        <w:rPr>
          <w:noProof/>
        </w:rPr>
        <w:t>PfdReport</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50"/>
      </w:pPr>
      <w:bookmarkStart w:id="9276" w:name="_Toc27044917"/>
      <w:bookmarkStart w:id="9277" w:name="_Toc36033959"/>
      <w:bookmarkStart w:id="9278" w:name="_Toc45132105"/>
      <w:bookmarkStart w:id="9279" w:name="_Toc49776390"/>
      <w:bookmarkStart w:id="9280" w:name="_Toc51747310"/>
      <w:bookmarkStart w:id="9281" w:name="_Toc66360883"/>
      <w:bookmarkStart w:id="9282" w:name="_Toc68105388"/>
      <w:bookmarkStart w:id="9283" w:name="_Toc74756018"/>
      <w:bookmarkStart w:id="9284" w:name="_Toc105674894"/>
      <w:bookmarkStart w:id="9285" w:name="_Toc130502958"/>
      <w:bookmarkStart w:id="9286" w:name="_Toc153625746"/>
      <w:bookmarkStart w:id="9287" w:name="_Toc185505979"/>
      <w:bookmarkStart w:id="9288" w:name="_Toc212046508"/>
      <w:r w:rsidRPr="000A0A5F">
        <w:t>5.11.2.1.6</w:t>
      </w:r>
      <w:r w:rsidRPr="000A0A5F">
        <w:tab/>
        <w:t>Type: UserPlane</w:t>
      </w:r>
      <w:r w:rsidRPr="000A0A5F">
        <w:rPr>
          <w:lang w:eastAsia="zh-CN"/>
        </w:rPr>
        <w:t>LocationArea</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50"/>
      </w:pPr>
      <w:bookmarkStart w:id="9289" w:name="_Toc105674895"/>
      <w:bookmarkStart w:id="9290" w:name="_Toc130502959"/>
      <w:bookmarkStart w:id="9291" w:name="_Toc153625747"/>
      <w:bookmarkStart w:id="9292" w:name="_Toc185505980"/>
      <w:bookmarkStart w:id="9293" w:name="_Toc11247774"/>
      <w:bookmarkStart w:id="9294" w:name="_Toc27044918"/>
      <w:bookmarkStart w:id="9295" w:name="_Toc36033960"/>
      <w:bookmarkStart w:id="9296" w:name="_Toc45132106"/>
      <w:bookmarkStart w:id="9297" w:name="_Toc49776391"/>
      <w:bookmarkStart w:id="9298" w:name="_Toc51747311"/>
      <w:bookmarkStart w:id="9299" w:name="_Toc66360884"/>
      <w:bookmarkStart w:id="9300" w:name="_Toc68105389"/>
      <w:bookmarkStart w:id="9301" w:name="_Toc74756019"/>
      <w:bookmarkStart w:id="9302" w:name="_Toc212046509"/>
      <w:r w:rsidRPr="000A0A5F">
        <w:t>5.11.2.1.</w:t>
      </w:r>
      <w:r w:rsidR="00971DEA" w:rsidRPr="000A0A5F">
        <w:t>7</w:t>
      </w:r>
      <w:r w:rsidRPr="000A0A5F">
        <w:tab/>
        <w:t>Type: PfdManagementPatch</w:t>
      </w:r>
      <w:bookmarkEnd w:id="9289"/>
      <w:bookmarkEnd w:id="9290"/>
      <w:bookmarkEnd w:id="9291"/>
      <w:bookmarkEnd w:id="9292"/>
      <w:bookmarkEnd w:id="9302"/>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40"/>
      </w:pPr>
      <w:bookmarkStart w:id="9303" w:name="_Toc105674896"/>
      <w:bookmarkStart w:id="9304" w:name="_Toc130502960"/>
      <w:bookmarkStart w:id="9305" w:name="_Toc153625748"/>
      <w:bookmarkStart w:id="9306" w:name="_Toc185505981"/>
      <w:bookmarkStart w:id="9307" w:name="_Toc212046510"/>
      <w:r w:rsidRPr="000A0A5F">
        <w:t>5.11.2.2</w:t>
      </w:r>
      <w:r w:rsidRPr="000A0A5F">
        <w:tab/>
        <w:t>Referenced simple data types and enumerations</w:t>
      </w:r>
      <w:bookmarkEnd w:id="9293"/>
      <w:bookmarkEnd w:id="9294"/>
      <w:bookmarkEnd w:id="9295"/>
      <w:bookmarkEnd w:id="9296"/>
      <w:bookmarkEnd w:id="9297"/>
      <w:bookmarkEnd w:id="9298"/>
      <w:bookmarkEnd w:id="9299"/>
      <w:bookmarkEnd w:id="9300"/>
      <w:bookmarkEnd w:id="9301"/>
      <w:bookmarkEnd w:id="9303"/>
      <w:bookmarkEnd w:id="9304"/>
      <w:bookmarkEnd w:id="9305"/>
      <w:bookmarkEnd w:id="9306"/>
      <w:bookmarkEnd w:id="9307"/>
    </w:p>
    <w:p w14:paraId="0847670E" w14:textId="77777777" w:rsidR="00CB0DD7" w:rsidRPr="000A0A5F" w:rsidRDefault="00CB0DD7">
      <w:pPr>
        <w:pStyle w:val="50"/>
      </w:pPr>
      <w:bookmarkStart w:id="9308" w:name="_Toc11247775"/>
      <w:bookmarkStart w:id="9309" w:name="_Toc27044919"/>
      <w:bookmarkStart w:id="9310" w:name="_Toc36033961"/>
      <w:bookmarkStart w:id="9311" w:name="_Toc45132107"/>
      <w:bookmarkStart w:id="9312" w:name="_Toc49776392"/>
      <w:bookmarkStart w:id="9313" w:name="_Toc51747312"/>
      <w:bookmarkStart w:id="9314" w:name="_Toc66360885"/>
      <w:bookmarkStart w:id="9315" w:name="_Toc68105390"/>
      <w:bookmarkStart w:id="9316" w:name="_Toc74756020"/>
      <w:bookmarkStart w:id="9317" w:name="_Toc105674897"/>
      <w:bookmarkStart w:id="9318" w:name="_Toc130502961"/>
      <w:bookmarkStart w:id="9319" w:name="_Toc153625749"/>
      <w:bookmarkStart w:id="9320" w:name="_Toc185505982"/>
      <w:bookmarkStart w:id="9321" w:name="_Toc212046511"/>
      <w:r w:rsidRPr="000A0A5F">
        <w:t>5.11.2.2.1</w:t>
      </w:r>
      <w:r w:rsidRPr="000A0A5F">
        <w:tab/>
        <w:t>Introduction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50"/>
      </w:pPr>
      <w:bookmarkStart w:id="9322" w:name="_Toc11247776"/>
      <w:bookmarkStart w:id="9323" w:name="_Toc27044920"/>
      <w:bookmarkStart w:id="9324" w:name="_Toc36033962"/>
      <w:bookmarkStart w:id="9325" w:name="_Toc45132108"/>
      <w:bookmarkStart w:id="9326" w:name="_Toc49776393"/>
      <w:bookmarkStart w:id="9327" w:name="_Toc51747313"/>
      <w:bookmarkStart w:id="9328" w:name="_Toc66360886"/>
      <w:bookmarkStart w:id="9329" w:name="_Toc68105391"/>
      <w:bookmarkStart w:id="9330" w:name="_Toc74756021"/>
      <w:bookmarkStart w:id="9331" w:name="_Toc105674898"/>
      <w:bookmarkStart w:id="9332" w:name="_Toc130502962"/>
      <w:bookmarkStart w:id="9333" w:name="_Toc153625750"/>
      <w:bookmarkStart w:id="9334" w:name="_Toc185505983"/>
      <w:bookmarkStart w:id="9335" w:name="_Toc212046512"/>
      <w:r w:rsidRPr="000A0A5F">
        <w:t>5.11.2.2.2</w:t>
      </w:r>
      <w:r w:rsidRPr="000A0A5F">
        <w:tab/>
        <w:t>Simple data types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50"/>
      </w:pPr>
      <w:bookmarkStart w:id="9336" w:name="_Toc11247777"/>
      <w:bookmarkStart w:id="9337" w:name="_Toc27044921"/>
      <w:bookmarkStart w:id="9338" w:name="_Toc36033963"/>
      <w:bookmarkStart w:id="9339" w:name="_Toc45132109"/>
      <w:bookmarkStart w:id="9340" w:name="_Toc49776394"/>
      <w:bookmarkStart w:id="9341" w:name="_Toc51747314"/>
      <w:bookmarkStart w:id="9342" w:name="_Toc66360887"/>
      <w:bookmarkStart w:id="9343" w:name="_Toc68105392"/>
      <w:bookmarkStart w:id="9344" w:name="_Toc74756022"/>
      <w:bookmarkStart w:id="9345" w:name="_Toc105674899"/>
      <w:bookmarkStart w:id="9346" w:name="_Toc130502963"/>
      <w:bookmarkStart w:id="9347" w:name="_Toc153625751"/>
      <w:bookmarkStart w:id="9348" w:name="_Toc185505984"/>
      <w:bookmarkStart w:id="9349" w:name="_Toc212046513"/>
      <w:r w:rsidRPr="000A0A5F">
        <w:lastRenderedPageBreak/>
        <w:t>5.11.2.2.3</w:t>
      </w:r>
      <w:r w:rsidRPr="000A0A5F">
        <w:tab/>
        <w:t>Enumeration: FailureCode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50"/>
        <w:spacing w:before="180"/>
      </w:pPr>
      <w:bookmarkStart w:id="9350" w:name="_Toc11247778"/>
      <w:bookmarkStart w:id="9351" w:name="_Toc27044922"/>
      <w:bookmarkStart w:id="9352" w:name="_Toc36033964"/>
      <w:bookmarkStart w:id="9353" w:name="_Toc45132110"/>
      <w:bookmarkStart w:id="9354" w:name="_Toc49776395"/>
      <w:bookmarkStart w:id="9355" w:name="_Toc51747315"/>
      <w:bookmarkStart w:id="9356" w:name="_Toc66360888"/>
      <w:bookmarkStart w:id="9357" w:name="_Toc68105393"/>
      <w:bookmarkStart w:id="9358" w:name="_Toc74756023"/>
      <w:bookmarkStart w:id="9359" w:name="_Toc105674900"/>
      <w:bookmarkStart w:id="9360" w:name="_Toc130502964"/>
      <w:bookmarkStart w:id="9361" w:name="_Toc153625752"/>
      <w:bookmarkStart w:id="9362" w:name="_Toc185505985"/>
      <w:bookmarkStart w:id="9363" w:name="_Toc212046514"/>
      <w:r w:rsidRPr="000A0A5F">
        <w:t>5.11.2.2.4</w:t>
      </w:r>
      <w:r w:rsidRPr="000A0A5F">
        <w:tab/>
        <w:t xml:space="preserve">Enumeration: </w:t>
      </w:r>
      <w:r w:rsidRPr="000A0A5F">
        <w:rPr>
          <w:lang w:eastAsia="zh-CN"/>
        </w:rPr>
        <w:t>DomainNameProtocol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30"/>
      </w:pPr>
      <w:bookmarkStart w:id="9364" w:name="_Toc11247779"/>
      <w:bookmarkStart w:id="9365" w:name="_Toc27044923"/>
      <w:bookmarkStart w:id="9366" w:name="_Toc36033965"/>
      <w:bookmarkStart w:id="9367" w:name="_Toc45132111"/>
      <w:bookmarkStart w:id="9368" w:name="_Toc49776396"/>
      <w:bookmarkStart w:id="9369" w:name="_Toc51747316"/>
      <w:bookmarkStart w:id="9370" w:name="_Toc66360889"/>
      <w:bookmarkStart w:id="9371" w:name="_Toc68105394"/>
      <w:bookmarkStart w:id="9372" w:name="_Toc74756024"/>
      <w:bookmarkStart w:id="9373" w:name="_Toc105674901"/>
      <w:bookmarkStart w:id="9374" w:name="_Toc130502965"/>
      <w:bookmarkStart w:id="9375" w:name="_Toc153625753"/>
      <w:bookmarkStart w:id="9376" w:name="_Toc185505986"/>
      <w:bookmarkStart w:id="9377" w:name="_Toc212046515"/>
      <w:r w:rsidRPr="000A0A5F">
        <w:t>5.11.3</w:t>
      </w:r>
      <w:r w:rsidRPr="000A0A5F">
        <w:tab/>
        <w:t>Resource structure</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5FCE9B68" w14:textId="77777777" w:rsidR="00CB0DD7" w:rsidRPr="000A0A5F" w:rsidRDefault="00CB0DD7">
      <w:pPr>
        <w:pStyle w:val="40"/>
      </w:pPr>
      <w:bookmarkStart w:id="9378" w:name="_Toc11247780"/>
      <w:bookmarkStart w:id="9379" w:name="_Toc27044924"/>
      <w:bookmarkStart w:id="9380" w:name="_Toc36033966"/>
      <w:bookmarkStart w:id="9381" w:name="_Toc45132112"/>
      <w:bookmarkStart w:id="9382" w:name="_Toc49776397"/>
      <w:bookmarkStart w:id="9383" w:name="_Toc51747317"/>
      <w:bookmarkStart w:id="9384" w:name="_Toc66360890"/>
      <w:bookmarkStart w:id="9385" w:name="_Toc68105395"/>
      <w:bookmarkStart w:id="9386" w:name="_Toc74756025"/>
      <w:bookmarkStart w:id="9387" w:name="_Toc105674902"/>
      <w:bookmarkStart w:id="9388" w:name="_Toc130502966"/>
      <w:bookmarkStart w:id="9389" w:name="_Toc153625754"/>
      <w:bookmarkStart w:id="9390" w:name="_Toc185505987"/>
      <w:bookmarkStart w:id="9391" w:name="_Toc212046516"/>
      <w:r w:rsidRPr="000A0A5F">
        <w:t>5.11.3.1</w:t>
      </w:r>
      <w:r w:rsidRPr="000A0A5F">
        <w:tab/>
        <w:t>General</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等线"/>
              </w:rPr>
              <w:t>NOTE:</w:t>
            </w:r>
            <w:r w:rsidRPr="000A0A5F">
              <w:rPr>
                <w:rFonts w:eastAsia="等线"/>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40"/>
      </w:pPr>
      <w:bookmarkStart w:id="9392" w:name="_Toc11247781"/>
      <w:bookmarkStart w:id="9393" w:name="_Toc27044925"/>
      <w:bookmarkStart w:id="9394" w:name="_Toc36033967"/>
      <w:bookmarkStart w:id="9395" w:name="_Toc45132113"/>
      <w:bookmarkStart w:id="9396" w:name="_Toc49776398"/>
      <w:bookmarkStart w:id="9397" w:name="_Toc51747318"/>
      <w:bookmarkStart w:id="9398" w:name="_Toc66360891"/>
      <w:bookmarkStart w:id="9399" w:name="_Toc68105396"/>
      <w:bookmarkStart w:id="9400" w:name="_Toc74756026"/>
      <w:bookmarkStart w:id="9401" w:name="_Toc105674903"/>
      <w:bookmarkStart w:id="9402" w:name="_Toc130502967"/>
      <w:bookmarkStart w:id="9403" w:name="_Toc153625755"/>
      <w:bookmarkStart w:id="9404" w:name="_Toc185505988"/>
      <w:bookmarkStart w:id="9405" w:name="_Toc212046517"/>
      <w:r w:rsidRPr="000A0A5F">
        <w:t>5.11.3.2</w:t>
      </w:r>
      <w:r w:rsidRPr="000A0A5F">
        <w:tab/>
        <w:t>Resource: PFD Management Transactions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D3379DF" w14:textId="77777777" w:rsidR="00CB0DD7" w:rsidRPr="000A0A5F" w:rsidRDefault="00CB0DD7">
      <w:pPr>
        <w:pStyle w:val="50"/>
      </w:pPr>
      <w:bookmarkStart w:id="9406" w:name="_Toc11247782"/>
      <w:bookmarkStart w:id="9407" w:name="_Toc27044926"/>
      <w:bookmarkStart w:id="9408" w:name="_Toc36033968"/>
      <w:bookmarkStart w:id="9409" w:name="_Toc45132114"/>
      <w:bookmarkStart w:id="9410" w:name="_Toc49776399"/>
      <w:bookmarkStart w:id="9411" w:name="_Toc51747319"/>
      <w:bookmarkStart w:id="9412" w:name="_Toc66360892"/>
      <w:bookmarkStart w:id="9413" w:name="_Toc68105397"/>
      <w:bookmarkStart w:id="9414" w:name="_Toc74756027"/>
      <w:bookmarkStart w:id="9415" w:name="_Toc105674904"/>
      <w:bookmarkStart w:id="9416" w:name="_Toc130502968"/>
      <w:bookmarkStart w:id="9417" w:name="_Toc153625756"/>
      <w:bookmarkStart w:id="9418" w:name="_Toc185505989"/>
      <w:bookmarkStart w:id="9419" w:name="_Toc212046518"/>
      <w:r w:rsidRPr="000A0A5F">
        <w:t>5.11.3.2.1</w:t>
      </w:r>
      <w:r w:rsidRPr="000A0A5F">
        <w:tab/>
        <w:t>Introduction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50"/>
      </w:pPr>
      <w:bookmarkStart w:id="9420" w:name="_Toc11247783"/>
      <w:bookmarkStart w:id="9421" w:name="_Toc27044927"/>
      <w:bookmarkStart w:id="9422" w:name="_Toc36033969"/>
      <w:bookmarkStart w:id="9423" w:name="_Toc45132115"/>
      <w:bookmarkStart w:id="9424" w:name="_Toc49776400"/>
      <w:bookmarkStart w:id="9425" w:name="_Toc51747320"/>
      <w:bookmarkStart w:id="9426" w:name="_Toc66360893"/>
      <w:bookmarkStart w:id="9427" w:name="_Toc68105398"/>
      <w:bookmarkStart w:id="9428" w:name="_Toc74756028"/>
      <w:bookmarkStart w:id="9429" w:name="_Toc105674905"/>
      <w:bookmarkStart w:id="9430" w:name="_Toc130502969"/>
      <w:bookmarkStart w:id="9431" w:name="_Toc153625757"/>
      <w:bookmarkStart w:id="9432" w:name="_Toc185505990"/>
      <w:bookmarkStart w:id="9433" w:name="_Toc212046519"/>
      <w:r w:rsidRPr="000A0A5F">
        <w:t>5.11.3.2.2</w:t>
      </w:r>
      <w:r w:rsidRPr="000A0A5F">
        <w:tab/>
        <w:t>Resource definition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50"/>
      </w:pPr>
      <w:bookmarkStart w:id="9434" w:name="_Toc11247784"/>
      <w:bookmarkStart w:id="9435" w:name="_Toc27044928"/>
      <w:bookmarkStart w:id="9436" w:name="_Toc36033970"/>
      <w:bookmarkStart w:id="9437" w:name="_Toc45132116"/>
      <w:bookmarkStart w:id="9438" w:name="_Toc49776401"/>
      <w:bookmarkStart w:id="9439" w:name="_Toc51747321"/>
      <w:bookmarkStart w:id="9440" w:name="_Toc66360894"/>
      <w:bookmarkStart w:id="9441" w:name="_Toc68105399"/>
      <w:bookmarkStart w:id="9442" w:name="_Toc74756029"/>
      <w:bookmarkStart w:id="9443" w:name="_Toc105674906"/>
      <w:bookmarkStart w:id="9444" w:name="_Toc130502970"/>
      <w:bookmarkStart w:id="9445" w:name="_Toc153625758"/>
      <w:bookmarkStart w:id="9446" w:name="_Toc185505991"/>
      <w:bookmarkStart w:id="9447" w:name="_Toc212046520"/>
      <w:r w:rsidRPr="000A0A5F">
        <w:lastRenderedPageBreak/>
        <w:t>5.11.3.2.3</w:t>
      </w:r>
      <w:r w:rsidRPr="000A0A5F">
        <w:tab/>
        <w:t>Resource methods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7D10B1C1" w14:textId="77777777" w:rsidR="00CB0DD7" w:rsidRPr="000A0A5F" w:rsidRDefault="00CB0DD7">
      <w:pPr>
        <w:pStyle w:val="6"/>
      </w:pPr>
      <w:bookmarkStart w:id="9448" w:name="_Toc11247785"/>
      <w:bookmarkStart w:id="9449" w:name="_Toc27044929"/>
      <w:bookmarkStart w:id="9450" w:name="_Toc36033971"/>
      <w:bookmarkStart w:id="9451" w:name="_Toc45132117"/>
      <w:bookmarkStart w:id="9452" w:name="_Toc49776402"/>
      <w:bookmarkStart w:id="9453" w:name="_Toc51747322"/>
      <w:bookmarkStart w:id="9454" w:name="_Toc66360895"/>
      <w:bookmarkStart w:id="9455" w:name="_Toc68105400"/>
      <w:bookmarkStart w:id="9456" w:name="_Toc74756030"/>
      <w:bookmarkStart w:id="9457" w:name="_Toc105674907"/>
      <w:bookmarkStart w:id="9458" w:name="_Toc130502971"/>
      <w:bookmarkStart w:id="9459" w:name="_Toc153625759"/>
      <w:bookmarkStart w:id="9460" w:name="_Toc185505992"/>
      <w:bookmarkStart w:id="9461" w:name="_Toc212046521"/>
      <w:r w:rsidRPr="000A0A5F">
        <w:t>5.11.3.2.3.1</w:t>
      </w:r>
      <w:r w:rsidRPr="000A0A5F">
        <w:tab/>
        <w:t>GET</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pPr>
        <w:pStyle w:val="6"/>
      </w:pPr>
      <w:bookmarkStart w:id="9462" w:name="_Toc11247786"/>
      <w:bookmarkStart w:id="9463" w:name="_Toc27044930"/>
      <w:bookmarkStart w:id="9464" w:name="_Toc36033972"/>
      <w:bookmarkStart w:id="9465" w:name="_Toc45132118"/>
      <w:bookmarkStart w:id="9466" w:name="_Toc49776403"/>
      <w:bookmarkStart w:id="9467" w:name="_Toc51747323"/>
      <w:bookmarkStart w:id="9468" w:name="_Toc66360896"/>
      <w:bookmarkStart w:id="9469" w:name="_Toc68105401"/>
      <w:bookmarkStart w:id="9470" w:name="_Toc74756031"/>
      <w:bookmarkStart w:id="9471" w:name="_Toc105674908"/>
      <w:bookmarkStart w:id="9472" w:name="_Toc130502972"/>
      <w:bookmarkStart w:id="9473" w:name="_Toc153625760"/>
      <w:bookmarkStart w:id="9474" w:name="_Toc185505993"/>
      <w:bookmarkStart w:id="9475" w:name="_Toc212046522"/>
      <w:r w:rsidRPr="000A0A5F">
        <w:t>5.11.3.2.3.2</w:t>
      </w:r>
      <w:r w:rsidRPr="000A0A5F">
        <w:tab/>
        <w:t>PUT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pPr>
        <w:pStyle w:val="6"/>
      </w:pPr>
      <w:bookmarkStart w:id="9476" w:name="_Toc11247787"/>
      <w:bookmarkStart w:id="9477" w:name="_Toc27044931"/>
      <w:bookmarkStart w:id="9478" w:name="_Toc36033973"/>
      <w:bookmarkStart w:id="9479" w:name="_Toc45132119"/>
      <w:bookmarkStart w:id="9480" w:name="_Toc49776404"/>
      <w:bookmarkStart w:id="9481" w:name="_Toc51747324"/>
      <w:bookmarkStart w:id="9482" w:name="_Toc66360897"/>
      <w:bookmarkStart w:id="9483" w:name="_Toc68105402"/>
      <w:bookmarkStart w:id="9484" w:name="_Toc74756032"/>
      <w:bookmarkStart w:id="9485" w:name="_Toc105674909"/>
      <w:bookmarkStart w:id="9486" w:name="_Toc130502973"/>
      <w:bookmarkStart w:id="9487" w:name="_Toc153625761"/>
      <w:bookmarkStart w:id="9488" w:name="_Toc185505994"/>
      <w:bookmarkStart w:id="9489" w:name="_Toc212046523"/>
      <w:r w:rsidRPr="000A0A5F">
        <w:lastRenderedPageBreak/>
        <w:t>5.11.3.2.3.3</w:t>
      </w:r>
      <w:r w:rsidRPr="000A0A5F">
        <w:tab/>
        <w:t>POST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pPr>
        <w:pStyle w:val="6"/>
      </w:pPr>
      <w:bookmarkStart w:id="9490" w:name="_Toc11247788"/>
      <w:bookmarkStart w:id="9491" w:name="_Toc27044932"/>
      <w:bookmarkStart w:id="9492" w:name="_Toc36033974"/>
      <w:bookmarkStart w:id="9493" w:name="_Toc45132120"/>
      <w:bookmarkStart w:id="9494" w:name="_Toc49776405"/>
      <w:bookmarkStart w:id="9495" w:name="_Toc51747325"/>
      <w:bookmarkStart w:id="9496" w:name="_Toc66360898"/>
      <w:bookmarkStart w:id="9497" w:name="_Toc68105403"/>
      <w:bookmarkStart w:id="9498" w:name="_Toc74756033"/>
      <w:bookmarkStart w:id="9499" w:name="_Toc105674910"/>
      <w:bookmarkStart w:id="9500" w:name="_Toc130502974"/>
      <w:bookmarkStart w:id="9501" w:name="_Toc153625762"/>
      <w:bookmarkStart w:id="9502" w:name="_Toc185505995"/>
      <w:bookmarkStart w:id="9503" w:name="_Toc212046524"/>
      <w:r w:rsidRPr="000A0A5F">
        <w:t>5.11.3.2.3.4</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pPr>
        <w:pStyle w:val="6"/>
      </w:pPr>
      <w:bookmarkStart w:id="9504" w:name="_Toc11247789"/>
      <w:bookmarkStart w:id="9505" w:name="_Toc27044933"/>
      <w:bookmarkStart w:id="9506" w:name="_Toc36033975"/>
      <w:bookmarkStart w:id="9507" w:name="_Toc45132121"/>
      <w:bookmarkStart w:id="9508" w:name="_Toc49776406"/>
      <w:bookmarkStart w:id="9509" w:name="_Toc51747326"/>
      <w:bookmarkStart w:id="9510" w:name="_Toc66360899"/>
      <w:bookmarkStart w:id="9511" w:name="_Toc68105404"/>
      <w:bookmarkStart w:id="9512" w:name="_Toc74756034"/>
      <w:bookmarkStart w:id="9513" w:name="_Toc105674911"/>
      <w:bookmarkStart w:id="9514" w:name="_Toc130502975"/>
      <w:bookmarkStart w:id="9515" w:name="_Toc153625763"/>
      <w:bookmarkStart w:id="9516" w:name="_Toc185505996"/>
      <w:bookmarkStart w:id="9517" w:name="_Toc212046525"/>
      <w:r w:rsidRPr="000A0A5F">
        <w:t>5.11.3.2.3.5</w:t>
      </w:r>
      <w:r w:rsidRPr="000A0A5F">
        <w:tab/>
        <w:t>DELETE</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40"/>
      </w:pPr>
      <w:bookmarkStart w:id="9518" w:name="_Toc11247790"/>
      <w:bookmarkStart w:id="9519" w:name="_Toc27044934"/>
      <w:bookmarkStart w:id="9520" w:name="_Toc36033976"/>
      <w:bookmarkStart w:id="9521" w:name="_Toc45132122"/>
      <w:bookmarkStart w:id="9522" w:name="_Toc49776407"/>
      <w:bookmarkStart w:id="9523" w:name="_Toc51747327"/>
      <w:bookmarkStart w:id="9524" w:name="_Toc66360900"/>
      <w:bookmarkStart w:id="9525" w:name="_Toc68105405"/>
      <w:bookmarkStart w:id="9526" w:name="_Toc74756035"/>
      <w:bookmarkStart w:id="9527" w:name="_Toc105674912"/>
      <w:bookmarkStart w:id="9528" w:name="_Toc130502976"/>
      <w:bookmarkStart w:id="9529" w:name="_Toc153625764"/>
      <w:bookmarkStart w:id="9530" w:name="_Toc185505997"/>
      <w:bookmarkStart w:id="9531" w:name="_Toc212046526"/>
      <w:r w:rsidRPr="000A0A5F">
        <w:t>5.11.3.3</w:t>
      </w:r>
      <w:r w:rsidRPr="000A0A5F">
        <w:tab/>
        <w:t>Resource: Individual PFD Management Transaction</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3B1B537" w14:textId="77777777" w:rsidR="00CB0DD7" w:rsidRPr="000A0A5F" w:rsidRDefault="00CB0DD7">
      <w:pPr>
        <w:pStyle w:val="50"/>
      </w:pPr>
      <w:bookmarkStart w:id="9532" w:name="_Toc11247791"/>
      <w:bookmarkStart w:id="9533" w:name="_Toc27044935"/>
      <w:bookmarkStart w:id="9534" w:name="_Toc36033977"/>
      <w:bookmarkStart w:id="9535" w:name="_Toc45132123"/>
      <w:bookmarkStart w:id="9536" w:name="_Toc49776408"/>
      <w:bookmarkStart w:id="9537" w:name="_Toc51747328"/>
      <w:bookmarkStart w:id="9538" w:name="_Toc66360901"/>
      <w:bookmarkStart w:id="9539" w:name="_Toc68105406"/>
      <w:bookmarkStart w:id="9540" w:name="_Toc74756036"/>
      <w:bookmarkStart w:id="9541" w:name="_Toc105674913"/>
      <w:bookmarkStart w:id="9542" w:name="_Toc130502977"/>
      <w:bookmarkStart w:id="9543" w:name="_Toc153625765"/>
      <w:bookmarkStart w:id="9544" w:name="_Toc185505998"/>
      <w:bookmarkStart w:id="9545" w:name="_Toc212046527"/>
      <w:r w:rsidRPr="000A0A5F">
        <w:t>5.11.3.3.1</w:t>
      </w:r>
      <w:r w:rsidRPr="000A0A5F">
        <w:tab/>
        <w:t>Introduction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50"/>
      </w:pPr>
      <w:bookmarkStart w:id="9546" w:name="_Toc11247792"/>
      <w:bookmarkStart w:id="9547" w:name="_Toc27044936"/>
      <w:bookmarkStart w:id="9548" w:name="_Toc36033978"/>
      <w:bookmarkStart w:id="9549" w:name="_Toc45132124"/>
      <w:bookmarkStart w:id="9550" w:name="_Toc49776409"/>
      <w:bookmarkStart w:id="9551" w:name="_Toc51747329"/>
      <w:bookmarkStart w:id="9552" w:name="_Toc66360902"/>
      <w:bookmarkStart w:id="9553" w:name="_Toc68105407"/>
      <w:bookmarkStart w:id="9554" w:name="_Toc74756037"/>
      <w:bookmarkStart w:id="9555" w:name="_Toc105674914"/>
      <w:bookmarkStart w:id="9556" w:name="_Toc130502978"/>
      <w:bookmarkStart w:id="9557" w:name="_Toc153625766"/>
      <w:bookmarkStart w:id="9558" w:name="_Toc185505999"/>
      <w:bookmarkStart w:id="9559" w:name="_Toc212046528"/>
      <w:r w:rsidRPr="000A0A5F">
        <w:t>5.11.3.3.2</w:t>
      </w:r>
      <w:r w:rsidRPr="000A0A5F">
        <w:tab/>
        <w:t>Resource definition</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50"/>
      </w:pPr>
      <w:bookmarkStart w:id="9560" w:name="_Toc11247793"/>
      <w:bookmarkStart w:id="9561" w:name="_Toc27044937"/>
      <w:bookmarkStart w:id="9562" w:name="_Toc36033979"/>
      <w:bookmarkStart w:id="9563" w:name="_Toc45132125"/>
      <w:bookmarkStart w:id="9564" w:name="_Toc49776410"/>
      <w:bookmarkStart w:id="9565" w:name="_Toc51747330"/>
      <w:bookmarkStart w:id="9566" w:name="_Toc66360903"/>
      <w:bookmarkStart w:id="9567" w:name="_Toc68105408"/>
      <w:bookmarkStart w:id="9568" w:name="_Toc74756038"/>
      <w:bookmarkStart w:id="9569" w:name="_Toc105674915"/>
      <w:bookmarkStart w:id="9570" w:name="_Toc130502979"/>
      <w:bookmarkStart w:id="9571" w:name="_Toc153625767"/>
      <w:bookmarkStart w:id="9572" w:name="_Toc185506000"/>
      <w:bookmarkStart w:id="9573" w:name="_Toc212046529"/>
      <w:r w:rsidRPr="000A0A5F">
        <w:t>5.11.3.3.3</w:t>
      </w:r>
      <w:r w:rsidRPr="000A0A5F">
        <w:tab/>
        <w:t>Resource methods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482BDC88" w14:textId="77777777" w:rsidR="00CB0DD7" w:rsidRPr="000A0A5F" w:rsidRDefault="00CB0DD7">
      <w:pPr>
        <w:pStyle w:val="6"/>
      </w:pPr>
      <w:bookmarkStart w:id="9574" w:name="_Toc11247794"/>
      <w:bookmarkStart w:id="9575" w:name="_Toc27044938"/>
      <w:bookmarkStart w:id="9576" w:name="_Toc36033980"/>
      <w:bookmarkStart w:id="9577" w:name="_Toc45132126"/>
      <w:bookmarkStart w:id="9578" w:name="_Toc49776411"/>
      <w:bookmarkStart w:id="9579" w:name="_Toc51747331"/>
      <w:bookmarkStart w:id="9580" w:name="_Toc66360904"/>
      <w:bookmarkStart w:id="9581" w:name="_Toc68105409"/>
      <w:bookmarkStart w:id="9582" w:name="_Toc74756039"/>
      <w:bookmarkStart w:id="9583" w:name="_Toc105674916"/>
      <w:bookmarkStart w:id="9584" w:name="_Toc130502980"/>
      <w:bookmarkStart w:id="9585" w:name="_Toc153625768"/>
      <w:bookmarkStart w:id="9586" w:name="_Toc185506001"/>
      <w:bookmarkStart w:id="9587" w:name="_Toc212046530"/>
      <w:r w:rsidRPr="000A0A5F">
        <w:t>5.11.3.3.3.1</w:t>
      </w:r>
      <w:r w:rsidRPr="000A0A5F">
        <w:tab/>
        <w:t>GET</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pPr>
        <w:pStyle w:val="6"/>
      </w:pPr>
      <w:bookmarkStart w:id="9588" w:name="_Toc11247795"/>
      <w:bookmarkStart w:id="9589" w:name="_Toc27044939"/>
      <w:bookmarkStart w:id="9590" w:name="_Toc36033981"/>
      <w:bookmarkStart w:id="9591" w:name="_Toc45132127"/>
      <w:bookmarkStart w:id="9592" w:name="_Toc49776412"/>
      <w:bookmarkStart w:id="9593" w:name="_Toc51747332"/>
      <w:bookmarkStart w:id="9594" w:name="_Toc66360905"/>
      <w:bookmarkStart w:id="9595" w:name="_Toc68105410"/>
      <w:bookmarkStart w:id="9596" w:name="_Toc74756040"/>
      <w:bookmarkStart w:id="9597" w:name="_Toc105674917"/>
      <w:bookmarkStart w:id="9598" w:name="_Toc130502981"/>
      <w:bookmarkStart w:id="9599" w:name="_Toc153625769"/>
      <w:bookmarkStart w:id="9600" w:name="_Toc185506002"/>
      <w:bookmarkStart w:id="9601" w:name="_Toc212046531"/>
      <w:r w:rsidRPr="000A0A5F">
        <w:t>5.11.3.3.3.2</w:t>
      </w:r>
      <w:r w:rsidRPr="000A0A5F">
        <w:tab/>
        <w:t>PUT</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pPr>
        <w:pStyle w:val="6"/>
      </w:pPr>
      <w:bookmarkStart w:id="9602" w:name="_Toc11247796"/>
      <w:bookmarkStart w:id="9603" w:name="_Toc27044940"/>
      <w:bookmarkStart w:id="9604" w:name="_Toc36033982"/>
      <w:bookmarkStart w:id="9605" w:name="_Toc45132128"/>
      <w:bookmarkStart w:id="9606" w:name="_Toc49776413"/>
      <w:bookmarkStart w:id="9607" w:name="_Toc51747333"/>
      <w:bookmarkStart w:id="9608" w:name="_Toc66360906"/>
      <w:bookmarkStart w:id="9609" w:name="_Toc68105411"/>
      <w:bookmarkStart w:id="9610" w:name="_Toc74756041"/>
      <w:bookmarkStart w:id="9611" w:name="_Toc105674918"/>
      <w:bookmarkStart w:id="9612" w:name="_Toc130502982"/>
      <w:bookmarkStart w:id="9613" w:name="_Toc153625770"/>
      <w:bookmarkStart w:id="9614" w:name="_Toc185506003"/>
      <w:bookmarkStart w:id="9615" w:name="_Toc212046532"/>
      <w:r w:rsidRPr="000A0A5F">
        <w:t>5.11.3.3.3.3</w:t>
      </w:r>
      <w:r w:rsidRPr="000A0A5F">
        <w:tab/>
        <w:t>PATCH</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02719A1A" w14:textId="77777777" w:rsidR="00491D21" w:rsidRPr="000A0A5F" w:rsidRDefault="00491D21" w:rsidP="00491D21">
      <w:pPr>
        <w:rPr>
          <w:lang w:eastAsia="zh-CN"/>
        </w:rPr>
      </w:pPr>
      <w:bookmarkStart w:id="9616" w:name="_Toc11247797"/>
      <w:bookmarkStart w:id="9617" w:name="_Toc27044941"/>
      <w:bookmarkStart w:id="9618" w:name="_Toc36033983"/>
      <w:bookmarkStart w:id="9619" w:name="_Toc45132129"/>
      <w:bookmarkStart w:id="9620" w:name="_Toc49776414"/>
      <w:bookmarkStart w:id="9621" w:name="_Toc51747334"/>
      <w:bookmarkStart w:id="9622" w:name="_Toc66360907"/>
      <w:bookmarkStart w:id="9623" w:name="_Toc68105412"/>
      <w:bookmarkStart w:id="962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pPr>
        <w:pStyle w:val="6"/>
      </w:pPr>
      <w:bookmarkStart w:id="9625" w:name="_Toc105674919"/>
      <w:bookmarkStart w:id="9626" w:name="_Toc130502983"/>
      <w:bookmarkStart w:id="9627" w:name="_Toc153625771"/>
      <w:bookmarkStart w:id="9628" w:name="_Toc185506004"/>
      <w:bookmarkStart w:id="9629" w:name="_Toc212046533"/>
      <w:r w:rsidRPr="000A0A5F">
        <w:t>5.11.3.3.3.4</w:t>
      </w:r>
      <w:r w:rsidRPr="000A0A5F">
        <w:tab/>
        <w:t>POST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pPr>
        <w:pStyle w:val="6"/>
      </w:pPr>
      <w:bookmarkStart w:id="9630" w:name="_Toc11247798"/>
      <w:bookmarkStart w:id="9631" w:name="_Toc27044942"/>
      <w:bookmarkStart w:id="9632" w:name="_Toc36033984"/>
      <w:bookmarkStart w:id="9633" w:name="_Toc45132130"/>
      <w:bookmarkStart w:id="9634" w:name="_Toc49776415"/>
      <w:bookmarkStart w:id="9635" w:name="_Toc51747335"/>
      <w:bookmarkStart w:id="9636" w:name="_Toc66360908"/>
      <w:bookmarkStart w:id="9637" w:name="_Toc68105413"/>
      <w:bookmarkStart w:id="9638" w:name="_Toc74756043"/>
      <w:bookmarkStart w:id="9639" w:name="_Toc105674920"/>
      <w:bookmarkStart w:id="9640" w:name="_Toc130502984"/>
      <w:bookmarkStart w:id="9641" w:name="_Toc153625772"/>
      <w:bookmarkStart w:id="9642" w:name="_Toc185506005"/>
      <w:bookmarkStart w:id="9643" w:name="_Toc212046534"/>
      <w:r w:rsidRPr="000A0A5F">
        <w:t>5.11.3.3.3.5</w:t>
      </w:r>
      <w:r w:rsidRPr="000A0A5F">
        <w:tab/>
        <w:t>DELETE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40"/>
      </w:pPr>
      <w:bookmarkStart w:id="9644" w:name="_Toc11247799"/>
      <w:bookmarkStart w:id="9645" w:name="_Toc27044943"/>
      <w:bookmarkStart w:id="9646" w:name="_Toc36033985"/>
      <w:bookmarkStart w:id="9647" w:name="_Toc45132131"/>
      <w:bookmarkStart w:id="9648" w:name="_Toc49776416"/>
      <w:bookmarkStart w:id="9649" w:name="_Toc51747336"/>
      <w:bookmarkStart w:id="9650" w:name="_Toc66360909"/>
      <w:bookmarkStart w:id="9651" w:name="_Toc68105414"/>
      <w:bookmarkStart w:id="9652" w:name="_Toc74756044"/>
      <w:bookmarkStart w:id="9653" w:name="_Toc105674921"/>
      <w:bookmarkStart w:id="9654" w:name="_Toc130502985"/>
      <w:bookmarkStart w:id="9655" w:name="_Toc153625773"/>
      <w:bookmarkStart w:id="9656" w:name="_Toc185506006"/>
      <w:bookmarkStart w:id="9657" w:name="_Toc212046535"/>
      <w:r w:rsidRPr="000A0A5F">
        <w:t>5.11.3.4</w:t>
      </w:r>
      <w:r w:rsidRPr="000A0A5F">
        <w:tab/>
        <w:t>Resource: Individual Application PFD Management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r w:rsidRPr="000A0A5F">
        <w:t xml:space="preserve"> </w:t>
      </w:r>
    </w:p>
    <w:p w14:paraId="0E56A3C9" w14:textId="77777777" w:rsidR="00CB0DD7" w:rsidRPr="000A0A5F" w:rsidRDefault="00CB0DD7">
      <w:pPr>
        <w:pStyle w:val="50"/>
      </w:pPr>
      <w:bookmarkStart w:id="9658" w:name="_Toc11247800"/>
      <w:bookmarkStart w:id="9659" w:name="_Toc27044944"/>
      <w:bookmarkStart w:id="9660" w:name="_Toc36033986"/>
      <w:bookmarkStart w:id="9661" w:name="_Toc45132132"/>
      <w:bookmarkStart w:id="9662" w:name="_Toc49776417"/>
      <w:bookmarkStart w:id="9663" w:name="_Toc51747337"/>
      <w:bookmarkStart w:id="9664" w:name="_Toc66360910"/>
      <w:bookmarkStart w:id="9665" w:name="_Toc68105415"/>
      <w:bookmarkStart w:id="9666" w:name="_Toc74756045"/>
      <w:bookmarkStart w:id="9667" w:name="_Toc105674922"/>
      <w:bookmarkStart w:id="9668" w:name="_Toc130502986"/>
      <w:bookmarkStart w:id="9669" w:name="_Toc153625774"/>
      <w:bookmarkStart w:id="9670" w:name="_Toc185506007"/>
      <w:bookmarkStart w:id="9671" w:name="_Toc212046536"/>
      <w:r w:rsidRPr="000A0A5F">
        <w:t>5.11.3.4.1</w:t>
      </w:r>
      <w:r w:rsidRPr="000A0A5F">
        <w:tab/>
        <w:t>Introduction</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50"/>
      </w:pPr>
      <w:bookmarkStart w:id="9672" w:name="_Toc11247801"/>
      <w:bookmarkStart w:id="9673" w:name="_Toc27044945"/>
      <w:bookmarkStart w:id="9674" w:name="_Toc36033987"/>
      <w:bookmarkStart w:id="9675" w:name="_Toc45132133"/>
      <w:bookmarkStart w:id="9676" w:name="_Toc49776418"/>
      <w:bookmarkStart w:id="9677" w:name="_Toc51747338"/>
      <w:bookmarkStart w:id="9678" w:name="_Toc66360911"/>
      <w:bookmarkStart w:id="9679" w:name="_Toc68105416"/>
      <w:bookmarkStart w:id="9680" w:name="_Toc74756046"/>
      <w:bookmarkStart w:id="9681" w:name="_Toc105674923"/>
      <w:bookmarkStart w:id="9682" w:name="_Toc130502987"/>
      <w:bookmarkStart w:id="9683" w:name="_Toc153625775"/>
      <w:bookmarkStart w:id="9684" w:name="_Toc185506008"/>
      <w:bookmarkStart w:id="9685" w:name="_Toc212046537"/>
      <w:r w:rsidRPr="000A0A5F">
        <w:t>5.11.3.4.2</w:t>
      </w:r>
      <w:r w:rsidRPr="000A0A5F">
        <w:tab/>
        <w:t>Resource definition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50"/>
      </w:pPr>
      <w:bookmarkStart w:id="9686" w:name="_Toc11247802"/>
      <w:bookmarkStart w:id="9687" w:name="_Toc27044946"/>
      <w:bookmarkStart w:id="9688" w:name="_Toc36033988"/>
      <w:bookmarkStart w:id="9689" w:name="_Toc45132134"/>
      <w:bookmarkStart w:id="9690" w:name="_Toc49776419"/>
      <w:bookmarkStart w:id="9691" w:name="_Toc51747339"/>
      <w:bookmarkStart w:id="9692" w:name="_Toc66360912"/>
      <w:bookmarkStart w:id="9693" w:name="_Toc68105417"/>
      <w:bookmarkStart w:id="9694" w:name="_Toc74756047"/>
      <w:bookmarkStart w:id="9695" w:name="_Toc105674924"/>
      <w:bookmarkStart w:id="9696" w:name="_Toc130502988"/>
      <w:bookmarkStart w:id="9697" w:name="_Toc153625776"/>
      <w:bookmarkStart w:id="9698" w:name="_Toc185506009"/>
      <w:bookmarkStart w:id="9699" w:name="_Toc212046538"/>
      <w:r w:rsidRPr="000A0A5F">
        <w:lastRenderedPageBreak/>
        <w:t>5.11.3.4.3</w:t>
      </w:r>
      <w:r w:rsidRPr="000A0A5F">
        <w:tab/>
        <w:t>Resource methods</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4CD95E36" w14:textId="77777777" w:rsidR="00CB0DD7" w:rsidRPr="000A0A5F" w:rsidRDefault="00CB0DD7">
      <w:pPr>
        <w:pStyle w:val="6"/>
      </w:pPr>
      <w:bookmarkStart w:id="9700" w:name="_Toc11247803"/>
      <w:bookmarkStart w:id="9701" w:name="_Toc27044947"/>
      <w:bookmarkStart w:id="9702" w:name="_Toc36033989"/>
      <w:bookmarkStart w:id="9703" w:name="_Toc45132135"/>
      <w:bookmarkStart w:id="9704" w:name="_Toc49776420"/>
      <w:bookmarkStart w:id="9705" w:name="_Toc51747340"/>
      <w:bookmarkStart w:id="9706" w:name="_Toc66360913"/>
      <w:bookmarkStart w:id="9707" w:name="_Toc68105418"/>
      <w:bookmarkStart w:id="9708" w:name="_Toc74756048"/>
      <w:bookmarkStart w:id="9709" w:name="_Toc105674925"/>
      <w:bookmarkStart w:id="9710" w:name="_Toc130502989"/>
      <w:bookmarkStart w:id="9711" w:name="_Toc153625777"/>
      <w:bookmarkStart w:id="9712" w:name="_Toc185506010"/>
      <w:bookmarkStart w:id="9713" w:name="_Toc212046539"/>
      <w:r w:rsidRPr="000A0A5F">
        <w:t>5.11.3.4.3.1</w:t>
      </w:r>
      <w:r w:rsidRPr="000A0A5F">
        <w:tab/>
        <w:t>GET</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pPr>
        <w:pStyle w:val="6"/>
      </w:pPr>
      <w:bookmarkStart w:id="9714" w:name="_Toc11247804"/>
      <w:bookmarkStart w:id="9715" w:name="_Toc27044948"/>
      <w:bookmarkStart w:id="9716" w:name="_Toc36033990"/>
      <w:bookmarkStart w:id="9717" w:name="_Toc45132136"/>
      <w:bookmarkStart w:id="9718" w:name="_Toc49776421"/>
      <w:bookmarkStart w:id="9719" w:name="_Toc51747341"/>
      <w:bookmarkStart w:id="9720" w:name="_Toc66360914"/>
      <w:bookmarkStart w:id="9721" w:name="_Toc68105419"/>
      <w:bookmarkStart w:id="9722" w:name="_Toc74756049"/>
      <w:bookmarkStart w:id="9723" w:name="_Toc105674926"/>
      <w:bookmarkStart w:id="9724" w:name="_Toc130502990"/>
      <w:bookmarkStart w:id="9725" w:name="_Toc153625778"/>
      <w:bookmarkStart w:id="9726" w:name="_Toc185506011"/>
      <w:bookmarkStart w:id="9727" w:name="_Toc212046540"/>
      <w:r w:rsidRPr="000A0A5F">
        <w:t>5.11.3.4.3.2</w:t>
      </w:r>
      <w:r w:rsidRPr="000A0A5F">
        <w:tab/>
        <w:t>PUT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pPr>
        <w:pStyle w:val="6"/>
      </w:pPr>
      <w:bookmarkStart w:id="9728" w:name="_Toc11247805"/>
      <w:bookmarkStart w:id="9729" w:name="_Toc27044949"/>
      <w:bookmarkStart w:id="9730" w:name="_Toc36033991"/>
      <w:bookmarkStart w:id="9731" w:name="_Toc45132137"/>
      <w:bookmarkStart w:id="9732" w:name="_Toc49776422"/>
      <w:bookmarkStart w:id="9733" w:name="_Toc51747342"/>
      <w:bookmarkStart w:id="9734" w:name="_Toc66360915"/>
      <w:bookmarkStart w:id="9735" w:name="_Toc68105420"/>
      <w:bookmarkStart w:id="9736" w:name="_Toc74756050"/>
      <w:bookmarkStart w:id="9737" w:name="_Toc105674927"/>
      <w:bookmarkStart w:id="9738" w:name="_Toc130502991"/>
      <w:bookmarkStart w:id="9739" w:name="_Toc153625779"/>
      <w:bookmarkStart w:id="9740" w:name="_Toc185506012"/>
      <w:bookmarkStart w:id="9741" w:name="_Toc212046541"/>
      <w:r w:rsidRPr="000A0A5F">
        <w:t>5.11.3.4.3.3</w:t>
      </w:r>
      <w:r w:rsidRPr="000A0A5F">
        <w:tab/>
        <w:t>PATCH</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pPr>
        <w:pStyle w:val="6"/>
      </w:pPr>
      <w:bookmarkStart w:id="9742" w:name="_Toc11247806"/>
      <w:bookmarkStart w:id="9743" w:name="_Toc27044950"/>
      <w:bookmarkStart w:id="9744" w:name="_Toc36033992"/>
      <w:bookmarkStart w:id="9745" w:name="_Toc45132138"/>
      <w:bookmarkStart w:id="9746" w:name="_Toc49776423"/>
      <w:bookmarkStart w:id="9747" w:name="_Toc51747343"/>
      <w:bookmarkStart w:id="9748" w:name="_Toc66360916"/>
      <w:bookmarkStart w:id="9749" w:name="_Toc68105421"/>
      <w:bookmarkStart w:id="9750" w:name="_Toc74756051"/>
      <w:bookmarkStart w:id="9751" w:name="_Toc105674928"/>
      <w:bookmarkStart w:id="9752" w:name="_Toc130502992"/>
      <w:bookmarkStart w:id="9753" w:name="_Toc153625780"/>
      <w:bookmarkStart w:id="9754" w:name="_Toc185506013"/>
      <w:bookmarkStart w:id="9755" w:name="_Toc212046542"/>
      <w:r w:rsidRPr="000A0A5F">
        <w:t>5.11.3.4.3.4</w:t>
      </w:r>
      <w:r w:rsidRPr="000A0A5F">
        <w:tab/>
        <w:t>POST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pPr>
        <w:pStyle w:val="6"/>
      </w:pPr>
      <w:bookmarkStart w:id="9756" w:name="_Toc11247807"/>
      <w:bookmarkStart w:id="9757" w:name="_Toc27044951"/>
      <w:bookmarkStart w:id="9758" w:name="_Toc36033993"/>
      <w:bookmarkStart w:id="9759" w:name="_Toc45132139"/>
      <w:bookmarkStart w:id="9760" w:name="_Toc49776424"/>
      <w:bookmarkStart w:id="9761" w:name="_Toc51747344"/>
      <w:bookmarkStart w:id="9762" w:name="_Toc66360917"/>
      <w:bookmarkStart w:id="9763" w:name="_Toc68105422"/>
      <w:bookmarkStart w:id="9764" w:name="_Toc74756052"/>
      <w:bookmarkStart w:id="9765" w:name="_Toc105674929"/>
      <w:bookmarkStart w:id="9766" w:name="_Toc130502993"/>
      <w:bookmarkStart w:id="9767" w:name="_Toc153625781"/>
      <w:bookmarkStart w:id="9768" w:name="_Toc185506014"/>
      <w:bookmarkStart w:id="9769" w:name="_Toc212046543"/>
      <w:r w:rsidRPr="000A0A5F">
        <w:t>5.11.3.4.3.5</w:t>
      </w:r>
      <w:r w:rsidRPr="000A0A5F">
        <w:tab/>
        <w:t>DELETE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40"/>
      </w:pPr>
      <w:bookmarkStart w:id="9770" w:name="_Toc11247808"/>
      <w:bookmarkStart w:id="9771" w:name="_Toc27044952"/>
      <w:bookmarkStart w:id="9772" w:name="_Toc36033994"/>
      <w:bookmarkStart w:id="9773" w:name="_Toc45132140"/>
      <w:bookmarkStart w:id="9774" w:name="_Toc49776425"/>
      <w:bookmarkStart w:id="9775" w:name="_Toc51747345"/>
      <w:bookmarkStart w:id="9776" w:name="_Toc66360918"/>
      <w:bookmarkStart w:id="9777" w:name="_Toc68105423"/>
      <w:bookmarkStart w:id="9778" w:name="_Toc74756053"/>
      <w:bookmarkStart w:id="9779" w:name="_Toc105674930"/>
      <w:bookmarkStart w:id="9780" w:name="_Toc130502994"/>
      <w:bookmarkStart w:id="9781" w:name="_Toc153625782"/>
      <w:bookmarkStart w:id="9782" w:name="_Toc185506015"/>
      <w:bookmarkStart w:id="9783" w:name="_Toc212046544"/>
      <w:r w:rsidRPr="000A0A5F">
        <w:t>5.11.3.5</w:t>
      </w:r>
      <w:r w:rsidRPr="000A0A5F">
        <w:tab/>
        <w:t>Void</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75D4DB4" w14:textId="77777777" w:rsidR="00CB0DD7" w:rsidRPr="000A0A5F" w:rsidRDefault="00CB0DD7">
      <w:pPr>
        <w:pStyle w:val="30"/>
      </w:pPr>
      <w:bookmarkStart w:id="9784" w:name="_Toc66360919"/>
      <w:bookmarkStart w:id="9785" w:name="_Toc68105424"/>
      <w:bookmarkStart w:id="9786" w:name="_Toc74756054"/>
      <w:bookmarkStart w:id="9787" w:name="_Toc105674931"/>
      <w:bookmarkStart w:id="9788" w:name="_Toc130502995"/>
      <w:bookmarkStart w:id="9789" w:name="_Toc153625783"/>
      <w:bookmarkStart w:id="9790" w:name="_Toc185506016"/>
      <w:bookmarkStart w:id="9791" w:name="_Toc212046545"/>
      <w:r w:rsidRPr="000A0A5F">
        <w:t>5.11.</w:t>
      </w:r>
      <w:r w:rsidR="0008146A" w:rsidRPr="000A0A5F">
        <w:t>3A</w:t>
      </w:r>
      <w:r w:rsidRPr="000A0A5F">
        <w:tab/>
        <w:t>Notifications</w:t>
      </w:r>
      <w:bookmarkEnd w:id="9784"/>
      <w:bookmarkEnd w:id="9785"/>
      <w:bookmarkEnd w:id="9786"/>
      <w:bookmarkEnd w:id="9787"/>
      <w:bookmarkEnd w:id="9788"/>
      <w:bookmarkEnd w:id="9789"/>
      <w:bookmarkEnd w:id="9790"/>
      <w:bookmarkEnd w:id="9791"/>
    </w:p>
    <w:p w14:paraId="017AD9CC" w14:textId="77777777" w:rsidR="00CB0DD7" w:rsidRPr="000A0A5F" w:rsidRDefault="00CB0DD7">
      <w:pPr>
        <w:pStyle w:val="40"/>
      </w:pPr>
      <w:bookmarkStart w:id="9792" w:name="_Toc66360920"/>
      <w:bookmarkStart w:id="9793" w:name="_Toc68105425"/>
      <w:bookmarkStart w:id="9794" w:name="_Toc74756055"/>
      <w:bookmarkStart w:id="9795" w:name="_Toc105674932"/>
      <w:bookmarkStart w:id="9796" w:name="_Toc130502996"/>
      <w:bookmarkStart w:id="9797" w:name="_Toc153625784"/>
      <w:bookmarkStart w:id="9798" w:name="_Toc185506017"/>
      <w:bookmarkStart w:id="9799" w:name="_Toc212046546"/>
      <w:r w:rsidRPr="000A0A5F">
        <w:t>5.11.</w:t>
      </w:r>
      <w:r w:rsidR="0008146A" w:rsidRPr="000A0A5F">
        <w:t>3A</w:t>
      </w:r>
      <w:r w:rsidRPr="000A0A5F">
        <w:t>.1</w:t>
      </w:r>
      <w:r w:rsidRPr="000A0A5F">
        <w:tab/>
        <w:t>General</w:t>
      </w:r>
      <w:bookmarkEnd w:id="9792"/>
      <w:bookmarkEnd w:id="9793"/>
      <w:bookmarkEnd w:id="9794"/>
      <w:bookmarkEnd w:id="9795"/>
      <w:bookmarkEnd w:id="9796"/>
      <w:bookmarkEnd w:id="9797"/>
      <w:bookmarkEnd w:id="9798"/>
      <w:bookmarkEnd w:id="979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40"/>
        <w:rPr>
          <w:lang w:val="fr-FR"/>
        </w:rPr>
      </w:pPr>
      <w:bookmarkStart w:id="9800" w:name="_Toc66360921"/>
      <w:bookmarkStart w:id="9801" w:name="_Toc68105426"/>
      <w:bookmarkStart w:id="9802" w:name="_Toc74756056"/>
      <w:bookmarkStart w:id="9803" w:name="_Toc105674933"/>
      <w:bookmarkStart w:id="9804" w:name="_Toc130502997"/>
      <w:bookmarkStart w:id="9805" w:name="_Toc153625785"/>
      <w:bookmarkStart w:id="9806" w:name="_Toc185506018"/>
      <w:bookmarkStart w:id="9807" w:name="_Toc212046547"/>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800"/>
      <w:bookmarkEnd w:id="9801"/>
      <w:bookmarkEnd w:id="9802"/>
      <w:bookmarkEnd w:id="9803"/>
      <w:bookmarkEnd w:id="9804"/>
      <w:bookmarkEnd w:id="9805"/>
      <w:bookmarkEnd w:id="9806"/>
      <w:bookmarkEnd w:id="9807"/>
    </w:p>
    <w:p w14:paraId="182D2F32" w14:textId="77777777" w:rsidR="00CB0DD7" w:rsidRPr="000A0A5F" w:rsidRDefault="00CB0DD7">
      <w:pPr>
        <w:pStyle w:val="50"/>
        <w:rPr>
          <w:noProof/>
          <w:lang w:val="fr-FR"/>
        </w:rPr>
      </w:pPr>
      <w:bookmarkStart w:id="9808" w:name="_Toc66360922"/>
      <w:bookmarkStart w:id="9809" w:name="_Toc68105427"/>
      <w:bookmarkStart w:id="9810" w:name="_Toc74756057"/>
      <w:bookmarkStart w:id="9811" w:name="_Toc105674934"/>
      <w:bookmarkStart w:id="9812" w:name="_Toc130502998"/>
      <w:bookmarkStart w:id="9813" w:name="_Toc153625786"/>
      <w:bookmarkStart w:id="9814" w:name="_Toc185506019"/>
      <w:bookmarkStart w:id="9815" w:name="_Toc212046548"/>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808"/>
      <w:bookmarkEnd w:id="9809"/>
      <w:bookmarkEnd w:id="9810"/>
      <w:bookmarkEnd w:id="9811"/>
      <w:bookmarkEnd w:id="9812"/>
      <w:bookmarkEnd w:id="9813"/>
      <w:bookmarkEnd w:id="9814"/>
      <w:bookmarkEnd w:id="981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50"/>
        <w:rPr>
          <w:noProof/>
        </w:rPr>
      </w:pPr>
      <w:bookmarkStart w:id="9816" w:name="_Toc66360923"/>
      <w:bookmarkStart w:id="9817" w:name="_Toc68105428"/>
      <w:bookmarkStart w:id="9818" w:name="_Toc74756058"/>
      <w:bookmarkStart w:id="9819" w:name="_Toc105674935"/>
      <w:bookmarkStart w:id="9820" w:name="_Toc130502999"/>
      <w:bookmarkStart w:id="9821" w:name="_Toc153625787"/>
      <w:bookmarkStart w:id="9822" w:name="_Toc185506020"/>
      <w:bookmarkStart w:id="9823" w:name="_Toc212046549"/>
      <w:r w:rsidRPr="000A0A5F">
        <w:t>5.11.</w:t>
      </w:r>
      <w:r w:rsidR="0008146A" w:rsidRPr="000A0A5F">
        <w:t>3A</w:t>
      </w:r>
      <w:r w:rsidRPr="000A0A5F">
        <w:t>.2</w:t>
      </w:r>
      <w:r w:rsidRPr="000A0A5F">
        <w:rPr>
          <w:noProof/>
        </w:rPr>
        <w:t>.2</w:t>
      </w:r>
      <w:r w:rsidRPr="000A0A5F">
        <w:rPr>
          <w:noProof/>
        </w:rPr>
        <w:tab/>
        <w:t>Target URI</w:t>
      </w:r>
      <w:bookmarkEnd w:id="9816"/>
      <w:bookmarkEnd w:id="9817"/>
      <w:bookmarkEnd w:id="9818"/>
      <w:bookmarkEnd w:id="9819"/>
      <w:bookmarkEnd w:id="9820"/>
      <w:bookmarkEnd w:id="9821"/>
      <w:bookmarkEnd w:id="9822"/>
      <w:bookmarkEnd w:id="9823"/>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50"/>
        <w:rPr>
          <w:noProof/>
        </w:rPr>
      </w:pPr>
      <w:bookmarkStart w:id="9824" w:name="_Toc66360924"/>
      <w:bookmarkStart w:id="9825" w:name="_Toc68105429"/>
      <w:bookmarkStart w:id="9826" w:name="_Toc74756059"/>
      <w:bookmarkStart w:id="9827" w:name="_Toc105674936"/>
      <w:bookmarkStart w:id="9828" w:name="_Toc130503000"/>
      <w:bookmarkStart w:id="9829" w:name="_Toc153625788"/>
      <w:bookmarkStart w:id="9830" w:name="_Toc185506021"/>
      <w:bookmarkStart w:id="9831" w:name="_Toc212046550"/>
      <w:r w:rsidRPr="000A0A5F">
        <w:t>5.11.</w:t>
      </w:r>
      <w:r w:rsidR="0008146A" w:rsidRPr="000A0A5F">
        <w:t>3A</w:t>
      </w:r>
      <w:r w:rsidRPr="000A0A5F">
        <w:t>.2</w:t>
      </w:r>
      <w:r w:rsidRPr="000A0A5F">
        <w:rPr>
          <w:noProof/>
        </w:rPr>
        <w:t>.3</w:t>
      </w:r>
      <w:r w:rsidRPr="000A0A5F">
        <w:rPr>
          <w:noProof/>
        </w:rPr>
        <w:tab/>
        <w:t>Standard Methods</w:t>
      </w:r>
      <w:bookmarkEnd w:id="9824"/>
      <w:bookmarkEnd w:id="9825"/>
      <w:bookmarkEnd w:id="9826"/>
      <w:bookmarkEnd w:id="9827"/>
      <w:bookmarkEnd w:id="9828"/>
      <w:bookmarkEnd w:id="9829"/>
      <w:bookmarkEnd w:id="9830"/>
      <w:bookmarkEnd w:id="9831"/>
    </w:p>
    <w:p w14:paraId="1880D647" w14:textId="77777777" w:rsidR="00CB0DD7" w:rsidRPr="000A0A5F" w:rsidRDefault="00CB0DD7">
      <w:pPr>
        <w:pStyle w:val="6"/>
        <w:rPr>
          <w:noProof/>
        </w:rPr>
      </w:pPr>
      <w:bookmarkStart w:id="9832" w:name="_Toc66360925"/>
      <w:bookmarkStart w:id="9833" w:name="_Toc68105430"/>
      <w:bookmarkStart w:id="9834" w:name="_Toc74756060"/>
      <w:bookmarkStart w:id="9835" w:name="_Toc105674937"/>
      <w:bookmarkStart w:id="9836" w:name="_Toc130503001"/>
      <w:bookmarkStart w:id="9837" w:name="_Toc153625789"/>
      <w:bookmarkStart w:id="9838" w:name="_Toc185506022"/>
      <w:bookmarkStart w:id="9839" w:name="_Toc212046551"/>
      <w:r w:rsidRPr="000A0A5F">
        <w:t>5.11.</w:t>
      </w:r>
      <w:r w:rsidR="0008146A" w:rsidRPr="000A0A5F">
        <w:t>3A</w:t>
      </w:r>
      <w:r w:rsidRPr="000A0A5F">
        <w:t>.2.3</w:t>
      </w:r>
      <w:r w:rsidRPr="000A0A5F">
        <w:rPr>
          <w:noProof/>
        </w:rPr>
        <w:t>.1</w:t>
      </w:r>
      <w:r w:rsidRPr="000A0A5F">
        <w:rPr>
          <w:noProof/>
        </w:rPr>
        <w:tab/>
      </w:r>
      <w:r w:rsidRPr="000A0A5F">
        <w:t>Notification via POST</w:t>
      </w:r>
      <w:bookmarkEnd w:id="9832"/>
      <w:bookmarkEnd w:id="9833"/>
      <w:bookmarkEnd w:id="9834"/>
      <w:bookmarkEnd w:id="9835"/>
      <w:bookmarkEnd w:id="9836"/>
      <w:bookmarkEnd w:id="9837"/>
      <w:bookmarkEnd w:id="9838"/>
      <w:bookmarkEnd w:id="9839"/>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pPr>
        <w:pStyle w:val="6"/>
        <w:rPr>
          <w:noProof/>
        </w:rPr>
      </w:pPr>
      <w:bookmarkStart w:id="9840" w:name="_Toc66360926"/>
      <w:bookmarkStart w:id="9841" w:name="_Toc68105431"/>
      <w:bookmarkStart w:id="9842" w:name="_Toc74756061"/>
      <w:bookmarkStart w:id="9843" w:name="_Toc105674938"/>
      <w:bookmarkStart w:id="9844" w:name="_Toc130503002"/>
      <w:bookmarkStart w:id="9845" w:name="_Toc153625790"/>
      <w:bookmarkStart w:id="9846" w:name="_Toc185506023"/>
      <w:bookmarkStart w:id="9847" w:name="_Toc212046552"/>
      <w:r w:rsidRPr="000A0A5F">
        <w:t>5.11.</w:t>
      </w:r>
      <w:r w:rsidR="0008146A" w:rsidRPr="000A0A5F">
        <w:t>3A</w:t>
      </w:r>
      <w:r w:rsidRPr="000A0A5F">
        <w:t>.2.3</w:t>
      </w:r>
      <w:r w:rsidRPr="000A0A5F">
        <w:rPr>
          <w:noProof/>
        </w:rPr>
        <w:t>.2</w:t>
      </w:r>
      <w:r w:rsidRPr="000A0A5F">
        <w:rPr>
          <w:noProof/>
        </w:rPr>
        <w:tab/>
      </w:r>
      <w:r w:rsidRPr="000A0A5F">
        <w:t>Notification via Websocket</w:t>
      </w:r>
      <w:bookmarkEnd w:id="9840"/>
      <w:bookmarkEnd w:id="9841"/>
      <w:bookmarkEnd w:id="9842"/>
      <w:bookmarkEnd w:id="9843"/>
      <w:bookmarkEnd w:id="9844"/>
      <w:bookmarkEnd w:id="9845"/>
      <w:bookmarkEnd w:id="9846"/>
      <w:bookmarkEnd w:id="9847"/>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30"/>
      </w:pPr>
      <w:bookmarkStart w:id="9848" w:name="_Toc11247814"/>
      <w:bookmarkStart w:id="9849" w:name="_Toc27044958"/>
      <w:bookmarkStart w:id="9850" w:name="_Toc36034000"/>
      <w:bookmarkStart w:id="9851" w:name="_Toc45132146"/>
      <w:bookmarkStart w:id="9852" w:name="_Toc49776431"/>
      <w:bookmarkStart w:id="9853" w:name="_Toc51747351"/>
      <w:bookmarkStart w:id="9854" w:name="_Toc66360927"/>
      <w:bookmarkStart w:id="9855" w:name="_Toc68105432"/>
      <w:bookmarkStart w:id="9856" w:name="_Toc74756062"/>
      <w:bookmarkStart w:id="9857" w:name="_Toc105674939"/>
      <w:bookmarkStart w:id="9858" w:name="_Toc130503003"/>
      <w:bookmarkStart w:id="9859" w:name="_Toc153625791"/>
      <w:bookmarkStart w:id="9860" w:name="_Toc185506024"/>
      <w:bookmarkStart w:id="9861" w:name="_Toc212046553"/>
      <w:r w:rsidRPr="000A0A5F">
        <w:t>5.11.4</w:t>
      </w:r>
      <w:r w:rsidRPr="000A0A5F">
        <w:tab/>
        <w:t>Used Features</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862" w:name="_Toc11247815"/>
      <w:bookmarkStart w:id="9863" w:name="_Toc27044959"/>
      <w:bookmarkStart w:id="9864" w:name="_Toc36034001"/>
      <w:bookmarkStart w:id="9865" w:name="_Toc45132147"/>
      <w:bookmarkStart w:id="9866" w:name="_Toc49776432"/>
      <w:bookmarkStart w:id="9867" w:name="_Toc51747352"/>
      <w:bookmarkStart w:id="9868" w:name="_Toc66360928"/>
      <w:bookmarkStart w:id="9869" w:name="_Toc68105433"/>
      <w:bookmarkStart w:id="9870" w:name="_Toc74756063"/>
    </w:p>
    <w:p w14:paraId="5A54195A" w14:textId="77777777" w:rsidR="00BE6B94" w:rsidRPr="000A0A5F" w:rsidRDefault="00BE6B94" w:rsidP="00BE6B94">
      <w:pPr>
        <w:pStyle w:val="30"/>
      </w:pPr>
      <w:bookmarkStart w:id="9871" w:name="_Toc130503004"/>
      <w:bookmarkStart w:id="9872" w:name="_Toc153625792"/>
      <w:bookmarkStart w:id="9873" w:name="_Toc185506025"/>
      <w:bookmarkStart w:id="9874" w:name="_Toc212046554"/>
      <w:r w:rsidRPr="000A0A5F">
        <w:t>5.11.5</w:t>
      </w:r>
      <w:r w:rsidRPr="000A0A5F">
        <w:tab/>
        <w:t>Error handling</w:t>
      </w:r>
      <w:bookmarkEnd w:id="9871"/>
      <w:bookmarkEnd w:id="9872"/>
      <w:bookmarkEnd w:id="9873"/>
      <w:bookmarkEnd w:id="9874"/>
    </w:p>
    <w:p w14:paraId="675D683C" w14:textId="77777777" w:rsidR="00BE6B94" w:rsidRPr="000A0A5F" w:rsidRDefault="00BE6B94" w:rsidP="00BE6B94">
      <w:pPr>
        <w:pStyle w:val="40"/>
      </w:pPr>
      <w:bookmarkStart w:id="9875" w:name="_Toc130503005"/>
      <w:bookmarkStart w:id="9876" w:name="_Toc153625793"/>
      <w:bookmarkStart w:id="9877" w:name="_Toc185506026"/>
      <w:bookmarkStart w:id="9878" w:name="_Toc212046555"/>
      <w:r w:rsidRPr="000A0A5F">
        <w:t>5.11.5.1</w:t>
      </w:r>
      <w:r w:rsidRPr="000A0A5F">
        <w:tab/>
        <w:t>General</w:t>
      </w:r>
      <w:bookmarkEnd w:id="9875"/>
      <w:bookmarkEnd w:id="9876"/>
      <w:bookmarkEnd w:id="9877"/>
      <w:bookmarkEnd w:id="9878"/>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40"/>
      </w:pPr>
      <w:bookmarkStart w:id="9879" w:name="_Toc130503006"/>
      <w:bookmarkStart w:id="9880" w:name="_Toc153625794"/>
      <w:bookmarkStart w:id="9881" w:name="_Toc185506027"/>
      <w:bookmarkStart w:id="9882" w:name="_Toc212046556"/>
      <w:r w:rsidRPr="000A0A5F">
        <w:t>5.11.5.2</w:t>
      </w:r>
      <w:r w:rsidRPr="000A0A5F">
        <w:tab/>
        <w:t>Protocol Errors</w:t>
      </w:r>
      <w:bookmarkEnd w:id="9879"/>
      <w:bookmarkEnd w:id="9880"/>
      <w:bookmarkEnd w:id="9881"/>
      <w:bookmarkEnd w:id="9882"/>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40"/>
      </w:pPr>
      <w:bookmarkStart w:id="9883" w:name="_Toc130503007"/>
      <w:bookmarkStart w:id="9884" w:name="_Toc153625795"/>
      <w:bookmarkStart w:id="9885" w:name="_Toc185506028"/>
      <w:bookmarkStart w:id="9886" w:name="_Toc212046557"/>
      <w:r w:rsidRPr="000A0A5F">
        <w:t>5.11.5.3</w:t>
      </w:r>
      <w:r w:rsidRPr="000A0A5F">
        <w:tab/>
        <w:t>Application Errors</w:t>
      </w:r>
      <w:bookmarkEnd w:id="9883"/>
      <w:bookmarkEnd w:id="9884"/>
      <w:bookmarkEnd w:id="9885"/>
      <w:bookmarkEnd w:id="9886"/>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2"/>
      </w:pPr>
      <w:bookmarkStart w:id="9887" w:name="_Toc105674940"/>
      <w:bookmarkStart w:id="9888" w:name="_Toc130503008"/>
      <w:bookmarkStart w:id="9889" w:name="_Toc153625796"/>
      <w:bookmarkStart w:id="9890" w:name="_Toc185506029"/>
      <w:bookmarkStart w:id="9891" w:name="_Toc212046558"/>
      <w:r w:rsidRPr="000A0A5F">
        <w:lastRenderedPageBreak/>
        <w:t>5.12</w:t>
      </w:r>
      <w:r w:rsidRPr="000A0A5F">
        <w:tab/>
        <w:t>ECRControl API</w:t>
      </w:r>
      <w:bookmarkEnd w:id="9862"/>
      <w:bookmarkEnd w:id="9863"/>
      <w:bookmarkEnd w:id="9864"/>
      <w:bookmarkEnd w:id="9865"/>
      <w:bookmarkEnd w:id="9866"/>
      <w:bookmarkEnd w:id="9867"/>
      <w:bookmarkEnd w:id="9868"/>
      <w:bookmarkEnd w:id="9869"/>
      <w:bookmarkEnd w:id="9870"/>
      <w:bookmarkEnd w:id="9887"/>
      <w:bookmarkEnd w:id="9888"/>
      <w:bookmarkEnd w:id="9889"/>
      <w:bookmarkEnd w:id="9890"/>
      <w:bookmarkEnd w:id="9891"/>
    </w:p>
    <w:p w14:paraId="48221036" w14:textId="77777777" w:rsidR="00CB0DD7" w:rsidRPr="000A0A5F" w:rsidRDefault="00CB0DD7">
      <w:pPr>
        <w:pStyle w:val="30"/>
      </w:pPr>
      <w:bookmarkStart w:id="9892" w:name="_Toc11247816"/>
      <w:bookmarkStart w:id="9893" w:name="_Toc27044960"/>
      <w:bookmarkStart w:id="9894" w:name="_Toc36034002"/>
      <w:bookmarkStart w:id="9895" w:name="_Toc45132148"/>
      <w:bookmarkStart w:id="9896" w:name="_Toc49776433"/>
      <w:bookmarkStart w:id="9897" w:name="_Toc51747353"/>
      <w:bookmarkStart w:id="9898" w:name="_Toc66360929"/>
      <w:bookmarkStart w:id="9899" w:name="_Toc68105434"/>
      <w:bookmarkStart w:id="9900" w:name="_Toc74756064"/>
      <w:bookmarkStart w:id="9901" w:name="_Toc105674941"/>
      <w:bookmarkStart w:id="9902" w:name="_Toc130503009"/>
      <w:bookmarkStart w:id="9903" w:name="_Toc153625797"/>
      <w:bookmarkStart w:id="9904" w:name="_Toc185506030"/>
      <w:bookmarkStart w:id="9905" w:name="_Toc212046559"/>
      <w:r w:rsidRPr="000A0A5F">
        <w:t>5.12.1</w:t>
      </w:r>
      <w:r w:rsidRPr="000A0A5F">
        <w:tab/>
        <w:t>Overview</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30"/>
      </w:pPr>
      <w:bookmarkStart w:id="9906" w:name="_Toc11247817"/>
      <w:bookmarkStart w:id="9907" w:name="_Toc27044961"/>
      <w:bookmarkStart w:id="9908" w:name="_Toc36034003"/>
      <w:bookmarkStart w:id="9909" w:name="_Toc45132149"/>
      <w:bookmarkStart w:id="9910" w:name="_Toc49776434"/>
      <w:bookmarkStart w:id="9911" w:name="_Toc51747354"/>
      <w:bookmarkStart w:id="9912" w:name="_Toc66360930"/>
      <w:bookmarkStart w:id="9913" w:name="_Toc68105435"/>
      <w:bookmarkStart w:id="9914" w:name="_Toc74756065"/>
      <w:bookmarkStart w:id="9915" w:name="_Toc105674942"/>
      <w:bookmarkStart w:id="9916" w:name="_Toc130503010"/>
      <w:bookmarkStart w:id="9917" w:name="_Toc153625798"/>
      <w:bookmarkStart w:id="9918" w:name="_Toc185506031"/>
      <w:bookmarkStart w:id="9919" w:name="_Toc212046560"/>
      <w:r w:rsidRPr="000A0A5F">
        <w:t>5.12.2</w:t>
      </w:r>
      <w:r w:rsidRPr="000A0A5F">
        <w:tab/>
        <w:t>Data model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1247CA3" w14:textId="77777777" w:rsidR="00CB0DD7" w:rsidRPr="000A0A5F" w:rsidRDefault="00CB0DD7">
      <w:pPr>
        <w:pStyle w:val="40"/>
      </w:pPr>
      <w:bookmarkStart w:id="9920" w:name="_Toc11247818"/>
      <w:bookmarkStart w:id="9921" w:name="_Toc27044962"/>
      <w:bookmarkStart w:id="9922" w:name="_Toc36034004"/>
      <w:bookmarkStart w:id="9923" w:name="_Toc45132150"/>
      <w:bookmarkStart w:id="9924" w:name="_Toc49776435"/>
      <w:bookmarkStart w:id="9925" w:name="_Toc51747355"/>
      <w:bookmarkStart w:id="9926" w:name="_Toc66360931"/>
      <w:bookmarkStart w:id="9927" w:name="_Toc68105436"/>
      <w:bookmarkStart w:id="9928" w:name="_Toc74756066"/>
      <w:bookmarkStart w:id="9929" w:name="_Toc105674943"/>
      <w:bookmarkStart w:id="9930" w:name="_Toc130503011"/>
      <w:bookmarkStart w:id="9931" w:name="_Toc153625799"/>
      <w:bookmarkStart w:id="9932" w:name="_Toc185506032"/>
      <w:bookmarkStart w:id="9933" w:name="_Toc212046561"/>
      <w:r w:rsidRPr="000A0A5F">
        <w:t>5.12.2.1</w:t>
      </w:r>
      <w:r w:rsidRPr="000A0A5F">
        <w:tab/>
        <w:t>Data types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FCE7FF0" w14:textId="77777777" w:rsidR="00CB0DD7" w:rsidRPr="000A0A5F" w:rsidRDefault="00CB0DD7">
      <w:pPr>
        <w:pStyle w:val="50"/>
      </w:pPr>
      <w:bookmarkStart w:id="9934" w:name="_Toc11247819"/>
      <w:bookmarkStart w:id="9935" w:name="_Toc27044963"/>
      <w:bookmarkStart w:id="9936" w:name="_Toc36034005"/>
      <w:bookmarkStart w:id="9937" w:name="_Toc45132151"/>
      <w:bookmarkStart w:id="9938" w:name="_Toc49776436"/>
      <w:bookmarkStart w:id="9939" w:name="_Toc51747356"/>
      <w:bookmarkStart w:id="9940" w:name="_Toc66360932"/>
      <w:bookmarkStart w:id="9941" w:name="_Toc68105437"/>
      <w:bookmarkStart w:id="9942" w:name="_Toc74756067"/>
      <w:bookmarkStart w:id="9943" w:name="_Toc105674944"/>
      <w:bookmarkStart w:id="9944" w:name="_Toc130503012"/>
      <w:bookmarkStart w:id="9945" w:name="_Toc153625800"/>
      <w:bookmarkStart w:id="9946" w:name="_Toc185506033"/>
      <w:bookmarkStart w:id="9947" w:name="_Toc212046562"/>
      <w:r w:rsidRPr="000A0A5F">
        <w:t>5.12.2.1.1</w:t>
      </w:r>
      <w:r w:rsidRPr="000A0A5F">
        <w:tab/>
        <w:t>Introduction</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948" w:name="_Toc11247820"/>
      <w:bookmarkStart w:id="9949" w:name="_Toc27044964"/>
      <w:bookmarkStart w:id="9950" w:name="_Toc36034006"/>
      <w:bookmarkStart w:id="9951" w:name="_Toc45132152"/>
      <w:bookmarkStart w:id="9952" w:name="_Toc49776437"/>
      <w:bookmarkStart w:id="9953" w:name="_Toc51747357"/>
      <w:bookmarkStart w:id="9954" w:name="_Toc66360933"/>
      <w:bookmarkStart w:id="9955" w:name="_Toc68105438"/>
      <w:bookmarkStart w:id="9956"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50"/>
      </w:pPr>
      <w:bookmarkStart w:id="9957" w:name="_Toc105674945"/>
      <w:bookmarkStart w:id="9958" w:name="_Toc130503013"/>
      <w:bookmarkStart w:id="9959" w:name="_Toc153625801"/>
      <w:bookmarkStart w:id="9960" w:name="_Toc185506034"/>
      <w:bookmarkStart w:id="9961" w:name="_Toc212046563"/>
      <w:r w:rsidRPr="000A0A5F">
        <w:t>5.12.2.1.2</w:t>
      </w:r>
      <w:r w:rsidRPr="000A0A5F">
        <w:tab/>
        <w:t>Type: ECRControl</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等线"/>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等线"/>
          <w:lang w:eastAsia="zh-CN"/>
        </w:rPr>
      </w:pPr>
    </w:p>
    <w:p w14:paraId="6AB3B4A0" w14:textId="77777777" w:rsidR="00CB0DD7" w:rsidRPr="000A0A5F" w:rsidRDefault="00CB0DD7">
      <w:pPr>
        <w:pStyle w:val="50"/>
      </w:pPr>
      <w:bookmarkStart w:id="9962" w:name="_Toc11247821"/>
      <w:bookmarkStart w:id="9963" w:name="_Toc27044965"/>
      <w:bookmarkStart w:id="9964" w:name="_Toc36034007"/>
      <w:bookmarkStart w:id="9965" w:name="_Toc45132153"/>
      <w:bookmarkStart w:id="9966" w:name="_Toc49776438"/>
      <w:bookmarkStart w:id="9967" w:name="_Toc51747358"/>
      <w:bookmarkStart w:id="9968" w:name="_Toc66360934"/>
      <w:bookmarkStart w:id="9969" w:name="_Toc68105439"/>
      <w:bookmarkStart w:id="9970" w:name="_Toc74756069"/>
      <w:bookmarkStart w:id="9971" w:name="_Toc105674946"/>
      <w:bookmarkStart w:id="9972" w:name="_Toc130503014"/>
      <w:bookmarkStart w:id="9973" w:name="_Toc153625802"/>
      <w:bookmarkStart w:id="9974" w:name="_Toc185506035"/>
      <w:bookmarkStart w:id="9975" w:name="_Toc212046564"/>
      <w:r w:rsidRPr="000A0A5F">
        <w:t>5.12.2.1.3</w:t>
      </w:r>
      <w:r w:rsidRPr="000A0A5F">
        <w:tab/>
        <w:t>Type: ECRData</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4088DD3F" w14:textId="77777777" w:rsidR="00CB0DD7" w:rsidRPr="000A0A5F" w:rsidRDefault="00CB0DD7">
      <w:pPr>
        <w:pStyle w:val="50"/>
      </w:pPr>
      <w:bookmarkStart w:id="9976" w:name="_Toc45132154"/>
      <w:bookmarkStart w:id="9977" w:name="_Toc49776439"/>
      <w:bookmarkStart w:id="9978" w:name="_Toc51747359"/>
      <w:bookmarkStart w:id="9979" w:name="_Toc66360935"/>
      <w:bookmarkStart w:id="9980" w:name="_Toc68105440"/>
      <w:bookmarkStart w:id="9981" w:name="_Toc74756070"/>
      <w:bookmarkStart w:id="9982" w:name="_Toc105674947"/>
      <w:bookmarkStart w:id="9983" w:name="_Toc130503015"/>
      <w:bookmarkStart w:id="9984" w:name="_Toc153625803"/>
      <w:bookmarkStart w:id="9985" w:name="_Toc185506036"/>
      <w:bookmarkStart w:id="9986" w:name="_Toc212046565"/>
      <w:r w:rsidRPr="000A0A5F">
        <w:t>5.12.2.1.4</w:t>
      </w:r>
      <w:r w:rsidRPr="000A0A5F">
        <w:tab/>
        <w:t xml:space="preserve">Type: </w:t>
      </w:r>
      <w:r w:rsidRPr="000A0A5F">
        <w:rPr>
          <w:lang w:eastAsia="zh-CN"/>
        </w:rPr>
        <w:t>PlmnEcRestrictionDataWb</w:t>
      </w:r>
      <w:bookmarkEnd w:id="9976"/>
      <w:bookmarkEnd w:id="9977"/>
      <w:bookmarkEnd w:id="9978"/>
      <w:bookmarkEnd w:id="9979"/>
      <w:bookmarkEnd w:id="9980"/>
      <w:bookmarkEnd w:id="9981"/>
      <w:bookmarkEnd w:id="9982"/>
      <w:bookmarkEnd w:id="9983"/>
      <w:bookmarkEnd w:id="9984"/>
      <w:bookmarkEnd w:id="9985"/>
      <w:bookmarkEnd w:id="9986"/>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30"/>
      </w:pPr>
      <w:bookmarkStart w:id="9987" w:name="_Toc11247822"/>
      <w:bookmarkStart w:id="9988" w:name="_Toc27044966"/>
      <w:bookmarkStart w:id="9989" w:name="_Toc36034008"/>
      <w:bookmarkStart w:id="9990" w:name="_Toc45132155"/>
      <w:bookmarkStart w:id="9991" w:name="_Toc49776440"/>
      <w:bookmarkStart w:id="9992" w:name="_Toc51747360"/>
      <w:bookmarkStart w:id="9993" w:name="_Toc66360936"/>
      <w:bookmarkStart w:id="9994" w:name="_Toc68105441"/>
      <w:bookmarkStart w:id="9995" w:name="_Toc74756071"/>
      <w:bookmarkStart w:id="9996" w:name="_Toc105674948"/>
      <w:bookmarkStart w:id="9997" w:name="_Toc130503016"/>
      <w:bookmarkStart w:id="9998" w:name="_Toc153625804"/>
      <w:bookmarkStart w:id="9999" w:name="_Toc185506037"/>
      <w:bookmarkStart w:id="10000" w:name="_Toc212046566"/>
      <w:r w:rsidRPr="000A0A5F">
        <w:t>5.12.3</w:t>
      </w:r>
      <w:r w:rsidRPr="000A0A5F">
        <w:tab/>
        <w:t>Custom Operations without associated resources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023DC83" w14:textId="77777777" w:rsidR="00CB0DD7" w:rsidRPr="000A0A5F" w:rsidRDefault="00CB0DD7">
      <w:pPr>
        <w:pStyle w:val="40"/>
      </w:pPr>
      <w:bookmarkStart w:id="10001" w:name="_Toc11247823"/>
      <w:bookmarkStart w:id="10002" w:name="_Toc27044967"/>
      <w:bookmarkStart w:id="10003" w:name="_Toc36034009"/>
      <w:bookmarkStart w:id="10004" w:name="_Toc45132156"/>
      <w:bookmarkStart w:id="10005" w:name="_Toc49776441"/>
      <w:bookmarkStart w:id="10006" w:name="_Toc51747361"/>
      <w:bookmarkStart w:id="10007" w:name="_Toc66360937"/>
      <w:bookmarkStart w:id="10008" w:name="_Toc68105442"/>
      <w:bookmarkStart w:id="10009" w:name="_Toc74756072"/>
      <w:bookmarkStart w:id="10010" w:name="_Toc105674949"/>
      <w:bookmarkStart w:id="10011" w:name="_Toc130503017"/>
      <w:bookmarkStart w:id="10012" w:name="_Toc153625805"/>
      <w:bookmarkStart w:id="10013" w:name="_Toc185506038"/>
      <w:bookmarkStart w:id="10014" w:name="_Toc212046567"/>
      <w:r w:rsidRPr="000A0A5F">
        <w:t>5.12.3.1</w:t>
      </w:r>
      <w:r w:rsidRPr="000A0A5F">
        <w:tab/>
        <w:t>Overview</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40"/>
      </w:pPr>
      <w:bookmarkStart w:id="10015" w:name="_Toc11247824"/>
      <w:bookmarkStart w:id="10016" w:name="_Toc27044968"/>
      <w:bookmarkStart w:id="10017" w:name="_Toc36034010"/>
      <w:bookmarkStart w:id="10018" w:name="_Toc45132157"/>
      <w:bookmarkStart w:id="10019" w:name="_Toc49776442"/>
      <w:bookmarkStart w:id="10020" w:name="_Toc51747362"/>
      <w:bookmarkStart w:id="10021" w:name="_Toc66360938"/>
      <w:bookmarkStart w:id="10022" w:name="_Toc68105443"/>
      <w:bookmarkStart w:id="10023" w:name="_Toc74756073"/>
      <w:bookmarkStart w:id="10024" w:name="_Toc105674950"/>
      <w:bookmarkStart w:id="10025" w:name="_Toc130503018"/>
      <w:bookmarkStart w:id="10026" w:name="_Toc153625806"/>
      <w:bookmarkStart w:id="10027" w:name="_Toc185506039"/>
      <w:bookmarkStart w:id="10028" w:name="_Toc212046568"/>
      <w:r w:rsidRPr="000A0A5F">
        <w:t>5.12.3.2</w:t>
      </w:r>
      <w:r w:rsidRPr="000A0A5F">
        <w:tab/>
        <w:t>Operation: query</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5C2BABC" w14:textId="77777777" w:rsidR="00CB0DD7" w:rsidRPr="000A0A5F" w:rsidRDefault="00CB0DD7">
      <w:pPr>
        <w:pStyle w:val="50"/>
      </w:pPr>
      <w:bookmarkStart w:id="10029" w:name="_Toc11247825"/>
      <w:bookmarkStart w:id="10030" w:name="_Toc27044969"/>
      <w:bookmarkStart w:id="10031" w:name="_Toc36034011"/>
      <w:bookmarkStart w:id="10032" w:name="_Toc45132158"/>
      <w:bookmarkStart w:id="10033" w:name="_Toc49776443"/>
      <w:bookmarkStart w:id="10034" w:name="_Toc51747363"/>
      <w:bookmarkStart w:id="10035" w:name="_Toc66360939"/>
      <w:bookmarkStart w:id="10036" w:name="_Toc68105444"/>
      <w:bookmarkStart w:id="10037" w:name="_Toc74756074"/>
      <w:bookmarkStart w:id="10038" w:name="_Toc105674951"/>
      <w:bookmarkStart w:id="10039" w:name="_Toc130503019"/>
      <w:bookmarkStart w:id="10040" w:name="_Toc153625807"/>
      <w:bookmarkStart w:id="10041" w:name="_Toc185506040"/>
      <w:bookmarkStart w:id="10042" w:name="_Toc212046569"/>
      <w:r w:rsidRPr="000A0A5F">
        <w:t>5.12.3.2.1</w:t>
      </w:r>
      <w:r w:rsidRPr="000A0A5F">
        <w:tab/>
        <w:t>Description</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7A82A7B8" w14:textId="77777777" w:rsidR="00CB0DD7" w:rsidRPr="000A0A5F" w:rsidRDefault="00CB0DD7">
      <w:pPr>
        <w:rPr>
          <w:rFonts w:eastAsia="等线"/>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50"/>
      </w:pPr>
      <w:bookmarkStart w:id="10043" w:name="_Toc11247826"/>
      <w:bookmarkStart w:id="10044" w:name="_Toc27044970"/>
      <w:bookmarkStart w:id="10045" w:name="_Toc36034012"/>
      <w:bookmarkStart w:id="10046" w:name="_Toc45132159"/>
      <w:bookmarkStart w:id="10047" w:name="_Toc49776444"/>
      <w:bookmarkStart w:id="10048" w:name="_Toc51747364"/>
      <w:bookmarkStart w:id="10049" w:name="_Toc66360940"/>
      <w:bookmarkStart w:id="10050" w:name="_Toc68105445"/>
      <w:bookmarkStart w:id="10051" w:name="_Toc74756075"/>
      <w:bookmarkStart w:id="10052" w:name="_Toc105674952"/>
      <w:bookmarkStart w:id="10053" w:name="_Toc130503020"/>
      <w:bookmarkStart w:id="10054" w:name="_Toc153625808"/>
      <w:bookmarkStart w:id="10055" w:name="_Toc185506041"/>
      <w:bookmarkStart w:id="10056" w:name="_Toc212046570"/>
      <w:r w:rsidRPr="000A0A5F">
        <w:t>5.12.3.2.2</w:t>
      </w:r>
      <w:r w:rsidRPr="000A0A5F">
        <w:tab/>
        <w:t>Operation Definition</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lastRenderedPageBreak/>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40"/>
      </w:pPr>
      <w:bookmarkStart w:id="10057" w:name="_Toc11247827"/>
      <w:bookmarkStart w:id="10058" w:name="_Toc27044971"/>
      <w:bookmarkStart w:id="10059" w:name="_Toc36034013"/>
      <w:bookmarkStart w:id="10060" w:name="_Toc45132160"/>
      <w:bookmarkStart w:id="10061" w:name="_Toc49776445"/>
      <w:bookmarkStart w:id="10062" w:name="_Toc51747365"/>
      <w:bookmarkStart w:id="10063" w:name="_Toc66360941"/>
      <w:bookmarkStart w:id="10064" w:name="_Toc68105446"/>
      <w:bookmarkStart w:id="10065" w:name="_Toc74756076"/>
      <w:bookmarkStart w:id="10066" w:name="_Toc105674953"/>
      <w:bookmarkStart w:id="10067" w:name="_Toc130503021"/>
      <w:bookmarkStart w:id="10068" w:name="_Toc153625809"/>
      <w:bookmarkStart w:id="10069" w:name="_Toc185506042"/>
      <w:bookmarkStart w:id="10070" w:name="_Toc212046571"/>
      <w:r w:rsidRPr="000A0A5F">
        <w:t>5.12.3.3</w:t>
      </w:r>
      <w:r w:rsidRPr="000A0A5F">
        <w:tab/>
        <w:t>Operation: configure</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2A5DF18C" w14:textId="77777777" w:rsidR="00CB0DD7" w:rsidRPr="000A0A5F" w:rsidRDefault="00CB0DD7">
      <w:pPr>
        <w:pStyle w:val="50"/>
      </w:pPr>
      <w:bookmarkStart w:id="10071" w:name="_Toc11247828"/>
      <w:bookmarkStart w:id="10072" w:name="_Toc27044972"/>
      <w:bookmarkStart w:id="10073" w:name="_Toc36034014"/>
      <w:bookmarkStart w:id="10074" w:name="_Toc45132161"/>
      <w:bookmarkStart w:id="10075" w:name="_Toc49776446"/>
      <w:bookmarkStart w:id="10076" w:name="_Toc51747366"/>
      <w:bookmarkStart w:id="10077" w:name="_Toc66360942"/>
      <w:bookmarkStart w:id="10078" w:name="_Toc68105447"/>
      <w:bookmarkStart w:id="10079" w:name="_Toc74756077"/>
      <w:bookmarkStart w:id="10080" w:name="_Toc105674954"/>
      <w:bookmarkStart w:id="10081" w:name="_Toc130503022"/>
      <w:bookmarkStart w:id="10082" w:name="_Toc153625810"/>
      <w:bookmarkStart w:id="10083" w:name="_Toc185506043"/>
      <w:bookmarkStart w:id="10084" w:name="_Toc212046572"/>
      <w:r w:rsidRPr="000A0A5F">
        <w:t>5.12.3.3.1</w:t>
      </w:r>
      <w:r w:rsidRPr="000A0A5F">
        <w:tab/>
        <w:t>Description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10854A9" w14:textId="77777777" w:rsidR="00CB0DD7" w:rsidRPr="000A0A5F" w:rsidRDefault="00CB0DD7">
      <w:pPr>
        <w:rPr>
          <w:rFonts w:eastAsia="等线"/>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50"/>
      </w:pPr>
      <w:bookmarkStart w:id="10085" w:name="_Toc11247829"/>
      <w:bookmarkStart w:id="10086" w:name="_Toc27044973"/>
      <w:bookmarkStart w:id="10087" w:name="_Toc36034015"/>
      <w:bookmarkStart w:id="10088" w:name="_Toc45132162"/>
      <w:bookmarkStart w:id="10089" w:name="_Toc49776447"/>
      <w:bookmarkStart w:id="10090" w:name="_Toc51747367"/>
      <w:bookmarkStart w:id="10091" w:name="_Toc66360943"/>
      <w:bookmarkStart w:id="10092" w:name="_Toc68105448"/>
      <w:bookmarkStart w:id="10093" w:name="_Toc74756078"/>
      <w:bookmarkStart w:id="10094" w:name="_Toc105674955"/>
      <w:bookmarkStart w:id="10095" w:name="_Toc130503023"/>
      <w:bookmarkStart w:id="10096" w:name="_Toc153625811"/>
      <w:bookmarkStart w:id="10097" w:name="_Toc185506044"/>
      <w:bookmarkStart w:id="10098" w:name="_Toc212046573"/>
      <w:r w:rsidRPr="000A0A5F">
        <w:lastRenderedPageBreak/>
        <w:t>5.12.3.3.2</w:t>
      </w:r>
      <w:r w:rsidRPr="000A0A5F">
        <w:tab/>
        <w:t>Operation Definition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30"/>
      </w:pPr>
      <w:bookmarkStart w:id="10099" w:name="_Toc11247830"/>
      <w:bookmarkStart w:id="10100" w:name="_Toc27044974"/>
      <w:bookmarkStart w:id="10101" w:name="_Toc36034016"/>
      <w:bookmarkStart w:id="10102" w:name="_Toc45132163"/>
      <w:bookmarkStart w:id="10103" w:name="_Toc49776448"/>
      <w:bookmarkStart w:id="10104" w:name="_Toc51747368"/>
      <w:bookmarkStart w:id="10105" w:name="_Toc66360944"/>
      <w:bookmarkStart w:id="10106" w:name="_Toc68105449"/>
      <w:bookmarkStart w:id="10107" w:name="_Toc74756079"/>
      <w:bookmarkStart w:id="10108" w:name="_Toc105674956"/>
      <w:bookmarkStart w:id="10109" w:name="_Toc130503024"/>
      <w:bookmarkStart w:id="10110" w:name="_Toc153625812"/>
      <w:bookmarkStart w:id="10111" w:name="_Toc185506045"/>
      <w:bookmarkStart w:id="10112" w:name="_Toc212046574"/>
      <w:r w:rsidRPr="000A0A5F">
        <w:t>5.12.4</w:t>
      </w:r>
      <w:r w:rsidRPr="000A0A5F">
        <w:tab/>
        <w:t>Used Features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30"/>
      </w:pPr>
      <w:bookmarkStart w:id="10113" w:name="_Toc11247831"/>
      <w:bookmarkStart w:id="10114" w:name="_Toc27044975"/>
      <w:bookmarkStart w:id="10115" w:name="_Toc36034017"/>
      <w:bookmarkStart w:id="10116" w:name="_Toc45132164"/>
      <w:bookmarkStart w:id="10117" w:name="_Toc49776449"/>
      <w:bookmarkStart w:id="10118" w:name="_Toc51747369"/>
      <w:bookmarkStart w:id="10119" w:name="_Toc66360945"/>
      <w:bookmarkStart w:id="10120" w:name="_Toc68105450"/>
      <w:bookmarkStart w:id="10121" w:name="_Toc74756080"/>
      <w:bookmarkStart w:id="10122" w:name="_Toc105674957"/>
      <w:bookmarkStart w:id="10123" w:name="_Toc130503025"/>
      <w:bookmarkStart w:id="10124" w:name="_Toc153625813"/>
      <w:bookmarkStart w:id="10125" w:name="_Toc185506046"/>
      <w:bookmarkStart w:id="10126" w:name="_Toc212046575"/>
      <w:r w:rsidRPr="000A0A5F">
        <w:t>5.12.5</w:t>
      </w:r>
      <w:r w:rsidRPr="000A0A5F">
        <w:tab/>
        <w:t>Error handling</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8E3C135" w14:textId="77777777" w:rsidR="00CB0DD7" w:rsidRPr="000A0A5F" w:rsidRDefault="00CB0DD7">
      <w:pPr>
        <w:pStyle w:val="40"/>
      </w:pPr>
      <w:bookmarkStart w:id="10127" w:name="_Toc11247832"/>
      <w:bookmarkStart w:id="10128" w:name="_Toc27044976"/>
      <w:bookmarkStart w:id="10129" w:name="_Toc36034018"/>
      <w:bookmarkStart w:id="10130" w:name="_Toc45132165"/>
      <w:bookmarkStart w:id="10131" w:name="_Toc49776450"/>
      <w:bookmarkStart w:id="10132" w:name="_Toc51747370"/>
      <w:bookmarkStart w:id="10133" w:name="_Toc66360946"/>
      <w:bookmarkStart w:id="10134" w:name="_Toc68105451"/>
      <w:bookmarkStart w:id="10135" w:name="_Toc74756081"/>
      <w:bookmarkStart w:id="10136" w:name="_Toc105674958"/>
      <w:bookmarkStart w:id="10137" w:name="_Toc130503026"/>
      <w:bookmarkStart w:id="10138" w:name="_Toc153625814"/>
      <w:bookmarkStart w:id="10139" w:name="_Toc185506047"/>
      <w:bookmarkStart w:id="10140" w:name="_Toc212046576"/>
      <w:r w:rsidRPr="000A0A5F">
        <w:t>5.12.5.1</w:t>
      </w:r>
      <w:r w:rsidRPr="000A0A5F">
        <w:tab/>
        <w:t>General</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40"/>
      </w:pPr>
      <w:bookmarkStart w:id="10141" w:name="_Toc11247833"/>
      <w:bookmarkStart w:id="10142" w:name="_Toc27044977"/>
      <w:bookmarkStart w:id="10143" w:name="_Toc36034019"/>
      <w:bookmarkStart w:id="10144" w:name="_Toc45132166"/>
      <w:bookmarkStart w:id="10145" w:name="_Toc49776451"/>
      <w:bookmarkStart w:id="10146" w:name="_Toc51747371"/>
      <w:bookmarkStart w:id="10147" w:name="_Toc66360947"/>
      <w:bookmarkStart w:id="10148" w:name="_Toc68105452"/>
      <w:bookmarkStart w:id="10149" w:name="_Toc74756082"/>
      <w:bookmarkStart w:id="10150" w:name="_Toc105674959"/>
      <w:bookmarkStart w:id="10151" w:name="_Toc130503027"/>
      <w:bookmarkStart w:id="10152" w:name="_Toc153625815"/>
      <w:bookmarkStart w:id="10153" w:name="_Toc185506048"/>
      <w:bookmarkStart w:id="10154" w:name="_Toc212046577"/>
      <w:r w:rsidRPr="000A0A5F">
        <w:t>5.12.5.2</w:t>
      </w:r>
      <w:r w:rsidRPr="000A0A5F">
        <w:tab/>
        <w:t>Protocol Errors</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40"/>
      </w:pPr>
      <w:bookmarkStart w:id="10155" w:name="_Toc11247834"/>
      <w:bookmarkStart w:id="10156" w:name="_Toc27044978"/>
      <w:bookmarkStart w:id="10157" w:name="_Toc36034020"/>
      <w:bookmarkStart w:id="10158" w:name="_Toc45132167"/>
      <w:bookmarkStart w:id="10159" w:name="_Toc49776452"/>
      <w:bookmarkStart w:id="10160" w:name="_Toc51747372"/>
      <w:bookmarkStart w:id="10161" w:name="_Toc66360948"/>
      <w:bookmarkStart w:id="10162" w:name="_Toc68105453"/>
      <w:bookmarkStart w:id="10163" w:name="_Toc74756083"/>
      <w:bookmarkStart w:id="10164" w:name="_Toc105674960"/>
      <w:bookmarkStart w:id="10165" w:name="_Toc130503028"/>
      <w:bookmarkStart w:id="10166" w:name="_Toc153625816"/>
      <w:bookmarkStart w:id="10167" w:name="_Toc185506049"/>
      <w:bookmarkStart w:id="10168" w:name="_Toc212046578"/>
      <w:r w:rsidRPr="000A0A5F">
        <w:t>5.12.5.3</w:t>
      </w:r>
      <w:r w:rsidRPr="000A0A5F">
        <w:tab/>
        <w:t>Application Errors</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2"/>
      </w:pPr>
      <w:bookmarkStart w:id="10169" w:name="_Toc11247835"/>
      <w:bookmarkStart w:id="10170" w:name="_Toc27044979"/>
      <w:bookmarkStart w:id="10171" w:name="_Toc36034021"/>
      <w:bookmarkStart w:id="10172" w:name="_Toc45132168"/>
      <w:bookmarkStart w:id="10173" w:name="_Toc49776453"/>
      <w:bookmarkStart w:id="10174" w:name="_Toc51747373"/>
      <w:bookmarkStart w:id="10175" w:name="_Toc66360949"/>
      <w:bookmarkStart w:id="10176" w:name="_Toc68105454"/>
      <w:bookmarkStart w:id="10177" w:name="_Toc74756084"/>
      <w:bookmarkStart w:id="10178" w:name="_Toc105674961"/>
      <w:bookmarkStart w:id="10179" w:name="_Toc130503029"/>
      <w:bookmarkStart w:id="10180" w:name="_Toc153625817"/>
      <w:bookmarkStart w:id="10181" w:name="_Toc185506050"/>
      <w:bookmarkStart w:id="10182" w:name="_Toc212046579"/>
      <w:r w:rsidRPr="000A0A5F">
        <w:t>5.13</w:t>
      </w:r>
      <w:r w:rsidRPr="000A0A5F">
        <w:tab/>
        <w:t>NpConfiguration API</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27216300" w14:textId="77777777" w:rsidR="00CB0DD7" w:rsidRPr="000A0A5F" w:rsidRDefault="00CB0DD7">
      <w:pPr>
        <w:pStyle w:val="30"/>
      </w:pPr>
      <w:bookmarkStart w:id="10183" w:name="_Toc11247836"/>
      <w:bookmarkStart w:id="10184" w:name="_Toc27044980"/>
      <w:bookmarkStart w:id="10185" w:name="_Toc36034022"/>
      <w:bookmarkStart w:id="10186" w:name="_Toc45132169"/>
      <w:bookmarkStart w:id="10187" w:name="_Toc49776454"/>
      <w:bookmarkStart w:id="10188" w:name="_Toc51747374"/>
      <w:bookmarkStart w:id="10189" w:name="_Toc66360950"/>
      <w:bookmarkStart w:id="10190" w:name="_Toc68105455"/>
      <w:bookmarkStart w:id="10191" w:name="_Toc74756085"/>
      <w:bookmarkStart w:id="10192" w:name="_Toc105674962"/>
      <w:bookmarkStart w:id="10193" w:name="_Toc130503030"/>
      <w:bookmarkStart w:id="10194" w:name="_Toc153625818"/>
      <w:bookmarkStart w:id="10195" w:name="_Toc185506051"/>
      <w:bookmarkStart w:id="10196" w:name="_Toc212046580"/>
      <w:r w:rsidRPr="000A0A5F">
        <w:t>5.13.1</w:t>
      </w:r>
      <w:r w:rsidRPr="000A0A5F">
        <w:tab/>
        <w:t>Overview</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30"/>
      </w:pPr>
      <w:bookmarkStart w:id="10197" w:name="_Toc11247837"/>
      <w:bookmarkStart w:id="10198" w:name="_Toc27044981"/>
      <w:bookmarkStart w:id="10199" w:name="_Toc36034023"/>
      <w:bookmarkStart w:id="10200" w:name="_Toc45132170"/>
      <w:bookmarkStart w:id="10201" w:name="_Toc49776455"/>
      <w:bookmarkStart w:id="10202" w:name="_Toc51747375"/>
      <w:bookmarkStart w:id="10203" w:name="_Toc66360951"/>
      <w:bookmarkStart w:id="10204" w:name="_Toc68105456"/>
      <w:bookmarkStart w:id="10205" w:name="_Toc74756086"/>
      <w:bookmarkStart w:id="10206" w:name="_Toc105674963"/>
      <w:bookmarkStart w:id="10207" w:name="_Toc130503031"/>
      <w:bookmarkStart w:id="10208" w:name="_Toc153625819"/>
      <w:bookmarkStart w:id="10209" w:name="_Toc185506052"/>
      <w:bookmarkStart w:id="10210" w:name="_Toc212046581"/>
      <w:r w:rsidRPr="000A0A5F">
        <w:t>5.13.2</w:t>
      </w:r>
      <w:r w:rsidRPr="000A0A5F">
        <w:tab/>
        <w:t>Data model</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70E2607" w14:textId="77777777" w:rsidR="00CB0DD7" w:rsidRPr="000A0A5F" w:rsidRDefault="00CB0DD7">
      <w:pPr>
        <w:pStyle w:val="40"/>
      </w:pPr>
      <w:bookmarkStart w:id="10211" w:name="_Toc11247838"/>
      <w:bookmarkStart w:id="10212" w:name="_Toc27044982"/>
      <w:bookmarkStart w:id="10213" w:name="_Toc36034024"/>
      <w:bookmarkStart w:id="10214" w:name="_Toc45132171"/>
      <w:bookmarkStart w:id="10215" w:name="_Toc49776456"/>
      <w:bookmarkStart w:id="10216" w:name="_Toc51747376"/>
      <w:bookmarkStart w:id="10217" w:name="_Toc66360952"/>
      <w:bookmarkStart w:id="10218" w:name="_Toc68105457"/>
      <w:bookmarkStart w:id="10219" w:name="_Toc74756087"/>
      <w:bookmarkStart w:id="10220" w:name="_Toc105674964"/>
      <w:bookmarkStart w:id="10221" w:name="_Toc130503032"/>
      <w:bookmarkStart w:id="10222" w:name="_Toc153625820"/>
      <w:bookmarkStart w:id="10223" w:name="_Toc185506053"/>
      <w:bookmarkStart w:id="10224" w:name="_Toc212046582"/>
      <w:r w:rsidRPr="000A0A5F">
        <w:t>5.13.2.1</w:t>
      </w:r>
      <w:r w:rsidRPr="000A0A5F">
        <w:tab/>
        <w:t>Resource data types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4D5A001" w14:textId="77777777" w:rsidR="00CB0DD7" w:rsidRPr="000A0A5F" w:rsidRDefault="00CB0DD7">
      <w:pPr>
        <w:pStyle w:val="50"/>
      </w:pPr>
      <w:bookmarkStart w:id="10225" w:name="_Toc11247839"/>
      <w:bookmarkStart w:id="10226" w:name="_Toc27044983"/>
      <w:bookmarkStart w:id="10227" w:name="_Toc36034025"/>
      <w:bookmarkStart w:id="10228" w:name="_Toc45132172"/>
      <w:bookmarkStart w:id="10229" w:name="_Toc49776457"/>
      <w:bookmarkStart w:id="10230" w:name="_Toc51747377"/>
      <w:bookmarkStart w:id="10231" w:name="_Toc66360953"/>
      <w:bookmarkStart w:id="10232" w:name="_Toc68105458"/>
      <w:bookmarkStart w:id="10233" w:name="_Toc74756088"/>
      <w:bookmarkStart w:id="10234" w:name="_Toc105674965"/>
      <w:bookmarkStart w:id="10235" w:name="_Toc130503033"/>
      <w:bookmarkStart w:id="10236" w:name="_Toc153625821"/>
      <w:bookmarkStart w:id="10237" w:name="_Toc185506054"/>
      <w:bookmarkStart w:id="10238" w:name="_Toc212046583"/>
      <w:r w:rsidRPr="000A0A5F">
        <w:t>5.13.2.1.1</w:t>
      </w:r>
      <w:r w:rsidRPr="000A0A5F">
        <w:tab/>
        <w:t>Introduction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239"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239"/>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240" w:name="_Toc11247840"/>
      <w:bookmarkStart w:id="10241" w:name="_Toc27044984"/>
      <w:bookmarkStart w:id="10242" w:name="_Toc36034026"/>
      <w:bookmarkStart w:id="10243" w:name="_Toc45132173"/>
      <w:bookmarkStart w:id="10244" w:name="_Toc49776458"/>
      <w:bookmarkStart w:id="10245" w:name="_Toc51747378"/>
      <w:bookmarkStart w:id="10246" w:name="_Toc66360954"/>
      <w:bookmarkStart w:id="10247" w:name="_Toc68105459"/>
      <w:bookmarkStart w:id="1024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50"/>
      </w:pPr>
      <w:bookmarkStart w:id="10249" w:name="_Toc105674966"/>
      <w:bookmarkStart w:id="10250" w:name="_Toc130503034"/>
      <w:bookmarkStart w:id="10251" w:name="_Toc153625822"/>
      <w:bookmarkStart w:id="10252" w:name="_Toc185506055"/>
      <w:bookmarkStart w:id="10253" w:name="_Toc212046584"/>
      <w:r w:rsidRPr="000A0A5F">
        <w:t>5.13.2.1.2</w:t>
      </w:r>
      <w:r w:rsidRPr="000A0A5F">
        <w:tab/>
        <w:t>Type: NpConfiguration</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CB0DD7" w:rsidRPr="000A0A5F" w14:paraId="3A1EBF0C" w14:textId="77777777" w:rsidTr="00FF0AF8">
        <w:trPr>
          <w:jc w:val="center"/>
        </w:trPr>
        <w:tc>
          <w:tcPr>
            <w:tcW w:w="1661" w:type="dxa"/>
          </w:tcPr>
          <w:p w14:paraId="339D5CB6" w14:textId="77777777" w:rsidR="00CB0DD7" w:rsidRPr="000A0A5F" w:rsidRDefault="00CB0DD7">
            <w:pPr>
              <w:pStyle w:val="TAL"/>
              <w:rPr>
                <w:rFonts w:eastAsia="Times New Roman"/>
              </w:rPr>
            </w:pPr>
            <w:r w:rsidRPr="000A0A5F">
              <w:t>supportedFeatures</w:t>
            </w:r>
          </w:p>
        </w:tc>
        <w:tc>
          <w:tcPr>
            <w:tcW w:w="1134" w:type="dxa"/>
          </w:tcPr>
          <w:p w14:paraId="36FA7D6C" w14:textId="77777777" w:rsidR="00CB0DD7" w:rsidRPr="000A0A5F" w:rsidRDefault="00CB0DD7">
            <w:pPr>
              <w:pStyle w:val="TAL"/>
              <w:rPr>
                <w:rFonts w:eastAsia="Times New Roman"/>
              </w:rPr>
            </w:pPr>
            <w:r w:rsidRPr="000A0A5F">
              <w:t>SupportedFeatures</w:t>
            </w:r>
          </w:p>
        </w:tc>
        <w:tc>
          <w:tcPr>
            <w:tcW w:w="1134" w:type="dxa"/>
          </w:tcPr>
          <w:p w14:paraId="42AA60C4" w14:textId="77777777" w:rsidR="00CB0DD7" w:rsidRPr="000A0A5F" w:rsidRDefault="00CB0DD7">
            <w:pPr>
              <w:pStyle w:val="TAC"/>
              <w:jc w:val="left"/>
              <w:rPr>
                <w:rFonts w:eastAsia="Times New Roman"/>
              </w:rPr>
            </w:pPr>
            <w:r w:rsidRPr="000A0A5F">
              <w:t>0..1</w:t>
            </w:r>
          </w:p>
        </w:tc>
        <w:tc>
          <w:tcPr>
            <w:tcW w:w="4395" w:type="dxa"/>
          </w:tcPr>
          <w:p w14:paraId="1D4F1273" w14:textId="77777777" w:rsidR="00CB0DD7" w:rsidRPr="000A0A5F" w:rsidRDefault="00CB0DD7">
            <w:pPr>
              <w:pStyle w:val="TAL"/>
            </w:pPr>
            <w:r w:rsidRPr="000A0A5F">
              <w:t>Used to negotiate the supported optional features of the API as described in clause 5.2.7.</w:t>
            </w:r>
          </w:p>
          <w:p w14:paraId="7D83980C"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35" w:type="dxa"/>
          </w:tcPr>
          <w:p w14:paraId="3C6CEF22" w14:textId="77777777" w:rsidR="00CB0DD7" w:rsidRPr="000A0A5F" w:rsidRDefault="00CB0DD7">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lastRenderedPageBreak/>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50"/>
      </w:pPr>
      <w:bookmarkStart w:id="10254" w:name="_Toc11247841"/>
      <w:bookmarkStart w:id="10255" w:name="_Toc27044985"/>
      <w:bookmarkStart w:id="10256" w:name="_Toc36034027"/>
      <w:bookmarkStart w:id="10257" w:name="_Toc45132174"/>
      <w:bookmarkStart w:id="10258" w:name="_Toc49776459"/>
      <w:bookmarkStart w:id="10259" w:name="_Toc51747379"/>
      <w:bookmarkStart w:id="10260" w:name="_Toc66360955"/>
      <w:bookmarkStart w:id="10261" w:name="_Toc68105460"/>
      <w:bookmarkStart w:id="10262" w:name="_Toc74756090"/>
      <w:bookmarkStart w:id="10263" w:name="_Toc105674967"/>
      <w:bookmarkStart w:id="10264" w:name="_Toc130503035"/>
      <w:bookmarkStart w:id="10265" w:name="_Toc153625823"/>
      <w:bookmarkStart w:id="10266" w:name="_Toc185506056"/>
      <w:bookmarkStart w:id="10267" w:name="_Toc212046585"/>
      <w:r w:rsidRPr="000A0A5F">
        <w:t>5.13.2.1.3</w:t>
      </w:r>
      <w:r w:rsidRPr="000A0A5F">
        <w:tab/>
        <w:t>Type: NpConfigurationPatch</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50"/>
      </w:pPr>
      <w:bookmarkStart w:id="10268" w:name="_Toc11247842"/>
      <w:bookmarkStart w:id="10269" w:name="_Toc27044986"/>
      <w:bookmarkStart w:id="10270" w:name="_Toc36034028"/>
      <w:bookmarkStart w:id="10271" w:name="_Toc45132175"/>
      <w:bookmarkStart w:id="10272" w:name="_Toc49776460"/>
      <w:bookmarkStart w:id="10273" w:name="_Toc51747380"/>
      <w:bookmarkStart w:id="10274" w:name="_Toc66360956"/>
      <w:bookmarkStart w:id="10275" w:name="_Toc68105461"/>
      <w:bookmarkStart w:id="10276" w:name="_Toc74756091"/>
      <w:bookmarkStart w:id="10277" w:name="_Toc105674968"/>
      <w:bookmarkStart w:id="10278" w:name="_Toc130503036"/>
      <w:bookmarkStart w:id="10279" w:name="_Toc153625824"/>
      <w:bookmarkStart w:id="10280" w:name="_Toc185506057"/>
      <w:bookmarkStart w:id="10281" w:name="_Toc212046586"/>
      <w:r w:rsidRPr="000A0A5F">
        <w:t>5.13.2.1.4</w:t>
      </w:r>
      <w:r w:rsidRPr="000A0A5F">
        <w:tab/>
        <w:t>Type: ConfigurationNotification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lastRenderedPageBreak/>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40"/>
        <w:rPr>
          <w:lang w:val="en-US"/>
        </w:rPr>
      </w:pPr>
      <w:bookmarkStart w:id="10282" w:name="_Toc510696638"/>
      <w:bookmarkStart w:id="10283" w:name="_Toc35971433"/>
      <w:bookmarkStart w:id="10284" w:name="_Toc130662219"/>
      <w:bookmarkStart w:id="10285" w:name="_Toc185506058"/>
      <w:bookmarkStart w:id="10286" w:name="_Toc212046587"/>
      <w:r w:rsidRPr="000A0A5F">
        <w:t>5.1</w:t>
      </w:r>
      <w:r>
        <w:t>3</w:t>
      </w:r>
      <w:r w:rsidRPr="000A0A5F">
        <w:t>.2.</w:t>
      </w:r>
      <w:r>
        <w:t>2</w:t>
      </w:r>
      <w:r w:rsidRPr="00087ED8">
        <w:rPr>
          <w:lang w:val="en-US"/>
        </w:rPr>
        <w:tab/>
      </w:r>
      <w:r>
        <w:rPr>
          <w:lang w:val="en-US"/>
        </w:rPr>
        <w:t>S</w:t>
      </w:r>
      <w:r w:rsidRPr="00087ED8">
        <w:rPr>
          <w:lang w:val="en-US"/>
        </w:rPr>
        <w:t>imple data types and enumerations</w:t>
      </w:r>
      <w:bookmarkEnd w:id="10282"/>
      <w:bookmarkEnd w:id="10283"/>
      <w:bookmarkEnd w:id="10284"/>
      <w:bookmarkEnd w:id="10285"/>
      <w:bookmarkEnd w:id="10286"/>
    </w:p>
    <w:p w14:paraId="14174174" w14:textId="77777777" w:rsidR="00AE4A7F" w:rsidRPr="00384E92" w:rsidRDefault="00AE4A7F" w:rsidP="00AE4A7F">
      <w:pPr>
        <w:pStyle w:val="50"/>
      </w:pPr>
      <w:bookmarkStart w:id="10287" w:name="_Toc510696639"/>
      <w:bookmarkStart w:id="10288" w:name="_Toc35971434"/>
      <w:bookmarkStart w:id="10289" w:name="_Toc130662220"/>
      <w:bookmarkStart w:id="10290" w:name="_Toc185506059"/>
      <w:bookmarkStart w:id="10291" w:name="_Toc212046588"/>
      <w:r w:rsidRPr="000A0A5F">
        <w:t>5.1</w:t>
      </w:r>
      <w:r>
        <w:t>3</w:t>
      </w:r>
      <w:r w:rsidRPr="000A0A5F">
        <w:t>.2.</w:t>
      </w:r>
      <w:r>
        <w:t>2</w:t>
      </w:r>
      <w:r w:rsidRPr="000A0A5F">
        <w:t>.1</w:t>
      </w:r>
      <w:r w:rsidRPr="00384E92">
        <w:tab/>
        <w:t>Introduction</w:t>
      </w:r>
      <w:bookmarkEnd w:id="10287"/>
      <w:bookmarkEnd w:id="10288"/>
      <w:bookmarkEnd w:id="10289"/>
      <w:bookmarkEnd w:id="10290"/>
      <w:bookmarkEnd w:id="1029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50"/>
      </w:pPr>
      <w:bookmarkStart w:id="10292" w:name="_Toc510696640"/>
      <w:bookmarkStart w:id="10293" w:name="_Toc35971435"/>
      <w:bookmarkStart w:id="10294" w:name="_Toc130662221"/>
      <w:bookmarkStart w:id="10295" w:name="_Toc185506060"/>
      <w:bookmarkStart w:id="10296" w:name="_Toc212046589"/>
      <w:r w:rsidRPr="000A0A5F">
        <w:t>5.1</w:t>
      </w:r>
      <w:r>
        <w:t>3</w:t>
      </w:r>
      <w:r w:rsidRPr="000A0A5F">
        <w:t>.2.</w:t>
      </w:r>
      <w:r>
        <w:t>2</w:t>
      </w:r>
      <w:r w:rsidRPr="000A0A5F">
        <w:t>.2</w:t>
      </w:r>
      <w:r w:rsidRPr="00384E92">
        <w:tab/>
        <w:t>Simple data types</w:t>
      </w:r>
      <w:bookmarkEnd w:id="10292"/>
      <w:bookmarkEnd w:id="10293"/>
      <w:bookmarkEnd w:id="10294"/>
      <w:bookmarkEnd w:id="10295"/>
      <w:bookmarkEnd w:id="1029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50"/>
        <w:spacing w:before="180"/>
        <w:rPr>
          <w:lang w:eastAsia="zh-CN"/>
        </w:rPr>
      </w:pPr>
      <w:bookmarkStart w:id="10297" w:name="_Toc185506061"/>
      <w:bookmarkStart w:id="10298" w:name="_Toc212046590"/>
      <w:r w:rsidRPr="000A0A5F">
        <w:t>5.1</w:t>
      </w:r>
      <w:r>
        <w:t>3</w:t>
      </w:r>
      <w:r w:rsidRPr="000A0A5F">
        <w:t>.2.</w:t>
      </w:r>
      <w:r>
        <w:t>2</w:t>
      </w:r>
      <w:r w:rsidRPr="000A0A5F">
        <w:t>.3</w:t>
      </w:r>
      <w:r w:rsidRPr="000A0A5F">
        <w:tab/>
        <w:t xml:space="preserve">Enumeration: </w:t>
      </w:r>
      <w:r>
        <w:rPr>
          <w:lang w:eastAsia="zh-CN"/>
        </w:rPr>
        <w:t>MPSforMsgInd</w:t>
      </w:r>
      <w:bookmarkEnd w:id="10297"/>
      <w:bookmarkEnd w:id="1029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30"/>
      </w:pPr>
      <w:bookmarkStart w:id="10299" w:name="_Toc11247843"/>
      <w:bookmarkStart w:id="10300" w:name="_Toc27044987"/>
      <w:bookmarkStart w:id="10301" w:name="_Toc36034029"/>
      <w:bookmarkStart w:id="10302" w:name="_Toc45132176"/>
      <w:bookmarkStart w:id="10303" w:name="_Toc49776461"/>
      <w:bookmarkStart w:id="10304" w:name="_Toc51747381"/>
      <w:bookmarkStart w:id="10305" w:name="_Toc66360957"/>
      <w:bookmarkStart w:id="10306" w:name="_Toc68105462"/>
      <w:bookmarkStart w:id="10307" w:name="_Toc74756092"/>
      <w:bookmarkStart w:id="10308" w:name="_Toc105674969"/>
      <w:bookmarkStart w:id="10309" w:name="_Toc130503037"/>
      <w:bookmarkStart w:id="10310" w:name="_Toc153625825"/>
      <w:bookmarkStart w:id="10311" w:name="_Toc185506062"/>
      <w:bookmarkStart w:id="10312" w:name="_Toc212046591"/>
      <w:r w:rsidRPr="000A0A5F">
        <w:t>5.13.3</w:t>
      </w:r>
      <w:r w:rsidRPr="000A0A5F">
        <w:tab/>
        <w:t>Resource structure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3D86911E" w14:textId="77777777" w:rsidR="00CB0DD7" w:rsidRPr="000A0A5F" w:rsidRDefault="00CB0DD7">
      <w:pPr>
        <w:pStyle w:val="40"/>
      </w:pPr>
      <w:bookmarkStart w:id="10313" w:name="_Toc11247844"/>
      <w:bookmarkStart w:id="10314" w:name="_Toc27044988"/>
      <w:bookmarkStart w:id="10315" w:name="_Toc36034030"/>
      <w:bookmarkStart w:id="10316" w:name="_Toc45132177"/>
      <w:bookmarkStart w:id="10317" w:name="_Toc49776462"/>
      <w:bookmarkStart w:id="10318" w:name="_Toc51747382"/>
      <w:bookmarkStart w:id="10319" w:name="_Toc66360958"/>
      <w:bookmarkStart w:id="10320" w:name="_Toc68105463"/>
      <w:bookmarkStart w:id="10321" w:name="_Toc74756093"/>
      <w:bookmarkStart w:id="10322" w:name="_Toc105674970"/>
      <w:bookmarkStart w:id="10323" w:name="_Toc130503038"/>
      <w:bookmarkStart w:id="10324" w:name="_Toc153625826"/>
      <w:bookmarkStart w:id="10325" w:name="_Toc185506063"/>
      <w:bookmarkStart w:id="10326" w:name="_Toc212046592"/>
      <w:r w:rsidRPr="000A0A5F">
        <w:t>5.13.3.1</w:t>
      </w:r>
      <w:r w:rsidRPr="000A0A5F">
        <w:tab/>
        <w:t>General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lastRenderedPageBreak/>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40"/>
      </w:pPr>
      <w:bookmarkStart w:id="10327" w:name="_Toc11247845"/>
      <w:bookmarkStart w:id="10328" w:name="_Toc27044989"/>
      <w:bookmarkStart w:id="10329" w:name="_Toc36034031"/>
      <w:bookmarkStart w:id="10330" w:name="_Toc45132178"/>
      <w:bookmarkStart w:id="10331" w:name="_Toc49776463"/>
      <w:bookmarkStart w:id="10332" w:name="_Toc51747383"/>
      <w:bookmarkStart w:id="10333" w:name="_Toc66360959"/>
      <w:bookmarkStart w:id="10334" w:name="_Toc68105464"/>
      <w:bookmarkStart w:id="10335" w:name="_Toc74756094"/>
      <w:bookmarkStart w:id="10336" w:name="_Toc105674971"/>
      <w:bookmarkStart w:id="10337" w:name="_Toc130503039"/>
      <w:bookmarkStart w:id="10338" w:name="_Toc153625827"/>
      <w:bookmarkStart w:id="10339" w:name="_Toc185506064"/>
      <w:bookmarkStart w:id="10340" w:name="_Toc212046593"/>
      <w:r w:rsidRPr="000A0A5F">
        <w:t>5.13.3.2</w:t>
      </w:r>
      <w:r w:rsidRPr="000A0A5F">
        <w:tab/>
        <w:t>Resource: NP Configurations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37DB9C1F" w14:textId="77777777" w:rsidR="00CB0DD7" w:rsidRPr="000A0A5F" w:rsidRDefault="00CB0DD7">
      <w:pPr>
        <w:pStyle w:val="50"/>
      </w:pPr>
      <w:bookmarkStart w:id="10341" w:name="_Toc11247846"/>
      <w:bookmarkStart w:id="10342" w:name="_Toc27044990"/>
      <w:bookmarkStart w:id="10343" w:name="_Toc36034032"/>
      <w:bookmarkStart w:id="10344" w:name="_Toc45132179"/>
      <w:bookmarkStart w:id="10345" w:name="_Toc49776464"/>
      <w:bookmarkStart w:id="10346" w:name="_Toc51747384"/>
      <w:bookmarkStart w:id="10347" w:name="_Toc66360960"/>
      <w:bookmarkStart w:id="10348" w:name="_Toc68105465"/>
      <w:bookmarkStart w:id="10349" w:name="_Toc74756095"/>
      <w:bookmarkStart w:id="10350" w:name="_Toc105674972"/>
      <w:bookmarkStart w:id="10351" w:name="_Toc130503040"/>
      <w:bookmarkStart w:id="10352" w:name="_Toc153625828"/>
      <w:bookmarkStart w:id="10353" w:name="_Toc185506065"/>
      <w:bookmarkStart w:id="10354" w:name="_Toc212046594"/>
      <w:r w:rsidRPr="000A0A5F">
        <w:t>5.13.3.2.1</w:t>
      </w:r>
      <w:r w:rsidRPr="000A0A5F">
        <w:tab/>
        <w:t>Introduction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50"/>
      </w:pPr>
      <w:bookmarkStart w:id="10355" w:name="_Toc11247847"/>
      <w:bookmarkStart w:id="10356" w:name="_Toc27044991"/>
      <w:bookmarkStart w:id="10357" w:name="_Toc36034033"/>
      <w:bookmarkStart w:id="10358" w:name="_Toc45132180"/>
      <w:bookmarkStart w:id="10359" w:name="_Toc49776465"/>
      <w:bookmarkStart w:id="10360" w:name="_Toc51747385"/>
      <w:bookmarkStart w:id="10361" w:name="_Toc66360961"/>
      <w:bookmarkStart w:id="10362" w:name="_Toc68105466"/>
      <w:bookmarkStart w:id="10363" w:name="_Toc74756096"/>
      <w:bookmarkStart w:id="10364" w:name="_Toc105674973"/>
      <w:bookmarkStart w:id="10365" w:name="_Toc130503041"/>
      <w:bookmarkStart w:id="10366" w:name="_Toc153625829"/>
      <w:bookmarkStart w:id="10367" w:name="_Toc185506066"/>
      <w:bookmarkStart w:id="10368" w:name="_Toc212046595"/>
      <w:r w:rsidRPr="000A0A5F">
        <w:t>5.13.3.2.2</w:t>
      </w:r>
      <w:r w:rsidRPr="000A0A5F">
        <w:tab/>
        <w:t>Resource definition</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50"/>
      </w:pPr>
      <w:bookmarkStart w:id="10369" w:name="_Toc11247848"/>
      <w:bookmarkStart w:id="10370" w:name="_Toc27044992"/>
      <w:bookmarkStart w:id="10371" w:name="_Toc36034034"/>
      <w:bookmarkStart w:id="10372" w:name="_Toc45132181"/>
      <w:bookmarkStart w:id="10373" w:name="_Toc49776466"/>
      <w:bookmarkStart w:id="10374" w:name="_Toc51747386"/>
      <w:bookmarkStart w:id="10375" w:name="_Toc66360962"/>
      <w:bookmarkStart w:id="10376" w:name="_Toc68105467"/>
      <w:bookmarkStart w:id="10377" w:name="_Toc74756097"/>
      <w:bookmarkStart w:id="10378" w:name="_Toc105674974"/>
      <w:bookmarkStart w:id="10379" w:name="_Toc130503042"/>
      <w:bookmarkStart w:id="10380" w:name="_Toc153625830"/>
      <w:bookmarkStart w:id="10381" w:name="_Toc185506067"/>
      <w:bookmarkStart w:id="10382" w:name="_Toc212046596"/>
      <w:r w:rsidRPr="000A0A5F">
        <w:t>5.13.3.2.3</w:t>
      </w:r>
      <w:r w:rsidRPr="000A0A5F">
        <w:tab/>
        <w:t>Resource methods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0CF6349E" w14:textId="77777777" w:rsidR="00CB0DD7" w:rsidRPr="000A0A5F" w:rsidRDefault="00CB0DD7">
      <w:pPr>
        <w:pStyle w:val="6"/>
      </w:pPr>
      <w:bookmarkStart w:id="10383" w:name="_Toc11247849"/>
      <w:bookmarkStart w:id="10384" w:name="_Toc27044993"/>
      <w:bookmarkStart w:id="10385" w:name="_Toc36034035"/>
      <w:bookmarkStart w:id="10386" w:name="_Toc45132182"/>
      <w:bookmarkStart w:id="10387" w:name="_Toc49776467"/>
      <w:bookmarkStart w:id="10388" w:name="_Toc51747387"/>
      <w:bookmarkStart w:id="10389" w:name="_Toc66360963"/>
      <w:bookmarkStart w:id="10390" w:name="_Toc68105468"/>
      <w:bookmarkStart w:id="10391" w:name="_Toc74756098"/>
      <w:bookmarkStart w:id="10392" w:name="_Toc105674975"/>
      <w:bookmarkStart w:id="10393" w:name="_Toc130503043"/>
      <w:bookmarkStart w:id="10394" w:name="_Toc153625831"/>
      <w:bookmarkStart w:id="10395" w:name="_Toc185506068"/>
      <w:bookmarkStart w:id="10396" w:name="_Toc212046597"/>
      <w:r w:rsidRPr="000A0A5F">
        <w:t>5.13.3.2.3.1</w:t>
      </w:r>
      <w:r w:rsidRPr="000A0A5F">
        <w:tab/>
        <w:t>GET</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pPr>
        <w:pStyle w:val="6"/>
      </w:pPr>
      <w:bookmarkStart w:id="10397" w:name="_Toc11247850"/>
      <w:bookmarkStart w:id="10398" w:name="_Toc27044994"/>
      <w:bookmarkStart w:id="10399" w:name="_Toc36034036"/>
      <w:bookmarkStart w:id="10400" w:name="_Toc45132183"/>
      <w:bookmarkStart w:id="10401" w:name="_Toc49776468"/>
      <w:bookmarkStart w:id="10402" w:name="_Toc51747388"/>
      <w:bookmarkStart w:id="10403" w:name="_Toc66360964"/>
      <w:bookmarkStart w:id="10404" w:name="_Toc68105469"/>
      <w:bookmarkStart w:id="10405" w:name="_Toc74756099"/>
      <w:bookmarkStart w:id="10406" w:name="_Toc105674976"/>
      <w:bookmarkStart w:id="10407" w:name="_Toc130503044"/>
      <w:bookmarkStart w:id="10408" w:name="_Toc153625832"/>
      <w:bookmarkStart w:id="10409" w:name="_Toc185506069"/>
      <w:bookmarkStart w:id="10410" w:name="_Toc212046598"/>
      <w:r w:rsidRPr="000A0A5F">
        <w:t>5.13.3.2.3.2</w:t>
      </w:r>
      <w:r w:rsidRPr="000A0A5F">
        <w:tab/>
        <w:t>PUT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pPr>
        <w:pStyle w:val="6"/>
      </w:pPr>
      <w:bookmarkStart w:id="10411" w:name="_Toc11247851"/>
      <w:bookmarkStart w:id="10412" w:name="_Toc27044995"/>
      <w:bookmarkStart w:id="10413" w:name="_Toc36034037"/>
      <w:bookmarkStart w:id="10414" w:name="_Toc45132184"/>
      <w:bookmarkStart w:id="10415" w:name="_Toc49776469"/>
      <w:bookmarkStart w:id="10416" w:name="_Toc51747389"/>
      <w:bookmarkStart w:id="10417" w:name="_Toc66360965"/>
      <w:bookmarkStart w:id="10418" w:name="_Toc68105470"/>
      <w:bookmarkStart w:id="10419" w:name="_Toc74756100"/>
      <w:bookmarkStart w:id="10420" w:name="_Toc105674977"/>
      <w:bookmarkStart w:id="10421" w:name="_Toc130503045"/>
      <w:bookmarkStart w:id="10422" w:name="_Toc153625833"/>
      <w:bookmarkStart w:id="10423" w:name="_Toc185506070"/>
      <w:bookmarkStart w:id="10424" w:name="_Toc212046599"/>
      <w:r w:rsidRPr="000A0A5F">
        <w:t>5.13.3.2.3.3</w:t>
      </w:r>
      <w:r w:rsidRPr="000A0A5F">
        <w:tab/>
        <w:t>PATCH</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pPr>
        <w:pStyle w:val="6"/>
      </w:pPr>
      <w:bookmarkStart w:id="10425" w:name="_Toc11247852"/>
      <w:bookmarkStart w:id="10426" w:name="_Toc27044996"/>
      <w:bookmarkStart w:id="10427" w:name="_Toc36034038"/>
      <w:bookmarkStart w:id="10428" w:name="_Toc45132185"/>
      <w:bookmarkStart w:id="10429" w:name="_Toc49776470"/>
      <w:bookmarkStart w:id="10430" w:name="_Toc51747390"/>
      <w:bookmarkStart w:id="10431" w:name="_Toc66360966"/>
      <w:bookmarkStart w:id="10432" w:name="_Toc68105471"/>
      <w:bookmarkStart w:id="10433" w:name="_Toc74756101"/>
      <w:bookmarkStart w:id="10434" w:name="_Toc105674978"/>
      <w:bookmarkStart w:id="10435" w:name="_Toc130503046"/>
      <w:bookmarkStart w:id="10436" w:name="_Toc153625834"/>
      <w:bookmarkStart w:id="10437" w:name="_Toc185506071"/>
      <w:bookmarkStart w:id="10438" w:name="_Toc212046600"/>
      <w:r w:rsidRPr="000A0A5F">
        <w:t>5.13.3.2.3.4</w:t>
      </w:r>
      <w:r w:rsidRPr="000A0A5F">
        <w:tab/>
        <w:t>POST</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pPr>
        <w:pStyle w:val="6"/>
      </w:pPr>
      <w:bookmarkStart w:id="10439" w:name="_Toc11247853"/>
      <w:bookmarkStart w:id="10440" w:name="_Toc27044997"/>
      <w:bookmarkStart w:id="10441" w:name="_Toc36034039"/>
      <w:bookmarkStart w:id="10442" w:name="_Toc45132186"/>
      <w:bookmarkStart w:id="10443" w:name="_Toc49776471"/>
      <w:bookmarkStart w:id="10444" w:name="_Toc51747391"/>
      <w:bookmarkStart w:id="10445" w:name="_Toc66360967"/>
      <w:bookmarkStart w:id="10446" w:name="_Toc68105472"/>
      <w:bookmarkStart w:id="10447" w:name="_Toc74756102"/>
      <w:bookmarkStart w:id="10448" w:name="_Toc105674979"/>
      <w:bookmarkStart w:id="10449" w:name="_Toc130503047"/>
      <w:bookmarkStart w:id="10450" w:name="_Toc153625835"/>
      <w:bookmarkStart w:id="10451" w:name="_Toc185506072"/>
      <w:bookmarkStart w:id="10452" w:name="_Toc212046601"/>
      <w:r w:rsidRPr="000A0A5F">
        <w:t>5.13.3.2.3.5</w:t>
      </w:r>
      <w:r w:rsidRPr="000A0A5F">
        <w:tab/>
        <w:t>DELETE</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40"/>
      </w:pPr>
      <w:bookmarkStart w:id="10453" w:name="_Toc11247854"/>
      <w:bookmarkStart w:id="10454" w:name="_Toc27044998"/>
      <w:bookmarkStart w:id="10455" w:name="_Toc36034040"/>
      <w:bookmarkStart w:id="10456" w:name="_Toc45132187"/>
      <w:bookmarkStart w:id="10457" w:name="_Toc49776472"/>
      <w:bookmarkStart w:id="10458" w:name="_Toc51747392"/>
      <w:bookmarkStart w:id="10459" w:name="_Toc66360968"/>
      <w:bookmarkStart w:id="10460" w:name="_Toc68105473"/>
      <w:bookmarkStart w:id="10461" w:name="_Toc74756103"/>
      <w:bookmarkStart w:id="10462" w:name="_Toc105674980"/>
      <w:bookmarkStart w:id="10463" w:name="_Toc130503048"/>
      <w:bookmarkStart w:id="10464" w:name="_Toc153625836"/>
      <w:bookmarkStart w:id="10465" w:name="_Toc185506073"/>
      <w:bookmarkStart w:id="10466" w:name="_Toc212046602"/>
      <w:r w:rsidRPr="000A0A5F">
        <w:t>5.13.3.3</w:t>
      </w:r>
      <w:r w:rsidRPr="000A0A5F">
        <w:tab/>
        <w:t>Resource: Individual NP Configuration</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529F78B" w14:textId="77777777" w:rsidR="00CB0DD7" w:rsidRPr="000A0A5F" w:rsidRDefault="00CB0DD7">
      <w:pPr>
        <w:pStyle w:val="50"/>
      </w:pPr>
      <w:bookmarkStart w:id="10467" w:name="_Toc11247855"/>
      <w:bookmarkStart w:id="10468" w:name="_Toc27044999"/>
      <w:bookmarkStart w:id="10469" w:name="_Toc36034041"/>
      <w:bookmarkStart w:id="10470" w:name="_Toc45132188"/>
      <w:bookmarkStart w:id="10471" w:name="_Toc49776473"/>
      <w:bookmarkStart w:id="10472" w:name="_Toc51747393"/>
      <w:bookmarkStart w:id="10473" w:name="_Toc66360969"/>
      <w:bookmarkStart w:id="10474" w:name="_Toc68105474"/>
      <w:bookmarkStart w:id="10475" w:name="_Toc74756104"/>
      <w:bookmarkStart w:id="10476" w:name="_Toc105674981"/>
      <w:bookmarkStart w:id="10477" w:name="_Toc130503049"/>
      <w:bookmarkStart w:id="10478" w:name="_Toc153625837"/>
      <w:bookmarkStart w:id="10479" w:name="_Toc185506074"/>
      <w:bookmarkStart w:id="10480" w:name="_Toc212046603"/>
      <w:r w:rsidRPr="000A0A5F">
        <w:t>5.13.3.3.1</w:t>
      </w:r>
      <w:r w:rsidRPr="000A0A5F">
        <w:tab/>
        <w:t>Introduction</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50"/>
      </w:pPr>
      <w:bookmarkStart w:id="10481" w:name="_Toc11247856"/>
      <w:bookmarkStart w:id="10482" w:name="_Toc27045000"/>
      <w:bookmarkStart w:id="10483" w:name="_Toc36034042"/>
      <w:bookmarkStart w:id="10484" w:name="_Toc45132189"/>
      <w:bookmarkStart w:id="10485" w:name="_Toc49776474"/>
      <w:bookmarkStart w:id="10486" w:name="_Toc51747394"/>
      <w:bookmarkStart w:id="10487" w:name="_Toc66360970"/>
      <w:bookmarkStart w:id="10488" w:name="_Toc68105475"/>
      <w:bookmarkStart w:id="10489" w:name="_Toc74756105"/>
      <w:bookmarkStart w:id="10490" w:name="_Toc105674982"/>
      <w:bookmarkStart w:id="10491" w:name="_Toc130503050"/>
      <w:bookmarkStart w:id="10492" w:name="_Toc153625838"/>
      <w:bookmarkStart w:id="10493" w:name="_Toc185506075"/>
      <w:bookmarkStart w:id="10494" w:name="_Toc212046604"/>
      <w:r w:rsidRPr="000A0A5F">
        <w:t>5.13.3.3.2</w:t>
      </w:r>
      <w:r w:rsidRPr="000A0A5F">
        <w:tab/>
        <w:t>Resource definition</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50"/>
        <w:spacing w:before="180"/>
      </w:pPr>
      <w:bookmarkStart w:id="10495" w:name="_Toc11247857"/>
      <w:bookmarkStart w:id="10496" w:name="_Toc27045001"/>
      <w:bookmarkStart w:id="10497" w:name="_Toc36034043"/>
      <w:bookmarkStart w:id="10498" w:name="_Toc45132190"/>
      <w:bookmarkStart w:id="10499" w:name="_Toc49776475"/>
      <w:bookmarkStart w:id="10500" w:name="_Toc51747395"/>
      <w:bookmarkStart w:id="10501" w:name="_Toc66360971"/>
      <w:bookmarkStart w:id="10502" w:name="_Toc68105476"/>
      <w:bookmarkStart w:id="10503" w:name="_Toc74756106"/>
      <w:bookmarkStart w:id="10504" w:name="_Toc105674983"/>
      <w:bookmarkStart w:id="10505" w:name="_Toc130503051"/>
      <w:bookmarkStart w:id="10506" w:name="_Toc153625839"/>
      <w:bookmarkStart w:id="10507" w:name="_Toc185506076"/>
      <w:bookmarkStart w:id="10508" w:name="_Toc212046605"/>
      <w:r w:rsidRPr="000A0A5F">
        <w:lastRenderedPageBreak/>
        <w:t>5.13.3.3.3</w:t>
      </w:r>
      <w:r w:rsidRPr="000A0A5F">
        <w:tab/>
        <w:t>Resource methods</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3BCBAADD" w14:textId="77777777" w:rsidR="00CB0DD7" w:rsidRPr="000A0A5F" w:rsidRDefault="00CB0DD7">
      <w:pPr>
        <w:pStyle w:val="6"/>
      </w:pPr>
      <w:bookmarkStart w:id="10509" w:name="_Toc11247858"/>
      <w:bookmarkStart w:id="10510" w:name="_Toc27045002"/>
      <w:bookmarkStart w:id="10511" w:name="_Toc36034044"/>
      <w:bookmarkStart w:id="10512" w:name="_Toc45132191"/>
      <w:bookmarkStart w:id="10513" w:name="_Toc49776476"/>
      <w:bookmarkStart w:id="10514" w:name="_Toc51747396"/>
      <w:bookmarkStart w:id="10515" w:name="_Toc66360972"/>
      <w:bookmarkStart w:id="10516" w:name="_Toc68105477"/>
      <w:bookmarkStart w:id="10517" w:name="_Toc74756107"/>
      <w:bookmarkStart w:id="10518" w:name="_Toc105674984"/>
      <w:bookmarkStart w:id="10519" w:name="_Toc130503052"/>
      <w:bookmarkStart w:id="10520" w:name="_Toc153625840"/>
      <w:bookmarkStart w:id="10521" w:name="_Toc185506077"/>
      <w:bookmarkStart w:id="10522" w:name="_Toc212046606"/>
      <w:r w:rsidRPr="000A0A5F">
        <w:t>5.13.3.3.3.1</w:t>
      </w:r>
      <w:r w:rsidRPr="000A0A5F">
        <w:tab/>
        <w:t>GET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pPr>
        <w:pStyle w:val="6"/>
      </w:pPr>
      <w:bookmarkStart w:id="10523" w:name="_Toc11247859"/>
      <w:bookmarkStart w:id="10524" w:name="_Toc27045003"/>
      <w:bookmarkStart w:id="10525" w:name="_Toc36034045"/>
      <w:bookmarkStart w:id="10526" w:name="_Toc45132192"/>
      <w:bookmarkStart w:id="10527" w:name="_Toc49776477"/>
      <w:bookmarkStart w:id="10528" w:name="_Toc51747397"/>
      <w:bookmarkStart w:id="10529" w:name="_Toc66360973"/>
      <w:bookmarkStart w:id="10530" w:name="_Toc68105478"/>
      <w:bookmarkStart w:id="10531" w:name="_Toc74756108"/>
      <w:bookmarkStart w:id="10532" w:name="_Toc105674985"/>
      <w:bookmarkStart w:id="10533" w:name="_Toc130503053"/>
      <w:bookmarkStart w:id="10534" w:name="_Toc153625841"/>
      <w:bookmarkStart w:id="10535" w:name="_Toc185506078"/>
      <w:bookmarkStart w:id="10536" w:name="_Toc212046607"/>
      <w:r w:rsidRPr="000A0A5F">
        <w:t>5.13.3.3.3.2</w:t>
      </w:r>
      <w:r w:rsidRPr="000A0A5F">
        <w:tab/>
        <w:t>PUT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pPr>
        <w:pStyle w:val="6"/>
      </w:pPr>
      <w:bookmarkStart w:id="10537" w:name="_Toc11247860"/>
      <w:bookmarkStart w:id="10538" w:name="_Toc27045004"/>
      <w:bookmarkStart w:id="10539" w:name="_Toc36034046"/>
      <w:bookmarkStart w:id="10540" w:name="_Toc45132193"/>
      <w:bookmarkStart w:id="10541" w:name="_Toc49776478"/>
      <w:bookmarkStart w:id="10542" w:name="_Toc51747398"/>
      <w:bookmarkStart w:id="10543" w:name="_Toc66360974"/>
      <w:bookmarkStart w:id="10544" w:name="_Toc68105479"/>
      <w:bookmarkStart w:id="10545" w:name="_Toc74756109"/>
      <w:bookmarkStart w:id="10546" w:name="_Toc105674986"/>
      <w:bookmarkStart w:id="10547" w:name="_Toc130503054"/>
      <w:bookmarkStart w:id="10548" w:name="_Toc153625842"/>
      <w:bookmarkStart w:id="10549" w:name="_Toc185506079"/>
      <w:bookmarkStart w:id="10550" w:name="_Toc212046608"/>
      <w:r w:rsidRPr="000A0A5F">
        <w:t>5.13.3.3.3.3</w:t>
      </w:r>
      <w:r w:rsidRPr="000A0A5F">
        <w:tab/>
        <w:t>PATCH</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pPr>
        <w:pStyle w:val="6"/>
      </w:pPr>
      <w:bookmarkStart w:id="10551" w:name="_Toc11247861"/>
      <w:bookmarkStart w:id="10552" w:name="_Toc27045005"/>
      <w:bookmarkStart w:id="10553" w:name="_Toc36034047"/>
      <w:bookmarkStart w:id="10554" w:name="_Toc45132194"/>
      <w:bookmarkStart w:id="10555" w:name="_Toc49776479"/>
      <w:bookmarkStart w:id="10556" w:name="_Toc51747399"/>
      <w:bookmarkStart w:id="10557" w:name="_Toc66360975"/>
      <w:bookmarkStart w:id="10558" w:name="_Toc68105480"/>
      <w:bookmarkStart w:id="10559" w:name="_Toc74756110"/>
      <w:bookmarkStart w:id="10560" w:name="_Toc105674987"/>
      <w:bookmarkStart w:id="10561" w:name="_Toc130503055"/>
      <w:bookmarkStart w:id="10562" w:name="_Toc153625843"/>
      <w:bookmarkStart w:id="10563" w:name="_Toc185506080"/>
      <w:bookmarkStart w:id="10564" w:name="_Toc212046609"/>
      <w:r w:rsidRPr="000A0A5F">
        <w:t>5.13.3.3.3.4</w:t>
      </w:r>
      <w:r w:rsidRPr="000A0A5F">
        <w:tab/>
        <w:t>POST</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pPr>
        <w:pStyle w:val="6"/>
        <w:spacing w:before="180"/>
      </w:pPr>
      <w:bookmarkStart w:id="10565" w:name="_Toc11247862"/>
      <w:bookmarkStart w:id="10566" w:name="_Toc27045006"/>
      <w:bookmarkStart w:id="10567" w:name="_Toc36034048"/>
      <w:bookmarkStart w:id="10568" w:name="_Toc45132195"/>
      <w:bookmarkStart w:id="10569" w:name="_Toc49776480"/>
      <w:bookmarkStart w:id="10570" w:name="_Toc51747400"/>
      <w:bookmarkStart w:id="10571" w:name="_Toc66360976"/>
      <w:bookmarkStart w:id="10572" w:name="_Toc68105481"/>
      <w:bookmarkStart w:id="10573" w:name="_Toc74756111"/>
      <w:bookmarkStart w:id="10574" w:name="_Toc105674988"/>
      <w:bookmarkStart w:id="10575" w:name="_Toc130503056"/>
      <w:bookmarkStart w:id="10576" w:name="_Toc153625844"/>
      <w:bookmarkStart w:id="10577" w:name="_Toc185506081"/>
      <w:bookmarkStart w:id="10578" w:name="_Toc212046610"/>
      <w:r w:rsidRPr="000A0A5F">
        <w:t>5.13.3.3.3.5</w:t>
      </w:r>
      <w:r w:rsidRPr="000A0A5F">
        <w:tab/>
        <w:t>DELETE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40"/>
      </w:pPr>
      <w:bookmarkStart w:id="10579" w:name="_Toc11247863"/>
      <w:bookmarkStart w:id="10580" w:name="_Toc27045007"/>
      <w:bookmarkStart w:id="10581" w:name="_Toc36034049"/>
      <w:bookmarkStart w:id="10582" w:name="_Toc45132196"/>
      <w:bookmarkStart w:id="10583" w:name="_Toc49776481"/>
      <w:bookmarkStart w:id="10584" w:name="_Toc51747401"/>
      <w:bookmarkStart w:id="10585" w:name="_Toc66360977"/>
      <w:bookmarkStart w:id="10586" w:name="_Toc68105482"/>
      <w:bookmarkStart w:id="10587" w:name="_Toc74756112"/>
      <w:bookmarkStart w:id="10588" w:name="_Toc105674989"/>
      <w:bookmarkStart w:id="10589" w:name="_Toc130503057"/>
      <w:bookmarkStart w:id="10590" w:name="_Toc153625845"/>
      <w:bookmarkStart w:id="10591" w:name="_Toc185506082"/>
      <w:bookmarkStart w:id="10592" w:name="_Toc212046611"/>
      <w:r w:rsidRPr="000A0A5F">
        <w:t>5.13.3.4</w:t>
      </w:r>
      <w:r w:rsidRPr="000A0A5F">
        <w:tab/>
        <w:t>Void</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AB5DCC0" w14:textId="77777777" w:rsidR="00CB0DD7" w:rsidRPr="000A0A5F" w:rsidRDefault="00CB0DD7">
      <w:pPr>
        <w:pStyle w:val="30"/>
      </w:pPr>
      <w:bookmarkStart w:id="10593" w:name="_Toc66360978"/>
      <w:bookmarkStart w:id="10594" w:name="_Toc68105483"/>
      <w:bookmarkStart w:id="10595" w:name="_Toc74756113"/>
      <w:bookmarkStart w:id="10596" w:name="_Toc105674990"/>
      <w:bookmarkStart w:id="10597" w:name="_Toc130503058"/>
      <w:bookmarkStart w:id="10598" w:name="_Toc153625846"/>
      <w:bookmarkStart w:id="10599" w:name="_Toc185506083"/>
      <w:bookmarkStart w:id="10600" w:name="_Toc212046612"/>
      <w:r w:rsidRPr="000A0A5F">
        <w:t>5.13.</w:t>
      </w:r>
      <w:r w:rsidR="002C1CAD" w:rsidRPr="000A0A5F">
        <w:t>3A</w:t>
      </w:r>
      <w:r w:rsidRPr="000A0A5F">
        <w:tab/>
        <w:t>Notifications</w:t>
      </w:r>
      <w:bookmarkEnd w:id="10593"/>
      <w:bookmarkEnd w:id="10594"/>
      <w:bookmarkEnd w:id="10595"/>
      <w:bookmarkEnd w:id="10596"/>
      <w:bookmarkEnd w:id="10597"/>
      <w:bookmarkEnd w:id="10598"/>
      <w:bookmarkEnd w:id="10599"/>
      <w:bookmarkEnd w:id="10600"/>
    </w:p>
    <w:p w14:paraId="2DE2994D" w14:textId="77777777" w:rsidR="00CB0DD7" w:rsidRPr="000A0A5F" w:rsidRDefault="00CB0DD7">
      <w:pPr>
        <w:pStyle w:val="40"/>
      </w:pPr>
      <w:bookmarkStart w:id="10601" w:name="_Toc66360979"/>
      <w:bookmarkStart w:id="10602" w:name="_Toc68105484"/>
      <w:bookmarkStart w:id="10603" w:name="_Toc74756114"/>
      <w:bookmarkStart w:id="10604" w:name="_Toc105674991"/>
      <w:bookmarkStart w:id="10605" w:name="_Toc130503059"/>
      <w:bookmarkStart w:id="10606" w:name="_Toc153625847"/>
      <w:bookmarkStart w:id="10607" w:name="_Toc185506084"/>
      <w:bookmarkStart w:id="10608" w:name="_Toc212046613"/>
      <w:r w:rsidRPr="000A0A5F">
        <w:t>5.13.</w:t>
      </w:r>
      <w:r w:rsidR="002C1CAD" w:rsidRPr="000A0A5F">
        <w:t>3A</w:t>
      </w:r>
      <w:r w:rsidRPr="000A0A5F">
        <w:t>.1</w:t>
      </w:r>
      <w:r w:rsidRPr="000A0A5F">
        <w:tab/>
        <w:t>General</w:t>
      </w:r>
      <w:bookmarkEnd w:id="10601"/>
      <w:bookmarkEnd w:id="10602"/>
      <w:bookmarkEnd w:id="10603"/>
      <w:bookmarkEnd w:id="10604"/>
      <w:bookmarkEnd w:id="10605"/>
      <w:bookmarkEnd w:id="10606"/>
      <w:bookmarkEnd w:id="10607"/>
      <w:bookmarkEnd w:id="1060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40"/>
      </w:pPr>
      <w:bookmarkStart w:id="10609" w:name="_Toc66360980"/>
      <w:bookmarkStart w:id="10610" w:name="_Toc68105485"/>
      <w:bookmarkStart w:id="10611" w:name="_Toc74756115"/>
      <w:bookmarkStart w:id="10612" w:name="_Toc105674992"/>
      <w:bookmarkStart w:id="10613" w:name="_Toc130503060"/>
      <w:bookmarkStart w:id="10614" w:name="_Toc153625848"/>
      <w:bookmarkStart w:id="10615" w:name="_Toc185506085"/>
      <w:bookmarkStart w:id="10616" w:name="_Toc212046614"/>
      <w:r w:rsidRPr="000A0A5F">
        <w:t>5.13.</w:t>
      </w:r>
      <w:r w:rsidR="002C1CAD" w:rsidRPr="000A0A5F">
        <w:t>3A</w:t>
      </w:r>
      <w:r w:rsidRPr="000A0A5F">
        <w:t>.2</w:t>
      </w:r>
      <w:r w:rsidRPr="000A0A5F">
        <w:tab/>
        <w:t>Configuration Notification</w:t>
      </w:r>
      <w:bookmarkEnd w:id="10609"/>
      <w:bookmarkEnd w:id="10610"/>
      <w:bookmarkEnd w:id="10611"/>
      <w:bookmarkEnd w:id="10612"/>
      <w:bookmarkEnd w:id="10613"/>
      <w:bookmarkEnd w:id="10614"/>
      <w:bookmarkEnd w:id="10615"/>
      <w:bookmarkEnd w:id="10616"/>
    </w:p>
    <w:p w14:paraId="1054B37C" w14:textId="77777777" w:rsidR="00CB0DD7" w:rsidRPr="000A0A5F" w:rsidRDefault="00CB0DD7">
      <w:pPr>
        <w:pStyle w:val="50"/>
        <w:rPr>
          <w:noProof/>
        </w:rPr>
      </w:pPr>
      <w:bookmarkStart w:id="10617" w:name="_Toc66360981"/>
      <w:bookmarkStart w:id="10618" w:name="_Toc68105486"/>
      <w:bookmarkStart w:id="10619" w:name="_Toc74756116"/>
      <w:bookmarkStart w:id="10620" w:name="_Toc105674993"/>
      <w:bookmarkStart w:id="10621" w:name="_Toc130503061"/>
      <w:bookmarkStart w:id="10622" w:name="_Toc153625849"/>
      <w:bookmarkStart w:id="10623" w:name="_Toc185506086"/>
      <w:bookmarkStart w:id="10624" w:name="_Toc212046615"/>
      <w:r w:rsidRPr="000A0A5F">
        <w:t>5.13.</w:t>
      </w:r>
      <w:r w:rsidR="002C1CAD" w:rsidRPr="000A0A5F">
        <w:t>3A</w:t>
      </w:r>
      <w:r w:rsidRPr="000A0A5F">
        <w:t>.2</w:t>
      </w:r>
      <w:r w:rsidRPr="000A0A5F">
        <w:rPr>
          <w:noProof/>
        </w:rPr>
        <w:t>.1</w:t>
      </w:r>
      <w:r w:rsidRPr="000A0A5F">
        <w:rPr>
          <w:noProof/>
        </w:rPr>
        <w:tab/>
        <w:t>Description</w:t>
      </w:r>
      <w:bookmarkEnd w:id="10617"/>
      <w:bookmarkEnd w:id="10618"/>
      <w:bookmarkEnd w:id="10619"/>
      <w:bookmarkEnd w:id="10620"/>
      <w:bookmarkEnd w:id="10621"/>
      <w:bookmarkEnd w:id="10622"/>
      <w:bookmarkEnd w:id="10623"/>
      <w:bookmarkEnd w:id="1062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50"/>
        <w:rPr>
          <w:noProof/>
        </w:rPr>
      </w:pPr>
      <w:bookmarkStart w:id="10625" w:name="_Toc66360982"/>
      <w:bookmarkStart w:id="10626" w:name="_Toc68105487"/>
      <w:bookmarkStart w:id="10627" w:name="_Toc74756117"/>
      <w:bookmarkStart w:id="10628" w:name="_Toc105674994"/>
      <w:bookmarkStart w:id="10629" w:name="_Toc130503062"/>
      <w:bookmarkStart w:id="10630" w:name="_Toc153625850"/>
      <w:bookmarkStart w:id="10631" w:name="_Toc185506087"/>
      <w:bookmarkStart w:id="10632" w:name="_Toc212046616"/>
      <w:r w:rsidRPr="000A0A5F">
        <w:t>5.13.</w:t>
      </w:r>
      <w:r w:rsidR="002C1CAD" w:rsidRPr="000A0A5F">
        <w:t>3A</w:t>
      </w:r>
      <w:r w:rsidRPr="000A0A5F">
        <w:t>.2</w:t>
      </w:r>
      <w:r w:rsidRPr="000A0A5F">
        <w:rPr>
          <w:noProof/>
        </w:rPr>
        <w:t>.2</w:t>
      </w:r>
      <w:r w:rsidRPr="000A0A5F">
        <w:rPr>
          <w:noProof/>
        </w:rPr>
        <w:tab/>
        <w:t>Target URI</w:t>
      </w:r>
      <w:bookmarkEnd w:id="10625"/>
      <w:bookmarkEnd w:id="10626"/>
      <w:bookmarkEnd w:id="10627"/>
      <w:bookmarkEnd w:id="10628"/>
      <w:bookmarkEnd w:id="10629"/>
      <w:bookmarkEnd w:id="10630"/>
      <w:bookmarkEnd w:id="10631"/>
      <w:bookmarkEnd w:id="10632"/>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50"/>
        <w:rPr>
          <w:noProof/>
        </w:rPr>
      </w:pPr>
      <w:bookmarkStart w:id="10633" w:name="_Toc66360983"/>
      <w:bookmarkStart w:id="10634" w:name="_Toc68105488"/>
      <w:bookmarkStart w:id="10635" w:name="_Toc74756118"/>
      <w:bookmarkStart w:id="10636" w:name="_Toc105674995"/>
      <w:bookmarkStart w:id="10637" w:name="_Toc130503063"/>
      <w:bookmarkStart w:id="10638" w:name="_Toc153625851"/>
      <w:bookmarkStart w:id="10639" w:name="_Toc185506088"/>
      <w:bookmarkStart w:id="10640" w:name="_Toc212046617"/>
      <w:r w:rsidRPr="000A0A5F">
        <w:t>5.13.</w:t>
      </w:r>
      <w:r w:rsidR="002C1CAD" w:rsidRPr="000A0A5F">
        <w:t>3A</w:t>
      </w:r>
      <w:r w:rsidRPr="000A0A5F">
        <w:t>.2</w:t>
      </w:r>
      <w:r w:rsidRPr="000A0A5F">
        <w:rPr>
          <w:noProof/>
        </w:rPr>
        <w:t>.3</w:t>
      </w:r>
      <w:r w:rsidRPr="000A0A5F">
        <w:rPr>
          <w:noProof/>
        </w:rPr>
        <w:tab/>
        <w:t>Standard Methods</w:t>
      </w:r>
      <w:bookmarkEnd w:id="10633"/>
      <w:bookmarkEnd w:id="10634"/>
      <w:bookmarkEnd w:id="10635"/>
      <w:bookmarkEnd w:id="10636"/>
      <w:bookmarkEnd w:id="10637"/>
      <w:bookmarkEnd w:id="10638"/>
      <w:bookmarkEnd w:id="10639"/>
      <w:bookmarkEnd w:id="10640"/>
    </w:p>
    <w:p w14:paraId="6913DA32" w14:textId="77777777" w:rsidR="00CB0DD7" w:rsidRPr="000A0A5F" w:rsidRDefault="00CB0DD7">
      <w:pPr>
        <w:pStyle w:val="6"/>
        <w:rPr>
          <w:noProof/>
        </w:rPr>
      </w:pPr>
      <w:bookmarkStart w:id="10641" w:name="_Toc66360984"/>
      <w:bookmarkStart w:id="10642" w:name="_Toc68105489"/>
      <w:bookmarkStart w:id="10643" w:name="_Toc74756119"/>
      <w:bookmarkStart w:id="10644" w:name="_Toc105674996"/>
      <w:bookmarkStart w:id="10645" w:name="_Toc130503064"/>
      <w:bookmarkStart w:id="10646" w:name="_Toc153625852"/>
      <w:bookmarkStart w:id="10647" w:name="_Toc185506089"/>
      <w:bookmarkStart w:id="10648" w:name="_Toc212046618"/>
      <w:r w:rsidRPr="000A0A5F">
        <w:t>5.13.</w:t>
      </w:r>
      <w:r w:rsidR="002C1CAD" w:rsidRPr="000A0A5F">
        <w:t>3A</w:t>
      </w:r>
      <w:r w:rsidRPr="000A0A5F">
        <w:t>.2.3</w:t>
      </w:r>
      <w:r w:rsidRPr="000A0A5F">
        <w:rPr>
          <w:noProof/>
        </w:rPr>
        <w:t>.1</w:t>
      </w:r>
      <w:r w:rsidRPr="000A0A5F">
        <w:rPr>
          <w:noProof/>
        </w:rPr>
        <w:tab/>
      </w:r>
      <w:r w:rsidRPr="000A0A5F">
        <w:t>Notification via POST</w:t>
      </w:r>
      <w:bookmarkEnd w:id="10641"/>
      <w:bookmarkEnd w:id="10642"/>
      <w:bookmarkEnd w:id="10643"/>
      <w:bookmarkEnd w:id="10644"/>
      <w:bookmarkEnd w:id="10645"/>
      <w:bookmarkEnd w:id="10646"/>
      <w:bookmarkEnd w:id="10647"/>
      <w:bookmarkEnd w:id="10648"/>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pPr>
        <w:pStyle w:val="6"/>
        <w:rPr>
          <w:noProof/>
        </w:rPr>
      </w:pPr>
      <w:bookmarkStart w:id="10649" w:name="_Toc66360985"/>
      <w:bookmarkStart w:id="10650" w:name="_Toc68105490"/>
      <w:bookmarkStart w:id="10651" w:name="_Toc74756120"/>
      <w:bookmarkStart w:id="10652" w:name="_Toc105674997"/>
      <w:bookmarkStart w:id="10653" w:name="_Toc130503065"/>
      <w:bookmarkStart w:id="10654" w:name="_Toc153625853"/>
      <w:bookmarkStart w:id="10655" w:name="_Toc185506090"/>
      <w:bookmarkStart w:id="10656" w:name="_Toc212046619"/>
      <w:r w:rsidRPr="000A0A5F">
        <w:t>5.13.3a.2.3</w:t>
      </w:r>
      <w:r w:rsidRPr="000A0A5F">
        <w:rPr>
          <w:noProof/>
        </w:rPr>
        <w:t>.2</w:t>
      </w:r>
      <w:r w:rsidRPr="000A0A5F">
        <w:rPr>
          <w:noProof/>
        </w:rPr>
        <w:tab/>
      </w:r>
      <w:r w:rsidRPr="000A0A5F">
        <w:t>Notification via Websocket</w:t>
      </w:r>
      <w:bookmarkEnd w:id="10649"/>
      <w:bookmarkEnd w:id="10650"/>
      <w:bookmarkEnd w:id="10651"/>
      <w:bookmarkEnd w:id="10652"/>
      <w:bookmarkEnd w:id="10653"/>
      <w:bookmarkEnd w:id="10654"/>
      <w:bookmarkEnd w:id="10655"/>
      <w:bookmarkEnd w:id="10656"/>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30"/>
      </w:pPr>
      <w:bookmarkStart w:id="10657" w:name="_Toc11247869"/>
      <w:bookmarkStart w:id="10658" w:name="_Toc27045013"/>
      <w:bookmarkStart w:id="10659" w:name="_Toc36034055"/>
      <w:bookmarkStart w:id="10660" w:name="_Toc45132202"/>
      <w:bookmarkStart w:id="10661" w:name="_Toc49776487"/>
      <w:bookmarkStart w:id="10662" w:name="_Toc51747407"/>
      <w:bookmarkStart w:id="10663" w:name="_Toc66360986"/>
      <w:bookmarkStart w:id="10664" w:name="_Toc68105491"/>
      <w:bookmarkStart w:id="10665" w:name="_Toc74756121"/>
      <w:bookmarkStart w:id="10666" w:name="_Toc105674998"/>
      <w:bookmarkStart w:id="10667" w:name="_Toc130503066"/>
      <w:bookmarkStart w:id="10668" w:name="_Toc153625854"/>
      <w:bookmarkStart w:id="10669" w:name="_Toc185506091"/>
      <w:bookmarkStart w:id="10670" w:name="_Toc212046620"/>
      <w:r w:rsidRPr="000A0A5F">
        <w:t>5.13.4</w:t>
      </w:r>
      <w:r w:rsidRPr="000A0A5F">
        <w:tab/>
        <w:t>Used Features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30"/>
      </w:pPr>
      <w:bookmarkStart w:id="10671" w:name="_Toc11247870"/>
      <w:bookmarkStart w:id="10672" w:name="_Toc27045014"/>
      <w:bookmarkStart w:id="10673" w:name="_Toc36034056"/>
      <w:bookmarkStart w:id="10674" w:name="_Toc45132203"/>
      <w:bookmarkStart w:id="10675" w:name="_Toc49776488"/>
      <w:bookmarkStart w:id="10676" w:name="_Toc51747408"/>
      <w:bookmarkStart w:id="10677" w:name="_Toc66360987"/>
      <w:bookmarkStart w:id="10678" w:name="_Toc68105492"/>
      <w:bookmarkStart w:id="10679" w:name="_Toc74756122"/>
      <w:bookmarkStart w:id="10680" w:name="_Toc105674999"/>
      <w:bookmarkStart w:id="10681" w:name="_Toc130503067"/>
      <w:bookmarkStart w:id="10682" w:name="_Toc153625855"/>
      <w:bookmarkStart w:id="10683" w:name="_Toc185506092"/>
      <w:bookmarkStart w:id="10684" w:name="_Toc212046621"/>
      <w:r w:rsidRPr="000A0A5F">
        <w:t>5.13.5</w:t>
      </w:r>
      <w:r w:rsidRPr="000A0A5F">
        <w:tab/>
        <w:t>Error handling</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6BDF9DD" w14:textId="77777777" w:rsidR="00CB0DD7" w:rsidRPr="000A0A5F" w:rsidRDefault="00CB0DD7">
      <w:pPr>
        <w:pStyle w:val="40"/>
      </w:pPr>
      <w:bookmarkStart w:id="10685" w:name="_Toc11247871"/>
      <w:bookmarkStart w:id="10686" w:name="_Toc27045015"/>
      <w:bookmarkStart w:id="10687" w:name="_Toc36034057"/>
      <w:bookmarkStart w:id="10688" w:name="_Toc45132204"/>
      <w:bookmarkStart w:id="10689" w:name="_Toc49776489"/>
      <w:bookmarkStart w:id="10690" w:name="_Toc51747409"/>
      <w:bookmarkStart w:id="10691" w:name="_Toc66360988"/>
      <w:bookmarkStart w:id="10692" w:name="_Toc68105493"/>
      <w:bookmarkStart w:id="10693" w:name="_Toc74756123"/>
      <w:bookmarkStart w:id="10694" w:name="_Toc105675000"/>
      <w:bookmarkStart w:id="10695" w:name="_Toc130503068"/>
      <w:bookmarkStart w:id="10696" w:name="_Toc153625856"/>
      <w:bookmarkStart w:id="10697" w:name="_Toc185506093"/>
      <w:bookmarkStart w:id="10698" w:name="_Toc212046622"/>
      <w:r w:rsidRPr="000A0A5F">
        <w:t>5.13.5.1</w:t>
      </w:r>
      <w:r w:rsidRPr="000A0A5F">
        <w:tab/>
        <w:t>General</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40"/>
      </w:pPr>
      <w:bookmarkStart w:id="10699" w:name="_Toc11247872"/>
      <w:bookmarkStart w:id="10700" w:name="_Toc27045016"/>
      <w:bookmarkStart w:id="10701" w:name="_Toc36034058"/>
      <w:bookmarkStart w:id="10702" w:name="_Toc45132205"/>
      <w:bookmarkStart w:id="10703" w:name="_Toc49776490"/>
      <w:bookmarkStart w:id="10704" w:name="_Toc51747410"/>
      <w:bookmarkStart w:id="10705" w:name="_Toc66360989"/>
      <w:bookmarkStart w:id="10706" w:name="_Toc68105494"/>
      <w:bookmarkStart w:id="10707" w:name="_Toc74756124"/>
      <w:bookmarkStart w:id="10708" w:name="_Toc105675001"/>
      <w:bookmarkStart w:id="10709" w:name="_Toc130503069"/>
      <w:bookmarkStart w:id="10710" w:name="_Toc153625857"/>
      <w:bookmarkStart w:id="10711" w:name="_Toc185506094"/>
      <w:bookmarkStart w:id="10712" w:name="_Toc212046623"/>
      <w:r w:rsidRPr="000A0A5F">
        <w:t>5.13.5.2</w:t>
      </w:r>
      <w:r w:rsidRPr="000A0A5F">
        <w:tab/>
        <w:t>Protocol Errors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40"/>
      </w:pPr>
      <w:bookmarkStart w:id="10713" w:name="_Toc11247873"/>
      <w:bookmarkStart w:id="10714" w:name="_Toc27045017"/>
      <w:bookmarkStart w:id="10715" w:name="_Toc36034059"/>
      <w:bookmarkStart w:id="10716" w:name="_Toc45132206"/>
      <w:bookmarkStart w:id="10717" w:name="_Toc49776491"/>
      <w:bookmarkStart w:id="10718" w:name="_Toc51747411"/>
      <w:bookmarkStart w:id="10719" w:name="_Toc66360990"/>
      <w:bookmarkStart w:id="10720" w:name="_Toc68105495"/>
      <w:bookmarkStart w:id="10721" w:name="_Toc74756125"/>
      <w:bookmarkStart w:id="10722" w:name="_Toc105675002"/>
      <w:bookmarkStart w:id="10723" w:name="_Toc130503070"/>
      <w:bookmarkStart w:id="10724" w:name="_Toc153625858"/>
      <w:bookmarkStart w:id="10725" w:name="_Toc185506095"/>
      <w:bookmarkStart w:id="10726" w:name="_Toc212046624"/>
      <w:r w:rsidRPr="000A0A5F">
        <w:t>5.13.5.3</w:t>
      </w:r>
      <w:r w:rsidRPr="000A0A5F">
        <w:tab/>
        <w:t>Application Errors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2"/>
      </w:pPr>
      <w:bookmarkStart w:id="10727" w:name="_Toc11247874"/>
      <w:bookmarkStart w:id="10728" w:name="_Toc27045018"/>
      <w:bookmarkStart w:id="10729" w:name="_Toc36034060"/>
      <w:bookmarkStart w:id="10730" w:name="_Toc45132207"/>
      <w:bookmarkStart w:id="10731" w:name="_Toc49776492"/>
      <w:bookmarkStart w:id="10732" w:name="_Toc51747412"/>
      <w:bookmarkStart w:id="10733" w:name="_Toc66360991"/>
      <w:bookmarkStart w:id="10734" w:name="_Toc68105496"/>
      <w:bookmarkStart w:id="10735" w:name="_Toc74756126"/>
      <w:bookmarkStart w:id="10736" w:name="_Toc105675003"/>
      <w:bookmarkStart w:id="10737" w:name="_Toc130503071"/>
      <w:bookmarkStart w:id="10738" w:name="_Toc153625859"/>
      <w:bookmarkStart w:id="10739" w:name="_Toc185506096"/>
      <w:bookmarkStart w:id="10740" w:name="_Toc212046625"/>
      <w:r w:rsidRPr="000A0A5F">
        <w:t>5.14</w:t>
      </w:r>
      <w:r w:rsidRPr="000A0A5F">
        <w:tab/>
        <w:t>AsSessionWithQoS API</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778090A" w14:textId="77777777" w:rsidR="00CB0DD7" w:rsidRPr="000A0A5F" w:rsidRDefault="00CB0DD7">
      <w:pPr>
        <w:pStyle w:val="30"/>
      </w:pPr>
      <w:bookmarkStart w:id="10741" w:name="_Toc11247875"/>
      <w:bookmarkStart w:id="10742" w:name="_Toc27045019"/>
      <w:bookmarkStart w:id="10743" w:name="_Toc36034061"/>
      <w:bookmarkStart w:id="10744" w:name="_Toc45132208"/>
      <w:bookmarkStart w:id="10745" w:name="_Toc49776493"/>
      <w:bookmarkStart w:id="10746" w:name="_Toc51747413"/>
      <w:bookmarkStart w:id="10747" w:name="_Toc66360992"/>
      <w:bookmarkStart w:id="10748" w:name="_Toc68105497"/>
      <w:bookmarkStart w:id="10749" w:name="_Toc74756127"/>
      <w:bookmarkStart w:id="10750" w:name="_Toc105675004"/>
      <w:bookmarkStart w:id="10751" w:name="_Toc130503072"/>
      <w:bookmarkStart w:id="10752" w:name="_Toc153625860"/>
      <w:bookmarkStart w:id="10753" w:name="_Toc185506097"/>
      <w:bookmarkStart w:id="10754" w:name="_Toc212046626"/>
      <w:r w:rsidRPr="000A0A5F">
        <w:t>5.14.1</w:t>
      </w:r>
      <w:r w:rsidRPr="000A0A5F">
        <w:tab/>
        <w:t>Overview</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30"/>
      </w:pPr>
      <w:bookmarkStart w:id="10755" w:name="_Toc11247876"/>
      <w:bookmarkStart w:id="10756" w:name="_Toc27045020"/>
      <w:bookmarkStart w:id="10757" w:name="_Toc36034062"/>
      <w:bookmarkStart w:id="10758" w:name="_Toc45132209"/>
      <w:bookmarkStart w:id="10759" w:name="_Toc49776494"/>
      <w:bookmarkStart w:id="10760" w:name="_Toc51747414"/>
      <w:bookmarkStart w:id="10761" w:name="_Toc66360993"/>
      <w:bookmarkStart w:id="10762" w:name="_Toc68105498"/>
      <w:bookmarkStart w:id="10763" w:name="_Toc74756128"/>
      <w:bookmarkStart w:id="10764" w:name="_Toc105675005"/>
      <w:bookmarkStart w:id="10765" w:name="_Toc130503073"/>
      <w:bookmarkStart w:id="10766" w:name="_Toc153625861"/>
      <w:bookmarkStart w:id="10767" w:name="_Toc185506098"/>
      <w:bookmarkStart w:id="10768" w:name="_Toc212046627"/>
      <w:r w:rsidRPr="000A0A5F">
        <w:t>5.14.2</w:t>
      </w:r>
      <w:r w:rsidRPr="000A0A5F">
        <w:tab/>
        <w:t>Data model</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FF59BA8" w14:textId="77777777" w:rsidR="00CB0DD7" w:rsidRPr="000A0A5F" w:rsidRDefault="00CB0DD7">
      <w:pPr>
        <w:pStyle w:val="40"/>
      </w:pPr>
      <w:bookmarkStart w:id="10769" w:name="_Toc11247877"/>
      <w:bookmarkStart w:id="10770" w:name="_Toc27045021"/>
      <w:bookmarkStart w:id="10771" w:name="_Toc36034063"/>
      <w:bookmarkStart w:id="10772" w:name="_Toc45132210"/>
      <w:bookmarkStart w:id="10773" w:name="_Toc49776495"/>
      <w:bookmarkStart w:id="10774" w:name="_Toc51747415"/>
      <w:bookmarkStart w:id="10775" w:name="_Toc66360994"/>
      <w:bookmarkStart w:id="10776" w:name="_Toc68105499"/>
      <w:bookmarkStart w:id="10777" w:name="_Toc74756129"/>
      <w:bookmarkStart w:id="10778" w:name="_Toc105675006"/>
      <w:bookmarkStart w:id="10779" w:name="_Toc130503074"/>
      <w:bookmarkStart w:id="10780" w:name="_Toc153625862"/>
      <w:bookmarkStart w:id="10781" w:name="_Toc185506099"/>
      <w:bookmarkStart w:id="10782" w:name="_Toc212046628"/>
      <w:r w:rsidRPr="000A0A5F">
        <w:t>5.14.2.1</w:t>
      </w:r>
      <w:r w:rsidRPr="000A0A5F">
        <w:tab/>
        <w:t>Resource data types</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0C61896D" w14:textId="77777777" w:rsidR="00CB0DD7" w:rsidRPr="000A0A5F" w:rsidRDefault="00CB0DD7">
      <w:pPr>
        <w:pStyle w:val="50"/>
      </w:pPr>
      <w:bookmarkStart w:id="10783" w:name="_Toc11247878"/>
      <w:bookmarkStart w:id="10784" w:name="_Toc27045022"/>
      <w:bookmarkStart w:id="10785" w:name="_Toc36034064"/>
      <w:bookmarkStart w:id="10786" w:name="_Toc45132211"/>
      <w:bookmarkStart w:id="10787" w:name="_Toc49776496"/>
      <w:bookmarkStart w:id="10788" w:name="_Toc51747416"/>
      <w:bookmarkStart w:id="10789" w:name="_Toc66360995"/>
      <w:bookmarkStart w:id="10790" w:name="_Toc68105500"/>
      <w:bookmarkStart w:id="10791" w:name="_Toc74756130"/>
      <w:bookmarkStart w:id="10792" w:name="_Toc105675007"/>
      <w:bookmarkStart w:id="10793" w:name="_Toc130503075"/>
      <w:bookmarkStart w:id="10794" w:name="_Toc153625863"/>
      <w:bookmarkStart w:id="10795" w:name="_Toc185506100"/>
      <w:bookmarkStart w:id="10796" w:name="_Toc212046629"/>
      <w:r w:rsidRPr="000A0A5F">
        <w:t>5.14.2.1.1</w:t>
      </w:r>
      <w:r w:rsidRPr="000A0A5F">
        <w:tab/>
        <w:t>Introduction</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F9651B">
        <w:trPr>
          <w:jc w:val="center"/>
        </w:trPr>
        <w:tc>
          <w:tcPr>
            <w:tcW w:w="3087" w:type="dxa"/>
            <w:shd w:val="clear" w:color="auto" w:fill="C0C0C0"/>
            <w:hideMark/>
          </w:tcPr>
          <w:p w14:paraId="4C4740D4" w14:textId="77777777" w:rsidR="00BF3AE5" w:rsidRPr="000A0A5F" w:rsidRDefault="00BF3AE5">
            <w:pPr>
              <w:pStyle w:val="TAH"/>
            </w:pPr>
            <w:r w:rsidRPr="000A0A5F">
              <w:lastRenderedPageBreak/>
              <w:t>Data type</w:t>
            </w:r>
          </w:p>
        </w:tc>
        <w:tc>
          <w:tcPr>
            <w:tcW w:w="2028"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F9651B">
        <w:trPr>
          <w:jc w:val="center"/>
        </w:trPr>
        <w:tc>
          <w:tcPr>
            <w:tcW w:w="3087" w:type="dxa"/>
          </w:tcPr>
          <w:p w14:paraId="3A891772" w14:textId="77777777" w:rsidR="00BF3AE5" w:rsidRPr="000A0A5F" w:rsidRDefault="00BF3AE5" w:rsidP="002C21E6">
            <w:pPr>
              <w:pStyle w:val="TAL"/>
            </w:pPr>
            <w:r w:rsidRPr="000A0A5F">
              <w:t>AcceptableServiceInfo</w:t>
            </w:r>
          </w:p>
        </w:tc>
        <w:tc>
          <w:tcPr>
            <w:tcW w:w="2028"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F9651B">
        <w:trPr>
          <w:jc w:val="center"/>
        </w:trPr>
        <w:tc>
          <w:tcPr>
            <w:tcW w:w="3087" w:type="dxa"/>
          </w:tcPr>
          <w:p w14:paraId="3C5B68C8" w14:textId="77777777" w:rsidR="00BF3AE5" w:rsidRPr="000A0A5F" w:rsidRDefault="00BF3AE5" w:rsidP="002C21E6">
            <w:pPr>
              <w:pStyle w:val="TAL"/>
            </w:pPr>
            <w:r w:rsidRPr="000A0A5F">
              <w:t>AlternativeServiceRequirementsData</w:t>
            </w:r>
          </w:p>
        </w:tc>
        <w:tc>
          <w:tcPr>
            <w:tcW w:w="2028"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F9651B">
        <w:trPr>
          <w:jc w:val="center"/>
        </w:trPr>
        <w:tc>
          <w:tcPr>
            <w:tcW w:w="3087" w:type="dxa"/>
          </w:tcPr>
          <w:p w14:paraId="2489A60C" w14:textId="77777777" w:rsidR="00F9651B" w:rsidRPr="000A0A5F" w:rsidRDefault="00F9651B" w:rsidP="00F9651B">
            <w:pPr>
              <w:pStyle w:val="TAL"/>
            </w:pPr>
            <w:r w:rsidRPr="000A0A5F">
              <w:t>AverWindow</w:t>
            </w:r>
          </w:p>
        </w:tc>
        <w:tc>
          <w:tcPr>
            <w:tcW w:w="2028"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F9651B">
        <w:trPr>
          <w:jc w:val="center"/>
        </w:trPr>
        <w:tc>
          <w:tcPr>
            <w:tcW w:w="3087" w:type="dxa"/>
          </w:tcPr>
          <w:p w14:paraId="2E01E750" w14:textId="77777777" w:rsidR="00F9651B" w:rsidRPr="000A0A5F" w:rsidRDefault="00F9651B" w:rsidP="00F9651B">
            <w:pPr>
              <w:pStyle w:val="TAL"/>
            </w:pPr>
            <w:r w:rsidRPr="000A0A5F">
              <w:t>AverWindowRm</w:t>
            </w:r>
          </w:p>
        </w:tc>
        <w:tc>
          <w:tcPr>
            <w:tcW w:w="2028"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F9651B">
        <w:trPr>
          <w:jc w:val="center"/>
        </w:trPr>
        <w:tc>
          <w:tcPr>
            <w:tcW w:w="3087"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8" w:type="dxa"/>
          </w:tcPr>
          <w:p w14:paraId="5F70CAD5" w14:textId="77777777" w:rsidR="008603A8" w:rsidRPr="000A0A5F" w:rsidRDefault="008603A8" w:rsidP="008603A8">
            <w:pPr>
              <w:pStyle w:val="TAL"/>
            </w:pPr>
            <w:r w:rsidRPr="000A0A5F">
              <w:rPr>
                <w:rFonts w:eastAsia="等线"/>
              </w:rPr>
              <w:t>3GPP TS 29.514 [</w:t>
            </w:r>
            <w:r w:rsidRPr="000A0A5F">
              <w:t>52</w:t>
            </w:r>
            <w:r w:rsidRPr="000A0A5F">
              <w:rPr>
                <w:rFonts w:eastAsia="等线"/>
              </w:rPr>
              <w:t>]</w:t>
            </w:r>
          </w:p>
        </w:tc>
        <w:tc>
          <w:tcPr>
            <w:tcW w:w="2549" w:type="dxa"/>
          </w:tcPr>
          <w:p w14:paraId="05224797" w14:textId="77777777" w:rsidR="008603A8" w:rsidRPr="000A0A5F" w:rsidRDefault="008603A8" w:rsidP="008603A8">
            <w:pPr>
              <w:pStyle w:val="TAL"/>
              <w:rPr>
                <w:rFonts w:cs="Arial"/>
                <w:szCs w:val="18"/>
              </w:rPr>
            </w:pPr>
            <w:r w:rsidRPr="000A0A5F">
              <w:rPr>
                <w:rFonts w:eastAsia="等线"/>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F9651B">
        <w:trPr>
          <w:jc w:val="center"/>
        </w:trPr>
        <w:tc>
          <w:tcPr>
            <w:tcW w:w="3087" w:type="dxa"/>
          </w:tcPr>
          <w:p w14:paraId="226B174B" w14:textId="77777777" w:rsidR="008209FA" w:rsidRPr="000A0A5F" w:rsidRDefault="008209FA" w:rsidP="008209FA">
            <w:pPr>
              <w:pStyle w:val="TAL"/>
            </w:pPr>
            <w:r w:rsidRPr="000A0A5F">
              <w:t>BitRate</w:t>
            </w:r>
          </w:p>
        </w:tc>
        <w:tc>
          <w:tcPr>
            <w:tcW w:w="2028"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F9651B">
        <w:trPr>
          <w:jc w:val="center"/>
        </w:trPr>
        <w:tc>
          <w:tcPr>
            <w:tcW w:w="3087" w:type="dxa"/>
          </w:tcPr>
          <w:p w14:paraId="07B10B0E" w14:textId="77777777" w:rsidR="008209FA" w:rsidRPr="000A0A5F" w:rsidRDefault="008209FA" w:rsidP="008209FA">
            <w:pPr>
              <w:pStyle w:val="TAL"/>
            </w:pPr>
            <w:r w:rsidRPr="000A0A5F">
              <w:t>BitRateRm</w:t>
            </w:r>
          </w:p>
        </w:tc>
        <w:tc>
          <w:tcPr>
            <w:tcW w:w="2028"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F9651B">
        <w:trPr>
          <w:jc w:val="center"/>
        </w:trPr>
        <w:tc>
          <w:tcPr>
            <w:tcW w:w="3087" w:type="dxa"/>
          </w:tcPr>
          <w:p w14:paraId="60C491F3" w14:textId="77777777" w:rsidR="0072431D" w:rsidRPr="000A0A5F" w:rsidRDefault="0072431D" w:rsidP="0072431D">
            <w:pPr>
              <w:pStyle w:val="TAL"/>
            </w:pPr>
            <w:r w:rsidRPr="00F9618C">
              <w:rPr>
                <w:lang w:eastAsia="zh-CN"/>
              </w:rPr>
              <w:t>CapabilityReport</w:t>
            </w:r>
          </w:p>
        </w:tc>
        <w:tc>
          <w:tcPr>
            <w:tcW w:w="2028"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F9651B">
        <w:trPr>
          <w:jc w:val="center"/>
        </w:trPr>
        <w:tc>
          <w:tcPr>
            <w:tcW w:w="3087" w:type="dxa"/>
          </w:tcPr>
          <w:p w14:paraId="4051FD1F" w14:textId="77777777" w:rsidR="0072431D" w:rsidRPr="000A0A5F" w:rsidRDefault="0072431D" w:rsidP="0072431D">
            <w:pPr>
              <w:pStyle w:val="TAL"/>
            </w:pPr>
            <w:r w:rsidRPr="000A0A5F">
              <w:t>Dnn</w:t>
            </w:r>
          </w:p>
        </w:tc>
        <w:tc>
          <w:tcPr>
            <w:tcW w:w="2028"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F9651B">
        <w:trPr>
          <w:jc w:val="center"/>
        </w:trPr>
        <w:tc>
          <w:tcPr>
            <w:tcW w:w="3087" w:type="dxa"/>
          </w:tcPr>
          <w:p w14:paraId="04CB3059" w14:textId="77777777" w:rsidR="0072431D" w:rsidRPr="000A0A5F" w:rsidRDefault="0072431D" w:rsidP="0072431D">
            <w:pPr>
              <w:pStyle w:val="TAL"/>
            </w:pPr>
            <w:r w:rsidRPr="000A0A5F">
              <w:t>EthFlowDescription</w:t>
            </w:r>
          </w:p>
        </w:tc>
        <w:tc>
          <w:tcPr>
            <w:tcW w:w="2028"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F9651B">
        <w:trPr>
          <w:jc w:val="center"/>
        </w:trPr>
        <w:tc>
          <w:tcPr>
            <w:tcW w:w="3087" w:type="dxa"/>
          </w:tcPr>
          <w:p w14:paraId="0A25AEB1" w14:textId="77777777" w:rsidR="0072431D" w:rsidRPr="000A0A5F" w:rsidRDefault="0072431D" w:rsidP="0072431D">
            <w:pPr>
              <w:pStyle w:val="TAL"/>
            </w:pPr>
            <w:r w:rsidRPr="006A2752">
              <w:rPr>
                <w:color w:val="000000"/>
              </w:rPr>
              <w:t>EventsSubscReqData</w:t>
            </w:r>
          </w:p>
        </w:tc>
        <w:tc>
          <w:tcPr>
            <w:tcW w:w="2028"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F9651B">
        <w:trPr>
          <w:jc w:val="center"/>
        </w:trPr>
        <w:tc>
          <w:tcPr>
            <w:tcW w:w="3087"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8"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F9651B">
        <w:trPr>
          <w:jc w:val="center"/>
        </w:trPr>
        <w:tc>
          <w:tcPr>
            <w:tcW w:w="3087" w:type="dxa"/>
          </w:tcPr>
          <w:p w14:paraId="421DEF95" w14:textId="77777777" w:rsidR="0072431D" w:rsidRPr="000A0A5F" w:rsidRDefault="0072431D" w:rsidP="0072431D">
            <w:pPr>
              <w:pStyle w:val="TAL"/>
            </w:pPr>
            <w:r w:rsidRPr="000A0A5F">
              <w:t>ExtMaxDataBurstVol</w:t>
            </w:r>
          </w:p>
        </w:tc>
        <w:tc>
          <w:tcPr>
            <w:tcW w:w="2028"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F9651B">
        <w:trPr>
          <w:jc w:val="center"/>
        </w:trPr>
        <w:tc>
          <w:tcPr>
            <w:tcW w:w="3087" w:type="dxa"/>
          </w:tcPr>
          <w:p w14:paraId="4274AA69" w14:textId="77777777" w:rsidR="0072431D" w:rsidRPr="000A0A5F" w:rsidRDefault="0072431D" w:rsidP="0072431D">
            <w:pPr>
              <w:pStyle w:val="TAL"/>
            </w:pPr>
            <w:r w:rsidRPr="000A0A5F">
              <w:t>ExtMaxDataBurstVolRm</w:t>
            </w:r>
          </w:p>
        </w:tc>
        <w:tc>
          <w:tcPr>
            <w:tcW w:w="2028"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F9651B">
        <w:trPr>
          <w:jc w:val="center"/>
        </w:trPr>
        <w:tc>
          <w:tcPr>
            <w:tcW w:w="3087"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8"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F9651B">
        <w:trPr>
          <w:jc w:val="center"/>
        </w:trPr>
        <w:tc>
          <w:tcPr>
            <w:tcW w:w="3087" w:type="dxa"/>
          </w:tcPr>
          <w:p w14:paraId="400967BF" w14:textId="77777777" w:rsidR="0072431D" w:rsidRPr="000A0A5F" w:rsidRDefault="0072431D" w:rsidP="0072431D">
            <w:pPr>
              <w:pStyle w:val="TAL"/>
            </w:pPr>
            <w:r w:rsidRPr="000A0A5F">
              <w:t>IpAddr</w:t>
            </w:r>
          </w:p>
        </w:tc>
        <w:tc>
          <w:tcPr>
            <w:tcW w:w="2028"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F9651B">
        <w:trPr>
          <w:jc w:val="center"/>
        </w:trPr>
        <w:tc>
          <w:tcPr>
            <w:tcW w:w="3087" w:type="dxa"/>
          </w:tcPr>
          <w:p w14:paraId="1614E3B0" w14:textId="77777777" w:rsidR="0072431D" w:rsidRPr="000A0A5F" w:rsidRDefault="0072431D" w:rsidP="0072431D">
            <w:pPr>
              <w:pStyle w:val="TAL"/>
            </w:pPr>
            <w:r w:rsidRPr="000A0A5F">
              <w:t>MacAddr48</w:t>
            </w:r>
          </w:p>
        </w:tc>
        <w:tc>
          <w:tcPr>
            <w:tcW w:w="2028"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72431D" w:rsidRPr="000A0A5F" w14:paraId="47A57C2A" w14:textId="77777777" w:rsidTr="00F9651B">
        <w:trPr>
          <w:jc w:val="center"/>
        </w:trPr>
        <w:tc>
          <w:tcPr>
            <w:tcW w:w="3087" w:type="dxa"/>
          </w:tcPr>
          <w:p w14:paraId="6C608C88" w14:textId="77777777" w:rsidR="0072431D" w:rsidRPr="000A0A5F" w:rsidRDefault="0072431D" w:rsidP="0072431D">
            <w:pPr>
              <w:pStyle w:val="TAL"/>
            </w:pPr>
            <w:r w:rsidRPr="000A0A5F">
              <w:t>MediaType</w:t>
            </w:r>
          </w:p>
        </w:tc>
        <w:tc>
          <w:tcPr>
            <w:tcW w:w="2028"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F9651B">
        <w:trPr>
          <w:jc w:val="center"/>
        </w:trPr>
        <w:tc>
          <w:tcPr>
            <w:tcW w:w="3087" w:type="dxa"/>
          </w:tcPr>
          <w:p w14:paraId="3299257C" w14:textId="77777777" w:rsidR="0072431D" w:rsidRPr="000A0A5F" w:rsidRDefault="0072431D" w:rsidP="0072431D">
            <w:pPr>
              <w:pStyle w:val="TAL"/>
            </w:pPr>
            <w:r w:rsidRPr="000A0A5F">
              <w:t>MultiModalId</w:t>
            </w:r>
          </w:p>
        </w:tc>
        <w:tc>
          <w:tcPr>
            <w:tcW w:w="2028"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8219C5">
        <w:trPr>
          <w:jc w:val="center"/>
        </w:trPr>
        <w:tc>
          <w:tcPr>
            <w:tcW w:w="3087" w:type="dxa"/>
          </w:tcPr>
          <w:p w14:paraId="175042A7" w14:textId="77777777" w:rsidR="0072431D" w:rsidRPr="000A0A5F" w:rsidRDefault="0072431D" w:rsidP="0072431D">
            <w:pPr>
              <w:pStyle w:val="TAL"/>
            </w:pPr>
            <w:r>
              <w:t>MpxMediaInfo</w:t>
            </w:r>
          </w:p>
        </w:tc>
        <w:tc>
          <w:tcPr>
            <w:tcW w:w="2028"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F9651B">
        <w:trPr>
          <w:jc w:val="center"/>
        </w:trPr>
        <w:tc>
          <w:tcPr>
            <w:tcW w:w="3087" w:type="dxa"/>
          </w:tcPr>
          <w:p w14:paraId="3F1AAF08" w14:textId="77777777" w:rsidR="0072431D" w:rsidRDefault="0072431D" w:rsidP="0072431D">
            <w:pPr>
              <w:pStyle w:val="TAL"/>
              <w:rPr>
                <w:lang w:eastAsia="zh-CN"/>
              </w:rPr>
            </w:pPr>
            <w:r>
              <w:rPr>
                <w:lang w:eastAsia="zh-CN"/>
              </w:rPr>
              <w:t>NotifCapType</w:t>
            </w:r>
          </w:p>
        </w:tc>
        <w:tc>
          <w:tcPr>
            <w:tcW w:w="2028"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F9651B">
        <w:trPr>
          <w:jc w:val="center"/>
        </w:trPr>
        <w:tc>
          <w:tcPr>
            <w:tcW w:w="3087" w:type="dxa"/>
          </w:tcPr>
          <w:p w14:paraId="75C2F34F" w14:textId="77777777" w:rsidR="0072431D" w:rsidRDefault="0072431D" w:rsidP="0072431D">
            <w:pPr>
              <w:pStyle w:val="TAL"/>
              <w:rPr>
                <w:lang w:eastAsia="zh-CN"/>
              </w:rPr>
            </w:pPr>
            <w:r>
              <w:lastRenderedPageBreak/>
              <w:t>OnPathN6SigInfo</w:t>
            </w:r>
          </w:p>
        </w:tc>
        <w:tc>
          <w:tcPr>
            <w:tcW w:w="2028"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F9651B">
        <w:trPr>
          <w:jc w:val="center"/>
        </w:trPr>
        <w:tc>
          <w:tcPr>
            <w:tcW w:w="3087" w:type="dxa"/>
          </w:tcPr>
          <w:p w14:paraId="00E3CAA8" w14:textId="77777777" w:rsidR="0072431D" w:rsidRPr="000A0A5F" w:rsidRDefault="0072431D" w:rsidP="0072431D">
            <w:pPr>
              <w:pStyle w:val="TAL"/>
            </w:pPr>
            <w:r w:rsidRPr="000A0A5F">
              <w:t>PacketDelBudget</w:t>
            </w:r>
          </w:p>
        </w:tc>
        <w:tc>
          <w:tcPr>
            <w:tcW w:w="2028"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F9651B">
        <w:trPr>
          <w:jc w:val="center"/>
        </w:trPr>
        <w:tc>
          <w:tcPr>
            <w:tcW w:w="3087" w:type="dxa"/>
          </w:tcPr>
          <w:p w14:paraId="69A23CE9" w14:textId="77777777" w:rsidR="0072431D" w:rsidRPr="000A0A5F" w:rsidRDefault="0072431D" w:rsidP="0072431D">
            <w:pPr>
              <w:pStyle w:val="TAL"/>
            </w:pPr>
            <w:r w:rsidRPr="000A0A5F">
              <w:t>PacketDelBudgetRm</w:t>
            </w:r>
          </w:p>
        </w:tc>
        <w:tc>
          <w:tcPr>
            <w:tcW w:w="2028"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F9651B">
        <w:trPr>
          <w:jc w:val="center"/>
        </w:trPr>
        <w:tc>
          <w:tcPr>
            <w:tcW w:w="3087" w:type="dxa"/>
          </w:tcPr>
          <w:p w14:paraId="610B018A" w14:textId="77777777" w:rsidR="0072431D" w:rsidRPr="000A0A5F" w:rsidRDefault="0072431D" w:rsidP="0072431D">
            <w:pPr>
              <w:pStyle w:val="TAL"/>
            </w:pPr>
            <w:r w:rsidRPr="000A0A5F">
              <w:t>PacketErrRate</w:t>
            </w:r>
          </w:p>
        </w:tc>
        <w:tc>
          <w:tcPr>
            <w:tcW w:w="2028"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F9651B">
        <w:trPr>
          <w:jc w:val="center"/>
        </w:trPr>
        <w:tc>
          <w:tcPr>
            <w:tcW w:w="3087" w:type="dxa"/>
          </w:tcPr>
          <w:p w14:paraId="61FB482D" w14:textId="77777777" w:rsidR="0072431D" w:rsidRPr="000A0A5F" w:rsidRDefault="0072431D" w:rsidP="0072431D">
            <w:pPr>
              <w:pStyle w:val="TAL"/>
            </w:pPr>
            <w:r w:rsidRPr="000A0A5F">
              <w:t>PacketErrRateRm</w:t>
            </w:r>
          </w:p>
        </w:tc>
        <w:tc>
          <w:tcPr>
            <w:tcW w:w="2028"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F9651B">
        <w:trPr>
          <w:jc w:val="center"/>
        </w:trPr>
        <w:tc>
          <w:tcPr>
            <w:tcW w:w="3087"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8"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F9651B">
        <w:trPr>
          <w:jc w:val="center"/>
        </w:trPr>
        <w:tc>
          <w:tcPr>
            <w:tcW w:w="3087" w:type="dxa"/>
          </w:tcPr>
          <w:p w14:paraId="102F2A79" w14:textId="77777777" w:rsidR="0072431D" w:rsidRPr="000A0A5F" w:rsidRDefault="0072431D" w:rsidP="0072431D">
            <w:pPr>
              <w:pStyle w:val="TAL"/>
            </w:pPr>
            <w:r w:rsidRPr="000A0A5F">
              <w:t>PeriodicityInfo</w:t>
            </w:r>
          </w:p>
        </w:tc>
        <w:tc>
          <w:tcPr>
            <w:tcW w:w="2028"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F9651B">
        <w:trPr>
          <w:jc w:val="center"/>
        </w:trPr>
        <w:tc>
          <w:tcPr>
            <w:tcW w:w="3087"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8"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F9651B">
        <w:trPr>
          <w:jc w:val="center"/>
        </w:trPr>
        <w:tc>
          <w:tcPr>
            <w:tcW w:w="3087"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8"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F9651B">
        <w:trPr>
          <w:jc w:val="center"/>
        </w:trPr>
        <w:tc>
          <w:tcPr>
            <w:tcW w:w="3087" w:type="dxa"/>
          </w:tcPr>
          <w:p w14:paraId="4ECC00D7" w14:textId="77777777" w:rsidR="0072431D" w:rsidRPr="000A0A5F" w:rsidRDefault="0072431D" w:rsidP="0072431D">
            <w:pPr>
              <w:pStyle w:val="TAL"/>
            </w:pPr>
            <w:r w:rsidRPr="000A0A5F">
              <w:t>PlmnIdNid</w:t>
            </w:r>
          </w:p>
        </w:tc>
        <w:tc>
          <w:tcPr>
            <w:tcW w:w="2028"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F9651B">
        <w:trPr>
          <w:jc w:val="center"/>
        </w:trPr>
        <w:tc>
          <w:tcPr>
            <w:tcW w:w="3087" w:type="dxa"/>
          </w:tcPr>
          <w:p w14:paraId="08A1DF44" w14:textId="77777777" w:rsidR="0072431D" w:rsidRPr="000A0A5F" w:rsidRDefault="0072431D" w:rsidP="0072431D">
            <w:pPr>
              <w:pStyle w:val="TAL"/>
            </w:pPr>
            <w:r w:rsidRPr="000A0A5F">
              <w:t>Proto</w:t>
            </w:r>
            <w:r>
              <w:t>col</w:t>
            </w:r>
            <w:r w:rsidRPr="000A0A5F">
              <w:t>Desc</w:t>
            </w:r>
            <w:r>
              <w:t>ription</w:t>
            </w:r>
          </w:p>
        </w:tc>
        <w:tc>
          <w:tcPr>
            <w:tcW w:w="2028"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F9651B">
        <w:trPr>
          <w:jc w:val="center"/>
        </w:trPr>
        <w:tc>
          <w:tcPr>
            <w:tcW w:w="3087" w:type="dxa"/>
          </w:tcPr>
          <w:p w14:paraId="096FCD98" w14:textId="77777777" w:rsidR="0072431D" w:rsidRPr="000A0A5F" w:rsidRDefault="0072431D" w:rsidP="0072431D">
            <w:pPr>
              <w:pStyle w:val="TAL"/>
            </w:pPr>
            <w:r w:rsidRPr="000A0A5F">
              <w:t>Proto</w:t>
            </w:r>
            <w:r>
              <w:t>col</w:t>
            </w:r>
            <w:r w:rsidRPr="000A0A5F">
              <w:t>Desc</w:t>
            </w:r>
            <w:r>
              <w:t>riptionRm</w:t>
            </w:r>
          </w:p>
        </w:tc>
        <w:tc>
          <w:tcPr>
            <w:tcW w:w="2028"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F9651B">
        <w:trPr>
          <w:jc w:val="center"/>
        </w:trPr>
        <w:tc>
          <w:tcPr>
            <w:tcW w:w="3087" w:type="dxa"/>
          </w:tcPr>
          <w:p w14:paraId="3A0CA82F" w14:textId="77777777" w:rsidR="00B31850" w:rsidRPr="000A0A5F" w:rsidRDefault="00B31850" w:rsidP="00B31850">
            <w:pPr>
              <w:pStyle w:val="TAL"/>
            </w:pPr>
            <w:r>
              <w:t>RateLimitRepo</w:t>
            </w:r>
          </w:p>
        </w:tc>
        <w:tc>
          <w:tcPr>
            <w:tcW w:w="2028"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F9651B">
        <w:trPr>
          <w:jc w:val="center"/>
        </w:trPr>
        <w:tc>
          <w:tcPr>
            <w:tcW w:w="3087" w:type="dxa"/>
          </w:tcPr>
          <w:p w14:paraId="593C8543" w14:textId="77777777" w:rsidR="00B31850" w:rsidRPr="000A0A5F" w:rsidRDefault="00B31850" w:rsidP="00B31850">
            <w:pPr>
              <w:pStyle w:val="TAL"/>
            </w:pPr>
            <w:r w:rsidRPr="000A0A5F">
              <w:t>RatType</w:t>
            </w:r>
          </w:p>
        </w:tc>
        <w:tc>
          <w:tcPr>
            <w:tcW w:w="2028"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F9651B">
        <w:trPr>
          <w:trHeight w:val="71"/>
          <w:jc w:val="center"/>
        </w:trPr>
        <w:tc>
          <w:tcPr>
            <w:tcW w:w="3087"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8"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F9651B">
        <w:trPr>
          <w:jc w:val="center"/>
        </w:trPr>
        <w:tc>
          <w:tcPr>
            <w:tcW w:w="3087" w:type="dxa"/>
          </w:tcPr>
          <w:p w14:paraId="73519F39" w14:textId="77777777" w:rsidR="00B31850" w:rsidRPr="000A0A5F" w:rsidRDefault="00B31850" w:rsidP="00B31850">
            <w:pPr>
              <w:pStyle w:val="TAL"/>
            </w:pPr>
            <w:r w:rsidRPr="000A0A5F">
              <w:rPr>
                <w:lang w:eastAsia="zh-CN"/>
              </w:rPr>
              <w:lastRenderedPageBreak/>
              <w:t>RequestedQosMonitoringParameter</w:t>
            </w:r>
          </w:p>
        </w:tc>
        <w:tc>
          <w:tcPr>
            <w:tcW w:w="2028"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F9651B">
        <w:trPr>
          <w:jc w:val="center"/>
        </w:trPr>
        <w:tc>
          <w:tcPr>
            <w:tcW w:w="3087" w:type="dxa"/>
          </w:tcPr>
          <w:p w14:paraId="59B443B6" w14:textId="77777777" w:rsidR="00B31850" w:rsidRPr="000A0A5F" w:rsidRDefault="00B31850" w:rsidP="00B31850">
            <w:pPr>
              <w:pStyle w:val="TAL"/>
              <w:rPr>
                <w:lang w:eastAsia="zh-CN"/>
              </w:rPr>
            </w:pPr>
            <w:r>
              <w:t>RttFlowReference</w:t>
            </w:r>
          </w:p>
        </w:tc>
        <w:tc>
          <w:tcPr>
            <w:tcW w:w="2028"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F9651B">
        <w:trPr>
          <w:jc w:val="center"/>
        </w:trPr>
        <w:tc>
          <w:tcPr>
            <w:tcW w:w="3087" w:type="dxa"/>
          </w:tcPr>
          <w:p w14:paraId="5B1FE536" w14:textId="77777777" w:rsidR="00B31850" w:rsidRDefault="00B31850" w:rsidP="00B31850">
            <w:pPr>
              <w:pStyle w:val="TAL"/>
            </w:pPr>
            <w:r>
              <w:t>RttFlowReferenceRm</w:t>
            </w:r>
          </w:p>
        </w:tc>
        <w:tc>
          <w:tcPr>
            <w:tcW w:w="2028"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F9651B">
        <w:trPr>
          <w:jc w:val="center"/>
        </w:trPr>
        <w:tc>
          <w:tcPr>
            <w:tcW w:w="3087" w:type="dxa"/>
          </w:tcPr>
          <w:p w14:paraId="10AB869A" w14:textId="77777777" w:rsidR="00B31850" w:rsidRPr="000A0A5F" w:rsidRDefault="00B31850" w:rsidP="00B31850">
            <w:pPr>
              <w:pStyle w:val="TAL"/>
              <w:rPr>
                <w:lang w:eastAsia="zh-CN"/>
              </w:rPr>
            </w:pPr>
            <w:r w:rsidRPr="000A0A5F">
              <w:t>ServAuthInfo</w:t>
            </w:r>
          </w:p>
        </w:tc>
        <w:tc>
          <w:tcPr>
            <w:tcW w:w="2028"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F9651B">
        <w:trPr>
          <w:jc w:val="center"/>
        </w:trPr>
        <w:tc>
          <w:tcPr>
            <w:tcW w:w="3087" w:type="dxa"/>
          </w:tcPr>
          <w:p w14:paraId="42646E26" w14:textId="77777777" w:rsidR="00B31850" w:rsidRPr="000A0A5F" w:rsidRDefault="00B31850" w:rsidP="00B31850">
            <w:pPr>
              <w:pStyle w:val="TAL"/>
              <w:rPr>
                <w:lang w:eastAsia="zh-CN"/>
              </w:rPr>
            </w:pPr>
            <w:r w:rsidRPr="000A0A5F">
              <w:rPr>
                <w:lang w:eastAsia="zh-CN"/>
              </w:rPr>
              <w:t>Snssai</w:t>
            </w:r>
          </w:p>
        </w:tc>
        <w:tc>
          <w:tcPr>
            <w:tcW w:w="2028"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F9651B">
        <w:trPr>
          <w:jc w:val="center"/>
        </w:trPr>
        <w:tc>
          <w:tcPr>
            <w:tcW w:w="3087" w:type="dxa"/>
          </w:tcPr>
          <w:p w14:paraId="58889A1A" w14:textId="77777777" w:rsidR="00B31850" w:rsidRPr="000A0A5F" w:rsidRDefault="00B31850" w:rsidP="00B31850">
            <w:pPr>
              <w:pStyle w:val="TAL"/>
            </w:pPr>
            <w:r w:rsidRPr="000A0A5F">
              <w:t>SupportedFeatures</w:t>
            </w:r>
          </w:p>
        </w:tc>
        <w:tc>
          <w:tcPr>
            <w:tcW w:w="2028"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F9651B">
        <w:trPr>
          <w:jc w:val="center"/>
        </w:trPr>
        <w:tc>
          <w:tcPr>
            <w:tcW w:w="3087"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8"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F9651B">
        <w:trPr>
          <w:jc w:val="center"/>
        </w:trPr>
        <w:tc>
          <w:tcPr>
            <w:tcW w:w="3087" w:type="dxa"/>
          </w:tcPr>
          <w:p w14:paraId="30FF0ADC" w14:textId="77777777" w:rsidR="00B31850" w:rsidRPr="000A0A5F" w:rsidRDefault="00B31850" w:rsidP="00B31850">
            <w:pPr>
              <w:pStyle w:val="TAL"/>
            </w:pPr>
            <w:r w:rsidRPr="000A0A5F">
              <w:t>TscaiInputContainer</w:t>
            </w:r>
          </w:p>
        </w:tc>
        <w:tc>
          <w:tcPr>
            <w:tcW w:w="2028"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F9651B">
        <w:trPr>
          <w:jc w:val="center"/>
        </w:trPr>
        <w:tc>
          <w:tcPr>
            <w:tcW w:w="3087" w:type="dxa"/>
          </w:tcPr>
          <w:p w14:paraId="3DFEB3A3" w14:textId="77777777" w:rsidR="00B31850" w:rsidRPr="000A0A5F" w:rsidRDefault="00B31850" w:rsidP="00B31850">
            <w:pPr>
              <w:pStyle w:val="TAL"/>
            </w:pPr>
            <w:r w:rsidRPr="000A0A5F">
              <w:t>TscPriorityLevel</w:t>
            </w:r>
          </w:p>
        </w:tc>
        <w:tc>
          <w:tcPr>
            <w:tcW w:w="2028"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F9651B">
        <w:trPr>
          <w:jc w:val="center"/>
        </w:trPr>
        <w:tc>
          <w:tcPr>
            <w:tcW w:w="3087" w:type="dxa"/>
          </w:tcPr>
          <w:p w14:paraId="4C5EC64C" w14:textId="77777777" w:rsidR="00B31850" w:rsidRPr="000A0A5F" w:rsidRDefault="00B31850" w:rsidP="00B31850">
            <w:pPr>
              <w:pStyle w:val="TAL"/>
            </w:pPr>
            <w:r w:rsidRPr="000A0A5F">
              <w:t>TscPriorityLevelRm</w:t>
            </w:r>
          </w:p>
        </w:tc>
        <w:tc>
          <w:tcPr>
            <w:tcW w:w="2028"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F9651B">
        <w:trPr>
          <w:jc w:val="center"/>
        </w:trPr>
        <w:tc>
          <w:tcPr>
            <w:tcW w:w="3087" w:type="dxa"/>
          </w:tcPr>
          <w:p w14:paraId="21294247" w14:textId="77777777" w:rsidR="00B31850" w:rsidRPr="000A0A5F" w:rsidRDefault="00B31850" w:rsidP="00B31850">
            <w:pPr>
              <w:pStyle w:val="TAL"/>
            </w:pPr>
            <w:r w:rsidRPr="000A0A5F">
              <w:t>Uinteger</w:t>
            </w:r>
          </w:p>
        </w:tc>
        <w:tc>
          <w:tcPr>
            <w:tcW w:w="2028"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F9651B">
        <w:trPr>
          <w:jc w:val="center"/>
        </w:trPr>
        <w:tc>
          <w:tcPr>
            <w:tcW w:w="3087" w:type="dxa"/>
          </w:tcPr>
          <w:p w14:paraId="1500BDDB" w14:textId="77777777" w:rsidR="00B31850" w:rsidRPr="000A0A5F" w:rsidRDefault="00B31850" w:rsidP="00B31850">
            <w:pPr>
              <w:pStyle w:val="TAL"/>
            </w:pPr>
            <w:r w:rsidRPr="000A0A5F">
              <w:t>UintegerRm</w:t>
            </w:r>
          </w:p>
        </w:tc>
        <w:tc>
          <w:tcPr>
            <w:tcW w:w="2028"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F9651B">
        <w:trPr>
          <w:jc w:val="center"/>
        </w:trPr>
        <w:tc>
          <w:tcPr>
            <w:tcW w:w="3087" w:type="dxa"/>
          </w:tcPr>
          <w:p w14:paraId="1EF5F248" w14:textId="77777777" w:rsidR="00B31850" w:rsidRPr="000A0A5F" w:rsidRDefault="00B31850" w:rsidP="00B31850">
            <w:pPr>
              <w:pStyle w:val="TAL"/>
            </w:pPr>
            <w:r w:rsidRPr="000A0A5F">
              <w:t>UplinkDownlinkSupport</w:t>
            </w:r>
          </w:p>
        </w:tc>
        <w:tc>
          <w:tcPr>
            <w:tcW w:w="2028"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lastRenderedPageBreak/>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50"/>
      </w:pPr>
      <w:bookmarkStart w:id="10797" w:name="_Toc74756131"/>
      <w:bookmarkStart w:id="10798" w:name="_Toc105675008"/>
      <w:bookmarkStart w:id="10799" w:name="_Toc130503076"/>
      <w:bookmarkStart w:id="10800" w:name="_Toc153625864"/>
      <w:bookmarkStart w:id="10801" w:name="_Toc185506101"/>
      <w:bookmarkStart w:id="10802" w:name="_Toc212046630"/>
      <w:r w:rsidRPr="000A0A5F">
        <w:t>5.14.2.1.2</w:t>
      </w:r>
      <w:r w:rsidRPr="000A0A5F">
        <w:tab/>
        <w:t>Type: AsSessionWithQoSSubscription</w:t>
      </w:r>
      <w:bookmarkEnd w:id="10797"/>
      <w:bookmarkEnd w:id="10798"/>
      <w:bookmarkEnd w:id="10799"/>
      <w:bookmarkEnd w:id="10800"/>
      <w:bookmarkEnd w:id="10801"/>
      <w:bookmarkEnd w:id="10802"/>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CB0DD7" w:rsidRPr="000A0A5F" w14:paraId="00C0283E" w14:textId="77777777" w:rsidTr="00FF0AF8">
        <w:trPr>
          <w:jc w:val="center"/>
        </w:trPr>
        <w:tc>
          <w:tcPr>
            <w:tcW w:w="1661" w:type="dxa"/>
          </w:tcPr>
          <w:p w14:paraId="42334C03" w14:textId="77777777" w:rsidR="00CB0DD7" w:rsidRPr="000A0A5F" w:rsidRDefault="00CB0DD7">
            <w:pPr>
              <w:pStyle w:val="TAL"/>
              <w:rPr>
                <w:rFonts w:eastAsia="Times New Roman"/>
              </w:rPr>
            </w:pPr>
            <w:r w:rsidRPr="000A0A5F">
              <w:t>supportedFeatures</w:t>
            </w:r>
          </w:p>
        </w:tc>
        <w:tc>
          <w:tcPr>
            <w:tcW w:w="1842" w:type="dxa"/>
          </w:tcPr>
          <w:p w14:paraId="44F7EB54" w14:textId="77777777" w:rsidR="00CB0DD7" w:rsidRPr="000A0A5F" w:rsidRDefault="00CB0DD7">
            <w:pPr>
              <w:pStyle w:val="TAL"/>
              <w:rPr>
                <w:rFonts w:eastAsia="Times New Roman"/>
              </w:rPr>
            </w:pPr>
            <w:r w:rsidRPr="000A0A5F">
              <w:t>SupportedFeatures</w:t>
            </w:r>
          </w:p>
        </w:tc>
        <w:tc>
          <w:tcPr>
            <w:tcW w:w="1134" w:type="dxa"/>
          </w:tcPr>
          <w:p w14:paraId="760BBFFE" w14:textId="77777777" w:rsidR="00CB0DD7" w:rsidRPr="000A0A5F" w:rsidRDefault="00CB0DD7">
            <w:pPr>
              <w:pStyle w:val="TAC"/>
              <w:jc w:val="left"/>
              <w:rPr>
                <w:rFonts w:eastAsia="Times New Roman"/>
              </w:rPr>
            </w:pPr>
            <w:r w:rsidRPr="000A0A5F">
              <w:t>0..1</w:t>
            </w:r>
          </w:p>
        </w:tc>
        <w:tc>
          <w:tcPr>
            <w:tcW w:w="3687" w:type="dxa"/>
          </w:tcPr>
          <w:p w14:paraId="3BD1623E" w14:textId="77777777" w:rsidR="00CB0DD7" w:rsidRPr="000A0A5F" w:rsidRDefault="00CB0DD7">
            <w:pPr>
              <w:pStyle w:val="TAL"/>
            </w:pPr>
            <w:r w:rsidRPr="000A0A5F">
              <w:t>Used to negotiate the supported optional features of the API as described in clause 5.2.7.</w:t>
            </w:r>
          </w:p>
          <w:p w14:paraId="6AB2BECF" w14:textId="77777777" w:rsidR="00CB0DD7" w:rsidRPr="000A0A5F" w:rsidRDefault="00CB0DD7">
            <w:pPr>
              <w:pStyle w:val="TAL"/>
              <w:rPr>
                <w:rFonts w:cs="Arial"/>
                <w:szCs w:val="18"/>
              </w:rPr>
            </w:pPr>
            <w:r w:rsidRPr="000A0A5F">
              <w:t>This attribute shall be provided in the POST request and in the response of successful resource creation.</w:t>
            </w:r>
          </w:p>
        </w:tc>
        <w:tc>
          <w:tcPr>
            <w:tcW w:w="1235" w:type="dxa"/>
          </w:tcPr>
          <w:p w14:paraId="664F06AE" w14:textId="77777777" w:rsidR="00CB0DD7" w:rsidRPr="000A0A5F" w:rsidRDefault="00CB0DD7">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548F7" w:rsidRPr="000A0A5F" w14:paraId="13540997" w14:textId="77777777" w:rsidTr="00FF0AF8">
        <w:trPr>
          <w:jc w:val="center"/>
        </w:trPr>
        <w:tc>
          <w:tcPr>
            <w:tcW w:w="1661" w:type="dxa"/>
          </w:tcPr>
          <w:p w14:paraId="2CB1807B" w14:textId="77777777" w:rsidR="009548F7" w:rsidRPr="000A0A5F" w:rsidRDefault="009548F7" w:rsidP="009548F7">
            <w:pPr>
              <w:pStyle w:val="TAL"/>
              <w:rPr>
                <w:lang w:eastAsia="zh-CN"/>
              </w:rPr>
            </w:pPr>
            <w:r w:rsidRPr="000A0A5F">
              <w:rPr>
                <w:rFonts w:eastAsia="Times New Roman"/>
              </w:rPr>
              <w:t>flowInfo</w:t>
            </w:r>
          </w:p>
        </w:tc>
        <w:tc>
          <w:tcPr>
            <w:tcW w:w="1842" w:type="dxa"/>
          </w:tcPr>
          <w:p w14:paraId="309AAF6C" w14:textId="77777777" w:rsidR="009548F7" w:rsidRPr="000A0A5F" w:rsidRDefault="009548F7" w:rsidP="009548F7">
            <w:pPr>
              <w:pStyle w:val="TAL"/>
              <w:rPr>
                <w:lang w:eastAsia="zh-CN"/>
              </w:rPr>
            </w:pPr>
            <w:r w:rsidRPr="000A0A5F">
              <w:rPr>
                <w:rFonts w:eastAsia="Times New Roman"/>
              </w:rPr>
              <w:t>array(FlowInfo)</w:t>
            </w:r>
          </w:p>
        </w:tc>
        <w:tc>
          <w:tcPr>
            <w:tcW w:w="1134" w:type="dxa"/>
          </w:tcPr>
          <w:p w14:paraId="394899AD" w14:textId="77777777" w:rsidR="009548F7" w:rsidRPr="000A0A5F" w:rsidRDefault="009548F7" w:rsidP="009548F7">
            <w:pPr>
              <w:pStyle w:val="TAC"/>
              <w:jc w:val="left"/>
              <w:rPr>
                <w:lang w:eastAsia="zh-CN"/>
              </w:rPr>
            </w:pPr>
            <w:r w:rsidRPr="000A0A5F">
              <w:rPr>
                <w:lang w:eastAsia="zh-CN"/>
              </w:rPr>
              <w:t>0..N</w:t>
            </w:r>
          </w:p>
        </w:tc>
        <w:tc>
          <w:tcPr>
            <w:tcW w:w="3687" w:type="dxa"/>
          </w:tcPr>
          <w:p w14:paraId="313C5AB7" w14:textId="77777777" w:rsidR="009548F7" w:rsidRPr="000A0A5F" w:rsidRDefault="009548F7" w:rsidP="009548F7">
            <w:pPr>
              <w:pStyle w:val="TAL"/>
              <w:rPr>
                <w:rFonts w:cs="Arial"/>
                <w:szCs w:val="18"/>
                <w:lang w:eastAsia="zh-CN"/>
              </w:rPr>
            </w:pPr>
            <w:r w:rsidRPr="000A0A5F">
              <w:rPr>
                <w:rFonts w:cs="Arial" w:hint="eastAsia"/>
                <w:szCs w:val="18"/>
                <w:lang w:eastAsia="zh-CN"/>
              </w:rPr>
              <w:t>Descr</w:t>
            </w:r>
            <w:r w:rsidRPr="000A0A5F">
              <w:rPr>
                <w:rFonts w:cs="Arial"/>
                <w:szCs w:val="18"/>
                <w:lang w:eastAsia="zh-CN"/>
              </w:rPr>
              <w:t xml:space="preserve">ibe the IP data flow which requires QoS. </w:t>
            </w:r>
          </w:p>
          <w:p w14:paraId="7370E24A" w14:textId="77777777" w:rsidR="009548F7" w:rsidRPr="000A0A5F" w:rsidRDefault="009548F7" w:rsidP="009548F7">
            <w:pPr>
              <w:pStyle w:val="TAL"/>
              <w:rPr>
                <w:rFonts w:cs="Arial"/>
                <w:szCs w:val="18"/>
                <w:lang w:eastAsia="zh-CN"/>
              </w:rPr>
            </w:pPr>
          </w:p>
          <w:p w14:paraId="4CA6197B" w14:textId="77777777" w:rsidR="009548F7" w:rsidRPr="000A0A5F" w:rsidRDefault="009548F7" w:rsidP="009548F7">
            <w:pPr>
              <w:pStyle w:val="TAL"/>
              <w:rPr>
                <w:rFonts w:cs="Arial"/>
                <w:szCs w:val="18"/>
                <w:lang w:eastAsia="zh-CN"/>
              </w:rPr>
            </w:pPr>
            <w:r w:rsidRPr="000A0A5F">
              <w:rPr>
                <w:rFonts w:cs="Arial"/>
                <w:szCs w:val="18"/>
                <w:lang w:eastAsia="zh-CN"/>
              </w:rPr>
              <w:t>(NOTE 2) (NOTE 7) (NOTE </w:t>
            </w:r>
            <w:r>
              <w:rPr>
                <w:rFonts w:cs="Arial"/>
                <w:szCs w:val="18"/>
                <w:lang w:eastAsia="zh-CN"/>
              </w:rPr>
              <w:t>8</w:t>
            </w:r>
            <w:r w:rsidRPr="000A0A5F">
              <w:rPr>
                <w:rFonts w:cs="Arial"/>
                <w:szCs w:val="18"/>
                <w:lang w:eastAsia="zh-CN"/>
              </w:rPr>
              <w:t xml:space="preserve">) (NOTE 9) </w:t>
            </w:r>
            <w:r w:rsidR="002061E3" w:rsidRPr="000A0A5F">
              <w:rPr>
                <w:rFonts w:cs="Arial"/>
                <w:szCs w:val="18"/>
                <w:lang w:eastAsia="zh-CN"/>
              </w:rPr>
              <w:t xml:space="preserve">(NOTE 10) </w:t>
            </w:r>
            <w:r w:rsidRPr="000A0A5F">
              <w:rPr>
                <w:rFonts w:cs="Arial"/>
                <w:szCs w:val="18"/>
                <w:lang w:eastAsia="zh-CN"/>
              </w:rPr>
              <w:t>(NOTE 11) (NOTE 1</w:t>
            </w:r>
            <w:r>
              <w:rPr>
                <w:rFonts w:cs="Arial"/>
                <w:szCs w:val="18"/>
                <w:lang w:eastAsia="zh-CN"/>
              </w:rPr>
              <w:t>7</w:t>
            </w:r>
            <w:r w:rsidRPr="000A0A5F">
              <w:rPr>
                <w:rFonts w:cs="Arial"/>
                <w:szCs w:val="18"/>
                <w:lang w:eastAsia="zh-CN"/>
              </w:rPr>
              <w:t>)</w:t>
            </w:r>
          </w:p>
        </w:tc>
        <w:tc>
          <w:tcPr>
            <w:tcW w:w="1235" w:type="dxa"/>
          </w:tcPr>
          <w:p w14:paraId="1B2C7367" w14:textId="77777777" w:rsidR="009548F7" w:rsidRPr="000A0A5F" w:rsidRDefault="009548F7" w:rsidP="009548F7">
            <w:pPr>
              <w:pStyle w:val="TAC"/>
              <w:jc w:val="left"/>
              <w:rPr>
                <w:rFonts w:eastAsia="Times New Roman"/>
              </w:rPr>
            </w:pPr>
          </w:p>
        </w:tc>
      </w:tr>
      <w:tr w:rsidR="00CA1789" w:rsidRPr="000A0A5F" w14:paraId="3046C9ED" w14:textId="77777777" w:rsidTr="00FF0AF8">
        <w:trPr>
          <w:jc w:val="center"/>
        </w:trPr>
        <w:tc>
          <w:tcPr>
            <w:tcW w:w="1661" w:type="dxa"/>
          </w:tcPr>
          <w:p w14:paraId="1A00B129"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27993A6D" w14:textId="77777777" w:rsidR="00CA1789" w:rsidRPr="000A0A5F" w:rsidRDefault="00CA1789" w:rsidP="00CA1789">
            <w:pPr>
              <w:pStyle w:val="TAL"/>
              <w:rPr>
                <w:rFonts w:eastAsia="Times New Roman"/>
              </w:rPr>
            </w:pPr>
            <w:r w:rsidRPr="000A0A5F">
              <w:t>array(EthFlowDescription)</w:t>
            </w:r>
          </w:p>
        </w:tc>
        <w:tc>
          <w:tcPr>
            <w:tcW w:w="1134" w:type="dxa"/>
          </w:tcPr>
          <w:p w14:paraId="3C633AD8"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45D542BD" w14:textId="77777777" w:rsidR="00CA1789" w:rsidRPr="000A0A5F" w:rsidRDefault="00CA1789" w:rsidP="00CA178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216E376F" w14:textId="77777777" w:rsidR="00CA1789" w:rsidRPr="000A0A5F" w:rsidRDefault="00CA1789" w:rsidP="00CA1789">
            <w:pPr>
              <w:pStyle w:val="TAL"/>
              <w:rPr>
                <w:rFonts w:cs="Arial"/>
                <w:szCs w:val="18"/>
                <w:lang w:eastAsia="zh-CN"/>
              </w:rPr>
            </w:pPr>
            <w:r w:rsidRPr="000A0A5F">
              <w:rPr>
                <w:rFonts w:cs="Arial"/>
                <w:szCs w:val="18"/>
              </w:rPr>
              <w:t>(NOTE 2) (NOTE 6)</w:t>
            </w:r>
            <w:r w:rsidRPr="000A0A5F">
              <w:rPr>
                <w:rFonts w:cs="Arial"/>
                <w:szCs w:val="18"/>
                <w:lang w:eastAsia="zh-CN"/>
              </w:rPr>
              <w:t xml:space="preserve"> (NOTE </w:t>
            </w:r>
            <w:r>
              <w:rPr>
                <w:rFonts w:cs="Arial"/>
                <w:szCs w:val="18"/>
                <w:lang w:eastAsia="zh-CN"/>
              </w:rPr>
              <w:t>8</w:t>
            </w:r>
            <w:r w:rsidRPr="000A0A5F">
              <w:rPr>
                <w:rFonts w:cs="Arial"/>
                <w:szCs w:val="18"/>
                <w:lang w:eastAsia="zh-CN"/>
              </w:rPr>
              <w:t>) (NOTE 10) (NOTE 11)</w:t>
            </w:r>
          </w:p>
        </w:tc>
        <w:tc>
          <w:tcPr>
            <w:tcW w:w="1235" w:type="dxa"/>
          </w:tcPr>
          <w:p w14:paraId="1C5170F2" w14:textId="77777777" w:rsidR="00CA1789" w:rsidRPr="000A0A5F" w:rsidRDefault="00CA1789" w:rsidP="00CA1789">
            <w:pPr>
              <w:pStyle w:val="TAC"/>
              <w:jc w:val="left"/>
            </w:pPr>
            <w:r w:rsidRPr="000A0A5F">
              <w:t>EthAsSessionQoS_5G</w:t>
            </w:r>
          </w:p>
          <w:p w14:paraId="7B66C2A9" w14:textId="77777777" w:rsidR="00CA1789" w:rsidRPr="000A0A5F" w:rsidRDefault="00CA1789" w:rsidP="00CA1789">
            <w:pPr>
              <w:pStyle w:val="TAC"/>
              <w:jc w:val="left"/>
            </w:pPr>
            <w:r w:rsidRPr="000A0A5F">
              <w:t>GMEC</w:t>
            </w:r>
          </w:p>
        </w:tc>
      </w:tr>
      <w:tr w:rsidR="00CA1789" w:rsidRPr="000A0A5F" w14:paraId="75938766" w14:textId="77777777" w:rsidTr="00FF0AF8">
        <w:trPr>
          <w:jc w:val="center"/>
        </w:trPr>
        <w:tc>
          <w:tcPr>
            <w:tcW w:w="1661" w:type="dxa"/>
          </w:tcPr>
          <w:p w14:paraId="26BD5EBE" w14:textId="77777777" w:rsidR="00CA1789" w:rsidRPr="000A0A5F" w:rsidRDefault="00CA1789" w:rsidP="00CA1789">
            <w:pPr>
              <w:pStyle w:val="TAL"/>
              <w:rPr>
                <w:lang w:eastAsia="zh-CN"/>
              </w:rPr>
            </w:pPr>
            <w:r w:rsidRPr="000A0A5F">
              <w:rPr>
                <w:lang w:eastAsia="zh-CN"/>
              </w:rPr>
              <w:t>enEthFlowInfo</w:t>
            </w:r>
          </w:p>
        </w:tc>
        <w:tc>
          <w:tcPr>
            <w:tcW w:w="1842" w:type="dxa"/>
          </w:tcPr>
          <w:p w14:paraId="49E86A1A" w14:textId="77777777" w:rsidR="00CA1789" w:rsidRPr="000A0A5F" w:rsidRDefault="00CA1789" w:rsidP="00CA1789">
            <w:pPr>
              <w:pStyle w:val="TAL"/>
            </w:pPr>
            <w:r w:rsidRPr="000A0A5F">
              <w:rPr>
                <w:lang w:eastAsia="zh-CN"/>
              </w:rPr>
              <w:t>array(EthFlowInfo)</w:t>
            </w:r>
          </w:p>
        </w:tc>
        <w:tc>
          <w:tcPr>
            <w:tcW w:w="1134" w:type="dxa"/>
          </w:tcPr>
          <w:p w14:paraId="743B416E"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204A1EEF"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569187F8" w14:textId="77777777" w:rsidR="00CA1789" w:rsidRPr="000A0A5F" w:rsidRDefault="00CA1789" w:rsidP="00CA1789">
            <w:pPr>
              <w:pStyle w:val="TAL"/>
              <w:rPr>
                <w:rFonts w:cs="Arial"/>
                <w:szCs w:val="18"/>
                <w:lang w:eastAsia="zh-CN"/>
              </w:rPr>
            </w:pPr>
            <w:r w:rsidRPr="000A0A5F">
              <w:rPr>
                <w:rFonts w:cs="Arial"/>
                <w:szCs w:val="18"/>
              </w:rPr>
              <w:t>(NOTE 2) (NOTE 6)</w:t>
            </w:r>
            <w:r w:rsidRPr="000A0A5F">
              <w:rPr>
                <w:rFonts w:cs="Arial"/>
                <w:szCs w:val="18"/>
                <w:lang w:eastAsia="zh-CN"/>
              </w:rPr>
              <w:t xml:space="preserve"> (NOTE </w:t>
            </w:r>
            <w:r>
              <w:rPr>
                <w:rFonts w:cs="Arial"/>
                <w:szCs w:val="18"/>
                <w:lang w:eastAsia="zh-CN"/>
              </w:rPr>
              <w:t>8</w:t>
            </w:r>
            <w:r w:rsidRPr="000A0A5F">
              <w:rPr>
                <w:rFonts w:cs="Arial"/>
                <w:szCs w:val="18"/>
                <w:lang w:eastAsia="zh-CN"/>
              </w:rPr>
              <w:t>) (NOTE 10) (NOTE 11)</w:t>
            </w:r>
          </w:p>
        </w:tc>
        <w:tc>
          <w:tcPr>
            <w:tcW w:w="1235" w:type="dxa"/>
          </w:tcPr>
          <w:p w14:paraId="281A2A6F" w14:textId="77777777" w:rsidR="00CA1789" w:rsidRPr="000A0A5F" w:rsidRDefault="00CA1789" w:rsidP="00CA1789">
            <w:pPr>
              <w:pStyle w:val="TAC"/>
              <w:jc w:val="left"/>
            </w:pPr>
            <w:r w:rsidRPr="000A0A5F">
              <w:t>EnEthAsSessionQoS_5G</w:t>
            </w:r>
          </w:p>
          <w:p w14:paraId="0EDAA909" w14:textId="77777777" w:rsidR="00CA1789" w:rsidRPr="000A0A5F" w:rsidRDefault="00CA1789" w:rsidP="00CA1789">
            <w:pPr>
              <w:pStyle w:val="TAC"/>
              <w:jc w:val="left"/>
            </w:pPr>
            <w:r w:rsidRPr="000A0A5F">
              <w:t>GMEC</w:t>
            </w:r>
          </w:p>
        </w:tc>
      </w:tr>
      <w:tr w:rsidR="00FA36FD" w:rsidRPr="000A0A5F" w14:paraId="38ED17E8" w14:textId="77777777" w:rsidTr="00FF0AF8">
        <w:trPr>
          <w:jc w:val="center"/>
        </w:trPr>
        <w:tc>
          <w:tcPr>
            <w:tcW w:w="1661" w:type="dxa"/>
          </w:tcPr>
          <w:p w14:paraId="37BE38AF" w14:textId="77777777" w:rsidR="00FA36FD" w:rsidRPr="000A0A5F" w:rsidRDefault="00FA36FD" w:rsidP="00FA36FD">
            <w:pPr>
              <w:pStyle w:val="TAL"/>
              <w:rPr>
                <w:lang w:eastAsia="zh-CN"/>
              </w:rPr>
            </w:pPr>
            <w:r w:rsidRPr="000A0A5F">
              <w:rPr>
                <w:rFonts w:hint="eastAsia"/>
                <w:lang w:eastAsia="zh-CN"/>
              </w:rPr>
              <w:t>qosReference</w:t>
            </w:r>
          </w:p>
        </w:tc>
        <w:tc>
          <w:tcPr>
            <w:tcW w:w="1842" w:type="dxa"/>
          </w:tcPr>
          <w:p w14:paraId="17916951" w14:textId="77777777" w:rsidR="00FA36FD" w:rsidRPr="000A0A5F" w:rsidRDefault="00FA36FD" w:rsidP="00FA36FD">
            <w:pPr>
              <w:pStyle w:val="TAL"/>
              <w:rPr>
                <w:lang w:eastAsia="zh-CN"/>
              </w:rPr>
            </w:pPr>
            <w:r w:rsidRPr="000A0A5F">
              <w:rPr>
                <w:rFonts w:hint="eastAsia"/>
                <w:lang w:eastAsia="zh-CN"/>
              </w:rPr>
              <w:t>string</w:t>
            </w:r>
          </w:p>
        </w:tc>
        <w:tc>
          <w:tcPr>
            <w:tcW w:w="1134" w:type="dxa"/>
          </w:tcPr>
          <w:p w14:paraId="408216CD"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59B19029" w14:textId="77777777" w:rsidR="00FA36FD" w:rsidRPr="000A0A5F" w:rsidRDefault="00C520FB" w:rsidP="00FA36FD">
            <w:pPr>
              <w:pStyle w:val="TAL"/>
              <w:rPr>
                <w:rFonts w:cs="Arial"/>
                <w:szCs w:val="18"/>
                <w:lang w:eastAsia="zh-CN"/>
              </w:rPr>
            </w:pPr>
            <w:r w:rsidRPr="000A0A5F">
              <w:rPr>
                <w:rFonts w:cs="Arial" w:hint="eastAsia"/>
                <w:szCs w:val="18"/>
                <w:lang w:eastAsia="zh-CN"/>
              </w:rPr>
              <w:t>Identifies a pre-defined QoS information</w:t>
            </w:r>
            <w:r w:rsidRPr="000A0A5F">
              <w:rPr>
                <w:rFonts w:cs="Arial"/>
                <w:szCs w:val="18"/>
                <w:lang w:eastAsia="zh-CN"/>
              </w:rPr>
              <w:t>.</w:t>
            </w:r>
            <w:r w:rsidRPr="000A0A5F">
              <w:rPr>
                <w:lang w:eastAsia="zh-CN"/>
              </w:rPr>
              <w:t xml:space="preserve"> </w:t>
            </w:r>
            <w:r w:rsidRPr="000A0A5F">
              <w:t>(NOTE 4)</w:t>
            </w:r>
            <w:r w:rsidRPr="000A0A5F">
              <w:rPr>
                <w:lang w:eastAsia="zh-CN"/>
              </w:rPr>
              <w:t xml:space="preserve"> (NOTE 5)</w:t>
            </w:r>
          </w:p>
        </w:tc>
        <w:tc>
          <w:tcPr>
            <w:tcW w:w="1235" w:type="dxa"/>
          </w:tcPr>
          <w:p w14:paraId="0BF45EFF" w14:textId="77777777" w:rsidR="00FA36FD" w:rsidRPr="000A0A5F" w:rsidRDefault="00FA36FD" w:rsidP="00FA36FD">
            <w:pPr>
              <w:pStyle w:val="TAC"/>
              <w:jc w:val="left"/>
              <w:rPr>
                <w:rFonts w:eastAsia="Times New Roman"/>
              </w:rPr>
            </w:pPr>
          </w:p>
        </w:tc>
      </w:tr>
      <w:tr w:rsidR="00CA1789" w:rsidRPr="000A0A5F" w14:paraId="1293D3EA" w14:textId="77777777" w:rsidTr="00FF0AF8">
        <w:trPr>
          <w:jc w:val="center"/>
        </w:trPr>
        <w:tc>
          <w:tcPr>
            <w:tcW w:w="1661" w:type="dxa"/>
          </w:tcPr>
          <w:p w14:paraId="7ABAECC1" w14:textId="77777777" w:rsidR="00CA1789" w:rsidRPr="000A0A5F" w:rsidRDefault="00CA1789" w:rsidP="00CA1789">
            <w:pPr>
              <w:pStyle w:val="TAL"/>
              <w:rPr>
                <w:lang w:eastAsia="zh-CN"/>
              </w:rPr>
            </w:pPr>
            <w:r w:rsidRPr="000A0A5F">
              <w:rPr>
                <w:lang w:eastAsia="zh-CN"/>
              </w:rPr>
              <w:t>altQoSReferences</w:t>
            </w:r>
          </w:p>
        </w:tc>
        <w:tc>
          <w:tcPr>
            <w:tcW w:w="1842" w:type="dxa"/>
          </w:tcPr>
          <w:p w14:paraId="7019A145" w14:textId="77777777" w:rsidR="00CA1789" w:rsidRPr="000A0A5F" w:rsidRDefault="00CA1789" w:rsidP="00CA1789">
            <w:pPr>
              <w:pStyle w:val="TAL"/>
              <w:rPr>
                <w:lang w:eastAsia="zh-CN"/>
              </w:rPr>
            </w:pPr>
            <w:r w:rsidRPr="000A0A5F">
              <w:rPr>
                <w:lang w:eastAsia="zh-CN"/>
              </w:rPr>
              <w:t>array(string)</w:t>
            </w:r>
          </w:p>
        </w:tc>
        <w:tc>
          <w:tcPr>
            <w:tcW w:w="1134" w:type="dxa"/>
          </w:tcPr>
          <w:p w14:paraId="224CC955" w14:textId="77777777" w:rsidR="00CA1789" w:rsidRPr="000A0A5F" w:rsidRDefault="00CA1789" w:rsidP="00CA1789">
            <w:pPr>
              <w:pStyle w:val="TAC"/>
              <w:jc w:val="left"/>
              <w:rPr>
                <w:lang w:eastAsia="zh-CN"/>
              </w:rPr>
            </w:pPr>
            <w:r w:rsidRPr="000A0A5F">
              <w:rPr>
                <w:lang w:eastAsia="zh-CN"/>
              </w:rPr>
              <w:t>0..N</w:t>
            </w:r>
          </w:p>
        </w:tc>
        <w:tc>
          <w:tcPr>
            <w:tcW w:w="3687" w:type="dxa"/>
          </w:tcPr>
          <w:p w14:paraId="76D47FB1" w14:textId="77777777" w:rsidR="00B2153C" w:rsidRDefault="00CA1789" w:rsidP="00CA1789">
            <w:pPr>
              <w:pStyle w:val="TAL"/>
            </w:pPr>
            <w:r w:rsidRPr="000A0A5F">
              <w:rPr>
                <w:rFonts w:cs="Arial"/>
                <w:szCs w:val="18"/>
                <w:lang w:eastAsia="zh-CN"/>
              </w:rPr>
              <w:t xml:space="preserve">Identifies an ordered list of pre-defined QoS information. </w:t>
            </w:r>
            <w:r w:rsidRPr="000A0A5F">
              <w:t>The lower the index of the array for a given entry, the higher the priority.</w:t>
            </w:r>
          </w:p>
          <w:p w14:paraId="5133A3E2" w14:textId="77777777" w:rsidR="00CA1789" w:rsidRPr="000A0A5F" w:rsidRDefault="00CA1789" w:rsidP="00CA1789">
            <w:pPr>
              <w:pStyle w:val="TAL"/>
              <w:rPr>
                <w:rFonts w:cs="Arial"/>
                <w:szCs w:val="18"/>
                <w:lang w:eastAsia="zh-CN"/>
              </w:rPr>
            </w:pPr>
            <w:r w:rsidRPr="000A0A5F">
              <w:t>(NOTE 4)</w:t>
            </w:r>
          </w:p>
        </w:tc>
        <w:tc>
          <w:tcPr>
            <w:tcW w:w="1235" w:type="dxa"/>
          </w:tcPr>
          <w:p w14:paraId="4522F53C" w14:textId="77777777" w:rsidR="00CA1789" w:rsidRDefault="00CA1789" w:rsidP="00CA1789">
            <w:pPr>
              <w:pStyle w:val="TAC"/>
              <w:jc w:val="left"/>
            </w:pPr>
            <w:r w:rsidRPr="000A0A5F">
              <w:t>AlternativeQoS_5G</w:t>
            </w:r>
          </w:p>
          <w:p w14:paraId="6926DA5B" w14:textId="77777777" w:rsidR="00CA1789" w:rsidRPr="000A0A5F" w:rsidRDefault="00CA1789" w:rsidP="00CA1789">
            <w:pPr>
              <w:pStyle w:val="TAC"/>
              <w:jc w:val="left"/>
            </w:pPr>
            <w:r w:rsidRPr="000A0A5F">
              <w:t>GMEC</w:t>
            </w:r>
          </w:p>
        </w:tc>
      </w:tr>
      <w:tr w:rsidR="00CA1789" w:rsidRPr="000A0A5F" w14:paraId="1446304A" w14:textId="77777777" w:rsidTr="00FF0AF8">
        <w:trPr>
          <w:jc w:val="center"/>
        </w:trPr>
        <w:tc>
          <w:tcPr>
            <w:tcW w:w="1661" w:type="dxa"/>
          </w:tcPr>
          <w:p w14:paraId="4C357F57" w14:textId="77777777" w:rsidR="00CA1789" w:rsidRPr="000A0A5F" w:rsidRDefault="00CA1789" w:rsidP="00CA1789">
            <w:pPr>
              <w:pStyle w:val="TAL"/>
              <w:rPr>
                <w:lang w:eastAsia="zh-CN"/>
              </w:rPr>
            </w:pPr>
            <w:r w:rsidRPr="000A0A5F">
              <w:rPr>
                <w:lang w:eastAsia="zh-CN"/>
              </w:rPr>
              <w:t>altQosReqs</w:t>
            </w:r>
          </w:p>
        </w:tc>
        <w:tc>
          <w:tcPr>
            <w:tcW w:w="1842" w:type="dxa"/>
          </w:tcPr>
          <w:p w14:paraId="3B630373" w14:textId="77777777" w:rsidR="00CA1789" w:rsidRPr="000A0A5F" w:rsidRDefault="00CA1789" w:rsidP="00CA1789">
            <w:pPr>
              <w:pStyle w:val="TAL"/>
              <w:rPr>
                <w:lang w:eastAsia="zh-CN"/>
              </w:rPr>
            </w:pPr>
            <w:r w:rsidRPr="000A0A5F">
              <w:t>array(AlternativeServiceRequirementsData)</w:t>
            </w:r>
          </w:p>
        </w:tc>
        <w:tc>
          <w:tcPr>
            <w:tcW w:w="1134" w:type="dxa"/>
          </w:tcPr>
          <w:p w14:paraId="60881A42" w14:textId="77777777" w:rsidR="00CA1789" w:rsidRPr="000A0A5F" w:rsidRDefault="00CA1789" w:rsidP="00CA1789">
            <w:pPr>
              <w:pStyle w:val="TAC"/>
              <w:jc w:val="left"/>
              <w:rPr>
                <w:lang w:eastAsia="zh-CN"/>
              </w:rPr>
            </w:pPr>
            <w:r w:rsidRPr="000A0A5F">
              <w:rPr>
                <w:lang w:eastAsia="zh-CN"/>
              </w:rPr>
              <w:t>0..N</w:t>
            </w:r>
          </w:p>
        </w:tc>
        <w:tc>
          <w:tcPr>
            <w:tcW w:w="3687" w:type="dxa"/>
          </w:tcPr>
          <w:p w14:paraId="60643AC1" w14:textId="77777777" w:rsidR="00B2153C" w:rsidRDefault="00CA1789" w:rsidP="00CA1789">
            <w:pPr>
              <w:pStyle w:val="TAL"/>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w:t>
            </w:r>
          </w:p>
          <w:p w14:paraId="002EE3B8" w14:textId="77777777" w:rsidR="00CA1789" w:rsidRPr="000A0A5F" w:rsidRDefault="00CA1789" w:rsidP="00CA1789">
            <w:pPr>
              <w:pStyle w:val="TAL"/>
              <w:rPr>
                <w:rFonts w:cs="Arial"/>
                <w:szCs w:val="18"/>
                <w:lang w:eastAsia="zh-CN"/>
              </w:rPr>
            </w:pPr>
            <w:r w:rsidRPr="000A0A5F">
              <w:t>(NOTE 4</w:t>
            </w:r>
            <w:r w:rsidR="00B2153C" w:rsidRPr="000A0A5F">
              <w:t>) (NOTE </w:t>
            </w:r>
            <w:r w:rsidR="00B2153C">
              <w:t>18</w:t>
            </w:r>
            <w:r w:rsidR="00B2153C" w:rsidRPr="000A0A5F">
              <w:t>)</w:t>
            </w:r>
          </w:p>
        </w:tc>
        <w:tc>
          <w:tcPr>
            <w:tcW w:w="1235" w:type="dxa"/>
          </w:tcPr>
          <w:p w14:paraId="21E2C903" w14:textId="77777777" w:rsidR="00CA1789" w:rsidRPr="000A0A5F" w:rsidRDefault="00CA1789" w:rsidP="00CA1789">
            <w:pPr>
              <w:pStyle w:val="TAC"/>
              <w:jc w:val="left"/>
            </w:pPr>
            <w:bookmarkStart w:id="10803" w:name="_Hlk96468377"/>
            <w:r w:rsidRPr="000A0A5F">
              <w:rPr>
                <w:rFonts w:cs="Arial"/>
              </w:rPr>
              <w:t>AltQosWithIndParams_5G</w:t>
            </w:r>
            <w:bookmarkEnd w:id="10803"/>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0804" w:name="_Hlk112102748"/>
            <w:r w:rsidRPr="000A0A5F">
              <w:rPr>
                <w:lang w:eastAsia="zh-CN"/>
              </w:rPr>
              <w:t>(default)</w:t>
            </w:r>
            <w:bookmarkEnd w:id="10804"/>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lastRenderedPageBreak/>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77777777" w:rsidR="00FA36FD" w:rsidRPr="000A0A5F" w:rsidRDefault="00FA36FD" w:rsidP="00FA36FD">
            <w:pPr>
              <w:pStyle w:val="TAL"/>
              <w:rPr>
                <w:rFonts w:eastAsia="Times New Roman" w:cs="Arial"/>
                <w:szCs w:val="18"/>
              </w:rPr>
            </w:pPr>
            <w:r w:rsidRPr="000A0A5F">
              <w:rPr>
                <w:lang w:eastAsia="zh-CN"/>
              </w:rPr>
              <w:t>(NOTE 2)</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FA36FD" w:rsidRPr="000A0A5F" w14:paraId="57D711E5" w14:textId="77777777" w:rsidTr="00FF0AF8">
        <w:trPr>
          <w:jc w:val="center"/>
        </w:trPr>
        <w:tc>
          <w:tcPr>
            <w:tcW w:w="1661" w:type="dxa"/>
          </w:tcPr>
          <w:p w14:paraId="16FBD341" w14:textId="77777777" w:rsidR="00FA36FD" w:rsidRPr="000A0A5F" w:rsidRDefault="00FA36FD" w:rsidP="00FA36FD">
            <w:pPr>
              <w:pStyle w:val="TAL"/>
            </w:pPr>
            <w:r w:rsidRPr="000A0A5F">
              <w:rPr>
                <w:rFonts w:hint="eastAsia"/>
              </w:rPr>
              <w:t>ueIpv6Addr</w:t>
            </w:r>
          </w:p>
        </w:tc>
        <w:tc>
          <w:tcPr>
            <w:tcW w:w="1842" w:type="dxa"/>
          </w:tcPr>
          <w:p w14:paraId="55E41936" w14:textId="77777777" w:rsidR="00FA36FD" w:rsidRPr="000A0A5F" w:rsidRDefault="00FA36FD" w:rsidP="00FA36FD">
            <w:pPr>
              <w:pStyle w:val="TAL"/>
            </w:pPr>
            <w:r w:rsidRPr="000A0A5F">
              <w:rPr>
                <w:rFonts w:hint="eastAsia"/>
              </w:rPr>
              <w:t>Ipv6Addr</w:t>
            </w:r>
          </w:p>
        </w:tc>
        <w:tc>
          <w:tcPr>
            <w:tcW w:w="1134" w:type="dxa"/>
          </w:tcPr>
          <w:p w14:paraId="2AA81A17" w14:textId="77777777" w:rsidR="00FA36FD" w:rsidRPr="000A0A5F" w:rsidRDefault="00FA36FD" w:rsidP="00FA36FD">
            <w:pPr>
              <w:pStyle w:val="TAC"/>
              <w:jc w:val="left"/>
            </w:pPr>
            <w:r w:rsidRPr="000A0A5F">
              <w:rPr>
                <w:rFonts w:hint="eastAsia"/>
              </w:rPr>
              <w:t>0..1</w:t>
            </w:r>
          </w:p>
        </w:tc>
        <w:tc>
          <w:tcPr>
            <w:tcW w:w="3687" w:type="dxa"/>
          </w:tcPr>
          <w:p w14:paraId="0DFDA64C" w14:textId="77777777" w:rsidR="00FA36FD" w:rsidRPr="000A0A5F" w:rsidRDefault="00FA36FD" w:rsidP="00FA36FD">
            <w:pPr>
              <w:pStyle w:val="TAL"/>
              <w:rPr>
                <w:rFonts w:eastAsia="Times New Roman" w:cs="Arial"/>
                <w:szCs w:val="18"/>
              </w:rPr>
            </w:pPr>
            <w:r w:rsidRPr="000A0A5F">
              <w:rPr>
                <w:rFonts w:eastAsia="Times New Roman" w:cs="Arial" w:hint="eastAsia"/>
                <w:szCs w:val="18"/>
              </w:rPr>
              <w:t>The I</w:t>
            </w:r>
            <w:r w:rsidRPr="000A0A5F">
              <w:rPr>
                <w:rFonts w:eastAsia="Times New Roman" w:cs="Arial"/>
                <w:szCs w:val="18"/>
              </w:rPr>
              <w:t>p</w:t>
            </w:r>
            <w:r w:rsidRPr="000A0A5F">
              <w:rPr>
                <w:rFonts w:eastAsia="Times New Roman" w:cs="Arial" w:hint="eastAsia"/>
                <w:szCs w:val="18"/>
              </w:rPr>
              <w:t>v6</w:t>
            </w:r>
            <w:r w:rsidRPr="000A0A5F">
              <w:rPr>
                <w:rFonts w:eastAsia="Times New Roman" w:cs="Arial"/>
                <w:szCs w:val="18"/>
              </w:rPr>
              <w:t xml:space="preserve"> address of the UE. </w:t>
            </w:r>
          </w:p>
          <w:p w14:paraId="56E15F17" w14:textId="77777777" w:rsidR="00FA36FD" w:rsidRPr="000A0A5F" w:rsidRDefault="00FA36FD" w:rsidP="00FA36FD">
            <w:pPr>
              <w:pStyle w:val="TAL"/>
              <w:rPr>
                <w:rFonts w:eastAsia="Times New Roman" w:cs="Arial"/>
                <w:szCs w:val="18"/>
              </w:rPr>
            </w:pPr>
            <w:r w:rsidRPr="000A0A5F">
              <w:rPr>
                <w:rFonts w:eastAsia="Times New Roman" w:cs="Arial"/>
                <w:szCs w:val="18"/>
              </w:rPr>
              <w:t>(NOTE 2)</w:t>
            </w:r>
          </w:p>
        </w:tc>
        <w:tc>
          <w:tcPr>
            <w:tcW w:w="1235" w:type="dxa"/>
          </w:tcPr>
          <w:p w14:paraId="1F09D903" w14:textId="77777777" w:rsidR="00FA36FD" w:rsidRPr="000A0A5F" w:rsidRDefault="00FA36FD" w:rsidP="00FA36FD">
            <w:pPr>
              <w:pStyle w:val="TAC"/>
              <w:jc w:val="left"/>
              <w:rPr>
                <w:rFonts w:eastAsia="Times New Roman"/>
              </w:rPr>
            </w:pPr>
          </w:p>
        </w:tc>
      </w:tr>
      <w:tr w:rsidR="00FA36FD" w:rsidRPr="000A0A5F" w14:paraId="2B218589" w14:textId="77777777" w:rsidTr="00FF0AF8">
        <w:trPr>
          <w:jc w:val="center"/>
        </w:trPr>
        <w:tc>
          <w:tcPr>
            <w:tcW w:w="1661" w:type="dxa"/>
          </w:tcPr>
          <w:p w14:paraId="70D654CE" w14:textId="77777777" w:rsidR="00FA36FD" w:rsidRPr="000A0A5F" w:rsidRDefault="00FA36FD" w:rsidP="00FA36FD">
            <w:pPr>
              <w:pStyle w:val="TAL"/>
            </w:pPr>
            <w:r w:rsidRPr="000A0A5F">
              <w:rPr>
                <w:rFonts w:hint="eastAsia"/>
              </w:rPr>
              <w:t>macAddr</w:t>
            </w:r>
          </w:p>
        </w:tc>
        <w:tc>
          <w:tcPr>
            <w:tcW w:w="1842" w:type="dxa"/>
          </w:tcPr>
          <w:p w14:paraId="69806223" w14:textId="77777777" w:rsidR="00FA36FD" w:rsidRPr="000A0A5F" w:rsidRDefault="00FA36FD" w:rsidP="00FA36FD">
            <w:pPr>
              <w:pStyle w:val="TAL"/>
            </w:pPr>
            <w:r w:rsidRPr="000A0A5F">
              <w:rPr>
                <w:rFonts w:hint="eastAsia"/>
              </w:rPr>
              <w:t>M</w:t>
            </w:r>
            <w:r w:rsidRPr="000A0A5F">
              <w:t>acAddr48</w:t>
            </w:r>
          </w:p>
        </w:tc>
        <w:tc>
          <w:tcPr>
            <w:tcW w:w="1134" w:type="dxa"/>
          </w:tcPr>
          <w:p w14:paraId="7D41C9EE" w14:textId="77777777" w:rsidR="00FA36FD" w:rsidRPr="000A0A5F" w:rsidRDefault="00FA36FD" w:rsidP="00FA36FD">
            <w:pPr>
              <w:pStyle w:val="TAC"/>
              <w:jc w:val="left"/>
            </w:pPr>
            <w:r w:rsidRPr="000A0A5F">
              <w:t>0..1</w:t>
            </w:r>
          </w:p>
        </w:tc>
        <w:tc>
          <w:tcPr>
            <w:tcW w:w="3687" w:type="dxa"/>
          </w:tcPr>
          <w:p w14:paraId="5FEC9AE8" w14:textId="77777777" w:rsidR="00FA36FD" w:rsidRPr="000A0A5F" w:rsidRDefault="00FA36FD" w:rsidP="00FA36FD">
            <w:pPr>
              <w:pStyle w:val="TAL"/>
              <w:rPr>
                <w:rFonts w:eastAsia="Times New Roman" w:cs="Arial"/>
                <w:szCs w:val="18"/>
              </w:rPr>
            </w:pPr>
            <w:r w:rsidRPr="000A0A5F">
              <w:rPr>
                <w:rFonts w:eastAsia="Times New Roman" w:cs="Arial"/>
                <w:szCs w:val="18"/>
              </w:rPr>
              <w:t>Identifies the MAC address.</w:t>
            </w:r>
          </w:p>
          <w:p w14:paraId="12FFA268" w14:textId="77777777" w:rsidR="00FA36FD" w:rsidRPr="000A0A5F" w:rsidRDefault="00FA36FD" w:rsidP="00FA36FD">
            <w:pPr>
              <w:pStyle w:val="TAL"/>
              <w:rPr>
                <w:rFonts w:eastAsia="Times New Roman" w:cs="Arial"/>
                <w:szCs w:val="18"/>
              </w:rPr>
            </w:pPr>
            <w:r w:rsidRPr="000A0A5F">
              <w:rPr>
                <w:rFonts w:eastAsia="Times New Roman" w:cs="Arial"/>
                <w:szCs w:val="18"/>
              </w:rPr>
              <w:t>(NOTE 2)</w:t>
            </w:r>
          </w:p>
        </w:tc>
        <w:tc>
          <w:tcPr>
            <w:tcW w:w="1235" w:type="dxa"/>
          </w:tcPr>
          <w:p w14:paraId="74062760" w14:textId="77777777" w:rsidR="00FA36FD" w:rsidRPr="000A0A5F" w:rsidRDefault="00FA36FD" w:rsidP="00FA36FD">
            <w:pPr>
              <w:pStyle w:val="TAC"/>
              <w:jc w:val="left"/>
              <w:rPr>
                <w:rFonts w:eastAsia="Times New Roman"/>
              </w:rPr>
            </w:pPr>
            <w:r w:rsidRPr="000A0A5F">
              <w:t>EthAsSessionQoS_5G</w:t>
            </w:r>
          </w:p>
        </w:tc>
      </w:tr>
      <w:tr w:rsidR="009F079F" w:rsidRPr="000A0A5F" w14:paraId="0AA2BFF9" w14:textId="77777777" w:rsidTr="00FF0AF8">
        <w:trPr>
          <w:jc w:val="center"/>
        </w:trPr>
        <w:tc>
          <w:tcPr>
            <w:tcW w:w="1661" w:type="dxa"/>
          </w:tcPr>
          <w:p w14:paraId="400CB5C2" w14:textId="77777777" w:rsidR="009F079F" w:rsidRPr="000A0A5F" w:rsidRDefault="009F079F" w:rsidP="009F079F">
            <w:pPr>
              <w:pStyle w:val="TAL"/>
            </w:pPr>
            <w:r w:rsidRPr="000A0A5F">
              <w:t>listUeAddrs</w:t>
            </w:r>
          </w:p>
        </w:tc>
        <w:tc>
          <w:tcPr>
            <w:tcW w:w="1842" w:type="dxa"/>
          </w:tcPr>
          <w:p w14:paraId="42A596EA" w14:textId="77777777" w:rsidR="009F079F" w:rsidRDefault="009F079F" w:rsidP="009F079F">
            <w:pPr>
              <w:pStyle w:val="TAL"/>
            </w:pPr>
            <w:r>
              <w:t>array(UeAddInfo)</w:t>
            </w:r>
          </w:p>
        </w:tc>
        <w:tc>
          <w:tcPr>
            <w:tcW w:w="1134" w:type="dxa"/>
          </w:tcPr>
          <w:p w14:paraId="659B54C4" w14:textId="77777777" w:rsidR="009F079F" w:rsidRDefault="009F079F" w:rsidP="009F079F">
            <w:pPr>
              <w:pStyle w:val="TAC"/>
              <w:jc w:val="left"/>
            </w:pPr>
            <w:r>
              <w:t>0..N</w:t>
            </w:r>
          </w:p>
        </w:tc>
        <w:tc>
          <w:tcPr>
            <w:tcW w:w="3687" w:type="dxa"/>
          </w:tcPr>
          <w:p w14:paraId="130FC12B" w14:textId="77777777" w:rsidR="009F079F" w:rsidRPr="00176399" w:rsidRDefault="009F079F" w:rsidP="009F079F">
            <w:pPr>
              <w:pStyle w:val="TAL"/>
              <w:rPr>
                <w:rFonts w:eastAsia="Times New Roman" w:cs="Arial"/>
                <w:szCs w:val="18"/>
              </w:rPr>
            </w:pPr>
            <w:r w:rsidRPr="00176399">
              <w:rPr>
                <w:rFonts w:eastAsia="Times New Roman" w:cs="Arial"/>
                <w:szCs w:val="18"/>
              </w:rPr>
              <w:t>Identifies the list of UE address</w:t>
            </w:r>
            <w:r>
              <w:rPr>
                <w:rFonts w:cs="Arial"/>
                <w:szCs w:val="18"/>
              </w:rPr>
              <w:t>(es)</w:t>
            </w:r>
            <w:r w:rsidRPr="00176399">
              <w:rPr>
                <w:rFonts w:eastAsia="Times New Roman" w:cs="Arial"/>
                <w:szCs w:val="18"/>
              </w:rPr>
              <w:t>.</w:t>
            </w:r>
          </w:p>
          <w:p w14:paraId="5E72398E" w14:textId="77777777" w:rsidR="009F079F" w:rsidRPr="000A0A5F" w:rsidRDefault="009F079F" w:rsidP="009F079F">
            <w:pPr>
              <w:pStyle w:val="TAL"/>
            </w:pPr>
            <w:r w:rsidRPr="00176399">
              <w:rPr>
                <w:rFonts w:eastAsia="Times New Roman" w:cs="Arial"/>
                <w:szCs w:val="18"/>
              </w:rPr>
              <w:t>(NOTE </w:t>
            </w:r>
            <w:r>
              <w:rPr>
                <w:rFonts w:eastAsia="Times New Roman" w:cs="Arial"/>
                <w:szCs w:val="18"/>
              </w:rPr>
              <w:t>9</w:t>
            </w:r>
            <w:r w:rsidRPr="00176399">
              <w:rPr>
                <w:rFonts w:eastAsia="Times New Roman" w:cs="Arial"/>
                <w:szCs w:val="18"/>
              </w:rPr>
              <w:t>) (NOTE </w:t>
            </w:r>
            <w:r>
              <w:rPr>
                <w:rFonts w:eastAsia="Times New Roman" w:cs="Arial"/>
                <w:szCs w:val="18"/>
              </w:rPr>
              <w:t>1</w:t>
            </w:r>
            <w:r w:rsidRPr="00176399">
              <w:rPr>
                <w:rFonts w:eastAsia="Times New Roman" w:cs="Arial"/>
                <w:szCs w:val="18"/>
              </w:rPr>
              <w:t>2)</w:t>
            </w:r>
          </w:p>
        </w:tc>
        <w:tc>
          <w:tcPr>
            <w:tcW w:w="1235" w:type="dxa"/>
          </w:tcPr>
          <w:p w14:paraId="5F16D97F" w14:textId="77777777" w:rsidR="009F079F" w:rsidRPr="000A0A5F" w:rsidRDefault="009F079F" w:rsidP="009F079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FA36FD" w:rsidRPr="000A0A5F" w14:paraId="1DB344EE" w14:textId="77777777" w:rsidTr="00FF0AF8">
        <w:trPr>
          <w:jc w:val="center"/>
        </w:trPr>
        <w:tc>
          <w:tcPr>
            <w:tcW w:w="1661" w:type="dxa"/>
          </w:tcPr>
          <w:p w14:paraId="7409A001" w14:textId="77777777" w:rsidR="00FA36FD" w:rsidRPr="000A0A5F" w:rsidRDefault="00FA36FD" w:rsidP="00FA36FD">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FA36FD" w:rsidRPr="000A0A5F" w:rsidRDefault="00FA36FD" w:rsidP="00FA36FD">
            <w:pPr>
              <w:pStyle w:val="TAL"/>
            </w:pPr>
            <w:r w:rsidRPr="000A0A5F">
              <w:t>QosMonitoringInformation</w:t>
            </w:r>
          </w:p>
        </w:tc>
        <w:tc>
          <w:tcPr>
            <w:tcW w:w="1134" w:type="dxa"/>
          </w:tcPr>
          <w:p w14:paraId="74FD6B4E" w14:textId="77777777" w:rsidR="00FA36FD" w:rsidRPr="000A0A5F" w:rsidRDefault="00FA36FD" w:rsidP="00FA36FD">
            <w:pPr>
              <w:pStyle w:val="TAC"/>
              <w:jc w:val="left"/>
              <w:rPr>
                <w:lang w:eastAsia="zh-CN"/>
              </w:rPr>
            </w:pPr>
            <w:r w:rsidRPr="000A0A5F">
              <w:t>0..1</w:t>
            </w:r>
          </w:p>
        </w:tc>
        <w:tc>
          <w:tcPr>
            <w:tcW w:w="3687" w:type="dxa"/>
          </w:tcPr>
          <w:p w14:paraId="390A86EC"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shall</w:t>
            </w:r>
            <w:r w:rsidRPr="000A0A5F">
              <w:rPr>
                <w:rFonts w:cs="Arial"/>
                <w:szCs w:val="18"/>
              </w:rPr>
              <w:t xml:space="preserve"> be present when the event "QOS_MONITORING" is subscribed</w:t>
            </w:r>
            <w:r>
              <w:rPr>
                <w:rFonts w:cs="Arial"/>
                <w:szCs w:val="18"/>
              </w:rPr>
              <w:t xml:space="preserve"> and packet delay measurements are required</w:t>
            </w:r>
            <w:r w:rsidRPr="000A0A5F">
              <w:rPr>
                <w:rFonts w:cs="Arial"/>
                <w:szCs w:val="18"/>
              </w:rPr>
              <w:t>.</w:t>
            </w:r>
          </w:p>
          <w:p w14:paraId="63E6E1AD"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2B6C90CD" w14:textId="77777777" w:rsidR="00FA36FD" w:rsidRPr="000A0A5F" w:rsidRDefault="005644E7" w:rsidP="005644E7">
            <w:pPr>
              <w:pStyle w:val="TAL"/>
            </w:pPr>
            <w:r>
              <w:rPr>
                <w:rFonts w:cs="Arial"/>
                <w:szCs w:val="18"/>
                <w:lang w:eastAsia="zh-CN"/>
              </w:rPr>
              <w:t>(NOTE 13)</w:t>
            </w:r>
          </w:p>
        </w:tc>
        <w:tc>
          <w:tcPr>
            <w:tcW w:w="1235" w:type="dxa"/>
          </w:tcPr>
          <w:p w14:paraId="7EFBD1F9" w14:textId="77777777" w:rsidR="00FA36FD" w:rsidRPr="000A0A5F" w:rsidRDefault="00FA36FD" w:rsidP="00FA36FD">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77777777" w:rsidR="00FA36FD" w:rsidRPr="000A0A5F" w:rsidRDefault="00673DB5" w:rsidP="00673DB5">
            <w:pPr>
              <w:pStyle w:val="TAL"/>
              <w:rPr>
                <w:lang w:eastAsia="zh-CN"/>
              </w:rPr>
            </w:pPr>
            <w:r w:rsidRPr="000A0A5F">
              <w:rPr>
                <w:lang w:eastAsia="zh-CN"/>
              </w:rPr>
              <w:t>(NOTE 5)</w:t>
            </w:r>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0805" w:name="_Hlk127797738"/>
            <w:r w:rsidRPr="000A0A5F">
              <w:rPr>
                <w:lang w:eastAsia="zh-CN"/>
              </w:rPr>
              <w:t>based QoS</w:t>
            </w:r>
            <w:r w:rsidRPr="000A0A5F">
              <w:rPr>
                <w:lang w:val="en-US"/>
              </w:rPr>
              <w:t xml:space="preserve"> </w:t>
            </w:r>
            <w:r w:rsidRPr="000A0A5F">
              <w:t>handling</w:t>
            </w:r>
            <w:bookmarkEnd w:id="10805"/>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7777777"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0806" w:name="OLE_LINK5"/>
            <w:r w:rsidRPr="000A0A5F">
              <w:rPr>
                <w:rFonts w:hint="eastAsia"/>
                <w:lang w:eastAsia="zh-CN"/>
              </w:rPr>
              <w:t>EnQoSMon</w:t>
            </w:r>
            <w:bookmarkEnd w:id="10806"/>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77777777" w:rsidR="00837FB1" w:rsidRDefault="00837FB1" w:rsidP="00837FB1">
            <w:pPr>
              <w:pStyle w:val="TAL"/>
              <w:rPr>
                <w:rFonts w:cs="Arial"/>
                <w:szCs w:val="18"/>
              </w:rPr>
            </w:pPr>
            <w:r>
              <w:t>(NOTE 13)</w:t>
            </w:r>
            <w:r w:rsidRPr="00176399">
              <w:rPr>
                <w:rFonts w:cs="Arial"/>
                <w:szCs w:val="18"/>
              </w:rPr>
              <w:t xml:space="preserve"> (NOTE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72431D" w:rsidRPr="000A0A5F" w14:paraId="7449579A" w14:textId="77777777" w:rsidTr="00FF0AF8">
        <w:trPr>
          <w:jc w:val="center"/>
        </w:trPr>
        <w:tc>
          <w:tcPr>
            <w:tcW w:w="1661" w:type="dxa"/>
          </w:tcPr>
          <w:p w14:paraId="72176CA6" w14:textId="77777777" w:rsidR="0072431D" w:rsidRDefault="0072431D" w:rsidP="0072431D">
            <w:pPr>
              <w:pStyle w:val="TAL"/>
              <w:rPr>
                <w:lang w:eastAsia="zh-CN"/>
              </w:rPr>
            </w:pPr>
            <w:r w:rsidRPr="00B06E18">
              <w:rPr>
                <w:rFonts w:cs="Arial"/>
                <w:szCs w:val="18"/>
              </w:rPr>
              <w:t>expTranInd</w:t>
            </w:r>
          </w:p>
        </w:tc>
        <w:tc>
          <w:tcPr>
            <w:tcW w:w="1842" w:type="dxa"/>
          </w:tcPr>
          <w:p w14:paraId="07B00DE6" w14:textId="77777777" w:rsidR="0072431D" w:rsidRDefault="0072431D" w:rsidP="0072431D">
            <w:pPr>
              <w:pStyle w:val="TAL"/>
              <w:rPr>
                <w:lang w:eastAsia="zh-CN"/>
              </w:rPr>
            </w:pPr>
            <w:r w:rsidRPr="00B06E18">
              <w:rPr>
                <w:rFonts w:cs="Arial"/>
                <w:szCs w:val="18"/>
              </w:rPr>
              <w:t>boolean</w:t>
            </w:r>
          </w:p>
        </w:tc>
        <w:tc>
          <w:tcPr>
            <w:tcW w:w="1134" w:type="dxa"/>
          </w:tcPr>
          <w:p w14:paraId="0811F21F" w14:textId="77777777" w:rsidR="0072431D" w:rsidRDefault="0072431D" w:rsidP="0072431D">
            <w:pPr>
              <w:pStyle w:val="TAC"/>
              <w:jc w:val="left"/>
              <w:rPr>
                <w:lang w:eastAsia="zh-CN"/>
              </w:rPr>
            </w:pPr>
            <w:r w:rsidRPr="00B06E18">
              <w:rPr>
                <w:rFonts w:cs="Arial"/>
                <w:szCs w:val="18"/>
              </w:rPr>
              <w:t>0..1</w:t>
            </w:r>
          </w:p>
        </w:tc>
        <w:tc>
          <w:tcPr>
            <w:tcW w:w="3687" w:type="dxa"/>
          </w:tcPr>
          <w:p w14:paraId="33824044" w14:textId="77777777" w:rsidR="0072431D" w:rsidRDefault="0072431D" w:rsidP="0072431D">
            <w:pPr>
              <w:pStyle w:val="TAL"/>
              <w:rPr>
                <w:rFonts w:cs="Arial"/>
                <w:szCs w:val="18"/>
              </w:rPr>
            </w:pPr>
            <w:bookmarkStart w:id="10807" w:name="_Hlk193978443"/>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26E8429A" w14:textId="77777777" w:rsidR="0072431D" w:rsidRDefault="0072431D" w:rsidP="0072431D">
            <w:pPr>
              <w:pStyle w:val="TAL"/>
              <w:rPr>
                <w:rFonts w:cs="Arial"/>
                <w:szCs w:val="18"/>
              </w:rPr>
            </w:pPr>
          </w:p>
          <w:p w14:paraId="374FD5E1"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0CCCDA9B"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bookmarkEnd w:id="10807"/>
          </w:p>
          <w:p w14:paraId="29EB12D3" w14:textId="77777777" w:rsidR="0072431D" w:rsidRPr="0072431D" w:rsidRDefault="0072431D" w:rsidP="00B730A5">
            <w:pPr>
              <w:pStyle w:val="TAL"/>
            </w:pPr>
            <w:r>
              <w:t>The default value is "false" if omitted.</w:t>
            </w:r>
          </w:p>
        </w:tc>
        <w:tc>
          <w:tcPr>
            <w:tcW w:w="1235" w:type="dxa"/>
          </w:tcPr>
          <w:p w14:paraId="3A3DEA11" w14:textId="77777777" w:rsidR="0072431D" w:rsidRPr="008F729E" w:rsidRDefault="0072431D" w:rsidP="0072431D">
            <w:pPr>
              <w:pStyle w:val="TAC"/>
              <w:jc w:val="left"/>
              <w:rPr>
                <w:lang w:val="en-US"/>
              </w:rPr>
            </w:pPr>
            <w:r w:rsidRPr="00617AF2">
              <w:rPr>
                <w:rFonts w:cs="Arial"/>
                <w:szCs w:val="18"/>
              </w:rPr>
              <w:t>TrafficCharChange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77777777"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77777777" w:rsidR="0072431D" w:rsidRPr="000A0A5F" w:rsidRDefault="0072431D" w:rsidP="0072431D">
            <w:pPr>
              <w:pStyle w:val="TAN"/>
            </w:pPr>
            <w:r w:rsidRPr="000A0A5F">
              <w:t>NOTE 5:</w:t>
            </w:r>
            <w:r w:rsidRPr="000A0A5F">
              <w:tab/>
              <w:t xml:space="preserve">The attributes "reqGbrDl", "reqGbrUl", "reqMbrDl", "reqMbrUl", "maxTscBurstSize", "req5Gsdelay",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77777777" w:rsidR="0072431D" w:rsidRPr="000A0A5F" w:rsidRDefault="0072431D" w:rsidP="0072431D">
            <w:pPr>
              <w:pStyle w:val="TAN"/>
            </w:pPr>
            <w:r w:rsidRPr="000A0A5F">
              <w:t>NOTE 10:</w:t>
            </w:r>
            <w:r w:rsidRPr="000A0A5F">
              <w:tab/>
              <w:t xml:space="preserve">When the </w:t>
            </w:r>
            <w:r>
              <w:t>"</w:t>
            </w:r>
            <w:r w:rsidRPr="000A0A5F">
              <w:t>GMEC</w:t>
            </w:r>
            <w:r>
              <w:t>"</w:t>
            </w:r>
            <w:r w:rsidRPr="000A0A5F">
              <w:t xml:space="preserve"> feature is supported and the target UE(s) are not identified by UE address(es) (</w:t>
            </w:r>
            <w:r>
              <w:t xml:space="preserve">i.e., the </w:t>
            </w:r>
            <w:r w:rsidRPr="000A0A5F">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or "listU</w:t>
            </w:r>
            <w:r>
              <w:rPr>
                <w:lang w:eastAsia="zh-CN"/>
              </w:rPr>
              <w:t>e</w:t>
            </w:r>
            <w:r w:rsidRPr="000A0A5F">
              <w:rPr>
                <w:lang w:eastAsia="zh-CN"/>
              </w:rPr>
              <w:t>Addrs"</w:t>
            </w:r>
            <w:r>
              <w:rPr>
                <w:lang w:eastAsia="zh-CN"/>
              </w:rPr>
              <w:t xml:space="preserve"> attribute is not applicable to identify the UE(s)</w:t>
            </w:r>
            <w:r w:rsidRPr="000A0A5F">
              <w:rPr>
                <w:lang w:eastAsia="zh-CN"/>
              </w:rPr>
              <w:t>)</w:t>
            </w:r>
            <w:r w:rsidRPr="000A0A5F">
              <w:t>, the "extGroupId" attribute and the "gpsi" attribute</w:t>
            </w:r>
            <w:r>
              <w:t>s</w:t>
            </w:r>
            <w:r w:rsidRPr="000A0A5F">
              <w:t xml:space="preserve"> are mutually exclusive </w:t>
            </w:r>
            <w:r>
              <w:t>And e</w:t>
            </w:r>
            <w:r w:rsidRPr="000A0A5F">
              <w:t xml:space="preserve">ither one of them shall be provided. If </w:t>
            </w:r>
            <w:r w:rsidRPr="000A0A5F">
              <w:rPr>
                <w:lang w:eastAsia="zh-CN"/>
              </w:rPr>
              <w:t>either the "gpsi" attribute or the "</w:t>
            </w:r>
            <w:r w:rsidRPr="000A0A5F">
              <w:t>e</w:t>
            </w:r>
            <w:r w:rsidRPr="000A0A5F">
              <w:rPr>
                <w:rFonts w:hint="eastAsia"/>
              </w:rPr>
              <w:t>xtGroup</w:t>
            </w:r>
            <w:r w:rsidRPr="000A0A5F">
              <w:t xml:space="preserve">Id" </w:t>
            </w:r>
            <w:r w:rsidRPr="000A0A5F">
              <w:rPr>
                <w:lang w:eastAsia="zh-CN"/>
              </w:rPr>
              <w:t xml:space="preserve">attribute are </w:t>
            </w:r>
            <w:r w:rsidRPr="000A0A5F">
              <w:t>present, then neither the "ueIpv4Addr" attribute, the "ueIpv6Addr" attribute</w:t>
            </w:r>
            <w:r>
              <w:t>,</w:t>
            </w:r>
            <w:r w:rsidRPr="000A0A5F">
              <w:t xml:space="preserve"> the "macAddr" attribute</w:t>
            </w:r>
            <w:r>
              <w:t xml:space="preserve"> nor the </w:t>
            </w:r>
            <w:r w:rsidRPr="000A0A5F">
              <w:rPr>
                <w:lang w:eastAsia="zh-CN"/>
              </w:rPr>
              <w:t>"listU</w:t>
            </w:r>
            <w:r>
              <w:rPr>
                <w:lang w:eastAsia="zh-CN"/>
              </w:rPr>
              <w:t>e</w:t>
            </w:r>
            <w:r w:rsidRPr="000A0A5F">
              <w:rPr>
                <w:lang w:eastAsia="zh-CN"/>
              </w:rPr>
              <w:t>Addrs"</w:t>
            </w:r>
            <w:r>
              <w:rPr>
                <w:lang w:eastAsia="zh-CN"/>
              </w:rPr>
              <w:t xml:space="preserve"> attribute</w:t>
            </w:r>
            <w:r w:rsidRPr="000A0A5F">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0808"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0808"/>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50"/>
      </w:pPr>
      <w:bookmarkStart w:id="10809" w:name="_Toc11247880"/>
      <w:bookmarkStart w:id="10810" w:name="_Toc27045024"/>
      <w:bookmarkStart w:id="10811" w:name="_Toc36034066"/>
      <w:bookmarkStart w:id="10812" w:name="_Toc45132213"/>
      <w:bookmarkStart w:id="10813" w:name="_Toc49776498"/>
      <w:bookmarkStart w:id="10814" w:name="_Toc51747418"/>
      <w:bookmarkStart w:id="10815" w:name="_Toc66360997"/>
      <w:bookmarkStart w:id="10816" w:name="_Toc68105502"/>
      <w:bookmarkStart w:id="10817" w:name="_Toc74756132"/>
      <w:bookmarkStart w:id="10818" w:name="_Toc105675009"/>
      <w:bookmarkStart w:id="10819" w:name="_Toc130503077"/>
      <w:bookmarkStart w:id="10820" w:name="_Toc153625865"/>
      <w:bookmarkStart w:id="10821" w:name="_Toc185506102"/>
      <w:bookmarkStart w:id="10822" w:name="_Toc212046631"/>
      <w:r w:rsidRPr="000A0A5F">
        <w:t>5.14.2.1.3</w:t>
      </w:r>
      <w:r w:rsidRPr="000A0A5F">
        <w:tab/>
        <w:t>Type: AsSessionWithQoSSubscriptionPatch</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77777777" w:rsidR="0072431D" w:rsidRPr="000A0A5F" w:rsidRDefault="0072431D" w:rsidP="0072431D">
            <w:pPr>
              <w:pStyle w:val="TAN"/>
            </w:pPr>
            <w:r w:rsidRPr="000A0A5F">
              <w:t>NOTE 4:</w:t>
            </w:r>
            <w:r w:rsidRPr="000A0A5F">
              <w:tab/>
              <w:t xml:space="preserve">The attributes "reqGbrDl", "reqGbrUl", "reqMbrDl", "reqMbrUl", "maxTscBurstSize", "req5Gsdelay", "reqPer" (if the ExtQoS_5G </w:t>
            </w:r>
            <w:r>
              <w:t xml:space="preserve">and/or "GMEC" </w:t>
            </w:r>
            <w:r w:rsidRPr="000A0A5F">
              <w:t>feature</w:t>
            </w:r>
            <w:r>
              <w:t>(s)</w:t>
            </w:r>
            <w:r w:rsidRPr="000A0A5F">
              <w:t xml:space="preserve">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50"/>
      </w:pPr>
      <w:bookmarkStart w:id="10823" w:name="_Toc36034067"/>
      <w:bookmarkStart w:id="10824" w:name="_Toc45132214"/>
      <w:bookmarkStart w:id="10825" w:name="_Toc49776499"/>
      <w:bookmarkStart w:id="10826" w:name="_Toc51747419"/>
      <w:bookmarkStart w:id="10827" w:name="_Toc66360998"/>
      <w:bookmarkStart w:id="10828" w:name="_Toc68105503"/>
      <w:bookmarkStart w:id="10829" w:name="_Toc74756133"/>
      <w:bookmarkStart w:id="10830" w:name="_Toc105675010"/>
      <w:bookmarkStart w:id="10831" w:name="_Toc130503078"/>
      <w:bookmarkStart w:id="10832" w:name="_Toc153625866"/>
      <w:bookmarkStart w:id="10833" w:name="_Toc185506103"/>
      <w:bookmarkStart w:id="10834" w:name="_Toc212046632"/>
      <w:r w:rsidRPr="000A0A5F">
        <w:t>5.14.2.1.4</w:t>
      </w:r>
      <w:r w:rsidRPr="000A0A5F">
        <w:tab/>
        <w:t>Type: UserPlaneNotificationData</w:t>
      </w:r>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50"/>
      </w:pPr>
      <w:bookmarkStart w:id="10835" w:name="_Toc36034068"/>
      <w:bookmarkStart w:id="10836" w:name="_Toc45132215"/>
      <w:bookmarkStart w:id="10837" w:name="_Toc49776500"/>
      <w:bookmarkStart w:id="10838" w:name="_Toc51747420"/>
      <w:bookmarkStart w:id="10839" w:name="_Toc66360999"/>
      <w:bookmarkStart w:id="10840" w:name="_Toc68105504"/>
      <w:bookmarkStart w:id="10841" w:name="_Toc74756134"/>
      <w:bookmarkStart w:id="10842" w:name="_Toc105675011"/>
      <w:bookmarkStart w:id="10843" w:name="_Toc130503079"/>
      <w:bookmarkStart w:id="10844" w:name="_Toc153625867"/>
      <w:bookmarkStart w:id="10845" w:name="_Toc185506104"/>
      <w:bookmarkStart w:id="10846" w:name="_Toc212046633"/>
      <w:r w:rsidRPr="000A0A5F">
        <w:t>5.14.2.1.5</w:t>
      </w:r>
      <w:r w:rsidRPr="000A0A5F">
        <w:tab/>
        <w:t>Type: UserPlaneEventReport</w:t>
      </w:r>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76D68097" w14:textId="77777777" w:rsidTr="002F1748">
        <w:tc>
          <w:tcPr>
            <w:tcW w:w="934" w:type="pct"/>
            <w:tcMar>
              <w:top w:w="0" w:type="dxa"/>
              <w:left w:w="108" w:type="dxa"/>
              <w:bottom w:w="0" w:type="dxa"/>
              <w:right w:w="108" w:type="dxa"/>
            </w:tcMar>
          </w:tcPr>
          <w:p w14:paraId="5670C7E2" w14:textId="77777777" w:rsidR="0072431D" w:rsidRPr="000A0A5F" w:rsidRDefault="0072431D" w:rsidP="002F1748">
            <w:pPr>
              <w:pStyle w:val="TAL"/>
            </w:pPr>
            <w:r w:rsidRPr="000A0A5F">
              <w:t>qosMonDatRateReps</w:t>
            </w:r>
          </w:p>
        </w:tc>
        <w:tc>
          <w:tcPr>
            <w:tcW w:w="879" w:type="pct"/>
            <w:tcMar>
              <w:top w:w="0" w:type="dxa"/>
              <w:left w:w="108" w:type="dxa"/>
              <w:bottom w:w="0" w:type="dxa"/>
              <w:right w:w="108" w:type="dxa"/>
            </w:tcMar>
          </w:tcPr>
          <w:p w14:paraId="3FB111DA"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26871957" w14:textId="77777777" w:rsidR="0072431D" w:rsidRDefault="0072431D" w:rsidP="002F1748">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72431D" w:rsidRDefault="0072431D" w:rsidP="002F1748">
            <w:pPr>
              <w:pStyle w:val="TAL"/>
            </w:pPr>
          </w:p>
          <w:p w14:paraId="6DAE16E1" w14:textId="77777777" w:rsidR="0072431D" w:rsidRPr="000A0A5F" w:rsidRDefault="0072431D" w:rsidP="002F1748">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50"/>
      </w:pPr>
      <w:bookmarkStart w:id="10847" w:name="_Toc36034069"/>
      <w:bookmarkStart w:id="10848" w:name="_Toc45132216"/>
      <w:bookmarkStart w:id="10849" w:name="_Toc49776501"/>
      <w:bookmarkStart w:id="10850" w:name="_Toc51747421"/>
      <w:bookmarkStart w:id="10851" w:name="_Toc66361000"/>
      <w:bookmarkStart w:id="10852" w:name="_Toc68105505"/>
      <w:bookmarkStart w:id="10853" w:name="_Toc74756135"/>
      <w:bookmarkStart w:id="10854" w:name="_Toc105675012"/>
      <w:bookmarkStart w:id="10855" w:name="_Toc130503080"/>
      <w:bookmarkStart w:id="10856" w:name="_Toc153625868"/>
      <w:bookmarkStart w:id="10857" w:name="_Toc185506105"/>
      <w:bookmarkStart w:id="10858" w:name="_Toc212046634"/>
      <w:r w:rsidRPr="000A0A5F">
        <w:lastRenderedPageBreak/>
        <w:t>5.14.2.1.6</w:t>
      </w:r>
      <w:r w:rsidRPr="000A0A5F">
        <w:tab/>
        <w:t>Type: QosMonitoringInformation</w:t>
      </w:r>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693EEB6C" w14:textId="77777777" w:rsidR="00837FB1" w:rsidRPr="000A0A5F" w:rsidRDefault="00837FB1" w:rsidP="002F1748">
            <w:pPr>
              <w:pStyle w:val="TAL"/>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等线"/>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837FB1" w:rsidRPr="000A0A5F" w14:paraId="4FEFAE1D" w14:textId="77777777" w:rsidTr="0075336E">
        <w:trPr>
          <w:jc w:val="center"/>
        </w:trPr>
        <w:tc>
          <w:tcPr>
            <w:tcW w:w="1661" w:type="dxa"/>
          </w:tcPr>
          <w:p w14:paraId="4DABDD70" w14:textId="77777777" w:rsidR="00837FB1" w:rsidRDefault="00837FB1" w:rsidP="002F1748">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837FB1" w:rsidRDefault="00837FB1" w:rsidP="002F1748">
            <w:pPr>
              <w:pStyle w:val="TAL"/>
              <w:rPr>
                <w:lang w:eastAsia="zh-CN"/>
              </w:rPr>
            </w:pPr>
            <w:r>
              <w:t>array(</w:t>
            </w:r>
            <w:r w:rsidRPr="00F9618C">
              <w:t>BitRate</w:t>
            </w:r>
            <w:r>
              <w:t>)</w:t>
            </w:r>
          </w:p>
        </w:tc>
        <w:tc>
          <w:tcPr>
            <w:tcW w:w="1134" w:type="dxa"/>
          </w:tcPr>
          <w:p w14:paraId="1A585F3F" w14:textId="77777777" w:rsidR="00837FB1" w:rsidRDefault="00C93B72" w:rsidP="002F1748">
            <w:pPr>
              <w:pStyle w:val="TAC"/>
              <w:jc w:val="left"/>
              <w:rPr>
                <w:lang w:eastAsia="zh-CN"/>
              </w:rPr>
            </w:pPr>
            <w:r>
              <w:rPr>
                <w:rFonts w:hint="eastAsia"/>
                <w:lang w:eastAsia="zh-CN"/>
              </w:rPr>
              <w:t>0</w:t>
            </w:r>
            <w:r w:rsidR="00837FB1">
              <w:t>..N</w:t>
            </w:r>
          </w:p>
        </w:tc>
        <w:tc>
          <w:tcPr>
            <w:tcW w:w="3687" w:type="dxa"/>
          </w:tcPr>
          <w:p w14:paraId="4B4AAF61"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36FE9F" w14:textId="77777777" w:rsidR="00837FB1" w:rsidRDefault="00837FB1" w:rsidP="002F1748">
            <w:pPr>
              <w:pStyle w:val="TAL"/>
              <w:rPr>
                <w:rFonts w:cs="Arial"/>
                <w:szCs w:val="18"/>
                <w:lang w:eastAsia="zh-CN"/>
              </w:rPr>
            </w:pPr>
            <w:r>
              <w:t>(NOTE)</w:t>
            </w:r>
          </w:p>
        </w:tc>
        <w:tc>
          <w:tcPr>
            <w:tcW w:w="1235" w:type="dxa"/>
          </w:tcPr>
          <w:p w14:paraId="57D2E031"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57CD6AA3" w14:textId="77777777" w:rsidTr="0075336E">
        <w:trPr>
          <w:jc w:val="center"/>
        </w:trPr>
        <w:tc>
          <w:tcPr>
            <w:tcW w:w="1661" w:type="dxa"/>
          </w:tcPr>
          <w:p w14:paraId="38F7611B" w14:textId="77777777" w:rsidR="00837FB1" w:rsidRDefault="00837FB1" w:rsidP="002F1748">
            <w:pPr>
              <w:pStyle w:val="TAL"/>
              <w:rPr>
                <w:lang w:eastAsia="zh-CN"/>
              </w:rPr>
            </w:pPr>
            <w:r>
              <w:rPr>
                <w:rFonts w:hint="eastAsia"/>
                <w:lang w:eastAsia="zh-CN"/>
              </w:rPr>
              <w:t>a</w:t>
            </w:r>
            <w:r>
              <w:rPr>
                <w:lang w:eastAsia="zh-CN"/>
              </w:rPr>
              <w:t>vlBitrateDlThrs</w:t>
            </w:r>
          </w:p>
        </w:tc>
        <w:tc>
          <w:tcPr>
            <w:tcW w:w="1842" w:type="dxa"/>
          </w:tcPr>
          <w:p w14:paraId="05552918" w14:textId="77777777" w:rsidR="00837FB1" w:rsidRDefault="00837FB1" w:rsidP="002F1748">
            <w:pPr>
              <w:pStyle w:val="TAL"/>
              <w:rPr>
                <w:lang w:eastAsia="zh-CN"/>
              </w:rPr>
            </w:pPr>
            <w:r>
              <w:t>array(</w:t>
            </w:r>
            <w:r w:rsidRPr="00F9618C">
              <w:t>BitRate</w:t>
            </w:r>
            <w:r>
              <w:t>)</w:t>
            </w:r>
          </w:p>
        </w:tc>
        <w:tc>
          <w:tcPr>
            <w:tcW w:w="1134" w:type="dxa"/>
          </w:tcPr>
          <w:p w14:paraId="2F1640DB" w14:textId="77777777" w:rsidR="00837FB1" w:rsidRDefault="00C93B72" w:rsidP="002F1748">
            <w:pPr>
              <w:pStyle w:val="TAC"/>
              <w:jc w:val="left"/>
              <w:rPr>
                <w:lang w:eastAsia="zh-CN"/>
              </w:rPr>
            </w:pPr>
            <w:r>
              <w:rPr>
                <w:rFonts w:hint="eastAsia"/>
                <w:lang w:eastAsia="zh-CN"/>
              </w:rPr>
              <w:t>0</w:t>
            </w:r>
            <w:r w:rsidR="00837FB1">
              <w:t>..N</w:t>
            </w:r>
          </w:p>
        </w:tc>
        <w:tc>
          <w:tcPr>
            <w:tcW w:w="3687" w:type="dxa"/>
          </w:tcPr>
          <w:p w14:paraId="03C2E1D0"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665D8A47" w14:textId="77777777" w:rsidR="00837FB1" w:rsidRDefault="00837FB1" w:rsidP="002F1748">
            <w:pPr>
              <w:pStyle w:val="TAL"/>
              <w:rPr>
                <w:rFonts w:cs="Arial"/>
                <w:szCs w:val="18"/>
                <w:lang w:eastAsia="zh-CN"/>
              </w:rPr>
            </w:pPr>
            <w:r>
              <w:t>(NOTE)</w:t>
            </w:r>
          </w:p>
        </w:tc>
        <w:tc>
          <w:tcPr>
            <w:tcW w:w="1235" w:type="dxa"/>
          </w:tcPr>
          <w:p w14:paraId="2D8EBBF5"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2FE15669" w14:textId="77777777" w:rsidTr="002F1748">
        <w:trPr>
          <w:jc w:val="center"/>
        </w:trPr>
        <w:tc>
          <w:tcPr>
            <w:tcW w:w="9559" w:type="dxa"/>
            <w:gridSpan w:val="5"/>
          </w:tcPr>
          <w:p w14:paraId="7E80D7BC" w14:textId="77777777" w:rsidR="00837FB1" w:rsidRPr="00F9618C" w:rsidRDefault="00837FB1" w:rsidP="002F1748">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r w:rsidRPr="00F9618C">
              <w:t xml:space="preserve"> </w:t>
            </w:r>
            <w:r>
              <w:t>are only</w:t>
            </w:r>
            <w:r w:rsidRPr="00F9618C">
              <w:t xml:space="preserve"> applicable when the </w:t>
            </w:r>
            <w:r w:rsidRPr="000A0A5F">
              <w:t>"</w:t>
            </w:r>
            <w:r w:rsidRPr="000A0A5F">
              <w:rPr>
                <w:noProof/>
                <w:lang w:eastAsia="zh-CN"/>
              </w:rPr>
              <w:t>repFreqs</w:t>
            </w:r>
            <w:r w:rsidRPr="000A0A5F">
              <w:rPr>
                <w:lang w:eastAsia="zh-CN"/>
              </w:rPr>
              <w:t xml:space="preserve">" </w:t>
            </w:r>
            <w:r w:rsidRPr="00F9618C">
              <w:t xml:space="preserve">attribute is not supplied or the </w:t>
            </w:r>
            <w:r w:rsidRPr="000A0A5F">
              <w:t>"</w:t>
            </w:r>
            <w:r w:rsidRPr="000A0A5F">
              <w:rPr>
                <w:noProof/>
                <w:lang w:eastAsia="zh-CN"/>
              </w:rPr>
              <w:t>repFreqs</w:t>
            </w:r>
            <w:r>
              <w:rPr>
                <w:lang w:eastAsia="zh-CN"/>
              </w:rPr>
              <w:t>"</w:t>
            </w:r>
            <w:r w:rsidRPr="00F9618C">
              <w:t xml:space="preserve"> is supplied and set to</w:t>
            </w:r>
            <w:r>
              <w:rPr>
                <w:lang w:eastAsia="zh-CN"/>
              </w:rPr>
              <w:t xml:space="preserve"> </w:t>
            </w:r>
            <w:r w:rsidRPr="000A0A5F">
              <w:t>"EVENT_TRIGGERED"</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50"/>
      </w:pPr>
      <w:bookmarkStart w:id="10859" w:name="_Toc36034070"/>
      <w:bookmarkStart w:id="10860" w:name="_Toc45132217"/>
      <w:bookmarkStart w:id="10861" w:name="_Toc49776502"/>
      <w:bookmarkStart w:id="10862" w:name="_Toc51747422"/>
      <w:bookmarkStart w:id="10863" w:name="_Toc66361001"/>
      <w:bookmarkStart w:id="10864" w:name="_Toc68105506"/>
      <w:bookmarkStart w:id="10865" w:name="_Toc74756136"/>
      <w:bookmarkStart w:id="10866" w:name="_Toc105675013"/>
      <w:bookmarkStart w:id="10867" w:name="_Toc130503081"/>
      <w:bookmarkStart w:id="10868" w:name="_Toc153625869"/>
      <w:bookmarkStart w:id="10869" w:name="_Toc185506106"/>
      <w:bookmarkStart w:id="10870" w:name="_Toc212046635"/>
      <w:r w:rsidRPr="000A0A5F">
        <w:t>5.14.2.1.7</w:t>
      </w:r>
      <w:r w:rsidRPr="000A0A5F">
        <w:tab/>
        <w:t>Type: QosMonitoringInformationRm</w:t>
      </w:r>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8A9F8C7" w14:textId="77777777" w:rsidR="00537B63" w:rsidRPr="000A0A5F" w:rsidRDefault="00537B63" w:rsidP="00537B63">
      <w:pPr>
        <w:rPr>
          <w:rFonts w:cs="Arial"/>
        </w:rPr>
      </w:pPr>
      <w:r>
        <w:t xml:space="preserve">The "repThreshDl", "repThreshUl", "repThreshRp", "conThreshDl", "conThreshUl", "waitTime", "repPeriod", "repThreshDatRateDl", "repThreshDatRateUl", "consDataRateThrDl" and "consDataRateThrUl" </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871" w:name="_Toc36034071"/>
      <w:bookmarkStart w:id="10872" w:name="_Toc45132218"/>
      <w:bookmarkStart w:id="10873" w:name="_Toc49776503"/>
      <w:bookmarkStart w:id="10874" w:name="_Toc51747423"/>
      <w:bookmarkStart w:id="10875" w:name="_Toc66361002"/>
      <w:bookmarkStart w:id="10876" w:name="_Toc68105507"/>
      <w:bookmarkStart w:id="10877" w:name="_Toc74756137"/>
      <w:bookmarkStart w:id="10878" w:name="_Toc105675014"/>
      <w:bookmarkStart w:id="10879" w:name="_Toc130503082"/>
      <w:bookmarkStart w:id="10880" w:name="_Toc153625870"/>
      <w:bookmarkStart w:id="10881"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621ED17F" w14:textId="77777777" w:rsidR="00837FB1" w:rsidRPr="000A0A5F" w:rsidRDefault="00837FB1" w:rsidP="002F1748">
            <w:pPr>
              <w:pStyle w:val="TAL"/>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等线"/>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37FB1" w:rsidRPr="000A0A5F" w14:paraId="0F2EE425" w14:textId="77777777" w:rsidTr="002F1748">
        <w:trPr>
          <w:jc w:val="center"/>
        </w:trPr>
        <w:tc>
          <w:tcPr>
            <w:tcW w:w="1661" w:type="dxa"/>
          </w:tcPr>
          <w:p w14:paraId="23C549A9" w14:textId="77777777" w:rsidR="00837FB1" w:rsidRDefault="00837FB1" w:rsidP="002F1748">
            <w:pPr>
              <w:pStyle w:val="TAL"/>
              <w:rPr>
                <w:lang w:eastAsia="zh-CN"/>
              </w:rPr>
            </w:pPr>
            <w:r>
              <w:rPr>
                <w:rFonts w:hint="eastAsia"/>
                <w:lang w:eastAsia="zh-CN"/>
              </w:rPr>
              <w:t>a</w:t>
            </w:r>
            <w:r>
              <w:rPr>
                <w:lang w:eastAsia="zh-CN"/>
              </w:rPr>
              <w:t>vlBitrateUlThrs</w:t>
            </w:r>
          </w:p>
        </w:tc>
        <w:tc>
          <w:tcPr>
            <w:tcW w:w="1842" w:type="dxa"/>
          </w:tcPr>
          <w:p w14:paraId="62A7A425" w14:textId="77777777" w:rsidR="00837FB1" w:rsidRDefault="00837FB1" w:rsidP="002F1748">
            <w:pPr>
              <w:pStyle w:val="TAL"/>
              <w:rPr>
                <w:lang w:eastAsia="zh-CN"/>
              </w:rPr>
            </w:pPr>
            <w:r>
              <w:t>array(</w:t>
            </w:r>
            <w:r w:rsidRPr="000A0A5F">
              <w:rPr>
                <w:lang w:eastAsia="zh-CN"/>
              </w:rPr>
              <w:t>BitRateRm</w:t>
            </w:r>
            <w:r>
              <w:t>)</w:t>
            </w:r>
          </w:p>
        </w:tc>
        <w:tc>
          <w:tcPr>
            <w:tcW w:w="1134" w:type="dxa"/>
          </w:tcPr>
          <w:p w14:paraId="545111C8" w14:textId="77777777" w:rsidR="00837FB1" w:rsidRDefault="00844161" w:rsidP="002F1748">
            <w:pPr>
              <w:pStyle w:val="TAC"/>
              <w:jc w:val="left"/>
              <w:rPr>
                <w:lang w:eastAsia="zh-CN"/>
              </w:rPr>
            </w:pPr>
            <w:r>
              <w:rPr>
                <w:rFonts w:hint="eastAsia"/>
                <w:lang w:eastAsia="zh-CN"/>
              </w:rPr>
              <w:t>0</w:t>
            </w:r>
            <w:r w:rsidR="00837FB1">
              <w:t>..N</w:t>
            </w:r>
          </w:p>
        </w:tc>
        <w:tc>
          <w:tcPr>
            <w:tcW w:w="3687" w:type="dxa"/>
          </w:tcPr>
          <w:p w14:paraId="4524068A"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21BB0A8" w14:textId="77777777" w:rsidR="00837FB1" w:rsidRDefault="00837FB1" w:rsidP="002F1748">
            <w:pPr>
              <w:pStyle w:val="TAL"/>
              <w:rPr>
                <w:rFonts w:cs="Arial"/>
                <w:szCs w:val="18"/>
                <w:lang w:eastAsia="zh-CN"/>
              </w:rPr>
            </w:pPr>
            <w:r>
              <w:t>(NOTE)</w:t>
            </w:r>
          </w:p>
        </w:tc>
        <w:tc>
          <w:tcPr>
            <w:tcW w:w="1235" w:type="dxa"/>
          </w:tcPr>
          <w:p w14:paraId="4B54CC50"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452F5181" w14:textId="77777777" w:rsidTr="002F1748">
        <w:trPr>
          <w:jc w:val="center"/>
        </w:trPr>
        <w:tc>
          <w:tcPr>
            <w:tcW w:w="1661" w:type="dxa"/>
          </w:tcPr>
          <w:p w14:paraId="14F31312" w14:textId="77777777" w:rsidR="00837FB1" w:rsidRDefault="00837FB1" w:rsidP="002F1748">
            <w:pPr>
              <w:pStyle w:val="TAL"/>
              <w:rPr>
                <w:lang w:eastAsia="zh-CN"/>
              </w:rPr>
            </w:pPr>
            <w:r>
              <w:rPr>
                <w:rFonts w:hint="eastAsia"/>
                <w:lang w:eastAsia="zh-CN"/>
              </w:rPr>
              <w:t>a</w:t>
            </w:r>
            <w:r>
              <w:rPr>
                <w:lang w:eastAsia="zh-CN"/>
              </w:rPr>
              <w:t>vlBitrateDlThrs</w:t>
            </w:r>
          </w:p>
        </w:tc>
        <w:tc>
          <w:tcPr>
            <w:tcW w:w="1842" w:type="dxa"/>
          </w:tcPr>
          <w:p w14:paraId="4C2F52C9" w14:textId="77777777" w:rsidR="00837FB1" w:rsidRDefault="00837FB1" w:rsidP="002F1748">
            <w:pPr>
              <w:pStyle w:val="TAL"/>
              <w:rPr>
                <w:lang w:eastAsia="zh-CN"/>
              </w:rPr>
            </w:pPr>
            <w:r>
              <w:t>array(</w:t>
            </w:r>
            <w:r w:rsidRPr="000A0A5F">
              <w:rPr>
                <w:lang w:eastAsia="zh-CN"/>
              </w:rPr>
              <w:t>BitRateRm</w:t>
            </w:r>
            <w:r>
              <w:t>)</w:t>
            </w:r>
          </w:p>
        </w:tc>
        <w:tc>
          <w:tcPr>
            <w:tcW w:w="1134" w:type="dxa"/>
          </w:tcPr>
          <w:p w14:paraId="4E87BA2B" w14:textId="77777777" w:rsidR="00837FB1" w:rsidRDefault="00844161" w:rsidP="002F1748">
            <w:pPr>
              <w:pStyle w:val="TAC"/>
              <w:jc w:val="left"/>
              <w:rPr>
                <w:lang w:eastAsia="zh-CN"/>
              </w:rPr>
            </w:pPr>
            <w:r>
              <w:rPr>
                <w:rFonts w:hint="eastAsia"/>
                <w:lang w:eastAsia="zh-CN"/>
              </w:rPr>
              <w:t>0</w:t>
            </w:r>
            <w:r w:rsidR="00837FB1">
              <w:t>..N</w:t>
            </w:r>
          </w:p>
        </w:tc>
        <w:tc>
          <w:tcPr>
            <w:tcW w:w="3687" w:type="dxa"/>
          </w:tcPr>
          <w:p w14:paraId="47FDD298"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6F84FC4A" w14:textId="77777777" w:rsidR="00837FB1" w:rsidRDefault="00837FB1" w:rsidP="002F1748">
            <w:pPr>
              <w:pStyle w:val="TAL"/>
              <w:rPr>
                <w:rFonts w:cs="Arial"/>
                <w:szCs w:val="18"/>
                <w:lang w:eastAsia="zh-CN"/>
              </w:rPr>
            </w:pPr>
            <w:r>
              <w:t>(NOTE)</w:t>
            </w:r>
          </w:p>
        </w:tc>
        <w:tc>
          <w:tcPr>
            <w:tcW w:w="1235" w:type="dxa"/>
          </w:tcPr>
          <w:p w14:paraId="5BCF9260"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6C4CBDCF" w14:textId="77777777" w:rsidTr="002F1748">
        <w:trPr>
          <w:jc w:val="center"/>
        </w:trPr>
        <w:tc>
          <w:tcPr>
            <w:tcW w:w="9559" w:type="dxa"/>
            <w:gridSpan w:val="5"/>
          </w:tcPr>
          <w:p w14:paraId="43569988" w14:textId="77777777" w:rsidR="00837FB1" w:rsidRPr="00F9618C" w:rsidRDefault="00837FB1" w:rsidP="0075336E">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r w:rsidRPr="00F9618C">
              <w:t xml:space="preserve"> </w:t>
            </w:r>
            <w:r>
              <w:t>are only</w:t>
            </w:r>
            <w:r w:rsidRPr="00F9618C">
              <w:t xml:space="preserve"> applicable when the </w:t>
            </w:r>
            <w:r w:rsidRPr="000A0A5F">
              <w:t xml:space="preserve">"repFreqs" </w:t>
            </w:r>
            <w:r w:rsidRPr="00F9618C">
              <w:t xml:space="preserve">attribute is not supplied or the </w:t>
            </w:r>
            <w:r w:rsidRPr="000A0A5F">
              <w:t>"repFreqs</w:t>
            </w:r>
            <w:r>
              <w:t>"</w:t>
            </w:r>
            <w:r w:rsidRPr="00F9618C">
              <w:t xml:space="preserve"> is supplied and set to</w:t>
            </w:r>
            <w:r>
              <w:t xml:space="preserve"> </w:t>
            </w:r>
            <w:r w:rsidRPr="000A0A5F">
              <w:t>"EVENT_TRIGGERED"</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50"/>
      </w:pPr>
      <w:bookmarkStart w:id="10882" w:name="_Toc212046636"/>
      <w:r w:rsidRPr="000A0A5F">
        <w:t>5.14.2.1.8</w:t>
      </w:r>
      <w:r w:rsidRPr="000A0A5F">
        <w:tab/>
        <w:t>Type: QosMonitoringReport</w:t>
      </w:r>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50"/>
      </w:pPr>
      <w:bookmarkStart w:id="10883" w:name="_Toc74756138"/>
      <w:bookmarkStart w:id="10884" w:name="_Toc105675015"/>
      <w:bookmarkStart w:id="10885" w:name="_Toc130503083"/>
      <w:bookmarkStart w:id="10886" w:name="_Toc153625871"/>
      <w:bookmarkStart w:id="10887" w:name="_Toc185506108"/>
      <w:bookmarkStart w:id="10888" w:name="_Toc212046637"/>
      <w:r w:rsidRPr="000A0A5F">
        <w:lastRenderedPageBreak/>
        <w:t>5.14.2.1.9</w:t>
      </w:r>
      <w:r w:rsidRPr="000A0A5F">
        <w:tab/>
        <w:t xml:space="preserve">Type: </w:t>
      </w:r>
      <w:r w:rsidRPr="000A0A5F">
        <w:rPr>
          <w:lang w:eastAsia="zh-CN"/>
        </w:rPr>
        <w:t>TscQosRequirement</w:t>
      </w:r>
      <w:bookmarkEnd w:id="10883"/>
      <w:bookmarkEnd w:id="10884"/>
      <w:bookmarkEnd w:id="10885"/>
      <w:bookmarkEnd w:id="10886"/>
      <w:bookmarkEnd w:id="10887"/>
      <w:bookmarkEnd w:id="10888"/>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58BBB8DA" w14:textId="77777777" w:rsidR="00CB0DD7" w:rsidRPr="000A0A5F" w:rsidRDefault="00CB0DD7">
            <w:pPr>
              <w:pStyle w:val="TAL"/>
              <w:rPr>
                <w:rFonts w:cs="Arial"/>
                <w:noProof/>
                <w:szCs w:val="18"/>
                <w:lang w:eastAsia="zh-CN"/>
              </w:rPr>
            </w:pPr>
            <w:r w:rsidRPr="000A0A5F">
              <w:t>Maximum burst size of the TSC traffic in units of Bytes.</w:t>
            </w:r>
            <w:r w:rsidRPr="000A0A5F">
              <w:br/>
              <w:t>Minimum = 4096, Maximum = 2000000.</w:t>
            </w:r>
          </w:p>
        </w:tc>
        <w:tc>
          <w:tcPr>
            <w:tcW w:w="1235" w:type="dxa"/>
          </w:tcPr>
          <w:p w14:paraId="34AF7AA2" w14:textId="77777777" w:rsidR="00CB0DD7" w:rsidRPr="000A0A5F" w:rsidRDefault="00CB0DD7">
            <w:pPr>
              <w:pStyle w:val="TAC"/>
              <w:jc w:val="left"/>
              <w:rPr>
                <w:rFonts w:eastAsia="Times New Roman"/>
              </w:rPr>
            </w:pP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5644E7" w:rsidRPr="000A0A5F" w14:paraId="657FA88B" w14:textId="77777777" w:rsidTr="00FF0AF8">
        <w:trPr>
          <w:jc w:val="center"/>
        </w:trPr>
        <w:tc>
          <w:tcPr>
            <w:tcW w:w="1661" w:type="dxa"/>
          </w:tcPr>
          <w:p w14:paraId="45156474" w14:textId="77777777" w:rsidR="005644E7" w:rsidRPr="000A0A5F" w:rsidRDefault="005644E7" w:rsidP="005644E7">
            <w:pPr>
              <w:pStyle w:val="TAL"/>
              <w:rPr>
                <w:lang w:eastAsia="zh-CN"/>
              </w:rPr>
            </w:pPr>
            <w:r w:rsidRPr="000A0A5F">
              <w:t>tscaiInputUl</w:t>
            </w:r>
          </w:p>
        </w:tc>
        <w:tc>
          <w:tcPr>
            <w:tcW w:w="1842" w:type="dxa"/>
          </w:tcPr>
          <w:p w14:paraId="60BB9573" w14:textId="77777777" w:rsidR="005644E7" w:rsidRPr="000A0A5F" w:rsidRDefault="005644E7" w:rsidP="005644E7">
            <w:pPr>
              <w:pStyle w:val="TAL"/>
              <w:rPr>
                <w:lang w:eastAsia="zh-CN"/>
              </w:rPr>
            </w:pPr>
            <w:r w:rsidRPr="000A0A5F">
              <w:t>TscaiInputContainer</w:t>
            </w:r>
          </w:p>
        </w:tc>
        <w:tc>
          <w:tcPr>
            <w:tcW w:w="1134" w:type="dxa"/>
          </w:tcPr>
          <w:p w14:paraId="1761386B" w14:textId="77777777" w:rsidR="005644E7" w:rsidRPr="000A0A5F" w:rsidRDefault="005644E7" w:rsidP="005644E7">
            <w:pPr>
              <w:pStyle w:val="TAC"/>
              <w:jc w:val="left"/>
              <w:rPr>
                <w:lang w:eastAsia="zh-CN"/>
              </w:rPr>
            </w:pPr>
            <w:r w:rsidRPr="000A0A5F">
              <w:rPr>
                <w:lang w:eastAsia="zh-CN"/>
              </w:rPr>
              <w:t>0..1</w:t>
            </w:r>
          </w:p>
        </w:tc>
        <w:tc>
          <w:tcPr>
            <w:tcW w:w="3687" w:type="dxa"/>
          </w:tcPr>
          <w:p w14:paraId="07BE19F8" w14:textId="77777777" w:rsidR="005644E7" w:rsidRPr="000A0A5F" w:rsidRDefault="005644E7" w:rsidP="005644E7">
            <w:pPr>
              <w:pStyle w:val="TAL"/>
            </w:pPr>
            <w:r w:rsidRPr="000A0A5F">
              <w:t>Transports the input parameters for TSC traffic</w:t>
            </w:r>
            <w:r w:rsidRPr="000A0A5F">
              <w:rPr>
                <w:rFonts w:cs="Arial"/>
                <w:szCs w:val="18"/>
              </w:rPr>
              <w:t xml:space="preserve"> </w:t>
            </w:r>
            <w:r w:rsidRPr="000A0A5F">
              <w:t>to construct the TSC Assistance Container in uplink direction.</w:t>
            </w:r>
          </w:p>
          <w:p w14:paraId="22F7024E" w14:textId="77777777" w:rsidR="005644E7" w:rsidRPr="000A0A5F" w:rsidRDefault="005644E7" w:rsidP="005644E7">
            <w:pPr>
              <w:pStyle w:val="TAL"/>
              <w:rPr>
                <w:rFonts w:cs="Arial"/>
                <w:szCs w:val="18"/>
                <w:lang w:eastAsia="zh-CN"/>
              </w:rPr>
            </w:pPr>
            <w:r w:rsidRPr="000A0A5F">
              <w:t>(NOTE)</w:t>
            </w:r>
          </w:p>
        </w:tc>
        <w:tc>
          <w:tcPr>
            <w:tcW w:w="1235" w:type="dxa"/>
          </w:tcPr>
          <w:p w14:paraId="7920418D" w14:textId="77777777" w:rsidR="005644E7" w:rsidRPr="000A0A5F" w:rsidRDefault="005644E7" w:rsidP="005644E7">
            <w:pPr>
              <w:pStyle w:val="TAC"/>
              <w:jc w:val="left"/>
            </w:pPr>
          </w:p>
        </w:tc>
      </w:tr>
      <w:tr w:rsidR="005644E7" w:rsidRPr="000A0A5F" w14:paraId="2F23A0B2" w14:textId="77777777" w:rsidTr="00FF0AF8">
        <w:trPr>
          <w:jc w:val="center"/>
        </w:trPr>
        <w:tc>
          <w:tcPr>
            <w:tcW w:w="1661" w:type="dxa"/>
          </w:tcPr>
          <w:p w14:paraId="6D71D31B" w14:textId="77777777" w:rsidR="005644E7" w:rsidRPr="000A0A5F" w:rsidRDefault="005644E7" w:rsidP="005644E7">
            <w:pPr>
              <w:pStyle w:val="TAL"/>
              <w:rPr>
                <w:lang w:eastAsia="zh-CN"/>
              </w:rPr>
            </w:pPr>
            <w:r w:rsidRPr="000A0A5F">
              <w:t>tscaiInputDl</w:t>
            </w:r>
          </w:p>
        </w:tc>
        <w:tc>
          <w:tcPr>
            <w:tcW w:w="1842" w:type="dxa"/>
          </w:tcPr>
          <w:p w14:paraId="42BCA141" w14:textId="77777777" w:rsidR="005644E7" w:rsidRPr="000A0A5F" w:rsidRDefault="005644E7" w:rsidP="005644E7">
            <w:pPr>
              <w:pStyle w:val="TAL"/>
              <w:rPr>
                <w:lang w:eastAsia="zh-CN"/>
              </w:rPr>
            </w:pPr>
            <w:r w:rsidRPr="000A0A5F">
              <w:t>TscaiInputContainer</w:t>
            </w:r>
          </w:p>
        </w:tc>
        <w:tc>
          <w:tcPr>
            <w:tcW w:w="1134" w:type="dxa"/>
          </w:tcPr>
          <w:p w14:paraId="59830A8F" w14:textId="77777777" w:rsidR="005644E7" w:rsidRPr="000A0A5F" w:rsidRDefault="005644E7" w:rsidP="005644E7">
            <w:pPr>
              <w:pStyle w:val="TAC"/>
              <w:jc w:val="left"/>
              <w:rPr>
                <w:lang w:eastAsia="zh-CN"/>
              </w:rPr>
            </w:pPr>
            <w:r w:rsidRPr="000A0A5F">
              <w:rPr>
                <w:lang w:eastAsia="zh-CN"/>
              </w:rPr>
              <w:t>0..1</w:t>
            </w:r>
          </w:p>
        </w:tc>
        <w:tc>
          <w:tcPr>
            <w:tcW w:w="3687" w:type="dxa"/>
          </w:tcPr>
          <w:p w14:paraId="133908E3" w14:textId="77777777" w:rsidR="005644E7" w:rsidRPr="000A0A5F" w:rsidRDefault="005644E7" w:rsidP="005644E7">
            <w:pPr>
              <w:pStyle w:val="TAL"/>
            </w:pPr>
            <w:r w:rsidRPr="000A0A5F">
              <w:t>Transports the input parameters for TSC traffic</w:t>
            </w:r>
            <w:r w:rsidRPr="000A0A5F">
              <w:rPr>
                <w:rFonts w:cs="Arial"/>
                <w:szCs w:val="18"/>
              </w:rPr>
              <w:t xml:space="preserve"> </w:t>
            </w:r>
            <w:r w:rsidRPr="000A0A5F">
              <w:t>to construct the TSC Assistance Container in downlink direction.</w:t>
            </w:r>
          </w:p>
          <w:p w14:paraId="0E16A663" w14:textId="77777777" w:rsidR="005644E7" w:rsidRPr="000A0A5F" w:rsidRDefault="005644E7" w:rsidP="005644E7">
            <w:pPr>
              <w:pStyle w:val="TAL"/>
            </w:pPr>
            <w:r w:rsidRPr="000A0A5F">
              <w:t>(NOTE)</w:t>
            </w:r>
          </w:p>
        </w:tc>
        <w:tc>
          <w:tcPr>
            <w:tcW w:w="1235" w:type="dxa"/>
          </w:tcPr>
          <w:p w14:paraId="15F9E71A" w14:textId="77777777" w:rsidR="005644E7" w:rsidRPr="000A0A5F" w:rsidRDefault="005644E7" w:rsidP="005644E7">
            <w:pPr>
              <w:pStyle w:val="TAC"/>
              <w:jc w:val="left"/>
            </w:pPr>
          </w:p>
        </w:tc>
      </w:tr>
      <w:tr w:rsidR="005644E7" w:rsidRPr="000A0A5F" w14:paraId="413935E0" w14:textId="77777777" w:rsidTr="00FF0AF8">
        <w:trPr>
          <w:jc w:val="center"/>
        </w:trPr>
        <w:tc>
          <w:tcPr>
            <w:tcW w:w="1661" w:type="dxa"/>
          </w:tcPr>
          <w:p w14:paraId="04D894C0" w14:textId="77777777" w:rsidR="005644E7" w:rsidRPr="000A0A5F" w:rsidRDefault="005644E7" w:rsidP="005644E7">
            <w:pPr>
              <w:pStyle w:val="TAL"/>
            </w:pPr>
            <w:r w:rsidRPr="000A0A5F">
              <w:t>capBatAdaptation</w:t>
            </w:r>
          </w:p>
        </w:tc>
        <w:tc>
          <w:tcPr>
            <w:tcW w:w="1842" w:type="dxa"/>
          </w:tcPr>
          <w:p w14:paraId="03CF3330" w14:textId="77777777" w:rsidR="005644E7" w:rsidRPr="000A0A5F" w:rsidRDefault="005644E7" w:rsidP="005644E7">
            <w:pPr>
              <w:pStyle w:val="TAL"/>
            </w:pPr>
            <w:r w:rsidRPr="000A0A5F">
              <w:rPr>
                <w:lang w:eastAsia="zh-CN"/>
              </w:rPr>
              <w:t>boolean</w:t>
            </w:r>
          </w:p>
        </w:tc>
        <w:tc>
          <w:tcPr>
            <w:tcW w:w="1134" w:type="dxa"/>
          </w:tcPr>
          <w:p w14:paraId="3EEB7D12" w14:textId="77777777" w:rsidR="005644E7" w:rsidRPr="000A0A5F" w:rsidRDefault="005644E7" w:rsidP="005644E7">
            <w:pPr>
              <w:pStyle w:val="TAC"/>
              <w:jc w:val="left"/>
              <w:rPr>
                <w:lang w:eastAsia="zh-CN"/>
              </w:rPr>
            </w:pPr>
            <w:r w:rsidRPr="000A0A5F">
              <w:rPr>
                <w:lang w:eastAsia="zh-CN"/>
              </w:rPr>
              <w:t>0..1</w:t>
            </w:r>
          </w:p>
        </w:tc>
        <w:tc>
          <w:tcPr>
            <w:tcW w:w="3687" w:type="dxa"/>
          </w:tcPr>
          <w:p w14:paraId="6B2A0410" w14:textId="77777777" w:rsidR="005644E7" w:rsidRPr="000A0A5F" w:rsidRDefault="005644E7" w:rsidP="005644E7">
            <w:pPr>
              <w:pStyle w:val="TAL"/>
            </w:pPr>
            <w:r w:rsidRPr="000A0A5F">
              <w:t>Indicates the capability for AF to adjust the burst sending time, when it is supported and set to "true".</w:t>
            </w:r>
          </w:p>
          <w:p w14:paraId="45EAC290" w14:textId="77777777" w:rsidR="005644E7" w:rsidRPr="000A0A5F" w:rsidRDefault="005644E7" w:rsidP="005644E7">
            <w:pPr>
              <w:pStyle w:val="TAL"/>
              <w:rPr>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A36E5C1" w14:textId="77777777" w:rsidR="005644E7" w:rsidRPr="000A0A5F" w:rsidRDefault="005644E7" w:rsidP="005644E7">
            <w:pPr>
              <w:pStyle w:val="TAL"/>
            </w:pPr>
            <w:r w:rsidRPr="000A0A5F">
              <w:t>(NOTE)</w:t>
            </w:r>
          </w:p>
        </w:tc>
        <w:tc>
          <w:tcPr>
            <w:tcW w:w="1235" w:type="dxa"/>
          </w:tcPr>
          <w:p w14:paraId="0718F5FB" w14:textId="77777777" w:rsidR="005644E7" w:rsidRDefault="005644E7" w:rsidP="005644E7">
            <w:pPr>
              <w:pStyle w:val="TAC"/>
              <w:jc w:val="left"/>
            </w:pPr>
            <w:r w:rsidRPr="000A0A5F">
              <w:t>EnTSCAC</w:t>
            </w:r>
          </w:p>
          <w:p w14:paraId="63A161FE" w14:textId="77777777" w:rsidR="005644E7" w:rsidRPr="000A0A5F" w:rsidRDefault="005644E7" w:rsidP="005644E7">
            <w:pPr>
              <w:pStyle w:val="TAC"/>
              <w:jc w:val="left"/>
            </w:pPr>
            <w:r w:rsidRPr="000A0A5F">
              <w:t>GMEC</w:t>
            </w:r>
          </w:p>
        </w:tc>
      </w:tr>
      <w:tr w:rsidR="00F70163" w:rsidRPr="000A0A5F" w14:paraId="5967281A" w14:textId="77777777" w:rsidTr="00220170">
        <w:trPr>
          <w:jc w:val="center"/>
        </w:trPr>
        <w:tc>
          <w:tcPr>
            <w:tcW w:w="9559" w:type="dxa"/>
            <w:gridSpan w:val="5"/>
          </w:tcPr>
          <w:p w14:paraId="4AD49BBB" w14:textId="77777777" w:rsidR="00F70163" w:rsidRPr="000A0A5F" w:rsidRDefault="00F70163" w:rsidP="00F70163">
            <w:pPr>
              <w:pStyle w:val="TAN"/>
            </w:pPr>
            <w:r w:rsidRPr="000A0A5F">
              <w:t>NOTE:</w:t>
            </w:r>
            <w:r w:rsidRPr="000A0A5F">
              <w:tab/>
              <w:t>The "burstArrivalTimeWnd" attribute, within the "tscaiInputUl" and/or "tscaiInputDl" attributes, and the "capBatAdaptation attribute are mutually exclusive.</w:t>
            </w:r>
          </w:p>
        </w:tc>
      </w:tr>
    </w:tbl>
    <w:p w14:paraId="657A5F1C" w14:textId="77777777" w:rsidR="00CB0DD7" w:rsidRPr="000A0A5F" w:rsidRDefault="00CB0DD7"/>
    <w:p w14:paraId="229FA411" w14:textId="77777777" w:rsidR="00CB0DD7" w:rsidRPr="000A0A5F" w:rsidRDefault="00CB0DD7">
      <w:pPr>
        <w:pStyle w:val="50"/>
      </w:pPr>
      <w:bookmarkStart w:id="10889" w:name="_Toc74756139"/>
      <w:bookmarkStart w:id="10890" w:name="_Toc105675016"/>
      <w:bookmarkStart w:id="10891" w:name="_Toc130503084"/>
      <w:bookmarkStart w:id="10892" w:name="_Toc153625872"/>
      <w:bookmarkStart w:id="10893" w:name="_Toc185506109"/>
      <w:bookmarkStart w:id="10894" w:name="_Toc212046638"/>
      <w:r w:rsidRPr="000A0A5F">
        <w:t>5.14.2.1.10</w:t>
      </w:r>
      <w:r w:rsidRPr="000A0A5F">
        <w:tab/>
        <w:t xml:space="preserve">Type: </w:t>
      </w:r>
      <w:r w:rsidRPr="000A0A5F">
        <w:rPr>
          <w:lang w:eastAsia="zh-CN"/>
        </w:rPr>
        <w:t>TscQosRequirementRm</w:t>
      </w:r>
      <w:bookmarkEnd w:id="10889"/>
      <w:bookmarkEnd w:id="10890"/>
      <w:bookmarkEnd w:id="10891"/>
      <w:bookmarkEnd w:id="10892"/>
      <w:bookmarkEnd w:id="10893"/>
      <w:bookmarkEnd w:id="10894"/>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42F28E80" w14:textId="77777777" w:rsidR="00CB0DD7" w:rsidRPr="000A0A5F" w:rsidRDefault="00CB0DD7">
            <w:pPr>
              <w:pStyle w:val="TAL"/>
              <w:rPr>
                <w:rFonts w:cs="Arial"/>
                <w:szCs w:val="18"/>
                <w:lang w:eastAsia="zh-CN"/>
              </w:rPr>
            </w:pPr>
            <w:r w:rsidRPr="000A0A5F">
              <w:t>Maximum burst size of the TSC traffic in units of Bytes.</w:t>
            </w:r>
            <w:r w:rsidRPr="000A0A5F">
              <w:br/>
              <w:t>Minimum = 4096, Maximum = 2000000.</w:t>
            </w:r>
          </w:p>
        </w:tc>
        <w:tc>
          <w:tcPr>
            <w:tcW w:w="1235" w:type="dxa"/>
          </w:tcPr>
          <w:p w14:paraId="6E51A5E7" w14:textId="77777777" w:rsidR="00CB0DD7" w:rsidRPr="000A0A5F" w:rsidRDefault="00CB0DD7">
            <w:pPr>
              <w:pStyle w:val="TAC"/>
              <w:jc w:val="left"/>
              <w:rPr>
                <w:rFonts w:eastAsia="Times New Roman"/>
              </w:rPr>
            </w:pP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8A2829" w:rsidRPr="000A0A5F" w14:paraId="6F178B69" w14:textId="77777777" w:rsidTr="00FF0AF8">
        <w:trPr>
          <w:jc w:val="center"/>
        </w:trPr>
        <w:tc>
          <w:tcPr>
            <w:tcW w:w="1661" w:type="dxa"/>
          </w:tcPr>
          <w:p w14:paraId="76B44D04" w14:textId="77777777" w:rsidR="008A2829" w:rsidRPr="000A0A5F" w:rsidRDefault="008A2829" w:rsidP="008A2829">
            <w:pPr>
              <w:pStyle w:val="TAL"/>
              <w:rPr>
                <w:lang w:eastAsia="zh-CN"/>
              </w:rPr>
            </w:pPr>
            <w:r w:rsidRPr="000A0A5F">
              <w:t>tscaiInputUl</w:t>
            </w:r>
          </w:p>
        </w:tc>
        <w:tc>
          <w:tcPr>
            <w:tcW w:w="1842" w:type="dxa"/>
          </w:tcPr>
          <w:p w14:paraId="7DFB8A43" w14:textId="77777777" w:rsidR="008A2829" w:rsidRPr="000A0A5F" w:rsidRDefault="008A2829" w:rsidP="008A2829">
            <w:pPr>
              <w:pStyle w:val="TAL"/>
              <w:rPr>
                <w:lang w:eastAsia="zh-CN"/>
              </w:rPr>
            </w:pPr>
            <w:r w:rsidRPr="000A0A5F">
              <w:t>TscaiInputContainer</w:t>
            </w:r>
          </w:p>
        </w:tc>
        <w:tc>
          <w:tcPr>
            <w:tcW w:w="1134" w:type="dxa"/>
          </w:tcPr>
          <w:p w14:paraId="35F422CD" w14:textId="77777777" w:rsidR="008A2829" w:rsidRPr="000A0A5F" w:rsidRDefault="008A2829" w:rsidP="008A2829">
            <w:pPr>
              <w:pStyle w:val="TAC"/>
              <w:jc w:val="left"/>
              <w:rPr>
                <w:lang w:eastAsia="zh-CN"/>
              </w:rPr>
            </w:pPr>
            <w:r w:rsidRPr="000A0A5F">
              <w:rPr>
                <w:lang w:eastAsia="zh-CN"/>
              </w:rPr>
              <w:t>0..1</w:t>
            </w:r>
          </w:p>
        </w:tc>
        <w:tc>
          <w:tcPr>
            <w:tcW w:w="3687" w:type="dxa"/>
          </w:tcPr>
          <w:p w14:paraId="71E7F30D" w14:textId="77777777" w:rsidR="008A2829" w:rsidRPr="000A0A5F" w:rsidRDefault="008A2829" w:rsidP="008A2829">
            <w:pPr>
              <w:pStyle w:val="TAL"/>
            </w:pPr>
            <w:r w:rsidRPr="000A0A5F">
              <w:t>Transports the input parameters for TSC traffic</w:t>
            </w:r>
            <w:r w:rsidRPr="000A0A5F">
              <w:rPr>
                <w:rFonts w:cs="Arial"/>
                <w:szCs w:val="18"/>
              </w:rPr>
              <w:t xml:space="preserve"> </w:t>
            </w:r>
            <w:r w:rsidRPr="000A0A5F">
              <w:t>to construct the TSC Assistance Container in uplink direction.</w:t>
            </w:r>
          </w:p>
          <w:p w14:paraId="6A643F18" w14:textId="77777777" w:rsidR="008A2829" w:rsidRPr="000A0A5F" w:rsidRDefault="008A2829" w:rsidP="008A2829">
            <w:pPr>
              <w:pStyle w:val="TAL"/>
              <w:rPr>
                <w:rFonts w:cs="Arial"/>
                <w:szCs w:val="18"/>
                <w:lang w:eastAsia="zh-CN"/>
              </w:rPr>
            </w:pPr>
            <w:r w:rsidRPr="000A0A5F">
              <w:rPr>
                <w:rFonts w:cs="Arial"/>
                <w:szCs w:val="18"/>
                <w:lang w:eastAsia="zh-CN"/>
              </w:rPr>
              <w:t>(NOTE)</w:t>
            </w:r>
          </w:p>
        </w:tc>
        <w:tc>
          <w:tcPr>
            <w:tcW w:w="1235" w:type="dxa"/>
          </w:tcPr>
          <w:p w14:paraId="22D561D9" w14:textId="77777777" w:rsidR="008A2829" w:rsidRPr="000A0A5F" w:rsidRDefault="008A2829" w:rsidP="008A2829">
            <w:pPr>
              <w:pStyle w:val="TAC"/>
              <w:jc w:val="left"/>
            </w:pPr>
          </w:p>
        </w:tc>
      </w:tr>
      <w:tr w:rsidR="008A2829" w:rsidRPr="000A0A5F" w14:paraId="50A78C7A" w14:textId="77777777" w:rsidTr="00FF0AF8">
        <w:trPr>
          <w:jc w:val="center"/>
        </w:trPr>
        <w:tc>
          <w:tcPr>
            <w:tcW w:w="1661" w:type="dxa"/>
          </w:tcPr>
          <w:p w14:paraId="754C2338" w14:textId="77777777" w:rsidR="008A2829" w:rsidRPr="000A0A5F" w:rsidRDefault="008A2829" w:rsidP="008A2829">
            <w:pPr>
              <w:pStyle w:val="TAL"/>
            </w:pPr>
            <w:r w:rsidRPr="000A0A5F">
              <w:t>tscaiInputDl</w:t>
            </w:r>
          </w:p>
        </w:tc>
        <w:tc>
          <w:tcPr>
            <w:tcW w:w="1842" w:type="dxa"/>
          </w:tcPr>
          <w:p w14:paraId="04F000BA" w14:textId="77777777" w:rsidR="008A2829" w:rsidRPr="000A0A5F" w:rsidRDefault="008A2829" w:rsidP="008A2829">
            <w:pPr>
              <w:pStyle w:val="TAL"/>
            </w:pPr>
            <w:r w:rsidRPr="000A0A5F">
              <w:t>TscaiInputContainer</w:t>
            </w:r>
          </w:p>
        </w:tc>
        <w:tc>
          <w:tcPr>
            <w:tcW w:w="1134" w:type="dxa"/>
          </w:tcPr>
          <w:p w14:paraId="065889E9" w14:textId="77777777" w:rsidR="008A2829" w:rsidRPr="000A0A5F" w:rsidRDefault="008A2829" w:rsidP="008A2829">
            <w:pPr>
              <w:pStyle w:val="TAC"/>
              <w:jc w:val="left"/>
              <w:rPr>
                <w:lang w:eastAsia="zh-CN"/>
              </w:rPr>
            </w:pPr>
            <w:r w:rsidRPr="000A0A5F">
              <w:rPr>
                <w:lang w:eastAsia="zh-CN"/>
              </w:rPr>
              <w:t>0..1</w:t>
            </w:r>
          </w:p>
        </w:tc>
        <w:tc>
          <w:tcPr>
            <w:tcW w:w="3687" w:type="dxa"/>
          </w:tcPr>
          <w:p w14:paraId="0DAF54D0" w14:textId="77777777" w:rsidR="008A2829" w:rsidRPr="000A0A5F" w:rsidRDefault="008A2829" w:rsidP="008A2829">
            <w:pPr>
              <w:pStyle w:val="TAL"/>
            </w:pPr>
            <w:r w:rsidRPr="000A0A5F">
              <w:t>Transports the input parameters for TSC traffic</w:t>
            </w:r>
            <w:r w:rsidRPr="000A0A5F">
              <w:rPr>
                <w:rFonts w:cs="Arial"/>
                <w:szCs w:val="18"/>
              </w:rPr>
              <w:t xml:space="preserve"> </w:t>
            </w:r>
            <w:r w:rsidRPr="000A0A5F">
              <w:t>to construct the TSC Assistance Container in downlink direction.</w:t>
            </w:r>
          </w:p>
          <w:p w14:paraId="1A5566A3" w14:textId="77777777" w:rsidR="008A2829" w:rsidRPr="000A0A5F" w:rsidRDefault="008A2829" w:rsidP="008A2829">
            <w:pPr>
              <w:pStyle w:val="TAL"/>
            </w:pPr>
            <w:r w:rsidRPr="000A0A5F">
              <w:t>(NOTE)</w:t>
            </w:r>
          </w:p>
        </w:tc>
        <w:tc>
          <w:tcPr>
            <w:tcW w:w="1235" w:type="dxa"/>
          </w:tcPr>
          <w:p w14:paraId="594F4219" w14:textId="77777777" w:rsidR="008A2829" w:rsidRPr="000A0A5F" w:rsidRDefault="008A2829" w:rsidP="008A2829">
            <w:pPr>
              <w:pStyle w:val="TAC"/>
              <w:jc w:val="left"/>
            </w:pPr>
          </w:p>
        </w:tc>
      </w:tr>
      <w:tr w:rsidR="008A2829" w:rsidRPr="000A0A5F" w14:paraId="38C1F761" w14:textId="77777777" w:rsidTr="00FF0AF8">
        <w:trPr>
          <w:jc w:val="center"/>
        </w:trPr>
        <w:tc>
          <w:tcPr>
            <w:tcW w:w="1661" w:type="dxa"/>
          </w:tcPr>
          <w:p w14:paraId="46C50487" w14:textId="77777777" w:rsidR="008A2829" w:rsidRPr="000A0A5F" w:rsidRDefault="008A2829" w:rsidP="008A2829">
            <w:pPr>
              <w:pStyle w:val="TAL"/>
            </w:pPr>
            <w:r w:rsidRPr="000A0A5F">
              <w:t>capBatAdaptation</w:t>
            </w:r>
          </w:p>
        </w:tc>
        <w:tc>
          <w:tcPr>
            <w:tcW w:w="1842" w:type="dxa"/>
          </w:tcPr>
          <w:p w14:paraId="0F4B9194" w14:textId="77777777" w:rsidR="008A2829" w:rsidRPr="000A0A5F" w:rsidRDefault="008A2829" w:rsidP="008A2829">
            <w:pPr>
              <w:pStyle w:val="TAL"/>
            </w:pPr>
            <w:r w:rsidRPr="000A0A5F">
              <w:rPr>
                <w:lang w:eastAsia="zh-CN"/>
              </w:rPr>
              <w:t>boolean</w:t>
            </w:r>
          </w:p>
        </w:tc>
        <w:tc>
          <w:tcPr>
            <w:tcW w:w="1134" w:type="dxa"/>
          </w:tcPr>
          <w:p w14:paraId="611C88C5" w14:textId="77777777" w:rsidR="008A2829" w:rsidRPr="000A0A5F" w:rsidRDefault="008A2829" w:rsidP="008A2829">
            <w:pPr>
              <w:pStyle w:val="TAC"/>
              <w:jc w:val="left"/>
              <w:rPr>
                <w:lang w:eastAsia="zh-CN"/>
              </w:rPr>
            </w:pPr>
            <w:r w:rsidRPr="000A0A5F">
              <w:rPr>
                <w:lang w:eastAsia="zh-CN"/>
              </w:rPr>
              <w:t>0..1</w:t>
            </w:r>
          </w:p>
        </w:tc>
        <w:tc>
          <w:tcPr>
            <w:tcW w:w="3687" w:type="dxa"/>
          </w:tcPr>
          <w:p w14:paraId="1EB7DBA3" w14:textId="77777777" w:rsidR="001C3BF0" w:rsidRPr="000A0A5F" w:rsidRDefault="001C3BF0" w:rsidP="001C3BF0">
            <w:pPr>
              <w:pStyle w:val="TAL"/>
              <w:rPr>
                <w:lang w:eastAsia="zh-CN"/>
              </w:rPr>
            </w:pPr>
            <w:r w:rsidRPr="000A0A5F">
              <w:t>Indicates the capability for AF to adjust the burst sending time, when it is supported and set to "true".</w:t>
            </w:r>
          </w:p>
          <w:p w14:paraId="0E71CF8A" w14:textId="77777777" w:rsidR="008A2829" w:rsidRPr="000A0A5F" w:rsidRDefault="001C3BF0" w:rsidP="001C3BF0">
            <w:pPr>
              <w:pStyle w:val="TAL"/>
            </w:pPr>
            <w:r w:rsidRPr="000A0A5F">
              <w:t>(NOTE)</w:t>
            </w:r>
          </w:p>
        </w:tc>
        <w:tc>
          <w:tcPr>
            <w:tcW w:w="1235" w:type="dxa"/>
          </w:tcPr>
          <w:p w14:paraId="3F339402" w14:textId="77777777" w:rsidR="008A2829" w:rsidRPr="000A0A5F" w:rsidRDefault="005644E7" w:rsidP="008A2829">
            <w:pPr>
              <w:pStyle w:val="TAC"/>
              <w:jc w:val="left"/>
            </w:pPr>
            <w:r w:rsidRPr="000A0A5F">
              <w:t>EnTSCAC</w:t>
            </w:r>
            <w:r>
              <w:t xml:space="preserve">, </w:t>
            </w:r>
            <w:r w:rsidRPr="000A0A5F">
              <w:t>GMEC</w:t>
            </w:r>
          </w:p>
        </w:tc>
      </w:tr>
      <w:tr w:rsidR="00F70163" w:rsidRPr="000A0A5F" w14:paraId="107A8107" w14:textId="77777777" w:rsidTr="00220170">
        <w:trPr>
          <w:jc w:val="center"/>
        </w:trPr>
        <w:tc>
          <w:tcPr>
            <w:tcW w:w="9559" w:type="dxa"/>
            <w:gridSpan w:val="5"/>
          </w:tcPr>
          <w:p w14:paraId="043C183D" w14:textId="77777777" w:rsidR="00F70163" w:rsidRPr="000A0A5F" w:rsidRDefault="00F70163" w:rsidP="00F70163">
            <w:pPr>
              <w:pStyle w:val="TAN"/>
            </w:pPr>
            <w:r w:rsidRPr="000A0A5F">
              <w:t>NOTE:</w:t>
            </w:r>
            <w:r w:rsidRPr="000A0A5F">
              <w:tab/>
              <w:t>The "burstArrivalTimeWnd" attribute, within the "tscaiInputUl" and/or "tscaiInputDl" attributes, and the "capBatAdaptation attribute are mutually exclusive.</w:t>
            </w:r>
          </w:p>
        </w:tc>
      </w:tr>
    </w:tbl>
    <w:p w14:paraId="46B4AB1B" w14:textId="77777777" w:rsidR="00CB0DD7" w:rsidRPr="000A0A5F" w:rsidRDefault="00CB0DD7">
      <w:bookmarkStart w:id="10895" w:name="_Toc36034072"/>
      <w:bookmarkStart w:id="10896" w:name="_Toc45132219"/>
      <w:bookmarkStart w:id="10897" w:name="_Toc49776504"/>
      <w:bookmarkStart w:id="10898" w:name="_Toc51747424"/>
      <w:bookmarkStart w:id="10899" w:name="_Toc66361003"/>
      <w:bookmarkStart w:id="10900" w:name="_Toc68105508"/>
    </w:p>
    <w:p w14:paraId="1C15022D" w14:textId="77777777" w:rsidR="006902C7" w:rsidRPr="000A0A5F" w:rsidRDefault="006902C7" w:rsidP="006902C7">
      <w:pPr>
        <w:pStyle w:val="50"/>
      </w:pPr>
      <w:bookmarkStart w:id="10901" w:name="_Toc130503085"/>
      <w:bookmarkStart w:id="10902" w:name="_Toc153625873"/>
      <w:bookmarkStart w:id="10903" w:name="_Toc185506110"/>
      <w:bookmarkStart w:id="10904" w:name="_Toc212046639"/>
      <w:r w:rsidRPr="000A0A5F">
        <w:t>5.14.2.1.1</w:t>
      </w:r>
      <w:r w:rsidR="007547CF" w:rsidRPr="000A0A5F">
        <w:t>1</w:t>
      </w:r>
      <w:r w:rsidRPr="000A0A5F">
        <w:tab/>
        <w:t xml:space="preserve">Type </w:t>
      </w:r>
      <w:bookmarkEnd w:id="10901"/>
      <w:bookmarkEnd w:id="10902"/>
      <w:r w:rsidR="00346A0D">
        <w:t>AdditionInfoAsSessionWithQos</w:t>
      </w:r>
      <w:bookmarkEnd w:id="10903"/>
      <w:bookmarkEnd w:id="10904"/>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77777777"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p>
        </w:tc>
      </w:tr>
    </w:tbl>
    <w:p w14:paraId="702721FD" w14:textId="77777777" w:rsidR="006902C7" w:rsidRPr="000A0A5F" w:rsidRDefault="006902C7" w:rsidP="006902C7"/>
    <w:p w14:paraId="284FE4B7" w14:textId="77777777" w:rsidR="006902C7" w:rsidRPr="000A0A5F" w:rsidRDefault="006902C7" w:rsidP="006902C7">
      <w:pPr>
        <w:pStyle w:val="50"/>
      </w:pPr>
      <w:bookmarkStart w:id="10905" w:name="_Toc130503086"/>
      <w:bookmarkStart w:id="10906" w:name="_Toc153625874"/>
      <w:bookmarkStart w:id="10907" w:name="_Toc185506111"/>
      <w:bookmarkStart w:id="10908" w:name="_Toc212046640"/>
      <w:r w:rsidRPr="000A0A5F">
        <w:t>5.14.2.1.1</w:t>
      </w:r>
      <w:r w:rsidR="007547CF" w:rsidRPr="000A0A5F">
        <w:t>2</w:t>
      </w:r>
      <w:r w:rsidRPr="000A0A5F">
        <w:tab/>
        <w:t>Type: ProblemDetailsAsSessionWithQos</w:t>
      </w:r>
      <w:bookmarkEnd w:id="10905"/>
      <w:bookmarkEnd w:id="10906"/>
      <w:bookmarkEnd w:id="10907"/>
      <w:bookmarkEnd w:id="10908"/>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50"/>
      </w:pPr>
      <w:bookmarkStart w:id="10909" w:name="_Toc153625875"/>
      <w:bookmarkStart w:id="10910" w:name="_Toc185506112"/>
      <w:bookmarkStart w:id="10911" w:name="_Toc212046641"/>
      <w:r w:rsidRPr="000A0A5F">
        <w:t>5.14.2.1.13</w:t>
      </w:r>
      <w:r w:rsidRPr="000A0A5F">
        <w:tab/>
        <w:t>Type AsSessionMediaComponent</w:t>
      </w:r>
      <w:bookmarkEnd w:id="10909"/>
      <w:bookmarkEnd w:id="10910"/>
      <w:bookmarkEnd w:id="10911"/>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B31850" w:rsidRPr="000A0A5F" w14:paraId="227B42B0" w14:textId="77777777" w:rsidTr="00492243">
        <w:trPr>
          <w:cantSplit/>
          <w:jc w:val="center"/>
        </w:trPr>
        <w:tc>
          <w:tcPr>
            <w:tcW w:w="1609" w:type="dxa"/>
          </w:tcPr>
          <w:p w14:paraId="5209552B" w14:textId="77777777" w:rsidR="00B31850" w:rsidRDefault="00B31850" w:rsidP="00B31850">
            <w:pPr>
              <w:pStyle w:val="TAL"/>
              <w:rPr>
                <w:lang w:eastAsia="zh-CN"/>
              </w:rPr>
            </w:pPr>
            <w:r w:rsidRPr="00B06E18">
              <w:rPr>
                <w:rFonts w:cs="Arial"/>
                <w:szCs w:val="18"/>
              </w:rPr>
              <w:t>expTranInd</w:t>
            </w:r>
          </w:p>
        </w:tc>
        <w:tc>
          <w:tcPr>
            <w:tcW w:w="1800" w:type="dxa"/>
          </w:tcPr>
          <w:p w14:paraId="4B1542CA" w14:textId="77777777" w:rsidR="00B31850" w:rsidRDefault="00B31850" w:rsidP="00B31850">
            <w:pPr>
              <w:pStyle w:val="TAL"/>
              <w:rPr>
                <w:lang w:eastAsia="zh-CN"/>
              </w:rPr>
            </w:pPr>
            <w:r w:rsidRPr="00B06E18">
              <w:rPr>
                <w:rFonts w:cs="Arial"/>
                <w:szCs w:val="18"/>
              </w:rPr>
              <w:t>boolean</w:t>
            </w:r>
          </w:p>
        </w:tc>
        <w:tc>
          <w:tcPr>
            <w:tcW w:w="1170" w:type="dxa"/>
          </w:tcPr>
          <w:p w14:paraId="09B01601" w14:textId="77777777" w:rsidR="00B31850" w:rsidRDefault="00B31850" w:rsidP="00B31850">
            <w:pPr>
              <w:pStyle w:val="TAC"/>
              <w:rPr>
                <w:lang w:eastAsia="zh-CN"/>
              </w:rPr>
            </w:pPr>
            <w:r w:rsidRPr="00B06E18">
              <w:rPr>
                <w:rFonts w:cs="Arial"/>
                <w:szCs w:val="18"/>
              </w:rPr>
              <w:t>0..1</w:t>
            </w:r>
          </w:p>
        </w:tc>
        <w:tc>
          <w:tcPr>
            <w:tcW w:w="3271" w:type="dxa"/>
          </w:tcPr>
          <w:p w14:paraId="4348D6F1" w14:textId="77777777" w:rsidR="00B31850" w:rsidRDefault="00B31850" w:rsidP="00B31850">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C6AA654" w14:textId="77777777" w:rsidR="00B31850" w:rsidRDefault="00B31850" w:rsidP="00B31850">
            <w:pPr>
              <w:pStyle w:val="TAL"/>
              <w:rPr>
                <w:rFonts w:cs="Arial"/>
                <w:szCs w:val="18"/>
              </w:rPr>
            </w:pPr>
          </w:p>
          <w:p w14:paraId="027BC900" w14:textId="77777777" w:rsidR="00B31850" w:rsidRPr="002610CF" w:rsidRDefault="00B730A5" w:rsidP="00B730A5">
            <w:pPr>
              <w:pStyle w:val="TAL"/>
            </w:pPr>
            <w:r>
              <w:t>-</w:t>
            </w:r>
            <w:r>
              <w:tab/>
            </w:r>
            <w:r w:rsidR="00B31850" w:rsidRPr="002610CF">
              <w:t xml:space="preserve">"true": </w:t>
            </w:r>
            <w:r w:rsidR="00B31850">
              <w:t xml:space="preserve">the </w:t>
            </w:r>
            <w:r w:rsidR="00B31850" w:rsidRPr="00B12399">
              <w:t xml:space="preserve">expedited data transfer </w:t>
            </w:r>
            <w:r>
              <w:tab/>
            </w:r>
            <w:r w:rsidR="00B31850">
              <w:t xml:space="preserve">of larger payload for XR application </w:t>
            </w:r>
            <w:r>
              <w:tab/>
            </w:r>
            <w:r w:rsidR="00B31850">
              <w:t>is enabled for the flow.</w:t>
            </w:r>
          </w:p>
          <w:p w14:paraId="61DAA85D" w14:textId="77777777" w:rsidR="00B31850" w:rsidRDefault="00B730A5" w:rsidP="00B730A5">
            <w:pPr>
              <w:pStyle w:val="TAL"/>
            </w:pPr>
            <w:r>
              <w:t>-</w:t>
            </w:r>
            <w:r>
              <w:tab/>
            </w:r>
            <w:r w:rsidR="00B31850" w:rsidRPr="002610CF">
              <w:t xml:space="preserve">"false": </w:t>
            </w:r>
            <w:r w:rsidR="00B31850">
              <w:t xml:space="preserve">the </w:t>
            </w:r>
            <w:r w:rsidR="00B31850" w:rsidRPr="00B12399">
              <w:t xml:space="preserve">expedited data transfer </w:t>
            </w:r>
            <w:r>
              <w:tab/>
            </w:r>
            <w:r w:rsidR="00B31850">
              <w:t xml:space="preserve">of larger payload for XR application </w:t>
            </w:r>
            <w:r>
              <w:tab/>
            </w:r>
            <w:r w:rsidR="00B31850">
              <w:t>is not enabled for the flow.</w:t>
            </w:r>
          </w:p>
          <w:p w14:paraId="1C79EDCD" w14:textId="77777777" w:rsidR="00B31850" w:rsidRDefault="00B31850" w:rsidP="00B31850">
            <w:pPr>
              <w:pStyle w:val="TAL"/>
            </w:pPr>
            <w:r>
              <w:t>The default value is "false" if omitted.</w:t>
            </w:r>
          </w:p>
        </w:tc>
        <w:tc>
          <w:tcPr>
            <w:tcW w:w="1408" w:type="dxa"/>
          </w:tcPr>
          <w:p w14:paraId="0CA49F2D" w14:textId="77777777" w:rsidR="00B31850" w:rsidRPr="0021326B" w:rsidRDefault="00B31850" w:rsidP="00B31850">
            <w:pPr>
              <w:pStyle w:val="TAL"/>
              <w:rPr>
                <w:lang w:val="en-US"/>
              </w:rPr>
            </w:pPr>
            <w:r w:rsidRPr="00617AF2">
              <w:rPr>
                <w:rFonts w:cs="Arial"/>
                <w:szCs w:val="18"/>
              </w:rPr>
              <w:t>TrafficCharChange</w:t>
            </w:r>
          </w:p>
        </w:tc>
      </w:tr>
      <w:tr w:rsidR="00B31850" w:rsidRPr="000A0A5F" w14:paraId="5B88660E" w14:textId="77777777" w:rsidTr="00A66DE6">
        <w:trPr>
          <w:cantSplit/>
          <w:jc w:val="center"/>
        </w:trPr>
        <w:tc>
          <w:tcPr>
            <w:tcW w:w="9258" w:type="dxa"/>
            <w:gridSpan w:val="5"/>
          </w:tcPr>
          <w:p w14:paraId="6DBA1C65" w14:textId="77777777"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50"/>
      </w:pPr>
      <w:bookmarkStart w:id="10912" w:name="_Toc153625876"/>
      <w:bookmarkStart w:id="10913" w:name="_Toc185506113"/>
      <w:bookmarkStart w:id="10914" w:name="_Toc212046642"/>
      <w:r w:rsidRPr="000A0A5F">
        <w:t>5.14.2.1.14</w:t>
      </w:r>
      <w:r w:rsidRPr="000A0A5F">
        <w:tab/>
        <w:t>Type AsSessionMediaComponentRm</w:t>
      </w:r>
      <w:bookmarkEnd w:id="10912"/>
      <w:bookmarkEnd w:id="10913"/>
      <w:bookmarkEnd w:id="10914"/>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B31850" w:rsidRPr="000A0A5F" w14:paraId="5DF1C63C" w14:textId="77777777" w:rsidTr="00492243">
        <w:trPr>
          <w:cantSplit/>
          <w:jc w:val="center"/>
        </w:trPr>
        <w:tc>
          <w:tcPr>
            <w:tcW w:w="1609" w:type="dxa"/>
          </w:tcPr>
          <w:p w14:paraId="3A3EF682" w14:textId="77777777" w:rsidR="00B31850" w:rsidRDefault="00B31850" w:rsidP="00B31850">
            <w:pPr>
              <w:pStyle w:val="TAL"/>
              <w:rPr>
                <w:lang w:eastAsia="zh-CN"/>
              </w:rPr>
            </w:pPr>
            <w:r w:rsidRPr="00B06E18">
              <w:rPr>
                <w:rFonts w:cs="Arial"/>
                <w:szCs w:val="18"/>
              </w:rPr>
              <w:t>expTranInd</w:t>
            </w:r>
          </w:p>
        </w:tc>
        <w:tc>
          <w:tcPr>
            <w:tcW w:w="1800" w:type="dxa"/>
          </w:tcPr>
          <w:p w14:paraId="1C83AB5A" w14:textId="77777777" w:rsidR="00B31850" w:rsidRDefault="00B31850" w:rsidP="00B31850">
            <w:pPr>
              <w:pStyle w:val="TAL"/>
              <w:rPr>
                <w:lang w:eastAsia="zh-CN"/>
              </w:rPr>
            </w:pPr>
            <w:r w:rsidRPr="00B06E18">
              <w:rPr>
                <w:rFonts w:cs="Arial"/>
                <w:szCs w:val="18"/>
              </w:rPr>
              <w:t>boolean</w:t>
            </w:r>
          </w:p>
        </w:tc>
        <w:tc>
          <w:tcPr>
            <w:tcW w:w="1170" w:type="dxa"/>
          </w:tcPr>
          <w:p w14:paraId="0251522C" w14:textId="77777777" w:rsidR="00B31850" w:rsidRDefault="00B31850" w:rsidP="00B31850">
            <w:pPr>
              <w:pStyle w:val="TAC"/>
              <w:rPr>
                <w:lang w:eastAsia="zh-CN"/>
              </w:rPr>
            </w:pPr>
            <w:r w:rsidRPr="00B06E18">
              <w:rPr>
                <w:rFonts w:cs="Arial"/>
                <w:szCs w:val="18"/>
              </w:rPr>
              <w:t>0..1</w:t>
            </w:r>
          </w:p>
        </w:tc>
        <w:tc>
          <w:tcPr>
            <w:tcW w:w="3271" w:type="dxa"/>
          </w:tcPr>
          <w:p w14:paraId="04CA177D" w14:textId="77777777" w:rsidR="00B31850" w:rsidRDefault="00B31850" w:rsidP="00B31850">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57F3BE0C" w14:textId="77777777" w:rsidR="00B31850" w:rsidRDefault="00B31850" w:rsidP="00B31850">
            <w:pPr>
              <w:pStyle w:val="TAL"/>
              <w:rPr>
                <w:rFonts w:cs="Arial"/>
                <w:szCs w:val="18"/>
              </w:rPr>
            </w:pPr>
          </w:p>
          <w:p w14:paraId="3CCEC690" w14:textId="77777777" w:rsidR="00B31850" w:rsidRPr="002610CF" w:rsidRDefault="00B730A5" w:rsidP="00B730A5">
            <w:pPr>
              <w:pStyle w:val="TAL"/>
            </w:pPr>
            <w:r>
              <w:t>-</w:t>
            </w:r>
            <w:r>
              <w:tab/>
            </w:r>
            <w:r w:rsidR="00B31850" w:rsidRPr="002610CF">
              <w:t xml:space="preserve">"true": </w:t>
            </w:r>
            <w:r w:rsidR="00B31850">
              <w:t xml:space="preserve">the </w:t>
            </w:r>
            <w:r w:rsidR="00B31850" w:rsidRPr="00B12399">
              <w:t xml:space="preserve">expedited data transfer </w:t>
            </w:r>
            <w:r>
              <w:tab/>
            </w:r>
            <w:r w:rsidR="00B31850">
              <w:t xml:space="preserve">of larger payload for XR application </w:t>
            </w:r>
            <w:r>
              <w:tab/>
            </w:r>
            <w:r w:rsidR="00B31850">
              <w:t>is enabled for the flow.</w:t>
            </w:r>
          </w:p>
          <w:p w14:paraId="63A468AA" w14:textId="77777777" w:rsidR="00B31850" w:rsidRDefault="00B730A5" w:rsidP="00B730A5">
            <w:pPr>
              <w:pStyle w:val="TAL"/>
            </w:pPr>
            <w:r>
              <w:t>-</w:t>
            </w:r>
            <w:r>
              <w:tab/>
            </w:r>
            <w:r w:rsidR="00B31850" w:rsidRPr="002610CF">
              <w:t xml:space="preserve">"false": </w:t>
            </w:r>
            <w:r w:rsidR="00B31850">
              <w:t xml:space="preserve">the </w:t>
            </w:r>
            <w:r w:rsidR="00B31850" w:rsidRPr="00B12399">
              <w:t xml:space="preserve">expedited data transfer </w:t>
            </w:r>
            <w:r>
              <w:tab/>
            </w:r>
            <w:r w:rsidR="00B31850">
              <w:t xml:space="preserve">of larger payload for XR application </w:t>
            </w:r>
            <w:r>
              <w:tab/>
            </w:r>
            <w:r w:rsidR="00B31850">
              <w:t>is not enabled for the flow.</w:t>
            </w:r>
          </w:p>
        </w:tc>
        <w:tc>
          <w:tcPr>
            <w:tcW w:w="1408" w:type="dxa"/>
          </w:tcPr>
          <w:p w14:paraId="3550203E" w14:textId="77777777" w:rsidR="00B31850" w:rsidRPr="0021326B" w:rsidRDefault="00B31850" w:rsidP="00B31850">
            <w:pPr>
              <w:pStyle w:val="TAL"/>
              <w:rPr>
                <w:lang w:val="en-US"/>
              </w:rPr>
            </w:pPr>
            <w:r w:rsidRPr="00617AF2">
              <w:rPr>
                <w:rFonts w:cs="Arial"/>
                <w:szCs w:val="18"/>
              </w:rPr>
              <w:t>TrafficCharChange</w:t>
            </w:r>
          </w:p>
        </w:tc>
      </w:tr>
      <w:tr w:rsidR="00B31850" w:rsidRPr="000A0A5F" w14:paraId="692D2BEE" w14:textId="77777777" w:rsidTr="00A66DE6">
        <w:trPr>
          <w:cantSplit/>
          <w:jc w:val="center"/>
        </w:trPr>
        <w:tc>
          <w:tcPr>
            <w:tcW w:w="9258" w:type="dxa"/>
            <w:gridSpan w:val="5"/>
          </w:tcPr>
          <w:p w14:paraId="1F4ED23A" w14:textId="77777777"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7777777" w:rsidR="00C024C5" w:rsidRDefault="00C024C5" w:rsidP="00C024C5">
      <w:bookmarkStart w:id="10915" w:name="_Toc122110309"/>
      <w:bookmarkStart w:id="10916" w:name="_Toc153625877"/>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5.14.2.1.3.</w:t>
      </w:r>
    </w:p>
    <w:p w14:paraId="7453F0AA" w14:textId="77777777" w:rsidR="00E63B1E" w:rsidRDefault="00E63B1E" w:rsidP="00E63B1E"/>
    <w:p w14:paraId="5344AB28" w14:textId="77777777" w:rsidR="00305B31" w:rsidRPr="000A0A5F" w:rsidRDefault="00305B31" w:rsidP="00305B31">
      <w:pPr>
        <w:pStyle w:val="50"/>
      </w:pPr>
      <w:bookmarkStart w:id="10917" w:name="_Toc185506114"/>
      <w:bookmarkStart w:id="10918" w:name="_Toc212046643"/>
      <w:r w:rsidRPr="000A0A5F">
        <w:t>5.14.2.1.15</w:t>
      </w:r>
      <w:r w:rsidRPr="000A0A5F">
        <w:tab/>
        <w:t xml:space="preserve">Type: </w:t>
      </w:r>
      <w:bookmarkEnd w:id="10915"/>
      <w:r w:rsidRPr="000A0A5F">
        <w:t>MultiModalFlows</w:t>
      </w:r>
      <w:bookmarkEnd w:id="10916"/>
      <w:bookmarkEnd w:id="10917"/>
      <w:bookmarkEnd w:id="10918"/>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50"/>
      </w:pPr>
      <w:bookmarkStart w:id="10919" w:name="_Toc153625878"/>
      <w:bookmarkStart w:id="10920" w:name="_Toc185506115"/>
      <w:bookmarkStart w:id="10921" w:name="_Toc212046644"/>
      <w:r>
        <w:t>5.14.2.1.16</w:t>
      </w:r>
      <w:r>
        <w:tab/>
        <w:t>Type: UeAddInfo</w:t>
      </w:r>
      <w:bookmarkEnd w:id="10919"/>
      <w:bookmarkEnd w:id="10920"/>
      <w:bookmarkEnd w:id="10921"/>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40"/>
      </w:pPr>
      <w:bookmarkStart w:id="10922" w:name="_Toc74756140"/>
      <w:bookmarkStart w:id="10923" w:name="_Toc105675017"/>
      <w:bookmarkStart w:id="10924" w:name="_Toc130503087"/>
      <w:bookmarkStart w:id="10925" w:name="_Toc153625879"/>
      <w:bookmarkStart w:id="10926" w:name="_Toc185506116"/>
      <w:bookmarkStart w:id="10927" w:name="_Toc212046645"/>
      <w:r w:rsidRPr="000A0A5F">
        <w:t>5.1</w:t>
      </w:r>
      <w:r w:rsidRPr="000A0A5F">
        <w:rPr>
          <w:rFonts w:hint="eastAsia"/>
          <w:lang w:eastAsia="zh-CN"/>
        </w:rPr>
        <w:t>4</w:t>
      </w:r>
      <w:r w:rsidRPr="000A0A5F">
        <w:t>.2.2</w:t>
      </w:r>
      <w:r w:rsidRPr="000A0A5F">
        <w:tab/>
        <w:t>Referenced simple data types and enumerations</w:t>
      </w:r>
      <w:bookmarkEnd w:id="10895"/>
      <w:bookmarkEnd w:id="10896"/>
      <w:bookmarkEnd w:id="10897"/>
      <w:bookmarkEnd w:id="10898"/>
      <w:bookmarkEnd w:id="10899"/>
      <w:bookmarkEnd w:id="10900"/>
      <w:bookmarkEnd w:id="10922"/>
      <w:bookmarkEnd w:id="10923"/>
      <w:bookmarkEnd w:id="10924"/>
      <w:bookmarkEnd w:id="10925"/>
      <w:bookmarkEnd w:id="10926"/>
      <w:bookmarkEnd w:id="10927"/>
    </w:p>
    <w:p w14:paraId="3C4CE400" w14:textId="77777777" w:rsidR="00D300E5" w:rsidRPr="000A0A5F" w:rsidRDefault="00D300E5" w:rsidP="00D300E5">
      <w:pPr>
        <w:pStyle w:val="50"/>
      </w:pPr>
      <w:bookmarkStart w:id="10928" w:name="_Toc19871736"/>
      <w:bookmarkStart w:id="10929" w:name="_Toc36034073"/>
      <w:bookmarkStart w:id="10930" w:name="_Toc45132220"/>
      <w:bookmarkStart w:id="10931" w:name="_Toc49776505"/>
      <w:bookmarkStart w:id="10932" w:name="_Toc51747425"/>
      <w:bookmarkStart w:id="10933" w:name="_Toc66361004"/>
      <w:bookmarkStart w:id="10934" w:name="_Toc68105509"/>
      <w:bookmarkStart w:id="10935" w:name="_Toc74756141"/>
      <w:bookmarkStart w:id="10936" w:name="_Toc105675018"/>
      <w:bookmarkStart w:id="10937" w:name="_Toc130503088"/>
      <w:bookmarkStart w:id="10938" w:name="_Toc153625880"/>
      <w:bookmarkStart w:id="10939" w:name="_Toc185506117"/>
      <w:bookmarkStart w:id="10940" w:name="_Toc19871737"/>
      <w:bookmarkStart w:id="10941" w:name="_Toc36034074"/>
      <w:bookmarkStart w:id="10942" w:name="_Toc45132221"/>
      <w:bookmarkStart w:id="10943" w:name="_Toc49776506"/>
      <w:bookmarkStart w:id="10944" w:name="_Toc51747426"/>
      <w:bookmarkStart w:id="10945" w:name="_Toc66361005"/>
      <w:bookmarkStart w:id="10946" w:name="_Toc68105510"/>
      <w:bookmarkStart w:id="10947" w:name="_Toc74756142"/>
      <w:bookmarkStart w:id="10948" w:name="_Toc105675019"/>
      <w:bookmarkStart w:id="10949" w:name="_Toc130503089"/>
      <w:bookmarkStart w:id="10950" w:name="_Toc153625881"/>
      <w:bookmarkStart w:id="10951" w:name="_Toc185506118"/>
      <w:bookmarkStart w:id="10952" w:name="_Toc212046646"/>
      <w:r w:rsidRPr="000A0A5F">
        <w:t>5.1</w:t>
      </w:r>
      <w:r w:rsidRPr="000A0A5F">
        <w:rPr>
          <w:rFonts w:hint="eastAsia"/>
          <w:lang w:eastAsia="zh-CN"/>
        </w:rPr>
        <w:t>4</w:t>
      </w:r>
      <w:r w:rsidRPr="000A0A5F">
        <w:t>.2.2.1</w:t>
      </w:r>
      <w:r w:rsidRPr="000A0A5F">
        <w:tab/>
        <w:t>Introduction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52"/>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50"/>
      </w:pPr>
      <w:bookmarkStart w:id="10953" w:name="_Toc212046647"/>
      <w:r w:rsidRPr="000A0A5F">
        <w:t>5.1</w:t>
      </w:r>
      <w:r w:rsidRPr="000A0A5F">
        <w:rPr>
          <w:rFonts w:hint="eastAsia"/>
          <w:lang w:eastAsia="zh-CN"/>
        </w:rPr>
        <w:t>4</w:t>
      </w:r>
      <w:r w:rsidRPr="000A0A5F">
        <w:t>.2.2.2</w:t>
      </w:r>
      <w:r w:rsidRPr="000A0A5F">
        <w:tab/>
        <w:t>Simple data types</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3"/>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50"/>
      </w:pPr>
      <w:bookmarkStart w:id="10954" w:name="_Toc19871738"/>
      <w:bookmarkStart w:id="10955" w:name="_Toc36034075"/>
      <w:bookmarkStart w:id="10956" w:name="_Toc45132222"/>
      <w:bookmarkStart w:id="10957" w:name="_Toc49776507"/>
      <w:bookmarkStart w:id="10958" w:name="_Toc51747427"/>
      <w:bookmarkStart w:id="10959" w:name="_Toc66361006"/>
      <w:bookmarkStart w:id="10960" w:name="_Toc68105511"/>
      <w:bookmarkStart w:id="10961" w:name="_Toc74756143"/>
      <w:bookmarkStart w:id="10962" w:name="_Toc105675020"/>
      <w:bookmarkStart w:id="10963" w:name="_Toc130503090"/>
      <w:bookmarkStart w:id="10964" w:name="_Toc153625882"/>
      <w:bookmarkStart w:id="10965" w:name="_Toc185506119"/>
      <w:bookmarkStart w:id="10966" w:name="_Toc212046648"/>
      <w:r w:rsidRPr="000A0A5F">
        <w:t>5.1</w:t>
      </w:r>
      <w:r w:rsidRPr="000A0A5F">
        <w:rPr>
          <w:rFonts w:hint="eastAsia"/>
          <w:lang w:eastAsia="zh-CN"/>
        </w:rPr>
        <w:t>4</w:t>
      </w:r>
      <w:r w:rsidRPr="000A0A5F">
        <w:t>.2.2.3</w:t>
      </w:r>
      <w:r w:rsidRPr="000A0A5F">
        <w:tab/>
        <w:t xml:space="preserve">Enumeration: </w:t>
      </w:r>
      <w:bookmarkEnd w:id="10954"/>
      <w:r w:rsidRPr="000A0A5F">
        <w:t>UserPlane</w:t>
      </w:r>
      <w:r w:rsidRPr="000A0A5F">
        <w:rPr>
          <w:rFonts w:hint="eastAsia"/>
          <w:lang w:eastAsia="zh-CN"/>
        </w:rPr>
        <w:t>Event</w:t>
      </w:r>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lastRenderedPageBreak/>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30"/>
      </w:pPr>
      <w:bookmarkStart w:id="10967" w:name="_Toc11247881"/>
      <w:bookmarkStart w:id="10968" w:name="_Toc27045025"/>
      <w:bookmarkStart w:id="10969" w:name="_Toc36034076"/>
      <w:bookmarkStart w:id="10970" w:name="_Toc45132223"/>
      <w:bookmarkStart w:id="10971" w:name="_Toc49776508"/>
      <w:bookmarkStart w:id="10972" w:name="_Toc51747428"/>
      <w:bookmarkStart w:id="10973" w:name="_Toc66361007"/>
      <w:bookmarkStart w:id="10974" w:name="_Toc68105512"/>
      <w:bookmarkStart w:id="10975" w:name="_Toc74756144"/>
      <w:bookmarkStart w:id="10976" w:name="_Toc105675021"/>
      <w:bookmarkStart w:id="10977" w:name="_Toc130503091"/>
      <w:bookmarkStart w:id="10978" w:name="_Toc153625883"/>
      <w:bookmarkStart w:id="10979" w:name="_Toc185506120"/>
      <w:bookmarkStart w:id="10980" w:name="_Toc212046649"/>
      <w:r w:rsidRPr="000A0A5F">
        <w:t>5.14.3</w:t>
      </w:r>
      <w:r w:rsidRPr="000A0A5F">
        <w:tab/>
        <w:t>Resource structure</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6CF9EA20" w14:textId="77777777" w:rsidR="00CB0DD7" w:rsidRPr="000A0A5F" w:rsidRDefault="00CB0DD7">
      <w:pPr>
        <w:pStyle w:val="40"/>
      </w:pPr>
      <w:bookmarkStart w:id="10981" w:name="_Toc11247882"/>
      <w:bookmarkStart w:id="10982" w:name="_Toc27045026"/>
      <w:bookmarkStart w:id="10983" w:name="_Toc36034077"/>
      <w:bookmarkStart w:id="10984" w:name="_Toc45132224"/>
      <w:bookmarkStart w:id="10985" w:name="_Toc49776509"/>
      <w:bookmarkStart w:id="10986" w:name="_Toc51747429"/>
      <w:bookmarkStart w:id="10987" w:name="_Toc66361008"/>
      <w:bookmarkStart w:id="10988" w:name="_Toc68105513"/>
      <w:bookmarkStart w:id="10989" w:name="_Toc74756145"/>
      <w:bookmarkStart w:id="10990" w:name="_Toc105675022"/>
      <w:bookmarkStart w:id="10991" w:name="_Toc130503092"/>
      <w:bookmarkStart w:id="10992" w:name="_Toc153625884"/>
      <w:bookmarkStart w:id="10993" w:name="_Toc185506121"/>
      <w:bookmarkStart w:id="10994" w:name="_Toc212046650"/>
      <w:r w:rsidRPr="000A0A5F">
        <w:t>5.14.3.1</w:t>
      </w:r>
      <w:r w:rsidRPr="000A0A5F">
        <w:tab/>
        <w:t>General</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lastRenderedPageBreak/>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40"/>
      </w:pPr>
      <w:bookmarkStart w:id="10995" w:name="_Toc11247883"/>
      <w:bookmarkStart w:id="10996" w:name="_Toc27045027"/>
      <w:bookmarkStart w:id="10997" w:name="_Toc36034078"/>
      <w:bookmarkStart w:id="10998" w:name="_Toc45132225"/>
      <w:bookmarkStart w:id="10999" w:name="_Toc49776510"/>
      <w:bookmarkStart w:id="11000" w:name="_Toc51747430"/>
      <w:bookmarkStart w:id="11001" w:name="_Toc66361009"/>
      <w:bookmarkStart w:id="11002" w:name="_Toc68105514"/>
      <w:bookmarkStart w:id="11003" w:name="_Toc74756146"/>
      <w:bookmarkStart w:id="11004" w:name="_Toc105675023"/>
      <w:bookmarkStart w:id="11005" w:name="_Toc130503093"/>
      <w:bookmarkStart w:id="11006" w:name="_Toc153625885"/>
      <w:bookmarkStart w:id="11007" w:name="_Toc185506122"/>
      <w:bookmarkStart w:id="11008" w:name="_Toc212046651"/>
      <w:r w:rsidRPr="000A0A5F">
        <w:t>5.14.3.2</w:t>
      </w:r>
      <w:r w:rsidRPr="000A0A5F">
        <w:tab/>
        <w:t>Resource: AS Session with Required QoS subscriptions</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r w:rsidRPr="000A0A5F">
        <w:t xml:space="preserve"> </w:t>
      </w:r>
    </w:p>
    <w:p w14:paraId="11EFFB9F" w14:textId="77777777" w:rsidR="00CB0DD7" w:rsidRPr="000A0A5F" w:rsidRDefault="00CB0DD7" w:rsidP="00DA1808">
      <w:pPr>
        <w:pStyle w:val="50"/>
      </w:pPr>
      <w:bookmarkStart w:id="11009" w:name="_Toc11247884"/>
      <w:bookmarkStart w:id="11010" w:name="_Toc27045028"/>
      <w:bookmarkStart w:id="11011" w:name="_Toc36034079"/>
      <w:bookmarkStart w:id="11012" w:name="_Toc45132226"/>
      <w:bookmarkStart w:id="11013" w:name="_Toc49776511"/>
      <w:bookmarkStart w:id="11014" w:name="_Toc51747431"/>
      <w:bookmarkStart w:id="11015" w:name="_Toc66361010"/>
      <w:bookmarkStart w:id="11016" w:name="_Toc68105515"/>
      <w:bookmarkStart w:id="11017" w:name="_Toc74756147"/>
      <w:bookmarkStart w:id="11018" w:name="_Toc105675024"/>
      <w:bookmarkStart w:id="11019" w:name="_Toc130503094"/>
      <w:bookmarkStart w:id="11020" w:name="_Toc153625886"/>
      <w:bookmarkStart w:id="11021" w:name="_Toc185506123"/>
      <w:bookmarkStart w:id="11022" w:name="_Toc212046652"/>
      <w:r w:rsidRPr="000A0A5F">
        <w:t>5.14.3.2.1</w:t>
      </w:r>
      <w:r w:rsidRPr="000A0A5F">
        <w:tab/>
        <w:t>Introduction</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50"/>
      </w:pPr>
      <w:bookmarkStart w:id="11023" w:name="_Toc11247885"/>
      <w:bookmarkStart w:id="11024" w:name="_Toc27045029"/>
      <w:bookmarkStart w:id="11025" w:name="_Toc36034080"/>
      <w:bookmarkStart w:id="11026" w:name="_Toc45132227"/>
      <w:bookmarkStart w:id="11027" w:name="_Toc49776512"/>
      <w:bookmarkStart w:id="11028" w:name="_Toc51747432"/>
      <w:bookmarkStart w:id="11029" w:name="_Toc66361011"/>
      <w:bookmarkStart w:id="11030" w:name="_Toc68105516"/>
      <w:bookmarkStart w:id="11031" w:name="_Toc74756148"/>
      <w:bookmarkStart w:id="11032" w:name="_Toc105675025"/>
      <w:bookmarkStart w:id="11033" w:name="_Toc130503095"/>
      <w:bookmarkStart w:id="11034" w:name="_Toc153625887"/>
      <w:bookmarkStart w:id="11035" w:name="_Toc185506124"/>
      <w:bookmarkStart w:id="11036" w:name="_Toc212046653"/>
      <w:r w:rsidRPr="000A0A5F">
        <w:t>5.14.3.2.2</w:t>
      </w:r>
      <w:r w:rsidRPr="000A0A5F">
        <w:tab/>
        <w:t>Resource definition</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50"/>
      </w:pPr>
      <w:bookmarkStart w:id="11037" w:name="_Toc11247886"/>
      <w:bookmarkStart w:id="11038" w:name="_Toc27045030"/>
      <w:bookmarkStart w:id="11039" w:name="_Toc36034081"/>
      <w:bookmarkStart w:id="11040" w:name="_Toc45132228"/>
      <w:bookmarkStart w:id="11041" w:name="_Toc49776513"/>
      <w:bookmarkStart w:id="11042" w:name="_Toc51747433"/>
      <w:bookmarkStart w:id="11043" w:name="_Toc66361012"/>
      <w:bookmarkStart w:id="11044" w:name="_Toc68105517"/>
      <w:bookmarkStart w:id="11045" w:name="_Toc74756149"/>
      <w:bookmarkStart w:id="11046" w:name="_Toc105675026"/>
      <w:bookmarkStart w:id="11047" w:name="_Toc130503096"/>
      <w:bookmarkStart w:id="11048" w:name="_Toc153625888"/>
      <w:bookmarkStart w:id="11049" w:name="_Toc185506125"/>
      <w:bookmarkStart w:id="11050" w:name="_Toc212046654"/>
      <w:r w:rsidRPr="000A0A5F">
        <w:t>5.14.3.2.3</w:t>
      </w:r>
      <w:r w:rsidRPr="000A0A5F">
        <w:tab/>
        <w:t>Resource methods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6C276EAB" w14:textId="77777777" w:rsidR="00CB0DD7" w:rsidRPr="000A0A5F" w:rsidRDefault="00CB0DD7">
      <w:pPr>
        <w:pStyle w:val="6"/>
      </w:pPr>
      <w:bookmarkStart w:id="11051" w:name="_Toc11247887"/>
      <w:bookmarkStart w:id="11052" w:name="_Toc27045031"/>
      <w:bookmarkStart w:id="11053" w:name="_Toc36034082"/>
      <w:bookmarkStart w:id="11054" w:name="_Toc45132229"/>
      <w:bookmarkStart w:id="11055" w:name="_Toc49776514"/>
      <w:bookmarkStart w:id="11056" w:name="_Toc51747434"/>
      <w:bookmarkStart w:id="11057" w:name="_Toc66361013"/>
      <w:bookmarkStart w:id="11058" w:name="_Toc68105518"/>
      <w:bookmarkStart w:id="11059" w:name="_Toc74756150"/>
      <w:bookmarkStart w:id="11060" w:name="_Toc105675027"/>
      <w:bookmarkStart w:id="11061" w:name="_Toc130503097"/>
      <w:bookmarkStart w:id="11062" w:name="_Toc153625889"/>
      <w:bookmarkStart w:id="11063" w:name="_Toc185506126"/>
      <w:bookmarkStart w:id="11064" w:name="_Toc212046655"/>
      <w:r w:rsidRPr="000A0A5F">
        <w:t>5.14.3.2.3.1</w:t>
      </w:r>
      <w:r w:rsidRPr="000A0A5F">
        <w:tab/>
        <w:t>GET</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pPr>
        <w:pStyle w:val="6"/>
      </w:pPr>
      <w:bookmarkStart w:id="11065" w:name="_Toc11247888"/>
      <w:bookmarkStart w:id="11066" w:name="_Toc27045032"/>
      <w:bookmarkStart w:id="11067" w:name="_Toc36034083"/>
      <w:bookmarkStart w:id="11068" w:name="_Toc45132230"/>
      <w:bookmarkStart w:id="11069" w:name="_Toc49776515"/>
      <w:bookmarkStart w:id="11070" w:name="_Toc51747435"/>
      <w:bookmarkStart w:id="11071" w:name="_Toc66361014"/>
      <w:bookmarkStart w:id="11072" w:name="_Toc68105519"/>
      <w:bookmarkStart w:id="11073" w:name="_Toc74756151"/>
      <w:bookmarkStart w:id="11074" w:name="_Toc105675028"/>
      <w:bookmarkStart w:id="11075" w:name="_Toc130503098"/>
      <w:bookmarkStart w:id="11076" w:name="_Toc153625890"/>
      <w:bookmarkStart w:id="11077" w:name="_Toc185506127"/>
      <w:bookmarkStart w:id="11078" w:name="_Toc212046656"/>
      <w:r w:rsidRPr="000A0A5F">
        <w:t>5.14.3.2.3.2</w:t>
      </w:r>
      <w:r w:rsidRPr="000A0A5F">
        <w:tab/>
        <w:t>PUT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pPr>
        <w:pStyle w:val="6"/>
      </w:pPr>
      <w:bookmarkStart w:id="11079" w:name="_Toc11247889"/>
      <w:bookmarkStart w:id="11080" w:name="_Toc27045033"/>
      <w:bookmarkStart w:id="11081" w:name="_Toc36034084"/>
      <w:bookmarkStart w:id="11082" w:name="_Toc45132231"/>
      <w:bookmarkStart w:id="11083" w:name="_Toc49776516"/>
      <w:bookmarkStart w:id="11084" w:name="_Toc51747436"/>
      <w:bookmarkStart w:id="11085" w:name="_Toc66361015"/>
      <w:bookmarkStart w:id="11086" w:name="_Toc68105520"/>
      <w:bookmarkStart w:id="11087" w:name="_Toc74756152"/>
      <w:bookmarkStart w:id="11088" w:name="_Toc105675029"/>
      <w:bookmarkStart w:id="11089" w:name="_Toc130503099"/>
      <w:bookmarkStart w:id="11090" w:name="_Toc153625891"/>
      <w:bookmarkStart w:id="11091" w:name="_Toc185506128"/>
      <w:bookmarkStart w:id="11092" w:name="_Toc212046657"/>
      <w:r w:rsidRPr="000A0A5F">
        <w:lastRenderedPageBreak/>
        <w:t>5.14.3.2.3.3</w:t>
      </w:r>
      <w:r w:rsidRPr="000A0A5F">
        <w:tab/>
        <w:t>PATCH</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pPr>
        <w:pStyle w:val="6"/>
      </w:pPr>
      <w:bookmarkStart w:id="11093" w:name="_Toc11247890"/>
      <w:bookmarkStart w:id="11094" w:name="_Toc27045034"/>
      <w:bookmarkStart w:id="11095" w:name="_Toc36034085"/>
      <w:bookmarkStart w:id="11096" w:name="_Toc45132232"/>
      <w:bookmarkStart w:id="11097" w:name="_Toc49776517"/>
      <w:bookmarkStart w:id="11098" w:name="_Toc51747437"/>
      <w:bookmarkStart w:id="11099" w:name="_Toc66361016"/>
      <w:bookmarkStart w:id="11100" w:name="_Toc68105521"/>
      <w:bookmarkStart w:id="11101" w:name="_Toc74756153"/>
      <w:bookmarkStart w:id="11102" w:name="_Toc105675030"/>
      <w:bookmarkStart w:id="11103" w:name="_Toc130503100"/>
      <w:bookmarkStart w:id="11104" w:name="_Toc153625892"/>
      <w:bookmarkStart w:id="11105" w:name="_Toc185506129"/>
      <w:bookmarkStart w:id="11106" w:name="_Toc212046658"/>
      <w:r w:rsidRPr="000A0A5F">
        <w:t>5.14.3.2.3.4</w:t>
      </w:r>
      <w:r w:rsidRPr="000A0A5F">
        <w:tab/>
        <w:t>POST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pPr>
        <w:pStyle w:val="6"/>
      </w:pPr>
      <w:bookmarkStart w:id="11107" w:name="_Toc11247891"/>
      <w:bookmarkStart w:id="11108" w:name="_Toc27045035"/>
      <w:bookmarkStart w:id="11109" w:name="_Toc36034086"/>
      <w:bookmarkStart w:id="11110" w:name="_Toc45132233"/>
      <w:bookmarkStart w:id="11111" w:name="_Toc49776518"/>
      <w:bookmarkStart w:id="11112" w:name="_Toc51747438"/>
      <w:bookmarkStart w:id="11113" w:name="_Toc66361017"/>
      <w:bookmarkStart w:id="11114" w:name="_Toc68105522"/>
      <w:bookmarkStart w:id="11115" w:name="_Toc74756154"/>
      <w:bookmarkStart w:id="11116" w:name="_Toc105675031"/>
      <w:bookmarkStart w:id="11117" w:name="_Toc130503101"/>
      <w:bookmarkStart w:id="11118" w:name="_Toc153625893"/>
      <w:bookmarkStart w:id="11119" w:name="_Toc185506130"/>
      <w:bookmarkStart w:id="11120" w:name="_Toc212046659"/>
      <w:r w:rsidRPr="000A0A5F">
        <w:t>5.14.3.2.3.5</w:t>
      </w:r>
      <w:r w:rsidRPr="000A0A5F">
        <w:tab/>
        <w:t>DELETE</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40"/>
      </w:pPr>
      <w:bookmarkStart w:id="11121" w:name="_Toc11247892"/>
      <w:bookmarkStart w:id="11122" w:name="_Toc27045036"/>
      <w:bookmarkStart w:id="11123" w:name="_Toc36034087"/>
      <w:bookmarkStart w:id="11124" w:name="_Toc45132234"/>
      <w:bookmarkStart w:id="11125" w:name="_Toc49776519"/>
      <w:bookmarkStart w:id="11126" w:name="_Toc51747439"/>
      <w:bookmarkStart w:id="11127" w:name="_Toc66361018"/>
      <w:bookmarkStart w:id="11128" w:name="_Toc68105523"/>
      <w:bookmarkStart w:id="11129" w:name="_Toc74756155"/>
      <w:bookmarkStart w:id="11130" w:name="_Toc105675032"/>
      <w:bookmarkStart w:id="11131" w:name="_Toc130503102"/>
      <w:bookmarkStart w:id="11132" w:name="_Toc153625894"/>
      <w:bookmarkStart w:id="11133" w:name="_Toc185506131"/>
      <w:bookmarkStart w:id="11134" w:name="_Toc212046660"/>
      <w:r w:rsidRPr="000A0A5F">
        <w:lastRenderedPageBreak/>
        <w:t>5.14.3.3</w:t>
      </w:r>
      <w:r w:rsidRPr="000A0A5F">
        <w:tab/>
        <w:t>Resource: Individual AS Session with Required QoS Subscription</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5944015" w14:textId="77777777" w:rsidR="00CB0DD7" w:rsidRPr="000A0A5F" w:rsidRDefault="00CB0DD7">
      <w:pPr>
        <w:pStyle w:val="50"/>
      </w:pPr>
      <w:bookmarkStart w:id="11135" w:name="_Toc11247893"/>
      <w:bookmarkStart w:id="11136" w:name="_Toc27045037"/>
      <w:bookmarkStart w:id="11137" w:name="_Toc36034088"/>
      <w:bookmarkStart w:id="11138" w:name="_Toc45132235"/>
      <w:bookmarkStart w:id="11139" w:name="_Toc49776520"/>
      <w:bookmarkStart w:id="11140" w:name="_Toc51747440"/>
      <w:bookmarkStart w:id="11141" w:name="_Toc66361019"/>
      <w:bookmarkStart w:id="11142" w:name="_Toc68105524"/>
      <w:bookmarkStart w:id="11143" w:name="_Toc74756156"/>
      <w:bookmarkStart w:id="11144" w:name="_Toc105675033"/>
      <w:bookmarkStart w:id="11145" w:name="_Toc130503103"/>
      <w:bookmarkStart w:id="11146" w:name="_Toc153625895"/>
      <w:bookmarkStart w:id="11147" w:name="_Toc185506132"/>
      <w:bookmarkStart w:id="11148" w:name="_Toc212046661"/>
      <w:r w:rsidRPr="000A0A5F">
        <w:t>5.14.3.3.1</w:t>
      </w:r>
      <w:r w:rsidRPr="000A0A5F">
        <w:tab/>
        <w:t>Introduction</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50"/>
      </w:pPr>
      <w:bookmarkStart w:id="11149" w:name="_Toc11247894"/>
      <w:bookmarkStart w:id="11150" w:name="_Toc27045038"/>
      <w:bookmarkStart w:id="11151" w:name="_Toc36034089"/>
      <w:bookmarkStart w:id="11152" w:name="_Toc45132236"/>
      <w:bookmarkStart w:id="11153" w:name="_Toc49776521"/>
      <w:bookmarkStart w:id="11154" w:name="_Toc51747441"/>
      <w:bookmarkStart w:id="11155" w:name="_Toc66361020"/>
      <w:bookmarkStart w:id="11156" w:name="_Toc68105525"/>
      <w:bookmarkStart w:id="11157" w:name="_Toc74756157"/>
      <w:bookmarkStart w:id="11158" w:name="_Toc105675034"/>
      <w:bookmarkStart w:id="11159" w:name="_Toc130503104"/>
      <w:bookmarkStart w:id="11160" w:name="_Toc153625896"/>
      <w:bookmarkStart w:id="11161" w:name="_Toc185506133"/>
      <w:bookmarkStart w:id="11162" w:name="_Toc212046662"/>
      <w:r w:rsidRPr="000A0A5F">
        <w:t>5.14.3.3.2</w:t>
      </w:r>
      <w:r w:rsidRPr="000A0A5F">
        <w:tab/>
        <w:t>Resource definition</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50"/>
        <w:spacing w:before="180"/>
      </w:pPr>
      <w:bookmarkStart w:id="11163" w:name="_Toc11247895"/>
      <w:bookmarkStart w:id="11164" w:name="_Toc27045039"/>
      <w:bookmarkStart w:id="11165" w:name="_Toc36034090"/>
      <w:bookmarkStart w:id="11166" w:name="_Toc45132237"/>
      <w:bookmarkStart w:id="11167" w:name="_Toc49776522"/>
      <w:bookmarkStart w:id="11168" w:name="_Toc51747442"/>
      <w:bookmarkStart w:id="11169" w:name="_Toc66361021"/>
      <w:bookmarkStart w:id="11170" w:name="_Toc68105526"/>
      <w:bookmarkStart w:id="11171" w:name="_Toc74756158"/>
      <w:bookmarkStart w:id="11172" w:name="_Toc105675035"/>
      <w:bookmarkStart w:id="11173" w:name="_Toc130503105"/>
      <w:bookmarkStart w:id="11174" w:name="_Toc153625897"/>
      <w:bookmarkStart w:id="11175" w:name="_Toc185506134"/>
      <w:bookmarkStart w:id="11176" w:name="_Toc212046663"/>
      <w:r w:rsidRPr="000A0A5F">
        <w:t>5.14.3.3.3</w:t>
      </w:r>
      <w:r w:rsidRPr="000A0A5F">
        <w:tab/>
        <w:t>Resource methods</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37252616" w14:textId="77777777" w:rsidR="00CB0DD7" w:rsidRPr="000A0A5F" w:rsidRDefault="00CB0DD7">
      <w:pPr>
        <w:pStyle w:val="6"/>
      </w:pPr>
      <w:bookmarkStart w:id="11177" w:name="_Toc11247896"/>
      <w:bookmarkStart w:id="11178" w:name="_Toc27045040"/>
      <w:bookmarkStart w:id="11179" w:name="_Toc36034091"/>
      <w:bookmarkStart w:id="11180" w:name="_Toc45132238"/>
      <w:bookmarkStart w:id="11181" w:name="_Toc49776523"/>
      <w:bookmarkStart w:id="11182" w:name="_Toc51747443"/>
      <w:bookmarkStart w:id="11183" w:name="_Toc66361022"/>
      <w:bookmarkStart w:id="11184" w:name="_Toc68105527"/>
      <w:bookmarkStart w:id="11185" w:name="_Toc74756159"/>
      <w:bookmarkStart w:id="11186" w:name="_Toc105675036"/>
      <w:bookmarkStart w:id="11187" w:name="_Toc130503106"/>
      <w:bookmarkStart w:id="11188" w:name="_Toc153625898"/>
      <w:bookmarkStart w:id="11189" w:name="_Toc185506135"/>
      <w:bookmarkStart w:id="11190" w:name="_Toc212046664"/>
      <w:r w:rsidRPr="000A0A5F">
        <w:t>5.14.3.3.3.1</w:t>
      </w:r>
      <w:r w:rsidRPr="000A0A5F">
        <w:tab/>
        <w:t>GET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pPr>
        <w:pStyle w:val="6"/>
      </w:pPr>
      <w:bookmarkStart w:id="11191" w:name="_Toc11247897"/>
      <w:bookmarkStart w:id="11192" w:name="_Toc27045041"/>
      <w:bookmarkStart w:id="11193" w:name="_Toc36034092"/>
      <w:bookmarkStart w:id="11194" w:name="_Toc45132239"/>
      <w:bookmarkStart w:id="11195" w:name="_Toc49776524"/>
      <w:bookmarkStart w:id="11196" w:name="_Toc51747444"/>
      <w:bookmarkStart w:id="11197" w:name="_Toc66361023"/>
      <w:bookmarkStart w:id="11198" w:name="_Toc68105528"/>
      <w:bookmarkStart w:id="11199" w:name="_Toc74756160"/>
      <w:bookmarkStart w:id="11200" w:name="_Toc105675037"/>
      <w:bookmarkStart w:id="11201" w:name="_Toc130503107"/>
      <w:bookmarkStart w:id="11202" w:name="_Toc153625899"/>
      <w:bookmarkStart w:id="11203" w:name="_Toc185506136"/>
      <w:bookmarkStart w:id="11204" w:name="_Toc212046665"/>
      <w:r w:rsidRPr="000A0A5F">
        <w:t>5.14.3.3.3.2</w:t>
      </w:r>
      <w:r w:rsidRPr="000A0A5F">
        <w:tab/>
        <w:t>PUT</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pPr>
        <w:pStyle w:val="6"/>
      </w:pPr>
      <w:bookmarkStart w:id="11205" w:name="_Toc11247898"/>
      <w:bookmarkStart w:id="11206" w:name="_Toc27045042"/>
      <w:bookmarkStart w:id="11207" w:name="_Toc36034093"/>
      <w:bookmarkStart w:id="11208" w:name="_Toc45132240"/>
      <w:bookmarkStart w:id="11209" w:name="_Toc49776525"/>
      <w:bookmarkStart w:id="11210" w:name="_Toc51747445"/>
      <w:bookmarkStart w:id="11211" w:name="_Toc66361024"/>
      <w:bookmarkStart w:id="11212" w:name="_Toc68105529"/>
      <w:bookmarkStart w:id="11213" w:name="_Toc74756161"/>
      <w:bookmarkStart w:id="11214" w:name="_Toc105675038"/>
      <w:bookmarkStart w:id="11215" w:name="_Toc130503108"/>
      <w:bookmarkStart w:id="11216" w:name="_Toc153625900"/>
      <w:bookmarkStart w:id="11217" w:name="_Toc185506137"/>
      <w:bookmarkStart w:id="11218" w:name="_Toc212046666"/>
      <w:r w:rsidRPr="000A0A5F">
        <w:t>5.14.3.3.3.3</w:t>
      </w:r>
      <w:r w:rsidRPr="000A0A5F">
        <w:tab/>
        <w:t>PATCH</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pPr>
        <w:pStyle w:val="6"/>
      </w:pPr>
      <w:bookmarkStart w:id="11219" w:name="_Toc11247899"/>
      <w:bookmarkStart w:id="11220" w:name="_Toc27045043"/>
      <w:bookmarkStart w:id="11221" w:name="_Toc36034094"/>
      <w:bookmarkStart w:id="11222" w:name="_Toc45132241"/>
      <w:bookmarkStart w:id="11223" w:name="_Toc49776526"/>
      <w:bookmarkStart w:id="11224" w:name="_Toc51747446"/>
      <w:bookmarkStart w:id="11225" w:name="_Toc66361025"/>
      <w:bookmarkStart w:id="11226" w:name="_Toc68105530"/>
      <w:bookmarkStart w:id="11227" w:name="_Toc74756162"/>
      <w:bookmarkStart w:id="11228" w:name="_Toc105675039"/>
      <w:bookmarkStart w:id="11229" w:name="_Toc130503109"/>
      <w:bookmarkStart w:id="11230" w:name="_Toc153625901"/>
      <w:bookmarkStart w:id="11231" w:name="_Toc185506138"/>
      <w:bookmarkStart w:id="11232" w:name="_Toc212046667"/>
      <w:r w:rsidRPr="000A0A5F">
        <w:t>5.14.3.3.3.4</w:t>
      </w:r>
      <w:r w:rsidRPr="000A0A5F">
        <w:tab/>
        <w:t>POST</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pPr>
        <w:pStyle w:val="6"/>
        <w:spacing w:before="180"/>
      </w:pPr>
      <w:bookmarkStart w:id="11233" w:name="_Toc11247900"/>
      <w:bookmarkStart w:id="11234" w:name="_Toc27045044"/>
      <w:bookmarkStart w:id="11235" w:name="_Toc36034095"/>
      <w:bookmarkStart w:id="11236" w:name="_Toc45132242"/>
      <w:bookmarkStart w:id="11237" w:name="_Toc49776527"/>
      <w:bookmarkStart w:id="11238" w:name="_Toc51747447"/>
      <w:bookmarkStart w:id="11239" w:name="_Toc66361026"/>
      <w:bookmarkStart w:id="11240" w:name="_Toc68105531"/>
      <w:bookmarkStart w:id="11241" w:name="_Toc74756163"/>
      <w:bookmarkStart w:id="11242" w:name="_Toc105675040"/>
      <w:bookmarkStart w:id="11243" w:name="_Toc130503110"/>
      <w:bookmarkStart w:id="11244" w:name="_Toc153625902"/>
      <w:bookmarkStart w:id="11245" w:name="_Toc185506139"/>
      <w:bookmarkStart w:id="11246" w:name="_Toc212046668"/>
      <w:r w:rsidRPr="000A0A5F">
        <w:t>5.14.3.3.3.5</w:t>
      </w:r>
      <w:r w:rsidRPr="000A0A5F">
        <w:tab/>
        <w:t>DELETE</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40"/>
      </w:pPr>
      <w:bookmarkStart w:id="11247" w:name="_Toc11247901"/>
      <w:bookmarkStart w:id="11248" w:name="_Toc27045045"/>
      <w:bookmarkStart w:id="11249" w:name="_Toc36034096"/>
      <w:bookmarkStart w:id="11250" w:name="_Toc45132243"/>
      <w:bookmarkStart w:id="11251" w:name="_Toc49776528"/>
      <w:bookmarkStart w:id="11252" w:name="_Toc51747448"/>
      <w:bookmarkStart w:id="11253" w:name="_Toc66361027"/>
      <w:bookmarkStart w:id="11254" w:name="_Toc68105532"/>
      <w:bookmarkStart w:id="11255" w:name="_Toc74756164"/>
      <w:bookmarkStart w:id="11256" w:name="_Toc105675041"/>
      <w:bookmarkStart w:id="11257" w:name="_Toc130503111"/>
      <w:bookmarkStart w:id="11258" w:name="_Toc153625903"/>
      <w:bookmarkStart w:id="11259" w:name="_Toc185506140"/>
      <w:bookmarkStart w:id="11260" w:name="_Toc212046669"/>
      <w:r w:rsidRPr="000A0A5F">
        <w:t>5.14.3.4</w:t>
      </w:r>
      <w:r w:rsidRPr="000A0A5F">
        <w:tab/>
        <w:t>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0F5CC113" w14:textId="77777777" w:rsidR="00CB0DD7" w:rsidRPr="000A0A5F" w:rsidRDefault="00CB0DD7">
      <w:pPr>
        <w:pStyle w:val="30"/>
      </w:pPr>
      <w:bookmarkStart w:id="11261" w:name="_Toc66361028"/>
      <w:bookmarkStart w:id="11262" w:name="_Toc68105533"/>
      <w:bookmarkStart w:id="11263" w:name="_Toc74756165"/>
      <w:bookmarkStart w:id="11264" w:name="_Toc105675042"/>
      <w:bookmarkStart w:id="11265" w:name="_Toc130503112"/>
      <w:bookmarkStart w:id="11266" w:name="_Toc153625904"/>
      <w:bookmarkStart w:id="11267" w:name="_Toc185506141"/>
      <w:bookmarkStart w:id="11268" w:name="_Toc212046670"/>
      <w:r w:rsidRPr="000A0A5F">
        <w:t>5.14.</w:t>
      </w:r>
      <w:r w:rsidR="000616DB" w:rsidRPr="000A0A5F">
        <w:t>3A</w:t>
      </w:r>
      <w:r w:rsidRPr="000A0A5F">
        <w:tab/>
        <w:t>Notifications</w:t>
      </w:r>
      <w:bookmarkEnd w:id="11261"/>
      <w:bookmarkEnd w:id="11262"/>
      <w:bookmarkEnd w:id="11263"/>
      <w:bookmarkEnd w:id="11264"/>
      <w:bookmarkEnd w:id="11265"/>
      <w:bookmarkEnd w:id="11266"/>
      <w:bookmarkEnd w:id="11267"/>
      <w:bookmarkEnd w:id="11268"/>
    </w:p>
    <w:p w14:paraId="7467B750" w14:textId="77777777" w:rsidR="00CB0DD7" w:rsidRPr="000A0A5F" w:rsidRDefault="00CB0DD7">
      <w:pPr>
        <w:pStyle w:val="40"/>
      </w:pPr>
      <w:bookmarkStart w:id="11269" w:name="_Toc66361029"/>
      <w:bookmarkStart w:id="11270" w:name="_Toc68105534"/>
      <w:bookmarkStart w:id="11271" w:name="_Toc74756166"/>
      <w:bookmarkStart w:id="11272" w:name="_Toc105675043"/>
      <w:bookmarkStart w:id="11273" w:name="_Toc130503113"/>
      <w:bookmarkStart w:id="11274" w:name="_Toc153625905"/>
      <w:bookmarkStart w:id="11275" w:name="_Toc185506142"/>
      <w:bookmarkStart w:id="11276" w:name="_Toc212046671"/>
      <w:r w:rsidRPr="000A0A5F">
        <w:t>5.14.</w:t>
      </w:r>
      <w:r w:rsidR="000616DB" w:rsidRPr="000A0A5F">
        <w:t>3A</w:t>
      </w:r>
      <w:r w:rsidRPr="000A0A5F">
        <w:t>.1</w:t>
      </w:r>
      <w:r w:rsidRPr="000A0A5F">
        <w:tab/>
        <w:t>General</w:t>
      </w:r>
      <w:bookmarkEnd w:id="11269"/>
      <w:bookmarkEnd w:id="11270"/>
      <w:bookmarkEnd w:id="11271"/>
      <w:bookmarkEnd w:id="11272"/>
      <w:bookmarkEnd w:id="11273"/>
      <w:bookmarkEnd w:id="11274"/>
      <w:bookmarkEnd w:id="11275"/>
      <w:bookmarkEnd w:id="1127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40"/>
      </w:pPr>
      <w:bookmarkStart w:id="11277" w:name="_Toc66361030"/>
      <w:bookmarkStart w:id="11278" w:name="_Toc68105535"/>
      <w:bookmarkStart w:id="11279" w:name="_Toc74756167"/>
      <w:bookmarkStart w:id="11280" w:name="_Toc105675044"/>
      <w:bookmarkStart w:id="11281" w:name="_Toc130503114"/>
      <w:bookmarkStart w:id="11282" w:name="_Toc153625906"/>
      <w:bookmarkStart w:id="11283" w:name="_Toc185506143"/>
      <w:bookmarkStart w:id="11284" w:name="_Toc212046672"/>
      <w:r w:rsidRPr="000A0A5F">
        <w:t>5.14.</w:t>
      </w:r>
      <w:r w:rsidR="00F040BC" w:rsidRPr="000A0A5F">
        <w:t>3A</w:t>
      </w:r>
      <w:r w:rsidRPr="000A0A5F">
        <w:t>.2</w:t>
      </w:r>
      <w:r w:rsidRPr="000A0A5F">
        <w:tab/>
        <w:t>Event Notification</w:t>
      </w:r>
      <w:bookmarkEnd w:id="11277"/>
      <w:bookmarkEnd w:id="11278"/>
      <w:bookmarkEnd w:id="11279"/>
      <w:bookmarkEnd w:id="11280"/>
      <w:bookmarkEnd w:id="11281"/>
      <w:bookmarkEnd w:id="11282"/>
      <w:bookmarkEnd w:id="11283"/>
      <w:bookmarkEnd w:id="11284"/>
    </w:p>
    <w:p w14:paraId="7B2D6DD9" w14:textId="77777777" w:rsidR="00CB0DD7" w:rsidRPr="000A0A5F" w:rsidRDefault="00CB0DD7">
      <w:pPr>
        <w:pStyle w:val="50"/>
        <w:rPr>
          <w:noProof/>
        </w:rPr>
      </w:pPr>
      <w:bookmarkStart w:id="11285" w:name="_Toc66361031"/>
      <w:bookmarkStart w:id="11286" w:name="_Toc68105536"/>
      <w:bookmarkStart w:id="11287" w:name="_Toc74756168"/>
      <w:bookmarkStart w:id="11288" w:name="_Toc105675045"/>
      <w:bookmarkStart w:id="11289" w:name="_Toc130503115"/>
      <w:bookmarkStart w:id="11290" w:name="_Toc153625907"/>
      <w:bookmarkStart w:id="11291" w:name="_Toc185506144"/>
      <w:bookmarkStart w:id="11292" w:name="_Toc212046673"/>
      <w:r w:rsidRPr="000A0A5F">
        <w:t>5.14.</w:t>
      </w:r>
      <w:r w:rsidR="00F040BC" w:rsidRPr="000A0A5F">
        <w:t>3A</w:t>
      </w:r>
      <w:r w:rsidRPr="000A0A5F">
        <w:t>.2</w:t>
      </w:r>
      <w:r w:rsidRPr="000A0A5F">
        <w:rPr>
          <w:noProof/>
        </w:rPr>
        <w:t>.1</w:t>
      </w:r>
      <w:r w:rsidRPr="000A0A5F">
        <w:rPr>
          <w:noProof/>
        </w:rPr>
        <w:tab/>
        <w:t>Description</w:t>
      </w:r>
      <w:bookmarkEnd w:id="11285"/>
      <w:bookmarkEnd w:id="11286"/>
      <w:bookmarkEnd w:id="11287"/>
      <w:bookmarkEnd w:id="11288"/>
      <w:bookmarkEnd w:id="11289"/>
      <w:bookmarkEnd w:id="11290"/>
      <w:bookmarkEnd w:id="11291"/>
      <w:bookmarkEnd w:id="1129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50"/>
        <w:rPr>
          <w:noProof/>
        </w:rPr>
      </w:pPr>
      <w:bookmarkStart w:id="11293" w:name="_Toc66361032"/>
      <w:bookmarkStart w:id="11294" w:name="_Toc68105537"/>
      <w:bookmarkStart w:id="11295" w:name="_Toc74756169"/>
      <w:bookmarkStart w:id="11296" w:name="_Toc105675046"/>
      <w:bookmarkStart w:id="11297" w:name="_Toc130503116"/>
      <w:bookmarkStart w:id="11298" w:name="_Toc153625908"/>
      <w:bookmarkStart w:id="11299" w:name="_Toc185506145"/>
      <w:bookmarkStart w:id="11300" w:name="_Toc212046674"/>
      <w:r w:rsidRPr="000A0A5F">
        <w:t>5.14.</w:t>
      </w:r>
      <w:r w:rsidR="00F040BC" w:rsidRPr="000A0A5F">
        <w:t>3A</w:t>
      </w:r>
      <w:r w:rsidRPr="000A0A5F">
        <w:t>.2</w:t>
      </w:r>
      <w:r w:rsidRPr="000A0A5F">
        <w:rPr>
          <w:noProof/>
        </w:rPr>
        <w:t>.2</w:t>
      </w:r>
      <w:r w:rsidRPr="000A0A5F">
        <w:rPr>
          <w:noProof/>
        </w:rPr>
        <w:tab/>
        <w:t>Target URI</w:t>
      </w:r>
      <w:bookmarkEnd w:id="11293"/>
      <w:bookmarkEnd w:id="11294"/>
      <w:bookmarkEnd w:id="11295"/>
      <w:bookmarkEnd w:id="11296"/>
      <w:bookmarkEnd w:id="11297"/>
      <w:bookmarkEnd w:id="11298"/>
      <w:bookmarkEnd w:id="11299"/>
      <w:bookmarkEnd w:id="1130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50"/>
        <w:rPr>
          <w:noProof/>
        </w:rPr>
      </w:pPr>
      <w:bookmarkStart w:id="11301" w:name="_Toc66361033"/>
      <w:bookmarkStart w:id="11302" w:name="_Toc68105538"/>
      <w:bookmarkStart w:id="11303" w:name="_Toc74756170"/>
      <w:bookmarkStart w:id="11304" w:name="_Toc105675047"/>
      <w:bookmarkStart w:id="11305" w:name="_Toc130503117"/>
      <w:bookmarkStart w:id="11306" w:name="_Toc153625909"/>
      <w:bookmarkStart w:id="11307" w:name="_Toc185506146"/>
      <w:bookmarkStart w:id="11308" w:name="_Toc212046675"/>
      <w:r w:rsidRPr="000A0A5F">
        <w:t>5.14.</w:t>
      </w:r>
      <w:r w:rsidR="00F040BC" w:rsidRPr="000A0A5F">
        <w:t>3A</w:t>
      </w:r>
      <w:r w:rsidRPr="000A0A5F">
        <w:t>.2</w:t>
      </w:r>
      <w:r w:rsidRPr="000A0A5F">
        <w:rPr>
          <w:noProof/>
        </w:rPr>
        <w:t>.3</w:t>
      </w:r>
      <w:r w:rsidRPr="000A0A5F">
        <w:rPr>
          <w:noProof/>
        </w:rPr>
        <w:tab/>
        <w:t>Standard Methods</w:t>
      </w:r>
      <w:bookmarkEnd w:id="11301"/>
      <w:bookmarkEnd w:id="11302"/>
      <w:bookmarkEnd w:id="11303"/>
      <w:bookmarkEnd w:id="11304"/>
      <w:bookmarkEnd w:id="11305"/>
      <w:bookmarkEnd w:id="11306"/>
      <w:bookmarkEnd w:id="11307"/>
      <w:bookmarkEnd w:id="11308"/>
    </w:p>
    <w:p w14:paraId="75539EC0" w14:textId="77777777" w:rsidR="00CB0DD7" w:rsidRPr="000A0A5F" w:rsidRDefault="00CB0DD7">
      <w:pPr>
        <w:pStyle w:val="6"/>
        <w:rPr>
          <w:noProof/>
        </w:rPr>
      </w:pPr>
      <w:bookmarkStart w:id="11309" w:name="_Toc66361034"/>
      <w:bookmarkStart w:id="11310" w:name="_Toc68105539"/>
      <w:bookmarkStart w:id="11311" w:name="_Toc74756171"/>
      <w:bookmarkStart w:id="11312" w:name="_Toc105675048"/>
      <w:bookmarkStart w:id="11313" w:name="_Toc130503118"/>
      <w:bookmarkStart w:id="11314" w:name="_Toc153625910"/>
      <w:bookmarkStart w:id="11315" w:name="_Toc185506147"/>
      <w:bookmarkStart w:id="11316" w:name="_Toc212046676"/>
      <w:r w:rsidRPr="000A0A5F">
        <w:t>5.14.</w:t>
      </w:r>
      <w:r w:rsidR="00F040BC" w:rsidRPr="000A0A5F">
        <w:t>3A</w:t>
      </w:r>
      <w:r w:rsidRPr="000A0A5F">
        <w:t>.2.3</w:t>
      </w:r>
      <w:r w:rsidRPr="000A0A5F">
        <w:rPr>
          <w:noProof/>
        </w:rPr>
        <w:t>.1</w:t>
      </w:r>
      <w:r w:rsidRPr="000A0A5F">
        <w:rPr>
          <w:noProof/>
        </w:rPr>
        <w:tab/>
      </w:r>
      <w:r w:rsidRPr="000A0A5F">
        <w:t>Notification via POST</w:t>
      </w:r>
      <w:bookmarkEnd w:id="11309"/>
      <w:bookmarkEnd w:id="11310"/>
      <w:bookmarkEnd w:id="11311"/>
      <w:bookmarkEnd w:id="11312"/>
      <w:bookmarkEnd w:id="11313"/>
      <w:bookmarkEnd w:id="11314"/>
      <w:bookmarkEnd w:id="11315"/>
      <w:bookmarkEnd w:id="1131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lastRenderedPageBreak/>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pPr>
        <w:pStyle w:val="6"/>
        <w:rPr>
          <w:noProof/>
        </w:rPr>
      </w:pPr>
      <w:bookmarkStart w:id="11317" w:name="_Toc66361035"/>
      <w:bookmarkStart w:id="11318" w:name="_Toc68105540"/>
      <w:bookmarkStart w:id="11319" w:name="_Toc74756172"/>
      <w:bookmarkStart w:id="11320" w:name="_Toc105675049"/>
      <w:bookmarkStart w:id="11321" w:name="_Toc130503119"/>
      <w:bookmarkStart w:id="11322" w:name="_Toc153625911"/>
      <w:bookmarkStart w:id="11323" w:name="_Toc185506148"/>
      <w:bookmarkStart w:id="11324" w:name="_Toc212046677"/>
      <w:r w:rsidRPr="000A0A5F">
        <w:t>5.14.</w:t>
      </w:r>
      <w:r w:rsidR="00F040BC" w:rsidRPr="000A0A5F">
        <w:t>3A</w:t>
      </w:r>
      <w:r w:rsidRPr="000A0A5F">
        <w:t>.2.3</w:t>
      </w:r>
      <w:r w:rsidRPr="000A0A5F">
        <w:rPr>
          <w:noProof/>
        </w:rPr>
        <w:t>.2</w:t>
      </w:r>
      <w:r w:rsidRPr="000A0A5F">
        <w:rPr>
          <w:noProof/>
        </w:rPr>
        <w:tab/>
      </w:r>
      <w:r w:rsidRPr="000A0A5F">
        <w:t>Notification via Websocket</w:t>
      </w:r>
      <w:bookmarkEnd w:id="11317"/>
      <w:bookmarkEnd w:id="11318"/>
      <w:bookmarkEnd w:id="11319"/>
      <w:bookmarkEnd w:id="11320"/>
      <w:bookmarkEnd w:id="11321"/>
      <w:bookmarkEnd w:id="11322"/>
      <w:bookmarkEnd w:id="11323"/>
      <w:bookmarkEnd w:id="1132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30"/>
      </w:pPr>
      <w:bookmarkStart w:id="11325" w:name="_Toc11247907"/>
      <w:bookmarkStart w:id="11326" w:name="_Toc27045051"/>
      <w:bookmarkStart w:id="11327" w:name="_Toc36034102"/>
      <w:bookmarkStart w:id="11328" w:name="_Toc45132249"/>
      <w:bookmarkStart w:id="11329" w:name="_Toc49776534"/>
      <w:bookmarkStart w:id="11330" w:name="_Toc51747454"/>
      <w:bookmarkStart w:id="11331" w:name="_Toc66361036"/>
      <w:bookmarkStart w:id="11332" w:name="_Toc68105541"/>
      <w:bookmarkStart w:id="11333" w:name="_Toc74756173"/>
      <w:bookmarkStart w:id="11334" w:name="_Toc105675050"/>
      <w:bookmarkStart w:id="11335" w:name="_Toc130503120"/>
      <w:bookmarkStart w:id="11336" w:name="_Toc153625912"/>
      <w:bookmarkStart w:id="11337" w:name="_Toc185506149"/>
      <w:bookmarkStart w:id="11338" w:name="_Toc212046678"/>
      <w:r w:rsidRPr="000A0A5F">
        <w:t>5.14.4</w:t>
      </w:r>
      <w:r w:rsidRPr="000A0A5F">
        <w:tab/>
        <w:t>Used Features</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等线" w:cs="Arial"/>
                <w:lang w:eastAsia="zh-CN"/>
              </w:rPr>
            </w:pPr>
            <w:r w:rsidRPr="000A0A5F">
              <w:rPr>
                <w:rFonts w:eastAsia="Malgun Gothic"/>
                <w:lang w:eastAsia="ja-JP"/>
              </w:rPr>
              <w:t>This feature may only be supported in 5G</w:t>
            </w:r>
            <w:r w:rsidRPr="007E0A1D">
              <w:rPr>
                <w:rFonts w:eastAsia="等线"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2EF6902B" w14:textId="77777777" w:rsidR="001F756B" w:rsidRPr="00374D41" w:rsidRDefault="001F756B" w:rsidP="001F756B">
            <w:pPr>
              <w:pStyle w:val="TAL"/>
              <w:rPr>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77777777"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 xml:space="preserve">bitrate </w:t>
            </w:r>
            <w:r w:rsidRPr="00A804CB">
              <w:rPr>
                <w:noProof/>
              </w:rPr>
              <w:t>rate</w:t>
            </w:r>
            <w:r>
              <w:t xml:space="preserv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30"/>
      </w:pPr>
      <w:bookmarkStart w:id="11339" w:name="_Toc130503121"/>
      <w:bookmarkStart w:id="11340" w:name="_Toc153625913"/>
      <w:bookmarkStart w:id="11341" w:name="_Toc185506150"/>
      <w:bookmarkStart w:id="11342" w:name="_Toc212046679"/>
      <w:r w:rsidRPr="000A0A5F">
        <w:t>5.14.5</w:t>
      </w:r>
      <w:r w:rsidRPr="000A0A5F">
        <w:tab/>
        <w:t>Error handling</w:t>
      </w:r>
      <w:bookmarkEnd w:id="11339"/>
      <w:bookmarkEnd w:id="11340"/>
      <w:bookmarkEnd w:id="11341"/>
      <w:bookmarkEnd w:id="11342"/>
    </w:p>
    <w:p w14:paraId="6B4BD8C8" w14:textId="77777777" w:rsidR="006D4DA5" w:rsidRPr="000A0A5F" w:rsidRDefault="006D4DA5" w:rsidP="006D4DA5">
      <w:pPr>
        <w:pStyle w:val="40"/>
      </w:pPr>
      <w:bookmarkStart w:id="11343" w:name="_Toc130503122"/>
      <w:bookmarkStart w:id="11344" w:name="_Toc153625914"/>
      <w:bookmarkStart w:id="11345" w:name="_Toc185506151"/>
      <w:bookmarkStart w:id="11346" w:name="_Toc212046680"/>
      <w:r w:rsidRPr="000A0A5F">
        <w:t>5.14.5.1</w:t>
      </w:r>
      <w:r w:rsidRPr="000A0A5F">
        <w:tab/>
        <w:t>General</w:t>
      </w:r>
      <w:bookmarkEnd w:id="11343"/>
      <w:bookmarkEnd w:id="11344"/>
      <w:bookmarkEnd w:id="11345"/>
      <w:bookmarkEnd w:id="11346"/>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40"/>
      </w:pPr>
      <w:bookmarkStart w:id="11347" w:name="_Toc130503123"/>
      <w:bookmarkStart w:id="11348" w:name="_Toc153625915"/>
      <w:bookmarkStart w:id="11349" w:name="_Toc185506152"/>
      <w:bookmarkStart w:id="11350" w:name="_Toc212046681"/>
      <w:r w:rsidRPr="000A0A5F">
        <w:t>5.14.5.2</w:t>
      </w:r>
      <w:r w:rsidRPr="000A0A5F">
        <w:tab/>
        <w:t>Protocol Errors</w:t>
      </w:r>
      <w:bookmarkEnd w:id="11347"/>
      <w:bookmarkEnd w:id="11348"/>
      <w:bookmarkEnd w:id="11349"/>
      <w:bookmarkEnd w:id="11350"/>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40"/>
      </w:pPr>
      <w:bookmarkStart w:id="11351" w:name="_Toc130503124"/>
      <w:bookmarkStart w:id="11352" w:name="_Toc153625916"/>
      <w:bookmarkStart w:id="11353" w:name="_Toc185506153"/>
      <w:bookmarkStart w:id="11354" w:name="_Toc212046682"/>
      <w:r w:rsidRPr="000A0A5F">
        <w:t>5.14.5.3</w:t>
      </w:r>
      <w:r w:rsidRPr="000A0A5F">
        <w:tab/>
        <w:t>Application Errors</w:t>
      </w:r>
      <w:bookmarkEnd w:id="11351"/>
      <w:bookmarkEnd w:id="11352"/>
      <w:bookmarkEnd w:id="11353"/>
      <w:bookmarkEnd w:id="11354"/>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355" w:name="_Hlk127820109"/>
            <w:r w:rsidRPr="000A0A5F">
              <w:rPr>
                <w:rFonts w:ascii="Arial" w:hAnsi="Arial"/>
                <w:sz w:val="18"/>
                <w:lang w:eastAsia="zh-CN"/>
              </w:rPr>
              <w:t>INVALID_SESSION_UPDATE</w:t>
            </w:r>
            <w:bookmarkEnd w:id="11355"/>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2"/>
      </w:pPr>
      <w:bookmarkStart w:id="11356" w:name="_Toc11247908"/>
      <w:bookmarkStart w:id="11357" w:name="_Toc27045052"/>
      <w:bookmarkStart w:id="11358" w:name="_Toc36034103"/>
      <w:bookmarkStart w:id="11359" w:name="_Toc45132250"/>
      <w:bookmarkStart w:id="11360" w:name="_Toc49776535"/>
      <w:bookmarkStart w:id="11361" w:name="_Toc51747455"/>
      <w:bookmarkStart w:id="11362" w:name="_Toc66361037"/>
      <w:bookmarkStart w:id="11363" w:name="_Toc68105542"/>
      <w:bookmarkStart w:id="11364" w:name="_Toc74756174"/>
      <w:bookmarkStart w:id="11365" w:name="_Toc105675051"/>
      <w:bookmarkStart w:id="11366" w:name="_Toc130503125"/>
      <w:bookmarkStart w:id="11367" w:name="_Toc153625917"/>
      <w:bookmarkStart w:id="11368" w:name="_Toc185506154"/>
      <w:bookmarkStart w:id="11369" w:name="_Toc212046683"/>
      <w:r w:rsidRPr="000A0A5F">
        <w:t>5.15</w:t>
      </w:r>
      <w:r w:rsidRPr="000A0A5F">
        <w:tab/>
        <w:t>MsisdnLessMoSms API</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74A68409" w14:textId="77777777" w:rsidR="00CB0DD7" w:rsidRPr="000A0A5F" w:rsidRDefault="00CB0DD7">
      <w:pPr>
        <w:pStyle w:val="30"/>
      </w:pPr>
      <w:bookmarkStart w:id="11370" w:name="_Toc11247909"/>
      <w:bookmarkStart w:id="11371" w:name="_Toc27045053"/>
      <w:bookmarkStart w:id="11372" w:name="_Toc36034104"/>
      <w:bookmarkStart w:id="11373" w:name="_Toc45132251"/>
      <w:bookmarkStart w:id="11374" w:name="_Toc49776536"/>
      <w:bookmarkStart w:id="11375" w:name="_Toc51747456"/>
      <w:bookmarkStart w:id="11376" w:name="_Toc66361038"/>
      <w:bookmarkStart w:id="11377" w:name="_Toc68105543"/>
      <w:bookmarkStart w:id="11378" w:name="_Toc74756175"/>
      <w:bookmarkStart w:id="11379" w:name="_Toc105675052"/>
      <w:bookmarkStart w:id="11380" w:name="_Toc130503126"/>
      <w:bookmarkStart w:id="11381" w:name="_Toc153625918"/>
      <w:bookmarkStart w:id="11382" w:name="_Toc185506155"/>
      <w:bookmarkStart w:id="11383" w:name="_Toc212046684"/>
      <w:r w:rsidRPr="000A0A5F">
        <w:t>5.15.1</w:t>
      </w:r>
      <w:r w:rsidRPr="000A0A5F">
        <w:tab/>
        <w:t>Overview</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30"/>
      </w:pPr>
      <w:bookmarkStart w:id="11384" w:name="_Toc11247910"/>
      <w:bookmarkStart w:id="11385" w:name="_Toc27045054"/>
      <w:bookmarkStart w:id="11386" w:name="_Toc36034105"/>
      <w:bookmarkStart w:id="11387" w:name="_Toc45132252"/>
      <w:bookmarkStart w:id="11388" w:name="_Toc49776537"/>
      <w:bookmarkStart w:id="11389" w:name="_Toc51747457"/>
      <w:bookmarkStart w:id="11390" w:name="_Toc66361039"/>
      <w:bookmarkStart w:id="11391" w:name="_Toc68105544"/>
      <w:bookmarkStart w:id="11392" w:name="_Toc74756176"/>
      <w:bookmarkStart w:id="11393" w:name="_Toc105675053"/>
      <w:bookmarkStart w:id="11394" w:name="_Toc130503127"/>
      <w:bookmarkStart w:id="11395" w:name="_Toc153625919"/>
      <w:bookmarkStart w:id="11396" w:name="_Toc185506156"/>
      <w:bookmarkStart w:id="11397" w:name="_Toc212046685"/>
      <w:r w:rsidRPr="000A0A5F">
        <w:t>5.15.2</w:t>
      </w:r>
      <w:r w:rsidRPr="000A0A5F">
        <w:tab/>
        <w:t>Data model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7ED07E7E" w14:textId="77777777" w:rsidR="00CB0DD7" w:rsidRPr="000A0A5F" w:rsidRDefault="00CB0DD7">
      <w:pPr>
        <w:pStyle w:val="40"/>
      </w:pPr>
      <w:bookmarkStart w:id="11398" w:name="_Toc11247911"/>
      <w:bookmarkStart w:id="11399" w:name="_Toc27045055"/>
      <w:bookmarkStart w:id="11400" w:name="_Toc36034106"/>
      <w:bookmarkStart w:id="11401" w:name="_Toc45132253"/>
      <w:bookmarkStart w:id="11402" w:name="_Toc49776538"/>
      <w:bookmarkStart w:id="11403" w:name="_Toc51747458"/>
      <w:bookmarkStart w:id="11404" w:name="_Toc66361040"/>
      <w:bookmarkStart w:id="11405" w:name="_Toc68105545"/>
      <w:bookmarkStart w:id="11406" w:name="_Toc74756177"/>
      <w:bookmarkStart w:id="11407" w:name="_Toc105675054"/>
      <w:bookmarkStart w:id="11408" w:name="_Toc130503128"/>
      <w:bookmarkStart w:id="11409" w:name="_Toc153625920"/>
      <w:bookmarkStart w:id="11410" w:name="_Toc185506157"/>
      <w:bookmarkStart w:id="11411" w:name="_Toc212046686"/>
      <w:r w:rsidRPr="000A0A5F">
        <w:t>5.15.2.1</w:t>
      </w:r>
      <w:r w:rsidRPr="000A0A5F">
        <w:tab/>
        <w:t>Notification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1F91A0A3" w14:textId="77777777" w:rsidR="00CB0DD7" w:rsidRPr="000A0A5F" w:rsidRDefault="00CB0DD7">
      <w:pPr>
        <w:pStyle w:val="50"/>
      </w:pPr>
      <w:bookmarkStart w:id="11412" w:name="_Toc11247912"/>
      <w:bookmarkStart w:id="11413" w:name="_Toc27045056"/>
      <w:bookmarkStart w:id="11414" w:name="_Toc36034107"/>
      <w:bookmarkStart w:id="11415" w:name="_Toc45132254"/>
      <w:bookmarkStart w:id="11416" w:name="_Toc49776539"/>
      <w:bookmarkStart w:id="11417" w:name="_Toc51747459"/>
      <w:bookmarkStart w:id="11418" w:name="_Toc66361041"/>
      <w:bookmarkStart w:id="11419" w:name="_Toc68105546"/>
      <w:bookmarkStart w:id="11420" w:name="_Toc74756178"/>
      <w:bookmarkStart w:id="11421" w:name="_Toc105675055"/>
      <w:bookmarkStart w:id="11422" w:name="_Toc130503129"/>
      <w:bookmarkStart w:id="11423" w:name="_Toc153625921"/>
      <w:bookmarkStart w:id="11424" w:name="_Toc185506158"/>
      <w:bookmarkStart w:id="11425" w:name="_Toc212046687"/>
      <w:r w:rsidRPr="000A0A5F">
        <w:t>5.15.2.1.1</w:t>
      </w:r>
      <w:r w:rsidRPr="000A0A5F">
        <w:tab/>
        <w:t>Introduction</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426" w:name="_Toc11247913"/>
      <w:bookmarkStart w:id="11427" w:name="_Toc27045057"/>
      <w:bookmarkStart w:id="11428" w:name="_Toc36034108"/>
      <w:bookmarkStart w:id="11429" w:name="_Toc45132255"/>
      <w:bookmarkStart w:id="11430" w:name="_Toc49776540"/>
      <w:bookmarkStart w:id="11431" w:name="_Toc51747460"/>
      <w:bookmarkStart w:id="11432" w:name="_Toc66361042"/>
      <w:bookmarkStart w:id="11433" w:name="_Toc68105547"/>
      <w:bookmarkStart w:id="11434"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50"/>
      </w:pPr>
      <w:bookmarkStart w:id="11435" w:name="_Toc105675056"/>
      <w:bookmarkStart w:id="11436" w:name="_Toc130503130"/>
      <w:bookmarkStart w:id="11437" w:name="_Toc153625922"/>
      <w:bookmarkStart w:id="11438" w:name="_Toc185506159"/>
      <w:bookmarkStart w:id="11439" w:name="_Toc212046688"/>
      <w:r w:rsidRPr="000A0A5F">
        <w:t>5.15.2.1.2</w:t>
      </w:r>
      <w:r w:rsidRPr="000A0A5F">
        <w:tab/>
        <w:t>Type: MsisdnLessMoSmsNotification</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50"/>
      </w:pPr>
      <w:bookmarkStart w:id="11440" w:name="_Toc11247914"/>
      <w:bookmarkStart w:id="11441" w:name="_Toc27045058"/>
      <w:bookmarkStart w:id="11442" w:name="_Toc36034109"/>
      <w:bookmarkStart w:id="11443" w:name="_Toc45132256"/>
      <w:bookmarkStart w:id="11444" w:name="_Toc49776541"/>
      <w:bookmarkStart w:id="11445" w:name="_Toc51747461"/>
      <w:bookmarkStart w:id="11446" w:name="_Toc66361043"/>
      <w:bookmarkStart w:id="11447" w:name="_Toc68105548"/>
      <w:bookmarkStart w:id="11448" w:name="_Toc74756180"/>
      <w:bookmarkStart w:id="11449" w:name="_Toc105675057"/>
      <w:bookmarkStart w:id="11450" w:name="_Toc130503131"/>
      <w:bookmarkStart w:id="11451" w:name="_Toc153625923"/>
      <w:bookmarkStart w:id="11452" w:name="_Toc185506160"/>
      <w:bookmarkStart w:id="11453" w:name="_Toc212046689"/>
      <w:r w:rsidRPr="000A0A5F">
        <w:t>5.15.2.1.3</w:t>
      </w:r>
      <w:r w:rsidRPr="000A0A5F">
        <w:tab/>
        <w:t>Type: MsisdnLessMoSmsNotificationReply</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30"/>
      </w:pPr>
      <w:bookmarkStart w:id="11454" w:name="_Toc11247915"/>
      <w:bookmarkStart w:id="11455" w:name="_Toc27045059"/>
      <w:bookmarkStart w:id="11456" w:name="_Toc36034110"/>
      <w:bookmarkStart w:id="11457" w:name="_Toc45132257"/>
      <w:bookmarkStart w:id="11458" w:name="_Toc49776542"/>
      <w:bookmarkStart w:id="11459" w:name="_Toc51747462"/>
      <w:bookmarkStart w:id="11460" w:name="_Toc66361044"/>
      <w:bookmarkStart w:id="11461" w:name="_Toc68105549"/>
      <w:bookmarkStart w:id="11462" w:name="_Toc74756181"/>
      <w:bookmarkStart w:id="11463" w:name="_Toc105675058"/>
      <w:bookmarkStart w:id="11464" w:name="_Toc130503132"/>
      <w:bookmarkStart w:id="11465" w:name="_Toc153625924"/>
      <w:bookmarkStart w:id="11466" w:name="_Toc185506161"/>
      <w:bookmarkStart w:id="11467" w:name="_Toc212046690"/>
      <w:r w:rsidRPr="000A0A5F">
        <w:t>5.15.3</w:t>
      </w:r>
      <w:r w:rsidRPr="000A0A5F">
        <w:tab/>
        <w:t>Resource structure</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6C3C0804" w14:textId="77777777" w:rsidR="00CB0DD7" w:rsidRPr="000A0A5F" w:rsidRDefault="00CB0DD7">
      <w:pPr>
        <w:pStyle w:val="40"/>
      </w:pPr>
      <w:bookmarkStart w:id="11468" w:name="_Toc11247916"/>
      <w:bookmarkStart w:id="11469" w:name="_Toc27045060"/>
      <w:bookmarkStart w:id="11470" w:name="_Toc36034111"/>
      <w:bookmarkStart w:id="11471" w:name="_Toc45132258"/>
      <w:bookmarkStart w:id="11472" w:name="_Toc49776543"/>
      <w:bookmarkStart w:id="11473" w:name="_Toc51747463"/>
      <w:bookmarkStart w:id="11474" w:name="_Toc66361045"/>
      <w:bookmarkStart w:id="11475" w:name="_Toc68105550"/>
      <w:bookmarkStart w:id="11476" w:name="_Toc74756182"/>
      <w:bookmarkStart w:id="11477" w:name="_Toc105675059"/>
      <w:bookmarkStart w:id="11478" w:name="_Toc130503133"/>
      <w:bookmarkStart w:id="11479" w:name="_Toc153625925"/>
      <w:bookmarkStart w:id="11480" w:name="_Toc185506162"/>
      <w:bookmarkStart w:id="11481" w:name="_Toc212046691"/>
      <w:r w:rsidRPr="000A0A5F">
        <w:t>5.15.3.1</w:t>
      </w:r>
      <w:r w:rsidRPr="000A0A5F">
        <w:tab/>
        <w:t>General</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482" w:name="_Hlk511949446"/>
            <w:r w:rsidRPr="000A0A5F">
              <w:rPr>
                <w:rFonts w:hint="eastAsia"/>
                <w:lang w:eastAsia="zh-CN"/>
              </w:rPr>
              <w:t>{notificationDestination</w:t>
            </w:r>
            <w:r w:rsidRPr="000A0A5F">
              <w:rPr>
                <w:lang w:eastAsia="zh-CN"/>
              </w:rPr>
              <w:t>}</w:t>
            </w:r>
            <w:bookmarkEnd w:id="11482"/>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40"/>
      </w:pPr>
      <w:bookmarkStart w:id="11483" w:name="_Toc11247917"/>
      <w:bookmarkStart w:id="11484" w:name="_Toc27045061"/>
      <w:bookmarkStart w:id="11485" w:name="_Toc36034112"/>
      <w:bookmarkStart w:id="11486" w:name="_Toc45132259"/>
      <w:bookmarkStart w:id="11487" w:name="_Toc49776544"/>
      <w:bookmarkStart w:id="11488" w:name="_Toc51747464"/>
      <w:bookmarkStart w:id="11489" w:name="_Toc66361046"/>
      <w:bookmarkStart w:id="11490" w:name="_Toc68105551"/>
      <w:bookmarkStart w:id="11491" w:name="_Toc74756183"/>
      <w:bookmarkStart w:id="11492" w:name="_Toc105675060"/>
      <w:bookmarkStart w:id="11493" w:name="_Toc130503134"/>
      <w:bookmarkStart w:id="11494" w:name="_Toc153625926"/>
      <w:bookmarkStart w:id="11495" w:name="_Toc185506163"/>
      <w:bookmarkStart w:id="11496" w:name="_Toc212046692"/>
      <w:r w:rsidRPr="000A0A5F">
        <w:t>5.15.3.2</w:t>
      </w:r>
      <w:r w:rsidRPr="000A0A5F">
        <w:tab/>
        <w:t>MSISDN-less MO SMS Notification</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FA1884F" w14:textId="77777777" w:rsidR="00CB0DD7" w:rsidRPr="000A0A5F" w:rsidRDefault="00CB0DD7">
      <w:pPr>
        <w:pStyle w:val="50"/>
      </w:pPr>
      <w:bookmarkStart w:id="11497" w:name="_Toc11247918"/>
      <w:bookmarkStart w:id="11498" w:name="_Toc27045062"/>
      <w:bookmarkStart w:id="11499" w:name="_Toc36034113"/>
      <w:bookmarkStart w:id="11500" w:name="_Toc45132260"/>
      <w:bookmarkStart w:id="11501" w:name="_Toc49776545"/>
      <w:bookmarkStart w:id="11502" w:name="_Toc51747465"/>
      <w:bookmarkStart w:id="11503" w:name="_Toc66361047"/>
      <w:bookmarkStart w:id="11504" w:name="_Toc68105552"/>
      <w:bookmarkStart w:id="11505" w:name="_Toc74756184"/>
      <w:bookmarkStart w:id="11506" w:name="_Toc105675061"/>
      <w:bookmarkStart w:id="11507" w:name="_Toc130503135"/>
      <w:bookmarkStart w:id="11508" w:name="_Toc153625927"/>
      <w:bookmarkStart w:id="11509" w:name="_Toc185506164"/>
      <w:bookmarkStart w:id="11510" w:name="_Toc212046693"/>
      <w:r w:rsidRPr="000A0A5F">
        <w:t>5.15.3.2.1</w:t>
      </w:r>
      <w:r w:rsidRPr="000A0A5F">
        <w:tab/>
        <w:t>Introduction</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50"/>
      </w:pPr>
      <w:bookmarkStart w:id="11511" w:name="_Toc11247919"/>
      <w:bookmarkStart w:id="11512" w:name="_Toc27045063"/>
      <w:bookmarkStart w:id="11513" w:name="_Toc36034114"/>
      <w:bookmarkStart w:id="11514" w:name="_Toc45132261"/>
      <w:bookmarkStart w:id="11515" w:name="_Toc49776546"/>
      <w:bookmarkStart w:id="11516" w:name="_Toc51747466"/>
      <w:bookmarkStart w:id="11517" w:name="_Toc66361048"/>
      <w:bookmarkStart w:id="11518" w:name="_Toc68105553"/>
      <w:bookmarkStart w:id="11519" w:name="_Toc74756185"/>
      <w:bookmarkStart w:id="11520" w:name="_Toc105675062"/>
      <w:bookmarkStart w:id="11521" w:name="_Toc130503136"/>
      <w:bookmarkStart w:id="11522" w:name="_Toc153625928"/>
      <w:bookmarkStart w:id="11523" w:name="_Toc185506165"/>
      <w:bookmarkStart w:id="11524" w:name="_Toc212046694"/>
      <w:r w:rsidRPr="000A0A5F">
        <w:t>5.15.3.2.2</w:t>
      </w:r>
      <w:r w:rsidRPr="000A0A5F">
        <w:tab/>
        <w:t>Resource definition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50"/>
      </w:pPr>
      <w:bookmarkStart w:id="11525" w:name="_Toc11247920"/>
      <w:bookmarkStart w:id="11526" w:name="_Toc27045064"/>
      <w:bookmarkStart w:id="11527" w:name="_Toc36034115"/>
      <w:bookmarkStart w:id="11528" w:name="_Toc45132262"/>
      <w:bookmarkStart w:id="11529" w:name="_Toc49776547"/>
      <w:bookmarkStart w:id="11530" w:name="_Toc51747467"/>
      <w:bookmarkStart w:id="11531" w:name="_Toc66361049"/>
      <w:bookmarkStart w:id="11532" w:name="_Toc68105554"/>
      <w:bookmarkStart w:id="11533" w:name="_Toc74756186"/>
      <w:bookmarkStart w:id="11534" w:name="_Toc105675063"/>
      <w:bookmarkStart w:id="11535" w:name="_Toc130503137"/>
      <w:bookmarkStart w:id="11536" w:name="_Toc153625929"/>
      <w:bookmarkStart w:id="11537" w:name="_Toc185506166"/>
      <w:bookmarkStart w:id="11538" w:name="_Toc212046695"/>
      <w:r w:rsidRPr="000A0A5F">
        <w:t>5.15.3.2.3</w:t>
      </w:r>
      <w:r w:rsidRPr="000A0A5F">
        <w:tab/>
        <w:t>Standard methods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7FEE3230" w14:textId="77777777" w:rsidR="00CB0DD7" w:rsidRPr="000A0A5F" w:rsidRDefault="00CB0DD7">
      <w:pPr>
        <w:pStyle w:val="6"/>
      </w:pPr>
      <w:bookmarkStart w:id="11539" w:name="_Toc11247921"/>
      <w:bookmarkStart w:id="11540" w:name="_Toc27045065"/>
      <w:bookmarkStart w:id="11541" w:name="_Toc36034116"/>
      <w:bookmarkStart w:id="11542" w:name="_Toc45132263"/>
      <w:bookmarkStart w:id="11543" w:name="_Toc49776548"/>
      <w:bookmarkStart w:id="11544" w:name="_Toc51747468"/>
      <w:bookmarkStart w:id="11545" w:name="_Toc66361050"/>
      <w:bookmarkStart w:id="11546" w:name="_Toc68105555"/>
      <w:bookmarkStart w:id="11547" w:name="_Toc74756187"/>
      <w:bookmarkStart w:id="11548" w:name="_Toc105675064"/>
      <w:bookmarkStart w:id="11549" w:name="_Toc130503138"/>
      <w:bookmarkStart w:id="11550" w:name="_Toc153625930"/>
      <w:bookmarkStart w:id="11551" w:name="_Toc185506167"/>
      <w:bookmarkStart w:id="11552" w:name="_Toc212046696"/>
      <w:r w:rsidRPr="000A0A5F">
        <w:t>5.15.3.2.3.1</w:t>
      </w:r>
      <w:r w:rsidRPr="000A0A5F">
        <w:tab/>
        <w:t>Notification via POST</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30"/>
      </w:pPr>
      <w:bookmarkStart w:id="11553" w:name="_Toc11247922"/>
      <w:bookmarkStart w:id="11554" w:name="_Toc27045066"/>
      <w:bookmarkStart w:id="11555" w:name="_Toc36034117"/>
      <w:bookmarkStart w:id="11556" w:name="_Toc45132264"/>
      <w:bookmarkStart w:id="11557" w:name="_Toc49776549"/>
      <w:bookmarkStart w:id="11558" w:name="_Toc51747469"/>
      <w:bookmarkStart w:id="11559" w:name="_Toc66361051"/>
      <w:bookmarkStart w:id="11560" w:name="_Toc68105556"/>
      <w:bookmarkStart w:id="11561" w:name="_Toc74756188"/>
      <w:bookmarkStart w:id="11562" w:name="_Toc105675065"/>
      <w:bookmarkStart w:id="11563" w:name="_Toc130503139"/>
      <w:bookmarkStart w:id="11564" w:name="_Toc153625931"/>
      <w:bookmarkStart w:id="11565" w:name="_Toc185506168"/>
      <w:bookmarkStart w:id="11566" w:name="_Toc212046697"/>
      <w:r w:rsidRPr="000A0A5F">
        <w:t>5.15.4</w:t>
      </w:r>
      <w:r w:rsidRPr="000A0A5F">
        <w:tab/>
        <w:t>Used Features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30"/>
      </w:pPr>
      <w:bookmarkStart w:id="11567" w:name="_Toc130503140"/>
      <w:bookmarkStart w:id="11568" w:name="_Toc153625932"/>
      <w:bookmarkStart w:id="11569" w:name="_Toc185506169"/>
      <w:bookmarkStart w:id="11570" w:name="_Toc212046698"/>
      <w:r w:rsidRPr="000A0A5F">
        <w:t>5.15.5</w:t>
      </w:r>
      <w:r w:rsidRPr="000A0A5F">
        <w:tab/>
        <w:t>Error handling</w:t>
      </w:r>
      <w:bookmarkEnd w:id="11567"/>
      <w:bookmarkEnd w:id="11568"/>
      <w:bookmarkEnd w:id="11569"/>
      <w:bookmarkEnd w:id="11570"/>
    </w:p>
    <w:p w14:paraId="08BC5E7D" w14:textId="77777777" w:rsidR="0046017D" w:rsidRPr="000A0A5F" w:rsidRDefault="0046017D" w:rsidP="0046017D">
      <w:pPr>
        <w:pStyle w:val="40"/>
      </w:pPr>
      <w:bookmarkStart w:id="11571" w:name="_Toc130503141"/>
      <w:bookmarkStart w:id="11572" w:name="_Toc153625933"/>
      <w:bookmarkStart w:id="11573" w:name="_Toc185506170"/>
      <w:bookmarkStart w:id="11574" w:name="_Toc212046699"/>
      <w:r w:rsidRPr="000A0A5F">
        <w:t>5.15.5.1</w:t>
      </w:r>
      <w:r w:rsidRPr="000A0A5F">
        <w:tab/>
        <w:t>General</w:t>
      </w:r>
      <w:bookmarkEnd w:id="11571"/>
      <w:bookmarkEnd w:id="11572"/>
      <w:bookmarkEnd w:id="11573"/>
      <w:bookmarkEnd w:id="11574"/>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40"/>
      </w:pPr>
      <w:bookmarkStart w:id="11575" w:name="_Toc130503142"/>
      <w:bookmarkStart w:id="11576" w:name="_Toc153625934"/>
      <w:bookmarkStart w:id="11577" w:name="_Toc185506171"/>
      <w:bookmarkStart w:id="11578" w:name="_Toc212046700"/>
      <w:r w:rsidRPr="000A0A5F">
        <w:lastRenderedPageBreak/>
        <w:t>5.15.5.2</w:t>
      </w:r>
      <w:r w:rsidRPr="000A0A5F">
        <w:tab/>
        <w:t>Protocol Errors</w:t>
      </w:r>
      <w:bookmarkEnd w:id="11575"/>
      <w:bookmarkEnd w:id="11576"/>
      <w:bookmarkEnd w:id="11577"/>
      <w:bookmarkEnd w:id="11578"/>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40"/>
      </w:pPr>
      <w:bookmarkStart w:id="11579" w:name="_Toc130503143"/>
      <w:bookmarkStart w:id="11580" w:name="_Toc153625935"/>
      <w:bookmarkStart w:id="11581" w:name="_Toc185506172"/>
      <w:bookmarkStart w:id="11582" w:name="_Toc212046701"/>
      <w:r w:rsidRPr="000A0A5F">
        <w:t>5.15.5.3</w:t>
      </w:r>
      <w:r w:rsidRPr="000A0A5F">
        <w:tab/>
        <w:t>Application Errors</w:t>
      </w:r>
      <w:bookmarkEnd w:id="11579"/>
      <w:bookmarkEnd w:id="11580"/>
      <w:bookmarkEnd w:id="11581"/>
      <w:bookmarkEnd w:id="11582"/>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2"/>
      </w:pPr>
      <w:bookmarkStart w:id="11583" w:name="_Toc9325601"/>
      <w:bookmarkStart w:id="11584" w:name="_Toc27045067"/>
      <w:bookmarkStart w:id="11585" w:name="_Toc36034118"/>
      <w:bookmarkStart w:id="11586" w:name="_Toc45132265"/>
      <w:bookmarkStart w:id="11587" w:name="_Toc49776550"/>
      <w:bookmarkStart w:id="11588" w:name="_Toc51747470"/>
      <w:bookmarkStart w:id="11589" w:name="_Toc66361052"/>
      <w:bookmarkStart w:id="11590" w:name="_Toc68105557"/>
      <w:bookmarkStart w:id="11591" w:name="_Toc74756189"/>
      <w:bookmarkStart w:id="11592" w:name="_Toc105675066"/>
      <w:bookmarkStart w:id="11593" w:name="_Toc130503144"/>
      <w:bookmarkStart w:id="11594" w:name="_Toc153625936"/>
      <w:bookmarkStart w:id="11595" w:name="_Toc185506173"/>
      <w:bookmarkStart w:id="11596" w:name="_Toc212046702"/>
      <w:r w:rsidRPr="000A0A5F">
        <w:t>5.16</w:t>
      </w:r>
      <w:r w:rsidRPr="000A0A5F">
        <w:tab/>
        <w:t>RacsParameterProvisioning API</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41F18147" w14:textId="77777777" w:rsidR="00CB0DD7" w:rsidRPr="000A0A5F" w:rsidRDefault="00CB0DD7">
      <w:pPr>
        <w:pStyle w:val="30"/>
      </w:pPr>
      <w:bookmarkStart w:id="11597" w:name="_Toc9325602"/>
      <w:bookmarkStart w:id="11598" w:name="_Toc27045068"/>
      <w:bookmarkStart w:id="11599" w:name="_Toc36034119"/>
      <w:bookmarkStart w:id="11600" w:name="_Toc45132266"/>
      <w:bookmarkStart w:id="11601" w:name="_Toc49776551"/>
      <w:bookmarkStart w:id="11602" w:name="_Toc51747471"/>
      <w:bookmarkStart w:id="11603" w:name="_Toc66361053"/>
      <w:bookmarkStart w:id="11604" w:name="_Toc68105558"/>
      <w:bookmarkStart w:id="11605" w:name="_Toc74756190"/>
      <w:bookmarkStart w:id="11606" w:name="_Toc105675067"/>
      <w:bookmarkStart w:id="11607" w:name="_Toc130503145"/>
      <w:bookmarkStart w:id="11608" w:name="_Toc153625937"/>
      <w:bookmarkStart w:id="11609" w:name="_Toc185506174"/>
      <w:bookmarkStart w:id="11610" w:name="_Toc212046703"/>
      <w:r w:rsidRPr="000A0A5F">
        <w:t>5.16.1</w:t>
      </w:r>
      <w:r w:rsidRPr="000A0A5F">
        <w:tab/>
        <w:t>Overview</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30"/>
      </w:pPr>
      <w:bookmarkStart w:id="11611" w:name="_Toc9325603"/>
      <w:bookmarkStart w:id="11612" w:name="_Toc27045069"/>
      <w:bookmarkStart w:id="11613" w:name="_Toc36034120"/>
      <w:bookmarkStart w:id="11614" w:name="_Toc45132267"/>
      <w:bookmarkStart w:id="11615" w:name="_Toc49776552"/>
      <w:bookmarkStart w:id="11616" w:name="_Toc51747472"/>
      <w:bookmarkStart w:id="11617" w:name="_Toc66361054"/>
      <w:bookmarkStart w:id="11618" w:name="_Toc68105559"/>
      <w:bookmarkStart w:id="11619" w:name="_Toc74756191"/>
      <w:bookmarkStart w:id="11620" w:name="_Toc105675068"/>
      <w:bookmarkStart w:id="11621" w:name="_Toc130503146"/>
      <w:bookmarkStart w:id="11622" w:name="_Toc153625938"/>
      <w:bookmarkStart w:id="11623" w:name="_Toc185506175"/>
      <w:bookmarkStart w:id="11624" w:name="_Toc212046704"/>
      <w:r w:rsidRPr="000A0A5F">
        <w:t>5.16.2</w:t>
      </w:r>
      <w:r w:rsidRPr="000A0A5F">
        <w:tab/>
        <w:t>Data model</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BF7B0A6" w14:textId="77777777" w:rsidR="00CB0DD7" w:rsidRPr="000A0A5F" w:rsidRDefault="00CB0DD7">
      <w:pPr>
        <w:pStyle w:val="40"/>
      </w:pPr>
      <w:bookmarkStart w:id="11625" w:name="_Toc27045070"/>
      <w:bookmarkStart w:id="11626" w:name="_Toc36034121"/>
      <w:bookmarkStart w:id="11627" w:name="_Toc45132268"/>
      <w:bookmarkStart w:id="11628" w:name="_Toc49776553"/>
      <w:bookmarkStart w:id="11629" w:name="_Toc51747473"/>
      <w:bookmarkStart w:id="11630" w:name="_Toc66361055"/>
      <w:bookmarkStart w:id="11631" w:name="_Toc68105560"/>
      <w:bookmarkStart w:id="11632" w:name="_Toc74756192"/>
      <w:bookmarkStart w:id="11633" w:name="_Toc105675069"/>
      <w:bookmarkStart w:id="11634" w:name="_Toc130503147"/>
      <w:bookmarkStart w:id="11635" w:name="_Toc153625939"/>
      <w:bookmarkStart w:id="11636" w:name="_Toc185506176"/>
      <w:bookmarkStart w:id="11637" w:name="_Toc212046705"/>
      <w:r w:rsidRPr="000A0A5F">
        <w:t>5.16.2.1</w:t>
      </w:r>
      <w:r w:rsidRPr="000A0A5F">
        <w:tab/>
        <w:t>Resource data types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2840A367" w14:textId="77777777" w:rsidR="00CB0DD7" w:rsidRPr="000A0A5F" w:rsidRDefault="00CB0DD7">
      <w:pPr>
        <w:pStyle w:val="50"/>
      </w:pPr>
      <w:bookmarkStart w:id="11638" w:name="_Toc27045071"/>
      <w:bookmarkStart w:id="11639" w:name="_Toc36034122"/>
      <w:bookmarkStart w:id="11640" w:name="_Toc45132269"/>
      <w:bookmarkStart w:id="11641" w:name="_Toc49776554"/>
      <w:bookmarkStart w:id="11642" w:name="_Toc51747474"/>
      <w:bookmarkStart w:id="11643" w:name="_Toc66361056"/>
      <w:bookmarkStart w:id="11644" w:name="_Toc68105561"/>
      <w:bookmarkStart w:id="11645" w:name="_Toc74756193"/>
      <w:bookmarkStart w:id="11646" w:name="_Toc105675070"/>
      <w:bookmarkStart w:id="11647" w:name="_Toc130503148"/>
      <w:bookmarkStart w:id="11648" w:name="_Toc153625940"/>
      <w:bookmarkStart w:id="11649" w:name="_Toc185506177"/>
      <w:bookmarkStart w:id="11650" w:name="_Toc212046706"/>
      <w:r w:rsidRPr="000A0A5F">
        <w:t>5.16.2.1.1</w:t>
      </w:r>
      <w:r w:rsidRPr="000A0A5F">
        <w:tab/>
        <w:t>Introduction</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651" w:name="_Toc27045072"/>
      <w:bookmarkStart w:id="11652" w:name="_Toc36034123"/>
      <w:bookmarkStart w:id="11653" w:name="_Toc45132270"/>
      <w:bookmarkStart w:id="11654" w:name="_Toc49776555"/>
      <w:bookmarkStart w:id="11655" w:name="_Toc51747475"/>
      <w:bookmarkStart w:id="11656" w:name="_Toc66361057"/>
      <w:bookmarkStart w:id="11657" w:name="_Toc68105562"/>
      <w:bookmarkStart w:id="11658"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50"/>
      </w:pPr>
      <w:bookmarkStart w:id="11659" w:name="_Toc105675071"/>
      <w:bookmarkStart w:id="11660" w:name="_Toc130503149"/>
      <w:bookmarkStart w:id="11661" w:name="_Toc153625941"/>
      <w:bookmarkStart w:id="11662" w:name="_Toc185506178"/>
      <w:bookmarkStart w:id="11663" w:name="_Toc212046707"/>
      <w:r w:rsidRPr="000A0A5F">
        <w:t>5.16.2.1.2</w:t>
      </w:r>
      <w:r w:rsidRPr="000A0A5F">
        <w:tab/>
        <w:t>Type: RacsProvisioningData</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CB0DD7" w:rsidRPr="000A0A5F" w14:paraId="3C081C36" w14:textId="77777777" w:rsidTr="00FF0AF8">
        <w:trPr>
          <w:jc w:val="center"/>
        </w:trPr>
        <w:tc>
          <w:tcPr>
            <w:tcW w:w="1659" w:type="dxa"/>
            <w:hideMark/>
          </w:tcPr>
          <w:p w14:paraId="4914BA01" w14:textId="77777777" w:rsidR="00CB0DD7" w:rsidRPr="000A0A5F" w:rsidRDefault="00CB0DD7">
            <w:pPr>
              <w:pStyle w:val="TAL"/>
              <w:rPr>
                <w:rFonts w:eastAsia="Times New Roman"/>
              </w:rPr>
            </w:pPr>
            <w:r w:rsidRPr="000A0A5F">
              <w:t>supportedFeatures</w:t>
            </w:r>
          </w:p>
        </w:tc>
        <w:tc>
          <w:tcPr>
            <w:tcW w:w="1134" w:type="dxa"/>
            <w:hideMark/>
          </w:tcPr>
          <w:p w14:paraId="3B3092F4" w14:textId="77777777" w:rsidR="00CB0DD7" w:rsidRPr="000A0A5F" w:rsidRDefault="00CB0DD7">
            <w:pPr>
              <w:pStyle w:val="TAL"/>
              <w:rPr>
                <w:rFonts w:eastAsia="Times New Roman"/>
              </w:rPr>
            </w:pPr>
            <w:r w:rsidRPr="000A0A5F">
              <w:t>SupportedFeatures</w:t>
            </w:r>
          </w:p>
        </w:tc>
        <w:tc>
          <w:tcPr>
            <w:tcW w:w="1134" w:type="dxa"/>
            <w:hideMark/>
          </w:tcPr>
          <w:p w14:paraId="51826545" w14:textId="77777777" w:rsidR="00CB0DD7" w:rsidRPr="000A0A5F" w:rsidRDefault="00CB0DD7">
            <w:pPr>
              <w:pStyle w:val="TAC"/>
              <w:jc w:val="left"/>
              <w:rPr>
                <w:rFonts w:eastAsia="Times New Roman"/>
              </w:rPr>
            </w:pPr>
            <w:r w:rsidRPr="000A0A5F">
              <w:t>0..1</w:t>
            </w:r>
          </w:p>
        </w:tc>
        <w:tc>
          <w:tcPr>
            <w:tcW w:w="4393" w:type="dxa"/>
            <w:hideMark/>
          </w:tcPr>
          <w:p w14:paraId="1273DE9D" w14:textId="77777777" w:rsidR="00CB0DD7" w:rsidRPr="000A0A5F" w:rsidRDefault="00CB0DD7">
            <w:pPr>
              <w:pStyle w:val="TAL"/>
            </w:pPr>
            <w:r w:rsidRPr="000A0A5F">
              <w:t>Used to negotiate the supported optional features of the API as described in clause 5.2.7.</w:t>
            </w:r>
          </w:p>
          <w:p w14:paraId="022FD8A6"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35" w:type="dxa"/>
          </w:tcPr>
          <w:p w14:paraId="009700D8" w14:textId="77777777" w:rsidR="00CB0DD7" w:rsidRPr="000A0A5F" w:rsidRDefault="00CB0DD7">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50"/>
      </w:pPr>
      <w:bookmarkStart w:id="11664" w:name="_Toc27045073"/>
      <w:bookmarkStart w:id="11665" w:name="_Toc36034124"/>
      <w:bookmarkStart w:id="11666" w:name="_Toc45132271"/>
      <w:bookmarkStart w:id="11667" w:name="_Toc49776556"/>
      <w:bookmarkStart w:id="11668" w:name="_Toc51747476"/>
      <w:bookmarkStart w:id="11669" w:name="_Toc66361058"/>
      <w:bookmarkStart w:id="11670" w:name="_Toc68105563"/>
      <w:bookmarkStart w:id="11671" w:name="_Toc74756195"/>
      <w:bookmarkStart w:id="11672" w:name="_Toc105675072"/>
      <w:bookmarkStart w:id="11673" w:name="_Toc130503150"/>
      <w:bookmarkStart w:id="11674" w:name="_Toc153625942"/>
      <w:bookmarkStart w:id="11675" w:name="_Toc185506179"/>
      <w:bookmarkStart w:id="11676" w:name="_Toc9325604"/>
      <w:bookmarkStart w:id="11677" w:name="_Toc212046708"/>
      <w:r w:rsidRPr="000A0A5F">
        <w:t>5.16.2.1.3</w:t>
      </w:r>
      <w:r w:rsidRPr="000A0A5F">
        <w:tab/>
        <w:t>Type: RacsFailureReport</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7"/>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50"/>
      </w:pPr>
      <w:bookmarkStart w:id="11678" w:name="_Toc27045074"/>
      <w:bookmarkStart w:id="11679" w:name="_Toc36034125"/>
      <w:bookmarkStart w:id="11680" w:name="_Toc45132272"/>
      <w:bookmarkStart w:id="11681" w:name="_Toc49776557"/>
      <w:bookmarkStart w:id="11682" w:name="_Toc51747477"/>
      <w:bookmarkStart w:id="11683" w:name="_Toc66361059"/>
      <w:bookmarkStart w:id="11684" w:name="_Toc68105564"/>
      <w:bookmarkStart w:id="11685" w:name="_Toc74756196"/>
      <w:bookmarkStart w:id="11686" w:name="_Toc105675073"/>
      <w:bookmarkStart w:id="11687" w:name="_Toc130503151"/>
      <w:bookmarkStart w:id="11688" w:name="_Toc153625943"/>
      <w:bookmarkStart w:id="11689" w:name="_Toc185506180"/>
      <w:bookmarkStart w:id="11690" w:name="_Toc212046709"/>
      <w:r w:rsidRPr="000A0A5F">
        <w:t>5.16.2.1.4</w:t>
      </w:r>
      <w:r w:rsidRPr="000A0A5F">
        <w:tab/>
        <w:t>Type: RacsConfiguration</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lastRenderedPageBreak/>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1691" w:name="_Hlk37423452"/>
            <w:r w:rsidRPr="000A0A5F">
              <w:rPr>
                <w:lang w:eastAsia="zh-CN"/>
              </w:rPr>
              <w:t>imeiTac</w:t>
            </w:r>
            <w:bookmarkEnd w:id="11691"/>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50"/>
      </w:pPr>
      <w:bookmarkStart w:id="11692" w:name="_Toc27045075"/>
      <w:bookmarkStart w:id="11693" w:name="_Toc36034126"/>
      <w:bookmarkStart w:id="11694" w:name="_Toc45132273"/>
      <w:bookmarkStart w:id="11695" w:name="_Toc49776558"/>
      <w:bookmarkStart w:id="11696" w:name="_Toc51747478"/>
      <w:bookmarkStart w:id="11697" w:name="_Toc66361060"/>
      <w:bookmarkStart w:id="11698" w:name="_Toc68105565"/>
      <w:bookmarkStart w:id="11699" w:name="_Toc74756197"/>
      <w:bookmarkStart w:id="11700" w:name="_Toc105675074"/>
      <w:bookmarkStart w:id="11701" w:name="_Toc130503152"/>
      <w:bookmarkStart w:id="11702" w:name="_Toc153625944"/>
      <w:bookmarkStart w:id="11703" w:name="_Toc185506181"/>
      <w:bookmarkStart w:id="11704" w:name="_Toc212046710"/>
      <w:r w:rsidRPr="000A0A5F">
        <w:t>5.16.2.1.5</w:t>
      </w:r>
      <w:r w:rsidRPr="000A0A5F">
        <w:tab/>
        <w:t>Type: RacsProvisioningDataPatch</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50"/>
      </w:pPr>
      <w:bookmarkStart w:id="11705" w:name="_Toc45132274"/>
      <w:bookmarkStart w:id="11706" w:name="_Toc49776559"/>
      <w:bookmarkStart w:id="11707" w:name="_Toc51747479"/>
      <w:bookmarkStart w:id="11708" w:name="_Toc66361061"/>
      <w:bookmarkStart w:id="11709" w:name="_Toc68105566"/>
      <w:bookmarkStart w:id="11710" w:name="_Toc74756198"/>
      <w:bookmarkStart w:id="11711" w:name="_Toc105675075"/>
      <w:bookmarkStart w:id="11712" w:name="_Toc130503153"/>
      <w:bookmarkStart w:id="11713" w:name="_Toc153625945"/>
      <w:bookmarkStart w:id="11714" w:name="_Toc185506182"/>
      <w:bookmarkStart w:id="11715" w:name="_Toc212046711"/>
      <w:r w:rsidRPr="000A0A5F">
        <w:t>5.16.2.1.6</w:t>
      </w:r>
      <w:r w:rsidRPr="000A0A5F">
        <w:tab/>
        <w:t>Type: RacsConfigurationRm</w:t>
      </w:r>
      <w:bookmarkEnd w:id="11705"/>
      <w:bookmarkEnd w:id="11706"/>
      <w:bookmarkEnd w:id="11707"/>
      <w:bookmarkEnd w:id="11708"/>
      <w:bookmarkEnd w:id="11709"/>
      <w:bookmarkEnd w:id="11710"/>
      <w:bookmarkEnd w:id="11711"/>
      <w:bookmarkEnd w:id="11712"/>
      <w:bookmarkEnd w:id="11713"/>
      <w:bookmarkEnd w:id="11714"/>
      <w:bookmarkEnd w:id="11715"/>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40"/>
      </w:pPr>
      <w:bookmarkStart w:id="11716" w:name="_Toc27045076"/>
      <w:bookmarkStart w:id="11717" w:name="_Toc36034127"/>
      <w:bookmarkStart w:id="11718" w:name="_Toc45132275"/>
      <w:bookmarkStart w:id="11719" w:name="_Toc49776560"/>
      <w:bookmarkStart w:id="11720" w:name="_Toc51747480"/>
      <w:bookmarkStart w:id="11721" w:name="_Toc66361062"/>
      <w:bookmarkStart w:id="11722" w:name="_Toc68105567"/>
      <w:bookmarkStart w:id="11723" w:name="_Toc74756199"/>
      <w:bookmarkStart w:id="11724" w:name="_Toc105675076"/>
      <w:bookmarkStart w:id="11725" w:name="_Toc130503154"/>
      <w:bookmarkStart w:id="11726" w:name="_Toc153625946"/>
      <w:bookmarkStart w:id="11727" w:name="_Toc185506183"/>
      <w:bookmarkStart w:id="11728" w:name="_Toc212046712"/>
      <w:r w:rsidRPr="000A0A5F">
        <w:lastRenderedPageBreak/>
        <w:t>5.16.2.2</w:t>
      </w:r>
      <w:r w:rsidRPr="000A0A5F">
        <w:tab/>
        <w:t>Referenced simple data types and enumerations</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3AAE5F5B" w14:textId="77777777" w:rsidR="00CB0DD7" w:rsidRPr="000A0A5F" w:rsidRDefault="00CB0DD7">
      <w:pPr>
        <w:pStyle w:val="50"/>
      </w:pPr>
      <w:bookmarkStart w:id="11729" w:name="_Toc27045077"/>
      <w:bookmarkStart w:id="11730" w:name="_Toc36034128"/>
      <w:bookmarkStart w:id="11731" w:name="_Toc45132276"/>
      <w:bookmarkStart w:id="11732" w:name="_Toc49776561"/>
      <w:bookmarkStart w:id="11733" w:name="_Toc51747481"/>
      <w:bookmarkStart w:id="11734" w:name="_Toc66361063"/>
      <w:bookmarkStart w:id="11735" w:name="_Toc68105568"/>
      <w:bookmarkStart w:id="11736" w:name="_Toc74756200"/>
      <w:bookmarkStart w:id="11737" w:name="_Toc105675077"/>
      <w:bookmarkStart w:id="11738" w:name="_Toc130503155"/>
      <w:bookmarkStart w:id="11739" w:name="_Toc153625947"/>
      <w:bookmarkStart w:id="11740" w:name="_Toc185506184"/>
      <w:bookmarkStart w:id="11741" w:name="_Toc212046713"/>
      <w:r w:rsidRPr="000A0A5F">
        <w:t>5.16.2.2.1</w:t>
      </w:r>
      <w:r w:rsidRPr="000A0A5F">
        <w:tab/>
        <w:t>Introduction</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50"/>
      </w:pPr>
      <w:bookmarkStart w:id="11742" w:name="_Toc27045078"/>
      <w:bookmarkStart w:id="11743" w:name="_Toc36034129"/>
      <w:bookmarkStart w:id="11744" w:name="_Toc45132277"/>
      <w:bookmarkStart w:id="11745" w:name="_Toc49776562"/>
      <w:bookmarkStart w:id="11746" w:name="_Toc51747482"/>
      <w:bookmarkStart w:id="11747" w:name="_Toc66361064"/>
      <w:bookmarkStart w:id="11748" w:name="_Toc68105569"/>
      <w:bookmarkStart w:id="11749" w:name="_Toc74756201"/>
      <w:bookmarkStart w:id="11750" w:name="_Toc105675078"/>
      <w:bookmarkStart w:id="11751" w:name="_Toc130503156"/>
      <w:bookmarkStart w:id="11752" w:name="_Toc153625948"/>
      <w:bookmarkStart w:id="11753" w:name="_Toc185506185"/>
      <w:bookmarkStart w:id="11754" w:name="_Toc212046714"/>
      <w:r w:rsidRPr="000A0A5F">
        <w:t>5.16.2.2.2</w:t>
      </w:r>
      <w:r w:rsidRPr="000A0A5F">
        <w:tab/>
        <w:t>Simple data types</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50"/>
      </w:pPr>
      <w:bookmarkStart w:id="11755" w:name="_Toc27045079"/>
      <w:bookmarkStart w:id="11756" w:name="_Toc36034130"/>
      <w:bookmarkStart w:id="11757" w:name="_Toc45132278"/>
      <w:bookmarkStart w:id="11758" w:name="_Toc49776563"/>
      <w:bookmarkStart w:id="11759" w:name="_Toc51747483"/>
      <w:bookmarkStart w:id="11760" w:name="_Toc66361065"/>
      <w:bookmarkStart w:id="11761" w:name="_Toc68105570"/>
      <w:bookmarkStart w:id="11762" w:name="_Toc74756202"/>
      <w:bookmarkStart w:id="11763" w:name="_Toc105675079"/>
      <w:bookmarkStart w:id="11764" w:name="_Toc130503157"/>
      <w:bookmarkStart w:id="11765" w:name="_Toc153625949"/>
      <w:bookmarkStart w:id="11766" w:name="_Toc185506186"/>
      <w:bookmarkStart w:id="11767" w:name="_Toc212046715"/>
      <w:r w:rsidRPr="000A0A5F">
        <w:t>5.16.2.2.3</w:t>
      </w:r>
      <w:r w:rsidRPr="000A0A5F">
        <w:tab/>
        <w:t>Enumeration: RacsFailureCode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30"/>
      </w:pPr>
      <w:bookmarkStart w:id="11768" w:name="_Toc27045080"/>
      <w:bookmarkStart w:id="11769" w:name="_Toc36034131"/>
      <w:bookmarkStart w:id="11770" w:name="_Toc45132279"/>
      <w:bookmarkStart w:id="11771" w:name="_Toc49776564"/>
      <w:bookmarkStart w:id="11772" w:name="_Toc51747484"/>
      <w:bookmarkStart w:id="11773" w:name="_Toc66361066"/>
      <w:bookmarkStart w:id="11774" w:name="_Toc68105571"/>
      <w:bookmarkStart w:id="11775" w:name="_Toc74756203"/>
      <w:bookmarkStart w:id="11776" w:name="_Toc105675080"/>
      <w:bookmarkStart w:id="11777" w:name="_Toc130503158"/>
      <w:bookmarkStart w:id="11778" w:name="_Toc153625950"/>
      <w:bookmarkStart w:id="11779" w:name="_Toc185506187"/>
      <w:bookmarkStart w:id="11780" w:name="_Toc212046716"/>
      <w:r w:rsidRPr="000A0A5F">
        <w:t>5.16.3</w:t>
      </w:r>
      <w:r w:rsidRPr="000A0A5F">
        <w:tab/>
        <w:t>Resource structure</w:t>
      </w:r>
      <w:bookmarkEnd w:id="11676"/>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53E9ECC8" w14:textId="77777777" w:rsidR="00CB0DD7" w:rsidRPr="000A0A5F" w:rsidRDefault="00CB0DD7">
      <w:pPr>
        <w:pStyle w:val="40"/>
      </w:pPr>
      <w:bookmarkStart w:id="11781" w:name="_Toc27045081"/>
      <w:bookmarkStart w:id="11782" w:name="_Toc36034132"/>
      <w:bookmarkStart w:id="11783" w:name="_Toc45132280"/>
      <w:bookmarkStart w:id="11784" w:name="_Toc49776565"/>
      <w:bookmarkStart w:id="11785" w:name="_Toc51747485"/>
      <w:bookmarkStart w:id="11786" w:name="_Toc66361067"/>
      <w:bookmarkStart w:id="11787" w:name="_Toc68105572"/>
      <w:bookmarkStart w:id="11788" w:name="_Toc74756204"/>
      <w:bookmarkStart w:id="11789" w:name="_Toc105675081"/>
      <w:bookmarkStart w:id="11790" w:name="_Toc130503159"/>
      <w:bookmarkStart w:id="11791" w:name="_Toc153625951"/>
      <w:bookmarkStart w:id="11792" w:name="_Toc185506188"/>
      <w:bookmarkStart w:id="11793" w:name="_Toc212046717"/>
      <w:r w:rsidRPr="000A0A5F">
        <w:t>5.16.3.1</w:t>
      </w:r>
      <w:r w:rsidRPr="000A0A5F">
        <w:tab/>
        <w:t>General</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lastRenderedPageBreak/>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794" w:name="_Toc27045082"/>
      <w:bookmarkStart w:id="11795" w:name="_Toc36034133"/>
      <w:bookmarkStart w:id="11796" w:name="_Toc45132281"/>
      <w:bookmarkStart w:id="11797" w:name="_Toc49776566"/>
      <w:bookmarkStart w:id="11798" w:name="_Toc51747486"/>
    </w:p>
    <w:p w14:paraId="0E4BA6D2" w14:textId="77777777" w:rsidR="00CB0DD7" w:rsidRPr="000A0A5F" w:rsidRDefault="00CB0DD7">
      <w:pPr>
        <w:pStyle w:val="40"/>
      </w:pPr>
      <w:bookmarkStart w:id="11799" w:name="_Toc66361068"/>
      <w:bookmarkStart w:id="11800" w:name="_Toc68105573"/>
      <w:bookmarkStart w:id="11801" w:name="_Toc74756205"/>
      <w:bookmarkStart w:id="11802" w:name="_Toc105675082"/>
      <w:bookmarkStart w:id="11803" w:name="_Toc130503160"/>
      <w:bookmarkStart w:id="11804" w:name="_Toc153625952"/>
      <w:bookmarkStart w:id="11805" w:name="_Toc185506189"/>
      <w:bookmarkStart w:id="11806" w:name="_Toc212046718"/>
      <w:r w:rsidRPr="000A0A5F">
        <w:t>5.16.3.2</w:t>
      </w:r>
      <w:r w:rsidRPr="000A0A5F">
        <w:tab/>
        <w:t>Resource: RACS Parameter Provisionings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74B8FDF" w14:textId="77777777" w:rsidR="00CB0DD7" w:rsidRPr="000A0A5F" w:rsidRDefault="00CB0DD7">
      <w:pPr>
        <w:pStyle w:val="50"/>
      </w:pPr>
      <w:bookmarkStart w:id="11807" w:name="_Toc27045083"/>
      <w:bookmarkStart w:id="11808" w:name="_Toc36034134"/>
      <w:bookmarkStart w:id="11809" w:name="_Toc45132282"/>
      <w:bookmarkStart w:id="11810" w:name="_Toc49776567"/>
      <w:bookmarkStart w:id="11811" w:name="_Toc51747487"/>
      <w:bookmarkStart w:id="11812" w:name="_Toc66361069"/>
      <w:bookmarkStart w:id="11813" w:name="_Toc68105574"/>
      <w:bookmarkStart w:id="11814" w:name="_Toc74756206"/>
      <w:bookmarkStart w:id="11815" w:name="_Toc105675083"/>
      <w:bookmarkStart w:id="11816" w:name="_Toc130503161"/>
      <w:bookmarkStart w:id="11817" w:name="_Toc153625953"/>
      <w:bookmarkStart w:id="11818" w:name="_Toc185506190"/>
      <w:bookmarkStart w:id="11819" w:name="_Toc212046719"/>
      <w:r w:rsidRPr="000A0A5F">
        <w:t>5.16.3.2.1</w:t>
      </w:r>
      <w:r w:rsidRPr="000A0A5F">
        <w:tab/>
        <w:t>Introduction</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50"/>
      </w:pPr>
      <w:bookmarkStart w:id="11820" w:name="_Toc27045084"/>
      <w:bookmarkStart w:id="11821" w:name="_Toc36034135"/>
      <w:bookmarkStart w:id="11822" w:name="_Toc45132283"/>
      <w:bookmarkStart w:id="11823" w:name="_Toc49776568"/>
      <w:bookmarkStart w:id="11824" w:name="_Toc51747488"/>
      <w:bookmarkStart w:id="11825" w:name="_Toc66361070"/>
      <w:bookmarkStart w:id="11826" w:name="_Toc68105575"/>
      <w:bookmarkStart w:id="11827" w:name="_Toc74756207"/>
      <w:bookmarkStart w:id="11828" w:name="_Toc105675084"/>
      <w:bookmarkStart w:id="11829" w:name="_Toc130503162"/>
      <w:bookmarkStart w:id="11830" w:name="_Toc153625954"/>
      <w:bookmarkStart w:id="11831" w:name="_Toc185506191"/>
      <w:bookmarkStart w:id="11832" w:name="_Toc212046720"/>
      <w:r w:rsidRPr="000A0A5F">
        <w:t>5.16.3.2.2</w:t>
      </w:r>
      <w:r w:rsidRPr="000A0A5F">
        <w:tab/>
        <w:t>Resource definition</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50"/>
      </w:pPr>
      <w:bookmarkStart w:id="11833" w:name="_Toc27045085"/>
      <w:bookmarkStart w:id="11834" w:name="_Toc36034136"/>
      <w:bookmarkStart w:id="11835" w:name="_Toc45132284"/>
      <w:bookmarkStart w:id="11836" w:name="_Toc49776569"/>
      <w:bookmarkStart w:id="11837" w:name="_Toc51747489"/>
      <w:bookmarkStart w:id="11838" w:name="_Toc66361071"/>
      <w:bookmarkStart w:id="11839" w:name="_Toc68105576"/>
      <w:bookmarkStart w:id="11840" w:name="_Toc74756208"/>
      <w:bookmarkStart w:id="11841" w:name="_Toc105675085"/>
      <w:bookmarkStart w:id="11842" w:name="_Toc130503163"/>
      <w:bookmarkStart w:id="11843" w:name="_Toc153625955"/>
      <w:bookmarkStart w:id="11844" w:name="_Toc185506192"/>
      <w:bookmarkStart w:id="11845" w:name="_Toc212046721"/>
      <w:r w:rsidRPr="000A0A5F">
        <w:t>5.16.3.2.3</w:t>
      </w:r>
      <w:r w:rsidRPr="000A0A5F">
        <w:tab/>
        <w:t>Resource methods</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606E2566" w14:textId="77777777" w:rsidR="00CB0DD7" w:rsidRPr="000A0A5F" w:rsidRDefault="00CB0DD7">
      <w:pPr>
        <w:pStyle w:val="6"/>
      </w:pPr>
      <w:bookmarkStart w:id="11846" w:name="_Toc27045086"/>
      <w:bookmarkStart w:id="11847" w:name="_Toc36034137"/>
      <w:bookmarkStart w:id="11848" w:name="_Toc45132285"/>
      <w:bookmarkStart w:id="11849" w:name="_Toc49776570"/>
      <w:bookmarkStart w:id="11850" w:name="_Toc51747490"/>
      <w:bookmarkStart w:id="11851" w:name="_Toc66361072"/>
      <w:bookmarkStart w:id="11852" w:name="_Toc68105577"/>
      <w:bookmarkStart w:id="11853" w:name="_Toc74756209"/>
      <w:bookmarkStart w:id="11854" w:name="_Toc105675086"/>
      <w:bookmarkStart w:id="11855" w:name="_Toc130503164"/>
      <w:bookmarkStart w:id="11856" w:name="_Toc153625956"/>
      <w:bookmarkStart w:id="11857" w:name="_Toc185506193"/>
      <w:bookmarkStart w:id="11858" w:name="_Toc212046722"/>
      <w:r w:rsidRPr="000A0A5F">
        <w:t>5.16.3.2.3.1</w:t>
      </w:r>
      <w:r w:rsidRPr="000A0A5F">
        <w:tab/>
        <w:t>GET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pPr>
        <w:pStyle w:val="6"/>
      </w:pPr>
      <w:bookmarkStart w:id="11859" w:name="_Toc27045087"/>
      <w:bookmarkStart w:id="11860" w:name="_Toc36034138"/>
      <w:bookmarkStart w:id="11861" w:name="_Toc45132286"/>
      <w:bookmarkStart w:id="11862" w:name="_Toc49776571"/>
      <w:bookmarkStart w:id="11863" w:name="_Toc51747491"/>
      <w:bookmarkStart w:id="11864" w:name="_Toc66361073"/>
      <w:bookmarkStart w:id="11865" w:name="_Toc68105578"/>
      <w:bookmarkStart w:id="11866" w:name="_Toc74756210"/>
      <w:bookmarkStart w:id="11867" w:name="_Toc105675087"/>
      <w:bookmarkStart w:id="11868" w:name="_Toc130503165"/>
      <w:bookmarkStart w:id="11869" w:name="_Toc153625957"/>
      <w:bookmarkStart w:id="11870" w:name="_Toc185506194"/>
      <w:bookmarkStart w:id="11871" w:name="_Toc212046723"/>
      <w:r w:rsidRPr="000A0A5F">
        <w:t>5.16.3.2.3.2</w:t>
      </w:r>
      <w:r w:rsidRPr="000A0A5F">
        <w:tab/>
        <w:t>PUT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pPr>
        <w:pStyle w:val="6"/>
      </w:pPr>
      <w:bookmarkStart w:id="11872" w:name="_Toc27045088"/>
      <w:bookmarkStart w:id="11873" w:name="_Toc36034139"/>
      <w:bookmarkStart w:id="11874" w:name="_Toc45132287"/>
      <w:bookmarkStart w:id="11875" w:name="_Toc49776572"/>
      <w:bookmarkStart w:id="11876" w:name="_Toc51747492"/>
      <w:bookmarkStart w:id="11877" w:name="_Toc66361074"/>
      <w:bookmarkStart w:id="11878" w:name="_Toc68105579"/>
      <w:bookmarkStart w:id="11879" w:name="_Toc74756211"/>
      <w:bookmarkStart w:id="11880" w:name="_Toc105675088"/>
      <w:bookmarkStart w:id="11881" w:name="_Toc130503166"/>
      <w:bookmarkStart w:id="11882" w:name="_Toc153625958"/>
      <w:bookmarkStart w:id="11883" w:name="_Toc185506195"/>
      <w:bookmarkStart w:id="11884" w:name="_Toc212046724"/>
      <w:r w:rsidRPr="000A0A5F">
        <w:t>5.16.3.2.3.3</w:t>
      </w:r>
      <w:r w:rsidRPr="000A0A5F">
        <w:tab/>
        <w:t>PATCH</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pPr>
        <w:pStyle w:val="6"/>
      </w:pPr>
      <w:bookmarkStart w:id="11885" w:name="_Toc27045089"/>
      <w:bookmarkStart w:id="11886" w:name="_Toc36034140"/>
      <w:bookmarkStart w:id="11887" w:name="_Toc45132288"/>
      <w:bookmarkStart w:id="11888" w:name="_Toc49776573"/>
      <w:bookmarkStart w:id="11889" w:name="_Toc51747493"/>
      <w:bookmarkStart w:id="11890" w:name="_Toc66361075"/>
      <w:bookmarkStart w:id="11891" w:name="_Toc68105580"/>
      <w:bookmarkStart w:id="11892" w:name="_Toc74756212"/>
      <w:bookmarkStart w:id="11893" w:name="_Toc105675089"/>
      <w:bookmarkStart w:id="11894" w:name="_Toc130503167"/>
      <w:bookmarkStart w:id="11895" w:name="_Toc153625959"/>
      <w:bookmarkStart w:id="11896" w:name="_Toc185506196"/>
      <w:bookmarkStart w:id="11897" w:name="_Toc212046725"/>
      <w:r w:rsidRPr="000A0A5F">
        <w:t>5.16.3.2.3.4</w:t>
      </w:r>
      <w:r w:rsidRPr="000A0A5F">
        <w:tab/>
        <w:t>POST</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pPr>
        <w:pStyle w:val="6"/>
      </w:pPr>
      <w:bookmarkStart w:id="11898" w:name="_Toc27045090"/>
      <w:bookmarkStart w:id="11899" w:name="_Toc36034141"/>
      <w:bookmarkStart w:id="11900" w:name="_Toc45132289"/>
      <w:bookmarkStart w:id="11901" w:name="_Toc49776574"/>
      <w:bookmarkStart w:id="11902" w:name="_Toc51747494"/>
      <w:bookmarkStart w:id="11903" w:name="_Toc66361076"/>
      <w:bookmarkStart w:id="11904" w:name="_Toc68105581"/>
      <w:bookmarkStart w:id="11905" w:name="_Toc74756213"/>
      <w:bookmarkStart w:id="11906" w:name="_Toc105675090"/>
      <w:bookmarkStart w:id="11907" w:name="_Toc130503168"/>
      <w:bookmarkStart w:id="11908" w:name="_Toc153625960"/>
      <w:bookmarkStart w:id="11909" w:name="_Toc185506197"/>
      <w:bookmarkStart w:id="11910" w:name="_Toc212046726"/>
      <w:r w:rsidRPr="000A0A5F">
        <w:t>5.16.3.2.3.5</w:t>
      </w:r>
      <w:r w:rsidRPr="000A0A5F">
        <w:tab/>
        <w:t>DELETE</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40"/>
      </w:pPr>
      <w:bookmarkStart w:id="11911" w:name="_Toc27045091"/>
      <w:bookmarkStart w:id="11912" w:name="_Toc36034142"/>
      <w:bookmarkStart w:id="11913" w:name="_Toc45132290"/>
      <w:bookmarkStart w:id="11914" w:name="_Toc49776575"/>
      <w:bookmarkStart w:id="11915" w:name="_Toc51747495"/>
      <w:bookmarkStart w:id="11916" w:name="_Toc66361077"/>
      <w:bookmarkStart w:id="11917" w:name="_Toc68105582"/>
      <w:bookmarkStart w:id="11918" w:name="_Toc74756214"/>
      <w:bookmarkStart w:id="11919" w:name="_Toc105675091"/>
      <w:bookmarkStart w:id="11920" w:name="_Toc130503169"/>
      <w:bookmarkStart w:id="11921" w:name="_Toc153625961"/>
      <w:bookmarkStart w:id="11922" w:name="_Toc185506198"/>
      <w:bookmarkStart w:id="11923" w:name="_Toc212046727"/>
      <w:r w:rsidRPr="000A0A5F">
        <w:t>5.16.3.3</w:t>
      </w:r>
      <w:r w:rsidRPr="000A0A5F">
        <w:tab/>
        <w:t>Resource: Individual RACS Parameter Provisioning</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7DBBB1AD" w14:textId="77777777" w:rsidR="00CB0DD7" w:rsidRPr="000A0A5F" w:rsidRDefault="00CB0DD7">
      <w:pPr>
        <w:pStyle w:val="50"/>
      </w:pPr>
      <w:bookmarkStart w:id="11924" w:name="_Toc27045092"/>
      <w:bookmarkStart w:id="11925" w:name="_Toc36034143"/>
      <w:bookmarkStart w:id="11926" w:name="_Toc45132291"/>
      <w:bookmarkStart w:id="11927" w:name="_Toc49776576"/>
      <w:bookmarkStart w:id="11928" w:name="_Toc51747496"/>
      <w:bookmarkStart w:id="11929" w:name="_Toc66361078"/>
      <w:bookmarkStart w:id="11930" w:name="_Toc68105583"/>
      <w:bookmarkStart w:id="11931" w:name="_Toc74756215"/>
      <w:bookmarkStart w:id="11932" w:name="_Toc105675092"/>
      <w:bookmarkStart w:id="11933" w:name="_Toc130503170"/>
      <w:bookmarkStart w:id="11934" w:name="_Toc153625962"/>
      <w:bookmarkStart w:id="11935" w:name="_Toc185506199"/>
      <w:bookmarkStart w:id="11936" w:name="_Toc212046728"/>
      <w:r w:rsidRPr="000A0A5F">
        <w:t>5.16.3.3.1</w:t>
      </w:r>
      <w:r w:rsidRPr="000A0A5F">
        <w:tab/>
        <w:t>Introduction</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50"/>
      </w:pPr>
      <w:bookmarkStart w:id="11937" w:name="_Toc27045093"/>
      <w:bookmarkStart w:id="11938" w:name="_Toc36034144"/>
      <w:bookmarkStart w:id="11939" w:name="_Toc45132292"/>
      <w:bookmarkStart w:id="11940" w:name="_Toc49776577"/>
      <w:bookmarkStart w:id="11941" w:name="_Toc51747497"/>
      <w:bookmarkStart w:id="11942" w:name="_Toc66361079"/>
      <w:bookmarkStart w:id="11943" w:name="_Toc68105584"/>
      <w:bookmarkStart w:id="11944" w:name="_Toc74756216"/>
      <w:bookmarkStart w:id="11945" w:name="_Toc105675093"/>
      <w:bookmarkStart w:id="11946" w:name="_Toc130503171"/>
      <w:bookmarkStart w:id="11947" w:name="_Toc153625963"/>
      <w:bookmarkStart w:id="11948" w:name="_Toc185506200"/>
      <w:bookmarkStart w:id="11949" w:name="_Toc212046729"/>
      <w:r w:rsidRPr="000A0A5F">
        <w:t>5.16.3.3.2</w:t>
      </w:r>
      <w:r w:rsidRPr="000A0A5F">
        <w:tab/>
        <w:t>Resource definition</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50"/>
        <w:spacing w:before="180"/>
      </w:pPr>
      <w:bookmarkStart w:id="11950" w:name="_Toc27045094"/>
      <w:bookmarkStart w:id="11951" w:name="_Toc36034145"/>
      <w:bookmarkStart w:id="11952" w:name="_Toc45132293"/>
      <w:bookmarkStart w:id="11953" w:name="_Toc49776578"/>
      <w:bookmarkStart w:id="11954" w:name="_Toc51747498"/>
      <w:bookmarkStart w:id="11955" w:name="_Toc66361080"/>
      <w:bookmarkStart w:id="11956" w:name="_Toc68105585"/>
      <w:bookmarkStart w:id="11957" w:name="_Toc74756217"/>
      <w:bookmarkStart w:id="11958" w:name="_Toc105675094"/>
      <w:bookmarkStart w:id="11959" w:name="_Toc130503172"/>
      <w:bookmarkStart w:id="11960" w:name="_Toc153625964"/>
      <w:bookmarkStart w:id="11961" w:name="_Toc185506201"/>
      <w:bookmarkStart w:id="11962" w:name="_Toc212046730"/>
      <w:r w:rsidRPr="000A0A5F">
        <w:t>5.16.3.3.3</w:t>
      </w:r>
      <w:r w:rsidRPr="000A0A5F">
        <w:tab/>
        <w:t>Resource methods</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090DFB1F" w14:textId="77777777" w:rsidR="00CB0DD7" w:rsidRPr="000A0A5F" w:rsidRDefault="00CB0DD7">
      <w:pPr>
        <w:pStyle w:val="6"/>
      </w:pPr>
      <w:bookmarkStart w:id="11963" w:name="_Toc27045095"/>
      <w:bookmarkStart w:id="11964" w:name="_Toc36034146"/>
      <w:bookmarkStart w:id="11965" w:name="_Toc45132294"/>
      <w:bookmarkStart w:id="11966" w:name="_Toc49776579"/>
      <w:bookmarkStart w:id="11967" w:name="_Toc51747499"/>
      <w:bookmarkStart w:id="11968" w:name="_Toc66361081"/>
      <w:bookmarkStart w:id="11969" w:name="_Toc68105586"/>
      <w:bookmarkStart w:id="11970" w:name="_Toc74756218"/>
      <w:bookmarkStart w:id="11971" w:name="_Toc105675095"/>
      <w:bookmarkStart w:id="11972" w:name="_Toc130503173"/>
      <w:bookmarkStart w:id="11973" w:name="_Toc153625965"/>
      <w:bookmarkStart w:id="11974" w:name="_Toc185506202"/>
      <w:bookmarkStart w:id="11975" w:name="_Toc212046731"/>
      <w:r w:rsidRPr="000A0A5F">
        <w:t>5.16.3.3.3.1</w:t>
      </w:r>
      <w:r w:rsidRPr="000A0A5F">
        <w:tab/>
        <w:t>GET</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lastRenderedPageBreak/>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pPr>
        <w:pStyle w:val="6"/>
      </w:pPr>
      <w:bookmarkStart w:id="11976" w:name="_Toc27045096"/>
      <w:bookmarkStart w:id="11977" w:name="_Toc36034147"/>
      <w:bookmarkStart w:id="11978" w:name="_Toc45132295"/>
      <w:bookmarkStart w:id="11979" w:name="_Toc49776580"/>
      <w:bookmarkStart w:id="11980" w:name="_Toc51747500"/>
      <w:bookmarkStart w:id="11981" w:name="_Toc66361082"/>
      <w:bookmarkStart w:id="11982" w:name="_Toc68105587"/>
      <w:bookmarkStart w:id="11983" w:name="_Toc74756219"/>
      <w:bookmarkStart w:id="11984" w:name="_Toc105675096"/>
      <w:bookmarkStart w:id="11985" w:name="_Toc130503174"/>
      <w:bookmarkStart w:id="11986" w:name="_Toc153625966"/>
      <w:bookmarkStart w:id="11987" w:name="_Toc185506203"/>
      <w:bookmarkStart w:id="11988" w:name="_Toc212046732"/>
      <w:r w:rsidRPr="000A0A5F">
        <w:t>5.16.3.3.3.2</w:t>
      </w:r>
      <w:r w:rsidRPr="000A0A5F">
        <w:tab/>
        <w:t>PATCH</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pPr>
        <w:pStyle w:val="6"/>
      </w:pPr>
      <w:bookmarkStart w:id="11989" w:name="_Toc27045097"/>
      <w:bookmarkStart w:id="11990" w:name="_Toc36034148"/>
      <w:bookmarkStart w:id="11991" w:name="_Toc45132296"/>
      <w:bookmarkStart w:id="11992" w:name="_Toc49776581"/>
      <w:bookmarkStart w:id="11993" w:name="_Toc51747501"/>
      <w:bookmarkStart w:id="11994" w:name="_Toc66361083"/>
      <w:bookmarkStart w:id="11995" w:name="_Toc68105588"/>
      <w:bookmarkStart w:id="11996" w:name="_Toc74756220"/>
      <w:bookmarkStart w:id="11997" w:name="_Toc105675097"/>
      <w:bookmarkStart w:id="11998" w:name="_Toc130503175"/>
      <w:bookmarkStart w:id="11999" w:name="_Toc153625967"/>
      <w:bookmarkStart w:id="12000" w:name="_Toc185506204"/>
      <w:bookmarkStart w:id="12001" w:name="_Toc212046733"/>
      <w:r w:rsidRPr="000A0A5F">
        <w:t>5.16.3.3.3.3</w:t>
      </w:r>
      <w:r w:rsidRPr="000A0A5F">
        <w:tab/>
        <w:t>PUT</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pPr>
        <w:pStyle w:val="6"/>
      </w:pPr>
      <w:bookmarkStart w:id="12002" w:name="_Toc27045098"/>
      <w:bookmarkStart w:id="12003" w:name="_Toc36034149"/>
      <w:bookmarkStart w:id="12004" w:name="_Toc45132297"/>
      <w:bookmarkStart w:id="12005" w:name="_Toc49776582"/>
      <w:bookmarkStart w:id="12006" w:name="_Toc51747502"/>
      <w:bookmarkStart w:id="12007" w:name="_Toc66361084"/>
      <w:bookmarkStart w:id="12008" w:name="_Toc68105589"/>
      <w:bookmarkStart w:id="12009" w:name="_Toc74756221"/>
      <w:bookmarkStart w:id="12010" w:name="_Toc105675098"/>
      <w:bookmarkStart w:id="12011" w:name="_Toc130503176"/>
      <w:bookmarkStart w:id="12012" w:name="_Toc153625968"/>
      <w:bookmarkStart w:id="12013" w:name="_Toc185506205"/>
      <w:bookmarkStart w:id="12014" w:name="_Toc212046734"/>
      <w:r w:rsidRPr="000A0A5F">
        <w:t>5.16.3.3.3.4</w:t>
      </w:r>
      <w:r w:rsidRPr="000A0A5F">
        <w:tab/>
        <w:t>POST</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pPr>
        <w:pStyle w:val="6"/>
        <w:spacing w:before="180"/>
      </w:pPr>
      <w:bookmarkStart w:id="12015" w:name="_Toc27045099"/>
      <w:bookmarkStart w:id="12016" w:name="_Toc36034150"/>
      <w:bookmarkStart w:id="12017" w:name="_Toc45132298"/>
      <w:bookmarkStart w:id="12018" w:name="_Toc49776583"/>
      <w:bookmarkStart w:id="12019" w:name="_Toc51747503"/>
      <w:bookmarkStart w:id="12020" w:name="_Toc66361085"/>
      <w:bookmarkStart w:id="12021" w:name="_Toc68105590"/>
      <w:bookmarkStart w:id="12022" w:name="_Toc74756222"/>
      <w:bookmarkStart w:id="12023" w:name="_Toc105675099"/>
      <w:bookmarkStart w:id="12024" w:name="_Toc130503177"/>
      <w:bookmarkStart w:id="12025" w:name="_Toc153625969"/>
      <w:bookmarkStart w:id="12026" w:name="_Toc185506206"/>
      <w:bookmarkStart w:id="12027" w:name="_Toc212046735"/>
      <w:r w:rsidRPr="000A0A5F">
        <w:t>5.16.3.3.3.5</w:t>
      </w:r>
      <w:r w:rsidRPr="000A0A5F">
        <w:tab/>
        <w:t>DELETE</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30"/>
      </w:pPr>
      <w:bookmarkStart w:id="12028" w:name="_Toc9325605"/>
      <w:bookmarkStart w:id="12029" w:name="_Toc27045100"/>
      <w:bookmarkStart w:id="12030" w:name="_Toc36034151"/>
      <w:bookmarkStart w:id="12031" w:name="_Toc45132299"/>
      <w:bookmarkStart w:id="12032" w:name="_Toc49776584"/>
      <w:bookmarkStart w:id="12033" w:name="_Toc51747504"/>
      <w:bookmarkStart w:id="12034" w:name="_Toc66361086"/>
      <w:bookmarkStart w:id="12035" w:name="_Toc68105591"/>
      <w:bookmarkStart w:id="12036" w:name="_Toc74756223"/>
      <w:bookmarkStart w:id="12037" w:name="_Toc105675100"/>
      <w:bookmarkStart w:id="12038" w:name="_Toc130503178"/>
      <w:bookmarkStart w:id="12039" w:name="_Toc153625970"/>
      <w:bookmarkStart w:id="12040" w:name="_Toc185506207"/>
      <w:bookmarkStart w:id="12041" w:name="_Toc212046736"/>
      <w:r w:rsidRPr="000A0A5F">
        <w:t>5.16.4</w:t>
      </w:r>
      <w:r w:rsidRPr="000A0A5F">
        <w:tab/>
        <w:t>Used Features</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30"/>
      </w:pPr>
      <w:bookmarkStart w:id="12042" w:name="_Toc9325606"/>
      <w:bookmarkStart w:id="12043" w:name="_Toc27045101"/>
      <w:bookmarkStart w:id="12044" w:name="_Toc36034152"/>
      <w:bookmarkStart w:id="12045" w:name="_Toc45132300"/>
      <w:bookmarkStart w:id="12046" w:name="_Toc49776585"/>
      <w:bookmarkStart w:id="12047" w:name="_Toc51747505"/>
      <w:bookmarkStart w:id="12048" w:name="_Toc66361087"/>
      <w:bookmarkStart w:id="12049" w:name="_Toc68105592"/>
      <w:bookmarkStart w:id="12050" w:name="_Toc74756224"/>
      <w:bookmarkStart w:id="12051" w:name="_Toc105675101"/>
      <w:bookmarkStart w:id="12052" w:name="_Toc130503179"/>
      <w:bookmarkStart w:id="12053" w:name="_Toc153625971"/>
      <w:bookmarkStart w:id="12054" w:name="_Toc185506208"/>
      <w:bookmarkStart w:id="12055" w:name="_Toc212046737"/>
      <w:r w:rsidRPr="000A0A5F">
        <w:t>5.16.5</w:t>
      </w:r>
      <w:r w:rsidRPr="000A0A5F">
        <w:tab/>
        <w:t>Error handling</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1A592AC9" w14:textId="77777777" w:rsidR="00CB0DD7" w:rsidRPr="000A0A5F" w:rsidRDefault="00CB0DD7">
      <w:pPr>
        <w:pStyle w:val="40"/>
      </w:pPr>
      <w:bookmarkStart w:id="12056" w:name="_Toc27045102"/>
      <w:bookmarkStart w:id="12057" w:name="_Toc36034153"/>
      <w:bookmarkStart w:id="12058" w:name="_Toc45132301"/>
      <w:bookmarkStart w:id="12059" w:name="_Toc49776586"/>
      <w:bookmarkStart w:id="12060" w:name="_Toc51747506"/>
      <w:bookmarkStart w:id="12061" w:name="_Toc66361088"/>
      <w:bookmarkStart w:id="12062" w:name="_Toc68105593"/>
      <w:bookmarkStart w:id="12063" w:name="_Toc74756225"/>
      <w:bookmarkStart w:id="12064" w:name="_Toc105675102"/>
      <w:bookmarkStart w:id="12065" w:name="_Toc130503180"/>
      <w:bookmarkStart w:id="12066" w:name="_Toc153625972"/>
      <w:bookmarkStart w:id="12067" w:name="_Toc185506209"/>
      <w:bookmarkStart w:id="12068" w:name="_Toc212046738"/>
      <w:r w:rsidRPr="000A0A5F">
        <w:t>5.16.5.1</w:t>
      </w:r>
      <w:r w:rsidRPr="000A0A5F">
        <w:tab/>
        <w:t>General</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40"/>
      </w:pPr>
      <w:bookmarkStart w:id="12069" w:name="_Toc27045103"/>
      <w:bookmarkStart w:id="12070" w:name="_Toc36034154"/>
      <w:bookmarkStart w:id="12071" w:name="_Toc45132302"/>
      <w:bookmarkStart w:id="12072" w:name="_Toc49776587"/>
      <w:bookmarkStart w:id="12073" w:name="_Toc51747507"/>
      <w:bookmarkStart w:id="12074" w:name="_Toc66361089"/>
      <w:bookmarkStart w:id="12075" w:name="_Toc68105594"/>
      <w:bookmarkStart w:id="12076" w:name="_Toc74756226"/>
      <w:bookmarkStart w:id="12077" w:name="_Toc105675103"/>
      <w:bookmarkStart w:id="12078" w:name="_Toc130503181"/>
      <w:bookmarkStart w:id="12079" w:name="_Toc153625973"/>
      <w:bookmarkStart w:id="12080" w:name="_Toc185506210"/>
      <w:bookmarkStart w:id="12081" w:name="_Toc212046739"/>
      <w:r w:rsidRPr="000A0A5F">
        <w:t>5.16.5.2</w:t>
      </w:r>
      <w:r w:rsidRPr="000A0A5F">
        <w:tab/>
        <w:t>Protocol Errors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40"/>
      </w:pPr>
      <w:bookmarkStart w:id="12082" w:name="_Toc27045104"/>
      <w:bookmarkStart w:id="12083" w:name="_Toc36034155"/>
      <w:bookmarkStart w:id="12084" w:name="_Toc45132303"/>
      <w:bookmarkStart w:id="12085" w:name="_Toc49776588"/>
      <w:bookmarkStart w:id="12086" w:name="_Toc51747508"/>
      <w:bookmarkStart w:id="12087" w:name="_Toc66361090"/>
      <w:bookmarkStart w:id="12088" w:name="_Toc68105595"/>
      <w:bookmarkStart w:id="12089" w:name="_Toc74756227"/>
      <w:bookmarkStart w:id="12090" w:name="_Toc105675104"/>
      <w:bookmarkStart w:id="12091" w:name="_Toc130503182"/>
      <w:bookmarkStart w:id="12092" w:name="_Toc153625974"/>
      <w:bookmarkStart w:id="12093" w:name="_Toc185506211"/>
      <w:bookmarkStart w:id="12094" w:name="_Toc212046740"/>
      <w:r w:rsidRPr="000A0A5F">
        <w:t>5.16.5.3</w:t>
      </w:r>
      <w:r w:rsidRPr="000A0A5F">
        <w:tab/>
        <w:t>Application Errors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lastRenderedPageBreak/>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1"/>
      </w:pPr>
      <w:bookmarkStart w:id="12095" w:name="_Toc11247923"/>
      <w:bookmarkStart w:id="12096" w:name="_Toc27045105"/>
      <w:bookmarkStart w:id="12097" w:name="_Toc36034156"/>
      <w:bookmarkStart w:id="12098" w:name="_Toc45132304"/>
      <w:bookmarkStart w:id="12099" w:name="_Toc49776589"/>
      <w:bookmarkStart w:id="12100" w:name="_Toc51747509"/>
      <w:bookmarkStart w:id="12101" w:name="_Toc66361091"/>
      <w:bookmarkStart w:id="12102" w:name="_Toc68105596"/>
      <w:bookmarkStart w:id="12103" w:name="_Toc74756228"/>
      <w:bookmarkStart w:id="12104" w:name="_Toc105675105"/>
      <w:bookmarkStart w:id="12105" w:name="_Toc130503183"/>
      <w:bookmarkStart w:id="12106" w:name="_Toc153625975"/>
      <w:bookmarkStart w:id="12107" w:name="_Toc185506212"/>
      <w:bookmarkStart w:id="12108" w:name="_Toc212046741"/>
      <w:r w:rsidRPr="000A0A5F">
        <w:rPr>
          <w:rFonts w:hint="eastAsia"/>
          <w:lang w:eastAsia="zh-CN"/>
        </w:rPr>
        <w:t>6</w:t>
      </w:r>
      <w:r w:rsidRPr="000A0A5F">
        <w:tab/>
      </w:r>
      <w:r w:rsidRPr="000A0A5F">
        <w:rPr>
          <w:lang w:eastAsia="zh-CN"/>
        </w:rPr>
        <w:t>Security</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8E670C1" w14:textId="77777777" w:rsidR="002E7374" w:rsidRDefault="002E7374" w:rsidP="002E7374">
      <w:pPr>
        <w:rPr>
          <w:lang w:eastAsia="zh-CN"/>
        </w:rPr>
      </w:pPr>
      <w:bookmarkStart w:id="12109" w:name="_Toc11247924"/>
      <w:bookmarkStart w:id="12110" w:name="_Toc27045106"/>
      <w:bookmarkStart w:id="12111" w:name="_Toc36034157"/>
      <w:bookmarkStart w:id="12112" w:name="_Toc45132305"/>
      <w:bookmarkStart w:id="12113" w:name="_Toc49776590"/>
      <w:bookmarkStart w:id="12114" w:name="_Toc51747510"/>
      <w:bookmarkStart w:id="12115" w:name="_Toc66361092"/>
      <w:bookmarkStart w:id="12116" w:name="_Toc68105597"/>
      <w:bookmarkStart w:id="12117" w:name="_Toc74756229"/>
      <w:bookmarkStart w:id="12118" w:name="_Toc105675106"/>
      <w:bookmarkStart w:id="12119" w:name="_Toc130503184"/>
      <w:bookmarkStart w:id="12120"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1"/>
      </w:pPr>
      <w:bookmarkStart w:id="12121" w:name="_Toc185506213"/>
      <w:bookmarkStart w:id="12122" w:name="_Toc212046742"/>
      <w:r w:rsidRPr="000A0A5F">
        <w:t>7</w:t>
      </w:r>
      <w:r w:rsidRPr="000A0A5F">
        <w:tab/>
        <w:t>Using Common API Framework</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7C02390" w14:textId="77777777" w:rsidR="00CB0DD7" w:rsidRPr="000A0A5F" w:rsidRDefault="00CB0DD7">
      <w:pPr>
        <w:pStyle w:val="2"/>
      </w:pPr>
      <w:bookmarkStart w:id="12123" w:name="_Toc11247925"/>
      <w:bookmarkStart w:id="12124" w:name="_Toc27045107"/>
      <w:bookmarkStart w:id="12125" w:name="_Toc36034158"/>
      <w:bookmarkStart w:id="12126" w:name="_Toc45132306"/>
      <w:bookmarkStart w:id="12127" w:name="_Toc49776591"/>
      <w:bookmarkStart w:id="12128" w:name="_Toc51747511"/>
      <w:bookmarkStart w:id="12129" w:name="_Toc66361093"/>
      <w:bookmarkStart w:id="12130" w:name="_Toc68105598"/>
      <w:bookmarkStart w:id="12131" w:name="_Toc74756230"/>
      <w:bookmarkStart w:id="12132" w:name="_Toc105675107"/>
      <w:bookmarkStart w:id="12133" w:name="_Toc130503185"/>
      <w:bookmarkStart w:id="12134" w:name="_Toc153625977"/>
      <w:bookmarkStart w:id="12135" w:name="_Toc185506214"/>
      <w:bookmarkStart w:id="12136" w:name="_Toc212046743"/>
      <w:r w:rsidRPr="000A0A5F">
        <w:t>7.1</w:t>
      </w:r>
      <w:r w:rsidRPr="000A0A5F">
        <w:tab/>
        <w:t>General</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2"/>
      </w:pPr>
      <w:bookmarkStart w:id="12137" w:name="_Toc11247926"/>
      <w:bookmarkStart w:id="12138" w:name="_Toc27045108"/>
      <w:bookmarkStart w:id="12139" w:name="_Toc36034159"/>
      <w:bookmarkStart w:id="12140" w:name="_Toc45132307"/>
      <w:bookmarkStart w:id="12141" w:name="_Toc49776592"/>
      <w:bookmarkStart w:id="12142" w:name="_Toc51747512"/>
      <w:bookmarkStart w:id="12143" w:name="_Toc66361094"/>
      <w:bookmarkStart w:id="12144" w:name="_Toc68105599"/>
      <w:bookmarkStart w:id="12145" w:name="_Toc74756231"/>
      <w:bookmarkStart w:id="12146" w:name="_Toc105675108"/>
      <w:bookmarkStart w:id="12147" w:name="_Toc130503186"/>
      <w:bookmarkStart w:id="12148" w:name="_Toc153625978"/>
      <w:bookmarkStart w:id="12149" w:name="_Toc185506215"/>
      <w:bookmarkStart w:id="12150" w:name="_Toc212046744"/>
      <w:r w:rsidRPr="000A0A5F">
        <w:t>7.2</w:t>
      </w:r>
      <w:r w:rsidRPr="000A0A5F">
        <w:tab/>
        <w:t>Security</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26D42EE7" w14:textId="77777777" w:rsidR="00CB0DD7" w:rsidRPr="000A0A5F" w:rsidRDefault="00CB0DD7">
      <w:r w:rsidRPr="000A0A5F">
        <w:t>When CAPIF is used for external exposure, before invoking the API exposed by the SCEF, the SCS/AS as API invoker shall negotiate the security method (PKI, TLS-PSK or OAUTH2) with CAPIF core function and ensure the SCEF has enough credential to authenticate the SCS/AS (see 3GPP TS 29.222 [48], clause 5.6.2.2 and clause 6.2.2.2).</w:t>
      </w:r>
    </w:p>
    <w:p w14:paraId="351824BB" w14:textId="77777777" w:rsidR="00CB0DD7" w:rsidRPr="000A0A5F" w:rsidRDefault="00CB0DD7">
      <w:r w:rsidRPr="000A0A5F">
        <w:t xml:space="preserve">If PKI or TLS-PSK is used as the selected security method between the AF and the NEF, upon API invocation, the NEF shall retrieve the authorization information from the CAPIF core function as described in 3GPP TS 29.222 [48], clause 5.6.2.4. </w:t>
      </w:r>
    </w:p>
    <w:p w14:paraId="7A45DCBB" w14:textId="77777777" w:rsidR="00CB0DD7" w:rsidRPr="000A0A5F" w:rsidRDefault="00CB0DD7">
      <w:r w:rsidRPr="000A0A5F">
        <w:t>As indicated in 3GPP TS 33.122 [53], the access to the T8 APIs may be authorized by means of the OAuth2 protocol (see IETF RFC 6749 [51]), using the "Client Credentials" authorization grant, where the CAPIF core function (see 3GPP TS 29.222 [48]) plays the role of the authorization server.</w:t>
      </w:r>
    </w:p>
    <w:p w14:paraId="6531DC5E" w14:textId="77777777" w:rsidR="00CB0DD7" w:rsidRPr="000A0A5F" w:rsidRDefault="00CB0DD7">
      <w:pPr>
        <w:pStyle w:val="NO"/>
        <w:rPr>
          <w:lang w:val="en-US"/>
        </w:rPr>
      </w:pPr>
      <w:r w:rsidRPr="000A0A5F">
        <w:rPr>
          <w:lang w:val="en-US"/>
        </w:rPr>
        <w:t>NOTE 1:</w:t>
      </w:r>
      <w:r w:rsidRPr="000A0A5F">
        <w:rPr>
          <w:lang w:val="en-US"/>
        </w:rPr>
        <w:tab/>
        <w:t xml:space="preserve">In this release, only </w:t>
      </w:r>
      <w:r w:rsidRPr="000A0A5F">
        <w:t>"Client Credentials" authorization grant is supported.</w:t>
      </w:r>
    </w:p>
    <w:p w14:paraId="44DFF011" w14:textId="77777777" w:rsidR="00CB0DD7" w:rsidRPr="000A0A5F" w:rsidRDefault="00CB0DD7">
      <w:r w:rsidRPr="000A0A5F">
        <w:t>If OAuth2 is used as the selected security method between the SCS/AS and the SCEF, the SCS/AS, prior to consuming services offered by the T8 APIs, shall obtain a "token" from the authorization server, by invoking the Obtain_Authorization service, as described in 3GPP TS 29.222 [48], clause 5.6.2.3.2.</w:t>
      </w:r>
    </w:p>
    <w:p w14:paraId="5E09A7EC" w14:textId="77777777" w:rsidR="00CB0DD7" w:rsidRPr="000A0A5F" w:rsidRDefault="00CB0DD7">
      <w:pPr>
        <w:rPr>
          <w:lang w:val="en-US"/>
        </w:rPr>
      </w:pPr>
      <w:r w:rsidRPr="000A0A5F">
        <w:rPr>
          <w:lang w:val="en-US"/>
        </w:rPr>
        <w:lastRenderedPageBreak/>
        <w:t xml:space="preserve">The T8 APIs do not define any scopes for OAuth2 authorization. 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it shall check whether the NEF identifier in the "</w:t>
      </w:r>
      <w:r w:rsidRPr="000A0A5F">
        <w:rPr>
          <w:lang w:val="en-US"/>
        </w:rPr>
        <w:t>token</w:t>
      </w:r>
      <w:r w:rsidRPr="000A0A5F">
        <w:t>" matches its own published identifier, and whether the API name in the "</w:t>
      </w:r>
      <w:r w:rsidRPr="000A0A5F">
        <w:rPr>
          <w:lang w:val="en-US"/>
        </w:rPr>
        <w:t>token</w:t>
      </w:r>
      <w:r w:rsidRPr="000A0A5F">
        <w:t>" matches its own published API name. If those checks are passed,</w:t>
      </w:r>
      <w:r w:rsidRPr="000A0A5F">
        <w:rPr>
          <w:lang w:val="en-US"/>
        </w:rPr>
        <w:t xml:space="preserve"> the AF has full authority to access any resource or operation for the invoked API.</w:t>
      </w:r>
    </w:p>
    <w:p w14:paraId="337BEA38" w14:textId="77777777" w:rsidR="00CB0DD7" w:rsidRPr="000A0A5F" w:rsidRDefault="00CB0DD7">
      <w:pPr>
        <w:pStyle w:val="NO"/>
        <w:rPr>
          <w:noProof/>
          <w:lang w:eastAsia="zh-CN"/>
        </w:rPr>
      </w:pPr>
      <w:r w:rsidRPr="000A0A5F">
        <w:rPr>
          <w:lang w:val="en-US"/>
        </w:rPr>
        <w:t>NOTE 2:</w:t>
      </w:r>
      <w:r w:rsidRPr="000A0A5F">
        <w:rPr>
          <w:lang w:val="en-US"/>
        </w:rPr>
        <w:tab/>
        <w:t xml:space="preserve">The security requirement in the current clause does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33D525E2" w14:textId="77777777" w:rsidR="00CB0DD7" w:rsidRPr="000A0A5F" w:rsidRDefault="00CB0DD7">
      <w:pPr>
        <w:pStyle w:val="NO"/>
        <w:rPr>
          <w:noProof/>
          <w:lang w:eastAsia="zh-CN"/>
        </w:rPr>
      </w:pPr>
      <w:r w:rsidRPr="000A0A5F">
        <w:rPr>
          <w:lang w:val="en-US"/>
        </w:rPr>
        <w:t>NOTE 3:</w:t>
      </w:r>
      <w:r w:rsidRPr="000A0A5F">
        <w:rPr>
          <w:lang w:val="en-US"/>
        </w:rPr>
        <w:tab/>
        <w:t>For aforementioned security methods, the SCEF needs to apply admission control according to access control policies after performing the authorization checks</w:t>
      </w:r>
      <w:r w:rsidRPr="000A0A5F">
        <w:rPr>
          <w:noProof/>
          <w:lang w:eastAsia="zh-CN"/>
        </w:rPr>
        <w:t>.</w:t>
      </w:r>
    </w:p>
    <w:p w14:paraId="131B2A24" w14:textId="77777777" w:rsidR="00CB0DD7" w:rsidRPr="000A0A5F" w:rsidRDefault="00CB0DD7">
      <w:pPr>
        <w:pStyle w:val="8"/>
        <w:rPr>
          <w:noProof/>
        </w:rPr>
      </w:pPr>
      <w:r w:rsidRPr="000A0A5F">
        <w:rPr>
          <w:noProof/>
          <w:lang w:eastAsia="zh-CN"/>
        </w:rPr>
        <w:br w:type="page"/>
      </w:r>
      <w:bookmarkStart w:id="12151" w:name="_Toc11247927"/>
      <w:bookmarkStart w:id="12152" w:name="_Toc27045109"/>
      <w:bookmarkStart w:id="12153" w:name="_Toc36034160"/>
      <w:bookmarkStart w:id="12154" w:name="_Toc45132308"/>
      <w:bookmarkStart w:id="12155" w:name="_Toc49776593"/>
      <w:bookmarkStart w:id="12156" w:name="_Toc51747513"/>
      <w:bookmarkStart w:id="12157" w:name="_Toc66361095"/>
      <w:bookmarkStart w:id="12158" w:name="_Toc68105600"/>
      <w:bookmarkStart w:id="12159" w:name="_Toc74756232"/>
      <w:bookmarkStart w:id="12160" w:name="_Toc105675109"/>
      <w:bookmarkStart w:id="12161" w:name="_Toc130503187"/>
      <w:bookmarkStart w:id="12162" w:name="_Toc153625979"/>
      <w:bookmarkStart w:id="12163" w:name="_Toc185506216"/>
      <w:bookmarkStart w:id="12164" w:name="_Toc212046745"/>
      <w:bookmarkEnd w:id="170"/>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142C7528" w14:textId="77777777" w:rsidR="00CB0DD7" w:rsidRPr="000A0A5F" w:rsidRDefault="00CB0DD7" w:rsidP="00DA1808">
      <w:pPr>
        <w:pStyle w:val="1"/>
      </w:pPr>
      <w:bookmarkStart w:id="12165" w:name="_Toc11247928"/>
      <w:bookmarkStart w:id="12166" w:name="_Toc27045110"/>
      <w:bookmarkStart w:id="12167" w:name="_Toc36034161"/>
      <w:bookmarkStart w:id="12168" w:name="_Toc45132309"/>
      <w:bookmarkStart w:id="12169" w:name="_Toc49776594"/>
      <w:bookmarkStart w:id="12170" w:name="_Toc51747514"/>
      <w:bookmarkStart w:id="12171" w:name="_Toc66361096"/>
      <w:bookmarkStart w:id="12172" w:name="_Toc68105601"/>
      <w:bookmarkStart w:id="12173" w:name="_Toc74756233"/>
      <w:bookmarkStart w:id="12174" w:name="_Toc105675110"/>
      <w:bookmarkStart w:id="12175" w:name="_Toc130503188"/>
      <w:bookmarkStart w:id="12176" w:name="_Toc153625980"/>
      <w:bookmarkStart w:id="12177" w:name="_Toc185506217"/>
      <w:bookmarkStart w:id="12178" w:name="_Toc212046746"/>
      <w:r w:rsidRPr="000A0A5F">
        <w:t>A.1</w:t>
      </w:r>
      <w:r w:rsidRPr="000A0A5F">
        <w:tab/>
        <w:t>General</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1"/>
      </w:pPr>
      <w:bookmarkStart w:id="12179" w:name="_Toc11247929"/>
      <w:bookmarkStart w:id="12180" w:name="_Toc27045111"/>
      <w:bookmarkStart w:id="12181" w:name="_Toc36034162"/>
      <w:bookmarkStart w:id="12182" w:name="_Toc45132310"/>
      <w:bookmarkStart w:id="12183" w:name="_Toc49776595"/>
      <w:bookmarkStart w:id="12184" w:name="_Toc51747515"/>
      <w:bookmarkStart w:id="12185" w:name="_Toc66361097"/>
      <w:bookmarkStart w:id="12186" w:name="_Toc68105602"/>
      <w:bookmarkStart w:id="12187" w:name="_Toc74756234"/>
      <w:bookmarkStart w:id="12188" w:name="_Toc105675111"/>
      <w:bookmarkStart w:id="12189" w:name="_Toc130503189"/>
      <w:bookmarkStart w:id="12190" w:name="_Toc153625981"/>
      <w:bookmarkStart w:id="12191" w:name="_Toc185506218"/>
      <w:bookmarkStart w:id="12192" w:name="_Toc212046747"/>
      <w:r w:rsidRPr="000A0A5F">
        <w:t>A.2</w:t>
      </w:r>
      <w:r w:rsidRPr="000A0A5F">
        <w:tab/>
        <w:t>Data Types applicable to several APIs</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r>
        <w:rPr>
          <w:rFonts w:hint="eastAsia"/>
          <w:lang w:eastAsia="zh-CN"/>
        </w:rPr>
        <w:t>-alpha.1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77777777" w:rsidR="001C251E" w:rsidRPr="000A0A5F" w:rsidRDefault="001C251E" w:rsidP="001C251E">
      <w:pPr>
        <w:pStyle w:val="PL"/>
      </w:pPr>
      <w:r w:rsidRPr="000A0A5F">
        <w:t xml:space="preserve">  description: 3GPP TS 29.122 V</w:t>
      </w:r>
      <w:r>
        <w:rPr>
          <w:rFonts w:hint="eastAsia"/>
          <w:lang w:eastAsia="zh-CN"/>
        </w:rPr>
        <w:t>19.4.0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1"/>
        <w:rPr>
          <w:noProof/>
        </w:rPr>
      </w:pPr>
      <w:bookmarkStart w:id="12193" w:name="_Toc11247930"/>
      <w:bookmarkStart w:id="12194" w:name="_Toc27045112"/>
      <w:bookmarkStart w:id="12195" w:name="_Toc36034163"/>
      <w:bookmarkStart w:id="12196" w:name="_Toc45132311"/>
      <w:bookmarkStart w:id="12197" w:name="_Toc49776596"/>
      <w:bookmarkStart w:id="12198" w:name="_Toc51747516"/>
      <w:bookmarkStart w:id="12199" w:name="_Toc66361098"/>
      <w:bookmarkStart w:id="12200" w:name="_Toc68105603"/>
      <w:bookmarkStart w:id="12201" w:name="_Toc74756235"/>
      <w:bookmarkStart w:id="12202" w:name="_Toc105675112"/>
      <w:bookmarkStart w:id="12203" w:name="_Toc130503190"/>
      <w:bookmarkStart w:id="12204" w:name="_Toc153625982"/>
      <w:bookmarkStart w:id="12205" w:name="_Toc185506219"/>
      <w:bookmarkStart w:id="12206" w:name="_Toc212046748"/>
      <w:r w:rsidRPr="000A0A5F">
        <w:t>A.3</w:t>
      </w:r>
      <w:r w:rsidRPr="000A0A5F">
        <w:tab/>
      </w:r>
      <w:r w:rsidRPr="000A0A5F">
        <w:rPr>
          <w:noProof/>
        </w:rPr>
        <w:t>MonitoringEvent API</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16D2B68B"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2CB1A406" w:rsidR="001C251E" w:rsidRPr="000A0A5F" w:rsidRDefault="001C251E" w:rsidP="001C251E">
      <w:pPr>
        <w:pStyle w:val="PL"/>
      </w:pPr>
      <w:r w:rsidRPr="000A0A5F">
        <w:t xml:space="preserve">  description: 3GPP TS 29.122 V1</w:t>
      </w:r>
      <w:r>
        <w:t>9</w:t>
      </w:r>
      <w:r w:rsidRPr="000A0A5F">
        <w:t>.</w:t>
      </w:r>
      <w:r w:rsidR="002D69EC">
        <w:rPr>
          <w:rFonts w:hint="eastAsia"/>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0E2D0B07" w14:textId="77777777" w:rsidR="000B2BD1" w:rsidRPr="000A0A5F" w:rsidRDefault="000B2BD1" w:rsidP="000B2BD1">
      <w:pPr>
        <w:pStyle w:val="PL"/>
      </w:pPr>
      <w:r w:rsidRPr="000A0A5F">
        <w:t xml:space="preserve">                oneOf:</w:t>
      </w:r>
    </w:p>
    <w:p w14:paraId="50EF2680" w14:textId="50FFCACA" w:rsidR="00CB0DD7" w:rsidRPr="000A0A5F" w:rsidRDefault="00CB0DD7">
      <w:pPr>
        <w:pStyle w:val="PL"/>
      </w:pPr>
      <w:r w:rsidRPr="000A0A5F">
        <w:t xml:space="preserve">                </w:t>
      </w:r>
      <w:r w:rsidR="00014CDE">
        <w:t xml:space="preserve">- </w:t>
      </w:r>
      <w:r w:rsidRPr="000A0A5F">
        <w:t>$ref: '#/components/schemas/MonitoringEventSubscription'</w:t>
      </w:r>
    </w:p>
    <w:p w14:paraId="327A29A2" w14:textId="77777777" w:rsidR="000B2BD1" w:rsidRPr="000A0A5F" w:rsidRDefault="000B2BD1" w:rsidP="000B2BD1">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lastRenderedPageBreak/>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lastRenderedPageBreak/>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7777777" w:rsidR="006005F7" w:rsidRDefault="006005F7" w:rsidP="006005F7">
      <w:pPr>
        <w:pStyle w:val="PL"/>
      </w:pPr>
      <w:r>
        <w:t xml:space="preserve">        repTimePeriod:</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35EE567E" w:rsidR="009279CF" w:rsidRDefault="009279CF" w:rsidP="009279CF">
      <w:pPr>
        <w:pStyle w:val="PL"/>
      </w:pPr>
      <w:r>
        <w:t xml:space="preserve">            </w:t>
      </w:r>
      <w:r w:rsidRPr="00573AFA">
        <w:t xml:space="preserve">This attribute may contain more than </w:t>
      </w:r>
      <w:r w:rsidR="00D06DB7">
        <w:rPr>
          <w:rFonts w:hint="eastAsia"/>
          <w:lang w:eastAsia="zh-CN"/>
        </w:rPr>
        <w:t xml:space="preserve">one </w:t>
      </w:r>
      <w:r w:rsidRPr="00573AFA">
        <w:t xml:space="preserve">map element only in case several energy </w:t>
      </w:r>
    </w:p>
    <w:p w14:paraId="62A1822E" w14:textId="77777777" w:rsidR="00D06DB7" w:rsidRDefault="009279CF" w:rsidP="009279CF">
      <w:pPr>
        <w:pStyle w:val="PL"/>
      </w:pPr>
      <w:r>
        <w:t xml:space="preserve">           </w:t>
      </w:r>
      <w:r w:rsidRPr="00573AFA">
        <w:t xml:space="preserve"> </w:t>
      </w:r>
      <w:r w:rsidR="00D06DB7">
        <w:rPr>
          <w:rFonts w:hint="eastAsia"/>
          <w:lang w:eastAsia="zh-CN"/>
        </w:rPr>
        <w:t xml:space="preserve">monitoring </w:t>
      </w:r>
      <w:r w:rsidRPr="00573AFA">
        <w:t>types are subscribed via the monitoringType attribute and the addnMonTypes</w:t>
      </w:r>
    </w:p>
    <w:p w14:paraId="77C94DBE" w14:textId="1B4DB3B4" w:rsidR="009279CF" w:rsidRDefault="00D06DB7" w:rsidP="009279CF">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1378F139" w:rsidR="009279CF" w:rsidRDefault="009279CF" w:rsidP="009279CF">
      <w:pPr>
        <w:pStyle w:val="PL"/>
      </w:pPr>
      <w:r>
        <w:t xml:space="preserve">           </w:t>
      </w:r>
      <w:r w:rsidRPr="00573AFA">
        <w:t xml:space="preserve"> element may be provided </w:t>
      </w:r>
      <w:r w:rsidR="00D06DB7">
        <w:rPr>
          <w:lang w:eastAsia="zh-CN"/>
        </w:rPr>
        <w:t xml:space="preserve">within this attribute, </w:t>
      </w:r>
      <w:r w:rsidRPr="00573AFA">
        <w:t xml:space="preserve">with its map key set to the value of the </w:t>
      </w:r>
    </w:p>
    <w:p w14:paraId="2FB3D4BF" w14:textId="74B57473" w:rsidR="009279CF" w:rsidRPr="000A0A5F" w:rsidRDefault="009279CF" w:rsidP="009279CF">
      <w:pPr>
        <w:pStyle w:val="PL"/>
      </w:pPr>
      <w:r>
        <w:t xml:space="preserve">           </w:t>
      </w:r>
      <w:r w:rsidRPr="00573AFA">
        <w:t xml:space="preserve"> </w:t>
      </w:r>
      <w:r w:rsidR="00D06DB7" w:rsidRPr="00573AFA">
        <w:t xml:space="preserve">monitoringType </w:t>
      </w:r>
      <w:r w:rsidRPr="00573AFA">
        <w:t>attribute.</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lastRenderedPageBreak/>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lastRenderedPageBreak/>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207" w:name="_Hlk69382477"/>
      <w:r w:rsidRPr="000A0A5F">
        <w:t>an</w:t>
      </w:r>
      <w:bookmarkEnd w:id="1220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lastRenderedPageBreak/>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lastRenderedPageBreak/>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2ABDEA09" w14:textId="77777777" w:rsidR="00C81DA3" w:rsidRPr="000A0A5F" w:rsidRDefault="00C81DA3" w:rsidP="00C81DA3">
      <w:pPr>
        <w:pStyle w:val="PL"/>
      </w:pPr>
      <w:r w:rsidRPr="000A0A5F">
        <w:t xml:space="preserve">          type: array</w:t>
      </w:r>
    </w:p>
    <w:p w14:paraId="52C83781" w14:textId="77777777" w:rsidR="00C81DA3" w:rsidRPr="000A0A5F" w:rsidRDefault="00C81DA3" w:rsidP="00C81DA3">
      <w:pPr>
        <w:pStyle w:val="PL"/>
      </w:pPr>
      <w:r w:rsidRPr="000A0A5F">
        <w:t xml:space="preserve">          items:</w:t>
      </w:r>
    </w:p>
    <w:p w14:paraId="660640B4" w14:textId="77777777" w:rsidR="00C81DA3" w:rsidRDefault="00C81DA3" w:rsidP="00C81DA3">
      <w:pPr>
        <w:pStyle w:val="PL"/>
      </w:pPr>
      <w:r w:rsidRPr="000A0A5F">
        <w:t xml:space="preserve">            </w:t>
      </w:r>
      <w:r w:rsidRPr="00323934">
        <w:t>$ref: '#/components/schemas/</w:t>
      </w:r>
      <w:r>
        <w:rPr>
          <w:lang w:eastAsia="zh-CN"/>
        </w:rPr>
        <w:t>EnergyInfo</w:t>
      </w:r>
      <w:r w:rsidRPr="00323934">
        <w:t>'</w:t>
      </w:r>
    </w:p>
    <w:p w14:paraId="18ED285D" w14:textId="77777777" w:rsidR="00C81DA3" w:rsidRDefault="00C81DA3" w:rsidP="00C81DA3">
      <w:pPr>
        <w:pStyle w:val="PL"/>
      </w:pPr>
      <w:r w:rsidRPr="000A0A5F">
        <w:t xml:space="preserve">          minItems: </w:t>
      </w:r>
      <w:r>
        <w:t>1</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lastRenderedPageBreak/>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208" w:name="_Hlk69382597"/>
      <w:r w:rsidRPr="000A0A5F">
        <w:t xml:space="preserve">relevant </w:t>
      </w:r>
      <w:bookmarkEnd w:id="12208"/>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lastRenderedPageBreak/>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lastRenderedPageBreak/>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lastRenderedPageBreak/>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lastRenderedPageBreak/>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lastRenderedPageBreak/>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lastRenderedPageBreak/>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lastRenderedPageBreak/>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209" w:name="_Hlk64465645"/>
      <w:r w:rsidRPr="000A0A5F">
        <w:t xml:space="preserve">          - POSITIONING_DENIED: </w:t>
      </w:r>
      <w:r w:rsidRPr="000A0A5F">
        <w:rPr>
          <w:rFonts w:cs="Arial"/>
          <w:szCs w:val="18"/>
          <w:lang w:eastAsia="zh-CN"/>
        </w:rPr>
        <w:t>Positioning is denied</w:t>
      </w:r>
      <w:r w:rsidRPr="000A0A5F">
        <w:t>.</w:t>
      </w:r>
    </w:p>
    <w:bookmarkEnd w:id="12209"/>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210" w:name="_Toc11247931"/>
      <w:bookmarkStart w:id="12211" w:name="_Toc27045113"/>
      <w:bookmarkStart w:id="12212" w:name="_Toc36034164"/>
      <w:bookmarkStart w:id="12213" w:name="_Toc45132312"/>
      <w:bookmarkStart w:id="12214" w:name="_Toc49776597"/>
      <w:bookmarkStart w:id="12215" w:name="_Toc51747517"/>
      <w:bookmarkStart w:id="12216" w:name="_Toc66361099"/>
      <w:bookmarkStart w:id="12217" w:name="_Toc68105604"/>
      <w:bookmarkStart w:id="1221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lastRenderedPageBreak/>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1"/>
        <w:rPr>
          <w:lang w:eastAsia="zh-CN"/>
        </w:rPr>
      </w:pPr>
      <w:bookmarkStart w:id="12219" w:name="_Toc105675113"/>
      <w:bookmarkStart w:id="12220" w:name="_Toc130503191"/>
      <w:bookmarkStart w:id="12221" w:name="_Toc153625983"/>
      <w:bookmarkStart w:id="12222" w:name="_Toc185506220"/>
      <w:bookmarkStart w:id="12223" w:name="_Toc212046749"/>
      <w:r w:rsidRPr="000A0A5F">
        <w:t>A.4</w:t>
      </w:r>
      <w:r w:rsidRPr="000A0A5F">
        <w:tab/>
        <w:t>ResourceManagementOfBdt API</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0648098D"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14A311D5" w:rsidR="001C251E" w:rsidRPr="000A0A5F" w:rsidRDefault="001C251E" w:rsidP="001C251E">
      <w:pPr>
        <w:pStyle w:val="PL"/>
      </w:pPr>
      <w:r w:rsidRPr="000A0A5F">
        <w:t xml:space="preserve">  description: 3GPP TS 29.122 V1</w:t>
      </w:r>
      <w:r>
        <w:t>9</w:t>
      </w:r>
      <w:r w:rsidRPr="000A0A5F">
        <w:t>.</w:t>
      </w:r>
      <w:r w:rsidR="00FA56A4">
        <w:rPr>
          <w:rFonts w:hint="eastAsia"/>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lastRenderedPageBreak/>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lastRenderedPageBreak/>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lastRenderedPageBreak/>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lastRenderedPageBreak/>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4EEFE747" w:rsidR="001A4011" w:rsidRDefault="001A4011" w:rsidP="001A4011">
      <w:pPr>
        <w:pStyle w:val="PL"/>
      </w:pPr>
      <w:r>
        <w:t xml:space="preserve">            </w:t>
      </w:r>
      <w:r w:rsidR="00F411FD">
        <w:rPr>
          <w:rFonts w:hint="eastAsia"/>
          <w:lang w:eastAsia="zh-CN"/>
        </w:rPr>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5EE66FFD" w14:textId="77777777" w:rsidR="00E13AEC" w:rsidRDefault="00E13AEC">
      <w:pPr>
        <w:pStyle w:val="PL"/>
      </w:pPr>
    </w:p>
    <w:p w14:paraId="0D7E96D6" w14:textId="71838DDE"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4456269B" w14:textId="77777777" w:rsidR="00E13AEC" w:rsidRDefault="00E13AEC" w:rsidP="00E13AEC">
      <w:pPr>
        <w:pStyle w:val="PL"/>
      </w:pPr>
      <w:r>
        <w:t xml:space="preserve">        energyInd:</w:t>
      </w:r>
    </w:p>
    <w:p w14:paraId="3813ED3D" w14:textId="77777777" w:rsidR="00E13AEC" w:rsidRDefault="00E13AEC" w:rsidP="00E13AEC">
      <w:pPr>
        <w:pStyle w:val="PL"/>
      </w:pPr>
      <w:r>
        <w:t xml:space="preserve">          type: boolean</w:t>
      </w:r>
    </w:p>
    <w:p w14:paraId="6F810A55" w14:textId="77777777" w:rsidR="00E13AEC" w:rsidRPr="000A0A5F" w:rsidRDefault="00E13AEC" w:rsidP="00E13AEC">
      <w:pPr>
        <w:pStyle w:val="PL"/>
      </w:pPr>
      <w:r w:rsidRPr="0018365C">
        <w:t xml:space="preserve">          default: false</w:t>
      </w:r>
    </w:p>
    <w:p w14:paraId="44766287" w14:textId="77777777" w:rsidR="00E13AEC" w:rsidRDefault="00E13AEC" w:rsidP="00E13AEC">
      <w:pPr>
        <w:pStyle w:val="PL"/>
      </w:pPr>
      <w:r>
        <w:t xml:space="preserve">          description: &gt;</w:t>
      </w:r>
    </w:p>
    <w:p w14:paraId="0CAEB46E" w14:textId="77777777" w:rsidR="00E13AEC" w:rsidRDefault="00E13AEC" w:rsidP="00E13AEC">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254C9C35" w14:textId="77777777" w:rsidR="00E13AEC" w:rsidRDefault="00E13AEC" w:rsidP="00E13AEC">
      <w:pPr>
        <w:pStyle w:val="PL"/>
      </w:pPr>
      <w:r>
        <w:t xml:space="preserve">            </w:t>
      </w:r>
      <w:r w:rsidRPr="00AE4579">
        <w:rPr>
          <w:rFonts w:cs="Arial"/>
          <w:szCs w:val="18"/>
          <w:lang w:eastAsia="zh-CN"/>
        </w:rPr>
        <w:t>that consume lower energy</w:t>
      </w:r>
      <w:r>
        <w:t>.</w:t>
      </w:r>
    </w:p>
    <w:p w14:paraId="0711523B" w14:textId="77777777" w:rsidR="00E13AEC" w:rsidRDefault="00E13AEC" w:rsidP="00E13AEC">
      <w:pPr>
        <w:pStyle w:val="PL"/>
      </w:pPr>
      <w:r>
        <w:t xml:space="preserve">            true indicates that the AF is interested in transferring data in time windows that</w:t>
      </w:r>
    </w:p>
    <w:p w14:paraId="3E8C6505" w14:textId="77777777" w:rsidR="00E13AEC" w:rsidRDefault="00E13AEC" w:rsidP="00E13AEC">
      <w:pPr>
        <w:pStyle w:val="PL"/>
      </w:pPr>
      <w:r>
        <w:t xml:space="preserve">            consume lower energy.</w:t>
      </w:r>
    </w:p>
    <w:p w14:paraId="2B0C4483" w14:textId="77777777" w:rsidR="00E13AEC" w:rsidRDefault="00E13AEC" w:rsidP="00E13AEC">
      <w:pPr>
        <w:pStyle w:val="PL"/>
      </w:pPr>
      <w:r>
        <w:t xml:space="preserve">            false indicates that the AF is not interested in transferring data in time</w:t>
      </w:r>
    </w:p>
    <w:p w14:paraId="10AD2B50" w14:textId="77777777" w:rsidR="00E13AEC" w:rsidRDefault="00E13AEC" w:rsidP="00E13AEC">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58E50161" w14:textId="77777777" w:rsidR="00E13AEC" w:rsidRDefault="00E13AEC">
      <w:pPr>
        <w:pStyle w:val="PL"/>
      </w:pPr>
    </w:p>
    <w:p w14:paraId="53E3AC54" w14:textId="2508AD1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lastRenderedPageBreak/>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1"/>
        <w:rPr>
          <w:lang w:eastAsia="zh-CN"/>
        </w:rPr>
      </w:pPr>
      <w:bookmarkStart w:id="12224" w:name="_Toc11247932"/>
      <w:bookmarkStart w:id="12225" w:name="_Toc27045114"/>
      <w:bookmarkStart w:id="12226" w:name="_Toc36034165"/>
      <w:bookmarkStart w:id="12227" w:name="_Toc45132313"/>
      <w:bookmarkStart w:id="12228" w:name="_Toc49776598"/>
      <w:bookmarkStart w:id="12229" w:name="_Toc51747518"/>
      <w:bookmarkStart w:id="12230" w:name="_Toc66361100"/>
      <w:bookmarkStart w:id="12231" w:name="_Toc68105605"/>
      <w:bookmarkStart w:id="12232" w:name="_Toc74756237"/>
      <w:bookmarkStart w:id="12233" w:name="_Toc105675114"/>
      <w:bookmarkStart w:id="12234" w:name="_Toc130503192"/>
      <w:bookmarkStart w:id="12235" w:name="_Toc153625984"/>
      <w:bookmarkStart w:id="12236" w:name="_Toc185506221"/>
      <w:bookmarkStart w:id="12237" w:name="_Toc212046750"/>
      <w:r w:rsidRPr="000A0A5F">
        <w:t>A.5</w:t>
      </w:r>
      <w:r w:rsidRPr="000A0A5F">
        <w:tab/>
        <w:t>ChargeableParty API</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648872E5"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61ACAECE" w:rsidR="001C251E" w:rsidRPr="000A0A5F" w:rsidRDefault="001C251E" w:rsidP="001C251E">
      <w:pPr>
        <w:pStyle w:val="PL"/>
      </w:pPr>
      <w:r w:rsidRPr="000A0A5F">
        <w:t xml:space="preserve">  description: 3GPP TS 29.122 V</w:t>
      </w:r>
      <w:r>
        <w:rPr>
          <w:rFonts w:hint="eastAsia"/>
          <w:lang w:eastAsia="zh-CN"/>
        </w:rPr>
        <w:t>19.</w:t>
      </w:r>
      <w:r w:rsidR="003D3B70">
        <w:rPr>
          <w:rFonts w:hint="eastAsia"/>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lastRenderedPageBreak/>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2657E3C0" w14:textId="77777777" w:rsidR="00155267" w:rsidRDefault="00155267" w:rsidP="00155267">
      <w:pPr>
        <w:pStyle w:val="PL"/>
      </w:pPr>
      <w:r>
        <w:t xml:space="preserve">        - name: supp-feat</w:t>
      </w:r>
    </w:p>
    <w:p w14:paraId="14C916D1" w14:textId="77777777" w:rsidR="00155267" w:rsidRDefault="00155267" w:rsidP="00155267">
      <w:pPr>
        <w:pStyle w:val="PL"/>
      </w:pPr>
      <w:r>
        <w:t xml:space="preserve">          in: query</w:t>
      </w:r>
    </w:p>
    <w:p w14:paraId="017D1025" w14:textId="77777777" w:rsidR="00155267" w:rsidRDefault="00155267" w:rsidP="00155267">
      <w:pPr>
        <w:pStyle w:val="PL"/>
      </w:pPr>
      <w:r>
        <w:t xml:space="preserve">          description: Contains the list of supported features.</w:t>
      </w:r>
    </w:p>
    <w:p w14:paraId="35E1021B" w14:textId="77777777" w:rsidR="00155267" w:rsidRDefault="00155267" w:rsidP="00155267">
      <w:pPr>
        <w:pStyle w:val="PL"/>
      </w:pPr>
      <w:r>
        <w:t xml:space="preserve">          required: false</w:t>
      </w:r>
    </w:p>
    <w:p w14:paraId="141A9529" w14:textId="77777777" w:rsidR="00155267" w:rsidRDefault="00155267" w:rsidP="00155267">
      <w:pPr>
        <w:pStyle w:val="PL"/>
      </w:pPr>
      <w:r>
        <w:t xml:space="preserve">          schema:</w:t>
      </w:r>
    </w:p>
    <w:p w14:paraId="5AD9128B" w14:textId="77777777" w:rsidR="00155267" w:rsidRDefault="00155267" w:rsidP="00155267">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lastRenderedPageBreak/>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lastRenderedPageBreak/>
        <w:t xml:space="preserve">          $ref: 'TS29122_CommonData.yaml#/components/responses/default'</w:t>
      </w:r>
    </w:p>
    <w:p w14:paraId="24D92243" w14:textId="77777777" w:rsidR="00CB0DD7" w:rsidRPr="000A0A5F" w:rsidRDefault="00CB0DD7">
      <w:pPr>
        <w:pStyle w:val="PL"/>
        <w:tabs>
          <w:tab w:val="clear" w:pos="384"/>
        </w:tabs>
        <w:rPr>
          <w:rFonts w:ascii="宋体" w:hAnsi="宋体" w:hint="eastAsia"/>
          <w:lang w:val="en-US" w:eastAsia="zh-CN"/>
        </w:rPr>
      </w:pPr>
    </w:p>
    <w:p w14:paraId="39042467" w14:textId="77777777" w:rsidR="00CB0DD7" w:rsidRPr="000A0A5F" w:rsidRDefault="00CB0DD7">
      <w:pPr>
        <w:pStyle w:val="PL"/>
        <w:rPr>
          <w:rFonts w:ascii="宋体" w:hAnsi="宋体" w:hint="eastAsia"/>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lastRenderedPageBreak/>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lastRenderedPageBreak/>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238" w:name="_Hlk69747120"/>
      <w:r w:rsidRPr="000A0A5F">
        <w:t xml:space="preserve">          description: Identifies the external Application Identifier.</w:t>
      </w:r>
    </w:p>
    <w:bookmarkEnd w:id="1223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lastRenderedPageBreak/>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1"/>
      </w:pPr>
      <w:bookmarkStart w:id="12239" w:name="_Toc11247933"/>
      <w:bookmarkStart w:id="12240" w:name="_Toc27045115"/>
      <w:bookmarkStart w:id="12241" w:name="_Toc36034166"/>
      <w:bookmarkStart w:id="12242" w:name="_Toc45132314"/>
      <w:bookmarkStart w:id="12243" w:name="_Toc49776599"/>
      <w:bookmarkStart w:id="12244" w:name="_Toc51747519"/>
      <w:bookmarkStart w:id="12245" w:name="_Toc66361101"/>
      <w:bookmarkStart w:id="12246" w:name="_Toc68105606"/>
      <w:bookmarkStart w:id="12247" w:name="_Toc74756238"/>
      <w:bookmarkStart w:id="12248" w:name="_Toc105675115"/>
      <w:bookmarkStart w:id="12249" w:name="_Toc130503193"/>
      <w:bookmarkStart w:id="12250" w:name="_Toc153625985"/>
      <w:bookmarkStart w:id="12251" w:name="_Toc185506222"/>
      <w:bookmarkStart w:id="12252" w:name="_Toc212046751"/>
      <w:r w:rsidRPr="000A0A5F">
        <w:t>A.6</w:t>
      </w:r>
      <w:r w:rsidRPr="000A0A5F">
        <w:tab/>
        <w:t>NIDD API</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lastRenderedPageBreak/>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lastRenderedPageBreak/>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lastRenderedPageBreak/>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lastRenderedPageBreak/>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lastRenderedPageBreak/>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lastRenderedPageBreak/>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lastRenderedPageBreak/>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lastRenderedPageBreak/>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lastRenderedPageBreak/>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lastRenderedPageBreak/>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lastRenderedPageBreak/>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lastRenderedPageBreak/>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lastRenderedPageBreak/>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lastRenderedPageBreak/>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lastRenderedPageBreak/>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253" w:name="_Toc11247934"/>
      <w:bookmarkStart w:id="12254" w:name="_Toc27045116"/>
      <w:bookmarkStart w:id="12255" w:name="_Toc36034167"/>
      <w:bookmarkStart w:id="12256" w:name="_Toc45132315"/>
      <w:bookmarkStart w:id="12257" w:name="_Toc49776600"/>
      <w:bookmarkStart w:id="12258" w:name="_Toc51747520"/>
      <w:bookmarkStart w:id="12259" w:name="_Toc66361102"/>
      <w:bookmarkStart w:id="1226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77777777" w:rsidR="00CB0DD7" w:rsidRPr="000A0A5F" w:rsidRDefault="00CB0DD7" w:rsidP="00964FC1">
      <w:pPr>
        <w:pStyle w:val="1"/>
      </w:pPr>
      <w:bookmarkStart w:id="12261" w:name="_Toc74756239"/>
      <w:bookmarkStart w:id="12262" w:name="_Toc105675116"/>
      <w:bookmarkStart w:id="12263" w:name="_Toc130503194"/>
      <w:bookmarkStart w:id="12264" w:name="_Toc153625986"/>
      <w:bookmarkStart w:id="12265" w:name="_Toc185506223"/>
      <w:bookmarkStart w:id="12266" w:name="_Toc212046752"/>
      <w:r w:rsidRPr="000A0A5F">
        <w:t>A.7</w:t>
      </w:r>
      <w:r w:rsidRPr="000A0A5F">
        <w:tab/>
        <w:t>DeviceTriggering API</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lastRenderedPageBreak/>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lastRenderedPageBreak/>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lastRenderedPageBreak/>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lastRenderedPageBreak/>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lastRenderedPageBreak/>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lastRenderedPageBreak/>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lastRenderedPageBreak/>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1"/>
      </w:pPr>
      <w:bookmarkStart w:id="12267" w:name="_Toc11247935"/>
      <w:bookmarkStart w:id="12268" w:name="_Toc27045117"/>
      <w:bookmarkStart w:id="12269" w:name="_Toc36034168"/>
      <w:bookmarkStart w:id="12270" w:name="_Toc45132316"/>
      <w:bookmarkStart w:id="12271" w:name="_Toc49776601"/>
      <w:bookmarkStart w:id="12272" w:name="_Toc51747521"/>
      <w:bookmarkStart w:id="12273" w:name="_Toc66361103"/>
      <w:bookmarkStart w:id="12274" w:name="_Toc68105608"/>
      <w:bookmarkStart w:id="12275" w:name="_Toc74756240"/>
      <w:bookmarkStart w:id="12276" w:name="_Toc105675117"/>
      <w:bookmarkStart w:id="12277" w:name="_Toc130503195"/>
      <w:bookmarkStart w:id="12278" w:name="_Toc153625987"/>
      <w:bookmarkStart w:id="12279" w:name="_Toc185506224"/>
      <w:bookmarkStart w:id="12280" w:name="_Toc212046753"/>
      <w:r w:rsidRPr="000A0A5F">
        <w:t>A.8</w:t>
      </w:r>
      <w:r w:rsidRPr="000A0A5F">
        <w:tab/>
        <w:t>GMDViaMBMS APIs</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51B318F9" w14:textId="77777777" w:rsidR="00CB0DD7" w:rsidRPr="000A0A5F" w:rsidRDefault="00CB0DD7" w:rsidP="00964FC1">
      <w:pPr>
        <w:pStyle w:val="2"/>
      </w:pPr>
      <w:bookmarkStart w:id="12281" w:name="_Toc11247936"/>
      <w:bookmarkStart w:id="12282" w:name="_Toc27045118"/>
      <w:bookmarkStart w:id="12283" w:name="_Toc36034169"/>
      <w:bookmarkStart w:id="12284" w:name="_Toc45132317"/>
      <w:bookmarkStart w:id="12285" w:name="_Toc49776602"/>
      <w:bookmarkStart w:id="12286" w:name="_Toc51747522"/>
      <w:bookmarkStart w:id="12287" w:name="_Toc66361104"/>
      <w:bookmarkStart w:id="12288" w:name="_Toc68105609"/>
      <w:bookmarkStart w:id="12289" w:name="_Toc74756241"/>
      <w:bookmarkStart w:id="12290" w:name="_Toc105675118"/>
      <w:bookmarkStart w:id="12291" w:name="_Toc130503196"/>
      <w:bookmarkStart w:id="12292" w:name="_Toc153625988"/>
      <w:bookmarkStart w:id="12293" w:name="_Toc185506225"/>
      <w:bookmarkStart w:id="12294" w:name="_Toc212046754"/>
      <w:r w:rsidRPr="000A0A5F">
        <w:t>A.8.1</w:t>
      </w:r>
      <w:r w:rsidRPr="000A0A5F">
        <w:tab/>
        <w:t>GMDviaMBMSbyMB2 API</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5ED1FC72" w14:textId="77777777" w:rsidR="00A14987" w:rsidRPr="000A0A5F" w:rsidRDefault="00A14987" w:rsidP="00A14987">
      <w:pPr>
        <w:pStyle w:val="PL"/>
      </w:pPr>
      <w:bookmarkStart w:id="12295" w:name="_Toc11247937"/>
      <w:bookmarkStart w:id="12296" w:name="_Toc27045119"/>
      <w:bookmarkStart w:id="12297" w:name="_Toc36034170"/>
      <w:bookmarkStart w:id="12298" w:name="_Toc45132318"/>
      <w:bookmarkStart w:id="12299" w:name="_Toc49776603"/>
      <w:bookmarkStart w:id="12300" w:name="_Toc51747523"/>
      <w:bookmarkStart w:id="12301" w:name="_Toc66361105"/>
      <w:bookmarkStart w:id="12302" w:name="_Toc68105610"/>
      <w:bookmarkStart w:id="12303" w:name="_Toc74756242"/>
      <w:bookmarkStart w:id="12304" w:name="_Toc105675119"/>
      <w:bookmarkStart w:id="12305" w:name="_Toc130503197"/>
      <w:bookmarkStart w:id="1230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77777777" w:rsidR="00A14987" w:rsidRPr="000A0A5F" w:rsidRDefault="00A14987" w:rsidP="00A14987">
      <w:pPr>
        <w:pStyle w:val="PL"/>
      </w:pPr>
      <w:r w:rsidRPr="000A0A5F">
        <w:t xml:space="preserve">    © 202</w:t>
      </w:r>
      <w:r>
        <w:t>4</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77777777" w:rsidR="00A14987" w:rsidRPr="000A0A5F" w:rsidRDefault="00A14987" w:rsidP="00A14987">
      <w:pPr>
        <w:pStyle w:val="PL"/>
      </w:pPr>
      <w:r w:rsidRPr="000A0A5F">
        <w:t xml:space="preserve">  version: 1.</w:t>
      </w:r>
      <w:r w:rsidR="00E559CB">
        <w:t>4</w:t>
      </w:r>
      <w:r w:rsidRPr="000A0A5F">
        <w:t>.0</w:t>
      </w:r>
      <w:r w:rsidR="00E559CB">
        <w:t>-alpha.1</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77777777" w:rsidR="00A14987" w:rsidRPr="000A0A5F" w:rsidRDefault="00A14987" w:rsidP="00A14987">
      <w:pPr>
        <w:pStyle w:val="PL"/>
      </w:pPr>
      <w:r w:rsidRPr="000A0A5F">
        <w:t xml:space="preserve">  description: 3GPP TS 29.122 </w:t>
      </w:r>
      <w:r w:rsidR="00E559CB" w:rsidRPr="000A0A5F">
        <w:t>V1</w:t>
      </w:r>
      <w:r w:rsidR="00E559CB">
        <w:t>9</w:t>
      </w:r>
      <w:r w:rsidRPr="000A0A5F">
        <w:t>.</w:t>
      </w:r>
      <w:r w:rsidR="00E559CB">
        <w:t>0</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宋体" w:hAnsi="宋体" w:cs="宋体" w:hint="eastAsia"/>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lastRenderedPageBreak/>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lastRenderedPageBreak/>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宋体" w:hAnsi="宋体"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lastRenderedPageBreak/>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宋体" w:hAnsi="宋体" w:hint="eastAsia"/>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lastRenderedPageBreak/>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lastRenderedPageBreak/>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lastRenderedPageBreak/>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宋体" w:hAnsi="宋体" w:hint="eastAsia"/>
          <w:lang w:val="en-US" w:eastAsia="zh-CN"/>
        </w:rPr>
      </w:pPr>
    </w:p>
    <w:p w14:paraId="4EAAB3CF" w14:textId="77777777" w:rsidR="00A14987" w:rsidRPr="000A0A5F" w:rsidRDefault="00A14987" w:rsidP="00A14987">
      <w:pPr>
        <w:pStyle w:val="PL"/>
        <w:rPr>
          <w:rFonts w:ascii="宋体" w:hAnsi="宋体" w:hint="eastAsia"/>
          <w:lang w:val="en-US" w:eastAsia="zh-CN"/>
        </w:rPr>
      </w:pPr>
      <w:r w:rsidRPr="000A0A5F">
        <w:rPr>
          <w:rFonts w:hint="eastAsia"/>
        </w:rPr>
        <w:t xml:space="preserve">  </w:t>
      </w:r>
      <w:r w:rsidRPr="000A0A5F">
        <w:t>/{scsAsId}/tmgi-allocation/{tmgi}/deli</w:t>
      </w:r>
      <w:r w:rsidRPr="000A0A5F">
        <w:rPr>
          <w:rFonts w:ascii="宋体" w:hAnsi="宋体"/>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lastRenderedPageBreak/>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lastRenderedPageBreak/>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lastRenderedPageBreak/>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lastRenderedPageBreak/>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lastRenderedPageBreak/>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2"/>
      </w:pPr>
      <w:bookmarkStart w:id="12307" w:name="_Toc185506226"/>
      <w:bookmarkStart w:id="12308" w:name="_Toc212046755"/>
      <w:r w:rsidRPr="000A0A5F">
        <w:t>A.8.2</w:t>
      </w:r>
      <w:r w:rsidRPr="000A0A5F">
        <w:tab/>
        <w:t>GMDviaMBMSbyxMB API</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77777777" w:rsidR="00A14987" w:rsidRPr="000A0A5F" w:rsidRDefault="00A14987" w:rsidP="00A14987">
      <w:pPr>
        <w:pStyle w:val="PL"/>
      </w:pPr>
      <w:r w:rsidRPr="000A0A5F">
        <w:t xml:space="preserve">    © 202</w:t>
      </w:r>
      <w:r>
        <w:t>4</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7777777" w:rsidR="00A14987" w:rsidRPr="000A0A5F" w:rsidRDefault="00A14987" w:rsidP="00A14987">
      <w:pPr>
        <w:pStyle w:val="PL"/>
      </w:pPr>
      <w:r w:rsidRPr="000A0A5F">
        <w:t xml:space="preserve">  version: 1.</w:t>
      </w:r>
      <w:r w:rsidR="00E559CB">
        <w:t>4</w:t>
      </w:r>
      <w:r w:rsidRPr="000A0A5F">
        <w:t>.0</w:t>
      </w:r>
      <w:r w:rsidR="00E559CB">
        <w:t>-alpha.1</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77777777" w:rsidR="00A14987" w:rsidRPr="000A0A5F" w:rsidRDefault="00A14987" w:rsidP="00A14987">
      <w:pPr>
        <w:pStyle w:val="PL"/>
      </w:pPr>
      <w:r w:rsidRPr="000A0A5F">
        <w:t xml:space="preserve">  description: 3GPP TS 29.122 </w:t>
      </w:r>
      <w:r w:rsidR="00E559CB" w:rsidRPr="000A0A5F">
        <w:t>V1</w:t>
      </w:r>
      <w:r w:rsidR="00E559CB">
        <w:t>9</w:t>
      </w:r>
      <w:r w:rsidRPr="000A0A5F">
        <w:t>.</w:t>
      </w:r>
      <w:r w:rsidR="00E559CB">
        <w:t>0</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宋体" w:hAnsi="宋体" w:cs="宋体" w:hint="eastAsia"/>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lastRenderedPageBreak/>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lastRenderedPageBreak/>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lastRenderedPageBreak/>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lastRenderedPageBreak/>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宋体" w:hAnsi="宋体" w:hint="eastAsia"/>
          <w:lang w:val="en-US" w:eastAsia="zh-CN"/>
        </w:rPr>
      </w:pPr>
    </w:p>
    <w:p w14:paraId="7E8E5459" w14:textId="77777777" w:rsidR="00A14987" w:rsidRPr="000A0A5F" w:rsidRDefault="00A14987" w:rsidP="00A14987">
      <w:pPr>
        <w:pStyle w:val="PL"/>
        <w:rPr>
          <w:rFonts w:ascii="宋体" w:hAnsi="宋体" w:hint="eastAsia"/>
          <w:lang w:val="en-US" w:eastAsia="zh-CN"/>
        </w:rPr>
      </w:pPr>
      <w:r w:rsidRPr="000A0A5F">
        <w:rPr>
          <w:lang w:val="en-US"/>
        </w:rPr>
        <w:t xml:space="preserve">  </w:t>
      </w:r>
      <w:r w:rsidRPr="000A0A5F">
        <w:t>/{scsAsId}/services/{serviceId}/deli</w:t>
      </w:r>
      <w:r w:rsidRPr="000A0A5F">
        <w:rPr>
          <w:rFonts w:ascii="宋体" w:hAnsi="宋体"/>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lastRenderedPageBreak/>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lastRenderedPageBreak/>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lastRenderedPageBreak/>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lastRenderedPageBreak/>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lastRenderedPageBreak/>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1"/>
      </w:pPr>
      <w:bookmarkStart w:id="12309" w:name="_Toc11247938"/>
      <w:bookmarkStart w:id="12310" w:name="_Toc27045120"/>
      <w:bookmarkStart w:id="12311" w:name="_Toc36034171"/>
      <w:bookmarkStart w:id="12312" w:name="_Toc45132319"/>
      <w:bookmarkStart w:id="12313" w:name="_Toc49776604"/>
      <w:bookmarkStart w:id="12314" w:name="_Toc51747524"/>
      <w:bookmarkStart w:id="12315" w:name="_Toc66361106"/>
      <w:bookmarkStart w:id="12316" w:name="_Toc68105611"/>
      <w:bookmarkStart w:id="12317" w:name="_Toc74756243"/>
      <w:bookmarkStart w:id="12318" w:name="_Toc105675120"/>
      <w:bookmarkStart w:id="12319" w:name="_Toc130503198"/>
      <w:bookmarkStart w:id="12320" w:name="_Toc153625990"/>
      <w:bookmarkStart w:id="12321" w:name="_Toc185506227"/>
      <w:bookmarkStart w:id="12322" w:name="_Toc212046756"/>
      <w:r w:rsidRPr="000A0A5F">
        <w:t>A.9</w:t>
      </w:r>
      <w:r w:rsidRPr="000A0A5F">
        <w:tab/>
        <w:t>ReportingNetworkStatus API</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lastRenderedPageBreak/>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lastRenderedPageBreak/>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lastRenderedPageBreak/>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lastRenderedPageBreak/>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lastRenderedPageBreak/>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1"/>
      </w:pPr>
      <w:bookmarkStart w:id="12323" w:name="_Toc11247939"/>
      <w:bookmarkStart w:id="12324" w:name="_Toc27045121"/>
      <w:bookmarkStart w:id="12325" w:name="_Toc36034172"/>
      <w:bookmarkStart w:id="12326" w:name="_Toc45132320"/>
      <w:bookmarkStart w:id="12327" w:name="_Toc49776605"/>
      <w:bookmarkStart w:id="12328" w:name="_Toc51747525"/>
      <w:bookmarkStart w:id="12329" w:name="_Toc66361107"/>
      <w:bookmarkStart w:id="12330" w:name="_Toc68105612"/>
      <w:bookmarkStart w:id="12331" w:name="_Toc74756244"/>
      <w:bookmarkStart w:id="12332" w:name="_Toc105675121"/>
      <w:bookmarkStart w:id="12333" w:name="_Toc130503199"/>
      <w:bookmarkStart w:id="12334" w:name="_Toc153625991"/>
      <w:bookmarkStart w:id="12335" w:name="_Toc185506228"/>
      <w:bookmarkStart w:id="12336" w:name="_Toc212046757"/>
      <w:r w:rsidRPr="000A0A5F">
        <w:t>A.10</w:t>
      </w:r>
      <w:r w:rsidRPr="000A0A5F">
        <w:tab/>
        <w:t>CpProvisioning API</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r>
        <w:rPr>
          <w:rFonts w:hint="eastAsia"/>
          <w:lang w:eastAsia="zh-CN"/>
        </w:rPr>
        <w:t>-alpha.1</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lastRenderedPageBreak/>
        <w:t>externalDocs:</w:t>
      </w:r>
    </w:p>
    <w:p w14:paraId="5135141C" w14:textId="77777777" w:rsidR="00170606" w:rsidRPr="000A0A5F" w:rsidRDefault="00170606" w:rsidP="00170606">
      <w:pPr>
        <w:pStyle w:val="PL"/>
      </w:pPr>
      <w:r w:rsidRPr="000A0A5F">
        <w:t xml:space="preserve">  description: 3GPP TS 29.122 V</w:t>
      </w:r>
      <w:r>
        <w:rPr>
          <w:rFonts w:hint="eastAsia"/>
          <w:lang w:eastAsia="zh-CN"/>
        </w:rPr>
        <w:t>19.4.0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lastRenderedPageBreak/>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lastRenderedPageBreak/>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lastRenderedPageBreak/>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lastRenderedPageBreak/>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lastRenderedPageBreak/>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lastRenderedPageBreak/>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lastRenderedPageBreak/>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lastRenderedPageBreak/>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lastRenderedPageBreak/>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lastRenderedPageBreak/>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1"/>
      </w:pPr>
      <w:bookmarkStart w:id="12337" w:name="_Toc11247940"/>
      <w:bookmarkStart w:id="12338" w:name="_Toc27045122"/>
      <w:bookmarkStart w:id="12339" w:name="_Toc36034173"/>
      <w:bookmarkStart w:id="12340" w:name="_Toc45132321"/>
      <w:bookmarkStart w:id="12341" w:name="_Toc49776606"/>
      <w:bookmarkStart w:id="12342" w:name="_Toc51747526"/>
      <w:bookmarkStart w:id="12343" w:name="_Toc66361108"/>
      <w:bookmarkStart w:id="12344" w:name="_Toc68105613"/>
      <w:bookmarkStart w:id="12345" w:name="_Toc74756245"/>
      <w:bookmarkStart w:id="12346" w:name="_Toc105675122"/>
      <w:bookmarkStart w:id="12347" w:name="_Toc130503200"/>
      <w:bookmarkStart w:id="12348" w:name="_Toc153625992"/>
      <w:bookmarkStart w:id="12349" w:name="_Toc185506229"/>
      <w:bookmarkStart w:id="12350" w:name="_Toc212046758"/>
      <w:r w:rsidRPr="000A0A5F">
        <w:t>A.11</w:t>
      </w:r>
      <w:r w:rsidRPr="000A0A5F">
        <w:tab/>
        <w:t>PfdManagement API</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38BAF917"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7F2C28A" w:rsidR="00170606" w:rsidRPr="000A0A5F" w:rsidRDefault="00170606" w:rsidP="00170606">
      <w:pPr>
        <w:pStyle w:val="PL"/>
      </w:pPr>
      <w:r w:rsidRPr="000A0A5F">
        <w:t xml:space="preserve">  description: 3GPP TS 29.122 V</w:t>
      </w:r>
      <w:r>
        <w:rPr>
          <w:rFonts w:hint="eastAsia"/>
          <w:lang w:eastAsia="zh-CN"/>
        </w:rPr>
        <w:t>19.</w:t>
      </w:r>
      <w:r w:rsidR="007B4995">
        <w:rPr>
          <w:rFonts w:hint="eastAsia"/>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2351" w:name="_Hlk83678639"/>
      <w:r w:rsidRPr="000A0A5F">
        <w:rPr>
          <w:rFonts w:hint="eastAsia"/>
          <w:lang w:eastAsia="zh-CN"/>
        </w:rPr>
        <w:t>PFDManagement</w:t>
      </w:r>
      <w:r w:rsidRPr="000A0A5F">
        <w:t>Transactions</w:t>
      </w:r>
      <w:bookmarkEnd w:id="12351"/>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lastRenderedPageBreak/>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4AB4D1A5" w14:textId="77777777" w:rsidR="0082690B" w:rsidRDefault="0082690B" w:rsidP="0082690B">
      <w:pPr>
        <w:pStyle w:val="PL"/>
      </w:pPr>
      <w:r>
        <w:t xml:space="preserve">        - name: supp-feat</w:t>
      </w:r>
    </w:p>
    <w:p w14:paraId="15DB7219" w14:textId="77777777" w:rsidR="0082690B" w:rsidRDefault="0082690B" w:rsidP="0082690B">
      <w:pPr>
        <w:pStyle w:val="PL"/>
      </w:pPr>
      <w:r>
        <w:t xml:space="preserve">          in: query</w:t>
      </w:r>
    </w:p>
    <w:p w14:paraId="1EB4E3AE" w14:textId="77777777" w:rsidR="0082690B" w:rsidRDefault="0082690B" w:rsidP="0082690B">
      <w:pPr>
        <w:pStyle w:val="PL"/>
      </w:pPr>
      <w:r>
        <w:t xml:space="preserve">          description: Contains the list of supported features.</w:t>
      </w:r>
    </w:p>
    <w:p w14:paraId="1C8F3F56" w14:textId="77777777" w:rsidR="0082690B" w:rsidRDefault="0082690B" w:rsidP="0082690B">
      <w:pPr>
        <w:pStyle w:val="PL"/>
      </w:pPr>
      <w:r>
        <w:t xml:space="preserve">          required: false</w:t>
      </w:r>
    </w:p>
    <w:p w14:paraId="3E7D97C4" w14:textId="77777777" w:rsidR="0082690B" w:rsidRDefault="0082690B" w:rsidP="0082690B">
      <w:pPr>
        <w:pStyle w:val="PL"/>
      </w:pPr>
      <w:r>
        <w:t xml:space="preserve">          schema:</w:t>
      </w:r>
    </w:p>
    <w:p w14:paraId="733405A7" w14:textId="77777777" w:rsidR="0082690B" w:rsidRDefault="0082690B" w:rsidP="0082690B">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lastRenderedPageBreak/>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lastRenderedPageBreak/>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lastRenderedPageBreak/>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lastRenderedPageBreak/>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lastRenderedPageBreak/>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lastRenderedPageBreak/>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lastRenderedPageBreak/>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lastRenderedPageBreak/>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lastRenderedPageBreak/>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1"/>
      </w:pPr>
      <w:bookmarkStart w:id="12352" w:name="_Toc11247941"/>
      <w:bookmarkStart w:id="12353" w:name="_Toc27045123"/>
      <w:bookmarkStart w:id="12354" w:name="_Toc36034174"/>
      <w:bookmarkStart w:id="12355" w:name="_Toc45132322"/>
      <w:bookmarkStart w:id="12356" w:name="_Toc49776607"/>
      <w:bookmarkStart w:id="12357" w:name="_Toc51747527"/>
      <w:bookmarkStart w:id="12358" w:name="_Toc66361109"/>
      <w:bookmarkStart w:id="12359" w:name="_Toc68105614"/>
      <w:bookmarkStart w:id="12360" w:name="_Toc74756246"/>
      <w:bookmarkStart w:id="12361" w:name="_Toc105675123"/>
      <w:bookmarkStart w:id="12362" w:name="_Toc130503201"/>
      <w:bookmarkStart w:id="12363" w:name="_Toc153625993"/>
      <w:bookmarkStart w:id="12364" w:name="_Toc185506230"/>
      <w:bookmarkStart w:id="12365" w:name="_Toc212046759"/>
      <w:r w:rsidRPr="000A0A5F">
        <w:t>A.12</w:t>
      </w:r>
      <w:r w:rsidRPr="000A0A5F">
        <w:tab/>
        <w:t>ECRControl API</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lastRenderedPageBreak/>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lastRenderedPageBreak/>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1"/>
      </w:pPr>
      <w:bookmarkStart w:id="12366" w:name="_Toc11247942"/>
      <w:bookmarkStart w:id="12367" w:name="_Toc27045124"/>
      <w:bookmarkStart w:id="12368" w:name="_Toc36034175"/>
      <w:bookmarkStart w:id="12369" w:name="_Toc45132323"/>
      <w:bookmarkStart w:id="12370" w:name="_Toc49776608"/>
      <w:bookmarkStart w:id="12371" w:name="_Toc51747528"/>
      <w:bookmarkStart w:id="12372" w:name="_Toc66361110"/>
      <w:bookmarkStart w:id="12373" w:name="_Toc68105615"/>
      <w:bookmarkStart w:id="12374" w:name="_Toc74756247"/>
      <w:bookmarkStart w:id="12375" w:name="_Toc105675124"/>
      <w:bookmarkStart w:id="12376" w:name="_Toc130503202"/>
      <w:bookmarkStart w:id="12377" w:name="_Toc153625994"/>
      <w:bookmarkStart w:id="12378" w:name="_Toc185506231"/>
      <w:bookmarkStart w:id="12379" w:name="_Toc212046760"/>
      <w:r w:rsidRPr="000A0A5F">
        <w:t>A.13</w:t>
      </w:r>
      <w:r w:rsidRPr="000A0A5F">
        <w:tab/>
        <w:t>NpConfiguration API</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77777777" w:rsidR="00837FB1" w:rsidRPr="000A0A5F" w:rsidRDefault="00837FB1" w:rsidP="00837FB1">
      <w:pPr>
        <w:pStyle w:val="PL"/>
      </w:pPr>
      <w:r w:rsidRPr="000A0A5F">
        <w:t xml:space="preserve">  version: 1.</w:t>
      </w:r>
      <w:r>
        <w:t>4</w:t>
      </w:r>
      <w:r w:rsidRPr="000A0A5F">
        <w:t>.0</w:t>
      </w:r>
      <w:r>
        <w:t>-alpha.</w:t>
      </w:r>
      <w:r w:rsidR="00205F41">
        <w:t>2</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77777777" w:rsidR="00837FB1" w:rsidRPr="000A0A5F" w:rsidRDefault="00837FB1" w:rsidP="00837FB1">
      <w:pPr>
        <w:pStyle w:val="PL"/>
      </w:pPr>
      <w:r w:rsidRPr="000A0A5F">
        <w:lastRenderedPageBreak/>
        <w:t xml:space="preserve">  description: 3GPP TS 29.122 V1</w:t>
      </w:r>
      <w:r>
        <w:t>9</w:t>
      </w:r>
      <w:r w:rsidRPr="000A0A5F">
        <w:t>.</w:t>
      </w:r>
      <w:r w:rsidR="00205F41">
        <w:t>3</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lastRenderedPageBreak/>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lastRenderedPageBreak/>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lastRenderedPageBreak/>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lastRenderedPageBreak/>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2380" w:name="_Hlk83679708"/>
      <w:r w:rsidR="00AB4F8B" w:rsidRPr="000A0A5F">
        <w:t>Individual</w:t>
      </w:r>
      <w:bookmarkEnd w:id="12380"/>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lastRenderedPageBreak/>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lastRenderedPageBreak/>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381" w:name="_Toc11247943"/>
      <w:bookmarkStart w:id="12382" w:name="_Toc27045125"/>
      <w:bookmarkStart w:id="12383" w:name="_Toc36034176"/>
      <w:bookmarkStart w:id="12384" w:name="_Toc45132324"/>
      <w:bookmarkStart w:id="12385" w:name="_Toc49776609"/>
      <w:bookmarkStart w:id="12386" w:name="_Toc51747529"/>
      <w:bookmarkStart w:id="12387" w:name="_Toc66361111"/>
      <w:bookmarkStart w:id="12388" w:name="_Toc68105616"/>
      <w:bookmarkStart w:id="12389" w:name="_Toc74756248"/>
      <w:bookmarkStart w:id="12390" w:name="_Toc105675125"/>
      <w:bookmarkStart w:id="12391" w:name="_Toc130503203"/>
      <w:bookmarkStart w:id="12392"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1"/>
      </w:pPr>
      <w:bookmarkStart w:id="12393" w:name="_Toc185506232"/>
      <w:bookmarkStart w:id="12394" w:name="_Toc212046761"/>
      <w:r w:rsidRPr="000A0A5F">
        <w:t>A.14</w:t>
      </w:r>
      <w:r w:rsidRPr="000A0A5F">
        <w:tab/>
        <w:t>AsSessionWithQoS API</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1B51992B" w:rsidR="00170606" w:rsidRPr="000A0A5F" w:rsidRDefault="00170606" w:rsidP="00170606">
      <w:pPr>
        <w:pStyle w:val="PL"/>
        <w:rPr>
          <w:lang w:eastAsia="zh-CN"/>
        </w:rPr>
      </w:pPr>
      <w:r w:rsidRPr="000A0A5F">
        <w:t xml:space="preserve">  version: 1.</w:t>
      </w:r>
      <w:r>
        <w:t>4</w:t>
      </w:r>
      <w:r w:rsidRPr="000A0A5F">
        <w:t>.0</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246DB53A" w:rsidR="00170606" w:rsidRPr="000A0A5F" w:rsidRDefault="00170606" w:rsidP="00170606">
      <w:pPr>
        <w:pStyle w:val="PL"/>
      </w:pPr>
      <w:r w:rsidRPr="000A0A5F">
        <w:t xml:space="preserve">  description: 3GPP TS 29.122 V1</w:t>
      </w:r>
      <w:r>
        <w:t>9</w:t>
      </w:r>
      <w:r w:rsidRPr="000A0A5F">
        <w:t>.</w:t>
      </w:r>
      <w:r w:rsidR="00BF7FD4">
        <w:rPr>
          <w:rFonts w:hint="eastAsia"/>
          <w:lang w:eastAsia="zh-CN"/>
        </w:rPr>
        <w:t>5</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lastRenderedPageBreak/>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3D6A7965" w14:textId="77777777" w:rsidR="0082690B" w:rsidRDefault="0082690B" w:rsidP="0082690B">
      <w:pPr>
        <w:pStyle w:val="PL"/>
      </w:pPr>
      <w:r>
        <w:t xml:space="preserve">        - name: supp-feat</w:t>
      </w:r>
    </w:p>
    <w:p w14:paraId="38BFDCED" w14:textId="77777777" w:rsidR="0082690B" w:rsidRDefault="0082690B" w:rsidP="0082690B">
      <w:pPr>
        <w:pStyle w:val="PL"/>
      </w:pPr>
      <w:r>
        <w:t xml:space="preserve">          in: query</w:t>
      </w:r>
    </w:p>
    <w:p w14:paraId="338B43A5" w14:textId="77777777" w:rsidR="0082690B" w:rsidRDefault="0082690B" w:rsidP="0082690B">
      <w:pPr>
        <w:pStyle w:val="PL"/>
      </w:pPr>
      <w:r>
        <w:t xml:space="preserve">          description: Contains the list of supported features.</w:t>
      </w:r>
    </w:p>
    <w:p w14:paraId="00AED8BA" w14:textId="77777777" w:rsidR="0082690B" w:rsidRDefault="0082690B" w:rsidP="0082690B">
      <w:pPr>
        <w:pStyle w:val="PL"/>
      </w:pPr>
      <w:r>
        <w:t xml:space="preserve">          required: false</w:t>
      </w:r>
    </w:p>
    <w:p w14:paraId="4EBD0B7F" w14:textId="77777777" w:rsidR="0082690B" w:rsidRDefault="0082690B" w:rsidP="0082690B">
      <w:pPr>
        <w:pStyle w:val="PL"/>
      </w:pPr>
      <w:r>
        <w:t xml:space="preserve">          schema:</w:t>
      </w:r>
    </w:p>
    <w:p w14:paraId="456EDC42" w14:textId="77777777" w:rsidR="0082690B" w:rsidRDefault="0082690B" w:rsidP="0082690B">
      <w:pPr>
        <w:pStyle w:val="PL"/>
      </w:pPr>
      <w:r>
        <w:t xml:space="preserve">            $ref: 'TS29571_CommonData.yaml#/components/schemas/SupportedFeatures'</w:t>
      </w:r>
    </w:p>
    <w:p w14:paraId="2813A52A" w14:textId="77777777" w:rsidR="00CB0DD7" w:rsidRPr="000A0A5F" w:rsidRDefault="00CB0DD7" w:rsidP="009471F2">
      <w:pPr>
        <w:pStyle w:val="PL"/>
      </w:pPr>
      <w:r w:rsidRPr="000A0A5F">
        <w:t xml:space="preserve">      responses:</w:t>
      </w:r>
    </w:p>
    <w:p w14:paraId="14B4017F" w14:textId="77777777" w:rsidR="00CB0DD7" w:rsidRPr="000A0A5F" w:rsidRDefault="00CB0DD7">
      <w:pPr>
        <w:pStyle w:val="PL"/>
      </w:pPr>
      <w:r w:rsidRPr="000A0A5F">
        <w:t xml:space="preserve">        '200':</w:t>
      </w:r>
    </w:p>
    <w:p w14:paraId="58AA1251" w14:textId="77777777" w:rsidR="00CB0DD7" w:rsidRPr="000A0A5F" w:rsidRDefault="00CB0DD7">
      <w:pPr>
        <w:pStyle w:val="PL"/>
      </w:pPr>
      <w:r w:rsidRPr="000A0A5F">
        <w:t xml:space="preserve">          description: OK.</w:t>
      </w:r>
    </w:p>
    <w:p w14:paraId="0F8D9B93" w14:textId="77777777" w:rsidR="00CB0DD7" w:rsidRPr="000A0A5F" w:rsidRDefault="00CB0DD7">
      <w:pPr>
        <w:pStyle w:val="PL"/>
      </w:pPr>
      <w:r w:rsidRPr="000A0A5F">
        <w:t xml:space="preserve">          content:</w:t>
      </w:r>
    </w:p>
    <w:p w14:paraId="46960A54" w14:textId="77777777" w:rsidR="00CB0DD7" w:rsidRPr="000A0A5F" w:rsidRDefault="00CB0DD7">
      <w:pPr>
        <w:pStyle w:val="PL"/>
      </w:pPr>
      <w:r w:rsidRPr="000A0A5F">
        <w:t xml:space="preserve">            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lastRenderedPageBreak/>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lastRenderedPageBreak/>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lastRenderedPageBreak/>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lastRenderedPageBreak/>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lastRenderedPageBreak/>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w:t>
      </w:r>
      <w:bookmarkStart w:id="12395" w:name="_Hlk67061759"/>
      <w:r w:rsidRPr="000A0A5F">
        <w:t>type: string</w:t>
      </w:r>
      <w:bookmarkEnd w:id="12395"/>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lastRenderedPageBreak/>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2396"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2396"/>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2397" w:name="_Hlk141453916"/>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2397"/>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lastRenderedPageBreak/>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77777777" w:rsidR="007200F1" w:rsidRDefault="007200F1" w:rsidP="007200F1">
      <w:pPr>
        <w:pStyle w:val="PL"/>
      </w:pPr>
      <w:r>
        <w:t xml:space="preserve">            Indicates the Time to Next Burst for the DL service data flow is supported, when it is </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lastRenderedPageBreak/>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77E723D5" w14:textId="77777777" w:rsidR="00CB0DD7" w:rsidRPr="000A0A5F" w:rsidRDefault="00CB0DD7">
      <w:pPr>
        <w:pStyle w:val="PL"/>
      </w:pPr>
      <w:r w:rsidRPr="000A0A5F">
        <w:t xml:space="preserve">      required:</w:t>
      </w:r>
    </w:p>
    <w:p w14:paraId="7956A1E7" w14:textId="77777777" w:rsidR="00CB0DD7" w:rsidRPr="000A0A5F" w:rsidRDefault="00CB0DD7">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lastRenderedPageBreak/>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77777777" w:rsidR="00BA71B2" w:rsidRDefault="00BA71B2" w:rsidP="00BA71B2">
      <w:pPr>
        <w:pStyle w:val="PL"/>
      </w:pPr>
      <w:r>
        <w:t xml:space="preserve">            Indicates the Data Burst Size marking for the DL service data flow is supported, when </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lastRenderedPageBreak/>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77777777" w:rsidR="00201107" w:rsidRDefault="00201107" w:rsidP="00201107">
      <w:pPr>
        <w:pStyle w:val="PL"/>
      </w:pPr>
      <w:r>
        <w:t xml:space="preserve">            included and set to "true". The default value is "false" if omitted.</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lastRenderedPageBreak/>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lastRenderedPageBreak/>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2398"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2398"/>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lastRenderedPageBreak/>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2399" w:name="_Hlk195260556"/>
      <w:r w:rsidRPr="007373CB">
        <w:rPr>
          <w:rFonts w:cs="Arial"/>
          <w:szCs w:val="18"/>
        </w:rPr>
        <w:t>The key of of the map is the attribute</w:t>
      </w:r>
      <w:bookmarkEnd w:id="12399"/>
    </w:p>
    <w:p w14:paraId="07DAC338" w14:textId="77777777" w:rsidR="0072431D" w:rsidRPr="00263869" w:rsidRDefault="0072431D" w:rsidP="0072431D">
      <w:pPr>
        <w:pStyle w:val="PL"/>
      </w:pPr>
      <w:r w:rsidRPr="00F9618C">
        <w:rPr>
          <w:rFonts w:cs="Courier New"/>
          <w:szCs w:val="16"/>
        </w:rPr>
        <w:t xml:space="preserve">            </w:t>
      </w:r>
      <w:bookmarkStart w:id="12400" w:name="_Hlk195260570"/>
      <w:r w:rsidRPr="007373CB">
        <w:rPr>
          <w:rFonts w:cs="Arial"/>
          <w:szCs w:val="18"/>
        </w:rPr>
        <w:t>"capType"</w:t>
      </w:r>
      <w:bookmarkEnd w:id="12400"/>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604305D1" w14:textId="77777777" w:rsidR="00CB0DD7" w:rsidRPr="000A0A5F" w:rsidRDefault="00CB0DD7">
      <w:pPr>
        <w:pStyle w:val="PL"/>
        <w:rPr>
          <w:rFonts w:cs="Courier New"/>
          <w:szCs w:val="16"/>
        </w:rPr>
      </w:pPr>
      <w:r w:rsidRPr="000A0A5F">
        <w:rPr>
          <w:rFonts w:cs="Courier New"/>
          <w:szCs w:val="16"/>
        </w:rPr>
        <w:t xml:space="preserve">          $ref: 'TS29571_CommonData.yaml#/components/schemas/ExtMaxDataBurstVol'</w:t>
      </w:r>
    </w:p>
    <w:p w14:paraId="06431D70" w14:textId="77777777" w:rsidR="00CB0DD7" w:rsidRPr="000A0A5F" w:rsidRDefault="00CB0DD7">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208CD51C" w14:textId="77777777" w:rsidR="00BC662E" w:rsidRPr="000A0A5F" w:rsidRDefault="00BC662E">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55D85D93" w14:textId="77777777" w:rsidR="00CB0DD7" w:rsidRPr="000A0A5F" w:rsidRDefault="00CB0DD7">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lastRenderedPageBreak/>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0DBD0904" w14:textId="77777777" w:rsidR="00CB0DD7" w:rsidRPr="000A0A5F" w:rsidRDefault="00CB0DD7">
      <w:pPr>
        <w:pStyle w:val="PL"/>
        <w:rPr>
          <w:rFonts w:cs="Courier New"/>
          <w:szCs w:val="16"/>
        </w:rPr>
      </w:pPr>
      <w:r w:rsidRPr="000A0A5F">
        <w:rPr>
          <w:rFonts w:cs="Courier New"/>
          <w:szCs w:val="16"/>
        </w:rPr>
        <w:t xml:space="preserve">          $ref: 'TS29571_CommonData.yaml#/components/schemas/ExtMaxDataBurstVolRm'</w:t>
      </w:r>
    </w:p>
    <w:p w14:paraId="280F8FD5" w14:textId="77777777" w:rsidR="00CB0DD7" w:rsidRPr="000A0A5F" w:rsidRDefault="00CB0DD7">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38E1E14" w14:textId="77777777" w:rsidR="00BC662E" w:rsidRPr="000A0A5F" w:rsidRDefault="00BC662E" w:rsidP="00BC662E">
      <w:pPr>
        <w:pStyle w:val="PL"/>
        <w:rPr>
          <w:rFonts w:cs="Courier New"/>
          <w:szCs w:val="16"/>
        </w:rPr>
      </w:pPr>
      <w:r w:rsidRPr="000A0A5F">
        <w:t xml:space="preserve">          nullable: true</w:t>
      </w:r>
    </w:p>
    <w:p w14:paraId="5E24C7F2" w14:textId="77777777" w:rsidR="00C92DBD" w:rsidRPr="000A0A5F" w:rsidRDefault="00C92DBD">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77777777" w:rsidR="00BA71B2" w:rsidRDefault="00BA71B2" w:rsidP="00BA71B2">
      <w:pPr>
        <w:pStyle w:val="PL"/>
      </w:pPr>
      <w:r>
        <w:t xml:space="preserve">            Indicates the Data Burst Size marking for the DL service data flow is supported, when </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77777777" w:rsidR="00DA2C7E" w:rsidRDefault="00DA2C7E" w:rsidP="00DA2C7E">
      <w:pPr>
        <w:pStyle w:val="PL"/>
      </w:pPr>
      <w:r>
        <w:t xml:space="preserve">            Indicates the Time to Next Burst for the DL service data flow is supported, when it is </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lastRenderedPageBreak/>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192F32E"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77777777" w:rsidR="00DA2C7E" w:rsidRDefault="00DA2C7E" w:rsidP="00DA2C7E">
      <w:pPr>
        <w:pStyle w:val="PL"/>
      </w:pPr>
      <w:r>
        <w:t xml:space="preserve">            Indicates the Time to Next Burst for the DL service data flow is supported, when it is </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lastRenderedPageBreak/>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lastRenderedPageBreak/>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1"/>
      </w:pPr>
      <w:bookmarkStart w:id="12401" w:name="_Toc11247944"/>
      <w:bookmarkStart w:id="12402" w:name="_Toc27045126"/>
      <w:bookmarkStart w:id="12403" w:name="_Toc36034177"/>
      <w:bookmarkStart w:id="12404" w:name="_Toc45132325"/>
      <w:bookmarkStart w:id="12405" w:name="_Toc49776610"/>
      <w:bookmarkStart w:id="12406" w:name="_Toc51747530"/>
      <w:bookmarkStart w:id="12407" w:name="_Toc66361112"/>
      <w:bookmarkStart w:id="12408" w:name="_Toc68105617"/>
      <w:bookmarkStart w:id="12409" w:name="_Toc74756249"/>
      <w:bookmarkStart w:id="12410" w:name="_Toc105675126"/>
      <w:bookmarkStart w:id="12411" w:name="_Toc130503204"/>
      <w:bookmarkStart w:id="12412" w:name="_Toc153625996"/>
      <w:bookmarkStart w:id="12413" w:name="_Toc185506233"/>
      <w:bookmarkStart w:id="12414" w:name="_Toc212046762"/>
      <w:r w:rsidRPr="000A0A5F">
        <w:t>A.15</w:t>
      </w:r>
      <w:r w:rsidRPr="000A0A5F">
        <w:tab/>
        <w:t>MsisdnLessMoSms API</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2415" w:name="_Hlk83681177"/>
      <w:r w:rsidRPr="000A0A5F">
        <w:rPr>
          <w:rFonts w:cs="Courier New"/>
          <w:szCs w:val="16"/>
        </w:rPr>
        <w:t>Deliver</w:t>
      </w:r>
      <w:r w:rsidRPr="000A0A5F">
        <w:t>MSISDNlessMOSMS</w:t>
      </w:r>
      <w:r w:rsidRPr="000A0A5F">
        <w:rPr>
          <w:rFonts w:hint="eastAsia"/>
          <w:lang w:eastAsia="zh-CN"/>
        </w:rPr>
        <w:t>Notification</w:t>
      </w:r>
      <w:bookmarkEnd w:id="12415"/>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2416"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2416"/>
    <w:p w14:paraId="549CBD37" w14:textId="77777777" w:rsidR="00CB0DD7" w:rsidRPr="000A0A5F" w:rsidRDefault="00CB0DD7">
      <w:pPr>
        <w:pStyle w:val="PL"/>
      </w:pPr>
      <w:r w:rsidRPr="000A0A5F">
        <w:lastRenderedPageBreak/>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1"/>
      </w:pPr>
      <w:bookmarkStart w:id="12417" w:name="_Toc18366568"/>
      <w:bookmarkStart w:id="12418" w:name="_Toc27045127"/>
      <w:bookmarkStart w:id="12419" w:name="_Toc36034178"/>
      <w:bookmarkStart w:id="12420" w:name="_Toc45132326"/>
      <w:bookmarkStart w:id="12421" w:name="_Toc49776611"/>
      <w:bookmarkStart w:id="12422" w:name="_Toc51747531"/>
      <w:bookmarkStart w:id="12423" w:name="_Toc66361113"/>
      <w:bookmarkStart w:id="12424" w:name="_Toc68105618"/>
      <w:bookmarkStart w:id="12425" w:name="_Toc74756250"/>
      <w:bookmarkStart w:id="12426" w:name="_Toc105675127"/>
      <w:bookmarkStart w:id="12427" w:name="_Toc130503205"/>
      <w:bookmarkStart w:id="12428" w:name="_Toc153625997"/>
      <w:bookmarkStart w:id="12429" w:name="_Toc185506234"/>
      <w:bookmarkStart w:id="12430" w:name="_Toc212046763"/>
      <w:r w:rsidRPr="000A0A5F">
        <w:t>A.16</w:t>
      </w:r>
      <w:r w:rsidRPr="000A0A5F">
        <w:tab/>
        <w:t>RacsParameterProvisioning API</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lastRenderedPageBreak/>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lastRenderedPageBreak/>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lastRenderedPageBreak/>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lastRenderedPageBreak/>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8"/>
      </w:pPr>
      <w:bookmarkStart w:id="12431" w:name="_Toc19702529"/>
      <w:bookmarkStart w:id="12432" w:name="_Toc27751690"/>
      <w:bookmarkStart w:id="12433" w:name="_Toc35971776"/>
      <w:bookmarkStart w:id="12434" w:name="_Toc35976025"/>
      <w:bookmarkStart w:id="12435" w:name="_Toc44849482"/>
      <w:bookmarkStart w:id="12436" w:name="_Toc51853124"/>
      <w:bookmarkStart w:id="12437" w:name="_Toc51859797"/>
      <w:bookmarkStart w:id="12438" w:name="_Toc120011583"/>
      <w:bookmarkStart w:id="12439" w:name="_Toc153625998"/>
      <w:bookmarkStart w:id="12440" w:name="_Toc185506235"/>
      <w:bookmarkStart w:id="12441" w:name="_Toc11247945"/>
      <w:bookmarkStart w:id="12442" w:name="_Toc27045128"/>
      <w:bookmarkStart w:id="12443" w:name="_Toc36034179"/>
      <w:bookmarkStart w:id="12444" w:name="_Toc45132327"/>
      <w:bookmarkStart w:id="12445" w:name="_Toc49776612"/>
      <w:bookmarkStart w:id="12446" w:name="_Toc51747532"/>
      <w:bookmarkStart w:id="12447" w:name="_Toc66361114"/>
      <w:bookmarkStart w:id="12448" w:name="_Toc68105619"/>
      <w:bookmarkStart w:id="12449" w:name="_Toc74756251"/>
      <w:bookmarkStart w:id="12450" w:name="_Toc105675128"/>
      <w:bookmarkStart w:id="12451" w:name="_Toc130503206"/>
      <w:bookmarkStart w:id="12452" w:name="_Toc212046764"/>
      <w:r w:rsidRPr="000A0A5F">
        <w:t>Annex B (informative):</w:t>
      </w:r>
      <w:r w:rsidRPr="000A0A5F">
        <w:br/>
        <w:t>TS Skeleton Template</w:t>
      </w:r>
      <w:bookmarkEnd w:id="12431"/>
      <w:bookmarkEnd w:id="12432"/>
      <w:bookmarkEnd w:id="12433"/>
      <w:bookmarkEnd w:id="12434"/>
      <w:bookmarkEnd w:id="12435"/>
      <w:bookmarkEnd w:id="12436"/>
      <w:bookmarkEnd w:id="12437"/>
      <w:bookmarkEnd w:id="12438"/>
      <w:bookmarkEnd w:id="12439"/>
      <w:bookmarkEnd w:id="12440"/>
      <w:bookmarkEnd w:id="12452"/>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8"/>
      </w:pPr>
      <w:bookmarkStart w:id="12453" w:name="_Toc153625999"/>
      <w:bookmarkStart w:id="12454" w:name="_Toc185506236"/>
      <w:bookmarkStart w:id="12455" w:name="_Toc212046765"/>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441"/>
      <w:bookmarkEnd w:id="12442"/>
      <w:bookmarkEnd w:id="12443"/>
      <w:bookmarkEnd w:id="12444"/>
      <w:bookmarkEnd w:id="12445"/>
      <w:bookmarkEnd w:id="12446"/>
      <w:bookmarkEnd w:id="12447"/>
      <w:bookmarkEnd w:id="12448"/>
      <w:bookmarkEnd w:id="12449"/>
      <w:bookmarkEnd w:id="12450"/>
      <w:bookmarkEnd w:id="12451"/>
      <w:bookmarkEnd w:id="12453"/>
      <w:bookmarkEnd w:id="12454"/>
      <w:bookmarkEnd w:id="124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9"/>
        <w:gridCol w:w="794"/>
        <w:gridCol w:w="1075"/>
        <w:gridCol w:w="521"/>
        <w:gridCol w:w="423"/>
        <w:gridCol w:w="422"/>
        <w:gridCol w:w="4856"/>
        <w:gridCol w:w="705"/>
      </w:tblGrid>
      <w:tr w:rsidR="00F82319" w:rsidRPr="000A0A5F" w14:paraId="4C50C81C" w14:textId="77777777" w:rsidTr="00274CFF">
        <w:trPr>
          <w:cantSplit/>
        </w:trPr>
        <w:tc>
          <w:tcPr>
            <w:tcW w:w="9681"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274CFF">
        <w:tc>
          <w:tcPr>
            <w:tcW w:w="798"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97"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88"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24"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24"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4"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91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707"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274CFF">
        <w:tc>
          <w:tcPr>
            <w:tcW w:w="798"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97"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88" w:type="dxa"/>
            <w:shd w:val="solid" w:color="FFFFFF" w:fill="auto"/>
          </w:tcPr>
          <w:p w14:paraId="778357B9" w14:textId="77777777" w:rsidR="00F82319" w:rsidRPr="000A0A5F" w:rsidRDefault="00F82319" w:rsidP="00F82319">
            <w:pPr>
              <w:pStyle w:val="TAC"/>
              <w:rPr>
                <w:sz w:val="16"/>
                <w:szCs w:val="16"/>
              </w:rPr>
            </w:pPr>
          </w:p>
        </w:tc>
        <w:tc>
          <w:tcPr>
            <w:tcW w:w="524" w:type="dxa"/>
            <w:shd w:val="solid" w:color="FFFFFF" w:fill="auto"/>
          </w:tcPr>
          <w:p w14:paraId="04C93B16" w14:textId="77777777" w:rsidR="00F82319" w:rsidRPr="000A0A5F" w:rsidRDefault="00F82319" w:rsidP="00F82319">
            <w:pPr>
              <w:pStyle w:val="TAL"/>
              <w:rPr>
                <w:sz w:val="16"/>
                <w:szCs w:val="16"/>
              </w:rPr>
            </w:pPr>
          </w:p>
        </w:tc>
        <w:tc>
          <w:tcPr>
            <w:tcW w:w="424" w:type="dxa"/>
            <w:shd w:val="solid" w:color="FFFFFF" w:fill="auto"/>
          </w:tcPr>
          <w:p w14:paraId="36EC7D9B" w14:textId="77777777" w:rsidR="00F82319" w:rsidRPr="000A0A5F" w:rsidRDefault="00F82319" w:rsidP="00F82319">
            <w:pPr>
              <w:pStyle w:val="TAR"/>
              <w:rPr>
                <w:sz w:val="16"/>
                <w:szCs w:val="16"/>
              </w:rPr>
            </w:pPr>
          </w:p>
        </w:tc>
        <w:tc>
          <w:tcPr>
            <w:tcW w:w="424" w:type="dxa"/>
            <w:shd w:val="solid" w:color="FFFFFF" w:fill="auto"/>
          </w:tcPr>
          <w:p w14:paraId="299B6925" w14:textId="77777777" w:rsidR="00F82319" w:rsidRPr="000A0A5F" w:rsidRDefault="00F82319" w:rsidP="00F82319">
            <w:pPr>
              <w:pStyle w:val="TAC"/>
              <w:rPr>
                <w:sz w:val="16"/>
                <w:szCs w:val="16"/>
              </w:rPr>
            </w:pPr>
          </w:p>
        </w:tc>
        <w:tc>
          <w:tcPr>
            <w:tcW w:w="491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707"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274CFF">
        <w:tc>
          <w:tcPr>
            <w:tcW w:w="798"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97"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88" w:type="dxa"/>
            <w:shd w:val="solid" w:color="FFFFFF" w:fill="auto"/>
          </w:tcPr>
          <w:p w14:paraId="7FCAB7B6" w14:textId="77777777" w:rsidR="00F82319" w:rsidRPr="000A0A5F" w:rsidRDefault="00F82319" w:rsidP="00F82319">
            <w:pPr>
              <w:pStyle w:val="TAC"/>
              <w:rPr>
                <w:sz w:val="16"/>
                <w:szCs w:val="16"/>
              </w:rPr>
            </w:pPr>
          </w:p>
        </w:tc>
        <w:tc>
          <w:tcPr>
            <w:tcW w:w="524" w:type="dxa"/>
            <w:shd w:val="solid" w:color="FFFFFF" w:fill="auto"/>
          </w:tcPr>
          <w:p w14:paraId="1EF6D10F" w14:textId="77777777" w:rsidR="00F82319" w:rsidRPr="000A0A5F" w:rsidRDefault="00F82319" w:rsidP="00F82319">
            <w:pPr>
              <w:pStyle w:val="TAL"/>
              <w:rPr>
                <w:sz w:val="16"/>
                <w:szCs w:val="16"/>
              </w:rPr>
            </w:pPr>
          </w:p>
        </w:tc>
        <w:tc>
          <w:tcPr>
            <w:tcW w:w="424" w:type="dxa"/>
            <w:shd w:val="solid" w:color="FFFFFF" w:fill="auto"/>
          </w:tcPr>
          <w:p w14:paraId="7DBEDD60" w14:textId="77777777" w:rsidR="00F82319" w:rsidRPr="000A0A5F" w:rsidRDefault="00F82319" w:rsidP="00F82319">
            <w:pPr>
              <w:pStyle w:val="TAR"/>
              <w:rPr>
                <w:sz w:val="16"/>
                <w:szCs w:val="16"/>
              </w:rPr>
            </w:pPr>
          </w:p>
        </w:tc>
        <w:tc>
          <w:tcPr>
            <w:tcW w:w="424" w:type="dxa"/>
            <w:shd w:val="solid" w:color="FFFFFF" w:fill="auto"/>
          </w:tcPr>
          <w:p w14:paraId="1E3F9D2B" w14:textId="77777777" w:rsidR="00F82319" w:rsidRPr="000A0A5F" w:rsidRDefault="00F82319" w:rsidP="00F82319">
            <w:pPr>
              <w:pStyle w:val="TAC"/>
              <w:rPr>
                <w:sz w:val="16"/>
                <w:szCs w:val="16"/>
              </w:rPr>
            </w:pPr>
          </w:p>
        </w:tc>
        <w:tc>
          <w:tcPr>
            <w:tcW w:w="491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707"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274CFF">
        <w:tc>
          <w:tcPr>
            <w:tcW w:w="798"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97"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88" w:type="dxa"/>
            <w:shd w:val="solid" w:color="FFFFFF" w:fill="auto"/>
          </w:tcPr>
          <w:p w14:paraId="051DB777" w14:textId="77777777" w:rsidR="00F82319" w:rsidRPr="000A0A5F" w:rsidRDefault="00F82319" w:rsidP="00F82319">
            <w:pPr>
              <w:pStyle w:val="TAC"/>
              <w:rPr>
                <w:sz w:val="16"/>
                <w:szCs w:val="16"/>
              </w:rPr>
            </w:pPr>
          </w:p>
        </w:tc>
        <w:tc>
          <w:tcPr>
            <w:tcW w:w="524" w:type="dxa"/>
            <w:shd w:val="solid" w:color="FFFFFF" w:fill="auto"/>
          </w:tcPr>
          <w:p w14:paraId="60140B59" w14:textId="77777777" w:rsidR="00F82319" w:rsidRPr="000A0A5F" w:rsidRDefault="00F82319" w:rsidP="00F82319">
            <w:pPr>
              <w:pStyle w:val="TAL"/>
              <w:rPr>
                <w:sz w:val="16"/>
                <w:szCs w:val="16"/>
              </w:rPr>
            </w:pPr>
          </w:p>
        </w:tc>
        <w:tc>
          <w:tcPr>
            <w:tcW w:w="424" w:type="dxa"/>
            <w:shd w:val="solid" w:color="FFFFFF" w:fill="auto"/>
          </w:tcPr>
          <w:p w14:paraId="7C043B3B" w14:textId="77777777" w:rsidR="00F82319" w:rsidRPr="000A0A5F" w:rsidRDefault="00F82319" w:rsidP="00F82319">
            <w:pPr>
              <w:pStyle w:val="TAR"/>
              <w:rPr>
                <w:sz w:val="16"/>
                <w:szCs w:val="16"/>
              </w:rPr>
            </w:pPr>
          </w:p>
        </w:tc>
        <w:tc>
          <w:tcPr>
            <w:tcW w:w="424" w:type="dxa"/>
            <w:shd w:val="solid" w:color="FFFFFF" w:fill="auto"/>
          </w:tcPr>
          <w:p w14:paraId="496147D6" w14:textId="77777777" w:rsidR="00F82319" w:rsidRPr="000A0A5F" w:rsidRDefault="00F82319" w:rsidP="00F82319">
            <w:pPr>
              <w:pStyle w:val="TAC"/>
              <w:rPr>
                <w:sz w:val="16"/>
                <w:szCs w:val="16"/>
              </w:rPr>
            </w:pPr>
          </w:p>
        </w:tc>
        <w:tc>
          <w:tcPr>
            <w:tcW w:w="491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707"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274CFF">
        <w:tc>
          <w:tcPr>
            <w:tcW w:w="798"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97"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88" w:type="dxa"/>
            <w:shd w:val="solid" w:color="FFFFFF" w:fill="auto"/>
          </w:tcPr>
          <w:p w14:paraId="7018A38A" w14:textId="77777777" w:rsidR="00F82319" w:rsidRPr="000A0A5F" w:rsidRDefault="00F82319" w:rsidP="00F82319">
            <w:pPr>
              <w:pStyle w:val="TAC"/>
              <w:rPr>
                <w:sz w:val="16"/>
                <w:szCs w:val="16"/>
              </w:rPr>
            </w:pPr>
          </w:p>
        </w:tc>
        <w:tc>
          <w:tcPr>
            <w:tcW w:w="524" w:type="dxa"/>
            <w:shd w:val="solid" w:color="FFFFFF" w:fill="auto"/>
          </w:tcPr>
          <w:p w14:paraId="7C46D4B3" w14:textId="77777777" w:rsidR="00F82319" w:rsidRPr="000A0A5F" w:rsidRDefault="00F82319" w:rsidP="00F82319">
            <w:pPr>
              <w:pStyle w:val="TAL"/>
              <w:rPr>
                <w:sz w:val="16"/>
                <w:szCs w:val="16"/>
              </w:rPr>
            </w:pPr>
          </w:p>
        </w:tc>
        <w:tc>
          <w:tcPr>
            <w:tcW w:w="424" w:type="dxa"/>
            <w:shd w:val="solid" w:color="FFFFFF" w:fill="auto"/>
          </w:tcPr>
          <w:p w14:paraId="445AC2B3" w14:textId="77777777" w:rsidR="00F82319" w:rsidRPr="000A0A5F" w:rsidRDefault="00F82319" w:rsidP="00F82319">
            <w:pPr>
              <w:pStyle w:val="TAR"/>
              <w:rPr>
                <w:sz w:val="16"/>
                <w:szCs w:val="16"/>
              </w:rPr>
            </w:pPr>
          </w:p>
        </w:tc>
        <w:tc>
          <w:tcPr>
            <w:tcW w:w="424" w:type="dxa"/>
            <w:shd w:val="solid" w:color="FFFFFF" w:fill="auto"/>
          </w:tcPr>
          <w:p w14:paraId="68EC279D" w14:textId="77777777" w:rsidR="00F82319" w:rsidRPr="000A0A5F" w:rsidRDefault="00F82319" w:rsidP="00F82319">
            <w:pPr>
              <w:pStyle w:val="TAC"/>
              <w:rPr>
                <w:sz w:val="16"/>
                <w:szCs w:val="16"/>
              </w:rPr>
            </w:pPr>
          </w:p>
        </w:tc>
        <w:tc>
          <w:tcPr>
            <w:tcW w:w="491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274CFF">
        <w:tc>
          <w:tcPr>
            <w:tcW w:w="798"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97"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88" w:type="dxa"/>
            <w:shd w:val="solid" w:color="FFFFFF" w:fill="auto"/>
          </w:tcPr>
          <w:p w14:paraId="329F9557" w14:textId="77777777" w:rsidR="00F82319" w:rsidRPr="000A0A5F" w:rsidRDefault="00F82319" w:rsidP="00F82319">
            <w:pPr>
              <w:pStyle w:val="TAC"/>
              <w:rPr>
                <w:sz w:val="16"/>
                <w:szCs w:val="16"/>
              </w:rPr>
            </w:pPr>
          </w:p>
        </w:tc>
        <w:tc>
          <w:tcPr>
            <w:tcW w:w="524" w:type="dxa"/>
            <w:shd w:val="solid" w:color="FFFFFF" w:fill="auto"/>
          </w:tcPr>
          <w:p w14:paraId="2F310ABD" w14:textId="77777777" w:rsidR="00F82319" w:rsidRPr="000A0A5F" w:rsidRDefault="00F82319" w:rsidP="00F82319">
            <w:pPr>
              <w:pStyle w:val="TAL"/>
              <w:rPr>
                <w:sz w:val="16"/>
                <w:szCs w:val="16"/>
              </w:rPr>
            </w:pPr>
          </w:p>
        </w:tc>
        <w:tc>
          <w:tcPr>
            <w:tcW w:w="424" w:type="dxa"/>
            <w:shd w:val="solid" w:color="FFFFFF" w:fill="auto"/>
          </w:tcPr>
          <w:p w14:paraId="0775D03A" w14:textId="77777777" w:rsidR="00F82319" w:rsidRPr="000A0A5F" w:rsidRDefault="00F82319" w:rsidP="00F82319">
            <w:pPr>
              <w:pStyle w:val="TAR"/>
              <w:rPr>
                <w:sz w:val="16"/>
                <w:szCs w:val="16"/>
              </w:rPr>
            </w:pPr>
          </w:p>
        </w:tc>
        <w:tc>
          <w:tcPr>
            <w:tcW w:w="424" w:type="dxa"/>
            <w:shd w:val="solid" w:color="FFFFFF" w:fill="auto"/>
          </w:tcPr>
          <w:p w14:paraId="4DC1F332" w14:textId="77777777" w:rsidR="00F82319" w:rsidRPr="000A0A5F" w:rsidRDefault="00F82319" w:rsidP="00F82319">
            <w:pPr>
              <w:pStyle w:val="TAC"/>
              <w:rPr>
                <w:sz w:val="16"/>
                <w:szCs w:val="16"/>
              </w:rPr>
            </w:pPr>
          </w:p>
        </w:tc>
        <w:tc>
          <w:tcPr>
            <w:tcW w:w="491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274CFF">
        <w:tc>
          <w:tcPr>
            <w:tcW w:w="798"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97"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88" w:type="dxa"/>
            <w:shd w:val="solid" w:color="FFFFFF" w:fill="auto"/>
          </w:tcPr>
          <w:p w14:paraId="4FBC2723" w14:textId="77777777" w:rsidR="00F82319" w:rsidRPr="000A0A5F" w:rsidRDefault="00F82319" w:rsidP="00F82319">
            <w:pPr>
              <w:pStyle w:val="TAC"/>
              <w:rPr>
                <w:sz w:val="16"/>
                <w:szCs w:val="16"/>
              </w:rPr>
            </w:pPr>
          </w:p>
        </w:tc>
        <w:tc>
          <w:tcPr>
            <w:tcW w:w="524" w:type="dxa"/>
            <w:shd w:val="solid" w:color="FFFFFF" w:fill="auto"/>
          </w:tcPr>
          <w:p w14:paraId="0036485A" w14:textId="77777777" w:rsidR="00F82319" w:rsidRPr="000A0A5F" w:rsidRDefault="00F82319" w:rsidP="00F82319">
            <w:pPr>
              <w:pStyle w:val="TAL"/>
              <w:rPr>
                <w:sz w:val="16"/>
                <w:szCs w:val="16"/>
              </w:rPr>
            </w:pPr>
          </w:p>
        </w:tc>
        <w:tc>
          <w:tcPr>
            <w:tcW w:w="424" w:type="dxa"/>
            <w:shd w:val="solid" w:color="FFFFFF" w:fill="auto"/>
          </w:tcPr>
          <w:p w14:paraId="3D8267FB" w14:textId="77777777" w:rsidR="00F82319" w:rsidRPr="000A0A5F" w:rsidRDefault="00F82319" w:rsidP="00F82319">
            <w:pPr>
              <w:pStyle w:val="TAR"/>
              <w:rPr>
                <w:sz w:val="16"/>
                <w:szCs w:val="16"/>
              </w:rPr>
            </w:pPr>
          </w:p>
        </w:tc>
        <w:tc>
          <w:tcPr>
            <w:tcW w:w="424" w:type="dxa"/>
            <w:shd w:val="solid" w:color="FFFFFF" w:fill="auto"/>
          </w:tcPr>
          <w:p w14:paraId="4EDBE65F" w14:textId="77777777" w:rsidR="00F82319" w:rsidRPr="000A0A5F" w:rsidRDefault="00F82319" w:rsidP="00F82319">
            <w:pPr>
              <w:pStyle w:val="TAC"/>
              <w:rPr>
                <w:sz w:val="16"/>
                <w:szCs w:val="16"/>
              </w:rPr>
            </w:pPr>
          </w:p>
        </w:tc>
        <w:tc>
          <w:tcPr>
            <w:tcW w:w="491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274CFF">
        <w:tc>
          <w:tcPr>
            <w:tcW w:w="798"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97"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88" w:type="dxa"/>
            <w:shd w:val="solid" w:color="FFFFFF" w:fill="auto"/>
          </w:tcPr>
          <w:p w14:paraId="6B74B1D3" w14:textId="77777777" w:rsidR="00F82319" w:rsidRPr="000A0A5F" w:rsidRDefault="00F82319" w:rsidP="00F82319">
            <w:pPr>
              <w:pStyle w:val="TAC"/>
              <w:rPr>
                <w:sz w:val="16"/>
                <w:szCs w:val="16"/>
              </w:rPr>
            </w:pPr>
          </w:p>
        </w:tc>
        <w:tc>
          <w:tcPr>
            <w:tcW w:w="524" w:type="dxa"/>
            <w:shd w:val="solid" w:color="FFFFFF" w:fill="auto"/>
          </w:tcPr>
          <w:p w14:paraId="76D6DD17" w14:textId="77777777" w:rsidR="00F82319" w:rsidRPr="000A0A5F" w:rsidRDefault="00F82319" w:rsidP="00F82319">
            <w:pPr>
              <w:pStyle w:val="TAL"/>
              <w:rPr>
                <w:sz w:val="16"/>
                <w:szCs w:val="16"/>
              </w:rPr>
            </w:pPr>
          </w:p>
        </w:tc>
        <w:tc>
          <w:tcPr>
            <w:tcW w:w="424" w:type="dxa"/>
            <w:shd w:val="solid" w:color="FFFFFF" w:fill="auto"/>
          </w:tcPr>
          <w:p w14:paraId="2BECBBDC" w14:textId="77777777" w:rsidR="00F82319" w:rsidRPr="000A0A5F" w:rsidRDefault="00F82319" w:rsidP="00F82319">
            <w:pPr>
              <w:pStyle w:val="TAR"/>
              <w:rPr>
                <w:sz w:val="16"/>
                <w:szCs w:val="16"/>
              </w:rPr>
            </w:pPr>
          </w:p>
        </w:tc>
        <w:tc>
          <w:tcPr>
            <w:tcW w:w="424" w:type="dxa"/>
            <w:shd w:val="solid" w:color="FFFFFF" w:fill="auto"/>
          </w:tcPr>
          <w:p w14:paraId="33EFAE2E" w14:textId="77777777" w:rsidR="00F82319" w:rsidRPr="000A0A5F" w:rsidRDefault="00F82319" w:rsidP="00F82319">
            <w:pPr>
              <w:pStyle w:val="TAC"/>
              <w:rPr>
                <w:sz w:val="16"/>
                <w:szCs w:val="16"/>
              </w:rPr>
            </w:pPr>
          </w:p>
        </w:tc>
        <w:tc>
          <w:tcPr>
            <w:tcW w:w="491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274CFF">
        <w:tc>
          <w:tcPr>
            <w:tcW w:w="798"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97"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88"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24" w:type="dxa"/>
            <w:shd w:val="solid" w:color="FFFFFF" w:fill="auto"/>
          </w:tcPr>
          <w:p w14:paraId="6CAE0F5C" w14:textId="77777777" w:rsidR="00F82319" w:rsidRPr="000A0A5F" w:rsidRDefault="00F82319" w:rsidP="00F82319">
            <w:pPr>
              <w:pStyle w:val="TAL"/>
              <w:rPr>
                <w:sz w:val="16"/>
                <w:szCs w:val="16"/>
              </w:rPr>
            </w:pPr>
          </w:p>
        </w:tc>
        <w:tc>
          <w:tcPr>
            <w:tcW w:w="424" w:type="dxa"/>
            <w:shd w:val="solid" w:color="FFFFFF" w:fill="auto"/>
          </w:tcPr>
          <w:p w14:paraId="6C903966" w14:textId="77777777" w:rsidR="00F82319" w:rsidRPr="000A0A5F" w:rsidRDefault="00F82319" w:rsidP="00F82319">
            <w:pPr>
              <w:pStyle w:val="TAR"/>
              <w:rPr>
                <w:sz w:val="16"/>
                <w:szCs w:val="16"/>
              </w:rPr>
            </w:pPr>
          </w:p>
        </w:tc>
        <w:tc>
          <w:tcPr>
            <w:tcW w:w="424" w:type="dxa"/>
            <w:shd w:val="solid" w:color="FFFFFF" w:fill="auto"/>
          </w:tcPr>
          <w:p w14:paraId="73F6FD5B" w14:textId="77777777" w:rsidR="00F82319" w:rsidRPr="000A0A5F" w:rsidRDefault="00F82319" w:rsidP="00F82319">
            <w:pPr>
              <w:pStyle w:val="TAC"/>
              <w:rPr>
                <w:sz w:val="16"/>
                <w:szCs w:val="16"/>
              </w:rPr>
            </w:pPr>
          </w:p>
        </w:tc>
        <w:tc>
          <w:tcPr>
            <w:tcW w:w="491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707"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274CFF">
        <w:tc>
          <w:tcPr>
            <w:tcW w:w="798"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97"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88" w:type="dxa"/>
            <w:shd w:val="solid" w:color="FFFFFF" w:fill="auto"/>
          </w:tcPr>
          <w:p w14:paraId="67E274FB" w14:textId="77777777" w:rsidR="00F82319" w:rsidRPr="000A0A5F" w:rsidRDefault="00F82319" w:rsidP="00F82319">
            <w:pPr>
              <w:pStyle w:val="TAC"/>
              <w:rPr>
                <w:sz w:val="16"/>
                <w:szCs w:val="16"/>
              </w:rPr>
            </w:pPr>
          </w:p>
        </w:tc>
        <w:tc>
          <w:tcPr>
            <w:tcW w:w="524" w:type="dxa"/>
            <w:shd w:val="solid" w:color="FFFFFF" w:fill="auto"/>
          </w:tcPr>
          <w:p w14:paraId="75AEB8B1" w14:textId="77777777" w:rsidR="00F82319" w:rsidRPr="000A0A5F" w:rsidRDefault="00F82319" w:rsidP="00F82319">
            <w:pPr>
              <w:pStyle w:val="TAL"/>
              <w:rPr>
                <w:sz w:val="16"/>
                <w:szCs w:val="16"/>
              </w:rPr>
            </w:pPr>
          </w:p>
        </w:tc>
        <w:tc>
          <w:tcPr>
            <w:tcW w:w="424" w:type="dxa"/>
            <w:shd w:val="solid" w:color="FFFFFF" w:fill="auto"/>
          </w:tcPr>
          <w:p w14:paraId="4AF053A3" w14:textId="77777777" w:rsidR="00F82319" w:rsidRPr="000A0A5F" w:rsidRDefault="00F82319" w:rsidP="00F82319">
            <w:pPr>
              <w:pStyle w:val="TAR"/>
              <w:rPr>
                <w:sz w:val="16"/>
                <w:szCs w:val="16"/>
              </w:rPr>
            </w:pPr>
          </w:p>
        </w:tc>
        <w:tc>
          <w:tcPr>
            <w:tcW w:w="424" w:type="dxa"/>
            <w:shd w:val="solid" w:color="FFFFFF" w:fill="auto"/>
          </w:tcPr>
          <w:p w14:paraId="00C57F71" w14:textId="77777777" w:rsidR="00F82319" w:rsidRPr="000A0A5F" w:rsidRDefault="00F82319" w:rsidP="00F82319">
            <w:pPr>
              <w:pStyle w:val="TAC"/>
              <w:rPr>
                <w:sz w:val="16"/>
                <w:szCs w:val="16"/>
              </w:rPr>
            </w:pPr>
          </w:p>
        </w:tc>
        <w:tc>
          <w:tcPr>
            <w:tcW w:w="491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274CFF">
        <w:tc>
          <w:tcPr>
            <w:tcW w:w="798"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97"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88" w:type="dxa"/>
            <w:shd w:val="solid" w:color="FFFFFF" w:fill="auto"/>
          </w:tcPr>
          <w:p w14:paraId="42E0B261" w14:textId="77777777" w:rsidR="00F82319" w:rsidRPr="000A0A5F" w:rsidRDefault="00F82319" w:rsidP="00F82319">
            <w:pPr>
              <w:pStyle w:val="TAC"/>
              <w:rPr>
                <w:sz w:val="16"/>
                <w:szCs w:val="16"/>
              </w:rPr>
            </w:pPr>
          </w:p>
        </w:tc>
        <w:tc>
          <w:tcPr>
            <w:tcW w:w="524" w:type="dxa"/>
            <w:shd w:val="solid" w:color="FFFFFF" w:fill="auto"/>
          </w:tcPr>
          <w:p w14:paraId="4127FEB1" w14:textId="77777777" w:rsidR="00F82319" w:rsidRPr="000A0A5F" w:rsidRDefault="00F82319" w:rsidP="00F82319">
            <w:pPr>
              <w:pStyle w:val="TAL"/>
              <w:rPr>
                <w:sz w:val="16"/>
                <w:szCs w:val="16"/>
              </w:rPr>
            </w:pPr>
          </w:p>
        </w:tc>
        <w:tc>
          <w:tcPr>
            <w:tcW w:w="424" w:type="dxa"/>
            <w:shd w:val="solid" w:color="FFFFFF" w:fill="auto"/>
          </w:tcPr>
          <w:p w14:paraId="3662A2C5" w14:textId="77777777" w:rsidR="00F82319" w:rsidRPr="000A0A5F" w:rsidRDefault="00F82319" w:rsidP="00F82319">
            <w:pPr>
              <w:pStyle w:val="TAR"/>
              <w:rPr>
                <w:sz w:val="16"/>
                <w:szCs w:val="16"/>
              </w:rPr>
            </w:pPr>
          </w:p>
        </w:tc>
        <w:tc>
          <w:tcPr>
            <w:tcW w:w="424" w:type="dxa"/>
            <w:shd w:val="solid" w:color="FFFFFF" w:fill="auto"/>
          </w:tcPr>
          <w:p w14:paraId="010B2A93" w14:textId="77777777" w:rsidR="00F82319" w:rsidRPr="000A0A5F" w:rsidRDefault="00F82319" w:rsidP="00F82319">
            <w:pPr>
              <w:pStyle w:val="TAC"/>
              <w:rPr>
                <w:sz w:val="16"/>
                <w:szCs w:val="16"/>
              </w:rPr>
            </w:pPr>
          </w:p>
        </w:tc>
        <w:tc>
          <w:tcPr>
            <w:tcW w:w="491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274CFF">
        <w:tc>
          <w:tcPr>
            <w:tcW w:w="798"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97"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88"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24" w:type="dxa"/>
            <w:shd w:val="solid" w:color="FFFFFF" w:fill="auto"/>
          </w:tcPr>
          <w:p w14:paraId="3532324B" w14:textId="77777777" w:rsidR="00F82319" w:rsidRPr="000A0A5F" w:rsidRDefault="00F82319" w:rsidP="00F82319">
            <w:pPr>
              <w:pStyle w:val="TAL"/>
              <w:rPr>
                <w:sz w:val="16"/>
                <w:szCs w:val="16"/>
              </w:rPr>
            </w:pPr>
          </w:p>
        </w:tc>
        <w:tc>
          <w:tcPr>
            <w:tcW w:w="424" w:type="dxa"/>
            <w:shd w:val="solid" w:color="FFFFFF" w:fill="auto"/>
          </w:tcPr>
          <w:p w14:paraId="61C0434B" w14:textId="77777777" w:rsidR="00F82319" w:rsidRPr="000A0A5F" w:rsidRDefault="00F82319" w:rsidP="00F82319">
            <w:pPr>
              <w:pStyle w:val="TAR"/>
              <w:rPr>
                <w:sz w:val="16"/>
                <w:szCs w:val="16"/>
              </w:rPr>
            </w:pPr>
          </w:p>
        </w:tc>
        <w:tc>
          <w:tcPr>
            <w:tcW w:w="424" w:type="dxa"/>
            <w:shd w:val="solid" w:color="FFFFFF" w:fill="auto"/>
          </w:tcPr>
          <w:p w14:paraId="27E286DA" w14:textId="77777777" w:rsidR="00F82319" w:rsidRPr="000A0A5F" w:rsidRDefault="00F82319" w:rsidP="00F82319">
            <w:pPr>
              <w:pStyle w:val="TAC"/>
              <w:rPr>
                <w:sz w:val="16"/>
                <w:szCs w:val="16"/>
              </w:rPr>
            </w:pPr>
          </w:p>
        </w:tc>
        <w:tc>
          <w:tcPr>
            <w:tcW w:w="491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707"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274CFF">
        <w:tc>
          <w:tcPr>
            <w:tcW w:w="798"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97"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88"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24" w:type="dxa"/>
            <w:shd w:val="solid" w:color="FFFFFF" w:fill="auto"/>
          </w:tcPr>
          <w:p w14:paraId="7AB41E08" w14:textId="77777777" w:rsidR="00F82319" w:rsidRPr="000A0A5F" w:rsidRDefault="00F82319" w:rsidP="00F82319">
            <w:pPr>
              <w:pStyle w:val="TAL"/>
              <w:rPr>
                <w:sz w:val="16"/>
                <w:szCs w:val="16"/>
              </w:rPr>
            </w:pPr>
          </w:p>
        </w:tc>
        <w:tc>
          <w:tcPr>
            <w:tcW w:w="424" w:type="dxa"/>
            <w:shd w:val="solid" w:color="FFFFFF" w:fill="auto"/>
          </w:tcPr>
          <w:p w14:paraId="6AF119A1" w14:textId="77777777" w:rsidR="00F82319" w:rsidRPr="000A0A5F" w:rsidRDefault="00F82319" w:rsidP="00F82319">
            <w:pPr>
              <w:pStyle w:val="TAR"/>
              <w:rPr>
                <w:sz w:val="16"/>
                <w:szCs w:val="16"/>
              </w:rPr>
            </w:pPr>
          </w:p>
        </w:tc>
        <w:tc>
          <w:tcPr>
            <w:tcW w:w="424" w:type="dxa"/>
            <w:shd w:val="solid" w:color="FFFFFF" w:fill="auto"/>
          </w:tcPr>
          <w:p w14:paraId="3E713817" w14:textId="77777777" w:rsidR="00F82319" w:rsidRPr="000A0A5F" w:rsidRDefault="00F82319" w:rsidP="00F82319">
            <w:pPr>
              <w:pStyle w:val="TAC"/>
              <w:rPr>
                <w:sz w:val="16"/>
                <w:szCs w:val="16"/>
              </w:rPr>
            </w:pPr>
          </w:p>
        </w:tc>
        <w:tc>
          <w:tcPr>
            <w:tcW w:w="491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707"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274CFF">
        <w:tc>
          <w:tcPr>
            <w:tcW w:w="798"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24"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707"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274CFF">
        <w:tc>
          <w:tcPr>
            <w:tcW w:w="798"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24"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707"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274CFF">
        <w:tc>
          <w:tcPr>
            <w:tcW w:w="798"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24"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707"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274CFF">
        <w:tc>
          <w:tcPr>
            <w:tcW w:w="798"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24"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707"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274CFF">
        <w:tc>
          <w:tcPr>
            <w:tcW w:w="798"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24"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707"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274CFF">
        <w:tc>
          <w:tcPr>
            <w:tcW w:w="798"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24"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707"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274CFF">
        <w:tc>
          <w:tcPr>
            <w:tcW w:w="798"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24"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707"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274CFF">
        <w:tc>
          <w:tcPr>
            <w:tcW w:w="798"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24"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707"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274CFF">
        <w:tc>
          <w:tcPr>
            <w:tcW w:w="798"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24"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707"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274CFF">
        <w:tc>
          <w:tcPr>
            <w:tcW w:w="798"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24"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707"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274CFF">
        <w:tc>
          <w:tcPr>
            <w:tcW w:w="798"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97"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24"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707"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274CFF">
        <w:tc>
          <w:tcPr>
            <w:tcW w:w="798"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24"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707"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274CFF">
        <w:tc>
          <w:tcPr>
            <w:tcW w:w="798"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24"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707"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274CFF">
        <w:tc>
          <w:tcPr>
            <w:tcW w:w="798"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24"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707"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274CFF">
        <w:tc>
          <w:tcPr>
            <w:tcW w:w="798"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24"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707"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274CFF">
        <w:tc>
          <w:tcPr>
            <w:tcW w:w="798"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24"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707"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274CFF">
        <w:tc>
          <w:tcPr>
            <w:tcW w:w="798"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24"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707"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274CFF">
        <w:tc>
          <w:tcPr>
            <w:tcW w:w="798"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24"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707"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274CFF">
        <w:tc>
          <w:tcPr>
            <w:tcW w:w="798"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24"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707"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274CFF">
        <w:tc>
          <w:tcPr>
            <w:tcW w:w="798"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24"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707"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274CFF">
        <w:tc>
          <w:tcPr>
            <w:tcW w:w="798"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24"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24"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707"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274CFF">
        <w:tc>
          <w:tcPr>
            <w:tcW w:w="798"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24"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707"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274CFF">
        <w:tc>
          <w:tcPr>
            <w:tcW w:w="798"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24"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707"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274CFF">
        <w:tc>
          <w:tcPr>
            <w:tcW w:w="798"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24"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707"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274CFF">
        <w:tc>
          <w:tcPr>
            <w:tcW w:w="798"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24"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707"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274CFF">
        <w:tc>
          <w:tcPr>
            <w:tcW w:w="798"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24"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707"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274CFF">
        <w:tc>
          <w:tcPr>
            <w:tcW w:w="798"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24"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707"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274CFF">
        <w:tc>
          <w:tcPr>
            <w:tcW w:w="798"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24"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707"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274CFF">
        <w:tc>
          <w:tcPr>
            <w:tcW w:w="798"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24"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707"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274CFF">
        <w:tc>
          <w:tcPr>
            <w:tcW w:w="798"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24"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707"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274CFF">
        <w:tc>
          <w:tcPr>
            <w:tcW w:w="798"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24"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707"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274CFF">
        <w:tc>
          <w:tcPr>
            <w:tcW w:w="798"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24"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707"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274CFF">
        <w:tc>
          <w:tcPr>
            <w:tcW w:w="798"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24"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707"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274CFF">
        <w:tc>
          <w:tcPr>
            <w:tcW w:w="798"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24"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707"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274CFF">
        <w:tc>
          <w:tcPr>
            <w:tcW w:w="798"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24"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707"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274CFF">
        <w:tc>
          <w:tcPr>
            <w:tcW w:w="798"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24"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24"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4"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707"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274CFF">
        <w:tc>
          <w:tcPr>
            <w:tcW w:w="798"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24"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24"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707"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274CFF">
        <w:tc>
          <w:tcPr>
            <w:tcW w:w="798"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24"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707"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274CFF">
        <w:tc>
          <w:tcPr>
            <w:tcW w:w="798"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24"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707"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274CFF">
        <w:tc>
          <w:tcPr>
            <w:tcW w:w="798"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24"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707"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274CFF">
        <w:tc>
          <w:tcPr>
            <w:tcW w:w="798"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24"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24"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707"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274CFF">
        <w:tc>
          <w:tcPr>
            <w:tcW w:w="798"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24"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707"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274CFF">
        <w:tc>
          <w:tcPr>
            <w:tcW w:w="798"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24"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707"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274CFF">
        <w:tc>
          <w:tcPr>
            <w:tcW w:w="798"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24"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707"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274CFF">
        <w:tc>
          <w:tcPr>
            <w:tcW w:w="798"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24"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707"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274CFF">
        <w:tc>
          <w:tcPr>
            <w:tcW w:w="798"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24"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707"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274CFF">
        <w:tc>
          <w:tcPr>
            <w:tcW w:w="798"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24"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24" w:type="dxa"/>
            <w:shd w:val="solid" w:color="FFFFFF" w:fill="auto"/>
          </w:tcPr>
          <w:p w14:paraId="2EB9ED99" w14:textId="77777777" w:rsidR="00F82319" w:rsidRPr="000A0A5F" w:rsidRDefault="00F82319" w:rsidP="00F82319">
            <w:pPr>
              <w:pStyle w:val="TAR"/>
              <w:rPr>
                <w:sz w:val="16"/>
                <w:szCs w:val="16"/>
              </w:rPr>
            </w:pPr>
          </w:p>
        </w:tc>
        <w:tc>
          <w:tcPr>
            <w:tcW w:w="424"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707"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274CFF">
        <w:tc>
          <w:tcPr>
            <w:tcW w:w="798"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24" w:type="dxa"/>
            <w:shd w:val="solid" w:color="FFFFFF" w:fill="auto"/>
          </w:tcPr>
          <w:p w14:paraId="3C724953" w14:textId="77777777" w:rsidR="00F82319" w:rsidRPr="000A0A5F" w:rsidRDefault="00F82319" w:rsidP="00F82319">
            <w:pPr>
              <w:pStyle w:val="TAR"/>
              <w:rPr>
                <w:sz w:val="16"/>
                <w:szCs w:val="16"/>
              </w:rPr>
            </w:pPr>
          </w:p>
        </w:tc>
        <w:tc>
          <w:tcPr>
            <w:tcW w:w="424"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707"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274CFF">
        <w:tc>
          <w:tcPr>
            <w:tcW w:w="798"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24" w:type="dxa"/>
            <w:shd w:val="solid" w:color="FFFFFF" w:fill="auto"/>
          </w:tcPr>
          <w:p w14:paraId="612B73E1" w14:textId="77777777" w:rsidR="00F82319" w:rsidRPr="000A0A5F" w:rsidRDefault="00F82319" w:rsidP="00F82319">
            <w:pPr>
              <w:pStyle w:val="TAR"/>
              <w:rPr>
                <w:sz w:val="16"/>
                <w:szCs w:val="16"/>
              </w:rPr>
            </w:pPr>
          </w:p>
        </w:tc>
        <w:tc>
          <w:tcPr>
            <w:tcW w:w="424"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707"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274CFF">
        <w:tc>
          <w:tcPr>
            <w:tcW w:w="798"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24"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707"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274CFF">
        <w:tc>
          <w:tcPr>
            <w:tcW w:w="798"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24"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4"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707"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274CFF">
        <w:tc>
          <w:tcPr>
            <w:tcW w:w="798"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24" w:type="dxa"/>
            <w:shd w:val="solid" w:color="FFFFFF" w:fill="auto"/>
          </w:tcPr>
          <w:p w14:paraId="1C49BD1C" w14:textId="77777777" w:rsidR="00F82319" w:rsidRPr="000A0A5F" w:rsidRDefault="00F82319" w:rsidP="00F82319">
            <w:pPr>
              <w:pStyle w:val="TAR"/>
              <w:rPr>
                <w:sz w:val="16"/>
                <w:szCs w:val="16"/>
              </w:rPr>
            </w:pPr>
          </w:p>
        </w:tc>
        <w:tc>
          <w:tcPr>
            <w:tcW w:w="424"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707"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274CFF">
        <w:tc>
          <w:tcPr>
            <w:tcW w:w="798"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24"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24"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707"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274CFF">
        <w:tc>
          <w:tcPr>
            <w:tcW w:w="798"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24"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707"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274CFF">
        <w:tc>
          <w:tcPr>
            <w:tcW w:w="798"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24"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24"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4"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707"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274CFF">
        <w:tc>
          <w:tcPr>
            <w:tcW w:w="798"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24" w:type="dxa"/>
            <w:shd w:val="solid" w:color="FFFFFF" w:fill="auto"/>
          </w:tcPr>
          <w:p w14:paraId="121EA52C" w14:textId="77777777" w:rsidR="00F82319" w:rsidRPr="000A0A5F" w:rsidRDefault="00F82319" w:rsidP="00F82319">
            <w:pPr>
              <w:pStyle w:val="TAR"/>
              <w:rPr>
                <w:sz w:val="16"/>
                <w:szCs w:val="16"/>
              </w:rPr>
            </w:pPr>
          </w:p>
        </w:tc>
        <w:tc>
          <w:tcPr>
            <w:tcW w:w="424"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707"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274CFF">
        <w:tc>
          <w:tcPr>
            <w:tcW w:w="798"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24" w:type="dxa"/>
            <w:shd w:val="solid" w:color="FFFFFF" w:fill="auto"/>
          </w:tcPr>
          <w:p w14:paraId="7C3B77B5" w14:textId="77777777" w:rsidR="00F82319" w:rsidRPr="000A0A5F" w:rsidRDefault="00F82319" w:rsidP="00F82319">
            <w:pPr>
              <w:pStyle w:val="TAR"/>
              <w:rPr>
                <w:sz w:val="16"/>
                <w:szCs w:val="16"/>
              </w:rPr>
            </w:pPr>
          </w:p>
        </w:tc>
        <w:tc>
          <w:tcPr>
            <w:tcW w:w="424"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707"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274CFF">
        <w:tc>
          <w:tcPr>
            <w:tcW w:w="798"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24" w:type="dxa"/>
            <w:shd w:val="solid" w:color="FFFFFF" w:fill="auto"/>
          </w:tcPr>
          <w:p w14:paraId="5FA4B17E" w14:textId="77777777" w:rsidR="00F82319" w:rsidRPr="000A0A5F" w:rsidRDefault="00F82319" w:rsidP="00F82319">
            <w:pPr>
              <w:pStyle w:val="TAR"/>
              <w:rPr>
                <w:sz w:val="16"/>
                <w:szCs w:val="16"/>
              </w:rPr>
            </w:pPr>
          </w:p>
        </w:tc>
        <w:tc>
          <w:tcPr>
            <w:tcW w:w="424"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707"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274CFF">
        <w:tc>
          <w:tcPr>
            <w:tcW w:w="798"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24" w:type="dxa"/>
            <w:shd w:val="solid" w:color="FFFFFF" w:fill="auto"/>
          </w:tcPr>
          <w:p w14:paraId="657650E3" w14:textId="77777777" w:rsidR="00F82319" w:rsidRPr="000A0A5F" w:rsidRDefault="00F82319" w:rsidP="00F82319">
            <w:pPr>
              <w:pStyle w:val="TAR"/>
              <w:rPr>
                <w:sz w:val="16"/>
                <w:szCs w:val="16"/>
              </w:rPr>
            </w:pPr>
          </w:p>
        </w:tc>
        <w:tc>
          <w:tcPr>
            <w:tcW w:w="424"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707"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274CFF">
        <w:tc>
          <w:tcPr>
            <w:tcW w:w="798"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24"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707"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274CFF">
        <w:tc>
          <w:tcPr>
            <w:tcW w:w="798"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24" w:type="dxa"/>
            <w:shd w:val="solid" w:color="FFFFFF" w:fill="auto"/>
          </w:tcPr>
          <w:p w14:paraId="7F25979E" w14:textId="77777777" w:rsidR="00F82319" w:rsidRPr="000A0A5F" w:rsidRDefault="00F82319" w:rsidP="00F82319">
            <w:pPr>
              <w:pStyle w:val="TAR"/>
              <w:rPr>
                <w:sz w:val="16"/>
                <w:szCs w:val="16"/>
              </w:rPr>
            </w:pPr>
          </w:p>
        </w:tc>
        <w:tc>
          <w:tcPr>
            <w:tcW w:w="424"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707"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274CFF">
        <w:tc>
          <w:tcPr>
            <w:tcW w:w="798"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24"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707"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274CFF">
        <w:tc>
          <w:tcPr>
            <w:tcW w:w="798"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24"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707"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274CFF">
        <w:tc>
          <w:tcPr>
            <w:tcW w:w="798"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24"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4"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707"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274CFF">
        <w:tc>
          <w:tcPr>
            <w:tcW w:w="798"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24" w:type="dxa"/>
            <w:shd w:val="solid" w:color="FFFFFF" w:fill="auto"/>
          </w:tcPr>
          <w:p w14:paraId="36E6DEBD" w14:textId="77777777" w:rsidR="00F82319" w:rsidRPr="000A0A5F" w:rsidRDefault="00F82319" w:rsidP="00F82319">
            <w:pPr>
              <w:pStyle w:val="TAR"/>
              <w:rPr>
                <w:sz w:val="16"/>
                <w:szCs w:val="16"/>
              </w:rPr>
            </w:pPr>
          </w:p>
        </w:tc>
        <w:tc>
          <w:tcPr>
            <w:tcW w:w="424"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707"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274CFF">
        <w:tc>
          <w:tcPr>
            <w:tcW w:w="798"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24" w:type="dxa"/>
            <w:shd w:val="solid" w:color="FFFFFF" w:fill="auto"/>
          </w:tcPr>
          <w:p w14:paraId="43972A47" w14:textId="77777777" w:rsidR="00F82319" w:rsidRPr="000A0A5F" w:rsidRDefault="00F82319" w:rsidP="00F82319">
            <w:pPr>
              <w:pStyle w:val="TAR"/>
              <w:rPr>
                <w:sz w:val="16"/>
                <w:szCs w:val="16"/>
              </w:rPr>
            </w:pPr>
          </w:p>
        </w:tc>
        <w:tc>
          <w:tcPr>
            <w:tcW w:w="424"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707"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274CFF">
        <w:tc>
          <w:tcPr>
            <w:tcW w:w="798"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24" w:type="dxa"/>
            <w:shd w:val="solid" w:color="FFFFFF" w:fill="auto"/>
          </w:tcPr>
          <w:p w14:paraId="31B503A8" w14:textId="77777777" w:rsidR="00F82319" w:rsidRPr="000A0A5F" w:rsidRDefault="00F82319" w:rsidP="00F82319">
            <w:pPr>
              <w:pStyle w:val="TAR"/>
              <w:rPr>
                <w:sz w:val="16"/>
                <w:szCs w:val="16"/>
              </w:rPr>
            </w:pPr>
          </w:p>
        </w:tc>
        <w:tc>
          <w:tcPr>
            <w:tcW w:w="424"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707"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274CFF">
        <w:tc>
          <w:tcPr>
            <w:tcW w:w="798"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24" w:type="dxa"/>
            <w:shd w:val="solid" w:color="FFFFFF" w:fill="auto"/>
          </w:tcPr>
          <w:p w14:paraId="20B749B5" w14:textId="77777777" w:rsidR="00F82319" w:rsidRPr="000A0A5F" w:rsidRDefault="00F82319" w:rsidP="00F82319">
            <w:pPr>
              <w:pStyle w:val="TAR"/>
              <w:rPr>
                <w:sz w:val="16"/>
                <w:szCs w:val="16"/>
              </w:rPr>
            </w:pPr>
          </w:p>
        </w:tc>
        <w:tc>
          <w:tcPr>
            <w:tcW w:w="424"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707"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274CFF">
        <w:tc>
          <w:tcPr>
            <w:tcW w:w="798"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24" w:type="dxa"/>
            <w:shd w:val="solid" w:color="FFFFFF" w:fill="auto"/>
          </w:tcPr>
          <w:p w14:paraId="4D5EF3BF" w14:textId="77777777" w:rsidR="00F82319" w:rsidRPr="000A0A5F" w:rsidRDefault="00F82319" w:rsidP="00F82319">
            <w:pPr>
              <w:pStyle w:val="TAR"/>
              <w:rPr>
                <w:sz w:val="16"/>
                <w:szCs w:val="16"/>
              </w:rPr>
            </w:pPr>
          </w:p>
        </w:tc>
        <w:tc>
          <w:tcPr>
            <w:tcW w:w="424"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707"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274CFF">
        <w:tc>
          <w:tcPr>
            <w:tcW w:w="798"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24" w:type="dxa"/>
            <w:shd w:val="solid" w:color="FFFFFF" w:fill="auto"/>
          </w:tcPr>
          <w:p w14:paraId="70010426" w14:textId="77777777" w:rsidR="00F82319" w:rsidRPr="000A0A5F" w:rsidRDefault="00F82319" w:rsidP="00F82319">
            <w:pPr>
              <w:pStyle w:val="TAR"/>
              <w:rPr>
                <w:sz w:val="16"/>
                <w:szCs w:val="16"/>
              </w:rPr>
            </w:pPr>
          </w:p>
        </w:tc>
        <w:tc>
          <w:tcPr>
            <w:tcW w:w="424"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707"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274CFF">
        <w:tc>
          <w:tcPr>
            <w:tcW w:w="798"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24" w:type="dxa"/>
            <w:shd w:val="solid" w:color="FFFFFF" w:fill="auto"/>
          </w:tcPr>
          <w:p w14:paraId="2AB0D02A" w14:textId="77777777" w:rsidR="00F82319" w:rsidRPr="000A0A5F" w:rsidRDefault="00F82319" w:rsidP="00F82319">
            <w:pPr>
              <w:pStyle w:val="TAR"/>
              <w:rPr>
                <w:sz w:val="16"/>
                <w:szCs w:val="16"/>
              </w:rPr>
            </w:pPr>
          </w:p>
        </w:tc>
        <w:tc>
          <w:tcPr>
            <w:tcW w:w="424"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707"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274CFF">
        <w:tc>
          <w:tcPr>
            <w:tcW w:w="798"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24" w:type="dxa"/>
            <w:shd w:val="solid" w:color="FFFFFF" w:fill="auto"/>
          </w:tcPr>
          <w:p w14:paraId="7CCB3520" w14:textId="77777777" w:rsidR="00F82319" w:rsidRPr="000A0A5F" w:rsidRDefault="00F82319" w:rsidP="00F82319">
            <w:pPr>
              <w:pStyle w:val="TAR"/>
              <w:rPr>
                <w:sz w:val="16"/>
                <w:szCs w:val="16"/>
              </w:rPr>
            </w:pPr>
          </w:p>
        </w:tc>
        <w:tc>
          <w:tcPr>
            <w:tcW w:w="424"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707"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274CFF">
        <w:tc>
          <w:tcPr>
            <w:tcW w:w="798"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24"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707"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274CFF">
        <w:tc>
          <w:tcPr>
            <w:tcW w:w="798"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24"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707"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274CFF">
        <w:tc>
          <w:tcPr>
            <w:tcW w:w="798"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24"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707"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274CFF">
        <w:tc>
          <w:tcPr>
            <w:tcW w:w="798"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24"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707"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274CFF">
        <w:tc>
          <w:tcPr>
            <w:tcW w:w="798"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24"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707"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274CFF">
        <w:tc>
          <w:tcPr>
            <w:tcW w:w="798"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24"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707"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274CFF">
        <w:tc>
          <w:tcPr>
            <w:tcW w:w="798"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24" w:type="dxa"/>
            <w:shd w:val="solid" w:color="FFFFFF" w:fill="auto"/>
          </w:tcPr>
          <w:p w14:paraId="49C2BFEF" w14:textId="77777777" w:rsidR="00F82319" w:rsidRPr="000A0A5F" w:rsidRDefault="00F82319" w:rsidP="00F82319">
            <w:pPr>
              <w:pStyle w:val="TAR"/>
              <w:rPr>
                <w:sz w:val="16"/>
                <w:szCs w:val="16"/>
              </w:rPr>
            </w:pPr>
          </w:p>
        </w:tc>
        <w:tc>
          <w:tcPr>
            <w:tcW w:w="424"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707"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274CFF">
        <w:tc>
          <w:tcPr>
            <w:tcW w:w="798"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24"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707"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274CFF">
        <w:tc>
          <w:tcPr>
            <w:tcW w:w="798"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97"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24" w:type="dxa"/>
            <w:shd w:val="solid" w:color="FFFFFF" w:fill="auto"/>
          </w:tcPr>
          <w:p w14:paraId="250BEA39" w14:textId="77777777" w:rsidR="00F82319" w:rsidRPr="000A0A5F" w:rsidRDefault="00F82319" w:rsidP="00F82319">
            <w:pPr>
              <w:pStyle w:val="TAR"/>
              <w:rPr>
                <w:sz w:val="16"/>
                <w:szCs w:val="16"/>
              </w:rPr>
            </w:pPr>
          </w:p>
        </w:tc>
        <w:tc>
          <w:tcPr>
            <w:tcW w:w="424"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707"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274CFF">
        <w:tc>
          <w:tcPr>
            <w:tcW w:w="798"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24" w:type="dxa"/>
            <w:shd w:val="solid" w:color="FFFFFF" w:fill="auto"/>
          </w:tcPr>
          <w:p w14:paraId="5E772F88" w14:textId="77777777" w:rsidR="00F82319" w:rsidRPr="000A0A5F" w:rsidRDefault="00F82319" w:rsidP="00F82319">
            <w:pPr>
              <w:pStyle w:val="TAR"/>
              <w:rPr>
                <w:sz w:val="16"/>
                <w:szCs w:val="16"/>
              </w:rPr>
            </w:pPr>
          </w:p>
        </w:tc>
        <w:tc>
          <w:tcPr>
            <w:tcW w:w="424"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707"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274CFF">
        <w:tc>
          <w:tcPr>
            <w:tcW w:w="798"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24" w:type="dxa"/>
            <w:shd w:val="solid" w:color="FFFFFF" w:fill="auto"/>
          </w:tcPr>
          <w:p w14:paraId="4CE3DE6F" w14:textId="77777777" w:rsidR="00F82319" w:rsidRPr="000A0A5F" w:rsidRDefault="00F82319" w:rsidP="00F82319">
            <w:pPr>
              <w:pStyle w:val="TAR"/>
              <w:rPr>
                <w:sz w:val="16"/>
                <w:szCs w:val="16"/>
              </w:rPr>
            </w:pPr>
          </w:p>
        </w:tc>
        <w:tc>
          <w:tcPr>
            <w:tcW w:w="424"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707"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274CFF">
        <w:tc>
          <w:tcPr>
            <w:tcW w:w="798"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24" w:type="dxa"/>
            <w:shd w:val="solid" w:color="FFFFFF" w:fill="auto"/>
          </w:tcPr>
          <w:p w14:paraId="5DF5AF0C" w14:textId="77777777" w:rsidR="00F82319" w:rsidRPr="000A0A5F" w:rsidRDefault="00F82319" w:rsidP="00F82319">
            <w:pPr>
              <w:pStyle w:val="TAR"/>
              <w:rPr>
                <w:sz w:val="16"/>
                <w:szCs w:val="16"/>
              </w:rPr>
            </w:pPr>
          </w:p>
        </w:tc>
        <w:tc>
          <w:tcPr>
            <w:tcW w:w="424"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707"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274CFF">
        <w:tc>
          <w:tcPr>
            <w:tcW w:w="798"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24" w:type="dxa"/>
            <w:shd w:val="solid" w:color="FFFFFF" w:fill="auto"/>
          </w:tcPr>
          <w:p w14:paraId="11DDF715" w14:textId="77777777" w:rsidR="00F82319" w:rsidRPr="000A0A5F" w:rsidRDefault="00F82319" w:rsidP="00F82319">
            <w:pPr>
              <w:pStyle w:val="TAR"/>
              <w:rPr>
                <w:sz w:val="16"/>
                <w:szCs w:val="16"/>
              </w:rPr>
            </w:pPr>
          </w:p>
        </w:tc>
        <w:tc>
          <w:tcPr>
            <w:tcW w:w="424"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707"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274CFF">
        <w:tc>
          <w:tcPr>
            <w:tcW w:w="798"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24"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707"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274CFF">
        <w:tc>
          <w:tcPr>
            <w:tcW w:w="798"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24"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707"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274CFF">
        <w:tc>
          <w:tcPr>
            <w:tcW w:w="798"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24"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707"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274CFF">
        <w:tc>
          <w:tcPr>
            <w:tcW w:w="798"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24"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4"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707"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274CFF">
        <w:tc>
          <w:tcPr>
            <w:tcW w:w="798"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24" w:type="dxa"/>
            <w:shd w:val="solid" w:color="FFFFFF" w:fill="auto"/>
          </w:tcPr>
          <w:p w14:paraId="2B166A0E" w14:textId="77777777" w:rsidR="00F82319" w:rsidRPr="000A0A5F" w:rsidRDefault="00F82319" w:rsidP="00F82319">
            <w:pPr>
              <w:pStyle w:val="TAR"/>
              <w:rPr>
                <w:sz w:val="16"/>
                <w:szCs w:val="16"/>
              </w:rPr>
            </w:pPr>
          </w:p>
        </w:tc>
        <w:tc>
          <w:tcPr>
            <w:tcW w:w="424"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707"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274CFF">
        <w:tc>
          <w:tcPr>
            <w:tcW w:w="798"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24" w:type="dxa"/>
            <w:shd w:val="solid" w:color="FFFFFF" w:fill="auto"/>
          </w:tcPr>
          <w:p w14:paraId="4D8AB11D" w14:textId="77777777" w:rsidR="00F82319" w:rsidRPr="000A0A5F" w:rsidRDefault="00F82319" w:rsidP="00F82319">
            <w:pPr>
              <w:pStyle w:val="TAR"/>
              <w:rPr>
                <w:sz w:val="16"/>
                <w:szCs w:val="16"/>
              </w:rPr>
            </w:pPr>
          </w:p>
        </w:tc>
        <w:tc>
          <w:tcPr>
            <w:tcW w:w="424"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707"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274CFF">
        <w:tc>
          <w:tcPr>
            <w:tcW w:w="798"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24" w:type="dxa"/>
            <w:shd w:val="solid" w:color="FFFFFF" w:fill="auto"/>
          </w:tcPr>
          <w:p w14:paraId="1B0788BC" w14:textId="77777777" w:rsidR="00F82319" w:rsidRPr="000A0A5F" w:rsidRDefault="00F82319" w:rsidP="00F82319">
            <w:pPr>
              <w:pStyle w:val="TAR"/>
              <w:rPr>
                <w:sz w:val="16"/>
                <w:szCs w:val="16"/>
              </w:rPr>
            </w:pPr>
          </w:p>
        </w:tc>
        <w:tc>
          <w:tcPr>
            <w:tcW w:w="424"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707"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274CFF">
        <w:tc>
          <w:tcPr>
            <w:tcW w:w="798"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24"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707"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274CFF">
        <w:tc>
          <w:tcPr>
            <w:tcW w:w="798"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24"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707"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274CFF">
        <w:tc>
          <w:tcPr>
            <w:tcW w:w="798"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24"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707"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274CFF">
        <w:tc>
          <w:tcPr>
            <w:tcW w:w="798"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24" w:type="dxa"/>
            <w:shd w:val="solid" w:color="FFFFFF" w:fill="auto"/>
          </w:tcPr>
          <w:p w14:paraId="319E4228" w14:textId="77777777" w:rsidR="00F82319" w:rsidRPr="000A0A5F" w:rsidRDefault="00F82319" w:rsidP="00F82319">
            <w:pPr>
              <w:pStyle w:val="TAR"/>
              <w:rPr>
                <w:sz w:val="16"/>
                <w:szCs w:val="16"/>
              </w:rPr>
            </w:pPr>
          </w:p>
        </w:tc>
        <w:tc>
          <w:tcPr>
            <w:tcW w:w="424"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707"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274CFF">
        <w:tc>
          <w:tcPr>
            <w:tcW w:w="798"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24"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707"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274CFF">
        <w:tc>
          <w:tcPr>
            <w:tcW w:w="798"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24"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707"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274CFF">
        <w:tc>
          <w:tcPr>
            <w:tcW w:w="798"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24"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707"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274CFF">
        <w:tc>
          <w:tcPr>
            <w:tcW w:w="798"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24"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707"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274CFF">
        <w:tc>
          <w:tcPr>
            <w:tcW w:w="798"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24"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707"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274CFF">
        <w:tc>
          <w:tcPr>
            <w:tcW w:w="798"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24"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707"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274CFF">
        <w:tc>
          <w:tcPr>
            <w:tcW w:w="798"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24"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707"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274CFF">
        <w:tc>
          <w:tcPr>
            <w:tcW w:w="798"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24"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707"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274CFF">
        <w:tc>
          <w:tcPr>
            <w:tcW w:w="798"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24"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707"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274CFF">
        <w:tc>
          <w:tcPr>
            <w:tcW w:w="798"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24"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707"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274CFF">
        <w:tc>
          <w:tcPr>
            <w:tcW w:w="798"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24"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707"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274CFF">
        <w:tc>
          <w:tcPr>
            <w:tcW w:w="798"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24"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707"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274CFF">
        <w:tc>
          <w:tcPr>
            <w:tcW w:w="798"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24"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707"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274CFF">
        <w:tc>
          <w:tcPr>
            <w:tcW w:w="798"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24"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707"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274CFF">
        <w:tc>
          <w:tcPr>
            <w:tcW w:w="798"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24"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707"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274CFF">
        <w:tc>
          <w:tcPr>
            <w:tcW w:w="798"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24"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707"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274CFF">
        <w:tc>
          <w:tcPr>
            <w:tcW w:w="798"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24"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707"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274CFF">
        <w:tc>
          <w:tcPr>
            <w:tcW w:w="798"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24"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707"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274CFF">
        <w:tc>
          <w:tcPr>
            <w:tcW w:w="798"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24"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707"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274CFF">
        <w:tc>
          <w:tcPr>
            <w:tcW w:w="798"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24"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707"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274CFF">
        <w:tc>
          <w:tcPr>
            <w:tcW w:w="798"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24"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707"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274CFF">
        <w:tc>
          <w:tcPr>
            <w:tcW w:w="798"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24"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707"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274CFF">
        <w:tc>
          <w:tcPr>
            <w:tcW w:w="798"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24"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707"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274CFF">
        <w:tc>
          <w:tcPr>
            <w:tcW w:w="798"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24"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707"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274CFF">
        <w:tc>
          <w:tcPr>
            <w:tcW w:w="798"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24"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707"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274CFF">
        <w:tc>
          <w:tcPr>
            <w:tcW w:w="798"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24"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707"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274CFF">
        <w:tc>
          <w:tcPr>
            <w:tcW w:w="798"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24"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707"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274CFF">
        <w:tc>
          <w:tcPr>
            <w:tcW w:w="798"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24"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707"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274CFF">
        <w:tc>
          <w:tcPr>
            <w:tcW w:w="798"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24"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707"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274CFF">
        <w:tc>
          <w:tcPr>
            <w:tcW w:w="798"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24" w:type="dxa"/>
            <w:shd w:val="solid" w:color="FFFFFF" w:fill="auto"/>
          </w:tcPr>
          <w:p w14:paraId="75B627E5" w14:textId="77777777" w:rsidR="00F82319" w:rsidRPr="000A0A5F" w:rsidRDefault="00F82319" w:rsidP="00F82319">
            <w:pPr>
              <w:pStyle w:val="TAR"/>
              <w:rPr>
                <w:sz w:val="16"/>
                <w:szCs w:val="16"/>
              </w:rPr>
            </w:pPr>
          </w:p>
        </w:tc>
        <w:tc>
          <w:tcPr>
            <w:tcW w:w="424"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707"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274CFF">
        <w:tc>
          <w:tcPr>
            <w:tcW w:w="798"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24" w:type="dxa"/>
            <w:shd w:val="solid" w:color="FFFFFF" w:fill="auto"/>
          </w:tcPr>
          <w:p w14:paraId="40CDE681" w14:textId="77777777" w:rsidR="00F82319" w:rsidRPr="000A0A5F" w:rsidRDefault="00F82319" w:rsidP="00F82319">
            <w:pPr>
              <w:pStyle w:val="TAR"/>
              <w:rPr>
                <w:sz w:val="16"/>
                <w:szCs w:val="16"/>
              </w:rPr>
            </w:pPr>
          </w:p>
        </w:tc>
        <w:tc>
          <w:tcPr>
            <w:tcW w:w="424"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707"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274CFF">
        <w:tc>
          <w:tcPr>
            <w:tcW w:w="798"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24"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24"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707"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274CFF">
        <w:tc>
          <w:tcPr>
            <w:tcW w:w="798"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24"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24"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4"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707"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274CFF">
        <w:tc>
          <w:tcPr>
            <w:tcW w:w="798"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24" w:type="dxa"/>
            <w:shd w:val="solid" w:color="FFFFFF" w:fill="auto"/>
          </w:tcPr>
          <w:p w14:paraId="1620B860" w14:textId="77777777" w:rsidR="00F82319" w:rsidRPr="000A0A5F" w:rsidRDefault="00F82319" w:rsidP="00F82319">
            <w:pPr>
              <w:pStyle w:val="TAR"/>
              <w:rPr>
                <w:sz w:val="16"/>
                <w:szCs w:val="16"/>
              </w:rPr>
            </w:pPr>
          </w:p>
        </w:tc>
        <w:tc>
          <w:tcPr>
            <w:tcW w:w="424"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707"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274CFF">
        <w:tc>
          <w:tcPr>
            <w:tcW w:w="798"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24"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707"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274CFF">
        <w:tc>
          <w:tcPr>
            <w:tcW w:w="798"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24"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707"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274CFF">
        <w:tc>
          <w:tcPr>
            <w:tcW w:w="798"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24"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707"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274CFF">
        <w:tc>
          <w:tcPr>
            <w:tcW w:w="798"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24"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24"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707"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274CFF">
        <w:tc>
          <w:tcPr>
            <w:tcW w:w="798"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24"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24"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707"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274CFF">
        <w:tc>
          <w:tcPr>
            <w:tcW w:w="798"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24"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24"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707"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274CFF">
        <w:tc>
          <w:tcPr>
            <w:tcW w:w="798"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24"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707"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274CFF">
        <w:tc>
          <w:tcPr>
            <w:tcW w:w="798"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24"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24"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707"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274CFF">
        <w:tc>
          <w:tcPr>
            <w:tcW w:w="798"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24"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24"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4"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707"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274CFF">
        <w:tc>
          <w:tcPr>
            <w:tcW w:w="798"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24"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24"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707"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274CFF">
        <w:tc>
          <w:tcPr>
            <w:tcW w:w="798"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24"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707"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274CFF">
        <w:tc>
          <w:tcPr>
            <w:tcW w:w="798"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24"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24" w:type="dxa"/>
            <w:shd w:val="solid" w:color="FFFFFF" w:fill="auto"/>
          </w:tcPr>
          <w:p w14:paraId="561BC85B" w14:textId="77777777" w:rsidR="00F82319" w:rsidRPr="000A0A5F" w:rsidRDefault="00F82319" w:rsidP="00F82319">
            <w:pPr>
              <w:pStyle w:val="TAR"/>
              <w:rPr>
                <w:sz w:val="16"/>
                <w:szCs w:val="16"/>
              </w:rPr>
            </w:pPr>
          </w:p>
        </w:tc>
        <w:tc>
          <w:tcPr>
            <w:tcW w:w="424"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707"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274CFF">
        <w:tc>
          <w:tcPr>
            <w:tcW w:w="798"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24"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24"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707"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274CFF">
        <w:tc>
          <w:tcPr>
            <w:tcW w:w="798"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24"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24"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707"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274CFF">
        <w:tc>
          <w:tcPr>
            <w:tcW w:w="798"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24" w:type="dxa"/>
            <w:shd w:val="solid" w:color="FFFFFF" w:fill="auto"/>
          </w:tcPr>
          <w:p w14:paraId="3F732A2C" w14:textId="77777777" w:rsidR="00F82319" w:rsidRPr="000A0A5F" w:rsidRDefault="00F82319" w:rsidP="00F82319">
            <w:pPr>
              <w:pStyle w:val="TAR"/>
              <w:rPr>
                <w:sz w:val="16"/>
                <w:szCs w:val="16"/>
              </w:rPr>
            </w:pPr>
          </w:p>
        </w:tc>
        <w:tc>
          <w:tcPr>
            <w:tcW w:w="424"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707"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274CFF">
        <w:tc>
          <w:tcPr>
            <w:tcW w:w="798"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24"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24"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707"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274CFF">
        <w:tc>
          <w:tcPr>
            <w:tcW w:w="798"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24"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24"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707"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274CFF">
        <w:tc>
          <w:tcPr>
            <w:tcW w:w="798"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24"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24" w:type="dxa"/>
            <w:shd w:val="solid" w:color="FFFFFF" w:fill="auto"/>
          </w:tcPr>
          <w:p w14:paraId="0190362B" w14:textId="77777777" w:rsidR="00F82319" w:rsidRPr="000A0A5F" w:rsidRDefault="00F82319" w:rsidP="00F82319">
            <w:pPr>
              <w:pStyle w:val="TAR"/>
              <w:rPr>
                <w:sz w:val="16"/>
                <w:szCs w:val="16"/>
              </w:rPr>
            </w:pPr>
          </w:p>
        </w:tc>
        <w:tc>
          <w:tcPr>
            <w:tcW w:w="424"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707"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274CFF">
        <w:tc>
          <w:tcPr>
            <w:tcW w:w="798"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97"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24"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24"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707"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274CFF">
        <w:tc>
          <w:tcPr>
            <w:tcW w:w="798"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24"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707"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274CFF">
        <w:tc>
          <w:tcPr>
            <w:tcW w:w="798"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24"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707"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274CFF">
        <w:tc>
          <w:tcPr>
            <w:tcW w:w="798"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24"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24"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707"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274CFF">
        <w:tc>
          <w:tcPr>
            <w:tcW w:w="798"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24"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24"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4"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91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707"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274CFF">
        <w:tc>
          <w:tcPr>
            <w:tcW w:w="798"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24"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707"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274CFF">
        <w:tc>
          <w:tcPr>
            <w:tcW w:w="798"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24"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24"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707"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274CFF">
        <w:tc>
          <w:tcPr>
            <w:tcW w:w="798"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24"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24"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707"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274CFF">
        <w:tc>
          <w:tcPr>
            <w:tcW w:w="798"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24"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24"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707"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274CFF">
        <w:tc>
          <w:tcPr>
            <w:tcW w:w="798"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24"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24"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707"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274CFF">
        <w:tc>
          <w:tcPr>
            <w:tcW w:w="798"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24"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707"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274CFF">
        <w:tc>
          <w:tcPr>
            <w:tcW w:w="798"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24"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707"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274CFF">
        <w:tc>
          <w:tcPr>
            <w:tcW w:w="798"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24"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707"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274CFF">
        <w:tc>
          <w:tcPr>
            <w:tcW w:w="798"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24"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707"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274CFF">
        <w:tc>
          <w:tcPr>
            <w:tcW w:w="798"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24"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707"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274CFF">
        <w:tc>
          <w:tcPr>
            <w:tcW w:w="798"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24"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24"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707"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274CFF">
        <w:tc>
          <w:tcPr>
            <w:tcW w:w="798"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24"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24"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707"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274CFF">
        <w:tc>
          <w:tcPr>
            <w:tcW w:w="798"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24"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24"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707"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274CFF">
        <w:tc>
          <w:tcPr>
            <w:tcW w:w="798"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24"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24"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4"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707"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274CFF">
        <w:tc>
          <w:tcPr>
            <w:tcW w:w="798"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24"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24"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707"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274CFF">
        <w:tc>
          <w:tcPr>
            <w:tcW w:w="798"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24"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24"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707"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274CFF">
        <w:tc>
          <w:tcPr>
            <w:tcW w:w="798"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24"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24"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707"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274CFF">
        <w:tc>
          <w:tcPr>
            <w:tcW w:w="798"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24"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24"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707"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274CFF">
        <w:tc>
          <w:tcPr>
            <w:tcW w:w="798"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24"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24"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707"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274CFF">
        <w:tc>
          <w:tcPr>
            <w:tcW w:w="798"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24"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24"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4"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707"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274CFF">
        <w:tc>
          <w:tcPr>
            <w:tcW w:w="798"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24"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24"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707"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274CFF">
        <w:tc>
          <w:tcPr>
            <w:tcW w:w="798"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24"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24"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707"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274CFF">
        <w:tc>
          <w:tcPr>
            <w:tcW w:w="798"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24"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24"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707"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274CFF">
        <w:tc>
          <w:tcPr>
            <w:tcW w:w="798"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24"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24"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707"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274CFF">
        <w:tc>
          <w:tcPr>
            <w:tcW w:w="798"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24"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24"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707"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274CFF">
        <w:tc>
          <w:tcPr>
            <w:tcW w:w="798"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24"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24"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707"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274CFF">
        <w:tc>
          <w:tcPr>
            <w:tcW w:w="798"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24"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24"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707"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274CFF">
        <w:tc>
          <w:tcPr>
            <w:tcW w:w="798"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24"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24"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707"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274CFF">
        <w:tc>
          <w:tcPr>
            <w:tcW w:w="798"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24"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24"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707"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274CFF">
        <w:tc>
          <w:tcPr>
            <w:tcW w:w="798"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24"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24"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707"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274CFF">
        <w:tc>
          <w:tcPr>
            <w:tcW w:w="798"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24"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24"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707"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274CFF">
        <w:tc>
          <w:tcPr>
            <w:tcW w:w="798"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24"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24"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707"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274CFF">
        <w:tc>
          <w:tcPr>
            <w:tcW w:w="798"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24"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24"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707"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274CFF">
        <w:tc>
          <w:tcPr>
            <w:tcW w:w="798"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24"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24"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707"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274CFF">
        <w:tc>
          <w:tcPr>
            <w:tcW w:w="798"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24"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24"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707"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274CFF">
        <w:tc>
          <w:tcPr>
            <w:tcW w:w="798"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24"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24"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274CFF">
        <w:tc>
          <w:tcPr>
            <w:tcW w:w="798"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24"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24"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4"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707"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274CFF">
        <w:tc>
          <w:tcPr>
            <w:tcW w:w="798"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24"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707"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274CFF">
        <w:tc>
          <w:tcPr>
            <w:tcW w:w="798"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24"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707"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274CFF">
        <w:tc>
          <w:tcPr>
            <w:tcW w:w="798"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24"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707"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274CFF">
        <w:tc>
          <w:tcPr>
            <w:tcW w:w="798"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24"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707"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274CFF">
        <w:tc>
          <w:tcPr>
            <w:tcW w:w="798"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24"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707"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274CFF">
        <w:tc>
          <w:tcPr>
            <w:tcW w:w="798"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24"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24"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707"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274CFF">
        <w:tc>
          <w:tcPr>
            <w:tcW w:w="798"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24"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707"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274CFF">
        <w:tc>
          <w:tcPr>
            <w:tcW w:w="798"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24"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24"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707"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274CFF">
        <w:tc>
          <w:tcPr>
            <w:tcW w:w="798"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24"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24"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707"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274CFF">
        <w:tc>
          <w:tcPr>
            <w:tcW w:w="798"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24"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707"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274CFF">
        <w:tc>
          <w:tcPr>
            <w:tcW w:w="798"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24"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24"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707"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274CFF">
        <w:tc>
          <w:tcPr>
            <w:tcW w:w="798"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24"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24"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707"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274CFF">
        <w:tc>
          <w:tcPr>
            <w:tcW w:w="798"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24"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24"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707"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274CFF">
        <w:tc>
          <w:tcPr>
            <w:tcW w:w="798"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24"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707"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274CFF">
        <w:tc>
          <w:tcPr>
            <w:tcW w:w="798"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24"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24"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707"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274CFF">
        <w:tc>
          <w:tcPr>
            <w:tcW w:w="798"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24"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24"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707"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274CFF">
        <w:tc>
          <w:tcPr>
            <w:tcW w:w="798"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24"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24"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707"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274CFF">
        <w:tc>
          <w:tcPr>
            <w:tcW w:w="798"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24"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24"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707"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274CFF">
        <w:tc>
          <w:tcPr>
            <w:tcW w:w="798"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24"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707"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274CFF">
        <w:tc>
          <w:tcPr>
            <w:tcW w:w="798"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24"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707"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274CFF">
        <w:tc>
          <w:tcPr>
            <w:tcW w:w="798"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24"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707"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274CFF">
        <w:tc>
          <w:tcPr>
            <w:tcW w:w="798"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24"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707"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274CFF">
        <w:tc>
          <w:tcPr>
            <w:tcW w:w="798"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24"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707"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274CFF">
        <w:tc>
          <w:tcPr>
            <w:tcW w:w="798"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24"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707"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274CFF">
        <w:tc>
          <w:tcPr>
            <w:tcW w:w="798"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24"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24"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274CFF">
        <w:tc>
          <w:tcPr>
            <w:tcW w:w="798"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97"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24"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707"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274CFF">
        <w:tc>
          <w:tcPr>
            <w:tcW w:w="798"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24"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707"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274CFF">
        <w:tc>
          <w:tcPr>
            <w:tcW w:w="798"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24"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24"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707"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274CFF">
        <w:tc>
          <w:tcPr>
            <w:tcW w:w="798"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24"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24"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707"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274CFF">
        <w:tc>
          <w:tcPr>
            <w:tcW w:w="798"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24"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24"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707"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274CFF">
        <w:tc>
          <w:tcPr>
            <w:tcW w:w="798"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24"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24"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707"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274CFF">
        <w:tc>
          <w:tcPr>
            <w:tcW w:w="798"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24"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707"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274CFF">
        <w:tc>
          <w:tcPr>
            <w:tcW w:w="798"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24"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24"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707"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274CFF">
        <w:tc>
          <w:tcPr>
            <w:tcW w:w="798"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24"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24"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707"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274CFF">
        <w:tc>
          <w:tcPr>
            <w:tcW w:w="798"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24"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707"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274CFF">
        <w:tc>
          <w:tcPr>
            <w:tcW w:w="798"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24"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24"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707"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274CFF">
        <w:tc>
          <w:tcPr>
            <w:tcW w:w="798"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24"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24"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274CFF">
        <w:tc>
          <w:tcPr>
            <w:tcW w:w="798"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24"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24"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707"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274CFF">
        <w:tc>
          <w:tcPr>
            <w:tcW w:w="798"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24"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24"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707"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274CFF">
        <w:tc>
          <w:tcPr>
            <w:tcW w:w="798"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24"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24"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707"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274CFF">
        <w:tc>
          <w:tcPr>
            <w:tcW w:w="798"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24"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24"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707"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274CFF">
        <w:tc>
          <w:tcPr>
            <w:tcW w:w="798"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24"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24"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707"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274CFF">
        <w:tc>
          <w:tcPr>
            <w:tcW w:w="798"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24"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24"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707"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274CFF">
        <w:tc>
          <w:tcPr>
            <w:tcW w:w="798"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24"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24"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707"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274CFF">
        <w:tc>
          <w:tcPr>
            <w:tcW w:w="798"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24"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707"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274CFF">
        <w:tc>
          <w:tcPr>
            <w:tcW w:w="798"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24"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707"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274CFF">
        <w:tc>
          <w:tcPr>
            <w:tcW w:w="798"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24"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24"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707"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274CFF">
        <w:tc>
          <w:tcPr>
            <w:tcW w:w="798"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24"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24"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707"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274CFF">
        <w:tc>
          <w:tcPr>
            <w:tcW w:w="798"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24"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707"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274CFF">
        <w:tc>
          <w:tcPr>
            <w:tcW w:w="798"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24"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24"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707"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274CFF">
        <w:tc>
          <w:tcPr>
            <w:tcW w:w="798"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24"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707"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274CFF">
        <w:tc>
          <w:tcPr>
            <w:tcW w:w="798"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24"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24"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274CFF">
        <w:tc>
          <w:tcPr>
            <w:tcW w:w="798"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24"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24"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707"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274CFF">
        <w:tc>
          <w:tcPr>
            <w:tcW w:w="798"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24"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24"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707"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274CFF">
        <w:tc>
          <w:tcPr>
            <w:tcW w:w="798"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24"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24"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274CFF">
        <w:tc>
          <w:tcPr>
            <w:tcW w:w="798"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24"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24"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707"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274CFF">
        <w:tc>
          <w:tcPr>
            <w:tcW w:w="798"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24"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24"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707"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274CFF">
        <w:tc>
          <w:tcPr>
            <w:tcW w:w="798"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24"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24"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707"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274CFF">
        <w:tc>
          <w:tcPr>
            <w:tcW w:w="798"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24"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24"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707"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274CFF">
        <w:tc>
          <w:tcPr>
            <w:tcW w:w="798"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24"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707"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274CFF">
        <w:tc>
          <w:tcPr>
            <w:tcW w:w="798"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24"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707"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274CFF">
        <w:tc>
          <w:tcPr>
            <w:tcW w:w="798"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24"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707"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274CFF">
        <w:tc>
          <w:tcPr>
            <w:tcW w:w="798"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24"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24"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707"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274CFF">
        <w:tc>
          <w:tcPr>
            <w:tcW w:w="798"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24"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24"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707"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274CFF">
        <w:tc>
          <w:tcPr>
            <w:tcW w:w="798"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24"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24"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707"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274CFF">
        <w:tc>
          <w:tcPr>
            <w:tcW w:w="798"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24"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24"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707"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274CFF">
        <w:tc>
          <w:tcPr>
            <w:tcW w:w="798"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24"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24"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707"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274CFF">
        <w:tc>
          <w:tcPr>
            <w:tcW w:w="798"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24"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24"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707"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274CFF">
        <w:tc>
          <w:tcPr>
            <w:tcW w:w="798"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24"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24"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91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707"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274CFF">
        <w:tc>
          <w:tcPr>
            <w:tcW w:w="798"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24"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24"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707"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274CFF">
        <w:tc>
          <w:tcPr>
            <w:tcW w:w="798"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24"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24"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707"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274CFF">
        <w:tc>
          <w:tcPr>
            <w:tcW w:w="798"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24"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24"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707"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274CFF">
        <w:tc>
          <w:tcPr>
            <w:tcW w:w="798"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24"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24"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707"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274CFF">
        <w:tc>
          <w:tcPr>
            <w:tcW w:w="798"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24"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91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707"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274CFF">
        <w:tc>
          <w:tcPr>
            <w:tcW w:w="798"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24"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707"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274CFF">
        <w:tc>
          <w:tcPr>
            <w:tcW w:w="798"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24"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707"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274CFF">
        <w:tc>
          <w:tcPr>
            <w:tcW w:w="798"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24"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707"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274CFF">
        <w:tc>
          <w:tcPr>
            <w:tcW w:w="798"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24"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707"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274CFF">
        <w:tc>
          <w:tcPr>
            <w:tcW w:w="798"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24"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707"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274CFF">
        <w:tc>
          <w:tcPr>
            <w:tcW w:w="798"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24"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707"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274CFF">
        <w:tc>
          <w:tcPr>
            <w:tcW w:w="798"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24"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707"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274CFF">
        <w:tc>
          <w:tcPr>
            <w:tcW w:w="798"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24"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707"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274CFF">
        <w:tc>
          <w:tcPr>
            <w:tcW w:w="798"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24"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707"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274CFF">
        <w:tc>
          <w:tcPr>
            <w:tcW w:w="798"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24"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24"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707"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274CFF">
        <w:tc>
          <w:tcPr>
            <w:tcW w:w="798"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24"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24"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707"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274CFF">
        <w:tc>
          <w:tcPr>
            <w:tcW w:w="798"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24"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24"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707"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274CFF">
        <w:tc>
          <w:tcPr>
            <w:tcW w:w="798"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24"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24"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274CFF">
        <w:tc>
          <w:tcPr>
            <w:tcW w:w="798"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24"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24"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707"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274CFF">
        <w:tc>
          <w:tcPr>
            <w:tcW w:w="798"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24"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24"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707"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274CFF">
        <w:tc>
          <w:tcPr>
            <w:tcW w:w="798"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24"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24"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4"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707"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274CFF">
        <w:tc>
          <w:tcPr>
            <w:tcW w:w="798"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24"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24"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4"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707"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274CFF">
        <w:tc>
          <w:tcPr>
            <w:tcW w:w="798"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24"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707"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274CFF">
        <w:tc>
          <w:tcPr>
            <w:tcW w:w="798"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97"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24"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707"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274CFF">
        <w:tc>
          <w:tcPr>
            <w:tcW w:w="798"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24"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707"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274CFF">
        <w:tc>
          <w:tcPr>
            <w:tcW w:w="798"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24"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707"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274CFF">
        <w:tc>
          <w:tcPr>
            <w:tcW w:w="798"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24"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707"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274CFF">
        <w:tc>
          <w:tcPr>
            <w:tcW w:w="798"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24"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707"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274CFF">
        <w:tc>
          <w:tcPr>
            <w:tcW w:w="798"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24"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707"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274CFF">
        <w:tc>
          <w:tcPr>
            <w:tcW w:w="798"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24"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707"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274CFF">
        <w:tc>
          <w:tcPr>
            <w:tcW w:w="798"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24"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707"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274CFF">
        <w:tc>
          <w:tcPr>
            <w:tcW w:w="798"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24"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707"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274CFF">
        <w:tc>
          <w:tcPr>
            <w:tcW w:w="798"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24"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707"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274CFF">
        <w:tc>
          <w:tcPr>
            <w:tcW w:w="798"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24"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707"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274CFF">
        <w:tc>
          <w:tcPr>
            <w:tcW w:w="798"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24"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707"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274CFF">
        <w:tc>
          <w:tcPr>
            <w:tcW w:w="798"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24"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707"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274CFF">
        <w:tc>
          <w:tcPr>
            <w:tcW w:w="798"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24"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707"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274CFF">
        <w:tc>
          <w:tcPr>
            <w:tcW w:w="798"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24"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24"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707"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274CFF">
        <w:tc>
          <w:tcPr>
            <w:tcW w:w="798"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24"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24"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707"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274CFF">
        <w:tc>
          <w:tcPr>
            <w:tcW w:w="798"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24"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24"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707"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274CFF">
        <w:tc>
          <w:tcPr>
            <w:tcW w:w="798"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24"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24"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707"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274CFF">
        <w:tc>
          <w:tcPr>
            <w:tcW w:w="798"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24"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24"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707"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274CFF">
        <w:tc>
          <w:tcPr>
            <w:tcW w:w="798"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24"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24"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707"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274CFF">
        <w:tc>
          <w:tcPr>
            <w:tcW w:w="798"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24"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24"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707"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274CFF">
        <w:tc>
          <w:tcPr>
            <w:tcW w:w="798"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24"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24"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707"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274CFF">
        <w:tc>
          <w:tcPr>
            <w:tcW w:w="798"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24"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24"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707"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274CFF">
        <w:tc>
          <w:tcPr>
            <w:tcW w:w="798"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24"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24"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707"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274CFF">
        <w:tc>
          <w:tcPr>
            <w:tcW w:w="798"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24"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24"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707"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274CFF">
        <w:tc>
          <w:tcPr>
            <w:tcW w:w="798"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24"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24"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707"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274CFF">
        <w:tc>
          <w:tcPr>
            <w:tcW w:w="798"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24"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24"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707"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274CFF">
        <w:tc>
          <w:tcPr>
            <w:tcW w:w="798"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24"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707"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274CFF">
        <w:tc>
          <w:tcPr>
            <w:tcW w:w="798"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24"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24"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707"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274CFF">
        <w:tc>
          <w:tcPr>
            <w:tcW w:w="798"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24"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24"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707"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274CFF">
        <w:tc>
          <w:tcPr>
            <w:tcW w:w="798"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24"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24"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707"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274CFF">
        <w:tc>
          <w:tcPr>
            <w:tcW w:w="798"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24"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707"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274CFF">
        <w:tc>
          <w:tcPr>
            <w:tcW w:w="798"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24"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24"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707"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274CFF">
        <w:tc>
          <w:tcPr>
            <w:tcW w:w="798"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24"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24"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707"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274CFF">
        <w:tc>
          <w:tcPr>
            <w:tcW w:w="798"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24"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24"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707"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274CFF">
        <w:tc>
          <w:tcPr>
            <w:tcW w:w="798"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24"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24"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707"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274CFF">
        <w:tc>
          <w:tcPr>
            <w:tcW w:w="798"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24"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707"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274CFF">
        <w:tc>
          <w:tcPr>
            <w:tcW w:w="798"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24"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707"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274CFF">
        <w:tc>
          <w:tcPr>
            <w:tcW w:w="798"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24"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24"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707"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274CFF">
        <w:tc>
          <w:tcPr>
            <w:tcW w:w="798"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24"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24"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707"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274CFF">
        <w:tc>
          <w:tcPr>
            <w:tcW w:w="798"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24"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24"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707"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274CFF">
        <w:tc>
          <w:tcPr>
            <w:tcW w:w="798"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24"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24"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707"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274CFF">
        <w:tc>
          <w:tcPr>
            <w:tcW w:w="798"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24"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24"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274CFF">
        <w:tc>
          <w:tcPr>
            <w:tcW w:w="798"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24"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707"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274CFF">
        <w:tc>
          <w:tcPr>
            <w:tcW w:w="798"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24"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24"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707"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274CFF">
        <w:tc>
          <w:tcPr>
            <w:tcW w:w="798"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24"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707"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274CFF">
        <w:tc>
          <w:tcPr>
            <w:tcW w:w="798"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24"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24"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707"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274CFF">
        <w:tc>
          <w:tcPr>
            <w:tcW w:w="798"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24"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707"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274CFF">
        <w:tc>
          <w:tcPr>
            <w:tcW w:w="798"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24"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24"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707"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274CFF">
        <w:tc>
          <w:tcPr>
            <w:tcW w:w="798"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97"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24"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707"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274CFF">
        <w:tc>
          <w:tcPr>
            <w:tcW w:w="798"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24"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707"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274CFF">
        <w:tc>
          <w:tcPr>
            <w:tcW w:w="798"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24"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24"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707"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274CFF">
        <w:tc>
          <w:tcPr>
            <w:tcW w:w="798"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24"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24"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707"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274CFF">
        <w:tc>
          <w:tcPr>
            <w:tcW w:w="798"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24"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24"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707"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274CFF">
        <w:tc>
          <w:tcPr>
            <w:tcW w:w="798"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24"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707"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274CFF">
        <w:tc>
          <w:tcPr>
            <w:tcW w:w="798"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24"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707"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274CFF">
        <w:tc>
          <w:tcPr>
            <w:tcW w:w="798"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24"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707"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274CFF">
        <w:tc>
          <w:tcPr>
            <w:tcW w:w="798"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24"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707"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274CFF">
        <w:tc>
          <w:tcPr>
            <w:tcW w:w="798"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24"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707"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274CFF">
        <w:tc>
          <w:tcPr>
            <w:tcW w:w="798"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24"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707"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274CFF">
        <w:tc>
          <w:tcPr>
            <w:tcW w:w="798"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24"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707"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274CFF">
        <w:tc>
          <w:tcPr>
            <w:tcW w:w="798"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24"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707"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274CFF">
        <w:tc>
          <w:tcPr>
            <w:tcW w:w="798"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24"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707"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274CFF">
        <w:tc>
          <w:tcPr>
            <w:tcW w:w="798"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24"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707"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274CFF">
        <w:tc>
          <w:tcPr>
            <w:tcW w:w="798"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24"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707"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274CFF">
        <w:tc>
          <w:tcPr>
            <w:tcW w:w="798"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24"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707"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274CFF">
        <w:tc>
          <w:tcPr>
            <w:tcW w:w="798"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24"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707"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274CFF">
        <w:tc>
          <w:tcPr>
            <w:tcW w:w="798"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24"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707"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274CFF">
        <w:tc>
          <w:tcPr>
            <w:tcW w:w="798"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24"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707"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274CFF">
        <w:tc>
          <w:tcPr>
            <w:tcW w:w="798"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24"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707"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274CFF">
        <w:tc>
          <w:tcPr>
            <w:tcW w:w="798"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24"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24"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707"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274CFF">
        <w:tc>
          <w:tcPr>
            <w:tcW w:w="798"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24"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24"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707"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274CFF">
        <w:tc>
          <w:tcPr>
            <w:tcW w:w="798"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24"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24"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707"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274CFF">
        <w:tc>
          <w:tcPr>
            <w:tcW w:w="798"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24"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24"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707"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274CFF">
        <w:tc>
          <w:tcPr>
            <w:tcW w:w="798"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24"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707"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274CFF">
        <w:tc>
          <w:tcPr>
            <w:tcW w:w="798"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24"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24"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707"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274CFF">
        <w:tc>
          <w:tcPr>
            <w:tcW w:w="798"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24"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24"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274CFF">
        <w:tc>
          <w:tcPr>
            <w:tcW w:w="798"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24"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24"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707"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274CFF">
        <w:tc>
          <w:tcPr>
            <w:tcW w:w="798"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24"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24"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707"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274CFF">
        <w:tc>
          <w:tcPr>
            <w:tcW w:w="798"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24"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707"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274CFF">
        <w:tc>
          <w:tcPr>
            <w:tcW w:w="798"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24"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707"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274CFF">
        <w:tc>
          <w:tcPr>
            <w:tcW w:w="798"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24"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24"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707"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274CFF">
        <w:tc>
          <w:tcPr>
            <w:tcW w:w="798"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24"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24"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707"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274CFF">
        <w:tc>
          <w:tcPr>
            <w:tcW w:w="798"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24"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707"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274CFF">
        <w:tc>
          <w:tcPr>
            <w:tcW w:w="798"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24"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707"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274CFF">
        <w:tc>
          <w:tcPr>
            <w:tcW w:w="798"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24"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707"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274CFF">
        <w:tc>
          <w:tcPr>
            <w:tcW w:w="798"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24"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707"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274CFF">
        <w:tc>
          <w:tcPr>
            <w:tcW w:w="798"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24"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707"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274CFF">
        <w:tc>
          <w:tcPr>
            <w:tcW w:w="798"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24"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707"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274CFF">
        <w:tc>
          <w:tcPr>
            <w:tcW w:w="798"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24"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707"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274CFF">
        <w:tc>
          <w:tcPr>
            <w:tcW w:w="798"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24"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707"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274CFF">
        <w:tc>
          <w:tcPr>
            <w:tcW w:w="798"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24"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707"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274CFF">
        <w:tc>
          <w:tcPr>
            <w:tcW w:w="798"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24"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707"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274CFF">
        <w:tc>
          <w:tcPr>
            <w:tcW w:w="798"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24"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707"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274CFF">
        <w:tc>
          <w:tcPr>
            <w:tcW w:w="798"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24"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707"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274CFF">
        <w:tc>
          <w:tcPr>
            <w:tcW w:w="798"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24"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707"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274CFF">
        <w:tc>
          <w:tcPr>
            <w:tcW w:w="798"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24"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707"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274CFF">
        <w:tc>
          <w:tcPr>
            <w:tcW w:w="798"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24"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24"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707"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274CFF">
        <w:tc>
          <w:tcPr>
            <w:tcW w:w="798"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24"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24"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707"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274CFF">
        <w:tc>
          <w:tcPr>
            <w:tcW w:w="798"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24"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24"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707"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274CFF">
        <w:tc>
          <w:tcPr>
            <w:tcW w:w="798"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24"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24"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707"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274CFF">
        <w:tc>
          <w:tcPr>
            <w:tcW w:w="798"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24"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24"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707"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274CFF">
        <w:tc>
          <w:tcPr>
            <w:tcW w:w="798"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24"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707"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274CFF">
        <w:tc>
          <w:tcPr>
            <w:tcW w:w="798"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24"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707"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274CFF">
        <w:tc>
          <w:tcPr>
            <w:tcW w:w="798"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24"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707"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274CFF">
        <w:tc>
          <w:tcPr>
            <w:tcW w:w="798"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24"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707"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274CFF">
        <w:tc>
          <w:tcPr>
            <w:tcW w:w="798"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24"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24"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707"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274CFF">
        <w:tc>
          <w:tcPr>
            <w:tcW w:w="798"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21-12</w:t>
            </w:r>
          </w:p>
        </w:tc>
        <w:tc>
          <w:tcPr>
            <w:tcW w:w="797"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24"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24"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707"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274CFF">
        <w:tc>
          <w:tcPr>
            <w:tcW w:w="798"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24"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24"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707"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274CFF">
        <w:tc>
          <w:tcPr>
            <w:tcW w:w="798"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24"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707"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274CFF">
        <w:tc>
          <w:tcPr>
            <w:tcW w:w="798"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24"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707"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274CFF">
        <w:tc>
          <w:tcPr>
            <w:tcW w:w="798"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24"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24"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707"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274CFF">
        <w:tc>
          <w:tcPr>
            <w:tcW w:w="798"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24"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707"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274CFF">
        <w:tc>
          <w:tcPr>
            <w:tcW w:w="798"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24"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707"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274CFF">
        <w:tc>
          <w:tcPr>
            <w:tcW w:w="798"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24"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707"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274CFF">
        <w:tc>
          <w:tcPr>
            <w:tcW w:w="798"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24"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707"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274CFF">
        <w:tc>
          <w:tcPr>
            <w:tcW w:w="798"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24"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707"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274CFF">
        <w:tc>
          <w:tcPr>
            <w:tcW w:w="798"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24"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24"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707"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274CFF">
        <w:tc>
          <w:tcPr>
            <w:tcW w:w="798"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24"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707"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274CFF">
        <w:tc>
          <w:tcPr>
            <w:tcW w:w="798"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24"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707"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274CFF">
        <w:tc>
          <w:tcPr>
            <w:tcW w:w="798"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24"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707"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274CFF">
        <w:tc>
          <w:tcPr>
            <w:tcW w:w="798"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24"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707"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274CFF">
        <w:tc>
          <w:tcPr>
            <w:tcW w:w="798"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24"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707"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274CFF">
        <w:tc>
          <w:tcPr>
            <w:tcW w:w="798"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24"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707"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274CFF">
        <w:tc>
          <w:tcPr>
            <w:tcW w:w="798"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24"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707"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274CFF">
        <w:tc>
          <w:tcPr>
            <w:tcW w:w="798"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24"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707"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274CFF">
        <w:tc>
          <w:tcPr>
            <w:tcW w:w="798"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24"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707"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274CFF">
        <w:tc>
          <w:tcPr>
            <w:tcW w:w="798"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24"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707"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274CFF">
        <w:tc>
          <w:tcPr>
            <w:tcW w:w="798"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24"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707"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274CFF">
        <w:tc>
          <w:tcPr>
            <w:tcW w:w="798"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24"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707"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274CFF">
        <w:tc>
          <w:tcPr>
            <w:tcW w:w="798"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24"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707"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274CFF">
        <w:tc>
          <w:tcPr>
            <w:tcW w:w="798"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24"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24"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707"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274CFF">
        <w:tc>
          <w:tcPr>
            <w:tcW w:w="798"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24"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707"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274CFF">
        <w:tc>
          <w:tcPr>
            <w:tcW w:w="798"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24"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707"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274CFF">
        <w:tc>
          <w:tcPr>
            <w:tcW w:w="798"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24"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707"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274CFF">
        <w:tc>
          <w:tcPr>
            <w:tcW w:w="798"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24"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24"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707"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274CFF">
        <w:tc>
          <w:tcPr>
            <w:tcW w:w="798"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24"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707"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274CFF">
        <w:tc>
          <w:tcPr>
            <w:tcW w:w="798"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24"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24"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707"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274CFF">
        <w:tc>
          <w:tcPr>
            <w:tcW w:w="798"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24"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24"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707"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274CFF">
        <w:tc>
          <w:tcPr>
            <w:tcW w:w="798"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24"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24"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707"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274CFF">
        <w:tc>
          <w:tcPr>
            <w:tcW w:w="798"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24"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24"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707"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274CFF">
        <w:tc>
          <w:tcPr>
            <w:tcW w:w="798"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24"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707"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274CFF">
        <w:tc>
          <w:tcPr>
            <w:tcW w:w="798"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24"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707"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274CFF">
        <w:tc>
          <w:tcPr>
            <w:tcW w:w="798"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24"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707"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274CFF">
        <w:tc>
          <w:tcPr>
            <w:tcW w:w="798"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24"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707"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274CFF">
        <w:tc>
          <w:tcPr>
            <w:tcW w:w="798"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24"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707"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274CFF">
        <w:tc>
          <w:tcPr>
            <w:tcW w:w="798"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24"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24"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274CFF">
        <w:tc>
          <w:tcPr>
            <w:tcW w:w="798"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24"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24"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707"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274CFF">
        <w:tc>
          <w:tcPr>
            <w:tcW w:w="798"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24"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24"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707"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274CFF">
        <w:tc>
          <w:tcPr>
            <w:tcW w:w="798"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24"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24"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707"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274CFF">
        <w:tc>
          <w:tcPr>
            <w:tcW w:w="798"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24"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24"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707"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274CFF">
        <w:tc>
          <w:tcPr>
            <w:tcW w:w="798"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24"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24"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707"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274CFF">
        <w:tc>
          <w:tcPr>
            <w:tcW w:w="798"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24"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707"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274CFF">
        <w:tc>
          <w:tcPr>
            <w:tcW w:w="798"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24"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91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707"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274CFF">
        <w:tc>
          <w:tcPr>
            <w:tcW w:w="798"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24"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91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707"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274CFF">
        <w:tc>
          <w:tcPr>
            <w:tcW w:w="798"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24"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91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707"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274CFF">
        <w:tc>
          <w:tcPr>
            <w:tcW w:w="798"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24"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91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707"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274CFF">
        <w:tc>
          <w:tcPr>
            <w:tcW w:w="798"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24"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91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707"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274CFF">
        <w:tc>
          <w:tcPr>
            <w:tcW w:w="798"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24"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91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707"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274CFF">
        <w:tc>
          <w:tcPr>
            <w:tcW w:w="798"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24"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91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707"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274CFF">
        <w:tc>
          <w:tcPr>
            <w:tcW w:w="798"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24"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707"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274CFF">
        <w:tc>
          <w:tcPr>
            <w:tcW w:w="798"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24"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707"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274CFF">
        <w:tc>
          <w:tcPr>
            <w:tcW w:w="798"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24"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707"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274CFF">
        <w:tc>
          <w:tcPr>
            <w:tcW w:w="798"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24"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24"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707"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274CFF">
        <w:tc>
          <w:tcPr>
            <w:tcW w:w="798"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24"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24"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707"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274CFF">
        <w:tc>
          <w:tcPr>
            <w:tcW w:w="798"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2022-09</w:t>
            </w:r>
          </w:p>
        </w:tc>
        <w:tc>
          <w:tcPr>
            <w:tcW w:w="797"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24"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24"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707"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274CFF">
        <w:tc>
          <w:tcPr>
            <w:tcW w:w="798"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24"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707"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274CFF">
        <w:tc>
          <w:tcPr>
            <w:tcW w:w="798"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24"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707"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274CFF">
        <w:tc>
          <w:tcPr>
            <w:tcW w:w="798"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24"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707"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274CFF">
        <w:tc>
          <w:tcPr>
            <w:tcW w:w="798"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24"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707"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274CFF">
        <w:tc>
          <w:tcPr>
            <w:tcW w:w="798"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24"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707"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274CFF">
        <w:tc>
          <w:tcPr>
            <w:tcW w:w="798"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24"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707"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274CFF">
        <w:tc>
          <w:tcPr>
            <w:tcW w:w="798"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24"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24"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707"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274CFF">
        <w:tc>
          <w:tcPr>
            <w:tcW w:w="798"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24"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24"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707"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274CFF">
        <w:tc>
          <w:tcPr>
            <w:tcW w:w="798"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24"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24"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707"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274CFF">
        <w:tc>
          <w:tcPr>
            <w:tcW w:w="798"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24"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707"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274CFF">
        <w:tc>
          <w:tcPr>
            <w:tcW w:w="798"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24"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707"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274CFF">
        <w:tc>
          <w:tcPr>
            <w:tcW w:w="798"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24"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24"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707"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274CFF">
        <w:tc>
          <w:tcPr>
            <w:tcW w:w="798"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24"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707"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274CFF">
        <w:tc>
          <w:tcPr>
            <w:tcW w:w="798"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24"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707"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274CFF">
        <w:tc>
          <w:tcPr>
            <w:tcW w:w="798"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24"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24"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274CFF">
        <w:tc>
          <w:tcPr>
            <w:tcW w:w="798"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97"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24"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24"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707"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274CFF">
        <w:tc>
          <w:tcPr>
            <w:tcW w:w="798"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97"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24"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24"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707"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274CFF">
        <w:tc>
          <w:tcPr>
            <w:tcW w:w="798"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97"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24"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24"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4"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274CFF">
        <w:tc>
          <w:tcPr>
            <w:tcW w:w="798"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97"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24"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24"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707"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274CFF">
        <w:tc>
          <w:tcPr>
            <w:tcW w:w="798"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97"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24"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24"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4"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274CFF">
        <w:tc>
          <w:tcPr>
            <w:tcW w:w="798"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24"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24"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707"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274CFF">
        <w:tc>
          <w:tcPr>
            <w:tcW w:w="798"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24"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24"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707"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274CFF">
        <w:tc>
          <w:tcPr>
            <w:tcW w:w="798"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24"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707"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274CFF">
        <w:tc>
          <w:tcPr>
            <w:tcW w:w="798"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24"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707"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274CFF">
        <w:tc>
          <w:tcPr>
            <w:tcW w:w="798"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24"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707"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274CFF">
        <w:tc>
          <w:tcPr>
            <w:tcW w:w="798"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24"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707"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274CFF">
        <w:tc>
          <w:tcPr>
            <w:tcW w:w="798"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24"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24"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707"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274CFF">
        <w:tc>
          <w:tcPr>
            <w:tcW w:w="798"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24"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707"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274CFF">
        <w:tc>
          <w:tcPr>
            <w:tcW w:w="798"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24"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707"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274CFF">
        <w:tc>
          <w:tcPr>
            <w:tcW w:w="798"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24"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24"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707"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274CFF">
        <w:tc>
          <w:tcPr>
            <w:tcW w:w="798"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24"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24"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707"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274CFF">
        <w:tc>
          <w:tcPr>
            <w:tcW w:w="798"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24"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24"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707"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274CFF">
        <w:tc>
          <w:tcPr>
            <w:tcW w:w="798"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24"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707"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274CFF">
        <w:tc>
          <w:tcPr>
            <w:tcW w:w="798"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24"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24"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707"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274CFF">
        <w:tc>
          <w:tcPr>
            <w:tcW w:w="798"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24"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24"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707"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274CFF">
        <w:tc>
          <w:tcPr>
            <w:tcW w:w="798"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24"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24"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707"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274CFF">
        <w:tc>
          <w:tcPr>
            <w:tcW w:w="798"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24"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24"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707"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274CFF">
        <w:tc>
          <w:tcPr>
            <w:tcW w:w="798"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24"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24"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707"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274CFF">
        <w:tc>
          <w:tcPr>
            <w:tcW w:w="798"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24"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707"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274CFF">
        <w:tc>
          <w:tcPr>
            <w:tcW w:w="798"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24"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24"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707"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274CFF">
        <w:tc>
          <w:tcPr>
            <w:tcW w:w="798"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24"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24"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707"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274CFF">
        <w:tc>
          <w:tcPr>
            <w:tcW w:w="798"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24"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24"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707"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274CFF">
        <w:tc>
          <w:tcPr>
            <w:tcW w:w="798"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24"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707"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274CFF">
        <w:tc>
          <w:tcPr>
            <w:tcW w:w="798"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24"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24"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707"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274CFF">
        <w:tc>
          <w:tcPr>
            <w:tcW w:w="798"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24"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707"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274CFF">
        <w:tc>
          <w:tcPr>
            <w:tcW w:w="798"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24"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24"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707"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274CFF">
        <w:tc>
          <w:tcPr>
            <w:tcW w:w="798"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24"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707"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274CFF">
        <w:tc>
          <w:tcPr>
            <w:tcW w:w="798"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24"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24"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707"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274CFF">
        <w:tc>
          <w:tcPr>
            <w:tcW w:w="798"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24"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24"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707"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274CFF">
        <w:tc>
          <w:tcPr>
            <w:tcW w:w="798"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24"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24"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707"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274CFF">
        <w:tc>
          <w:tcPr>
            <w:tcW w:w="798"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24"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707"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274CFF">
        <w:tc>
          <w:tcPr>
            <w:tcW w:w="798"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24"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24"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707"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274CFF">
        <w:tc>
          <w:tcPr>
            <w:tcW w:w="798"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24"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24"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707"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274CFF">
        <w:tc>
          <w:tcPr>
            <w:tcW w:w="798"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24"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24"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707"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274CFF">
        <w:tc>
          <w:tcPr>
            <w:tcW w:w="798"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24"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24"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707"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274CFF">
        <w:tc>
          <w:tcPr>
            <w:tcW w:w="798"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24"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24"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707"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274CFF">
        <w:tc>
          <w:tcPr>
            <w:tcW w:w="798"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24"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24"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707"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274CFF">
        <w:tc>
          <w:tcPr>
            <w:tcW w:w="798"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24"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24"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707"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274CFF">
        <w:tc>
          <w:tcPr>
            <w:tcW w:w="798"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24"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24"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707"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274CFF">
        <w:tc>
          <w:tcPr>
            <w:tcW w:w="798"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24"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24"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707"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274CFF">
        <w:tc>
          <w:tcPr>
            <w:tcW w:w="798"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24"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24"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707"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274CFF">
        <w:tc>
          <w:tcPr>
            <w:tcW w:w="798"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24"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24"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707"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274CFF">
        <w:tc>
          <w:tcPr>
            <w:tcW w:w="798"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24"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24"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707"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274CFF">
        <w:tc>
          <w:tcPr>
            <w:tcW w:w="798"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lastRenderedPageBreak/>
              <w:t>2023-06</w:t>
            </w:r>
          </w:p>
        </w:tc>
        <w:tc>
          <w:tcPr>
            <w:tcW w:w="797"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24"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24"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707"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274CFF">
        <w:tc>
          <w:tcPr>
            <w:tcW w:w="798"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24"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24"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707"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274CFF">
        <w:tc>
          <w:tcPr>
            <w:tcW w:w="798"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24"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24"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707"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274CFF">
        <w:tc>
          <w:tcPr>
            <w:tcW w:w="798"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24"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24"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707"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274CFF">
        <w:tc>
          <w:tcPr>
            <w:tcW w:w="798"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24"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24"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707"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274CFF">
        <w:tc>
          <w:tcPr>
            <w:tcW w:w="798"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24"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24"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4"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707"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274CFF">
        <w:tc>
          <w:tcPr>
            <w:tcW w:w="798"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24"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24"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707"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274CFF">
        <w:tc>
          <w:tcPr>
            <w:tcW w:w="798"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24"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24"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707"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274CFF">
        <w:tc>
          <w:tcPr>
            <w:tcW w:w="798"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24"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24"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707"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274CFF">
        <w:tc>
          <w:tcPr>
            <w:tcW w:w="798"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24"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24"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707"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274CFF">
        <w:tc>
          <w:tcPr>
            <w:tcW w:w="798"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24"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24"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707"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274CFF">
        <w:tc>
          <w:tcPr>
            <w:tcW w:w="798"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24"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24"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707"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274CFF">
        <w:tc>
          <w:tcPr>
            <w:tcW w:w="798"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24"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24"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707"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274CFF">
        <w:tc>
          <w:tcPr>
            <w:tcW w:w="798"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24"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24"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707"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274CFF">
        <w:tc>
          <w:tcPr>
            <w:tcW w:w="798"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24"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24"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707"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274CFF">
        <w:tc>
          <w:tcPr>
            <w:tcW w:w="798"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24"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24"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707"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274CFF">
        <w:tc>
          <w:tcPr>
            <w:tcW w:w="798"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24"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24"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707"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274CFF">
        <w:tc>
          <w:tcPr>
            <w:tcW w:w="798"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24"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24"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707"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274CFF">
        <w:tc>
          <w:tcPr>
            <w:tcW w:w="798"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24"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24"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707"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274CFF">
        <w:tc>
          <w:tcPr>
            <w:tcW w:w="798"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24"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24"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707"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274CFF">
        <w:tc>
          <w:tcPr>
            <w:tcW w:w="798"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24"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24"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707"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274CFF">
        <w:tc>
          <w:tcPr>
            <w:tcW w:w="798"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24"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24"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707"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274CFF">
        <w:tc>
          <w:tcPr>
            <w:tcW w:w="798"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24"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24"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707"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274CFF">
        <w:tc>
          <w:tcPr>
            <w:tcW w:w="798"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24"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24"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707"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274CFF">
        <w:tc>
          <w:tcPr>
            <w:tcW w:w="798"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24"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24"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707"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274CFF">
        <w:tc>
          <w:tcPr>
            <w:tcW w:w="798"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24"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24"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707"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274CFF">
        <w:tc>
          <w:tcPr>
            <w:tcW w:w="798"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24"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4"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707"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274CFF">
        <w:tc>
          <w:tcPr>
            <w:tcW w:w="798"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24"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24"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4"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91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707"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274CFF">
        <w:tc>
          <w:tcPr>
            <w:tcW w:w="798"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24"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24"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4"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707"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274CFF">
        <w:tc>
          <w:tcPr>
            <w:tcW w:w="798"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24"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4"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707"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274CFF">
        <w:tc>
          <w:tcPr>
            <w:tcW w:w="798"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24"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24"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4"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707"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274CFF">
        <w:tc>
          <w:tcPr>
            <w:tcW w:w="798"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24"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24"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4"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707"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274CFF">
        <w:tc>
          <w:tcPr>
            <w:tcW w:w="798"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24"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24"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4"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707"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274CFF">
        <w:tc>
          <w:tcPr>
            <w:tcW w:w="798"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24"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4"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707"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274CFF">
        <w:tc>
          <w:tcPr>
            <w:tcW w:w="798"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24"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4"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707"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274CFF">
        <w:tc>
          <w:tcPr>
            <w:tcW w:w="798"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24"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24"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4"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707"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274CFF">
        <w:tc>
          <w:tcPr>
            <w:tcW w:w="798"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24"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24"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707"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274CFF">
        <w:tc>
          <w:tcPr>
            <w:tcW w:w="798"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24"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24"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4"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707"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274CFF">
        <w:tc>
          <w:tcPr>
            <w:tcW w:w="798"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24"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707"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274CFF">
        <w:tc>
          <w:tcPr>
            <w:tcW w:w="798"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24"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24" w:type="dxa"/>
            <w:shd w:val="solid" w:color="FFFFFF" w:fill="auto"/>
          </w:tcPr>
          <w:p w14:paraId="04573CDE" w14:textId="77777777" w:rsidR="005779B8" w:rsidRDefault="005779B8" w:rsidP="005779B8">
            <w:pPr>
              <w:pStyle w:val="TAR"/>
              <w:rPr>
                <w:rFonts w:cs="Arial"/>
                <w:sz w:val="16"/>
                <w:szCs w:val="16"/>
              </w:rPr>
            </w:pPr>
          </w:p>
        </w:tc>
        <w:tc>
          <w:tcPr>
            <w:tcW w:w="424"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707"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274CFF">
        <w:tc>
          <w:tcPr>
            <w:tcW w:w="798"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24"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24"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707"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274CFF">
        <w:tc>
          <w:tcPr>
            <w:tcW w:w="798"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24"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24"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707"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274CFF">
        <w:tc>
          <w:tcPr>
            <w:tcW w:w="798"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24"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24" w:type="dxa"/>
            <w:shd w:val="solid" w:color="FFFFFF" w:fill="auto"/>
          </w:tcPr>
          <w:p w14:paraId="440950D8" w14:textId="77777777" w:rsidR="005779B8" w:rsidRDefault="005779B8" w:rsidP="005779B8">
            <w:pPr>
              <w:pStyle w:val="TAR"/>
              <w:rPr>
                <w:rFonts w:cs="Arial"/>
                <w:sz w:val="16"/>
                <w:szCs w:val="16"/>
              </w:rPr>
            </w:pPr>
          </w:p>
        </w:tc>
        <w:tc>
          <w:tcPr>
            <w:tcW w:w="424"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707"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274CFF">
        <w:tc>
          <w:tcPr>
            <w:tcW w:w="798"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24"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24"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4"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707"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274CFF">
        <w:tc>
          <w:tcPr>
            <w:tcW w:w="798"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24"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24"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707"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274CFF">
        <w:tc>
          <w:tcPr>
            <w:tcW w:w="798"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24"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24" w:type="dxa"/>
            <w:shd w:val="solid" w:color="FFFFFF" w:fill="auto"/>
          </w:tcPr>
          <w:p w14:paraId="03BBE1D6" w14:textId="77777777" w:rsidR="005779B8" w:rsidRDefault="005779B8" w:rsidP="005779B8">
            <w:pPr>
              <w:pStyle w:val="TAR"/>
              <w:rPr>
                <w:rFonts w:cs="Arial"/>
                <w:sz w:val="16"/>
                <w:szCs w:val="16"/>
              </w:rPr>
            </w:pPr>
          </w:p>
        </w:tc>
        <w:tc>
          <w:tcPr>
            <w:tcW w:w="424"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707"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274CFF">
        <w:tc>
          <w:tcPr>
            <w:tcW w:w="798"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24"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24"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4"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707"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274CFF">
        <w:tc>
          <w:tcPr>
            <w:tcW w:w="798"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24" w:type="dxa"/>
            <w:shd w:val="solid" w:color="FFFFFF" w:fill="auto"/>
          </w:tcPr>
          <w:p w14:paraId="1A69A930" w14:textId="77777777" w:rsidR="005779B8" w:rsidRDefault="005779B8" w:rsidP="005779B8">
            <w:pPr>
              <w:pStyle w:val="TAR"/>
              <w:rPr>
                <w:rFonts w:cs="Arial"/>
                <w:sz w:val="16"/>
                <w:szCs w:val="16"/>
              </w:rPr>
            </w:pPr>
          </w:p>
        </w:tc>
        <w:tc>
          <w:tcPr>
            <w:tcW w:w="424"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707"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274CFF">
        <w:tc>
          <w:tcPr>
            <w:tcW w:w="798"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24"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24"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707"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274CFF">
        <w:tc>
          <w:tcPr>
            <w:tcW w:w="798"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24"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24"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707"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274CFF">
        <w:tc>
          <w:tcPr>
            <w:tcW w:w="798"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24" w:type="dxa"/>
            <w:shd w:val="solid" w:color="FFFFFF" w:fill="auto"/>
          </w:tcPr>
          <w:p w14:paraId="60A160BF" w14:textId="77777777" w:rsidR="005779B8" w:rsidRDefault="005779B8" w:rsidP="005779B8">
            <w:pPr>
              <w:pStyle w:val="TAR"/>
              <w:rPr>
                <w:rFonts w:cs="Arial"/>
                <w:sz w:val="16"/>
                <w:szCs w:val="16"/>
              </w:rPr>
            </w:pPr>
          </w:p>
        </w:tc>
        <w:tc>
          <w:tcPr>
            <w:tcW w:w="424"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707"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274CFF">
        <w:tc>
          <w:tcPr>
            <w:tcW w:w="798"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24"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707"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274CFF">
        <w:tc>
          <w:tcPr>
            <w:tcW w:w="798"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24"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24"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4"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707"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274CFF">
        <w:tc>
          <w:tcPr>
            <w:tcW w:w="798"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24"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24"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707"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274CFF">
        <w:tc>
          <w:tcPr>
            <w:tcW w:w="798"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24"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24" w:type="dxa"/>
            <w:shd w:val="solid" w:color="FFFFFF" w:fill="auto"/>
          </w:tcPr>
          <w:p w14:paraId="22009A38" w14:textId="77777777" w:rsidR="005779B8" w:rsidRDefault="005779B8" w:rsidP="005779B8">
            <w:pPr>
              <w:pStyle w:val="TAR"/>
              <w:rPr>
                <w:rFonts w:cs="Arial"/>
                <w:sz w:val="16"/>
                <w:szCs w:val="16"/>
              </w:rPr>
            </w:pPr>
          </w:p>
        </w:tc>
        <w:tc>
          <w:tcPr>
            <w:tcW w:w="424"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707"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274CFF">
        <w:tc>
          <w:tcPr>
            <w:tcW w:w="798"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24"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24"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707"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274CFF">
        <w:tc>
          <w:tcPr>
            <w:tcW w:w="798"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24"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24" w:type="dxa"/>
            <w:shd w:val="solid" w:color="FFFFFF" w:fill="auto"/>
          </w:tcPr>
          <w:p w14:paraId="660A2C9A" w14:textId="77777777" w:rsidR="005779B8" w:rsidRDefault="005779B8" w:rsidP="005779B8">
            <w:pPr>
              <w:pStyle w:val="TAR"/>
              <w:rPr>
                <w:rFonts w:cs="Arial"/>
                <w:sz w:val="16"/>
                <w:szCs w:val="16"/>
              </w:rPr>
            </w:pPr>
          </w:p>
        </w:tc>
        <w:tc>
          <w:tcPr>
            <w:tcW w:w="424"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707"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274CFF">
        <w:tc>
          <w:tcPr>
            <w:tcW w:w="798"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24"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24" w:type="dxa"/>
            <w:shd w:val="solid" w:color="FFFFFF" w:fill="auto"/>
          </w:tcPr>
          <w:p w14:paraId="7999605B" w14:textId="77777777" w:rsidR="005779B8" w:rsidRDefault="005779B8" w:rsidP="005779B8">
            <w:pPr>
              <w:pStyle w:val="TAR"/>
              <w:rPr>
                <w:rFonts w:cs="Arial"/>
                <w:sz w:val="16"/>
                <w:szCs w:val="16"/>
              </w:rPr>
            </w:pPr>
          </w:p>
        </w:tc>
        <w:tc>
          <w:tcPr>
            <w:tcW w:w="424"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707"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274CFF">
        <w:tc>
          <w:tcPr>
            <w:tcW w:w="798"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24"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24" w:type="dxa"/>
            <w:shd w:val="solid" w:color="FFFFFF" w:fill="auto"/>
          </w:tcPr>
          <w:p w14:paraId="68DA2622" w14:textId="77777777" w:rsidR="005779B8" w:rsidRDefault="005779B8" w:rsidP="005779B8">
            <w:pPr>
              <w:pStyle w:val="TAR"/>
              <w:rPr>
                <w:rFonts w:cs="Arial"/>
                <w:sz w:val="16"/>
                <w:szCs w:val="16"/>
              </w:rPr>
            </w:pPr>
          </w:p>
        </w:tc>
        <w:tc>
          <w:tcPr>
            <w:tcW w:w="424"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707"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274CFF">
        <w:tc>
          <w:tcPr>
            <w:tcW w:w="798"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24"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24"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4"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91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707"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274CFF">
        <w:tc>
          <w:tcPr>
            <w:tcW w:w="798"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24"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24"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91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707"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274CFF">
        <w:tc>
          <w:tcPr>
            <w:tcW w:w="798"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24"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24"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91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707"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274CFF">
        <w:tc>
          <w:tcPr>
            <w:tcW w:w="798"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24"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24"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91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707"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274CFF">
        <w:tc>
          <w:tcPr>
            <w:tcW w:w="798"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24"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24"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91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707"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274CFF">
        <w:tc>
          <w:tcPr>
            <w:tcW w:w="798" w:type="dxa"/>
            <w:shd w:val="solid" w:color="FFFFFF" w:fill="auto"/>
          </w:tcPr>
          <w:p w14:paraId="7FA86B07" w14:textId="77777777" w:rsidR="002847BC" w:rsidRDefault="002847BC" w:rsidP="002847BC">
            <w:pPr>
              <w:pStyle w:val="TAC"/>
              <w:rPr>
                <w:rFonts w:cs="Arial"/>
                <w:sz w:val="16"/>
                <w:szCs w:val="16"/>
              </w:rPr>
            </w:pPr>
            <w:r>
              <w:rPr>
                <w:rFonts w:cs="Arial"/>
                <w:sz w:val="16"/>
                <w:szCs w:val="16"/>
              </w:rPr>
              <w:lastRenderedPageBreak/>
              <w:t>2024-03</w:t>
            </w:r>
          </w:p>
        </w:tc>
        <w:tc>
          <w:tcPr>
            <w:tcW w:w="797"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24"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24"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4"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707"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274CFF">
        <w:tc>
          <w:tcPr>
            <w:tcW w:w="798"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24"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24"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4"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707"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274CFF">
        <w:tc>
          <w:tcPr>
            <w:tcW w:w="798"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24"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24"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707"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274CFF">
        <w:tc>
          <w:tcPr>
            <w:tcW w:w="798"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24"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24"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707"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274CFF">
        <w:tc>
          <w:tcPr>
            <w:tcW w:w="798"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24"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707"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274CFF">
        <w:tc>
          <w:tcPr>
            <w:tcW w:w="798"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24"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707"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274CFF">
        <w:tc>
          <w:tcPr>
            <w:tcW w:w="798"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24"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24"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4"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707"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274CFF">
        <w:tc>
          <w:tcPr>
            <w:tcW w:w="798"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24"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24"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4"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707"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274CFF">
        <w:tc>
          <w:tcPr>
            <w:tcW w:w="798"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24"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24"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707"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274CFF">
        <w:tc>
          <w:tcPr>
            <w:tcW w:w="798"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24"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24"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707"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274CFF">
        <w:tc>
          <w:tcPr>
            <w:tcW w:w="798"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24"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24"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4"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707"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274CFF">
        <w:tc>
          <w:tcPr>
            <w:tcW w:w="798"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24"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24"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707"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274CFF">
        <w:tc>
          <w:tcPr>
            <w:tcW w:w="798"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24"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24"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4"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707"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274CFF">
        <w:tc>
          <w:tcPr>
            <w:tcW w:w="798"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24"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707"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274CFF">
        <w:tc>
          <w:tcPr>
            <w:tcW w:w="798"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24"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24"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91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707"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274CFF">
        <w:tc>
          <w:tcPr>
            <w:tcW w:w="798"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24"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24"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707"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274CFF">
        <w:tc>
          <w:tcPr>
            <w:tcW w:w="798"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24"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707"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274CFF">
        <w:tc>
          <w:tcPr>
            <w:tcW w:w="798"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24"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24"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707"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274CFF">
        <w:tc>
          <w:tcPr>
            <w:tcW w:w="798"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24"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24" w:type="dxa"/>
            <w:shd w:val="solid" w:color="FFFFFF" w:fill="auto"/>
          </w:tcPr>
          <w:p w14:paraId="06E98825" w14:textId="77777777" w:rsidR="002847BC" w:rsidRDefault="002847BC" w:rsidP="002847BC">
            <w:pPr>
              <w:pStyle w:val="TAR"/>
              <w:rPr>
                <w:rFonts w:cs="Arial"/>
                <w:sz w:val="16"/>
                <w:szCs w:val="16"/>
              </w:rPr>
            </w:pPr>
          </w:p>
        </w:tc>
        <w:tc>
          <w:tcPr>
            <w:tcW w:w="424"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707"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274CFF">
        <w:tc>
          <w:tcPr>
            <w:tcW w:w="798"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24"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707"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274CFF">
        <w:tc>
          <w:tcPr>
            <w:tcW w:w="798"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24"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24"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707"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274CFF">
        <w:tc>
          <w:tcPr>
            <w:tcW w:w="798"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24"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24"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707"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274CFF">
        <w:tc>
          <w:tcPr>
            <w:tcW w:w="798"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24"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24" w:type="dxa"/>
            <w:shd w:val="solid" w:color="FFFFFF" w:fill="auto"/>
          </w:tcPr>
          <w:p w14:paraId="35A532A0" w14:textId="77777777" w:rsidR="002D60A4" w:rsidRDefault="002D60A4" w:rsidP="002D60A4">
            <w:pPr>
              <w:pStyle w:val="TAR"/>
              <w:rPr>
                <w:rFonts w:cs="Arial"/>
                <w:sz w:val="16"/>
                <w:szCs w:val="16"/>
              </w:rPr>
            </w:pPr>
          </w:p>
        </w:tc>
        <w:tc>
          <w:tcPr>
            <w:tcW w:w="424"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707"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274CFF">
        <w:tc>
          <w:tcPr>
            <w:tcW w:w="798"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24"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707"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274CFF">
        <w:tc>
          <w:tcPr>
            <w:tcW w:w="798"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24"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707"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274CFF">
        <w:tc>
          <w:tcPr>
            <w:tcW w:w="798"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24"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707"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274CFF">
        <w:tc>
          <w:tcPr>
            <w:tcW w:w="798"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24"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707"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274CFF">
        <w:tc>
          <w:tcPr>
            <w:tcW w:w="798"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24"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707"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274CFF">
        <w:tc>
          <w:tcPr>
            <w:tcW w:w="798"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24"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24" w:type="dxa"/>
            <w:shd w:val="solid" w:color="FFFFFF" w:fill="auto"/>
          </w:tcPr>
          <w:p w14:paraId="1FC7485B" w14:textId="77777777" w:rsidR="002D60A4" w:rsidRDefault="002D60A4" w:rsidP="002D60A4">
            <w:pPr>
              <w:pStyle w:val="TAR"/>
              <w:rPr>
                <w:rFonts w:cs="Arial"/>
                <w:sz w:val="16"/>
                <w:szCs w:val="16"/>
              </w:rPr>
            </w:pPr>
          </w:p>
        </w:tc>
        <w:tc>
          <w:tcPr>
            <w:tcW w:w="424"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707"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274CFF">
        <w:tc>
          <w:tcPr>
            <w:tcW w:w="798"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24"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707"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274CFF">
        <w:tc>
          <w:tcPr>
            <w:tcW w:w="798"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24"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24"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707"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274CFF">
        <w:tc>
          <w:tcPr>
            <w:tcW w:w="798"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24"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4"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707"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274CFF">
        <w:tc>
          <w:tcPr>
            <w:tcW w:w="798"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24"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24"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4"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707"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274CFF">
        <w:tc>
          <w:tcPr>
            <w:tcW w:w="798"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24" w:type="dxa"/>
            <w:shd w:val="solid" w:color="FFFFFF" w:fill="auto"/>
          </w:tcPr>
          <w:p w14:paraId="6131F546" w14:textId="77777777" w:rsidR="002D60A4" w:rsidRDefault="002D60A4" w:rsidP="002D60A4">
            <w:pPr>
              <w:pStyle w:val="TAR"/>
              <w:rPr>
                <w:rFonts w:cs="Arial"/>
                <w:sz w:val="16"/>
                <w:szCs w:val="16"/>
              </w:rPr>
            </w:pPr>
          </w:p>
        </w:tc>
        <w:tc>
          <w:tcPr>
            <w:tcW w:w="424"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707"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274CFF">
        <w:tc>
          <w:tcPr>
            <w:tcW w:w="798"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24" w:type="dxa"/>
            <w:shd w:val="solid" w:color="FFFFFF" w:fill="auto"/>
          </w:tcPr>
          <w:p w14:paraId="3B221BE4" w14:textId="77777777" w:rsidR="002D60A4" w:rsidRDefault="002D60A4" w:rsidP="002D60A4">
            <w:pPr>
              <w:pStyle w:val="TAR"/>
              <w:rPr>
                <w:rFonts w:cs="Arial"/>
                <w:sz w:val="16"/>
                <w:szCs w:val="16"/>
              </w:rPr>
            </w:pPr>
          </w:p>
        </w:tc>
        <w:tc>
          <w:tcPr>
            <w:tcW w:w="424"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707"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274CFF">
        <w:tc>
          <w:tcPr>
            <w:tcW w:w="798"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24"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24"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707"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274CFF">
        <w:tc>
          <w:tcPr>
            <w:tcW w:w="798"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24"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707"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274CFF">
        <w:tc>
          <w:tcPr>
            <w:tcW w:w="798"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24"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707"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274CFF">
        <w:tc>
          <w:tcPr>
            <w:tcW w:w="798"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24"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707"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274CFF">
        <w:tc>
          <w:tcPr>
            <w:tcW w:w="798"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24"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707"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274CFF">
        <w:tc>
          <w:tcPr>
            <w:tcW w:w="798"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24"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24"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707"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274CFF">
        <w:tc>
          <w:tcPr>
            <w:tcW w:w="798"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24"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24"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707"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274CFF">
        <w:tc>
          <w:tcPr>
            <w:tcW w:w="798"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24"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24"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707"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274CFF">
        <w:tc>
          <w:tcPr>
            <w:tcW w:w="798"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24"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24" w:type="dxa"/>
            <w:shd w:val="solid" w:color="FFFFFF" w:fill="auto"/>
          </w:tcPr>
          <w:p w14:paraId="33263562" w14:textId="77777777" w:rsidR="002D60A4" w:rsidRDefault="002D60A4" w:rsidP="002D60A4">
            <w:pPr>
              <w:pStyle w:val="TAR"/>
              <w:rPr>
                <w:rFonts w:cs="Arial"/>
                <w:sz w:val="16"/>
                <w:szCs w:val="16"/>
              </w:rPr>
            </w:pPr>
          </w:p>
        </w:tc>
        <w:tc>
          <w:tcPr>
            <w:tcW w:w="424"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707"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274CFF">
        <w:tc>
          <w:tcPr>
            <w:tcW w:w="798"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24"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707"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274CFF">
        <w:tc>
          <w:tcPr>
            <w:tcW w:w="798"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24"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707"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274CFF">
        <w:tc>
          <w:tcPr>
            <w:tcW w:w="798"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24"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707"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274CFF">
        <w:tc>
          <w:tcPr>
            <w:tcW w:w="798"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24"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707"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274CFF">
        <w:tc>
          <w:tcPr>
            <w:tcW w:w="798"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24"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24" w:type="dxa"/>
            <w:shd w:val="solid" w:color="FFFFFF" w:fill="auto"/>
          </w:tcPr>
          <w:p w14:paraId="758CE9FE" w14:textId="77777777" w:rsidR="002D60A4" w:rsidRDefault="002D60A4" w:rsidP="002D60A4">
            <w:pPr>
              <w:pStyle w:val="TAR"/>
              <w:rPr>
                <w:rFonts w:cs="Arial"/>
                <w:sz w:val="16"/>
                <w:szCs w:val="16"/>
              </w:rPr>
            </w:pPr>
          </w:p>
        </w:tc>
        <w:tc>
          <w:tcPr>
            <w:tcW w:w="424"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707"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274CFF">
        <w:tc>
          <w:tcPr>
            <w:tcW w:w="798"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24"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24"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707"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274CFF">
        <w:tc>
          <w:tcPr>
            <w:tcW w:w="798"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24"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24"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707"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274CFF">
        <w:tc>
          <w:tcPr>
            <w:tcW w:w="798"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24"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24"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707"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274CFF">
        <w:tc>
          <w:tcPr>
            <w:tcW w:w="798"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24"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24"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707"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274CFF">
        <w:tc>
          <w:tcPr>
            <w:tcW w:w="798"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24"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24" w:type="dxa"/>
            <w:shd w:val="solid" w:color="FFFFFF" w:fill="auto"/>
          </w:tcPr>
          <w:p w14:paraId="32366FF1" w14:textId="77777777" w:rsidR="005445D0" w:rsidRDefault="005445D0" w:rsidP="005445D0">
            <w:pPr>
              <w:pStyle w:val="TAR"/>
              <w:rPr>
                <w:rFonts w:cs="Arial"/>
                <w:sz w:val="16"/>
                <w:szCs w:val="16"/>
              </w:rPr>
            </w:pPr>
          </w:p>
        </w:tc>
        <w:tc>
          <w:tcPr>
            <w:tcW w:w="424"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707"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274CFF">
        <w:tc>
          <w:tcPr>
            <w:tcW w:w="798"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88"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24"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24"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707"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274CFF">
        <w:tc>
          <w:tcPr>
            <w:tcW w:w="798"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24"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24"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707"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274CFF">
        <w:tc>
          <w:tcPr>
            <w:tcW w:w="798"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24"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24"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707"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524690">
        <w:tc>
          <w:tcPr>
            <w:tcW w:w="798"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88" w:type="dxa"/>
            <w:shd w:val="solid" w:color="FFFFFF" w:fill="auto"/>
            <w:vAlign w:val="bottom"/>
          </w:tcPr>
          <w:p w14:paraId="1A02B608" w14:textId="77777777" w:rsidR="00BA1F8A" w:rsidRPr="002D60A4" w:rsidRDefault="00000000" w:rsidP="00BA1F8A">
            <w:pPr>
              <w:pStyle w:val="TAC"/>
              <w:rPr>
                <w:sz w:val="16"/>
              </w:rPr>
            </w:pPr>
            <w:hyperlink r:id="rId15" w:history="1">
              <w:r w:rsidR="00BA1F8A" w:rsidRPr="005445D0">
                <w:rPr>
                  <w:sz w:val="16"/>
                </w:rPr>
                <w:t>CP-242114</w:t>
              </w:r>
            </w:hyperlink>
          </w:p>
        </w:tc>
        <w:tc>
          <w:tcPr>
            <w:tcW w:w="524"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24"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4"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707"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524690">
        <w:tc>
          <w:tcPr>
            <w:tcW w:w="798"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2045AC7D" w14:textId="77777777" w:rsidR="00BA1F8A" w:rsidRPr="002D60A4" w:rsidRDefault="00000000" w:rsidP="00BA1F8A">
            <w:pPr>
              <w:pStyle w:val="TAC"/>
              <w:rPr>
                <w:sz w:val="16"/>
              </w:rPr>
            </w:pPr>
            <w:hyperlink r:id="rId16" w:history="1">
              <w:r w:rsidR="00BA1F8A" w:rsidRPr="005445D0">
                <w:rPr>
                  <w:sz w:val="16"/>
                </w:rPr>
                <w:t>CP-242114</w:t>
              </w:r>
            </w:hyperlink>
          </w:p>
        </w:tc>
        <w:tc>
          <w:tcPr>
            <w:tcW w:w="524"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24"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707"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524690">
        <w:tc>
          <w:tcPr>
            <w:tcW w:w="798"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54875D32" w14:textId="77777777" w:rsidR="00BA1F8A" w:rsidRPr="002D60A4" w:rsidRDefault="00000000" w:rsidP="00BA1F8A">
            <w:pPr>
              <w:pStyle w:val="TAC"/>
              <w:rPr>
                <w:sz w:val="16"/>
              </w:rPr>
            </w:pPr>
            <w:hyperlink r:id="rId17" w:history="1">
              <w:r w:rsidR="00BA1F8A" w:rsidRPr="005445D0">
                <w:rPr>
                  <w:sz w:val="16"/>
                </w:rPr>
                <w:t>CP-242114</w:t>
              </w:r>
            </w:hyperlink>
          </w:p>
        </w:tc>
        <w:tc>
          <w:tcPr>
            <w:tcW w:w="524"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24"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707"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524690">
        <w:tc>
          <w:tcPr>
            <w:tcW w:w="798"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5DC322EC" w14:textId="77777777" w:rsidR="00BA1F8A" w:rsidRPr="002D60A4" w:rsidRDefault="00000000" w:rsidP="00BA1F8A">
            <w:pPr>
              <w:pStyle w:val="TAC"/>
              <w:rPr>
                <w:sz w:val="16"/>
              </w:rPr>
            </w:pPr>
            <w:hyperlink r:id="rId18" w:history="1">
              <w:r w:rsidR="00BA1F8A" w:rsidRPr="005445D0">
                <w:rPr>
                  <w:sz w:val="16"/>
                </w:rPr>
                <w:t>CP-242114</w:t>
              </w:r>
            </w:hyperlink>
          </w:p>
        </w:tc>
        <w:tc>
          <w:tcPr>
            <w:tcW w:w="524"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24" w:type="dxa"/>
            <w:shd w:val="solid" w:color="FFFFFF" w:fill="auto"/>
          </w:tcPr>
          <w:p w14:paraId="33EC1A5D" w14:textId="77777777" w:rsidR="00BA1F8A" w:rsidRDefault="00BA1F8A" w:rsidP="00BA1F8A">
            <w:pPr>
              <w:pStyle w:val="TAR"/>
              <w:rPr>
                <w:rFonts w:cs="Arial"/>
                <w:sz w:val="16"/>
                <w:szCs w:val="16"/>
              </w:rPr>
            </w:pPr>
          </w:p>
        </w:tc>
        <w:tc>
          <w:tcPr>
            <w:tcW w:w="424"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707"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524690">
        <w:tc>
          <w:tcPr>
            <w:tcW w:w="798"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1A7EA17D" w14:textId="77777777" w:rsidR="00BA1F8A" w:rsidRPr="002D60A4" w:rsidRDefault="00000000" w:rsidP="00BA1F8A">
            <w:pPr>
              <w:pStyle w:val="TAC"/>
              <w:rPr>
                <w:sz w:val="16"/>
              </w:rPr>
            </w:pPr>
            <w:hyperlink r:id="rId19" w:history="1">
              <w:r w:rsidR="00BA1F8A" w:rsidRPr="005445D0">
                <w:rPr>
                  <w:sz w:val="16"/>
                </w:rPr>
                <w:t>CP-242121</w:t>
              </w:r>
            </w:hyperlink>
          </w:p>
        </w:tc>
        <w:tc>
          <w:tcPr>
            <w:tcW w:w="524"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24" w:type="dxa"/>
            <w:shd w:val="solid" w:color="FFFFFF" w:fill="auto"/>
          </w:tcPr>
          <w:p w14:paraId="0A6AC74D" w14:textId="77777777" w:rsidR="00BA1F8A" w:rsidRDefault="00BA1F8A" w:rsidP="00BA1F8A">
            <w:pPr>
              <w:pStyle w:val="TAR"/>
              <w:rPr>
                <w:rFonts w:cs="Arial"/>
                <w:sz w:val="16"/>
                <w:szCs w:val="16"/>
              </w:rPr>
            </w:pPr>
          </w:p>
        </w:tc>
        <w:tc>
          <w:tcPr>
            <w:tcW w:w="424"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707"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524690">
        <w:tc>
          <w:tcPr>
            <w:tcW w:w="798"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058AB28F" w14:textId="77777777" w:rsidR="00BA1F8A" w:rsidRPr="002D60A4" w:rsidRDefault="00000000" w:rsidP="00BA1F8A">
            <w:pPr>
              <w:pStyle w:val="TAC"/>
              <w:rPr>
                <w:sz w:val="16"/>
              </w:rPr>
            </w:pPr>
            <w:hyperlink r:id="rId20" w:history="1">
              <w:r w:rsidR="00BA1F8A" w:rsidRPr="005445D0">
                <w:rPr>
                  <w:sz w:val="16"/>
                </w:rPr>
                <w:t>CP-242114</w:t>
              </w:r>
            </w:hyperlink>
          </w:p>
        </w:tc>
        <w:tc>
          <w:tcPr>
            <w:tcW w:w="524"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24"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707"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524690">
        <w:tc>
          <w:tcPr>
            <w:tcW w:w="798" w:type="dxa"/>
            <w:shd w:val="solid" w:color="FFFFFF" w:fill="auto"/>
          </w:tcPr>
          <w:p w14:paraId="118D6181" w14:textId="77777777" w:rsidR="00BA1F8A" w:rsidRDefault="00BA1F8A" w:rsidP="00BA1F8A">
            <w:pPr>
              <w:pStyle w:val="TAC"/>
              <w:rPr>
                <w:rFonts w:cs="Arial"/>
                <w:sz w:val="16"/>
                <w:szCs w:val="16"/>
              </w:rPr>
            </w:pPr>
            <w:r>
              <w:rPr>
                <w:rFonts w:cs="Arial"/>
                <w:sz w:val="16"/>
                <w:szCs w:val="16"/>
              </w:rPr>
              <w:lastRenderedPageBreak/>
              <w:t>2024-09</w:t>
            </w:r>
          </w:p>
        </w:tc>
        <w:tc>
          <w:tcPr>
            <w:tcW w:w="797"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411D2EA9" w14:textId="77777777" w:rsidR="00BA1F8A" w:rsidRPr="002D60A4" w:rsidRDefault="00000000" w:rsidP="00BA1F8A">
            <w:pPr>
              <w:pStyle w:val="TAC"/>
              <w:rPr>
                <w:sz w:val="16"/>
              </w:rPr>
            </w:pPr>
            <w:hyperlink r:id="rId21" w:history="1">
              <w:r w:rsidR="00BA1F8A" w:rsidRPr="005445D0">
                <w:rPr>
                  <w:sz w:val="16"/>
                </w:rPr>
                <w:t>CP-242147</w:t>
              </w:r>
            </w:hyperlink>
          </w:p>
        </w:tc>
        <w:tc>
          <w:tcPr>
            <w:tcW w:w="524"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24"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91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707"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524690">
        <w:tc>
          <w:tcPr>
            <w:tcW w:w="798"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5636D4B9" w14:textId="77777777" w:rsidR="00BA1F8A" w:rsidRPr="002D60A4" w:rsidRDefault="00000000" w:rsidP="00BA1F8A">
            <w:pPr>
              <w:pStyle w:val="TAC"/>
              <w:rPr>
                <w:sz w:val="16"/>
              </w:rPr>
            </w:pPr>
            <w:hyperlink r:id="rId22" w:history="1">
              <w:r w:rsidR="00BA1F8A" w:rsidRPr="005445D0">
                <w:rPr>
                  <w:sz w:val="16"/>
                </w:rPr>
                <w:t>CP-242114</w:t>
              </w:r>
            </w:hyperlink>
          </w:p>
        </w:tc>
        <w:tc>
          <w:tcPr>
            <w:tcW w:w="524"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24"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707"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524690">
        <w:tc>
          <w:tcPr>
            <w:tcW w:w="798"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2ED2A714" w14:textId="77777777" w:rsidR="00BA1F8A" w:rsidRPr="002D60A4" w:rsidRDefault="00000000" w:rsidP="00BA1F8A">
            <w:pPr>
              <w:pStyle w:val="TAC"/>
              <w:rPr>
                <w:sz w:val="16"/>
              </w:rPr>
            </w:pPr>
            <w:hyperlink r:id="rId23" w:history="1">
              <w:r w:rsidR="00BA1F8A" w:rsidRPr="005445D0">
                <w:rPr>
                  <w:sz w:val="16"/>
                </w:rPr>
                <w:t>CP-242133</w:t>
              </w:r>
            </w:hyperlink>
          </w:p>
        </w:tc>
        <w:tc>
          <w:tcPr>
            <w:tcW w:w="524"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24"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91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707"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524690">
        <w:tc>
          <w:tcPr>
            <w:tcW w:w="798"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97"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88" w:type="dxa"/>
            <w:shd w:val="solid" w:color="FFFFFF" w:fill="auto"/>
          </w:tcPr>
          <w:p w14:paraId="251FC9C5" w14:textId="77777777" w:rsidR="00BA1F8A" w:rsidRPr="002D60A4" w:rsidRDefault="00000000" w:rsidP="00BA1F8A">
            <w:pPr>
              <w:pStyle w:val="TAC"/>
              <w:rPr>
                <w:sz w:val="16"/>
              </w:rPr>
            </w:pPr>
            <w:hyperlink r:id="rId24" w:history="1">
              <w:r w:rsidR="00BA1F8A" w:rsidRPr="005445D0">
                <w:rPr>
                  <w:sz w:val="16"/>
                </w:rPr>
                <w:t>CP-242113</w:t>
              </w:r>
            </w:hyperlink>
          </w:p>
        </w:tc>
        <w:tc>
          <w:tcPr>
            <w:tcW w:w="524"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24" w:type="dxa"/>
            <w:shd w:val="solid" w:color="FFFFFF" w:fill="auto"/>
          </w:tcPr>
          <w:p w14:paraId="544E857C" w14:textId="77777777" w:rsidR="00BA1F8A" w:rsidRDefault="00BA1F8A" w:rsidP="00BA1F8A">
            <w:pPr>
              <w:pStyle w:val="TAR"/>
              <w:rPr>
                <w:rFonts w:cs="Arial"/>
                <w:sz w:val="16"/>
                <w:szCs w:val="16"/>
              </w:rPr>
            </w:pPr>
          </w:p>
        </w:tc>
        <w:tc>
          <w:tcPr>
            <w:tcW w:w="424"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707"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524690">
        <w:tc>
          <w:tcPr>
            <w:tcW w:w="798"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24"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24"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707"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524690">
        <w:tc>
          <w:tcPr>
            <w:tcW w:w="798"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24"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24"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707"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524690">
        <w:tc>
          <w:tcPr>
            <w:tcW w:w="798"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24"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24"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707"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524690">
        <w:tc>
          <w:tcPr>
            <w:tcW w:w="798"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24"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24" w:type="dxa"/>
            <w:shd w:val="solid" w:color="FFFFFF" w:fill="auto"/>
          </w:tcPr>
          <w:p w14:paraId="6184946F" w14:textId="77777777" w:rsidR="00011403" w:rsidRDefault="00011403" w:rsidP="00011403">
            <w:pPr>
              <w:pStyle w:val="TAR"/>
              <w:rPr>
                <w:rFonts w:cs="Arial"/>
                <w:sz w:val="16"/>
                <w:szCs w:val="16"/>
              </w:rPr>
            </w:pPr>
          </w:p>
        </w:tc>
        <w:tc>
          <w:tcPr>
            <w:tcW w:w="424"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707"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524690">
        <w:tc>
          <w:tcPr>
            <w:tcW w:w="798"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24"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24"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707"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524690">
        <w:tc>
          <w:tcPr>
            <w:tcW w:w="798"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24"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707"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524690">
        <w:tc>
          <w:tcPr>
            <w:tcW w:w="798"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24"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24"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707"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524690">
        <w:tc>
          <w:tcPr>
            <w:tcW w:w="798"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24"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707"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524690">
        <w:tc>
          <w:tcPr>
            <w:tcW w:w="798"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24"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707"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524690">
        <w:tc>
          <w:tcPr>
            <w:tcW w:w="798"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24"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707"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524690">
        <w:tc>
          <w:tcPr>
            <w:tcW w:w="798"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24"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24" w:type="dxa"/>
            <w:shd w:val="solid" w:color="FFFFFF" w:fill="auto"/>
          </w:tcPr>
          <w:p w14:paraId="1CF38591" w14:textId="77777777" w:rsidR="00011403" w:rsidRDefault="00011403" w:rsidP="00011403">
            <w:pPr>
              <w:pStyle w:val="TAR"/>
              <w:rPr>
                <w:rFonts w:cs="Arial"/>
                <w:sz w:val="16"/>
                <w:szCs w:val="16"/>
              </w:rPr>
            </w:pPr>
          </w:p>
        </w:tc>
        <w:tc>
          <w:tcPr>
            <w:tcW w:w="424"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707"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524690">
        <w:tc>
          <w:tcPr>
            <w:tcW w:w="798"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24"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24"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707"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524690">
        <w:tc>
          <w:tcPr>
            <w:tcW w:w="798"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24"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24"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707"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524690">
        <w:tc>
          <w:tcPr>
            <w:tcW w:w="798"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24"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24"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4"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707"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524690">
        <w:tc>
          <w:tcPr>
            <w:tcW w:w="798"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24"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24"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707"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524690">
        <w:tc>
          <w:tcPr>
            <w:tcW w:w="798"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24"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24" w:type="dxa"/>
            <w:shd w:val="solid" w:color="FFFFFF" w:fill="auto"/>
          </w:tcPr>
          <w:p w14:paraId="353933DF" w14:textId="77777777" w:rsidR="00011403" w:rsidRDefault="00011403" w:rsidP="00011403">
            <w:pPr>
              <w:pStyle w:val="TAR"/>
              <w:rPr>
                <w:rFonts w:cs="Arial"/>
                <w:sz w:val="16"/>
                <w:szCs w:val="16"/>
              </w:rPr>
            </w:pPr>
          </w:p>
        </w:tc>
        <w:tc>
          <w:tcPr>
            <w:tcW w:w="424"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707"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524690">
        <w:tc>
          <w:tcPr>
            <w:tcW w:w="798"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24"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24"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707"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524690">
        <w:tc>
          <w:tcPr>
            <w:tcW w:w="798"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24"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24"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707"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524690">
        <w:tc>
          <w:tcPr>
            <w:tcW w:w="798"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97"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88"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24"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24" w:type="dxa"/>
            <w:shd w:val="solid" w:color="FFFFFF" w:fill="auto"/>
          </w:tcPr>
          <w:p w14:paraId="232BE6E8" w14:textId="77777777" w:rsidR="00DC1E75" w:rsidRDefault="00DC1E75" w:rsidP="00DC1E75">
            <w:pPr>
              <w:pStyle w:val="TAR"/>
              <w:rPr>
                <w:rFonts w:cs="Arial"/>
                <w:sz w:val="16"/>
                <w:szCs w:val="16"/>
              </w:rPr>
            </w:pPr>
          </w:p>
        </w:tc>
        <w:tc>
          <w:tcPr>
            <w:tcW w:w="424"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91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707"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524690">
        <w:tc>
          <w:tcPr>
            <w:tcW w:w="798"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24"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24"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707"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524690">
        <w:tc>
          <w:tcPr>
            <w:tcW w:w="798"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24"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24"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4"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707"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524690">
        <w:tc>
          <w:tcPr>
            <w:tcW w:w="798"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24"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24"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707"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524690">
        <w:tc>
          <w:tcPr>
            <w:tcW w:w="798"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24"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24"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707"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524690">
        <w:tc>
          <w:tcPr>
            <w:tcW w:w="798"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24"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24"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707"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524690">
        <w:tc>
          <w:tcPr>
            <w:tcW w:w="798"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24"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24"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707"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524690">
        <w:tc>
          <w:tcPr>
            <w:tcW w:w="798"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24"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24"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707"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524690">
        <w:tc>
          <w:tcPr>
            <w:tcW w:w="798"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24"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24"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707"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524690">
        <w:tc>
          <w:tcPr>
            <w:tcW w:w="798"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24"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24"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4"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707"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524690">
        <w:tc>
          <w:tcPr>
            <w:tcW w:w="798"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24"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24"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4"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707"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524690">
        <w:tc>
          <w:tcPr>
            <w:tcW w:w="798"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24"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24"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707"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524690">
        <w:tc>
          <w:tcPr>
            <w:tcW w:w="798"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24"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24"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707"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524690">
        <w:tc>
          <w:tcPr>
            <w:tcW w:w="798"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24"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24"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4"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707"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524690">
        <w:tc>
          <w:tcPr>
            <w:tcW w:w="798"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24"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707"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524690">
        <w:tc>
          <w:tcPr>
            <w:tcW w:w="798"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24"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707"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524690">
        <w:tc>
          <w:tcPr>
            <w:tcW w:w="798"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24"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707"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524690">
        <w:tc>
          <w:tcPr>
            <w:tcW w:w="798"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24"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24"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4"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707"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524690">
        <w:tc>
          <w:tcPr>
            <w:tcW w:w="798"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24"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707"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524690">
        <w:tc>
          <w:tcPr>
            <w:tcW w:w="798"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24"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707"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524690">
        <w:tc>
          <w:tcPr>
            <w:tcW w:w="798"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24"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707"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524690">
        <w:tc>
          <w:tcPr>
            <w:tcW w:w="798"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24"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24"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4"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707"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524690">
        <w:tc>
          <w:tcPr>
            <w:tcW w:w="798"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24"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24"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91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707"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524690">
        <w:tc>
          <w:tcPr>
            <w:tcW w:w="798"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24"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24"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4"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707"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524690">
        <w:tc>
          <w:tcPr>
            <w:tcW w:w="798"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24"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24"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4"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707"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524690">
        <w:tc>
          <w:tcPr>
            <w:tcW w:w="798"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24"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24"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707"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524690">
        <w:tc>
          <w:tcPr>
            <w:tcW w:w="798"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24"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707"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524690">
        <w:tc>
          <w:tcPr>
            <w:tcW w:w="798"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24"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707"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524690">
        <w:tc>
          <w:tcPr>
            <w:tcW w:w="798"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24"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24"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707"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524690">
        <w:tc>
          <w:tcPr>
            <w:tcW w:w="798"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24"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24"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707"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524690">
        <w:tc>
          <w:tcPr>
            <w:tcW w:w="798"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24"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24"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707"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524690">
        <w:tc>
          <w:tcPr>
            <w:tcW w:w="798"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24"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24"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707"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56CC7">
        <w:tc>
          <w:tcPr>
            <w:tcW w:w="798" w:type="dxa"/>
          </w:tcPr>
          <w:p w14:paraId="65FCF8C4" w14:textId="77777777" w:rsidR="002B6372" w:rsidRDefault="002B6372" w:rsidP="002B6372">
            <w:pPr>
              <w:pStyle w:val="TAC"/>
              <w:rPr>
                <w:rFonts w:cs="Arial"/>
                <w:sz w:val="16"/>
                <w:szCs w:val="16"/>
              </w:rPr>
            </w:pPr>
            <w:r>
              <w:rPr>
                <w:rFonts w:cs="Arial"/>
                <w:sz w:val="16"/>
                <w:szCs w:val="16"/>
              </w:rPr>
              <w:t>2025-06</w:t>
            </w:r>
          </w:p>
        </w:tc>
        <w:tc>
          <w:tcPr>
            <w:tcW w:w="797" w:type="dxa"/>
          </w:tcPr>
          <w:p w14:paraId="34E057DD" w14:textId="77777777" w:rsidR="002B6372" w:rsidRDefault="002B6372" w:rsidP="002B6372">
            <w:pPr>
              <w:pStyle w:val="TAC"/>
              <w:rPr>
                <w:rFonts w:cs="Arial"/>
                <w:sz w:val="16"/>
                <w:szCs w:val="16"/>
              </w:rPr>
            </w:pPr>
            <w:r>
              <w:rPr>
                <w:rFonts w:cs="Arial"/>
                <w:sz w:val="16"/>
                <w:szCs w:val="16"/>
              </w:rPr>
              <w:t>CT#108</w:t>
            </w:r>
          </w:p>
        </w:tc>
        <w:tc>
          <w:tcPr>
            <w:tcW w:w="1088" w:type="dxa"/>
          </w:tcPr>
          <w:p w14:paraId="1D97845E" w14:textId="77777777" w:rsidR="002B6372" w:rsidRDefault="002B6372" w:rsidP="002B6372">
            <w:pPr>
              <w:pStyle w:val="TAC"/>
              <w:rPr>
                <w:rFonts w:cs="Arial"/>
                <w:sz w:val="16"/>
                <w:szCs w:val="16"/>
              </w:rPr>
            </w:pPr>
            <w:r>
              <w:rPr>
                <w:rFonts w:cs="Arial"/>
                <w:sz w:val="16"/>
                <w:szCs w:val="16"/>
              </w:rPr>
              <w:t>CP-251081</w:t>
            </w:r>
          </w:p>
        </w:tc>
        <w:tc>
          <w:tcPr>
            <w:tcW w:w="524" w:type="dxa"/>
          </w:tcPr>
          <w:p w14:paraId="58BDBDC6" w14:textId="77777777" w:rsidR="002B6372" w:rsidRDefault="002B6372" w:rsidP="002B6372">
            <w:pPr>
              <w:pStyle w:val="TAL"/>
              <w:rPr>
                <w:rFonts w:cs="Arial"/>
                <w:sz w:val="16"/>
                <w:szCs w:val="16"/>
              </w:rPr>
            </w:pPr>
            <w:r>
              <w:rPr>
                <w:rFonts w:cs="Arial"/>
                <w:sz w:val="16"/>
                <w:szCs w:val="16"/>
              </w:rPr>
              <w:t>0943</w:t>
            </w:r>
          </w:p>
        </w:tc>
        <w:tc>
          <w:tcPr>
            <w:tcW w:w="424" w:type="dxa"/>
          </w:tcPr>
          <w:p w14:paraId="0226348B" w14:textId="77777777" w:rsidR="002B6372" w:rsidRDefault="002B6372" w:rsidP="002B6372">
            <w:pPr>
              <w:pStyle w:val="TAR"/>
              <w:rPr>
                <w:rFonts w:cs="Arial"/>
                <w:sz w:val="16"/>
                <w:szCs w:val="16"/>
              </w:rPr>
            </w:pPr>
            <w:r>
              <w:rPr>
                <w:rFonts w:cs="Arial"/>
                <w:sz w:val="16"/>
                <w:szCs w:val="16"/>
              </w:rPr>
              <w:t>1</w:t>
            </w:r>
          </w:p>
        </w:tc>
        <w:tc>
          <w:tcPr>
            <w:tcW w:w="424" w:type="dxa"/>
          </w:tcPr>
          <w:p w14:paraId="0EBA6349" w14:textId="77777777" w:rsidR="002B6372" w:rsidRDefault="002B6372" w:rsidP="002B6372">
            <w:pPr>
              <w:pStyle w:val="TAC"/>
              <w:rPr>
                <w:rFonts w:cs="Arial"/>
                <w:sz w:val="16"/>
                <w:szCs w:val="16"/>
              </w:rPr>
            </w:pPr>
            <w:r>
              <w:rPr>
                <w:rFonts w:cs="Arial"/>
                <w:sz w:val="16"/>
                <w:szCs w:val="16"/>
              </w:rPr>
              <w:t>B</w:t>
            </w:r>
          </w:p>
        </w:tc>
        <w:tc>
          <w:tcPr>
            <w:tcW w:w="491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707"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56CC7">
        <w:tc>
          <w:tcPr>
            <w:tcW w:w="798" w:type="dxa"/>
          </w:tcPr>
          <w:p w14:paraId="392709B0" w14:textId="77777777" w:rsidR="002B6372" w:rsidRDefault="002B6372" w:rsidP="002B6372">
            <w:pPr>
              <w:pStyle w:val="TAC"/>
              <w:rPr>
                <w:rFonts w:cs="Arial"/>
                <w:sz w:val="16"/>
                <w:szCs w:val="16"/>
              </w:rPr>
            </w:pPr>
            <w:r>
              <w:rPr>
                <w:rFonts w:cs="Arial"/>
                <w:sz w:val="16"/>
                <w:szCs w:val="16"/>
              </w:rPr>
              <w:t>2025-06</w:t>
            </w:r>
          </w:p>
        </w:tc>
        <w:tc>
          <w:tcPr>
            <w:tcW w:w="797" w:type="dxa"/>
          </w:tcPr>
          <w:p w14:paraId="29AB8393" w14:textId="77777777" w:rsidR="002B6372" w:rsidRDefault="002B6372" w:rsidP="002B6372">
            <w:pPr>
              <w:pStyle w:val="TAC"/>
              <w:rPr>
                <w:rFonts w:cs="Arial"/>
                <w:sz w:val="16"/>
                <w:szCs w:val="16"/>
              </w:rPr>
            </w:pPr>
            <w:r>
              <w:rPr>
                <w:rFonts w:cs="Arial"/>
                <w:sz w:val="16"/>
                <w:szCs w:val="16"/>
              </w:rPr>
              <w:t>CT#108</w:t>
            </w:r>
          </w:p>
        </w:tc>
        <w:tc>
          <w:tcPr>
            <w:tcW w:w="1088" w:type="dxa"/>
          </w:tcPr>
          <w:p w14:paraId="33E361B0" w14:textId="77777777" w:rsidR="002B6372" w:rsidRDefault="002B6372" w:rsidP="002B6372">
            <w:pPr>
              <w:pStyle w:val="TAC"/>
              <w:rPr>
                <w:rFonts w:cs="Arial"/>
                <w:sz w:val="16"/>
                <w:szCs w:val="16"/>
              </w:rPr>
            </w:pPr>
            <w:r>
              <w:rPr>
                <w:rFonts w:cs="Arial"/>
                <w:sz w:val="16"/>
                <w:szCs w:val="16"/>
              </w:rPr>
              <w:t>CP-251098</w:t>
            </w:r>
          </w:p>
        </w:tc>
        <w:tc>
          <w:tcPr>
            <w:tcW w:w="524" w:type="dxa"/>
          </w:tcPr>
          <w:p w14:paraId="35277B20" w14:textId="77777777" w:rsidR="002B6372" w:rsidRDefault="002B6372" w:rsidP="002B6372">
            <w:pPr>
              <w:pStyle w:val="TAL"/>
              <w:rPr>
                <w:rFonts w:cs="Arial"/>
                <w:sz w:val="16"/>
                <w:szCs w:val="16"/>
              </w:rPr>
            </w:pPr>
            <w:r>
              <w:rPr>
                <w:rFonts w:cs="Arial"/>
                <w:sz w:val="16"/>
                <w:szCs w:val="16"/>
              </w:rPr>
              <w:t>0944</w:t>
            </w:r>
          </w:p>
        </w:tc>
        <w:tc>
          <w:tcPr>
            <w:tcW w:w="424" w:type="dxa"/>
          </w:tcPr>
          <w:p w14:paraId="46AB3A77" w14:textId="77777777" w:rsidR="002B6372" w:rsidRDefault="002B6372" w:rsidP="002B6372">
            <w:pPr>
              <w:pStyle w:val="TAR"/>
              <w:rPr>
                <w:rFonts w:cs="Arial"/>
                <w:sz w:val="16"/>
                <w:szCs w:val="16"/>
              </w:rPr>
            </w:pPr>
            <w:r>
              <w:rPr>
                <w:rFonts w:cs="Arial"/>
                <w:sz w:val="16"/>
                <w:szCs w:val="16"/>
              </w:rPr>
              <w:t>1</w:t>
            </w:r>
          </w:p>
        </w:tc>
        <w:tc>
          <w:tcPr>
            <w:tcW w:w="424" w:type="dxa"/>
          </w:tcPr>
          <w:p w14:paraId="31EEB7C8" w14:textId="77777777" w:rsidR="002B6372" w:rsidRDefault="002B6372" w:rsidP="002B6372">
            <w:pPr>
              <w:pStyle w:val="TAC"/>
              <w:rPr>
                <w:rFonts w:cs="Arial"/>
                <w:sz w:val="16"/>
                <w:szCs w:val="16"/>
              </w:rPr>
            </w:pPr>
            <w:r>
              <w:rPr>
                <w:rFonts w:cs="Arial"/>
                <w:sz w:val="16"/>
                <w:szCs w:val="16"/>
              </w:rPr>
              <w:t>F</w:t>
            </w:r>
          </w:p>
        </w:tc>
        <w:tc>
          <w:tcPr>
            <w:tcW w:w="491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707"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56CC7">
        <w:tc>
          <w:tcPr>
            <w:tcW w:w="798" w:type="dxa"/>
          </w:tcPr>
          <w:p w14:paraId="1945DAA4" w14:textId="77777777" w:rsidR="002B6372" w:rsidRDefault="002B6372" w:rsidP="002B6372">
            <w:pPr>
              <w:pStyle w:val="TAC"/>
              <w:rPr>
                <w:rFonts w:cs="Arial"/>
                <w:sz w:val="16"/>
                <w:szCs w:val="16"/>
              </w:rPr>
            </w:pPr>
            <w:r>
              <w:rPr>
                <w:rFonts w:cs="Arial"/>
                <w:sz w:val="16"/>
                <w:szCs w:val="16"/>
              </w:rPr>
              <w:t>2025-06</w:t>
            </w:r>
          </w:p>
        </w:tc>
        <w:tc>
          <w:tcPr>
            <w:tcW w:w="797" w:type="dxa"/>
          </w:tcPr>
          <w:p w14:paraId="27E18246" w14:textId="77777777" w:rsidR="002B6372" w:rsidRDefault="002B6372" w:rsidP="002B6372">
            <w:pPr>
              <w:pStyle w:val="TAC"/>
              <w:rPr>
                <w:rFonts w:cs="Arial"/>
                <w:sz w:val="16"/>
                <w:szCs w:val="16"/>
              </w:rPr>
            </w:pPr>
            <w:r>
              <w:rPr>
                <w:rFonts w:cs="Arial"/>
                <w:sz w:val="16"/>
                <w:szCs w:val="16"/>
              </w:rPr>
              <w:t>CT#108</w:t>
            </w:r>
          </w:p>
        </w:tc>
        <w:tc>
          <w:tcPr>
            <w:tcW w:w="1088" w:type="dxa"/>
          </w:tcPr>
          <w:p w14:paraId="114F6FDB" w14:textId="77777777" w:rsidR="002B6372" w:rsidRDefault="002B6372" w:rsidP="002B6372">
            <w:pPr>
              <w:pStyle w:val="TAC"/>
              <w:rPr>
                <w:rFonts w:cs="Arial"/>
                <w:sz w:val="16"/>
                <w:szCs w:val="16"/>
              </w:rPr>
            </w:pPr>
            <w:r>
              <w:rPr>
                <w:rFonts w:cs="Arial"/>
                <w:sz w:val="16"/>
                <w:szCs w:val="16"/>
              </w:rPr>
              <w:t>CP-251080</w:t>
            </w:r>
          </w:p>
        </w:tc>
        <w:tc>
          <w:tcPr>
            <w:tcW w:w="524" w:type="dxa"/>
          </w:tcPr>
          <w:p w14:paraId="2F82CF6B" w14:textId="77777777" w:rsidR="002B6372" w:rsidRDefault="002B6372" w:rsidP="002B6372">
            <w:pPr>
              <w:pStyle w:val="TAL"/>
              <w:rPr>
                <w:rFonts w:cs="Arial"/>
                <w:sz w:val="16"/>
                <w:szCs w:val="16"/>
              </w:rPr>
            </w:pPr>
            <w:r>
              <w:rPr>
                <w:rFonts w:cs="Arial"/>
                <w:sz w:val="16"/>
                <w:szCs w:val="16"/>
              </w:rPr>
              <w:t>0946</w:t>
            </w:r>
          </w:p>
        </w:tc>
        <w:tc>
          <w:tcPr>
            <w:tcW w:w="424" w:type="dxa"/>
          </w:tcPr>
          <w:p w14:paraId="485C11D0" w14:textId="77777777" w:rsidR="002B6372" w:rsidRDefault="002B6372" w:rsidP="002B6372">
            <w:pPr>
              <w:pStyle w:val="TAR"/>
              <w:rPr>
                <w:rFonts w:cs="Arial"/>
                <w:sz w:val="16"/>
                <w:szCs w:val="16"/>
              </w:rPr>
            </w:pPr>
            <w:r>
              <w:rPr>
                <w:rFonts w:cs="Arial"/>
                <w:sz w:val="16"/>
                <w:szCs w:val="16"/>
              </w:rPr>
              <w:t> </w:t>
            </w:r>
          </w:p>
        </w:tc>
        <w:tc>
          <w:tcPr>
            <w:tcW w:w="424" w:type="dxa"/>
          </w:tcPr>
          <w:p w14:paraId="0F243F84" w14:textId="77777777" w:rsidR="002B6372" w:rsidRDefault="002B6372" w:rsidP="002B6372">
            <w:pPr>
              <w:pStyle w:val="TAC"/>
              <w:rPr>
                <w:rFonts w:cs="Arial"/>
                <w:sz w:val="16"/>
                <w:szCs w:val="16"/>
              </w:rPr>
            </w:pPr>
            <w:r>
              <w:rPr>
                <w:rFonts w:cs="Arial"/>
                <w:sz w:val="16"/>
                <w:szCs w:val="16"/>
              </w:rPr>
              <w:t>B</w:t>
            </w:r>
          </w:p>
        </w:tc>
        <w:tc>
          <w:tcPr>
            <w:tcW w:w="491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707"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56CC7">
        <w:tc>
          <w:tcPr>
            <w:tcW w:w="798"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97"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88"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24"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24"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4"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91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707"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56CC7">
        <w:tc>
          <w:tcPr>
            <w:tcW w:w="798"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97"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88"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24"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24"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707"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BC1C61">
        <w:tc>
          <w:tcPr>
            <w:tcW w:w="798"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24"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707"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BC1C61">
        <w:tc>
          <w:tcPr>
            <w:tcW w:w="798"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24"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24"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707"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BC1C61">
        <w:tc>
          <w:tcPr>
            <w:tcW w:w="798"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24"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24"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707"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BC1C61">
        <w:tc>
          <w:tcPr>
            <w:tcW w:w="798"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24"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24"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707"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BC1C61">
        <w:tc>
          <w:tcPr>
            <w:tcW w:w="798"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lastRenderedPageBreak/>
              <w:t>2025-09</w:t>
            </w:r>
          </w:p>
        </w:tc>
        <w:tc>
          <w:tcPr>
            <w:tcW w:w="797"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24"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24"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707"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BC1C61">
        <w:tc>
          <w:tcPr>
            <w:tcW w:w="798"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24"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24"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707"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BC1C61">
        <w:tc>
          <w:tcPr>
            <w:tcW w:w="798"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24"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24"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707"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BC1C61">
        <w:tc>
          <w:tcPr>
            <w:tcW w:w="798"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24"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24"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707"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BC1C61">
        <w:tc>
          <w:tcPr>
            <w:tcW w:w="798"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24"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24"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707"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BC1C61">
        <w:tc>
          <w:tcPr>
            <w:tcW w:w="798"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24"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707"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BC1C61">
        <w:tc>
          <w:tcPr>
            <w:tcW w:w="798"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24"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707"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BC1C61">
        <w:tc>
          <w:tcPr>
            <w:tcW w:w="798"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24"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24"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707"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BC1C61">
        <w:tc>
          <w:tcPr>
            <w:tcW w:w="798"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24"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24"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707"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BC1C61">
        <w:tc>
          <w:tcPr>
            <w:tcW w:w="798"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24"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707"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BC1C61">
        <w:tc>
          <w:tcPr>
            <w:tcW w:w="798"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24"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24"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707" w:type="dxa"/>
            <w:tcBorders>
              <w:top w:val="single" w:sz="6" w:space="0" w:color="auto"/>
              <w:left w:val="single" w:sz="6" w:space="0" w:color="auto"/>
              <w:bottom w:val="single" w:sz="6" w:space="0" w:color="auto"/>
            </w:tcBorders>
          </w:tcPr>
          <w:p w14:paraId="18220527" w14:textId="77777777" w:rsidR="00BB2B53" w:rsidRDefault="00BB2B53" w:rsidP="00BB2B53">
            <w:pPr>
              <w:pStyle w:val="TAC"/>
              <w:rPr>
                <w:rFonts w:cs="Arial"/>
                <w:sz w:val="16"/>
                <w:szCs w:val="16"/>
              </w:rPr>
            </w:pPr>
            <w:r>
              <w:rPr>
                <w:rFonts w:cs="Arial"/>
                <w:sz w:val="16"/>
                <w:szCs w:val="16"/>
              </w:rPr>
              <w:t>19.4.0</w:t>
            </w:r>
          </w:p>
        </w:tc>
      </w:tr>
      <w:tr w:rsidR="00BB2B53" w:rsidRPr="00481D2D" w14:paraId="06D1090A" w14:textId="77777777" w:rsidTr="00156CC7">
        <w:tc>
          <w:tcPr>
            <w:tcW w:w="798"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24"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lang w:eastAsia="zh-CN"/>
              </w:rPr>
            </w:pPr>
            <w:r>
              <w:rPr>
                <w:rFonts w:cs="Arial" w:hint="eastAsia"/>
                <w:sz w:val="16"/>
                <w:szCs w:val="16"/>
                <w:lang w:eastAsia="zh-CN"/>
              </w:rPr>
              <w:t>0970</w:t>
            </w:r>
          </w:p>
        </w:tc>
        <w:tc>
          <w:tcPr>
            <w:tcW w:w="424"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91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707" w:type="dxa"/>
            <w:tcBorders>
              <w:top w:val="single" w:sz="6" w:space="0" w:color="auto"/>
              <w:left w:val="single" w:sz="6" w:space="0" w:color="auto"/>
              <w:bottom w:val="single" w:sz="6" w:space="0" w:color="auto"/>
            </w:tcBorders>
          </w:tcPr>
          <w:p w14:paraId="252490BA" w14:textId="77777777" w:rsidR="00BB2B53" w:rsidRDefault="00BB2B53" w:rsidP="00BB2B53">
            <w:pPr>
              <w:pStyle w:val="TAC"/>
              <w:rPr>
                <w:rFonts w:cs="Arial"/>
                <w:sz w:val="16"/>
                <w:szCs w:val="16"/>
                <w:lang w:eastAsia="zh-CN"/>
              </w:rPr>
            </w:pPr>
            <w:r>
              <w:rPr>
                <w:rFonts w:cs="Arial" w:hint="eastAsia"/>
                <w:sz w:val="16"/>
                <w:szCs w:val="16"/>
                <w:lang w:eastAsia="zh-CN"/>
              </w:rPr>
              <w:t>19.4.0</w:t>
            </w:r>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CD2D9" w14:textId="77777777" w:rsidR="00BE7C39" w:rsidRDefault="00BE7C39">
      <w:r>
        <w:separator/>
      </w:r>
    </w:p>
  </w:endnote>
  <w:endnote w:type="continuationSeparator" w:id="0">
    <w:p w14:paraId="22C9EBFC" w14:textId="77777777" w:rsidR="00BE7C39" w:rsidRDefault="00BE7C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Yu Mincho">
    <w:altName w:val="游ゴシック"/>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3BD9C" w14:textId="77777777" w:rsidR="00920F38" w:rsidRDefault="00920F38">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DA22C" w14:textId="77777777" w:rsidR="00BE7C39" w:rsidRDefault="00BE7C39">
      <w:r>
        <w:separator/>
      </w:r>
    </w:p>
  </w:footnote>
  <w:footnote w:type="continuationSeparator" w:id="0">
    <w:p w14:paraId="245683DF" w14:textId="77777777" w:rsidR="00BE7C39" w:rsidRDefault="00BE7C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4CA2A" w14:textId="088B2BDA" w:rsidR="00920F38" w:rsidRDefault="00920F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07F3">
      <w:rPr>
        <w:rFonts w:ascii="Arial" w:hAnsi="Arial" w:cs="Arial"/>
        <w:b/>
        <w:noProof/>
        <w:sz w:val="18"/>
        <w:szCs w:val="18"/>
      </w:rPr>
      <w:t>3GPP TS 29.122 V19.5.0 (2025-11)</w:t>
    </w:r>
    <w:r>
      <w:rPr>
        <w:rFonts w:ascii="Arial" w:hAnsi="Arial" w:cs="Arial"/>
        <w:b/>
        <w:sz w:val="18"/>
        <w:szCs w:val="18"/>
      </w:rPr>
      <w:fldChar w:fldCharType="end"/>
    </w:r>
  </w:p>
  <w:p w14:paraId="580C7C15" w14:textId="77777777" w:rsidR="00920F38" w:rsidRDefault="00920F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2A20">
      <w:rPr>
        <w:rFonts w:ascii="Arial" w:hAnsi="Arial" w:cs="Arial"/>
        <w:b/>
        <w:noProof/>
        <w:sz w:val="18"/>
        <w:szCs w:val="18"/>
      </w:rPr>
      <w:t>2</w:t>
    </w:r>
    <w:r>
      <w:rPr>
        <w:rFonts w:ascii="Arial" w:hAnsi="Arial" w:cs="Arial"/>
        <w:b/>
        <w:sz w:val="18"/>
        <w:szCs w:val="18"/>
      </w:rPr>
      <w:fldChar w:fldCharType="end"/>
    </w:r>
  </w:p>
  <w:p w14:paraId="72010EC3" w14:textId="4203855A" w:rsidR="00920F38" w:rsidRDefault="00920F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07F3">
      <w:rPr>
        <w:rFonts w:ascii="Arial" w:hAnsi="Arial" w:cs="Arial"/>
        <w:b/>
        <w:noProof/>
        <w:sz w:val="18"/>
        <w:szCs w:val="18"/>
      </w:rPr>
      <w:t>Release 19</w:t>
    </w:r>
    <w:r>
      <w:rPr>
        <w:rFonts w:ascii="Arial" w:hAnsi="Arial" w:cs="Arial"/>
        <w:b/>
        <w:sz w:val="18"/>
        <w:szCs w:val="18"/>
      </w:rPr>
      <w:fldChar w:fldCharType="end"/>
    </w:r>
  </w:p>
  <w:p w14:paraId="2DA04694" w14:textId="77777777" w:rsidR="00920F38" w:rsidRDefault="00920F3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3FE15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92326643">
    <w:abstractNumId w:val="21"/>
  </w:num>
  <w:num w:numId="2" w16cid:durableId="1996571125">
    <w:abstractNumId w:val="8"/>
  </w:num>
  <w:num w:numId="3" w16cid:durableId="144906551">
    <w:abstractNumId w:val="2"/>
  </w:num>
  <w:num w:numId="4" w16cid:durableId="1992171909">
    <w:abstractNumId w:val="1"/>
  </w:num>
  <w:num w:numId="5" w16cid:durableId="916788382">
    <w:abstractNumId w:val="0"/>
  </w:num>
  <w:num w:numId="6" w16cid:durableId="867791460">
    <w:abstractNumId w:val="20"/>
  </w:num>
  <w:num w:numId="7" w16cid:durableId="10946707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743915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5835473">
    <w:abstractNumId w:val="11"/>
  </w:num>
  <w:num w:numId="10" w16cid:durableId="849104424">
    <w:abstractNumId w:val="35"/>
  </w:num>
  <w:num w:numId="11" w16cid:durableId="333071369">
    <w:abstractNumId w:val="33"/>
  </w:num>
  <w:num w:numId="12" w16cid:durableId="1341590329">
    <w:abstractNumId w:val="9"/>
  </w:num>
  <w:num w:numId="13" w16cid:durableId="714543031">
    <w:abstractNumId w:val="7"/>
  </w:num>
  <w:num w:numId="14" w16cid:durableId="487792221">
    <w:abstractNumId w:val="6"/>
  </w:num>
  <w:num w:numId="15" w16cid:durableId="313879592">
    <w:abstractNumId w:val="5"/>
  </w:num>
  <w:num w:numId="16" w16cid:durableId="84352033">
    <w:abstractNumId w:val="4"/>
  </w:num>
  <w:num w:numId="17" w16cid:durableId="1166214194">
    <w:abstractNumId w:val="3"/>
  </w:num>
  <w:num w:numId="18" w16cid:durableId="498622935">
    <w:abstractNumId w:val="37"/>
  </w:num>
  <w:num w:numId="19" w16cid:durableId="1220551827">
    <w:abstractNumId w:val="34"/>
  </w:num>
  <w:num w:numId="20" w16cid:durableId="1568759907">
    <w:abstractNumId w:val="13"/>
  </w:num>
  <w:num w:numId="21" w16cid:durableId="297221852">
    <w:abstractNumId w:val="36"/>
  </w:num>
  <w:num w:numId="22" w16cid:durableId="974142660">
    <w:abstractNumId w:val="12"/>
  </w:num>
  <w:num w:numId="23" w16cid:durableId="1787580572">
    <w:abstractNumId w:val="30"/>
  </w:num>
  <w:num w:numId="24" w16cid:durableId="656418580">
    <w:abstractNumId w:val="29"/>
  </w:num>
  <w:num w:numId="25" w16cid:durableId="1431775411">
    <w:abstractNumId w:val="15"/>
  </w:num>
  <w:num w:numId="26" w16cid:durableId="77097878">
    <w:abstractNumId w:val="32"/>
  </w:num>
  <w:num w:numId="27" w16cid:durableId="438567435">
    <w:abstractNumId w:val="27"/>
  </w:num>
  <w:num w:numId="28" w16cid:durableId="2107386235">
    <w:abstractNumId w:val="16"/>
  </w:num>
  <w:num w:numId="29" w16cid:durableId="283972452">
    <w:abstractNumId w:val="19"/>
  </w:num>
  <w:num w:numId="30" w16cid:durableId="194973364">
    <w:abstractNumId w:val="22"/>
  </w:num>
  <w:num w:numId="31" w16cid:durableId="1200432606">
    <w:abstractNumId w:val="18"/>
  </w:num>
  <w:num w:numId="32" w16cid:durableId="1752391433">
    <w:abstractNumId w:val="17"/>
  </w:num>
  <w:num w:numId="33" w16cid:durableId="448088081">
    <w:abstractNumId w:val="28"/>
  </w:num>
  <w:num w:numId="34" w16cid:durableId="1711881084">
    <w:abstractNumId w:val="24"/>
  </w:num>
  <w:num w:numId="35" w16cid:durableId="974985970">
    <w:abstractNumId w:val="25"/>
  </w:num>
  <w:num w:numId="36" w16cid:durableId="2110084492">
    <w:abstractNumId w:val="39"/>
  </w:num>
  <w:num w:numId="37" w16cid:durableId="671487962">
    <w:abstractNumId w:val="26"/>
  </w:num>
  <w:num w:numId="38" w16cid:durableId="1211499586">
    <w:abstractNumId w:val="23"/>
  </w:num>
  <w:num w:numId="39" w16cid:durableId="225409861">
    <w:abstractNumId w:val="14"/>
  </w:num>
  <w:num w:numId="40" w16cid:durableId="1304848513">
    <w:abstractNumId w:val="31"/>
  </w:num>
  <w:num w:numId="41" w16cid:durableId="1878543493">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BE5"/>
    <w:rsid w:val="00014CDE"/>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2BD1"/>
    <w:rsid w:val="000B308F"/>
    <w:rsid w:val="000B309A"/>
    <w:rsid w:val="000B39CC"/>
    <w:rsid w:val="000B3A6A"/>
    <w:rsid w:val="000B5340"/>
    <w:rsid w:val="000C060D"/>
    <w:rsid w:val="000C0BE7"/>
    <w:rsid w:val="000C235A"/>
    <w:rsid w:val="000C479A"/>
    <w:rsid w:val="000C669F"/>
    <w:rsid w:val="000C6C8D"/>
    <w:rsid w:val="000D14D2"/>
    <w:rsid w:val="000D1B9F"/>
    <w:rsid w:val="000D1EEC"/>
    <w:rsid w:val="000D30DD"/>
    <w:rsid w:val="000D6735"/>
    <w:rsid w:val="000D69B5"/>
    <w:rsid w:val="000E1276"/>
    <w:rsid w:val="000E12B9"/>
    <w:rsid w:val="000E4E99"/>
    <w:rsid w:val="000F14B9"/>
    <w:rsid w:val="000F2220"/>
    <w:rsid w:val="000F46A7"/>
    <w:rsid w:val="000F4BCE"/>
    <w:rsid w:val="000F531B"/>
    <w:rsid w:val="000F63C1"/>
    <w:rsid w:val="000F703E"/>
    <w:rsid w:val="000F7468"/>
    <w:rsid w:val="0010309A"/>
    <w:rsid w:val="00103873"/>
    <w:rsid w:val="001059F5"/>
    <w:rsid w:val="00105D78"/>
    <w:rsid w:val="00112C1A"/>
    <w:rsid w:val="001130DB"/>
    <w:rsid w:val="00115EC8"/>
    <w:rsid w:val="00117810"/>
    <w:rsid w:val="001211B9"/>
    <w:rsid w:val="00121CA7"/>
    <w:rsid w:val="001223D7"/>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267"/>
    <w:rsid w:val="00155BBC"/>
    <w:rsid w:val="00155C75"/>
    <w:rsid w:val="00156CC7"/>
    <w:rsid w:val="00156FD3"/>
    <w:rsid w:val="00162760"/>
    <w:rsid w:val="00162A40"/>
    <w:rsid w:val="001643BE"/>
    <w:rsid w:val="00165576"/>
    <w:rsid w:val="00165EA4"/>
    <w:rsid w:val="00167F1C"/>
    <w:rsid w:val="00170606"/>
    <w:rsid w:val="001720ED"/>
    <w:rsid w:val="001731E9"/>
    <w:rsid w:val="00173F80"/>
    <w:rsid w:val="001749D9"/>
    <w:rsid w:val="00175843"/>
    <w:rsid w:val="00176052"/>
    <w:rsid w:val="00176399"/>
    <w:rsid w:val="001807E5"/>
    <w:rsid w:val="00183C3B"/>
    <w:rsid w:val="00185906"/>
    <w:rsid w:val="00187DF2"/>
    <w:rsid w:val="001900FD"/>
    <w:rsid w:val="00191106"/>
    <w:rsid w:val="001925CB"/>
    <w:rsid w:val="00193652"/>
    <w:rsid w:val="001952EC"/>
    <w:rsid w:val="0019534F"/>
    <w:rsid w:val="001A02F2"/>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1EAA"/>
    <w:rsid w:val="001D30D4"/>
    <w:rsid w:val="001D35D9"/>
    <w:rsid w:val="001D36CD"/>
    <w:rsid w:val="001D4C74"/>
    <w:rsid w:val="001D5695"/>
    <w:rsid w:val="001D7395"/>
    <w:rsid w:val="001D7555"/>
    <w:rsid w:val="001E102B"/>
    <w:rsid w:val="001E10F7"/>
    <w:rsid w:val="001E35AE"/>
    <w:rsid w:val="001F1F03"/>
    <w:rsid w:val="001F1F5C"/>
    <w:rsid w:val="001F27A2"/>
    <w:rsid w:val="001F3280"/>
    <w:rsid w:val="001F537C"/>
    <w:rsid w:val="001F6018"/>
    <w:rsid w:val="001F756B"/>
    <w:rsid w:val="00200A4E"/>
    <w:rsid w:val="00201107"/>
    <w:rsid w:val="00201745"/>
    <w:rsid w:val="00201D52"/>
    <w:rsid w:val="00202396"/>
    <w:rsid w:val="002037E7"/>
    <w:rsid w:val="00205F41"/>
    <w:rsid w:val="002061E3"/>
    <w:rsid w:val="00207CE7"/>
    <w:rsid w:val="00211CF4"/>
    <w:rsid w:val="00212F06"/>
    <w:rsid w:val="002138A2"/>
    <w:rsid w:val="00220170"/>
    <w:rsid w:val="00221543"/>
    <w:rsid w:val="002217FB"/>
    <w:rsid w:val="00221A1F"/>
    <w:rsid w:val="002232D9"/>
    <w:rsid w:val="002235EE"/>
    <w:rsid w:val="0022396D"/>
    <w:rsid w:val="00223DE1"/>
    <w:rsid w:val="00225B46"/>
    <w:rsid w:val="0022703C"/>
    <w:rsid w:val="00231748"/>
    <w:rsid w:val="00231CEA"/>
    <w:rsid w:val="002322D7"/>
    <w:rsid w:val="0023438B"/>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1CC7"/>
    <w:rsid w:val="002D39E2"/>
    <w:rsid w:val="002D3D3A"/>
    <w:rsid w:val="002D5DEB"/>
    <w:rsid w:val="002D60A4"/>
    <w:rsid w:val="002D69EC"/>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E69"/>
    <w:rsid w:val="00353712"/>
    <w:rsid w:val="00355091"/>
    <w:rsid w:val="00355B45"/>
    <w:rsid w:val="00356CCC"/>
    <w:rsid w:val="00356DB5"/>
    <w:rsid w:val="00360413"/>
    <w:rsid w:val="00361FDD"/>
    <w:rsid w:val="0036364B"/>
    <w:rsid w:val="003655EB"/>
    <w:rsid w:val="0036575F"/>
    <w:rsid w:val="003704B6"/>
    <w:rsid w:val="00370718"/>
    <w:rsid w:val="003724F8"/>
    <w:rsid w:val="0037730B"/>
    <w:rsid w:val="003776B9"/>
    <w:rsid w:val="00382470"/>
    <w:rsid w:val="003848D8"/>
    <w:rsid w:val="00391DDC"/>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2058"/>
    <w:rsid w:val="003D2BE9"/>
    <w:rsid w:val="003D3B70"/>
    <w:rsid w:val="003D3C50"/>
    <w:rsid w:val="003D43FE"/>
    <w:rsid w:val="003D5989"/>
    <w:rsid w:val="003D6642"/>
    <w:rsid w:val="003D6C1A"/>
    <w:rsid w:val="003D7A14"/>
    <w:rsid w:val="003E0CDC"/>
    <w:rsid w:val="003E21C2"/>
    <w:rsid w:val="003E3000"/>
    <w:rsid w:val="003F04DA"/>
    <w:rsid w:val="003F0F5A"/>
    <w:rsid w:val="003F6BEC"/>
    <w:rsid w:val="004000CB"/>
    <w:rsid w:val="00400CBC"/>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7074"/>
    <w:rsid w:val="004B272F"/>
    <w:rsid w:val="004B38F0"/>
    <w:rsid w:val="004B4675"/>
    <w:rsid w:val="004B5D40"/>
    <w:rsid w:val="004B6619"/>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725B"/>
    <w:rsid w:val="0056426F"/>
    <w:rsid w:val="005644E7"/>
    <w:rsid w:val="00564BA2"/>
    <w:rsid w:val="005706B4"/>
    <w:rsid w:val="005734B8"/>
    <w:rsid w:val="005779B8"/>
    <w:rsid w:val="00580C1F"/>
    <w:rsid w:val="00581ED3"/>
    <w:rsid w:val="00587F30"/>
    <w:rsid w:val="00590167"/>
    <w:rsid w:val="00590561"/>
    <w:rsid w:val="00590A80"/>
    <w:rsid w:val="00591974"/>
    <w:rsid w:val="00591E97"/>
    <w:rsid w:val="00592666"/>
    <w:rsid w:val="0059373D"/>
    <w:rsid w:val="005A0F87"/>
    <w:rsid w:val="005A12BB"/>
    <w:rsid w:val="005A147D"/>
    <w:rsid w:val="005A5CEC"/>
    <w:rsid w:val="005A609A"/>
    <w:rsid w:val="005A6CD8"/>
    <w:rsid w:val="005B3BD0"/>
    <w:rsid w:val="005B42CB"/>
    <w:rsid w:val="005B4939"/>
    <w:rsid w:val="005B5748"/>
    <w:rsid w:val="005B5A0C"/>
    <w:rsid w:val="005B5C08"/>
    <w:rsid w:val="005B6DFB"/>
    <w:rsid w:val="005B705B"/>
    <w:rsid w:val="005C0B9B"/>
    <w:rsid w:val="005C3968"/>
    <w:rsid w:val="005C4552"/>
    <w:rsid w:val="005C4FD3"/>
    <w:rsid w:val="005C509A"/>
    <w:rsid w:val="005C601F"/>
    <w:rsid w:val="005C604C"/>
    <w:rsid w:val="005D21FB"/>
    <w:rsid w:val="005D2EA0"/>
    <w:rsid w:val="005D303C"/>
    <w:rsid w:val="005E0C0B"/>
    <w:rsid w:val="005E1007"/>
    <w:rsid w:val="005E1B45"/>
    <w:rsid w:val="005E317A"/>
    <w:rsid w:val="005E718C"/>
    <w:rsid w:val="005F1226"/>
    <w:rsid w:val="005F1442"/>
    <w:rsid w:val="005F22B5"/>
    <w:rsid w:val="005F476A"/>
    <w:rsid w:val="005F4987"/>
    <w:rsid w:val="006005F7"/>
    <w:rsid w:val="0060070B"/>
    <w:rsid w:val="00601245"/>
    <w:rsid w:val="00606DD2"/>
    <w:rsid w:val="0060798E"/>
    <w:rsid w:val="00610F7B"/>
    <w:rsid w:val="00611E90"/>
    <w:rsid w:val="0061334D"/>
    <w:rsid w:val="00614B38"/>
    <w:rsid w:val="006161B9"/>
    <w:rsid w:val="00616268"/>
    <w:rsid w:val="00616DAF"/>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9B5"/>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F2841"/>
    <w:rsid w:val="006F4A10"/>
    <w:rsid w:val="006F58E0"/>
    <w:rsid w:val="006F64EA"/>
    <w:rsid w:val="00701028"/>
    <w:rsid w:val="00702473"/>
    <w:rsid w:val="007037F2"/>
    <w:rsid w:val="00705B0E"/>
    <w:rsid w:val="00705C22"/>
    <w:rsid w:val="00705E85"/>
    <w:rsid w:val="0070646F"/>
    <w:rsid w:val="00706FFD"/>
    <w:rsid w:val="00707F26"/>
    <w:rsid w:val="007158AE"/>
    <w:rsid w:val="00715BDD"/>
    <w:rsid w:val="00715FB8"/>
    <w:rsid w:val="0071695C"/>
    <w:rsid w:val="00716D56"/>
    <w:rsid w:val="007172FC"/>
    <w:rsid w:val="00717590"/>
    <w:rsid w:val="007200F1"/>
    <w:rsid w:val="0072301C"/>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414F"/>
    <w:rsid w:val="007649C6"/>
    <w:rsid w:val="00765F4D"/>
    <w:rsid w:val="007677EA"/>
    <w:rsid w:val="007707C7"/>
    <w:rsid w:val="00770D69"/>
    <w:rsid w:val="00771F41"/>
    <w:rsid w:val="00772793"/>
    <w:rsid w:val="00777CCD"/>
    <w:rsid w:val="00780C0A"/>
    <w:rsid w:val="00782826"/>
    <w:rsid w:val="00783878"/>
    <w:rsid w:val="00784698"/>
    <w:rsid w:val="007907F3"/>
    <w:rsid w:val="00790FC9"/>
    <w:rsid w:val="007910B1"/>
    <w:rsid w:val="0079683F"/>
    <w:rsid w:val="007A01F3"/>
    <w:rsid w:val="007A39EF"/>
    <w:rsid w:val="007A41B3"/>
    <w:rsid w:val="007A722E"/>
    <w:rsid w:val="007A79E4"/>
    <w:rsid w:val="007B1D97"/>
    <w:rsid w:val="007B467F"/>
    <w:rsid w:val="007B493E"/>
    <w:rsid w:val="007B4995"/>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690B"/>
    <w:rsid w:val="00827E91"/>
    <w:rsid w:val="00830023"/>
    <w:rsid w:val="008308B2"/>
    <w:rsid w:val="00831253"/>
    <w:rsid w:val="00832BA0"/>
    <w:rsid w:val="0083541C"/>
    <w:rsid w:val="00837C4C"/>
    <w:rsid w:val="00837FB1"/>
    <w:rsid w:val="00840C99"/>
    <w:rsid w:val="0084215D"/>
    <w:rsid w:val="00844161"/>
    <w:rsid w:val="00844CA4"/>
    <w:rsid w:val="00846044"/>
    <w:rsid w:val="008463BA"/>
    <w:rsid w:val="00851AD8"/>
    <w:rsid w:val="0085426A"/>
    <w:rsid w:val="008547BB"/>
    <w:rsid w:val="008603A8"/>
    <w:rsid w:val="0086156B"/>
    <w:rsid w:val="00863ED0"/>
    <w:rsid w:val="00864C4D"/>
    <w:rsid w:val="00866692"/>
    <w:rsid w:val="0086706F"/>
    <w:rsid w:val="00874281"/>
    <w:rsid w:val="008754D8"/>
    <w:rsid w:val="00877D3F"/>
    <w:rsid w:val="00883D85"/>
    <w:rsid w:val="00884A39"/>
    <w:rsid w:val="00890360"/>
    <w:rsid w:val="0089078D"/>
    <w:rsid w:val="00891D04"/>
    <w:rsid w:val="00892018"/>
    <w:rsid w:val="008935B4"/>
    <w:rsid w:val="00893E74"/>
    <w:rsid w:val="0089557B"/>
    <w:rsid w:val="0089634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2B9D"/>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5D"/>
    <w:rsid w:val="0094286E"/>
    <w:rsid w:val="009471F2"/>
    <w:rsid w:val="00947F1D"/>
    <w:rsid w:val="00950287"/>
    <w:rsid w:val="009548F7"/>
    <w:rsid w:val="00957637"/>
    <w:rsid w:val="00960828"/>
    <w:rsid w:val="0096105B"/>
    <w:rsid w:val="0096153A"/>
    <w:rsid w:val="009628CC"/>
    <w:rsid w:val="009630B6"/>
    <w:rsid w:val="00964FC1"/>
    <w:rsid w:val="0096725A"/>
    <w:rsid w:val="00970ACE"/>
    <w:rsid w:val="0097141E"/>
    <w:rsid w:val="00971DEA"/>
    <w:rsid w:val="009723F4"/>
    <w:rsid w:val="00972CA8"/>
    <w:rsid w:val="009805D1"/>
    <w:rsid w:val="00985056"/>
    <w:rsid w:val="0098524E"/>
    <w:rsid w:val="0098776B"/>
    <w:rsid w:val="00991F03"/>
    <w:rsid w:val="00997DE0"/>
    <w:rsid w:val="009A3679"/>
    <w:rsid w:val="009A43E0"/>
    <w:rsid w:val="009A49FD"/>
    <w:rsid w:val="009A56FF"/>
    <w:rsid w:val="009A68D3"/>
    <w:rsid w:val="009A74B9"/>
    <w:rsid w:val="009A78CB"/>
    <w:rsid w:val="009B2288"/>
    <w:rsid w:val="009B3C53"/>
    <w:rsid w:val="009B4CB4"/>
    <w:rsid w:val="009B7A6E"/>
    <w:rsid w:val="009C605C"/>
    <w:rsid w:val="009D07E6"/>
    <w:rsid w:val="009D15EF"/>
    <w:rsid w:val="009D28B8"/>
    <w:rsid w:val="009D5B71"/>
    <w:rsid w:val="009D6406"/>
    <w:rsid w:val="009E353F"/>
    <w:rsid w:val="009E4BF4"/>
    <w:rsid w:val="009F079F"/>
    <w:rsid w:val="009F3663"/>
    <w:rsid w:val="00A01FC4"/>
    <w:rsid w:val="00A06276"/>
    <w:rsid w:val="00A066DE"/>
    <w:rsid w:val="00A06A93"/>
    <w:rsid w:val="00A1193A"/>
    <w:rsid w:val="00A1436B"/>
    <w:rsid w:val="00A14987"/>
    <w:rsid w:val="00A20CCE"/>
    <w:rsid w:val="00A23D4E"/>
    <w:rsid w:val="00A23F47"/>
    <w:rsid w:val="00A304CC"/>
    <w:rsid w:val="00A313ED"/>
    <w:rsid w:val="00A31571"/>
    <w:rsid w:val="00A321C7"/>
    <w:rsid w:val="00A33189"/>
    <w:rsid w:val="00A337F0"/>
    <w:rsid w:val="00A33C8C"/>
    <w:rsid w:val="00A34B09"/>
    <w:rsid w:val="00A34B45"/>
    <w:rsid w:val="00A35449"/>
    <w:rsid w:val="00A362C9"/>
    <w:rsid w:val="00A366F5"/>
    <w:rsid w:val="00A36F4E"/>
    <w:rsid w:val="00A3745F"/>
    <w:rsid w:val="00A37A4B"/>
    <w:rsid w:val="00A43E1E"/>
    <w:rsid w:val="00A4579E"/>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B0B2C"/>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5724"/>
    <w:rsid w:val="00AD64AC"/>
    <w:rsid w:val="00AD7AAD"/>
    <w:rsid w:val="00AD7D72"/>
    <w:rsid w:val="00AD7D96"/>
    <w:rsid w:val="00AE0BB9"/>
    <w:rsid w:val="00AE0D3A"/>
    <w:rsid w:val="00AE2765"/>
    <w:rsid w:val="00AE4187"/>
    <w:rsid w:val="00AE4280"/>
    <w:rsid w:val="00AE4A7F"/>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7E07"/>
    <w:rsid w:val="00B908F5"/>
    <w:rsid w:val="00B93494"/>
    <w:rsid w:val="00B93B6B"/>
    <w:rsid w:val="00B93E99"/>
    <w:rsid w:val="00B94C78"/>
    <w:rsid w:val="00B97EBD"/>
    <w:rsid w:val="00BA03F9"/>
    <w:rsid w:val="00BA095D"/>
    <w:rsid w:val="00BA1F8A"/>
    <w:rsid w:val="00BA24BC"/>
    <w:rsid w:val="00BA2DC6"/>
    <w:rsid w:val="00BA4067"/>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73A8"/>
    <w:rsid w:val="00BD7A37"/>
    <w:rsid w:val="00BE6B94"/>
    <w:rsid w:val="00BE7C39"/>
    <w:rsid w:val="00BF174A"/>
    <w:rsid w:val="00BF18A5"/>
    <w:rsid w:val="00BF1D37"/>
    <w:rsid w:val="00BF286C"/>
    <w:rsid w:val="00BF3AE5"/>
    <w:rsid w:val="00BF4023"/>
    <w:rsid w:val="00BF4429"/>
    <w:rsid w:val="00BF7FD4"/>
    <w:rsid w:val="00C004CD"/>
    <w:rsid w:val="00C00F2D"/>
    <w:rsid w:val="00C0139B"/>
    <w:rsid w:val="00C01559"/>
    <w:rsid w:val="00C024C5"/>
    <w:rsid w:val="00C02E69"/>
    <w:rsid w:val="00C0350E"/>
    <w:rsid w:val="00C037F6"/>
    <w:rsid w:val="00C03825"/>
    <w:rsid w:val="00C04B00"/>
    <w:rsid w:val="00C050E8"/>
    <w:rsid w:val="00C063FE"/>
    <w:rsid w:val="00C068FE"/>
    <w:rsid w:val="00C11AB8"/>
    <w:rsid w:val="00C12122"/>
    <w:rsid w:val="00C134F9"/>
    <w:rsid w:val="00C14A9A"/>
    <w:rsid w:val="00C165EF"/>
    <w:rsid w:val="00C16710"/>
    <w:rsid w:val="00C21D6F"/>
    <w:rsid w:val="00C21F7E"/>
    <w:rsid w:val="00C2317E"/>
    <w:rsid w:val="00C258EF"/>
    <w:rsid w:val="00C261B7"/>
    <w:rsid w:val="00C3256C"/>
    <w:rsid w:val="00C359B4"/>
    <w:rsid w:val="00C3685A"/>
    <w:rsid w:val="00C36CD4"/>
    <w:rsid w:val="00C41D6E"/>
    <w:rsid w:val="00C433E3"/>
    <w:rsid w:val="00C43CEB"/>
    <w:rsid w:val="00C43F17"/>
    <w:rsid w:val="00C462FF"/>
    <w:rsid w:val="00C47492"/>
    <w:rsid w:val="00C47A35"/>
    <w:rsid w:val="00C47FD0"/>
    <w:rsid w:val="00C520FB"/>
    <w:rsid w:val="00C52223"/>
    <w:rsid w:val="00C553C9"/>
    <w:rsid w:val="00C55DCD"/>
    <w:rsid w:val="00C563B5"/>
    <w:rsid w:val="00C6074D"/>
    <w:rsid w:val="00C6186F"/>
    <w:rsid w:val="00C6258E"/>
    <w:rsid w:val="00C637F8"/>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2461"/>
    <w:rsid w:val="00CD2CC7"/>
    <w:rsid w:val="00CD4CBC"/>
    <w:rsid w:val="00CE05F2"/>
    <w:rsid w:val="00CE10AA"/>
    <w:rsid w:val="00CE3ECA"/>
    <w:rsid w:val="00CE4063"/>
    <w:rsid w:val="00CE4825"/>
    <w:rsid w:val="00CE6ADC"/>
    <w:rsid w:val="00CF0DEC"/>
    <w:rsid w:val="00CF3CB0"/>
    <w:rsid w:val="00CF6AD3"/>
    <w:rsid w:val="00D01ECB"/>
    <w:rsid w:val="00D05059"/>
    <w:rsid w:val="00D05524"/>
    <w:rsid w:val="00D0644E"/>
    <w:rsid w:val="00D06780"/>
    <w:rsid w:val="00D06913"/>
    <w:rsid w:val="00D06DB7"/>
    <w:rsid w:val="00D10AC9"/>
    <w:rsid w:val="00D1157A"/>
    <w:rsid w:val="00D142EF"/>
    <w:rsid w:val="00D2185B"/>
    <w:rsid w:val="00D21F20"/>
    <w:rsid w:val="00D224E9"/>
    <w:rsid w:val="00D23AEB"/>
    <w:rsid w:val="00D26587"/>
    <w:rsid w:val="00D300E5"/>
    <w:rsid w:val="00D31A34"/>
    <w:rsid w:val="00D34F4A"/>
    <w:rsid w:val="00D36533"/>
    <w:rsid w:val="00D375AC"/>
    <w:rsid w:val="00D4163F"/>
    <w:rsid w:val="00D43748"/>
    <w:rsid w:val="00D43FF8"/>
    <w:rsid w:val="00D46F03"/>
    <w:rsid w:val="00D50DCF"/>
    <w:rsid w:val="00D513B1"/>
    <w:rsid w:val="00D513D3"/>
    <w:rsid w:val="00D527E2"/>
    <w:rsid w:val="00D558C1"/>
    <w:rsid w:val="00D57F67"/>
    <w:rsid w:val="00D617C4"/>
    <w:rsid w:val="00D62F68"/>
    <w:rsid w:val="00D64120"/>
    <w:rsid w:val="00D7134F"/>
    <w:rsid w:val="00D74503"/>
    <w:rsid w:val="00D76A33"/>
    <w:rsid w:val="00D84951"/>
    <w:rsid w:val="00D84ED4"/>
    <w:rsid w:val="00D85C5A"/>
    <w:rsid w:val="00D87276"/>
    <w:rsid w:val="00D919E0"/>
    <w:rsid w:val="00D94FD6"/>
    <w:rsid w:val="00D9709A"/>
    <w:rsid w:val="00DA1808"/>
    <w:rsid w:val="00DA2C7E"/>
    <w:rsid w:val="00DA5B17"/>
    <w:rsid w:val="00DA79BF"/>
    <w:rsid w:val="00DB0C85"/>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5A83"/>
    <w:rsid w:val="00E06B55"/>
    <w:rsid w:val="00E11E91"/>
    <w:rsid w:val="00E13AEC"/>
    <w:rsid w:val="00E1424F"/>
    <w:rsid w:val="00E17205"/>
    <w:rsid w:val="00E20464"/>
    <w:rsid w:val="00E20C6A"/>
    <w:rsid w:val="00E23FE4"/>
    <w:rsid w:val="00E248FE"/>
    <w:rsid w:val="00E25ADC"/>
    <w:rsid w:val="00E26AD8"/>
    <w:rsid w:val="00E32D31"/>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95E"/>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7F04"/>
    <w:rsid w:val="00EA1FA3"/>
    <w:rsid w:val="00EA2083"/>
    <w:rsid w:val="00EA2F61"/>
    <w:rsid w:val="00EA302F"/>
    <w:rsid w:val="00EA4CAB"/>
    <w:rsid w:val="00EA58C7"/>
    <w:rsid w:val="00EA7B49"/>
    <w:rsid w:val="00EB427C"/>
    <w:rsid w:val="00EB46E1"/>
    <w:rsid w:val="00EB602F"/>
    <w:rsid w:val="00EC038D"/>
    <w:rsid w:val="00EC08A3"/>
    <w:rsid w:val="00EC38E1"/>
    <w:rsid w:val="00EC3A1E"/>
    <w:rsid w:val="00EC464B"/>
    <w:rsid w:val="00ED0C9F"/>
    <w:rsid w:val="00ED0DFE"/>
    <w:rsid w:val="00ED2FA8"/>
    <w:rsid w:val="00ED301D"/>
    <w:rsid w:val="00ED3A52"/>
    <w:rsid w:val="00ED6277"/>
    <w:rsid w:val="00ED7FD7"/>
    <w:rsid w:val="00EE07B8"/>
    <w:rsid w:val="00EE10DE"/>
    <w:rsid w:val="00EE1A2D"/>
    <w:rsid w:val="00EE2712"/>
    <w:rsid w:val="00EE3969"/>
    <w:rsid w:val="00EE3CA6"/>
    <w:rsid w:val="00EE525F"/>
    <w:rsid w:val="00EE5ABE"/>
    <w:rsid w:val="00EE6939"/>
    <w:rsid w:val="00EF0103"/>
    <w:rsid w:val="00EF15B6"/>
    <w:rsid w:val="00EF253C"/>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3643C"/>
    <w:rsid w:val="00F36C02"/>
    <w:rsid w:val="00F370B0"/>
    <w:rsid w:val="00F411FD"/>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513D"/>
    <w:rsid w:val="00FA56A4"/>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0"/>
    <w:qFormat/>
    <w:pPr>
      <w:pBdr>
        <w:top w:val="none" w:sz="0" w:space="0" w:color="auto"/>
      </w:pBdr>
      <w:spacing w:before="180"/>
      <w:outlineLvl w:val="1"/>
    </w:pPr>
    <w:rPr>
      <w:sz w:val="32"/>
    </w:rPr>
  </w:style>
  <w:style w:type="paragraph" w:styleId="30">
    <w:name w:val="heading 3"/>
    <w:basedOn w:val="2"/>
    <w:next w:val="a0"/>
    <w:link w:val="31"/>
    <w:qFormat/>
    <w:pPr>
      <w:spacing w:before="120"/>
      <w:outlineLvl w:val="2"/>
    </w:pPr>
    <w:rPr>
      <w:sz w:val="28"/>
    </w:rPr>
  </w:style>
  <w:style w:type="paragraph" w:styleId="40">
    <w:name w:val="heading 4"/>
    <w:basedOn w:val="30"/>
    <w:next w:val="a0"/>
    <w:link w:val="41"/>
    <w:qFormat/>
    <w:pPr>
      <w:ind w:left="1418" w:hanging="1418"/>
      <w:outlineLvl w:val="3"/>
    </w:pPr>
    <w:rPr>
      <w:sz w:val="24"/>
    </w:rPr>
  </w:style>
  <w:style w:type="paragraph" w:styleId="50">
    <w:name w:val="heading 5"/>
    <w:basedOn w:val="40"/>
    <w:next w:val="a0"/>
    <w:link w:val="51"/>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0"/>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qFormat/>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0"/>
    <w:link w:val="EXCar"/>
    <w:qFormat/>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0"/>
    <w:link w:val="B1Char"/>
    <w:qFormat/>
    <w:pPr>
      <w:ind w:left="568" w:hanging="284"/>
    </w:p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qFormat/>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Document Map"/>
    <w:basedOn w:val="a0"/>
    <w:link w:val="a9"/>
    <w:rPr>
      <w:rFonts w:ascii="宋体"/>
      <w:sz w:val="18"/>
      <w:szCs w:val="18"/>
    </w:rPr>
  </w:style>
  <w:style w:type="character" w:customStyle="1" w:styleId="a9">
    <w:name w:val="文档结构图 字符"/>
    <w:link w:val="a8"/>
    <w:rPr>
      <w:rFonts w:ascii="宋体"/>
      <w:sz w:val="18"/>
      <w:szCs w:val="18"/>
      <w:lang w:eastAsia="en-US"/>
    </w:rPr>
  </w:style>
  <w:style w:type="paragraph" w:styleId="TOC">
    <w:name w:val="TOC Heading"/>
    <w:basedOn w:val="1"/>
    <w:next w:val="a0"/>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aa">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ab">
    <w:name w:val="List Bullet"/>
    <w:basedOn w:val="ac"/>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ac">
    <w:name w:val="List"/>
    <w:basedOn w:val="a0"/>
    <w:pPr>
      <w:ind w:left="200" w:hangingChars="200" w:hanging="200"/>
      <w:contextualSpacing/>
    </w:pPr>
  </w:style>
  <w:style w:type="character" w:customStyle="1" w:styleId="B1Char">
    <w:name w:val="B1 Char"/>
    <w:link w:val="B10"/>
    <w:qFormat/>
    <w:rPr>
      <w:lang w:eastAsia="en-US"/>
    </w:rPr>
  </w:style>
  <w:style w:type="character" w:customStyle="1" w:styleId="31">
    <w:name w:val="标题 3 字符"/>
    <w:link w:val="30"/>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41">
    <w:name w:val="标题 4 字符"/>
    <w:link w:val="40"/>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ad">
    <w:name w:val="Balloon Text"/>
    <w:basedOn w:val="a0"/>
    <w:link w:val="ae"/>
    <w:pPr>
      <w:spacing w:after="0"/>
    </w:pPr>
    <w:rPr>
      <w:rFonts w:ascii="Segoe UI" w:hAnsi="Segoe UI"/>
      <w:sz w:val="18"/>
      <w:szCs w:val="18"/>
    </w:rPr>
  </w:style>
  <w:style w:type="character" w:customStyle="1" w:styleId="ae">
    <w:name w:val="批注框文本 字符"/>
    <w:link w:val="ad"/>
    <w:rPr>
      <w:rFonts w:ascii="Segoe UI" w:hAnsi="Segoe UI"/>
      <w:sz w:val="18"/>
      <w:szCs w:val="18"/>
      <w:lang w:eastAsia="en-US"/>
    </w:rPr>
  </w:style>
  <w:style w:type="character" w:styleId="af">
    <w:name w:val="annotation reference"/>
    <w:rPr>
      <w:sz w:val="16"/>
      <w:szCs w:val="16"/>
    </w:rPr>
  </w:style>
  <w:style w:type="paragraph" w:styleId="af0">
    <w:name w:val="annotation text"/>
    <w:basedOn w:val="a0"/>
    <w:link w:val="af1"/>
    <w:qFormat/>
  </w:style>
  <w:style w:type="character" w:customStyle="1" w:styleId="af1">
    <w:name w:val="批注文字 字符"/>
    <w:link w:val="af0"/>
    <w:rPr>
      <w:lang w:eastAsia="en-US"/>
    </w:rPr>
  </w:style>
  <w:style w:type="paragraph" w:styleId="af2">
    <w:name w:val="annotation subject"/>
    <w:basedOn w:val="af0"/>
    <w:next w:val="af0"/>
    <w:link w:val="af3"/>
    <w:rPr>
      <w:b/>
      <w:bCs/>
    </w:rPr>
  </w:style>
  <w:style w:type="character" w:customStyle="1" w:styleId="af3">
    <w:name w:val="批注主题 字符"/>
    <w:link w:val="af2"/>
    <w:rPr>
      <w:b/>
      <w:bCs/>
      <w:lang w:eastAsia="en-US"/>
    </w:rPr>
  </w:style>
  <w:style w:type="character" w:styleId="af4">
    <w:name w:val="FollowedHyperlink"/>
    <w:rPr>
      <w:color w:val="954F72"/>
      <w:u w:val="single"/>
    </w:rPr>
  </w:style>
  <w:style w:type="character" w:customStyle="1" w:styleId="11">
    <w:name w:val="未处理的提及1"/>
    <w:uiPriority w:val="99"/>
    <w:semiHidden/>
    <w:unhideWhenUsed/>
    <w:rPr>
      <w:color w:val="808080"/>
      <w:shd w:val="clear" w:color="auto" w:fill="E6E6E6"/>
    </w:rPr>
  </w:style>
  <w:style w:type="paragraph" w:styleId="12">
    <w:name w:val="index 1"/>
    <w:basedOn w:val="a0"/>
    <w:next w:val="a0"/>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a">
    <w:name w:val="List Number"/>
    <w:basedOn w:val="a0"/>
    <w:pPr>
      <w:numPr>
        <w:numId w:val="2"/>
      </w:numPr>
      <w:contextualSpacing/>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character" w:customStyle="1" w:styleId="51">
    <w:name w:val="标题 5 字符"/>
    <w:link w:val="50"/>
    <w:rPr>
      <w:rFonts w:ascii="Arial" w:hAnsi="Arial"/>
      <w:sz w:val="22"/>
      <w:lang w:eastAsia="en-US"/>
    </w:rPr>
  </w:style>
  <w:style w:type="character" w:styleId="af5">
    <w:name w:val="Emphasis"/>
    <w:qFormat/>
    <w:rPr>
      <w:i/>
      <w:iCs/>
    </w:rPr>
  </w:style>
  <w:style w:type="paragraph" w:styleId="af6">
    <w:name w:val="Normal (Web)"/>
    <w:basedOn w:val="a0"/>
    <w:unhideWhenUsed/>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paragraph" w:styleId="21">
    <w:name w:val="index 2"/>
    <w:basedOn w:val="12"/>
    <w:pPr>
      <w:keepLines/>
      <w:spacing w:after="0"/>
      <w:ind w:left="284" w:firstLine="0"/>
    </w:pPr>
    <w:rPr>
      <w:rFonts w:eastAsia="Batang"/>
    </w:rPr>
  </w:style>
  <w:style w:type="paragraph" w:styleId="22">
    <w:name w:val="List Number 2"/>
    <w:basedOn w:val="a"/>
    <w:pPr>
      <w:tabs>
        <w:tab w:val="clear" w:pos="360"/>
      </w:tabs>
      <w:ind w:left="851" w:firstLineChars="0" w:hanging="284"/>
      <w:contextualSpacing w:val="0"/>
    </w:pPr>
    <w:rPr>
      <w:rFonts w:eastAsia="Batang"/>
    </w:rPr>
  </w:style>
  <w:style w:type="character" w:styleId="af7">
    <w:name w:val="footnote reference"/>
    <w:rPr>
      <w:b/>
      <w:position w:val="6"/>
      <w:sz w:val="16"/>
    </w:rPr>
  </w:style>
  <w:style w:type="paragraph" w:styleId="af8">
    <w:name w:val="footnote text"/>
    <w:basedOn w:val="a0"/>
    <w:link w:val="af9"/>
    <w:pPr>
      <w:keepLines/>
      <w:spacing w:after="0"/>
      <w:ind w:left="454" w:hanging="454"/>
    </w:pPr>
    <w:rPr>
      <w:rFonts w:eastAsia="Batang"/>
      <w:sz w:val="16"/>
    </w:rPr>
  </w:style>
  <w:style w:type="character" w:customStyle="1" w:styleId="af9">
    <w:name w:val="脚注文本 字符"/>
    <w:link w:val="af8"/>
    <w:rPr>
      <w:rFonts w:eastAsia="Batang"/>
      <w:sz w:val="16"/>
      <w:lang w:eastAsia="en-US"/>
    </w:rPr>
  </w:style>
  <w:style w:type="paragraph" w:styleId="23">
    <w:name w:val="List Bullet 2"/>
    <w:basedOn w:val="ab"/>
    <w:qFormat/>
    <w:pPr>
      <w:ind w:left="851"/>
    </w:pPr>
  </w:style>
  <w:style w:type="paragraph" w:styleId="32">
    <w:name w:val="List Bullet 3"/>
    <w:basedOn w:val="23"/>
    <w:pPr>
      <w:ind w:left="1135"/>
    </w:pPr>
  </w:style>
  <w:style w:type="paragraph" w:styleId="24">
    <w:name w:val="List 2"/>
    <w:basedOn w:val="ac"/>
    <w:pPr>
      <w:ind w:left="851" w:firstLineChars="0" w:hanging="284"/>
      <w:contextualSpacing w:val="0"/>
    </w:pPr>
    <w:rPr>
      <w:rFonts w:eastAsia="Batang"/>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tdoc-header">
    <w:name w:val="tdoc-header"/>
    <w:rPr>
      <w:rFonts w:ascii="Arial" w:eastAsia="Batang" w:hAnsi="Arial"/>
      <w:sz w:val="24"/>
      <w:lang w:eastAsia="en-US"/>
    </w:rPr>
  </w:style>
  <w:style w:type="character" w:styleId="afa">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20">
    <w:name w:val="标题 2 字符"/>
    <w:link w:val="2"/>
    <w:rPr>
      <w:rFonts w:ascii="Arial" w:hAnsi="Arial"/>
      <w:sz w:val="32"/>
      <w:lang w:eastAsia="en-US"/>
    </w:rPr>
  </w:style>
  <w:style w:type="paragraph" w:styleId="afb">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60">
    <w:name w:val="标题 6 字符"/>
    <w:link w:val="6"/>
    <w:rPr>
      <w:rFonts w:ascii="Arial" w:hAnsi="Arial"/>
      <w:lang w:eastAsia="en-US"/>
    </w:rPr>
  </w:style>
  <w:style w:type="character" w:customStyle="1" w:styleId="EWChar">
    <w:name w:val="EW Char"/>
    <w:link w:val="EW"/>
    <w:qFormat/>
    <w:locked/>
    <w:rPr>
      <w:lang w:eastAsia="en-US"/>
    </w:rPr>
  </w:style>
  <w:style w:type="paragraph" w:styleId="afc">
    <w:name w:val="List Paragraph"/>
    <w:basedOn w:val="a0"/>
    <w:uiPriority w:val="34"/>
    <w:qFormat/>
    <w:pPr>
      <w:ind w:firstLineChars="200" w:firstLine="420"/>
    </w:pPr>
  </w:style>
  <w:style w:type="paragraph" w:styleId="afd">
    <w:name w:val="Bibliography"/>
    <w:basedOn w:val="a0"/>
    <w:next w:val="a0"/>
    <w:uiPriority w:val="37"/>
    <w:semiHidden/>
    <w:unhideWhenUsed/>
    <w:rsid w:val="00FF0AF8"/>
  </w:style>
  <w:style w:type="paragraph" w:styleId="afe">
    <w:name w:val="Block Text"/>
    <w:basedOn w:val="a0"/>
    <w:rsid w:val="00FF0AF8"/>
    <w:pPr>
      <w:spacing w:after="120"/>
      <w:ind w:left="1440" w:right="1440"/>
    </w:pPr>
  </w:style>
  <w:style w:type="paragraph" w:styleId="aff">
    <w:name w:val="Body Text"/>
    <w:basedOn w:val="a0"/>
    <w:link w:val="aff0"/>
    <w:rsid w:val="00FF0AF8"/>
    <w:pPr>
      <w:spacing w:after="120"/>
    </w:pPr>
  </w:style>
  <w:style w:type="character" w:customStyle="1" w:styleId="aff0">
    <w:name w:val="正文文本 字符"/>
    <w:link w:val="aff"/>
    <w:rsid w:val="00FF0AF8"/>
    <w:rPr>
      <w:lang w:eastAsia="en-US"/>
    </w:rPr>
  </w:style>
  <w:style w:type="paragraph" w:styleId="25">
    <w:name w:val="Body Text 2"/>
    <w:basedOn w:val="a0"/>
    <w:link w:val="26"/>
    <w:rsid w:val="00FF0AF8"/>
    <w:pPr>
      <w:spacing w:after="120" w:line="480" w:lineRule="auto"/>
    </w:pPr>
  </w:style>
  <w:style w:type="character" w:customStyle="1" w:styleId="26">
    <w:name w:val="正文文本 2 字符"/>
    <w:link w:val="25"/>
    <w:rsid w:val="00FF0AF8"/>
    <w:rPr>
      <w:lang w:eastAsia="en-US"/>
    </w:rPr>
  </w:style>
  <w:style w:type="paragraph" w:styleId="34">
    <w:name w:val="Body Text 3"/>
    <w:basedOn w:val="a0"/>
    <w:link w:val="35"/>
    <w:rsid w:val="00FF0AF8"/>
    <w:pPr>
      <w:spacing w:after="120"/>
    </w:pPr>
    <w:rPr>
      <w:sz w:val="16"/>
      <w:szCs w:val="16"/>
    </w:rPr>
  </w:style>
  <w:style w:type="character" w:customStyle="1" w:styleId="35">
    <w:name w:val="正文文本 3 字符"/>
    <w:link w:val="34"/>
    <w:rsid w:val="00FF0AF8"/>
    <w:rPr>
      <w:sz w:val="16"/>
      <w:szCs w:val="16"/>
      <w:lang w:eastAsia="en-US"/>
    </w:rPr>
  </w:style>
  <w:style w:type="paragraph" w:styleId="aff1">
    <w:name w:val="Body Text First Indent"/>
    <w:basedOn w:val="aff"/>
    <w:link w:val="aff2"/>
    <w:rsid w:val="00FF0AF8"/>
    <w:pPr>
      <w:ind w:firstLine="210"/>
    </w:pPr>
  </w:style>
  <w:style w:type="character" w:customStyle="1" w:styleId="aff2">
    <w:name w:val="正文文本首行缩进 字符"/>
    <w:basedOn w:val="aff0"/>
    <w:link w:val="aff1"/>
    <w:rsid w:val="00FF0AF8"/>
    <w:rPr>
      <w:lang w:eastAsia="en-US"/>
    </w:rPr>
  </w:style>
  <w:style w:type="paragraph" w:styleId="aff3">
    <w:name w:val="Body Text Indent"/>
    <w:basedOn w:val="a0"/>
    <w:link w:val="aff4"/>
    <w:rsid w:val="00FF0AF8"/>
    <w:pPr>
      <w:spacing w:after="120"/>
      <w:ind w:left="283"/>
    </w:pPr>
  </w:style>
  <w:style w:type="character" w:customStyle="1" w:styleId="aff4">
    <w:name w:val="正文文本缩进 字符"/>
    <w:link w:val="aff3"/>
    <w:rsid w:val="00FF0AF8"/>
    <w:rPr>
      <w:lang w:eastAsia="en-US"/>
    </w:rPr>
  </w:style>
  <w:style w:type="paragraph" w:styleId="27">
    <w:name w:val="Body Text First Indent 2"/>
    <w:basedOn w:val="aff3"/>
    <w:link w:val="28"/>
    <w:rsid w:val="00FF0AF8"/>
    <w:pPr>
      <w:ind w:firstLine="210"/>
    </w:pPr>
  </w:style>
  <w:style w:type="character" w:customStyle="1" w:styleId="28">
    <w:name w:val="正文文本首行缩进 2 字符"/>
    <w:basedOn w:val="aff4"/>
    <w:link w:val="27"/>
    <w:rsid w:val="00FF0AF8"/>
    <w:rPr>
      <w:lang w:eastAsia="en-US"/>
    </w:rPr>
  </w:style>
  <w:style w:type="paragraph" w:styleId="29">
    <w:name w:val="Body Text Indent 2"/>
    <w:basedOn w:val="a0"/>
    <w:link w:val="2a"/>
    <w:rsid w:val="00FF0AF8"/>
    <w:pPr>
      <w:spacing w:after="120" w:line="480" w:lineRule="auto"/>
      <w:ind w:left="283"/>
    </w:pPr>
  </w:style>
  <w:style w:type="character" w:customStyle="1" w:styleId="2a">
    <w:name w:val="正文文本缩进 2 字符"/>
    <w:link w:val="29"/>
    <w:rsid w:val="00FF0AF8"/>
    <w:rPr>
      <w:lang w:eastAsia="en-US"/>
    </w:rPr>
  </w:style>
  <w:style w:type="paragraph" w:styleId="36">
    <w:name w:val="Body Text Indent 3"/>
    <w:basedOn w:val="a0"/>
    <w:link w:val="37"/>
    <w:rsid w:val="00FF0AF8"/>
    <w:pPr>
      <w:spacing w:after="120"/>
      <w:ind w:left="283"/>
    </w:pPr>
    <w:rPr>
      <w:sz w:val="16"/>
      <w:szCs w:val="16"/>
    </w:rPr>
  </w:style>
  <w:style w:type="character" w:customStyle="1" w:styleId="37">
    <w:name w:val="正文文本缩进 3 字符"/>
    <w:link w:val="36"/>
    <w:rsid w:val="00FF0AF8"/>
    <w:rPr>
      <w:sz w:val="16"/>
      <w:szCs w:val="16"/>
      <w:lang w:eastAsia="en-US"/>
    </w:rPr>
  </w:style>
  <w:style w:type="paragraph" w:styleId="aff5">
    <w:name w:val="caption"/>
    <w:basedOn w:val="a0"/>
    <w:next w:val="a0"/>
    <w:semiHidden/>
    <w:unhideWhenUsed/>
    <w:qFormat/>
    <w:rsid w:val="00FF0AF8"/>
    <w:rPr>
      <w:b/>
      <w:bCs/>
    </w:rPr>
  </w:style>
  <w:style w:type="paragraph" w:styleId="aff6">
    <w:name w:val="Closing"/>
    <w:basedOn w:val="a0"/>
    <w:link w:val="aff7"/>
    <w:rsid w:val="00FF0AF8"/>
    <w:pPr>
      <w:ind w:left="4252"/>
    </w:pPr>
  </w:style>
  <w:style w:type="character" w:customStyle="1" w:styleId="aff7">
    <w:name w:val="结束语 字符"/>
    <w:link w:val="aff6"/>
    <w:rsid w:val="00FF0AF8"/>
    <w:rPr>
      <w:lang w:eastAsia="en-US"/>
    </w:rPr>
  </w:style>
  <w:style w:type="paragraph" w:styleId="aff8">
    <w:name w:val="Date"/>
    <w:basedOn w:val="a0"/>
    <w:next w:val="a0"/>
    <w:link w:val="aff9"/>
    <w:rsid w:val="00FF0AF8"/>
  </w:style>
  <w:style w:type="character" w:customStyle="1" w:styleId="aff9">
    <w:name w:val="日期 字符"/>
    <w:link w:val="aff8"/>
    <w:rsid w:val="00FF0AF8"/>
    <w:rPr>
      <w:lang w:eastAsia="en-US"/>
    </w:rPr>
  </w:style>
  <w:style w:type="paragraph" w:styleId="affa">
    <w:name w:val="E-mail Signature"/>
    <w:basedOn w:val="a0"/>
    <w:link w:val="affb"/>
    <w:rsid w:val="00FF0AF8"/>
  </w:style>
  <w:style w:type="character" w:customStyle="1" w:styleId="affb">
    <w:name w:val="电子邮件签名 字符"/>
    <w:link w:val="affa"/>
    <w:rsid w:val="00FF0AF8"/>
    <w:rPr>
      <w:lang w:eastAsia="en-US"/>
    </w:rPr>
  </w:style>
  <w:style w:type="paragraph" w:styleId="affc">
    <w:name w:val="endnote text"/>
    <w:basedOn w:val="a0"/>
    <w:link w:val="affd"/>
    <w:rsid w:val="00FF0AF8"/>
  </w:style>
  <w:style w:type="character" w:customStyle="1" w:styleId="affd">
    <w:name w:val="尾注文本 字符"/>
    <w:link w:val="affc"/>
    <w:rsid w:val="00FF0AF8"/>
    <w:rPr>
      <w:lang w:eastAsia="en-US"/>
    </w:rPr>
  </w:style>
  <w:style w:type="paragraph" w:styleId="affe">
    <w:name w:val="envelope address"/>
    <w:basedOn w:val="a0"/>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afff">
    <w:name w:val="envelope return"/>
    <w:basedOn w:val="a0"/>
    <w:rsid w:val="00FF0AF8"/>
    <w:rPr>
      <w:rFonts w:ascii="Calibri Light" w:eastAsia="Yu Gothic Light" w:hAnsi="Calibri Light"/>
    </w:rPr>
  </w:style>
  <w:style w:type="paragraph" w:styleId="HTML">
    <w:name w:val="HTML Address"/>
    <w:basedOn w:val="a0"/>
    <w:link w:val="HTML0"/>
    <w:rsid w:val="00FF0AF8"/>
    <w:rPr>
      <w:i/>
      <w:iCs/>
    </w:rPr>
  </w:style>
  <w:style w:type="character" w:customStyle="1" w:styleId="HTML0">
    <w:name w:val="HTML 地址 字符"/>
    <w:link w:val="HTML"/>
    <w:rsid w:val="00FF0AF8"/>
    <w:rPr>
      <w:i/>
      <w:iCs/>
      <w:lang w:eastAsia="en-US"/>
    </w:rPr>
  </w:style>
  <w:style w:type="paragraph" w:styleId="HTML1">
    <w:name w:val="HTML Preformatted"/>
    <w:basedOn w:val="a0"/>
    <w:link w:val="HTML2"/>
    <w:uiPriority w:val="99"/>
    <w:rsid w:val="00FF0AF8"/>
    <w:rPr>
      <w:rFonts w:ascii="Courier New" w:hAnsi="Courier New" w:cs="Courier New"/>
    </w:rPr>
  </w:style>
  <w:style w:type="character" w:customStyle="1" w:styleId="HTML2">
    <w:name w:val="HTML 预设格式 字符"/>
    <w:link w:val="HTML1"/>
    <w:uiPriority w:val="99"/>
    <w:rsid w:val="00FF0AF8"/>
    <w:rPr>
      <w:rFonts w:ascii="Courier New" w:hAnsi="Courier New" w:cs="Courier New"/>
      <w:lang w:eastAsia="en-US"/>
    </w:rPr>
  </w:style>
  <w:style w:type="paragraph" w:styleId="38">
    <w:name w:val="index 3"/>
    <w:basedOn w:val="a0"/>
    <w:next w:val="a0"/>
    <w:rsid w:val="00FF0AF8"/>
    <w:pPr>
      <w:ind w:left="600" w:hanging="200"/>
    </w:pPr>
  </w:style>
  <w:style w:type="paragraph" w:styleId="44">
    <w:name w:val="index 4"/>
    <w:basedOn w:val="a0"/>
    <w:next w:val="a0"/>
    <w:rsid w:val="00FF0AF8"/>
    <w:pPr>
      <w:ind w:left="800" w:hanging="200"/>
    </w:pPr>
  </w:style>
  <w:style w:type="paragraph" w:styleId="54">
    <w:name w:val="index 5"/>
    <w:basedOn w:val="a0"/>
    <w:next w:val="a0"/>
    <w:rsid w:val="00FF0AF8"/>
    <w:pPr>
      <w:ind w:left="1000" w:hanging="200"/>
    </w:pPr>
  </w:style>
  <w:style w:type="paragraph" w:styleId="61">
    <w:name w:val="index 6"/>
    <w:basedOn w:val="a0"/>
    <w:next w:val="a0"/>
    <w:rsid w:val="00FF0AF8"/>
    <w:pPr>
      <w:ind w:left="1200" w:hanging="200"/>
    </w:pPr>
  </w:style>
  <w:style w:type="paragraph" w:styleId="71">
    <w:name w:val="index 7"/>
    <w:basedOn w:val="a0"/>
    <w:next w:val="a0"/>
    <w:rsid w:val="00FF0AF8"/>
    <w:pPr>
      <w:ind w:left="1400" w:hanging="200"/>
    </w:pPr>
  </w:style>
  <w:style w:type="paragraph" w:styleId="81">
    <w:name w:val="index 8"/>
    <w:basedOn w:val="a0"/>
    <w:next w:val="a0"/>
    <w:rsid w:val="00FF0AF8"/>
    <w:pPr>
      <w:ind w:left="1600" w:hanging="200"/>
    </w:pPr>
  </w:style>
  <w:style w:type="paragraph" w:styleId="91">
    <w:name w:val="index 9"/>
    <w:basedOn w:val="a0"/>
    <w:next w:val="a0"/>
    <w:rsid w:val="00FF0AF8"/>
    <w:pPr>
      <w:ind w:left="1800" w:hanging="200"/>
    </w:pPr>
  </w:style>
  <w:style w:type="paragraph" w:styleId="afff0">
    <w:name w:val="index heading"/>
    <w:basedOn w:val="a0"/>
    <w:next w:val="12"/>
    <w:rsid w:val="00FF0AF8"/>
    <w:rPr>
      <w:rFonts w:ascii="Calibri Light" w:eastAsia="Yu Gothic Light" w:hAnsi="Calibri Light"/>
      <w:b/>
      <w:bCs/>
    </w:rPr>
  </w:style>
  <w:style w:type="paragraph" w:styleId="afff1">
    <w:name w:val="Intense Quote"/>
    <w:basedOn w:val="a0"/>
    <w:next w:val="a0"/>
    <w:link w:val="afff2"/>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afff2">
    <w:name w:val="明显引用 字符"/>
    <w:link w:val="afff1"/>
    <w:uiPriority w:val="30"/>
    <w:rsid w:val="00FF0AF8"/>
    <w:rPr>
      <w:i/>
      <w:iCs/>
      <w:color w:val="4472C4"/>
      <w:lang w:eastAsia="en-US"/>
    </w:rPr>
  </w:style>
  <w:style w:type="paragraph" w:styleId="afff3">
    <w:name w:val="List Continue"/>
    <w:basedOn w:val="a0"/>
    <w:rsid w:val="00FF0AF8"/>
    <w:pPr>
      <w:spacing w:after="120"/>
      <w:ind w:left="283"/>
      <w:contextualSpacing/>
    </w:pPr>
  </w:style>
  <w:style w:type="paragraph" w:styleId="2b">
    <w:name w:val="List Continue 2"/>
    <w:basedOn w:val="a0"/>
    <w:rsid w:val="00FF0AF8"/>
    <w:pPr>
      <w:spacing w:after="120"/>
      <w:ind w:left="566"/>
      <w:contextualSpacing/>
    </w:pPr>
  </w:style>
  <w:style w:type="paragraph" w:styleId="39">
    <w:name w:val="List Continue 3"/>
    <w:basedOn w:val="a0"/>
    <w:rsid w:val="00FF0AF8"/>
    <w:pPr>
      <w:spacing w:after="120"/>
      <w:ind w:left="849"/>
      <w:contextualSpacing/>
    </w:pPr>
  </w:style>
  <w:style w:type="paragraph" w:styleId="45">
    <w:name w:val="List Continue 4"/>
    <w:basedOn w:val="a0"/>
    <w:rsid w:val="00FF0AF8"/>
    <w:pPr>
      <w:spacing w:after="120"/>
      <w:ind w:left="1132"/>
      <w:contextualSpacing/>
    </w:pPr>
  </w:style>
  <w:style w:type="paragraph" w:styleId="55">
    <w:name w:val="List Continue 5"/>
    <w:basedOn w:val="a0"/>
    <w:rsid w:val="00FF0AF8"/>
    <w:pPr>
      <w:spacing w:after="120"/>
      <w:ind w:left="1415"/>
      <w:contextualSpacing/>
    </w:pPr>
  </w:style>
  <w:style w:type="paragraph" w:styleId="3">
    <w:name w:val="List Number 3"/>
    <w:basedOn w:val="a0"/>
    <w:rsid w:val="00FF0AF8"/>
    <w:pPr>
      <w:numPr>
        <w:numId w:val="3"/>
      </w:numPr>
      <w:contextualSpacing/>
    </w:pPr>
  </w:style>
  <w:style w:type="paragraph" w:styleId="4">
    <w:name w:val="List Number 4"/>
    <w:basedOn w:val="a0"/>
    <w:rsid w:val="00FF0AF8"/>
    <w:pPr>
      <w:numPr>
        <w:numId w:val="4"/>
      </w:numPr>
      <w:contextualSpacing/>
    </w:pPr>
  </w:style>
  <w:style w:type="paragraph" w:styleId="5">
    <w:name w:val="List Number 5"/>
    <w:basedOn w:val="a0"/>
    <w:rsid w:val="00FF0AF8"/>
    <w:pPr>
      <w:numPr>
        <w:numId w:val="5"/>
      </w:numPr>
      <w:contextualSpacing/>
    </w:pPr>
  </w:style>
  <w:style w:type="paragraph" w:styleId="afff4">
    <w:name w:val="macro"/>
    <w:link w:val="afff5"/>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5">
    <w:name w:val="宏文本 字符"/>
    <w:link w:val="afff4"/>
    <w:rsid w:val="00FF0AF8"/>
    <w:rPr>
      <w:rFonts w:ascii="Courier New" w:hAnsi="Courier New" w:cs="Courier New"/>
      <w:lang w:eastAsia="en-US"/>
    </w:rPr>
  </w:style>
  <w:style w:type="paragraph" w:styleId="afff6">
    <w:name w:val="Message Header"/>
    <w:basedOn w:val="a0"/>
    <w:link w:val="afff7"/>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7">
    <w:name w:val="信息标题 字符"/>
    <w:link w:val="afff6"/>
    <w:rsid w:val="00FF0AF8"/>
    <w:rPr>
      <w:rFonts w:ascii="Calibri Light" w:eastAsia="Yu Gothic Light" w:hAnsi="Calibri Light"/>
      <w:sz w:val="24"/>
      <w:szCs w:val="24"/>
      <w:shd w:val="pct20" w:color="auto" w:fill="auto"/>
      <w:lang w:eastAsia="en-US"/>
    </w:rPr>
  </w:style>
  <w:style w:type="paragraph" w:styleId="afff8">
    <w:name w:val="No Spacing"/>
    <w:uiPriority w:val="1"/>
    <w:qFormat/>
    <w:rsid w:val="00FF0AF8"/>
    <w:rPr>
      <w:lang w:eastAsia="en-US"/>
    </w:rPr>
  </w:style>
  <w:style w:type="paragraph" w:styleId="afff9">
    <w:name w:val="Normal Indent"/>
    <w:basedOn w:val="a0"/>
    <w:rsid w:val="00FF0AF8"/>
    <w:pPr>
      <w:ind w:left="720"/>
    </w:pPr>
  </w:style>
  <w:style w:type="paragraph" w:styleId="afffa">
    <w:name w:val="Note Heading"/>
    <w:basedOn w:val="a0"/>
    <w:next w:val="a0"/>
    <w:link w:val="afffb"/>
    <w:rsid w:val="00FF0AF8"/>
  </w:style>
  <w:style w:type="character" w:customStyle="1" w:styleId="afffb">
    <w:name w:val="注释标题 字符"/>
    <w:link w:val="afffa"/>
    <w:rsid w:val="00FF0AF8"/>
    <w:rPr>
      <w:lang w:eastAsia="en-US"/>
    </w:rPr>
  </w:style>
  <w:style w:type="paragraph" w:styleId="afffc">
    <w:name w:val="Plain Text"/>
    <w:basedOn w:val="a0"/>
    <w:link w:val="afffd"/>
    <w:rsid w:val="00FF0AF8"/>
    <w:rPr>
      <w:rFonts w:ascii="Courier New" w:hAnsi="Courier New" w:cs="Courier New"/>
    </w:rPr>
  </w:style>
  <w:style w:type="character" w:customStyle="1" w:styleId="afffd">
    <w:name w:val="纯文本 字符"/>
    <w:link w:val="afffc"/>
    <w:rsid w:val="00FF0AF8"/>
    <w:rPr>
      <w:rFonts w:ascii="Courier New" w:hAnsi="Courier New" w:cs="Courier New"/>
      <w:lang w:eastAsia="en-US"/>
    </w:rPr>
  </w:style>
  <w:style w:type="paragraph" w:styleId="afffe">
    <w:name w:val="Quote"/>
    <w:basedOn w:val="a0"/>
    <w:next w:val="a0"/>
    <w:link w:val="affff"/>
    <w:uiPriority w:val="29"/>
    <w:qFormat/>
    <w:rsid w:val="00FF0AF8"/>
    <w:pPr>
      <w:spacing w:before="200" w:after="160"/>
      <w:ind w:left="864" w:right="864"/>
      <w:jc w:val="center"/>
    </w:pPr>
    <w:rPr>
      <w:i/>
      <w:iCs/>
      <w:color w:val="404040"/>
    </w:rPr>
  </w:style>
  <w:style w:type="character" w:customStyle="1" w:styleId="affff">
    <w:name w:val="引用 字符"/>
    <w:link w:val="afffe"/>
    <w:uiPriority w:val="29"/>
    <w:rsid w:val="00FF0AF8"/>
    <w:rPr>
      <w:i/>
      <w:iCs/>
      <w:color w:val="404040"/>
      <w:lang w:eastAsia="en-US"/>
    </w:rPr>
  </w:style>
  <w:style w:type="paragraph" w:styleId="affff0">
    <w:name w:val="Salutation"/>
    <w:basedOn w:val="a0"/>
    <w:next w:val="a0"/>
    <w:link w:val="affff1"/>
    <w:rsid w:val="00FF0AF8"/>
  </w:style>
  <w:style w:type="character" w:customStyle="1" w:styleId="affff1">
    <w:name w:val="称呼 字符"/>
    <w:link w:val="affff0"/>
    <w:rsid w:val="00FF0AF8"/>
    <w:rPr>
      <w:lang w:eastAsia="en-US"/>
    </w:rPr>
  </w:style>
  <w:style w:type="paragraph" w:styleId="affff2">
    <w:name w:val="Signature"/>
    <w:basedOn w:val="a0"/>
    <w:link w:val="affff3"/>
    <w:rsid w:val="00FF0AF8"/>
    <w:pPr>
      <w:ind w:left="4252"/>
    </w:pPr>
  </w:style>
  <w:style w:type="character" w:customStyle="1" w:styleId="affff3">
    <w:name w:val="签名 字符"/>
    <w:link w:val="affff2"/>
    <w:rsid w:val="00FF0AF8"/>
    <w:rPr>
      <w:lang w:eastAsia="en-US"/>
    </w:rPr>
  </w:style>
  <w:style w:type="paragraph" w:styleId="affff4">
    <w:name w:val="Subtitle"/>
    <w:basedOn w:val="a0"/>
    <w:next w:val="a0"/>
    <w:link w:val="affff5"/>
    <w:qFormat/>
    <w:rsid w:val="00FF0AF8"/>
    <w:pPr>
      <w:spacing w:after="60"/>
      <w:jc w:val="center"/>
      <w:outlineLvl w:val="1"/>
    </w:pPr>
    <w:rPr>
      <w:rFonts w:ascii="Calibri Light" w:eastAsia="Yu Gothic Light" w:hAnsi="Calibri Light"/>
      <w:sz w:val="24"/>
      <w:szCs w:val="24"/>
    </w:rPr>
  </w:style>
  <w:style w:type="character" w:customStyle="1" w:styleId="affff5">
    <w:name w:val="副标题 字符"/>
    <w:link w:val="affff4"/>
    <w:rsid w:val="00FF0AF8"/>
    <w:rPr>
      <w:rFonts w:ascii="Calibri Light" w:eastAsia="Yu Gothic Light" w:hAnsi="Calibri Light"/>
      <w:sz w:val="24"/>
      <w:szCs w:val="24"/>
      <w:lang w:eastAsia="en-US"/>
    </w:rPr>
  </w:style>
  <w:style w:type="paragraph" w:styleId="affff6">
    <w:name w:val="table of authorities"/>
    <w:basedOn w:val="a0"/>
    <w:next w:val="a0"/>
    <w:rsid w:val="00FF0AF8"/>
    <w:pPr>
      <w:ind w:left="200" w:hanging="200"/>
    </w:pPr>
  </w:style>
  <w:style w:type="paragraph" w:styleId="affff7">
    <w:name w:val="table of figures"/>
    <w:basedOn w:val="a0"/>
    <w:next w:val="a0"/>
    <w:rsid w:val="00FF0AF8"/>
  </w:style>
  <w:style w:type="paragraph" w:styleId="affff8">
    <w:name w:val="Title"/>
    <w:basedOn w:val="a0"/>
    <w:next w:val="a0"/>
    <w:link w:val="affff9"/>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affff9">
    <w:name w:val="标题 字符"/>
    <w:link w:val="affff8"/>
    <w:rsid w:val="00FF0AF8"/>
    <w:rPr>
      <w:rFonts w:ascii="Calibri Light" w:eastAsia="Yu Gothic Light" w:hAnsi="Calibri Light"/>
      <w:b/>
      <w:bCs/>
      <w:kern w:val="28"/>
      <w:sz w:val="32"/>
      <w:szCs w:val="32"/>
      <w:lang w:eastAsia="en-US"/>
    </w:rPr>
  </w:style>
  <w:style w:type="paragraph" w:styleId="affffa">
    <w:name w:val="toa heading"/>
    <w:basedOn w:val="a0"/>
    <w:next w:val="a0"/>
    <w:rsid w:val="00FF0AF8"/>
    <w:pPr>
      <w:spacing w:before="120"/>
    </w:pPr>
    <w:rPr>
      <w:rFonts w:ascii="Calibri Light" w:eastAsia="Yu Gothic Light" w:hAnsi="Calibri Light"/>
      <w:b/>
      <w:bCs/>
      <w:sz w:val="24"/>
      <w:szCs w:val="24"/>
    </w:rPr>
  </w:style>
  <w:style w:type="character" w:customStyle="1" w:styleId="80">
    <w:name w:val="标题 8 字符"/>
    <w:link w:val="8"/>
    <w:rsid w:val="004076F3"/>
    <w:rPr>
      <w:rFonts w:ascii="Arial" w:hAnsi="Arial"/>
      <w:sz w:val="36"/>
      <w:lang w:eastAsia="en-US"/>
    </w:rPr>
  </w:style>
  <w:style w:type="table" w:styleId="affffb">
    <w:name w:val="Table Grid"/>
    <w:basedOn w:val="a2"/>
    <w:uiPriority w:val="39"/>
    <w:rsid w:val="004076F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a0"/>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0"/>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a0"/>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0"/>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a5">
    <w:name w:val="页眉 字符"/>
    <w:link w:val="a4"/>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10">
    <w:name w:val="标题 1 字符"/>
    <w:link w:val="1"/>
    <w:rsid w:val="00960828"/>
    <w:rPr>
      <w:rFonts w:ascii="Arial" w:hAnsi="Arial"/>
      <w:sz w:val="36"/>
      <w:lang w:eastAsia="en-US"/>
    </w:rPr>
  </w:style>
  <w:style w:type="character" w:customStyle="1" w:styleId="70">
    <w:name w:val="标题 7 字符"/>
    <w:link w:val="7"/>
    <w:rsid w:val="00960828"/>
    <w:rPr>
      <w:rFonts w:ascii="Arial" w:hAnsi="Arial"/>
      <w:lang w:eastAsia="en-US"/>
    </w:rPr>
  </w:style>
  <w:style w:type="character" w:customStyle="1" w:styleId="90">
    <w:name w:val="标题 9 字符"/>
    <w:link w:val="9"/>
    <w:rsid w:val="00960828"/>
    <w:rPr>
      <w:rFonts w:ascii="Arial" w:hAnsi="Arial"/>
      <w:sz w:val="36"/>
      <w:lang w:eastAsia="en-US"/>
    </w:rPr>
  </w:style>
  <w:style w:type="character" w:customStyle="1" w:styleId="a7">
    <w:name w:val="页脚 字符"/>
    <w:link w:val="a6"/>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a0"/>
    <w:rsid w:val="00960828"/>
    <w:pPr>
      <w:spacing w:before="100" w:beforeAutospacing="1" w:after="100" w:afterAutospacing="1"/>
    </w:pPr>
    <w:rPr>
      <w:rFonts w:ascii="宋体" w:hAnsi="宋体" w:cs="宋体"/>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8A712-286A-47D7-980C-D44D78747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578</Pages>
  <Words>217152</Words>
  <Characters>1237772</Characters>
  <Application>Microsoft Office Word</Application>
  <DocSecurity>0</DocSecurity>
  <Lines>10314</Lines>
  <Paragraphs>2904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1452020</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2025-10-22T09:00:00Z</dcterms:created>
  <dcterms:modified xsi:type="dcterms:W3CDTF">2025-10-22T09:10:00Z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