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67D37891"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10</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5"/>
            <w:proofErr w:type="gramEnd"/>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proofErr w:type="spellStart"/>
      <w:r w:rsidRPr="004D3578">
        <w:t>y</w:t>
      </w:r>
      <w:proofErr w:type="spellEnd"/>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5" w:name="definitions"/>
      <w:bookmarkStart w:id="36" w:name="_Toc85718322"/>
      <w:bookmarkStart w:id="37" w:name="_Toc94004584"/>
      <w:bookmarkStart w:id="38" w:name="_Toc94004800"/>
      <w:bookmarkStart w:id="39" w:name="_Toc138686221"/>
      <w:bookmarkEnd w:id="35"/>
      <w:r w:rsidRPr="000A0A5F">
        <w:rPr>
          <w:lang w:eastAsia="en-GB"/>
        </w:rPr>
        <w:t>[</w:t>
      </w:r>
      <w:r>
        <w:rPr>
          <w:lang w:eastAsia="en-GB"/>
        </w:rPr>
        <w:t>1</w:t>
      </w:r>
      <w:r w:rsidRPr="000A0A5F">
        <w:rPr>
          <w:lang w:eastAsia="en-GB"/>
        </w:rPr>
        <w:t>8]</w:t>
      </w:r>
      <w:r w:rsidRPr="000A0A5F">
        <w:rPr>
          <w:lang w:eastAsia="en-GB"/>
        </w:rPr>
        <w:tab/>
        <w:t>3GPP TS 29.222: "</w:t>
      </w:r>
      <w:bookmarkStart w:id="40" w:name="_Hlk506360308"/>
      <w:r w:rsidRPr="000A0A5F">
        <w:t>Common API Framework for 3GPP Northbound APIs</w:t>
      </w:r>
      <w:bookmarkEnd w:id="40"/>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1" w:name="_Toc85718323"/>
      <w:bookmarkStart w:id="42" w:name="_Toc94004585"/>
      <w:bookmarkStart w:id="43" w:name="_Toc94004801"/>
      <w:bookmarkStart w:id="44" w:name="_Toc138686222"/>
      <w:r w:rsidRPr="004D3578">
        <w:t>3.1</w:t>
      </w:r>
      <w:r w:rsidRPr="004D3578">
        <w:tab/>
      </w:r>
      <w:r>
        <w:t>Terms</w:t>
      </w:r>
      <w:bookmarkEnd w:id="41"/>
      <w:bookmarkEnd w:id="42"/>
      <w:bookmarkEnd w:id="43"/>
      <w:bookmarkEnd w:id="44"/>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5" w:name="_Toc85718324"/>
      <w:bookmarkStart w:id="46" w:name="_Toc94004586"/>
      <w:bookmarkStart w:id="47" w:name="_Toc94004802"/>
      <w:bookmarkStart w:id="48" w:name="_Toc138686223"/>
      <w:r w:rsidRPr="004D3578">
        <w:t>3.2</w:t>
      </w:r>
      <w:r w:rsidRPr="004D3578">
        <w:tab/>
        <w:t>Symbols</w:t>
      </w:r>
      <w:bookmarkEnd w:id="45"/>
      <w:bookmarkEnd w:id="46"/>
      <w:bookmarkEnd w:id="47"/>
      <w:bookmarkEnd w:id="48"/>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9" w:name="_Toc85718325"/>
      <w:bookmarkStart w:id="50" w:name="_Toc94004587"/>
      <w:bookmarkStart w:id="51" w:name="_Toc94004803"/>
      <w:bookmarkStart w:id="52" w:name="_Toc138686224"/>
      <w:r w:rsidRPr="004D3578">
        <w:t>3.3</w:t>
      </w:r>
      <w:r w:rsidRPr="004D3578">
        <w:tab/>
        <w:t>Abbreviations</w:t>
      </w:r>
      <w:bookmarkEnd w:id="49"/>
      <w:bookmarkEnd w:id="50"/>
      <w:bookmarkEnd w:id="51"/>
      <w:bookmarkEnd w:id="52"/>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3" w:name="_Hlk88653394"/>
      <w:r w:rsidRPr="002D7EDA">
        <w:t>Uncrewed Aerial System</w:t>
      </w:r>
      <w:bookmarkEnd w:id="53"/>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4" w:name="_Hlk88653717"/>
      <w:r w:rsidRPr="002D7EDA">
        <w:t>Uncrewed Aerial Vehicle</w:t>
      </w:r>
      <w:bookmarkEnd w:id="54"/>
    </w:p>
    <w:p w14:paraId="2C2F906F" w14:textId="7BB723CD" w:rsidR="00B102E1" w:rsidRDefault="00B102E1" w:rsidP="00EB6F74">
      <w:pPr>
        <w:pStyle w:val="EW"/>
      </w:pPr>
      <w:r w:rsidRPr="002D7EDA">
        <w:t>USS</w:t>
      </w:r>
      <w:r w:rsidRPr="002D7EDA">
        <w:tab/>
      </w:r>
      <w:bookmarkStart w:id="55" w:name="_Hlk88654637"/>
      <w:bookmarkStart w:id="56" w:name="_Hlk88653519"/>
      <w:r w:rsidRPr="002D7EDA">
        <w:t>UAS Service Supplier</w:t>
      </w:r>
      <w:bookmarkEnd w:id="55"/>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7" w:name="_Toc510696585"/>
      <w:bookmarkStart w:id="58" w:name="_Toc35971377"/>
      <w:bookmarkStart w:id="59" w:name="_Toc67903501"/>
      <w:bookmarkStart w:id="60" w:name="_Toc70598394"/>
      <w:bookmarkStart w:id="61" w:name="_Toc94004588"/>
      <w:bookmarkStart w:id="62" w:name="_Toc94004804"/>
      <w:bookmarkStart w:id="63" w:name="_Toc138686225"/>
      <w:bookmarkEnd w:id="56"/>
      <w:r w:rsidRPr="0025542E">
        <w:t>4</w:t>
      </w:r>
      <w:r w:rsidRPr="0025542E">
        <w:tab/>
        <w:t xml:space="preserve">Services offered by the </w:t>
      </w:r>
      <w:bookmarkEnd w:id="57"/>
      <w:bookmarkEnd w:id="58"/>
      <w:bookmarkEnd w:id="59"/>
      <w:bookmarkEnd w:id="60"/>
      <w:r w:rsidRPr="0025542E">
        <w:t>USS</w:t>
      </w:r>
      <w:bookmarkEnd w:id="61"/>
      <w:bookmarkEnd w:id="62"/>
      <w:bookmarkEnd w:id="63"/>
    </w:p>
    <w:p w14:paraId="11A0128A" w14:textId="77777777" w:rsidR="00B102E1" w:rsidRDefault="00B102E1" w:rsidP="00EB6F74">
      <w:pPr>
        <w:pStyle w:val="Heading2"/>
      </w:pPr>
      <w:bookmarkStart w:id="64" w:name="_Toc510696586"/>
      <w:bookmarkStart w:id="65" w:name="_Toc35971378"/>
      <w:bookmarkStart w:id="66" w:name="_Toc63347605"/>
      <w:bookmarkStart w:id="67" w:name="_Toc67927718"/>
      <w:bookmarkStart w:id="68" w:name="_Toc85718326"/>
      <w:bookmarkStart w:id="69" w:name="_Toc94004589"/>
      <w:bookmarkStart w:id="70" w:name="_Toc94004805"/>
      <w:bookmarkStart w:id="71" w:name="_Toc138686226"/>
      <w:bookmarkStart w:id="72" w:name="_Toc510696597"/>
      <w:bookmarkStart w:id="73" w:name="_Toc35971389"/>
      <w:bookmarkStart w:id="74" w:name="_Toc67903513"/>
      <w:bookmarkStart w:id="75" w:name="_Toc70598436"/>
      <w:r>
        <w:t>4.1</w:t>
      </w:r>
      <w:r>
        <w:tab/>
        <w:t>Introduction</w:t>
      </w:r>
      <w:bookmarkEnd w:id="64"/>
      <w:bookmarkEnd w:id="65"/>
      <w:bookmarkEnd w:id="66"/>
      <w:bookmarkEnd w:id="67"/>
      <w:bookmarkEnd w:id="68"/>
      <w:bookmarkEnd w:id="69"/>
      <w:bookmarkEnd w:id="70"/>
      <w:bookmarkEnd w:id="71"/>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6" w:name="_Toc510696587"/>
      <w:bookmarkStart w:id="77" w:name="_Toc35971379"/>
      <w:bookmarkStart w:id="78" w:name="_Toc63347606"/>
      <w:bookmarkStart w:id="79" w:name="_Toc67927719"/>
      <w:bookmarkStart w:id="80" w:name="_Toc85718327"/>
      <w:bookmarkStart w:id="81" w:name="_Toc94004590"/>
      <w:bookmarkStart w:id="82" w:name="_Toc94004806"/>
      <w:bookmarkStart w:id="83" w:name="_Toc138686227"/>
      <w:r>
        <w:t>4.2</w:t>
      </w:r>
      <w:r>
        <w:tab/>
      </w:r>
      <w:proofErr w:type="spellStart"/>
      <w:r w:rsidRPr="00953374">
        <w:t>Naf_Authentication</w:t>
      </w:r>
      <w:proofErr w:type="spellEnd"/>
      <w:r w:rsidRPr="00AF47A0">
        <w:t xml:space="preserve"> </w:t>
      </w:r>
      <w:r>
        <w:t>Service</w:t>
      </w:r>
      <w:bookmarkEnd w:id="76"/>
      <w:bookmarkEnd w:id="77"/>
      <w:bookmarkEnd w:id="78"/>
      <w:bookmarkEnd w:id="79"/>
      <w:bookmarkEnd w:id="80"/>
      <w:bookmarkEnd w:id="81"/>
      <w:bookmarkEnd w:id="82"/>
      <w:bookmarkEnd w:id="83"/>
    </w:p>
    <w:p w14:paraId="4638BFF5" w14:textId="77777777" w:rsidR="00B102E1" w:rsidRDefault="00B102E1" w:rsidP="00EB6F74">
      <w:pPr>
        <w:pStyle w:val="Heading3"/>
      </w:pPr>
      <w:bookmarkStart w:id="84" w:name="_Toc510696588"/>
      <w:bookmarkStart w:id="85" w:name="_Toc35971380"/>
      <w:bookmarkStart w:id="86" w:name="_Toc63347607"/>
      <w:bookmarkStart w:id="87" w:name="_Toc67927720"/>
      <w:bookmarkStart w:id="88" w:name="_Toc85718328"/>
      <w:bookmarkStart w:id="89" w:name="_Toc94004591"/>
      <w:bookmarkStart w:id="90" w:name="_Toc94004807"/>
      <w:bookmarkStart w:id="91" w:name="_Toc138686228"/>
      <w:r>
        <w:t>4.2.1</w:t>
      </w:r>
      <w:r>
        <w:tab/>
        <w:t>Service Description</w:t>
      </w:r>
      <w:bookmarkEnd w:id="84"/>
      <w:bookmarkEnd w:id="85"/>
      <w:bookmarkEnd w:id="86"/>
      <w:bookmarkEnd w:id="87"/>
      <w:bookmarkEnd w:id="88"/>
      <w:bookmarkEnd w:id="89"/>
      <w:bookmarkEnd w:id="90"/>
      <w:bookmarkEnd w:id="91"/>
    </w:p>
    <w:p w14:paraId="0A28F68B" w14:textId="77777777" w:rsidR="00B102E1" w:rsidRDefault="00B102E1" w:rsidP="00EB6F74">
      <w:pPr>
        <w:pStyle w:val="Heading4"/>
        <w:rPr>
          <w:rFonts w:eastAsia="DengXian"/>
        </w:rPr>
      </w:pPr>
      <w:bookmarkStart w:id="92" w:name="_Toc70598398"/>
      <w:bookmarkStart w:id="93" w:name="_Toc94004592"/>
      <w:bookmarkStart w:id="94" w:name="_Toc94004808"/>
      <w:bookmarkStart w:id="95" w:name="_Toc138686229"/>
      <w:bookmarkStart w:id="96" w:name="_Hlk81079791"/>
      <w:r w:rsidRPr="00926616">
        <w:rPr>
          <w:rFonts w:eastAsia="DengXian"/>
        </w:rPr>
        <w:t>4.2.1.1</w:t>
      </w:r>
      <w:r w:rsidRPr="00926616">
        <w:rPr>
          <w:rFonts w:eastAsia="DengXian"/>
        </w:rPr>
        <w:tab/>
        <w:t>Overview</w:t>
      </w:r>
      <w:bookmarkEnd w:id="92"/>
      <w:bookmarkEnd w:id="93"/>
      <w:bookmarkEnd w:id="94"/>
      <w:bookmarkEnd w:id="95"/>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7" w:name="_Toc70598399"/>
      <w:bookmarkStart w:id="98" w:name="_Toc94004593"/>
      <w:bookmarkStart w:id="99" w:name="_Toc94004809"/>
      <w:bookmarkStart w:id="100" w:name="_Toc138686230"/>
      <w:r w:rsidRPr="00926616">
        <w:rPr>
          <w:rFonts w:eastAsia="DengXian"/>
        </w:rPr>
        <w:t>4.2.1.2</w:t>
      </w:r>
      <w:r w:rsidRPr="00926616">
        <w:rPr>
          <w:rFonts w:eastAsia="DengXian"/>
        </w:rPr>
        <w:tab/>
        <w:t>Service Architecture</w:t>
      </w:r>
      <w:bookmarkEnd w:id="97"/>
      <w:bookmarkEnd w:id="98"/>
      <w:bookmarkEnd w:id="99"/>
      <w:bookmarkEnd w:id="100"/>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822546122"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15pt;height:57.05pt" o:ole="">
            <v:imagedata r:id="rId17" o:title="" cropright="20519f"/>
          </v:shape>
          <o:OLEObject Type="Embed" ProgID="Visio.Drawing.15" ShapeID="_x0000_i1026" DrawAspect="Content" ObjectID="_1822546123"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1" w:name="_Toc70598400"/>
      <w:bookmarkStart w:id="102" w:name="_Toc94004594"/>
      <w:bookmarkStart w:id="103" w:name="_Toc94004810"/>
      <w:bookmarkStart w:id="104" w:name="_Toc138686231"/>
      <w:r w:rsidRPr="00926616">
        <w:rPr>
          <w:rFonts w:eastAsia="DengXian"/>
        </w:rPr>
        <w:t>4.2.1.3</w:t>
      </w:r>
      <w:r w:rsidRPr="00926616">
        <w:rPr>
          <w:rFonts w:eastAsia="DengXian"/>
        </w:rPr>
        <w:tab/>
        <w:t>Network Functions</w:t>
      </w:r>
      <w:bookmarkEnd w:id="101"/>
      <w:bookmarkEnd w:id="102"/>
      <w:bookmarkEnd w:id="103"/>
      <w:bookmarkEnd w:id="104"/>
    </w:p>
    <w:p w14:paraId="0E5D514B" w14:textId="77777777" w:rsidR="00B102E1" w:rsidRDefault="00B102E1" w:rsidP="00EB6F74">
      <w:pPr>
        <w:pStyle w:val="Heading5"/>
        <w:rPr>
          <w:rFonts w:eastAsia="DengXian"/>
        </w:rPr>
      </w:pPr>
      <w:bookmarkStart w:id="105" w:name="_Toc70598401"/>
      <w:bookmarkStart w:id="106" w:name="_Toc94004595"/>
      <w:bookmarkStart w:id="107" w:name="_Toc94004811"/>
      <w:bookmarkStart w:id="108" w:name="_Toc138686232"/>
      <w:r w:rsidRPr="00926616">
        <w:rPr>
          <w:rFonts w:eastAsia="DengXian"/>
        </w:rPr>
        <w:t>4.2.1.3.1</w:t>
      </w:r>
      <w:r w:rsidRPr="00926616">
        <w:rPr>
          <w:rFonts w:eastAsia="DengXian"/>
        </w:rPr>
        <w:tab/>
      </w:r>
      <w:bookmarkEnd w:id="105"/>
      <w:r w:rsidRPr="00926616">
        <w:rPr>
          <w:rFonts w:eastAsia="DengXian"/>
        </w:rPr>
        <w:t>Uncrewed Aerial System Service Supplier (USS)</w:t>
      </w:r>
      <w:bookmarkStart w:id="109" w:name="_Toc70598402"/>
      <w:bookmarkEnd w:id="106"/>
      <w:bookmarkEnd w:id="107"/>
      <w:bookmarkEnd w:id="108"/>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0" w:name="_Toc94004596"/>
      <w:bookmarkStart w:id="111" w:name="_Toc94004812"/>
      <w:bookmarkStart w:id="112"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6"/>
      <w:bookmarkEnd w:id="109"/>
      <w:bookmarkEnd w:id="110"/>
      <w:bookmarkEnd w:id="111"/>
      <w:bookmarkEnd w:id="112"/>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3" w:name="_Toc510696589"/>
      <w:bookmarkStart w:id="114" w:name="_Toc35971381"/>
      <w:bookmarkStart w:id="115" w:name="_Toc63347608"/>
      <w:bookmarkStart w:id="116" w:name="_Toc67927721"/>
      <w:bookmarkStart w:id="117" w:name="_Toc85718329"/>
      <w:bookmarkStart w:id="118" w:name="_Toc94004597"/>
      <w:bookmarkStart w:id="119" w:name="_Toc94004813"/>
      <w:bookmarkStart w:id="120" w:name="_Toc138686234"/>
      <w:r>
        <w:t>4.2.2</w:t>
      </w:r>
      <w:r>
        <w:tab/>
        <w:t>Service Operations</w:t>
      </w:r>
      <w:bookmarkEnd w:id="113"/>
      <w:bookmarkEnd w:id="114"/>
      <w:bookmarkEnd w:id="115"/>
      <w:bookmarkEnd w:id="116"/>
      <w:bookmarkEnd w:id="117"/>
      <w:bookmarkEnd w:id="118"/>
      <w:bookmarkEnd w:id="119"/>
      <w:bookmarkEnd w:id="120"/>
    </w:p>
    <w:p w14:paraId="0A15B66D" w14:textId="77777777" w:rsidR="00B102E1" w:rsidRDefault="00B102E1" w:rsidP="00EB6F74">
      <w:pPr>
        <w:pStyle w:val="Heading4"/>
        <w:rPr>
          <w:rFonts w:eastAsia="Malgun Gothic"/>
          <w:lang w:eastAsia="ko-KR"/>
        </w:rPr>
      </w:pPr>
      <w:bookmarkStart w:id="121" w:name="_Toc510696590"/>
      <w:bookmarkStart w:id="122" w:name="_Toc35971382"/>
      <w:bookmarkStart w:id="123" w:name="_Toc63347609"/>
      <w:bookmarkStart w:id="124" w:name="_Toc67927722"/>
      <w:bookmarkStart w:id="125" w:name="_Toc85718330"/>
      <w:bookmarkStart w:id="126" w:name="_Toc94004598"/>
      <w:bookmarkStart w:id="127" w:name="_Toc94004814"/>
      <w:bookmarkStart w:id="128" w:name="_Toc138686235"/>
      <w:r>
        <w:t>4.2.2.1</w:t>
      </w:r>
      <w:r>
        <w:tab/>
        <w:t>Introduction</w:t>
      </w:r>
      <w:bookmarkEnd w:id="121"/>
      <w:bookmarkEnd w:id="122"/>
      <w:bookmarkEnd w:id="123"/>
      <w:bookmarkEnd w:id="124"/>
      <w:bookmarkEnd w:id="125"/>
      <w:bookmarkEnd w:id="126"/>
      <w:bookmarkEnd w:id="127"/>
      <w:bookmarkEnd w:id="128"/>
    </w:p>
    <w:p w14:paraId="0C691056" w14:textId="77777777" w:rsidR="00201D25" w:rsidRDefault="00201D25" w:rsidP="00201D25">
      <w:r>
        <w:t xml:space="preserve">The service operations defined for the </w:t>
      </w:r>
      <w:proofErr w:type="spellStart"/>
      <w:r>
        <w:t>Naf_Authentication</w:t>
      </w:r>
      <w:proofErr w:type="spellEnd"/>
      <w:r>
        <w:t xml:space="preserve"> Service are shown in table 4.2.2.1-1.</w:t>
      </w:r>
    </w:p>
    <w:p w14:paraId="35A45F4D" w14:textId="77777777" w:rsidR="00201D25" w:rsidRDefault="00201D25" w:rsidP="00201D25">
      <w:pPr>
        <w:pStyle w:val="TH"/>
        <w:rPr>
          <w:i/>
        </w:rPr>
      </w:pPr>
      <w:r>
        <w:t xml:space="preserve">Table 4.2.2.1-1: </w:t>
      </w:r>
      <w:proofErr w:type="spellStart"/>
      <w:r w:rsidRPr="00953374">
        <w:t>Naf_Authentication</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proofErr w:type="spellStart"/>
            <w:r w:rsidRPr="00002A7E">
              <w:t>Naf_Authentication_AuthenticateAuthorize</w:t>
            </w:r>
            <w:proofErr w:type="spellEnd"/>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proofErr w:type="spellStart"/>
            <w:r w:rsidRPr="009D3BDD">
              <w:t>Naf_Authentication_</w:t>
            </w:r>
            <w:r>
              <w:t>Notification</w:t>
            </w:r>
            <w:proofErr w:type="spellEnd"/>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9" w:name="_Toc85718331"/>
      <w:bookmarkStart w:id="130" w:name="_Toc510696591"/>
      <w:bookmarkStart w:id="131" w:name="_Toc35971383"/>
      <w:bookmarkStart w:id="132" w:name="_Toc63347610"/>
      <w:bookmarkStart w:id="133" w:name="_Toc67927723"/>
      <w:bookmarkStart w:id="134" w:name="_Toc94004599"/>
      <w:bookmarkStart w:id="135" w:name="_Toc94004815"/>
      <w:bookmarkStart w:id="136" w:name="_Toc138686236"/>
      <w:r>
        <w:t>4.2.2.2</w:t>
      </w:r>
      <w:r>
        <w:tab/>
      </w:r>
      <w:proofErr w:type="spellStart"/>
      <w:r w:rsidRPr="00002A7E">
        <w:t>Naf_Authentication_AuthenticateAuthorize</w:t>
      </w:r>
      <w:proofErr w:type="spellEnd"/>
      <w:r w:rsidRPr="00002A7E">
        <w:t xml:space="preserve"> </w:t>
      </w:r>
      <w:r>
        <w:t>Service operation</w:t>
      </w:r>
      <w:bookmarkEnd w:id="129"/>
      <w:bookmarkEnd w:id="130"/>
      <w:bookmarkEnd w:id="131"/>
      <w:bookmarkEnd w:id="132"/>
      <w:bookmarkEnd w:id="133"/>
      <w:bookmarkEnd w:id="134"/>
      <w:bookmarkEnd w:id="135"/>
      <w:bookmarkEnd w:id="136"/>
    </w:p>
    <w:p w14:paraId="038C30DA" w14:textId="77777777" w:rsidR="00B102E1" w:rsidRDefault="00B102E1" w:rsidP="00EB6F74">
      <w:pPr>
        <w:pStyle w:val="Heading5"/>
      </w:pPr>
      <w:bookmarkStart w:id="137" w:name="_Toc510696592"/>
      <w:bookmarkStart w:id="138" w:name="_Toc35971384"/>
      <w:bookmarkStart w:id="139" w:name="_Toc63347611"/>
      <w:bookmarkStart w:id="140" w:name="_Toc67927724"/>
      <w:bookmarkStart w:id="141" w:name="_Toc85718332"/>
      <w:bookmarkStart w:id="142" w:name="_Toc94004600"/>
      <w:bookmarkStart w:id="143" w:name="_Toc94004816"/>
      <w:bookmarkStart w:id="144" w:name="_Toc138686237"/>
      <w:r>
        <w:t>4.2.2.2.1</w:t>
      </w:r>
      <w:r>
        <w:tab/>
        <w:t>General</w:t>
      </w:r>
      <w:bookmarkEnd w:id="137"/>
      <w:bookmarkEnd w:id="138"/>
      <w:bookmarkEnd w:id="139"/>
      <w:bookmarkEnd w:id="140"/>
      <w:bookmarkEnd w:id="141"/>
      <w:bookmarkEnd w:id="142"/>
      <w:bookmarkEnd w:id="143"/>
      <w:bookmarkEnd w:id="144"/>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5" w:name="_Toc85718333"/>
      <w:bookmarkStart w:id="146" w:name="_Toc510696593"/>
      <w:bookmarkStart w:id="147" w:name="_Toc35971385"/>
      <w:bookmarkStart w:id="148" w:name="_Toc63347612"/>
      <w:bookmarkStart w:id="149" w:name="_Toc67927725"/>
      <w:bookmarkStart w:id="150" w:name="_Toc94004601"/>
      <w:bookmarkStart w:id="151" w:name="_Toc94004817"/>
      <w:bookmarkStart w:id="152" w:name="_Toc138686238"/>
      <w:r>
        <w:t>4.2.2.2.2</w:t>
      </w:r>
      <w:r>
        <w:tab/>
      </w:r>
      <w:r w:rsidRPr="00002A7E">
        <w:t>Authentication and Authorization of the UAV</w:t>
      </w:r>
      <w:bookmarkEnd w:id="145"/>
      <w:bookmarkEnd w:id="146"/>
      <w:bookmarkEnd w:id="147"/>
      <w:bookmarkEnd w:id="148"/>
      <w:bookmarkEnd w:id="149"/>
      <w:bookmarkEnd w:id="150"/>
      <w:bookmarkEnd w:id="151"/>
      <w:bookmarkEnd w:id="152"/>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w:t>
      </w:r>
      <w:proofErr w:type="spellStart"/>
      <w:r w:rsidR="00A7563C" w:rsidRPr="00351655">
        <w:t>apiRoot</w:t>
      </w:r>
      <w:proofErr w:type="spellEnd"/>
      <w:r w:rsidR="00A7563C" w:rsidRPr="00351655">
        <w:t>}/</w:t>
      </w:r>
      <w:proofErr w:type="spellStart"/>
      <w:r w:rsidR="00A7563C" w:rsidRPr="00351655">
        <w:t>naf</w:t>
      </w:r>
      <w:proofErr w:type="spellEnd"/>
      <w:r w:rsidR="00A7563C" w:rsidRPr="00351655">
        <w:t>-auth/</w:t>
      </w:r>
      <w:r w:rsidR="00D20214" w:rsidRPr="00F40247">
        <w:t>&lt;</w:t>
      </w:r>
      <w:proofErr w:type="spellStart"/>
      <w:r w:rsidR="00D20214" w:rsidRPr="00F40247">
        <w:t>apiVersion</w:t>
      </w:r>
      <w:proofErr w:type="spellEnd"/>
      <w:r w:rsidR="00D20214" w:rsidRPr="00F40247">
        <w:t>&gt;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5pt;height:137.9pt" o:ole="">
            <v:imagedata r:id="rId19" o:title=""/>
          </v:shape>
          <o:OLEObject Type="Embed" ProgID="Visio.Drawing.15" ShapeID="_x0000_i1027" DrawAspect="Content" ObjectID="_1822546124"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73B1A7AE" w14:textId="014A6D16" w:rsidR="008E69D0" w:rsidRDefault="004C2E08" w:rsidP="004C2E08">
      <w:pPr>
        <w:ind w:left="851" w:hanging="284"/>
      </w:pPr>
      <w:r w:rsidRPr="004C2E08">
        <w:t>-</w:t>
      </w:r>
      <w:r w:rsidRPr="004C2E08">
        <w:tab/>
        <w:t>the multiple USS addresses and corresponding geographical areas within the "</w:t>
      </w:r>
      <w:proofErr w:type="spellStart"/>
      <w:r w:rsidRPr="004C2E08">
        <w:t>ussInfo</w:t>
      </w:r>
      <w:proofErr w:type="spellEnd"/>
      <w:r w:rsidRPr="004C2E08">
        <w:t>" attribute if the "</w:t>
      </w:r>
      <w:proofErr w:type="spellStart"/>
      <w:r w:rsidRPr="004C2E08">
        <w:rPr>
          <w:rFonts w:hint="eastAsia"/>
        </w:rPr>
        <w:t>M</w:t>
      </w:r>
      <w:r w:rsidRPr="004C2E08">
        <w:t>ultiUSS</w:t>
      </w:r>
      <w:proofErr w:type="spellEnd"/>
      <w:r w:rsidRPr="004C2E08">
        <w:t>"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3" w:name="_Toc85718335"/>
      <w:bookmarkStart w:id="154" w:name="_Toc510696595"/>
      <w:bookmarkStart w:id="155" w:name="_Toc35971387"/>
      <w:bookmarkStart w:id="156" w:name="_Toc63347614"/>
      <w:bookmarkStart w:id="157" w:name="_Toc67927727"/>
      <w:bookmarkStart w:id="158" w:name="_Toc94004602"/>
      <w:bookmarkStart w:id="159" w:name="_Toc94004818"/>
      <w:bookmarkStart w:id="160" w:name="_Toc138686239"/>
      <w:r>
        <w:t>4.2.2.3</w:t>
      </w:r>
      <w:r>
        <w:tab/>
      </w:r>
      <w:proofErr w:type="spellStart"/>
      <w:r w:rsidRPr="009D3BDD">
        <w:t>Naf_Authentication_</w:t>
      </w:r>
      <w:r>
        <w:t>Notification</w:t>
      </w:r>
      <w:proofErr w:type="spellEnd"/>
      <w:r w:rsidRPr="009D3BDD">
        <w:t xml:space="preserve"> </w:t>
      </w:r>
      <w:r>
        <w:t>Service operation</w:t>
      </w:r>
      <w:bookmarkEnd w:id="153"/>
      <w:bookmarkEnd w:id="154"/>
      <w:bookmarkEnd w:id="155"/>
      <w:bookmarkEnd w:id="156"/>
      <w:bookmarkEnd w:id="157"/>
      <w:bookmarkEnd w:id="158"/>
      <w:bookmarkEnd w:id="159"/>
      <w:bookmarkEnd w:id="160"/>
    </w:p>
    <w:p w14:paraId="7EF4EEC7" w14:textId="77777777" w:rsidR="00B102E1" w:rsidRDefault="00B102E1" w:rsidP="00EB6F74">
      <w:pPr>
        <w:pStyle w:val="Heading5"/>
        <w:rPr>
          <w:rFonts w:eastAsia="DengXian"/>
        </w:rPr>
      </w:pPr>
      <w:bookmarkStart w:id="161" w:name="_Toc70598410"/>
      <w:bookmarkStart w:id="162" w:name="_Toc94004603"/>
      <w:bookmarkStart w:id="163" w:name="_Toc94004819"/>
      <w:bookmarkStart w:id="164" w:name="_Toc138686240"/>
      <w:bookmarkStart w:id="165" w:name="_Hlk81080053"/>
      <w:r w:rsidRPr="00926616">
        <w:rPr>
          <w:rFonts w:eastAsia="DengXian"/>
        </w:rPr>
        <w:t>4.2.2.3.1</w:t>
      </w:r>
      <w:r w:rsidRPr="00926616">
        <w:rPr>
          <w:rFonts w:eastAsia="DengXian"/>
        </w:rPr>
        <w:tab/>
        <w:t>General</w:t>
      </w:r>
      <w:bookmarkEnd w:id="161"/>
      <w:bookmarkEnd w:id="162"/>
      <w:bookmarkEnd w:id="163"/>
      <w:bookmarkEnd w:id="164"/>
    </w:p>
    <w:p w14:paraId="157939E3" w14:textId="69DFBBB3"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6" w:name="_Toc70598411"/>
      <w:bookmarkStart w:id="167" w:name="_Toc94004604"/>
      <w:bookmarkStart w:id="168" w:name="_Toc94004820"/>
      <w:bookmarkStart w:id="169" w:name="_Toc138686241"/>
      <w:r w:rsidRPr="00926616">
        <w:rPr>
          <w:rFonts w:eastAsia="DengXian"/>
        </w:rPr>
        <w:t>4.2.2.3.2</w:t>
      </w:r>
      <w:r w:rsidRPr="00926616">
        <w:rPr>
          <w:rFonts w:eastAsia="DengXian"/>
        </w:rPr>
        <w:tab/>
      </w:r>
      <w:r w:rsidRPr="00FE6023">
        <w:rPr>
          <w:rFonts w:eastAsia="DengXian"/>
        </w:rPr>
        <w:t>Notification for Reauthentication</w:t>
      </w:r>
      <w:bookmarkEnd w:id="165"/>
      <w:bookmarkEnd w:id="166"/>
      <w:r w:rsidRPr="00C77DCB">
        <w:rPr>
          <w:rFonts w:eastAsia="DengXian"/>
        </w:rPr>
        <w:t>, Reauthorization or Revocation</w:t>
      </w:r>
      <w:bookmarkEnd w:id="167"/>
      <w:bookmarkEnd w:id="168"/>
      <w:bookmarkEnd w:id="169"/>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822546125"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0" w:name="_Hlk71623706"/>
      <w:proofErr w:type="spellStart"/>
      <w:r>
        <w:t>ReauthRevoke</w:t>
      </w:r>
      <w:r>
        <w:rPr>
          <w:lang w:eastAsia="zh-CN"/>
        </w:rPr>
        <w:t>Notif</w:t>
      </w:r>
      <w:bookmarkEnd w:id="170"/>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1" w:name="_Hlk80688384"/>
      <w:r>
        <w:rPr>
          <w:lang w:val="en-US"/>
        </w:rPr>
        <w:tab/>
        <w:t>the "</w:t>
      </w:r>
      <w:proofErr w:type="spellStart"/>
      <w:r>
        <w:rPr>
          <w:lang w:val="en-US"/>
        </w:rPr>
        <w:t>serviceLevelId</w:t>
      </w:r>
      <w:proofErr w:type="spellEnd"/>
      <w:r>
        <w:rPr>
          <w:lang w:val="en-US"/>
        </w:rPr>
        <w:t xml:space="preserve">" </w:t>
      </w:r>
      <w:bookmarkEnd w:id="171"/>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2" w:name="_Hlk96939383"/>
      <w:bookmarkStart w:id="173"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2"/>
      <w:proofErr w:type="spellStart"/>
      <w:r>
        <w:t>UAVAuthInfo</w:t>
      </w:r>
      <w:proofErr w:type="spellEnd"/>
      <w:r w:rsidRPr="00F70CD6">
        <w:t xml:space="preserve"> </w:t>
      </w:r>
      <w:r>
        <w:t xml:space="preserve">data type received in the </w:t>
      </w:r>
      <w:proofErr w:type="gramStart"/>
      <w:r>
        <w:t>request</w:t>
      </w:r>
      <w:bookmarkEnd w:id="173"/>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4" w:name="_Toc94004605"/>
      <w:bookmarkStart w:id="175" w:name="_Toc94004821"/>
      <w:bookmarkStart w:id="176" w:name="_Toc138686242"/>
      <w:r w:rsidRPr="00AD5F5C">
        <w:rPr>
          <w:rFonts w:eastAsia="DengXian"/>
        </w:rPr>
        <w:t>5</w:t>
      </w:r>
      <w:r w:rsidRPr="00AD5F5C">
        <w:rPr>
          <w:rFonts w:eastAsia="DengXian"/>
        </w:rPr>
        <w:tab/>
        <w:t>API Definitions</w:t>
      </w:r>
      <w:bookmarkEnd w:id="72"/>
      <w:bookmarkEnd w:id="73"/>
      <w:bookmarkEnd w:id="74"/>
      <w:bookmarkEnd w:id="75"/>
      <w:bookmarkEnd w:id="174"/>
      <w:bookmarkEnd w:id="175"/>
      <w:bookmarkEnd w:id="176"/>
    </w:p>
    <w:p w14:paraId="3A51172B" w14:textId="77777777" w:rsidR="00B102E1" w:rsidRDefault="00B102E1" w:rsidP="00EB6F74">
      <w:pPr>
        <w:pStyle w:val="Heading2"/>
      </w:pPr>
      <w:bookmarkStart w:id="177" w:name="_Toc510696598"/>
      <w:bookmarkStart w:id="178" w:name="_Toc35971390"/>
      <w:bookmarkStart w:id="179" w:name="_Toc63347617"/>
      <w:bookmarkStart w:id="180" w:name="_Toc67927730"/>
      <w:bookmarkStart w:id="181" w:name="_Toc85718336"/>
      <w:bookmarkStart w:id="182" w:name="_Toc94004606"/>
      <w:bookmarkStart w:id="183" w:name="_Toc94004822"/>
      <w:bookmarkStart w:id="184" w:name="_Toc138686243"/>
      <w:bookmarkStart w:id="185" w:name="_Toc510696599"/>
      <w:bookmarkStart w:id="186" w:name="_Toc35971391"/>
      <w:bookmarkStart w:id="187" w:name="_Toc67903515"/>
      <w:bookmarkStart w:id="188" w:name="_Toc70598438"/>
      <w:r>
        <w:t>5.1</w:t>
      </w:r>
      <w:r>
        <w:tab/>
      </w:r>
      <w:bookmarkStart w:id="189" w:name="_Hlk88654061"/>
      <w:proofErr w:type="spellStart"/>
      <w:r w:rsidRPr="0069712C">
        <w:t>Naf_Authentication</w:t>
      </w:r>
      <w:proofErr w:type="spellEnd"/>
      <w:r>
        <w:t xml:space="preserve"> Service API</w:t>
      </w:r>
      <w:bookmarkEnd w:id="177"/>
      <w:bookmarkEnd w:id="178"/>
      <w:bookmarkEnd w:id="179"/>
      <w:bookmarkEnd w:id="180"/>
      <w:bookmarkEnd w:id="181"/>
      <w:bookmarkEnd w:id="182"/>
      <w:bookmarkEnd w:id="183"/>
      <w:bookmarkEnd w:id="184"/>
      <w:bookmarkEnd w:id="189"/>
    </w:p>
    <w:p w14:paraId="53F293DD" w14:textId="77777777" w:rsidR="00B102E1" w:rsidRPr="00AD5F5C" w:rsidRDefault="00B102E1" w:rsidP="00EB6F74">
      <w:pPr>
        <w:pStyle w:val="Heading3"/>
        <w:rPr>
          <w:rFonts w:eastAsia="DengXian"/>
        </w:rPr>
      </w:pPr>
      <w:bookmarkStart w:id="190" w:name="_Toc94004607"/>
      <w:bookmarkStart w:id="191" w:name="_Toc94004823"/>
      <w:bookmarkStart w:id="192" w:name="_Toc138686244"/>
      <w:r w:rsidRPr="00AD5F5C">
        <w:rPr>
          <w:rFonts w:eastAsia="DengXian"/>
        </w:rPr>
        <w:t>5.1.1</w:t>
      </w:r>
      <w:r w:rsidRPr="00AD5F5C">
        <w:rPr>
          <w:rFonts w:eastAsia="DengXian"/>
        </w:rPr>
        <w:tab/>
        <w:t>Introduction</w:t>
      </w:r>
      <w:bookmarkEnd w:id="185"/>
      <w:bookmarkEnd w:id="186"/>
      <w:bookmarkEnd w:id="187"/>
      <w:bookmarkEnd w:id="188"/>
      <w:bookmarkEnd w:id="190"/>
      <w:bookmarkEnd w:id="191"/>
      <w:bookmarkEnd w:id="192"/>
    </w:p>
    <w:p w14:paraId="6EE604A0" w14:textId="77777777" w:rsidR="00F944C9" w:rsidRDefault="00F944C9" w:rsidP="00F944C9">
      <w:pPr>
        <w:rPr>
          <w:noProof/>
          <w:lang w:eastAsia="zh-CN"/>
        </w:rPr>
      </w:pPr>
      <w:bookmarkStart w:id="193" w:name="_Toc510696600"/>
      <w:bookmarkStart w:id="194" w:name="_Toc35971392"/>
      <w:bookmarkStart w:id="195" w:name="_Toc67903516"/>
      <w:bookmarkStart w:id="196" w:name="_Toc70598439"/>
      <w:bookmarkStart w:id="197" w:name="_Toc94004608"/>
      <w:bookmarkStart w:id="198"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9" w:name="_Toc138686245"/>
      <w:r w:rsidRPr="00AD5F5C">
        <w:rPr>
          <w:rFonts w:eastAsia="DengXian"/>
        </w:rPr>
        <w:t>5.1.2</w:t>
      </w:r>
      <w:r w:rsidRPr="00AD5F5C">
        <w:rPr>
          <w:rFonts w:eastAsia="DengXian"/>
        </w:rPr>
        <w:tab/>
        <w:t>Usage of HTTP</w:t>
      </w:r>
      <w:bookmarkEnd w:id="193"/>
      <w:bookmarkEnd w:id="194"/>
      <w:bookmarkEnd w:id="195"/>
      <w:bookmarkEnd w:id="196"/>
      <w:bookmarkEnd w:id="197"/>
      <w:bookmarkEnd w:id="198"/>
      <w:bookmarkEnd w:id="199"/>
    </w:p>
    <w:p w14:paraId="75E87AEA" w14:textId="77777777" w:rsidR="00B102E1" w:rsidRPr="00AD5F5C" w:rsidRDefault="00B102E1" w:rsidP="00EB6F74">
      <w:pPr>
        <w:pStyle w:val="Heading4"/>
        <w:rPr>
          <w:rFonts w:eastAsia="DengXian"/>
        </w:rPr>
      </w:pPr>
      <w:bookmarkStart w:id="200" w:name="_Toc510696601"/>
      <w:bookmarkStart w:id="201" w:name="_Toc35971393"/>
      <w:bookmarkStart w:id="202" w:name="_Toc67903517"/>
      <w:bookmarkStart w:id="203" w:name="_Toc70598440"/>
      <w:bookmarkStart w:id="204" w:name="_Toc94004609"/>
      <w:bookmarkStart w:id="205" w:name="_Toc94004825"/>
      <w:bookmarkStart w:id="206" w:name="_Toc138686246"/>
      <w:r w:rsidRPr="00AD5F5C">
        <w:rPr>
          <w:rFonts w:eastAsia="DengXian"/>
        </w:rPr>
        <w:t>5.1.2.1</w:t>
      </w:r>
      <w:r w:rsidRPr="00AD5F5C">
        <w:rPr>
          <w:rFonts w:eastAsia="DengXian"/>
        </w:rPr>
        <w:tab/>
        <w:t>General</w:t>
      </w:r>
      <w:bookmarkEnd w:id="200"/>
      <w:bookmarkEnd w:id="201"/>
      <w:bookmarkEnd w:id="202"/>
      <w:bookmarkEnd w:id="203"/>
      <w:bookmarkEnd w:id="204"/>
      <w:bookmarkEnd w:id="205"/>
      <w:bookmarkEnd w:id="206"/>
    </w:p>
    <w:p w14:paraId="72C06A67" w14:textId="7F0846A8" w:rsidR="00B102E1" w:rsidRPr="00AD5F5C" w:rsidRDefault="00B102E1" w:rsidP="00EB6F74">
      <w:pPr>
        <w:rPr>
          <w:rFonts w:eastAsia="DengXian"/>
          <w:noProof/>
        </w:rPr>
      </w:pPr>
      <w:bookmarkStart w:id="207"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8" w:name="_Toc35971394"/>
      <w:bookmarkStart w:id="209" w:name="_Toc67903518"/>
      <w:bookmarkStart w:id="210" w:name="_Toc70598441"/>
      <w:bookmarkStart w:id="211" w:name="_Toc94004610"/>
      <w:bookmarkStart w:id="212" w:name="_Toc94004826"/>
      <w:bookmarkStart w:id="213" w:name="_Toc138686247"/>
      <w:r w:rsidRPr="00AD5F5C">
        <w:rPr>
          <w:rFonts w:eastAsia="DengXian"/>
        </w:rPr>
        <w:t>5.1.2.2</w:t>
      </w:r>
      <w:r w:rsidRPr="00AD5F5C">
        <w:rPr>
          <w:rFonts w:eastAsia="DengXian"/>
        </w:rPr>
        <w:tab/>
        <w:t>HTTP standard headers</w:t>
      </w:r>
      <w:bookmarkEnd w:id="207"/>
      <w:bookmarkEnd w:id="208"/>
      <w:bookmarkEnd w:id="209"/>
      <w:bookmarkEnd w:id="210"/>
      <w:bookmarkEnd w:id="211"/>
      <w:bookmarkEnd w:id="212"/>
      <w:bookmarkEnd w:id="213"/>
    </w:p>
    <w:p w14:paraId="36F3854D" w14:textId="77777777" w:rsidR="00B102E1" w:rsidRPr="00AD5F5C" w:rsidRDefault="00B102E1" w:rsidP="00EB6F74">
      <w:pPr>
        <w:pStyle w:val="Heading5"/>
        <w:rPr>
          <w:rFonts w:eastAsia="DengXian"/>
          <w:lang w:eastAsia="zh-CN"/>
        </w:rPr>
      </w:pPr>
      <w:bookmarkStart w:id="214" w:name="_Toc510696603"/>
      <w:bookmarkStart w:id="215" w:name="_Toc35971395"/>
      <w:bookmarkStart w:id="216" w:name="_Toc67903519"/>
      <w:bookmarkStart w:id="217" w:name="_Toc70598442"/>
      <w:bookmarkStart w:id="218" w:name="_Toc94004611"/>
      <w:bookmarkStart w:id="219" w:name="_Toc94004827"/>
      <w:bookmarkStart w:id="220"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4"/>
      <w:bookmarkEnd w:id="215"/>
      <w:bookmarkEnd w:id="216"/>
      <w:bookmarkEnd w:id="217"/>
      <w:bookmarkEnd w:id="218"/>
      <w:bookmarkEnd w:id="219"/>
      <w:bookmarkEnd w:id="220"/>
    </w:p>
    <w:p w14:paraId="374DB496" w14:textId="4E2C4B16" w:rsidR="00B102E1" w:rsidRPr="00AD5F5C" w:rsidRDefault="00B102E1" w:rsidP="00EB6F74">
      <w:pPr>
        <w:rPr>
          <w:rFonts w:eastAsia="DengXian"/>
          <w:noProof/>
        </w:rPr>
      </w:pPr>
      <w:bookmarkStart w:id="221"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2" w:name="_Toc35971396"/>
      <w:bookmarkStart w:id="223" w:name="_Toc67903520"/>
      <w:bookmarkStart w:id="224" w:name="_Toc70598443"/>
      <w:bookmarkStart w:id="225" w:name="_Toc94004612"/>
      <w:bookmarkStart w:id="226" w:name="_Toc94004828"/>
      <w:bookmarkStart w:id="227" w:name="_Toc138686249"/>
      <w:r w:rsidRPr="00AD5F5C">
        <w:rPr>
          <w:rFonts w:eastAsia="DengXian"/>
        </w:rPr>
        <w:t>5.1.2.2.2</w:t>
      </w:r>
      <w:r w:rsidRPr="00AD5F5C">
        <w:rPr>
          <w:rFonts w:eastAsia="DengXian"/>
        </w:rPr>
        <w:tab/>
        <w:t>Content type</w:t>
      </w:r>
      <w:bookmarkEnd w:id="221"/>
      <w:bookmarkEnd w:id="222"/>
      <w:bookmarkEnd w:id="223"/>
      <w:bookmarkEnd w:id="224"/>
      <w:bookmarkEnd w:id="225"/>
      <w:bookmarkEnd w:id="226"/>
      <w:bookmarkEnd w:id="227"/>
    </w:p>
    <w:p w14:paraId="4CB1D684" w14:textId="6D7C57A6" w:rsidR="00B102E1" w:rsidRPr="00AD5F5C" w:rsidRDefault="00B102E1" w:rsidP="00EB6F74">
      <w:pPr>
        <w:rPr>
          <w:rFonts w:eastAsia="DengXian"/>
        </w:rPr>
      </w:pPr>
      <w:bookmarkStart w:id="228"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203AD687" w:rsidR="00767813" w:rsidRDefault="00B102E1" w:rsidP="00767813">
      <w:pPr>
        <w:rPr>
          <w:rFonts w:eastAsia="DengXian"/>
        </w:rPr>
      </w:pPr>
      <w:bookmarkStart w:id="229" w:name="_Hlk525213471"/>
      <w:bookmarkStart w:id="230"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9"/>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w:t>
      </w:r>
      <w:r w:rsidR="004276CF">
        <w:rPr>
          <w:rFonts w:eastAsia="Malgun Gothic" w:hint="eastAsia"/>
          <w:lang w:eastAsia="ko-KR"/>
        </w:rPr>
        <w:t>9457</w:t>
      </w:r>
      <w:r w:rsidRPr="00AD5F5C">
        <w:rPr>
          <w:rFonts w:eastAsia="DengXian"/>
        </w:rPr>
        <w:t> [13].</w:t>
      </w:r>
      <w:bookmarkEnd w:id="230"/>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1" w:name="_Toc35971397"/>
      <w:bookmarkStart w:id="232" w:name="_Toc67903521"/>
      <w:bookmarkStart w:id="233" w:name="_Toc70598444"/>
      <w:bookmarkStart w:id="234" w:name="_Toc94004613"/>
      <w:bookmarkStart w:id="235" w:name="_Toc94004829"/>
      <w:bookmarkStart w:id="236" w:name="_Toc138686250"/>
      <w:r w:rsidRPr="00AD5F5C">
        <w:rPr>
          <w:rFonts w:eastAsia="DengXian"/>
        </w:rPr>
        <w:t>5.1.2.3</w:t>
      </w:r>
      <w:r w:rsidRPr="00AD5F5C">
        <w:rPr>
          <w:rFonts w:eastAsia="DengXian"/>
        </w:rPr>
        <w:tab/>
        <w:t>HTTP custom headers</w:t>
      </w:r>
      <w:bookmarkEnd w:id="228"/>
      <w:bookmarkEnd w:id="231"/>
      <w:bookmarkEnd w:id="232"/>
      <w:bookmarkEnd w:id="233"/>
      <w:bookmarkEnd w:id="234"/>
      <w:bookmarkEnd w:id="235"/>
      <w:bookmarkEnd w:id="236"/>
    </w:p>
    <w:p w14:paraId="7D4250D8" w14:textId="74E467F9" w:rsidR="00B102E1" w:rsidRPr="00AD5F5C" w:rsidRDefault="00B102E1" w:rsidP="00EB6F74">
      <w:pPr>
        <w:rPr>
          <w:rFonts w:eastAsia="DengXian"/>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5" w:name="_Toc510696607"/>
      <w:bookmarkStart w:id="246" w:name="_Toc35971398"/>
      <w:bookmarkStart w:id="247" w:name="_Toc67903522"/>
      <w:bookmarkStart w:id="248" w:name="_Toc70598445"/>
      <w:bookmarkStart w:id="249" w:name="_Toc94004614"/>
      <w:bookmarkStart w:id="250" w:name="_Toc94004830"/>
      <w:bookmarkStart w:id="251" w:name="_Toc138686251"/>
      <w:bookmarkEnd w:id="237"/>
      <w:bookmarkEnd w:id="238"/>
      <w:bookmarkEnd w:id="239"/>
      <w:bookmarkEnd w:id="240"/>
      <w:bookmarkEnd w:id="241"/>
      <w:bookmarkEnd w:id="242"/>
      <w:bookmarkEnd w:id="243"/>
      <w:bookmarkEnd w:id="244"/>
      <w:r w:rsidRPr="00AD5F5C">
        <w:rPr>
          <w:rFonts w:eastAsia="DengXian"/>
        </w:rPr>
        <w:t>5.1.3</w:t>
      </w:r>
      <w:r w:rsidRPr="00AD5F5C">
        <w:rPr>
          <w:rFonts w:eastAsia="DengXian"/>
        </w:rPr>
        <w:tab/>
        <w:t>Resources</w:t>
      </w:r>
      <w:bookmarkEnd w:id="245"/>
      <w:bookmarkEnd w:id="246"/>
      <w:bookmarkEnd w:id="247"/>
      <w:bookmarkEnd w:id="248"/>
      <w:bookmarkEnd w:id="249"/>
      <w:bookmarkEnd w:id="250"/>
      <w:bookmarkEnd w:id="251"/>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2" w:name="_Toc510696622"/>
      <w:bookmarkStart w:id="253" w:name="_Toc35971413"/>
      <w:bookmarkStart w:id="254" w:name="_Toc67903530"/>
      <w:bookmarkStart w:id="255" w:name="_Toc70598453"/>
      <w:bookmarkStart w:id="256" w:name="_Toc94004615"/>
      <w:bookmarkStart w:id="257" w:name="_Toc94004831"/>
      <w:bookmarkStart w:id="258" w:name="_Toc138686252"/>
      <w:r w:rsidRPr="00AD5F5C">
        <w:rPr>
          <w:rFonts w:eastAsia="DengXian"/>
        </w:rPr>
        <w:t>5.1.4</w:t>
      </w:r>
      <w:r w:rsidRPr="00AD5F5C">
        <w:rPr>
          <w:rFonts w:eastAsia="DengXian"/>
        </w:rPr>
        <w:tab/>
        <w:t>Custom Operations without associated resources</w:t>
      </w:r>
      <w:bookmarkEnd w:id="252"/>
      <w:bookmarkEnd w:id="253"/>
      <w:bookmarkEnd w:id="254"/>
      <w:bookmarkEnd w:id="255"/>
      <w:bookmarkEnd w:id="256"/>
      <w:bookmarkEnd w:id="257"/>
      <w:bookmarkEnd w:id="258"/>
    </w:p>
    <w:p w14:paraId="095D52C8" w14:textId="77777777" w:rsidR="00B102E1" w:rsidRPr="00AD5F5C" w:rsidRDefault="00B102E1" w:rsidP="00EB6F74">
      <w:pPr>
        <w:pStyle w:val="Heading4"/>
        <w:rPr>
          <w:rFonts w:eastAsia="DengXian"/>
        </w:rPr>
      </w:pPr>
      <w:bookmarkStart w:id="259" w:name="_Toc510696623"/>
      <w:bookmarkStart w:id="260" w:name="_Toc35971414"/>
      <w:bookmarkStart w:id="261" w:name="_Toc67903531"/>
      <w:bookmarkStart w:id="262" w:name="_Toc70598454"/>
      <w:bookmarkStart w:id="263" w:name="_Toc94004616"/>
      <w:bookmarkStart w:id="264" w:name="_Toc94004832"/>
      <w:bookmarkStart w:id="265" w:name="_Toc138686253"/>
      <w:r w:rsidRPr="00AD5F5C">
        <w:rPr>
          <w:rFonts w:eastAsia="DengXian"/>
        </w:rPr>
        <w:t>5.1.4.1</w:t>
      </w:r>
      <w:r w:rsidRPr="00AD5F5C">
        <w:rPr>
          <w:rFonts w:eastAsia="DengXian"/>
        </w:rPr>
        <w:tab/>
        <w:t>Overview</w:t>
      </w:r>
      <w:bookmarkEnd w:id="259"/>
      <w:bookmarkEnd w:id="260"/>
      <w:bookmarkEnd w:id="261"/>
      <w:bookmarkEnd w:id="262"/>
      <w:bookmarkEnd w:id="263"/>
      <w:bookmarkEnd w:id="264"/>
      <w:bookmarkEnd w:id="265"/>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4pt;height:95.4pt" o:ole="">
            <v:imagedata r:id="rId23" o:title=""/>
          </v:shape>
          <o:OLEObject Type="Embed" ProgID="Visio.Drawing.15" ShapeID="_x0000_i1029" DrawAspect="Content" ObjectID="_1822546126"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w:t>
            </w:r>
            <w:proofErr w:type="spellStart"/>
            <w:r w:rsidRPr="00F40247">
              <w:t>apiRoot</w:t>
            </w:r>
            <w:proofErr w:type="spellEnd"/>
            <w:r w:rsidRPr="00F40247">
              <w:t>}/</w:t>
            </w:r>
            <w:proofErr w:type="spellStart"/>
            <w:r w:rsidRPr="00F40247">
              <w:t>n</w:t>
            </w:r>
            <w:r>
              <w:t>af</w:t>
            </w:r>
            <w:proofErr w:type="spellEnd"/>
            <w:r>
              <w:t>-auth</w:t>
            </w:r>
            <w:r w:rsidRPr="00F40247">
              <w:t>/&lt;</w:t>
            </w:r>
            <w:proofErr w:type="spellStart"/>
            <w:r w:rsidRPr="00F40247">
              <w:t>apiVersion</w:t>
            </w:r>
            <w:proofErr w:type="spellEnd"/>
            <w:r w:rsidRPr="00F40247">
              <w:t>&gt;/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6" w:name="_Toc510696624"/>
      <w:bookmarkStart w:id="267" w:name="_Toc35971415"/>
      <w:bookmarkStart w:id="268" w:name="_Toc67903532"/>
      <w:bookmarkStart w:id="269" w:name="_Toc70598455"/>
      <w:bookmarkStart w:id="270" w:name="_Toc94004617"/>
      <w:bookmarkStart w:id="271" w:name="_Toc94004833"/>
      <w:bookmarkStart w:id="272" w:name="_Toc138686254"/>
      <w:r w:rsidRPr="00AD5F5C">
        <w:rPr>
          <w:rFonts w:eastAsia="DengXian"/>
        </w:rPr>
        <w:t>5.1.4.2</w:t>
      </w:r>
      <w:r w:rsidRPr="00AD5F5C">
        <w:rPr>
          <w:rFonts w:eastAsia="DengXian"/>
        </w:rPr>
        <w:tab/>
        <w:t xml:space="preserve">Operation: </w:t>
      </w:r>
      <w:r w:rsidRPr="009D7D5D">
        <w:rPr>
          <w:rFonts w:eastAsia="DengXian"/>
        </w:rPr>
        <w:t>request-auth</w:t>
      </w:r>
      <w:bookmarkEnd w:id="266"/>
      <w:bookmarkEnd w:id="267"/>
      <w:bookmarkEnd w:id="268"/>
      <w:bookmarkEnd w:id="269"/>
      <w:bookmarkEnd w:id="270"/>
      <w:bookmarkEnd w:id="271"/>
      <w:bookmarkEnd w:id="272"/>
    </w:p>
    <w:p w14:paraId="084DC255" w14:textId="77777777" w:rsidR="00B102E1" w:rsidRDefault="00B102E1" w:rsidP="00EB6F74">
      <w:pPr>
        <w:pStyle w:val="Heading5"/>
        <w:rPr>
          <w:rFonts w:eastAsia="DengXian"/>
        </w:rPr>
      </w:pPr>
      <w:bookmarkStart w:id="273" w:name="_Toc510696625"/>
      <w:bookmarkStart w:id="274" w:name="_Toc35971416"/>
      <w:bookmarkStart w:id="275" w:name="_Toc67903533"/>
      <w:bookmarkStart w:id="276" w:name="_Toc70598456"/>
      <w:bookmarkStart w:id="277" w:name="_Toc94004618"/>
      <w:bookmarkStart w:id="278" w:name="_Toc94004834"/>
      <w:bookmarkStart w:id="279" w:name="_Toc138686255"/>
      <w:r w:rsidRPr="00AD5F5C">
        <w:rPr>
          <w:rFonts w:eastAsia="DengXian"/>
        </w:rPr>
        <w:t>5.1.4.2.1</w:t>
      </w:r>
      <w:r w:rsidRPr="00AD5F5C">
        <w:rPr>
          <w:rFonts w:eastAsia="DengXian"/>
        </w:rPr>
        <w:tab/>
        <w:t>Description</w:t>
      </w:r>
      <w:bookmarkEnd w:id="273"/>
      <w:bookmarkEnd w:id="274"/>
      <w:bookmarkEnd w:id="275"/>
      <w:bookmarkEnd w:id="276"/>
      <w:bookmarkEnd w:id="277"/>
      <w:bookmarkEnd w:id="278"/>
      <w:bookmarkEnd w:id="279"/>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0" w:name="_Toc510696626"/>
      <w:bookmarkStart w:id="281" w:name="_Toc35971417"/>
      <w:bookmarkStart w:id="282" w:name="_Toc67903534"/>
      <w:bookmarkStart w:id="283" w:name="_Toc70598457"/>
      <w:bookmarkStart w:id="284" w:name="_Toc94004619"/>
      <w:bookmarkStart w:id="285" w:name="_Toc94004835"/>
      <w:bookmarkStart w:id="286" w:name="_Toc138686256"/>
      <w:r w:rsidRPr="00AD5F5C">
        <w:rPr>
          <w:rFonts w:eastAsia="DengXian"/>
        </w:rPr>
        <w:t>5.1.4.2.2</w:t>
      </w:r>
      <w:r w:rsidRPr="00AD5F5C">
        <w:rPr>
          <w:rFonts w:eastAsia="DengXian"/>
        </w:rPr>
        <w:tab/>
        <w:t>Operation Definition</w:t>
      </w:r>
      <w:bookmarkEnd w:id="280"/>
      <w:bookmarkEnd w:id="281"/>
      <w:bookmarkEnd w:id="282"/>
      <w:bookmarkEnd w:id="283"/>
      <w:bookmarkEnd w:id="284"/>
      <w:bookmarkEnd w:id="285"/>
      <w:bookmarkEnd w:id="286"/>
    </w:p>
    <w:p w14:paraId="5A79E172" w14:textId="77777777" w:rsidR="00F944C9" w:rsidRPr="00AD5F5C" w:rsidRDefault="00F944C9" w:rsidP="00F944C9">
      <w:bookmarkStart w:id="287" w:name="_Toc510696628"/>
      <w:bookmarkStart w:id="288" w:name="_Toc35971419"/>
      <w:bookmarkStart w:id="289" w:name="_Toc67903536"/>
      <w:bookmarkStart w:id="290" w:name="_Toc70598459"/>
      <w:bookmarkStart w:id="291" w:name="_Toc94004620"/>
      <w:bookmarkStart w:id="292"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3" w:name="_Toc138686257"/>
      <w:r w:rsidRPr="00AD5F5C">
        <w:rPr>
          <w:rFonts w:eastAsia="DengXian"/>
        </w:rPr>
        <w:t>5.1.5</w:t>
      </w:r>
      <w:r w:rsidRPr="00AD5F5C">
        <w:rPr>
          <w:rFonts w:eastAsia="DengXian"/>
        </w:rPr>
        <w:tab/>
        <w:t>Notifications</w:t>
      </w:r>
      <w:bookmarkEnd w:id="287"/>
      <w:bookmarkEnd w:id="288"/>
      <w:bookmarkEnd w:id="289"/>
      <w:bookmarkEnd w:id="290"/>
      <w:bookmarkEnd w:id="291"/>
      <w:bookmarkEnd w:id="292"/>
      <w:bookmarkEnd w:id="293"/>
    </w:p>
    <w:p w14:paraId="2768602B" w14:textId="77777777" w:rsidR="000E608D" w:rsidRPr="00AD5F5C" w:rsidRDefault="000E608D" w:rsidP="000E608D">
      <w:pPr>
        <w:pStyle w:val="Heading4"/>
        <w:rPr>
          <w:rFonts w:eastAsia="DengXian"/>
        </w:rPr>
      </w:pPr>
      <w:bookmarkStart w:id="294" w:name="_Toc138686258"/>
      <w:bookmarkStart w:id="295" w:name="_Toc510696630"/>
      <w:bookmarkStart w:id="296" w:name="_Toc510696632"/>
      <w:r w:rsidRPr="00AD5F5C">
        <w:rPr>
          <w:rFonts w:eastAsia="DengXian"/>
        </w:rPr>
        <w:t>5.1.5.1</w:t>
      </w:r>
      <w:r w:rsidRPr="00AD5F5C">
        <w:rPr>
          <w:rFonts w:eastAsia="DengXian"/>
        </w:rPr>
        <w:tab/>
        <w:t>General</w:t>
      </w:r>
      <w:bookmarkEnd w:id="294"/>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7" w:name="_Toc35971421"/>
      <w:bookmarkStart w:id="298" w:name="_Toc67903538"/>
      <w:bookmarkStart w:id="299" w:name="_Toc70598461"/>
      <w:bookmarkStart w:id="300" w:name="_Toc94004622"/>
      <w:bookmarkStart w:id="301" w:name="_Toc94004838"/>
      <w:bookmarkStart w:id="302"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5"/>
      <w:bookmarkEnd w:id="297"/>
      <w:bookmarkEnd w:id="298"/>
      <w:bookmarkEnd w:id="299"/>
      <w:bookmarkEnd w:id="300"/>
      <w:bookmarkEnd w:id="301"/>
      <w:bookmarkEnd w:id="302"/>
    </w:p>
    <w:p w14:paraId="7891831D" w14:textId="77777777" w:rsidR="00B102E1" w:rsidRPr="00AD5F5C" w:rsidRDefault="00B102E1" w:rsidP="00EB6F74">
      <w:pPr>
        <w:pStyle w:val="Heading5"/>
        <w:rPr>
          <w:rFonts w:eastAsia="DengXian"/>
          <w:noProof/>
        </w:rPr>
      </w:pPr>
      <w:bookmarkStart w:id="303" w:name="_Toc532994455"/>
      <w:bookmarkStart w:id="304" w:name="_Toc35971422"/>
      <w:bookmarkStart w:id="305" w:name="_Toc67903539"/>
      <w:bookmarkStart w:id="306" w:name="_Toc70598462"/>
      <w:bookmarkStart w:id="307" w:name="_Toc94004623"/>
      <w:bookmarkStart w:id="308" w:name="_Toc94004839"/>
      <w:bookmarkStart w:id="309" w:name="_Toc138686260"/>
      <w:bookmarkStart w:id="310" w:name="_Toc510696631"/>
      <w:r w:rsidRPr="00AD5F5C">
        <w:rPr>
          <w:rFonts w:eastAsia="DengXian"/>
        </w:rPr>
        <w:t>5.1.5.2</w:t>
      </w:r>
      <w:r w:rsidRPr="00AD5F5C">
        <w:rPr>
          <w:rFonts w:eastAsia="DengXian"/>
          <w:noProof/>
        </w:rPr>
        <w:t>.1</w:t>
      </w:r>
      <w:r w:rsidRPr="00AD5F5C">
        <w:rPr>
          <w:rFonts w:eastAsia="DengXian"/>
          <w:noProof/>
        </w:rPr>
        <w:tab/>
        <w:t>Description</w:t>
      </w:r>
      <w:bookmarkEnd w:id="303"/>
      <w:bookmarkEnd w:id="304"/>
      <w:bookmarkEnd w:id="305"/>
      <w:bookmarkEnd w:id="306"/>
      <w:bookmarkEnd w:id="307"/>
      <w:bookmarkEnd w:id="308"/>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1" w:name="_Toc532994456"/>
      <w:bookmarkStart w:id="312" w:name="_Toc35971423"/>
      <w:bookmarkStart w:id="313" w:name="_Toc67903540"/>
      <w:bookmarkStart w:id="314" w:name="_Toc70598463"/>
      <w:bookmarkStart w:id="315" w:name="_Toc94004624"/>
      <w:bookmarkStart w:id="316" w:name="_Toc94004840"/>
      <w:bookmarkStart w:id="317" w:name="_Toc138686261"/>
      <w:r w:rsidRPr="00AD5F5C">
        <w:rPr>
          <w:rFonts w:eastAsia="DengXian"/>
        </w:rPr>
        <w:t>5.1.5.2</w:t>
      </w:r>
      <w:r w:rsidRPr="00AD5F5C">
        <w:rPr>
          <w:rFonts w:eastAsia="DengXian"/>
          <w:noProof/>
        </w:rPr>
        <w:t>.2</w:t>
      </w:r>
      <w:r w:rsidRPr="00AD5F5C">
        <w:rPr>
          <w:rFonts w:eastAsia="DengXian"/>
          <w:noProof/>
        </w:rPr>
        <w:tab/>
        <w:t>Target URI</w:t>
      </w:r>
      <w:bookmarkEnd w:id="311"/>
      <w:bookmarkEnd w:id="312"/>
      <w:bookmarkEnd w:id="313"/>
      <w:bookmarkEnd w:id="314"/>
      <w:bookmarkEnd w:id="315"/>
      <w:bookmarkEnd w:id="316"/>
      <w:bookmarkEnd w:id="317"/>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8" w:name="_Toc532994457"/>
      <w:bookmarkStart w:id="319" w:name="_Toc35971424"/>
      <w:bookmarkStart w:id="320" w:name="_Toc67903541"/>
      <w:bookmarkStart w:id="321" w:name="_Toc70598464"/>
      <w:bookmarkStart w:id="322" w:name="_Toc94004625"/>
      <w:bookmarkStart w:id="323" w:name="_Toc94004841"/>
      <w:bookmarkStart w:id="324" w:name="_Toc138686262"/>
      <w:r w:rsidRPr="00AD5F5C">
        <w:rPr>
          <w:rFonts w:eastAsia="DengXian"/>
        </w:rPr>
        <w:t>5.1.5.2</w:t>
      </w:r>
      <w:r w:rsidRPr="00AD5F5C">
        <w:rPr>
          <w:rFonts w:eastAsia="DengXian"/>
          <w:noProof/>
        </w:rPr>
        <w:t>.3</w:t>
      </w:r>
      <w:r w:rsidRPr="00AD5F5C">
        <w:rPr>
          <w:rFonts w:eastAsia="DengXian"/>
          <w:noProof/>
        </w:rPr>
        <w:tab/>
        <w:t>Standard Methods</w:t>
      </w:r>
      <w:bookmarkEnd w:id="318"/>
      <w:bookmarkEnd w:id="319"/>
      <w:bookmarkEnd w:id="320"/>
      <w:bookmarkEnd w:id="321"/>
      <w:bookmarkEnd w:id="322"/>
      <w:bookmarkEnd w:id="323"/>
      <w:bookmarkEnd w:id="324"/>
    </w:p>
    <w:p w14:paraId="6CFD304C" w14:textId="77777777" w:rsidR="00B102E1" w:rsidRPr="00AD5F5C" w:rsidRDefault="00B102E1" w:rsidP="00EB6F74">
      <w:pPr>
        <w:pStyle w:val="Heading6"/>
        <w:rPr>
          <w:rFonts w:eastAsia="DengXian"/>
          <w:noProof/>
        </w:rPr>
      </w:pPr>
      <w:bookmarkStart w:id="325" w:name="_Toc532994458"/>
      <w:bookmarkStart w:id="326" w:name="_Toc35971425"/>
      <w:bookmarkStart w:id="327" w:name="_Toc94004626"/>
      <w:bookmarkStart w:id="328" w:name="_Toc94004842"/>
      <w:bookmarkStart w:id="329" w:name="_Toc138686263"/>
      <w:r w:rsidRPr="00AD5F5C">
        <w:rPr>
          <w:rFonts w:eastAsia="DengXian"/>
        </w:rPr>
        <w:t>5.1.5.2.3</w:t>
      </w:r>
      <w:r w:rsidRPr="00AD5F5C">
        <w:rPr>
          <w:rFonts w:eastAsia="DengXian"/>
          <w:noProof/>
        </w:rPr>
        <w:t>.1</w:t>
      </w:r>
      <w:r w:rsidRPr="00AD5F5C">
        <w:rPr>
          <w:rFonts w:eastAsia="DengXian"/>
          <w:noProof/>
        </w:rPr>
        <w:tab/>
        <w:t>POST</w:t>
      </w:r>
      <w:bookmarkEnd w:id="325"/>
      <w:bookmarkEnd w:id="326"/>
      <w:bookmarkEnd w:id="327"/>
      <w:bookmarkEnd w:id="328"/>
      <w:bookmarkEnd w:id="329"/>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0" w:name="_Toc35971427"/>
      <w:bookmarkStart w:id="331" w:name="_Toc67903543"/>
      <w:bookmarkStart w:id="332" w:name="_Toc70598466"/>
      <w:bookmarkStart w:id="333" w:name="_Toc94004627"/>
      <w:bookmarkStart w:id="334" w:name="_Toc94004843"/>
      <w:bookmarkEnd w:id="310"/>
    </w:p>
    <w:p w14:paraId="08E7C580" w14:textId="77777777" w:rsidR="00B102E1" w:rsidRPr="00AD5F5C" w:rsidRDefault="00B102E1" w:rsidP="00EB6F74">
      <w:pPr>
        <w:pStyle w:val="Heading3"/>
        <w:rPr>
          <w:rFonts w:eastAsia="DengXian"/>
        </w:rPr>
      </w:pPr>
      <w:bookmarkStart w:id="335" w:name="_Toc138686264"/>
      <w:r w:rsidRPr="00AD5F5C">
        <w:rPr>
          <w:rFonts w:eastAsia="DengXian"/>
        </w:rPr>
        <w:t>5.1.6</w:t>
      </w:r>
      <w:r w:rsidRPr="00AD5F5C">
        <w:rPr>
          <w:rFonts w:eastAsia="DengXian"/>
        </w:rPr>
        <w:tab/>
        <w:t>Data Model</w:t>
      </w:r>
      <w:bookmarkEnd w:id="296"/>
      <w:bookmarkEnd w:id="330"/>
      <w:bookmarkEnd w:id="331"/>
      <w:bookmarkEnd w:id="332"/>
      <w:bookmarkEnd w:id="333"/>
      <w:bookmarkEnd w:id="334"/>
      <w:bookmarkEnd w:id="335"/>
    </w:p>
    <w:p w14:paraId="3E906437" w14:textId="77777777" w:rsidR="00B102E1" w:rsidRPr="00AD5F5C" w:rsidRDefault="00B102E1" w:rsidP="00EB6F74">
      <w:pPr>
        <w:pStyle w:val="Heading4"/>
        <w:rPr>
          <w:rFonts w:eastAsia="DengXian"/>
        </w:rPr>
      </w:pPr>
      <w:bookmarkStart w:id="336" w:name="_Toc510696633"/>
      <w:bookmarkStart w:id="337" w:name="_Toc35971428"/>
      <w:bookmarkStart w:id="338" w:name="_Toc67903544"/>
      <w:bookmarkStart w:id="339" w:name="_Toc70598467"/>
      <w:bookmarkStart w:id="340" w:name="_Toc94004628"/>
      <w:bookmarkStart w:id="341" w:name="_Toc94004844"/>
      <w:bookmarkStart w:id="342" w:name="_Toc138686265"/>
      <w:r w:rsidRPr="00AD5F5C">
        <w:rPr>
          <w:rFonts w:eastAsia="DengXian"/>
        </w:rPr>
        <w:t>5.1.6.1</w:t>
      </w:r>
      <w:r w:rsidRPr="00AD5F5C">
        <w:rPr>
          <w:rFonts w:eastAsia="DengXian"/>
        </w:rPr>
        <w:tab/>
        <w:t>General</w:t>
      </w:r>
      <w:bookmarkEnd w:id="336"/>
      <w:bookmarkEnd w:id="337"/>
      <w:bookmarkEnd w:id="338"/>
      <w:bookmarkEnd w:id="339"/>
      <w:bookmarkEnd w:id="340"/>
      <w:bookmarkEnd w:id="341"/>
      <w:bookmarkEnd w:id="342"/>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3" w:name="_Hlk71560146"/>
            <w:proofErr w:type="spellStart"/>
            <w:r w:rsidRPr="00294403">
              <w:rPr>
                <w:rFonts w:eastAsia="DengXian"/>
              </w:rPr>
              <w:t>UAVAuthInfo</w:t>
            </w:r>
            <w:bookmarkEnd w:id="343"/>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proofErr w:type="spellStart"/>
            <w:r>
              <w:rPr>
                <w:rFonts w:eastAsia="DengXian"/>
              </w:rPr>
              <w:t>UssInfo</w:t>
            </w:r>
            <w:proofErr w:type="spellEnd"/>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proofErr w:type="spellStart"/>
            <w:r w:rsidRPr="00CD5ABD">
              <w:t>GeographicalArea</w:t>
            </w:r>
            <w:proofErr w:type="spellEnd"/>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proofErr w:type="spellStart"/>
            <w:r w:rsidRPr="00CD5ABD">
              <w:t>MultiUSS</w:t>
            </w:r>
            <w:proofErr w:type="spellEnd"/>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4" w:name="_Toc510696634"/>
      <w:bookmarkStart w:id="345" w:name="_Toc35971429"/>
      <w:bookmarkStart w:id="346" w:name="_Toc67903545"/>
      <w:bookmarkStart w:id="347" w:name="_Toc70598468"/>
      <w:bookmarkStart w:id="348" w:name="_Toc94004629"/>
      <w:bookmarkStart w:id="349" w:name="_Toc94004845"/>
      <w:bookmarkStart w:id="350" w:name="_Toc138686266"/>
      <w:r w:rsidRPr="00AD5F5C">
        <w:rPr>
          <w:rFonts w:eastAsia="DengXian"/>
          <w:lang w:val="en-US"/>
        </w:rPr>
        <w:t>5.1.6.2</w:t>
      </w:r>
      <w:r w:rsidRPr="00AD5F5C">
        <w:rPr>
          <w:rFonts w:eastAsia="DengXian"/>
          <w:lang w:val="en-US"/>
        </w:rPr>
        <w:tab/>
        <w:t>Structured data types</w:t>
      </w:r>
      <w:bookmarkEnd w:id="344"/>
      <w:bookmarkEnd w:id="345"/>
      <w:bookmarkEnd w:id="346"/>
      <w:bookmarkEnd w:id="347"/>
      <w:bookmarkEnd w:id="348"/>
      <w:bookmarkEnd w:id="349"/>
      <w:bookmarkEnd w:id="350"/>
    </w:p>
    <w:p w14:paraId="3E123CBC" w14:textId="77777777" w:rsidR="00B102E1" w:rsidRPr="00AD5F5C" w:rsidRDefault="00B102E1" w:rsidP="00EB6F74">
      <w:pPr>
        <w:pStyle w:val="Heading5"/>
        <w:rPr>
          <w:rFonts w:eastAsia="DengXian"/>
        </w:rPr>
      </w:pPr>
      <w:bookmarkStart w:id="351" w:name="_Toc510696635"/>
      <w:bookmarkStart w:id="352" w:name="_Toc35971430"/>
      <w:bookmarkStart w:id="353" w:name="_Toc67903546"/>
      <w:bookmarkStart w:id="354" w:name="_Toc70598469"/>
      <w:bookmarkStart w:id="355" w:name="_Toc94004630"/>
      <w:bookmarkStart w:id="356" w:name="_Toc94004846"/>
      <w:bookmarkStart w:id="357" w:name="_Toc138686267"/>
      <w:r w:rsidRPr="00AD5F5C">
        <w:rPr>
          <w:rFonts w:eastAsia="DengXian"/>
        </w:rPr>
        <w:t>5.1.6.2.1</w:t>
      </w:r>
      <w:r w:rsidRPr="00AD5F5C">
        <w:rPr>
          <w:rFonts w:eastAsia="DengXian"/>
        </w:rPr>
        <w:tab/>
        <w:t>Introduction</w:t>
      </w:r>
      <w:bookmarkEnd w:id="351"/>
      <w:bookmarkEnd w:id="352"/>
      <w:bookmarkEnd w:id="353"/>
      <w:bookmarkEnd w:id="354"/>
      <w:bookmarkEnd w:id="355"/>
      <w:bookmarkEnd w:id="356"/>
      <w:bookmarkEnd w:id="357"/>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8" w:name="_Toc510696636"/>
      <w:bookmarkStart w:id="359" w:name="_Toc35971431"/>
      <w:bookmarkStart w:id="360" w:name="_Toc67903547"/>
      <w:bookmarkStart w:id="361" w:name="_Toc70598470"/>
      <w:bookmarkStart w:id="362" w:name="_Toc94004631"/>
      <w:bookmarkStart w:id="363" w:name="_Toc94004847"/>
      <w:bookmarkStart w:id="364" w:name="_Toc138686268"/>
      <w:r w:rsidRPr="00AD5F5C">
        <w:rPr>
          <w:rFonts w:eastAsia="DengXian"/>
        </w:rPr>
        <w:t>5.1.6.2.2</w:t>
      </w:r>
      <w:r w:rsidRPr="00AD5F5C">
        <w:rPr>
          <w:rFonts w:eastAsia="DengXian"/>
        </w:rPr>
        <w:tab/>
        <w:t xml:space="preserve">Type: </w:t>
      </w:r>
      <w:proofErr w:type="spellStart"/>
      <w:r>
        <w:rPr>
          <w:rFonts w:eastAsia="DengXian"/>
        </w:rPr>
        <w:t>UAVAuthInfo</w:t>
      </w:r>
      <w:bookmarkEnd w:id="358"/>
      <w:bookmarkEnd w:id="359"/>
      <w:bookmarkEnd w:id="360"/>
      <w:bookmarkEnd w:id="361"/>
      <w:bookmarkEnd w:id="362"/>
      <w:bookmarkEnd w:id="363"/>
      <w:bookmarkEnd w:id="364"/>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5" w:name="_Hlk79407407"/>
            <w:proofErr w:type="spellStart"/>
            <w:r>
              <w:t>gpsi</w:t>
            </w:r>
            <w:bookmarkEnd w:id="365"/>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6" w:name="_Hlk79407517"/>
            <w:proofErr w:type="spellStart"/>
            <w:r>
              <w:t>serviceLevelId</w:t>
            </w:r>
            <w:bookmarkEnd w:id="366"/>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7" w:name="_Hlk71618417"/>
            <w:r>
              <w:rPr>
                <w:rFonts w:cs="Arial"/>
                <w:szCs w:val="18"/>
              </w:rPr>
              <w:t>Service Level Device Identity of the UAV</w:t>
            </w:r>
            <w:bookmarkEnd w:id="367"/>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8" w:name="_Hlk79408228"/>
            <w:proofErr w:type="spellStart"/>
            <w:r>
              <w:t>pei</w:t>
            </w:r>
            <w:bookmarkEnd w:id="368"/>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9" w:name="_Toc510696637"/>
      <w:bookmarkStart w:id="370" w:name="_Toc35971432"/>
      <w:bookmarkStart w:id="371" w:name="_Toc67903548"/>
      <w:bookmarkStart w:id="372" w:name="_Toc70598471"/>
      <w:bookmarkStart w:id="373" w:name="_Toc94004632"/>
      <w:bookmarkStart w:id="374" w:name="_Toc94004848"/>
      <w:bookmarkStart w:id="375" w:name="_Toc13868626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69"/>
      <w:bookmarkEnd w:id="370"/>
      <w:bookmarkEnd w:id="371"/>
      <w:bookmarkEnd w:id="372"/>
      <w:bookmarkEnd w:id="373"/>
      <w:bookmarkEnd w:id="374"/>
      <w:bookmarkEnd w:id="375"/>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6" w:name="_Hlk71626514"/>
            <w:r>
              <w:rPr>
                <w:rFonts w:cs="Arial"/>
                <w:szCs w:val="18"/>
              </w:rPr>
              <w:t xml:space="preserve">associated with </w:t>
            </w:r>
            <w:bookmarkEnd w:id="376"/>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7" w:name="_Toc94004633"/>
      <w:bookmarkStart w:id="378" w:name="_Toc94004849"/>
      <w:bookmarkStart w:id="379" w:name="_Toc13868627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77"/>
      <w:bookmarkEnd w:id="378"/>
      <w:bookmarkEnd w:id="379"/>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proofErr w:type="spellStart"/>
            <w:r w:rsidRPr="00546C8A">
              <w:t>gpsi</w:t>
            </w:r>
            <w:proofErr w:type="spellEnd"/>
          </w:p>
        </w:tc>
        <w:tc>
          <w:tcPr>
            <w:tcW w:w="1439" w:type="dxa"/>
          </w:tcPr>
          <w:p w14:paraId="559D8D7C" w14:textId="77777777" w:rsidR="00B102E1" w:rsidRPr="00546C8A" w:rsidRDefault="00B102E1" w:rsidP="00601118">
            <w:pPr>
              <w:pStyle w:val="TAL"/>
            </w:pPr>
            <w:proofErr w:type="spellStart"/>
            <w:r w:rsidRPr="00546C8A">
              <w:t>Gpsi</w:t>
            </w:r>
            <w:proofErr w:type="spellEnd"/>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0" w:name="_Hlk71566201"/>
            <w:proofErr w:type="spellStart"/>
            <w:r w:rsidRPr="00546C8A">
              <w:t>authResult</w:t>
            </w:r>
            <w:bookmarkEnd w:id="380"/>
            <w:proofErr w:type="spellEnd"/>
          </w:p>
        </w:tc>
        <w:tc>
          <w:tcPr>
            <w:tcW w:w="1439" w:type="dxa"/>
          </w:tcPr>
          <w:p w14:paraId="1DC6B86B" w14:textId="77777777" w:rsidR="00B102E1" w:rsidRPr="00546C8A" w:rsidRDefault="00B102E1" w:rsidP="00601118">
            <w:pPr>
              <w:pStyle w:val="TAL"/>
            </w:pPr>
            <w:proofErr w:type="spellStart"/>
            <w:r w:rsidRPr="00546C8A">
              <w:t>AuthResult</w:t>
            </w:r>
            <w:proofErr w:type="spellEnd"/>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1" w:name="_Hlk71618598"/>
            <w:proofErr w:type="spellStart"/>
            <w:r w:rsidRPr="00546C8A">
              <w:t>authM</w:t>
            </w:r>
            <w:bookmarkEnd w:id="381"/>
            <w:r w:rsidRPr="00546C8A">
              <w:t>sg</w:t>
            </w:r>
            <w:proofErr w:type="spellEnd"/>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2" w:name="_Hlk71619244"/>
            <w:r w:rsidRPr="00546C8A">
              <w:rPr>
                <w:rFonts w:cs="Arial"/>
                <w:szCs w:val="18"/>
              </w:rPr>
              <w:t xml:space="preserve">Contains the authentication message </w:t>
            </w:r>
            <w:bookmarkEnd w:id="382"/>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proofErr w:type="spellStart"/>
            <w:r>
              <w:t>authContainer</w:t>
            </w:r>
            <w:proofErr w:type="spellEnd"/>
          </w:p>
        </w:tc>
        <w:tc>
          <w:tcPr>
            <w:tcW w:w="1439"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proofErr w:type="spellStart"/>
            <w:r>
              <w:t>serviceLevelId</w:t>
            </w:r>
            <w:proofErr w:type="spellEnd"/>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proofErr w:type="spellStart"/>
            <w:r>
              <w:t>authSessAmbr</w:t>
            </w:r>
            <w:proofErr w:type="spellEnd"/>
          </w:p>
        </w:tc>
        <w:tc>
          <w:tcPr>
            <w:tcW w:w="1439" w:type="dxa"/>
          </w:tcPr>
          <w:p w14:paraId="48533306" w14:textId="77777777" w:rsidR="008E69D0" w:rsidRDefault="008E69D0" w:rsidP="00535510">
            <w:pPr>
              <w:pStyle w:val="TAL"/>
            </w:pPr>
            <w:proofErr w:type="spellStart"/>
            <w:r w:rsidRPr="00F11966">
              <w:t>BitRate</w:t>
            </w:r>
            <w:proofErr w:type="spellEnd"/>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proofErr w:type="spellStart"/>
            <w:r>
              <w:t>authProfIndex</w:t>
            </w:r>
            <w:proofErr w:type="spellEnd"/>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proofErr w:type="spellStart"/>
            <w:r w:rsidRPr="00DF5729">
              <w:t>ussInfo</w:t>
            </w:r>
            <w:proofErr w:type="spellEnd"/>
          </w:p>
        </w:tc>
        <w:tc>
          <w:tcPr>
            <w:tcW w:w="1439" w:type="dxa"/>
          </w:tcPr>
          <w:p w14:paraId="2DB57C29" w14:textId="5FE23919" w:rsidR="005A22ED" w:rsidRDefault="005A22ED" w:rsidP="005A22ED">
            <w:pPr>
              <w:pStyle w:val="TAL"/>
            </w:pPr>
            <w:proofErr w:type="gramStart"/>
            <w:r w:rsidRPr="00DF5729">
              <w:t>array(</w:t>
            </w:r>
            <w:proofErr w:type="spellStart"/>
            <w:proofErr w:type="gramEnd"/>
            <w:r w:rsidRPr="00DF5729">
              <w:t>UssInfo</w:t>
            </w:r>
            <w:proofErr w:type="spellEnd"/>
            <w:r w:rsidRPr="00DF5729">
              <w:t>)</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proofErr w:type="spellStart"/>
            <w:r w:rsidRPr="00DF5729">
              <w:t>MultiUSS</w:t>
            </w:r>
            <w:proofErr w:type="spellEnd"/>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proofErr w:type="spellStart"/>
            <w:r w:rsidRPr="00361647">
              <w:t>suppFeat</w:t>
            </w:r>
            <w:proofErr w:type="spellEnd"/>
          </w:p>
        </w:tc>
        <w:tc>
          <w:tcPr>
            <w:tcW w:w="1439" w:type="dxa"/>
          </w:tcPr>
          <w:p w14:paraId="70ADAF60" w14:textId="77777777" w:rsidR="00B102E1" w:rsidRPr="00546C8A" w:rsidRDefault="00B102E1" w:rsidP="00601118">
            <w:pPr>
              <w:pStyle w:val="TAL"/>
            </w:pPr>
            <w:proofErr w:type="spellStart"/>
            <w:r w:rsidRPr="00361647">
              <w:t>SupportedFeatures</w:t>
            </w:r>
            <w:proofErr w:type="spellEnd"/>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 xml:space="preserve">upported </w:t>
            </w:r>
            <w:proofErr w:type="gramStart"/>
            <w:r w:rsidRPr="008B1C02">
              <w:t>feature</w:t>
            </w:r>
            <w:proofErr w:type="gramEnd"/>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3" w:name="_Toc94004634"/>
      <w:bookmarkStart w:id="384" w:name="_Toc94004850"/>
      <w:bookmarkStart w:id="385"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3"/>
      <w:bookmarkEnd w:id="384"/>
      <w:bookmarkEnd w:id="385"/>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6" w:name="_Toc90658177"/>
      <w:bookmarkStart w:id="387" w:name="_Toc104479499"/>
    </w:p>
    <w:p w14:paraId="68A7430A" w14:textId="7BA3A9A9" w:rsidR="007D0E29" w:rsidRDefault="007D0E29" w:rsidP="007D0E29">
      <w:pPr>
        <w:pStyle w:val="Heading5"/>
      </w:pPr>
      <w:bookmarkStart w:id="388"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6"/>
      <w:bookmarkEnd w:id="387"/>
      <w:proofErr w:type="spellStart"/>
      <w:r>
        <w:rPr>
          <w:rFonts w:eastAsia="DengXian"/>
        </w:rPr>
        <w:t>AuthContainer</w:t>
      </w:r>
      <w:bookmarkEnd w:id="388"/>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9" w:name="_Toc510696638"/>
      <w:bookmarkStart w:id="390" w:name="_Toc35971433"/>
      <w:bookmarkStart w:id="391" w:name="_Toc67903549"/>
      <w:bookmarkStart w:id="392" w:name="_Toc70598472"/>
      <w:bookmarkStart w:id="393" w:name="_Toc94004635"/>
      <w:bookmarkStart w:id="394" w:name="_Toc94004851"/>
    </w:p>
    <w:p w14:paraId="33F7050E" w14:textId="77777777" w:rsidR="005A22ED" w:rsidRPr="005A22ED" w:rsidRDefault="005A22ED" w:rsidP="005A22ED">
      <w:pPr>
        <w:pStyle w:val="Heading5"/>
      </w:pPr>
      <w:bookmarkStart w:id="395" w:name="_Toc138686273"/>
      <w:r w:rsidRPr="005A22ED">
        <w:t>5.1.6.2.7</w:t>
      </w:r>
      <w:r w:rsidRPr="005A22ED">
        <w:tab/>
        <w:t xml:space="preserve">Type: </w:t>
      </w:r>
      <w:proofErr w:type="spellStart"/>
      <w:r w:rsidRPr="005A22ED">
        <w:t>UssInfo</w:t>
      </w:r>
      <w:proofErr w:type="spellEnd"/>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proofErr w:type="spellStart"/>
      <w:r w:rsidRPr="005A22ED">
        <w:rPr>
          <w:rFonts w:eastAsia="DengXian"/>
        </w:rPr>
        <w:t>UssInfo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proofErr w:type="spellStart"/>
            <w:r w:rsidRPr="005A22ED">
              <w:rPr>
                <w:rFonts w:hint="eastAsia"/>
                <w:lang w:eastAsia="zh-CN"/>
              </w:rPr>
              <w:t>u</w:t>
            </w:r>
            <w:r w:rsidRPr="005A22ED">
              <w:rPr>
                <w:lang w:eastAsia="zh-CN"/>
              </w:rPr>
              <w:t>ssAddr</w:t>
            </w:r>
            <w:proofErr w:type="spellEnd"/>
          </w:p>
        </w:tc>
        <w:tc>
          <w:tcPr>
            <w:tcW w:w="1593" w:type="dxa"/>
          </w:tcPr>
          <w:p w14:paraId="6FC5133D" w14:textId="77777777" w:rsidR="005A22ED" w:rsidRPr="005A22ED" w:rsidRDefault="005A22ED" w:rsidP="005A22ED">
            <w:pPr>
              <w:pStyle w:val="TAL"/>
            </w:pPr>
            <w:proofErr w:type="spellStart"/>
            <w:r w:rsidRPr="005A22ED">
              <w:t>AddrFqdn</w:t>
            </w:r>
            <w:proofErr w:type="spellEnd"/>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proofErr w:type="spellStart"/>
            <w:r w:rsidRPr="005A22ED">
              <w:rPr>
                <w:rFonts w:hint="eastAsia"/>
                <w:lang w:eastAsia="zh-CN"/>
              </w:rPr>
              <w:t>g</w:t>
            </w:r>
            <w:r w:rsidRPr="005A22ED">
              <w:rPr>
                <w:lang w:eastAsia="zh-CN"/>
              </w:rPr>
              <w:t>eoAreas</w:t>
            </w:r>
            <w:proofErr w:type="spellEnd"/>
          </w:p>
        </w:tc>
        <w:tc>
          <w:tcPr>
            <w:tcW w:w="1593" w:type="dxa"/>
          </w:tcPr>
          <w:p w14:paraId="23A5AA3A" w14:textId="77777777" w:rsidR="005A22ED" w:rsidRPr="005A22ED" w:rsidRDefault="005A22ED" w:rsidP="005A22ED">
            <w:pPr>
              <w:pStyle w:val="TAL"/>
            </w:pPr>
            <w:proofErr w:type="gramStart"/>
            <w:r w:rsidRPr="005A22ED">
              <w:t>array(</w:t>
            </w:r>
            <w:proofErr w:type="spellStart"/>
            <w:proofErr w:type="gramEnd"/>
            <w:r w:rsidRPr="005A22ED">
              <w:rPr>
                <w:rFonts w:hint="eastAsia"/>
              </w:rPr>
              <w:t>Geographic</w:t>
            </w:r>
            <w:r w:rsidRPr="005A22ED">
              <w:t>al</w:t>
            </w:r>
            <w:r w:rsidRPr="005A22ED">
              <w:rPr>
                <w:rFonts w:hint="eastAsia"/>
              </w:rPr>
              <w:t>Area</w:t>
            </w:r>
            <w:proofErr w:type="spellEnd"/>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38686274"/>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38686275"/>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10"/>
      <w:bookmarkEnd w:id="411"/>
      <w:bookmarkEnd w:id="412"/>
      <w:bookmarkEnd w:id="413"/>
      <w:bookmarkEnd w:id="414"/>
      <w:bookmarkEnd w:id="415"/>
      <w:bookmarkEnd w:id="416"/>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38686277"/>
      <w:r w:rsidRPr="00AD5F5C">
        <w:rPr>
          <w:rFonts w:eastAsia="DengXian"/>
        </w:rPr>
        <w:t>5.1.6.3.4</w:t>
      </w:r>
      <w:r w:rsidRPr="00AD5F5C">
        <w:rPr>
          <w:rFonts w:eastAsia="DengXian"/>
        </w:rPr>
        <w:tab/>
        <w:t>Enumeration</w:t>
      </w:r>
      <w:bookmarkEnd w:id="417"/>
      <w:r w:rsidRPr="00AD5F5C">
        <w:rPr>
          <w:rFonts w:eastAsia="DengXian"/>
        </w:rPr>
        <w:t xml:space="preserve">: </w:t>
      </w:r>
      <w:proofErr w:type="spellStart"/>
      <w:r>
        <w:rPr>
          <w:rFonts w:eastAsia="DengXian"/>
        </w:rPr>
        <w:t>NotifyType</w:t>
      </w:r>
      <w:bookmarkEnd w:id="418"/>
      <w:bookmarkEnd w:id="419"/>
      <w:bookmarkEnd w:id="420"/>
      <w:bookmarkEnd w:id="421"/>
      <w:bookmarkEnd w:id="422"/>
      <w:bookmarkEnd w:id="423"/>
      <w:bookmarkEnd w:id="424"/>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38686278"/>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38686279"/>
      <w:r w:rsidRPr="00AD5F5C">
        <w:rPr>
          <w:rFonts w:eastAsia="DengXian"/>
        </w:rPr>
        <w:t>5.1.6.3.</w:t>
      </w:r>
      <w:r>
        <w:rPr>
          <w:rFonts w:eastAsia="DengXian"/>
        </w:rPr>
        <w:t>6</w:t>
      </w:r>
      <w:r w:rsidRPr="00BC662F">
        <w:tab/>
        <w:t xml:space="preserve">Enumeration: </w:t>
      </w:r>
      <w:bookmarkEnd w:id="428"/>
      <w:bookmarkEnd w:id="429"/>
      <w:proofErr w:type="spellStart"/>
      <w:r>
        <w:t>A</w:t>
      </w:r>
      <w:r w:rsidRPr="003A03A8">
        <w:t>uthMsg</w:t>
      </w:r>
      <w:r>
        <w:t>Type</w:t>
      </w:r>
      <w:bookmarkEnd w:id="430"/>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138686281"/>
      <w:bookmarkStart w:id="441" w:name="_Toc510696644"/>
      <w:bookmarkStart w:id="442" w:name="_Toc35971439"/>
      <w:bookmarkStart w:id="443" w:name="_Toc67903555"/>
      <w:bookmarkStart w:id="444"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38"/>
      <w:bookmarkEnd w:id="439"/>
      <w:bookmarkEnd w:id="440"/>
      <w:proofErr w:type="spellEnd"/>
      <w:r w:rsidRPr="00B5264F" w:rsidDel="00B5264F">
        <w:rPr>
          <w:rFonts w:eastAsia="DengXian"/>
        </w:rPr>
        <w:t xml:space="preserve"> </w:t>
      </w:r>
      <w:bookmarkEnd w:id="441"/>
      <w:bookmarkEnd w:id="442"/>
      <w:bookmarkEnd w:id="443"/>
      <w:bookmarkEnd w:id="444"/>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38686282"/>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38686283"/>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38686284"/>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38686285"/>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38686286"/>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proofErr w:type="spellStart"/>
            <w:r w:rsidRPr="005A22ED">
              <w:rPr>
                <w:rFonts w:eastAsia="DengXian" w:hint="eastAsia"/>
                <w:lang w:eastAsia="zh-CN"/>
              </w:rPr>
              <w:t>M</w:t>
            </w:r>
            <w:r w:rsidRPr="005A22ED">
              <w:rPr>
                <w:rFonts w:eastAsia="DengXian"/>
                <w:lang w:eastAsia="zh-CN"/>
              </w:rPr>
              <w:t>ultiUSS</w:t>
            </w:r>
            <w:proofErr w:type="spellEnd"/>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Toc138686287"/>
      <w:bookmarkStart w:id="492" w:name="_Hlk525137310"/>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1"/>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proofErr w:type="spellStart"/>
      <w:r w:rsidRPr="0069712C">
        <w:t>Naf_Authentication</w:t>
      </w:r>
      <w:proofErr w:type="spellEnd"/>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3" w:name="_Toc96843459"/>
      <w:bookmarkStart w:id="494" w:name="_Toc96844434"/>
      <w:bookmarkStart w:id="495" w:name="_Toc100740007"/>
      <w:bookmarkStart w:id="496" w:name="_Toc104332874"/>
      <w:bookmarkStart w:id="497" w:name="_Toc130662237"/>
      <w:bookmarkEnd w:id="492"/>
      <w:r>
        <w:rPr>
          <w:lang w:eastAsia="zh-CN"/>
        </w:rPr>
        <w:t>6</w:t>
      </w:r>
      <w:r>
        <w:rPr>
          <w:lang w:eastAsia="zh-CN"/>
        </w:rPr>
        <w:tab/>
        <w:t>Using Common API Framework</w:t>
      </w:r>
      <w:bookmarkEnd w:id="493"/>
      <w:bookmarkEnd w:id="494"/>
      <w:bookmarkEnd w:id="495"/>
      <w:bookmarkEnd w:id="496"/>
      <w:bookmarkEnd w:id="497"/>
    </w:p>
    <w:p w14:paraId="03F63EDD" w14:textId="77777777" w:rsidR="0066415B" w:rsidRDefault="0066415B" w:rsidP="0066415B">
      <w:pPr>
        <w:pStyle w:val="Heading2"/>
      </w:pPr>
      <w:bookmarkStart w:id="498" w:name="_Toc24868675"/>
      <w:bookmarkStart w:id="499" w:name="_Toc34154180"/>
      <w:bookmarkStart w:id="500" w:name="_Toc36041124"/>
      <w:bookmarkStart w:id="501" w:name="_Toc36041437"/>
      <w:bookmarkStart w:id="502" w:name="_Toc43196714"/>
      <w:bookmarkStart w:id="503" w:name="_Toc43481484"/>
      <w:bookmarkStart w:id="504" w:name="_Toc45134761"/>
      <w:bookmarkStart w:id="505" w:name="_Toc51189293"/>
      <w:bookmarkStart w:id="506" w:name="_Toc51763969"/>
      <w:bookmarkStart w:id="507" w:name="_Toc57206201"/>
      <w:bookmarkStart w:id="508" w:name="_Toc59019542"/>
      <w:bookmarkStart w:id="509" w:name="_Toc68170215"/>
      <w:bookmarkStart w:id="510" w:name="_Toc73433953"/>
      <w:bookmarkStart w:id="511" w:name="_Toc73436001"/>
      <w:bookmarkStart w:id="512" w:name="_Toc73437408"/>
      <w:bookmarkStart w:id="513" w:name="_Toc75351818"/>
      <w:bookmarkStart w:id="514" w:name="_Toc83230096"/>
      <w:bookmarkStart w:id="515" w:name="_Toc85528264"/>
      <w:bookmarkStart w:id="516" w:name="_Toc90649889"/>
      <w:bookmarkStart w:id="517" w:name="_Toc96843460"/>
      <w:bookmarkStart w:id="518" w:name="_Toc96844435"/>
      <w:bookmarkStart w:id="519" w:name="_Toc100740008"/>
      <w:bookmarkStart w:id="520" w:name="_Toc104332875"/>
      <w:bookmarkStart w:id="521" w:name="_Toc130662238"/>
      <w:r>
        <w:t>6.1</w:t>
      </w:r>
      <w:r>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 xml:space="preserve">the API Exposing Function and the related APIs over CAPIF-2/2e and CAPIF-3/3e reference </w:t>
      </w:r>
      <w:proofErr w:type="gramStart"/>
      <w:r>
        <w:t>points;</w:t>
      </w:r>
      <w:proofErr w:type="gramEnd"/>
    </w:p>
    <w:p w14:paraId="3F5D996C" w14:textId="77777777" w:rsidR="0066415B" w:rsidRDefault="0066415B" w:rsidP="0066415B">
      <w:pPr>
        <w:pStyle w:val="B1"/>
      </w:pPr>
      <w:r>
        <w:t>-</w:t>
      </w:r>
      <w:r>
        <w:tab/>
        <w:t xml:space="preserve">the API Publishing Function and the related APIs over CAPIF-4/4e reference </w:t>
      </w:r>
      <w:proofErr w:type="gramStart"/>
      <w:r>
        <w:t>point;</w:t>
      </w:r>
      <w:proofErr w:type="gramEnd"/>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2" w:name="_Toc24868676"/>
      <w:bookmarkStart w:id="523" w:name="_Toc34154181"/>
      <w:bookmarkStart w:id="524" w:name="_Toc36041125"/>
      <w:bookmarkStart w:id="525" w:name="_Toc36041438"/>
      <w:bookmarkStart w:id="526" w:name="_Toc43196715"/>
      <w:bookmarkStart w:id="527" w:name="_Toc43481485"/>
      <w:bookmarkStart w:id="528" w:name="_Toc45134762"/>
      <w:bookmarkStart w:id="529" w:name="_Toc51189294"/>
      <w:bookmarkStart w:id="530" w:name="_Toc51763970"/>
      <w:bookmarkStart w:id="531" w:name="_Toc57206202"/>
      <w:bookmarkStart w:id="532" w:name="_Toc59019543"/>
      <w:bookmarkStart w:id="533" w:name="_Toc68170216"/>
      <w:bookmarkStart w:id="534" w:name="_Toc73433954"/>
      <w:bookmarkStart w:id="535" w:name="_Toc73436002"/>
      <w:bookmarkStart w:id="536" w:name="_Toc73437409"/>
      <w:bookmarkStart w:id="537" w:name="_Toc75351819"/>
      <w:bookmarkStart w:id="538" w:name="_Toc83230097"/>
      <w:bookmarkStart w:id="539" w:name="_Toc85528265"/>
      <w:bookmarkStart w:id="540" w:name="_Toc90649890"/>
      <w:bookmarkStart w:id="541" w:name="_Toc96843461"/>
      <w:bookmarkStart w:id="542" w:name="_Toc96844436"/>
      <w:bookmarkStart w:id="543" w:name="_Toc100740009"/>
      <w:bookmarkStart w:id="544" w:name="_Toc104332876"/>
      <w:bookmarkStart w:id="545" w:name="_Toc130662239"/>
      <w:r>
        <w:t>6.2</w:t>
      </w:r>
      <w:r>
        <w:tab/>
        <w:t>Security</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 xml:space="preserve">APIs </w:t>
      </w:r>
      <w:proofErr w:type="gramStart"/>
      <w:r w:rsidRPr="0080603F">
        <w:rPr>
          <w:lang w:val="en-US"/>
        </w:rPr>
        <w:t>do</w:t>
      </w:r>
      <w:proofErr w:type="gramEnd"/>
      <w:r w:rsidRPr="0080603F">
        <w:rPr>
          <w:lang w:val="en-US"/>
        </w:rPr>
        <w:t xml:space="preserve">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6" w:name="_Toc85718337"/>
      <w:bookmarkStart w:id="547" w:name="_Toc94004649"/>
      <w:bookmarkStart w:id="548" w:name="_Toc94004865"/>
      <w:bookmarkStart w:id="549" w:name="_Toc138686288"/>
      <w:r w:rsidRPr="0066415B">
        <w:t>Annex A (normative):</w:t>
      </w:r>
      <w:r w:rsidRPr="0066415B">
        <w:br/>
      </w:r>
      <w:proofErr w:type="spellStart"/>
      <w:r w:rsidRPr="00901E90">
        <w:rPr>
          <w:rFonts w:eastAsia="DengXian"/>
        </w:rPr>
        <w:t>OpenAPI</w:t>
      </w:r>
      <w:proofErr w:type="spellEnd"/>
      <w:r w:rsidRPr="00901E90">
        <w:rPr>
          <w:rFonts w:eastAsia="DengXian"/>
        </w:rPr>
        <w:t xml:space="preserve"> specification</w:t>
      </w:r>
      <w:bookmarkEnd w:id="546"/>
      <w:bookmarkEnd w:id="547"/>
      <w:bookmarkEnd w:id="548"/>
      <w:bookmarkEnd w:id="549"/>
    </w:p>
    <w:p w14:paraId="63D902A0" w14:textId="77777777" w:rsidR="00B102E1" w:rsidRPr="00FE7E87" w:rsidRDefault="00B102E1" w:rsidP="00EB6F74">
      <w:pPr>
        <w:pStyle w:val="Heading1"/>
      </w:pPr>
      <w:bookmarkStart w:id="550" w:name="_Toc510696651"/>
      <w:bookmarkStart w:id="551" w:name="_Toc35971451"/>
      <w:bookmarkStart w:id="552" w:name="_Toc67903568"/>
      <w:bookmarkStart w:id="553" w:name="_Toc70598542"/>
      <w:bookmarkStart w:id="554" w:name="_Toc94004650"/>
      <w:bookmarkStart w:id="555" w:name="_Toc94004866"/>
      <w:bookmarkStart w:id="556" w:name="_Toc138686289"/>
      <w:bookmarkStart w:id="557" w:name="_Toc510696652"/>
      <w:bookmarkStart w:id="558" w:name="_Toc35971452"/>
      <w:bookmarkStart w:id="559" w:name="_Toc63347679"/>
      <w:bookmarkStart w:id="560" w:name="_Toc67927792"/>
      <w:r w:rsidRPr="00FE7E87">
        <w:t>A.1</w:t>
      </w:r>
      <w:r w:rsidRPr="00FE7E87">
        <w:tab/>
        <w:t>General</w:t>
      </w:r>
      <w:bookmarkEnd w:id="550"/>
      <w:bookmarkEnd w:id="551"/>
      <w:bookmarkEnd w:id="552"/>
      <w:bookmarkEnd w:id="553"/>
      <w:bookmarkEnd w:id="554"/>
      <w:bookmarkEnd w:id="555"/>
      <w:bookmarkEnd w:id="556"/>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proofErr w:type="gramStart"/>
      <w:r w:rsidRPr="00901E90">
        <w:rPr>
          <w:rFonts w:eastAsia="DengXian"/>
        </w:rPr>
        <w:t>OpenAPI</w:t>
      </w:r>
      <w:proofErr w:type="spellEnd"/>
      <w:r w:rsidRPr="00901E90">
        <w:rPr>
          <w:rFonts w:eastAsia="DengXian"/>
        </w:rPr>
        <w:t xml:space="preserve">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58C1FD92" w14:textId="1CC6B42C"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1" w:name="_Toc85718338"/>
      <w:bookmarkStart w:id="562" w:name="_Toc94004651"/>
      <w:bookmarkStart w:id="563" w:name="_Toc94004867"/>
      <w:bookmarkStart w:id="564" w:name="_Toc138686290"/>
      <w:r w:rsidRPr="0069712C">
        <w:t>A.2</w:t>
      </w:r>
      <w:r w:rsidRPr="0069712C">
        <w:tab/>
      </w:r>
      <w:bookmarkStart w:id="565" w:name="_Hlk81080223"/>
      <w:proofErr w:type="spellStart"/>
      <w:r w:rsidRPr="00A87053">
        <w:rPr>
          <w:lang w:eastAsia="zh-CN"/>
        </w:rPr>
        <w:t>Naf_Authentication</w:t>
      </w:r>
      <w:bookmarkEnd w:id="565"/>
      <w:proofErr w:type="spellEnd"/>
      <w:r w:rsidRPr="0069712C">
        <w:t xml:space="preserve"> API</w:t>
      </w:r>
      <w:bookmarkEnd w:id="557"/>
      <w:bookmarkEnd w:id="558"/>
      <w:bookmarkEnd w:id="559"/>
      <w:bookmarkEnd w:id="560"/>
      <w:bookmarkEnd w:id="561"/>
      <w:bookmarkEnd w:id="562"/>
      <w:bookmarkEnd w:id="563"/>
      <w:bookmarkEnd w:id="564"/>
    </w:p>
    <w:p w14:paraId="4C973CD8" w14:textId="7C9A5BB6" w:rsidR="00B102E1" w:rsidRDefault="00691C99" w:rsidP="00EB6F74">
      <w:pPr>
        <w:pStyle w:val="PL"/>
        <w:rPr>
          <w:rFonts w:eastAsia="DengXian"/>
          <w:lang w:val="en-US"/>
        </w:rPr>
      </w:pPr>
      <w:bookmarkStart w:id="566" w:name="_Hlk515639407"/>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2D6204CE"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2D5BEC">
        <w:rPr>
          <w:rFonts w:eastAsia="Malgun Gothic" w:hint="eastAsia"/>
          <w:lang w:val="en-US" w:eastAsia="ko-KR"/>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45F17B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2D5BEC">
        <w:rPr>
          <w:rFonts w:eastAsia="Malgun Gothic" w:hint="eastAsia"/>
          <w:lang w:val="en-US" w:eastAsia="ko-KR"/>
        </w:rPr>
        <w:t>2</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w:t>
      </w:r>
      <w:proofErr w:type="gramStart"/>
      <w:r w:rsidRPr="00E0587D">
        <w:rPr>
          <w:rFonts w:eastAsia="DengXian"/>
          <w:lang w:val="en-US"/>
        </w:rPr>
        <w:t>: '{</w:t>
      </w:r>
      <w:proofErr w:type="spellStart"/>
      <w:r w:rsidRPr="00E0587D">
        <w:rPr>
          <w:rFonts w:eastAsia="DengXian"/>
          <w:lang w:val="en-US"/>
        </w:rPr>
        <w:t>apiRoot</w:t>
      </w:r>
      <w:proofErr w:type="spellEnd"/>
      <w:r w:rsidRPr="00E0587D">
        <w:rPr>
          <w:rFonts w:eastAsia="DengXian"/>
          <w:lang w:val="en-US"/>
        </w:rPr>
        <w:t>}/</w:t>
      </w:r>
      <w:proofErr w:type="spellStart"/>
      <w:proofErr w:type="gramEnd"/>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w:t>
      </w:r>
      <w:proofErr w:type="gramStart"/>
      <w:r w:rsidRPr="005F4D15">
        <w:rPr>
          <w:rFonts w:eastAsia="DengXian"/>
          <w:lang w:val="en-US"/>
        </w:rPr>
        <w:t>yaml#/</w:t>
      </w:r>
      <w:proofErr w:type="gramEnd"/>
      <w:r w:rsidRPr="005F4D15">
        <w:rPr>
          <w:rFonts w:eastAsia="DengXian"/>
          <w:lang w:val="en-US"/>
        </w:rPr>
        <w:t>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w:t>
      </w:r>
      <w:proofErr w:type="gramStart"/>
      <w:r w:rsidR="00B102E1" w:rsidRPr="00571261">
        <w:rPr>
          <w:rFonts w:eastAsia="DengXian"/>
          <w:lang w:val="en-US"/>
        </w:rPr>
        <w:t>USS</w:t>
      </w:r>
      <w:proofErr w:type="gramEnd"/>
      <w:r w:rsidR="00B102E1" w:rsidRPr="00571261">
        <w:rPr>
          <w:rFonts w:eastAsia="DengXian"/>
          <w:lang w:val="en-US"/>
        </w:rPr>
        <w:t xml:space="preserve">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w:t>
      </w:r>
      <w:proofErr w:type="gramStart"/>
      <w:r w:rsidRPr="00571261">
        <w:rPr>
          <w:rFonts w:eastAsia="DengXian"/>
          <w:lang w:val="en-US"/>
        </w:rPr>
        <w:t>: '#/</w:t>
      </w:r>
      <w:proofErr w:type="gramEnd"/>
      <w:r w:rsidRPr="00571261">
        <w:rPr>
          <w:rFonts w:eastAsia="DengXian"/>
          <w:lang w:val="en-US"/>
        </w:rPr>
        <w:t>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proofErr w:type="gramStart"/>
      <w:r>
        <w:rPr>
          <w:rFonts w:eastAsia="DengXian"/>
          <w:lang w:val="en-US"/>
        </w:rPr>
        <w:t>notifyUri</w:t>
      </w:r>
      <w:r w:rsidRPr="00E0587D">
        <w:rPr>
          <w:rFonts w:eastAsia="DengXian"/>
          <w:lang w:val="en-US"/>
        </w:rPr>
        <w:t>}'</w:t>
      </w:r>
      <w:proofErr w:type="gramEnd"/>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w:t>
      </w:r>
      <w:proofErr w:type="gramStart"/>
      <w:r>
        <w:rPr>
          <w:lang w:val="en-US" w:eastAsia="es-ES"/>
        </w:rPr>
        <w:t>yaml#/</w:t>
      </w:r>
      <w:proofErr w:type="gramEnd"/>
      <w:r>
        <w:rPr>
          <w:lang w:val="en-US" w:eastAsia="es-ES"/>
        </w:rPr>
        <w:t>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w:t>
      </w:r>
      <w:proofErr w:type="gramStart"/>
      <w:r w:rsidRPr="00E0587D">
        <w:rPr>
          <w:rFonts w:eastAsia="DengXian"/>
          <w:lang w:val="en-US"/>
        </w:rPr>
        <w:t>yaml#/</w:t>
      </w:r>
      <w:proofErr w:type="gramEnd"/>
      <w:r w:rsidRPr="00E0587D">
        <w:rPr>
          <w:rFonts w:eastAsia="DengXian"/>
          <w:lang w:val="en-US"/>
        </w:rPr>
        <w:t>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proofErr w:type="gramStart"/>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roofErr w:type="gramEnd"/>
    </w:p>
    <w:p w14:paraId="63E07C56" w14:textId="7505DA9D"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scopes:</w:t>
      </w:r>
      <w:r w:rsidR="00472685" w:rsidRPr="007C1EE0">
        <w:rPr>
          <w:lang w:val="en-US"/>
        </w:rPr>
        <w:t xml:space="preserve"> </w:t>
      </w:r>
      <w:r w:rsidR="00472685">
        <w:rPr>
          <w:lang w:val="en-US"/>
        </w:rPr>
        <w:t>{}</w:t>
      </w:r>
      <w:proofErr w:type="gramEnd"/>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w:t>
      </w:r>
      <w:proofErr w:type="gramStart"/>
      <w:r w:rsidRPr="00DE707D">
        <w:rPr>
          <w:rFonts w:eastAsia="DengXian"/>
          <w:lang w:val="en-US"/>
        </w:rPr>
        <w:t>yaml#/</w:t>
      </w:r>
      <w:proofErr w:type="gramEnd"/>
      <w:r w:rsidRPr="00DE707D">
        <w:rPr>
          <w:rFonts w:eastAsia="DengXian"/>
          <w:lang w:val="en-US"/>
        </w:rPr>
        <w:t>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proofErr w:type="spellStart"/>
      <w:r w:rsidRPr="00DF5729">
        <w:t>UssInfo</w:t>
      </w:r>
      <w:proofErr w:type="spellEnd"/>
      <w:r>
        <w:t>'</w:t>
      </w:r>
    </w:p>
    <w:p w14:paraId="3D9BE85F" w14:textId="77777777" w:rsidR="00663124" w:rsidRDefault="00663124" w:rsidP="00663124">
      <w:pPr>
        <w:pStyle w:val="PL"/>
      </w:pPr>
      <w:r w:rsidRPr="00D165ED">
        <w:t xml:space="preserve">          </w:t>
      </w:r>
      <w:proofErr w:type="spellStart"/>
      <w:r w:rsidRPr="00D165ED">
        <w:t>minItems</w:t>
      </w:r>
      <w:proofErr w:type="spellEnd"/>
      <w:r w:rsidRPr="00D165ED">
        <w:t>: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758D792C" w14:textId="77777777" w:rsidR="005A22ED" w:rsidRPr="005A22ED" w:rsidRDefault="005A22ED" w:rsidP="005A22ED">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w:t>
      </w:r>
      <w:proofErr w:type="gramStart"/>
      <w:r w:rsidRPr="00E0587D">
        <w:rPr>
          <w:rFonts w:eastAsia="DengXian"/>
          <w:lang w:val="en-US"/>
        </w:rPr>
        <w:t>: '#/</w:t>
      </w:r>
      <w:proofErr w:type="gramEnd"/>
      <w:r w:rsidRPr="00E0587D">
        <w:rPr>
          <w:rFonts w:eastAsia="DengXian"/>
          <w:lang w:val="en-US"/>
        </w:rPr>
        <w:t>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w:t>
      </w:r>
      <w:proofErr w:type="gramStart"/>
      <w:r w:rsidRPr="00E0587D">
        <w:rPr>
          <w:rFonts w:eastAsia="DengXian"/>
          <w:lang w:val="en-US"/>
        </w:rPr>
        <w:t>yaml#/</w:t>
      </w:r>
      <w:proofErr w:type="gramEnd"/>
      <w:r w:rsidRPr="00E0587D">
        <w:rPr>
          <w:rFonts w:eastAsia="DengXian"/>
          <w:lang w:val="en-US"/>
        </w:rPr>
        <w:t>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w:t>
      </w:r>
      <w:proofErr w:type="gramStart"/>
      <w:r w:rsidRPr="00194E8F">
        <w:rPr>
          <w:rFonts w:eastAsia="DengXian"/>
          <w:lang w:val="en-US" w:eastAsia="en-GB"/>
        </w:rPr>
        <w:t>: '#</w:t>
      </w:r>
      <w:proofErr w:type="gramEnd"/>
      <w:r w:rsidRPr="00194E8F">
        <w:rPr>
          <w:rFonts w:eastAsia="DengXian"/>
          <w:lang w:val="en-US" w:eastAsia="en-GB"/>
        </w:rPr>
        <w:t>/components/schemas/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6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66"/>
      <w:bookmarkEnd w:id="56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w:t>
      </w:r>
      <w:proofErr w:type="gramStart"/>
      <w:r>
        <w:t xml:space="preserve">the </w:t>
      </w:r>
      <w:r>
        <w:rPr>
          <w:rFonts w:cs="Arial"/>
          <w:szCs w:val="18"/>
        </w:rPr>
        <w:t>AA</w:t>
      </w:r>
      <w:proofErr w:type="gramEnd"/>
      <w:r>
        <w:rPr>
          <w:rFonts w:cs="Arial"/>
          <w:szCs w:val="18"/>
        </w:rPr>
        <w:t xml:space="preserve">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68" w:name="_Toc63347681"/>
      <w:bookmarkStart w:id="569" w:name="_Toc70168844"/>
      <w:bookmarkStart w:id="570" w:name="_Toc94004652"/>
      <w:bookmarkStart w:id="571" w:name="_Toc94004868"/>
      <w:bookmarkStart w:id="572" w:name="_Toc138686291"/>
      <w:bookmarkStart w:id="573" w:name="_Toc85718339"/>
      <w:r w:rsidRPr="004D3578">
        <w:t xml:space="preserve">Annex </w:t>
      </w:r>
      <w:r>
        <w:t>B</w:t>
      </w:r>
      <w:r w:rsidRPr="004D3578">
        <w:t xml:space="preserve"> (informative):</w:t>
      </w:r>
      <w:r w:rsidRPr="004D3578">
        <w:br/>
        <w:t>Change history</w:t>
      </w:r>
      <w:bookmarkEnd w:id="568"/>
      <w:bookmarkEnd w:id="569"/>
      <w:bookmarkEnd w:id="570"/>
      <w:bookmarkEnd w:id="571"/>
      <w:bookmarkEnd w:id="572"/>
      <w:bookmarkEnd w:id="573"/>
    </w:p>
    <w:p w14:paraId="6095FD32" w14:textId="77777777" w:rsidR="00B102E1" w:rsidRPr="00235394" w:rsidRDefault="00B102E1" w:rsidP="00EB6F74">
      <w:pPr>
        <w:pStyle w:val="TH"/>
      </w:pPr>
      <w:bookmarkStart w:id="574" w:name="historyclause"/>
      <w:bookmarkEnd w:id="5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 xml:space="preserve">Correction to fix </w:t>
            </w:r>
            <w:proofErr w:type="spellStart"/>
            <w:r w:rsidRPr="00442FFD">
              <w:rPr>
                <w:rFonts w:cs="Arial"/>
                <w:sz w:val="16"/>
                <w:szCs w:val="16"/>
              </w:rPr>
              <w:t>OpenAPI</w:t>
            </w:r>
            <w:proofErr w:type="spellEnd"/>
            <w:r w:rsidRPr="00442FFD">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 xml:space="preserve">Update of info and </w:t>
            </w:r>
            <w:proofErr w:type="spellStart"/>
            <w:r w:rsidRPr="00035847">
              <w:rPr>
                <w:sz w:val="16"/>
                <w:szCs w:val="16"/>
              </w:rPr>
              <w:t>externalDocs</w:t>
            </w:r>
            <w:proofErr w:type="spellEnd"/>
            <w:r w:rsidRPr="00035847">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 xml:space="preserve">Add the missing USS information in the </w:t>
            </w:r>
            <w:proofErr w:type="spellStart"/>
            <w:r w:rsidRPr="00E3709E">
              <w:rPr>
                <w:sz w:val="16"/>
                <w:szCs w:val="16"/>
              </w:rPr>
              <w:t>OpenAPI</w:t>
            </w:r>
            <w:proofErr w:type="spellEnd"/>
            <w:r w:rsidRPr="00E3709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 xml:space="preserve">Corrections on </w:t>
            </w:r>
            <w:proofErr w:type="spellStart"/>
            <w:r w:rsidRPr="00E3709E">
              <w:rPr>
                <w:sz w:val="16"/>
                <w:szCs w:val="16"/>
              </w:rPr>
              <w:t>Naf_Authentication</w:t>
            </w:r>
            <w:proofErr w:type="spellEnd"/>
            <w:r w:rsidRPr="00E3709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10F76714" w:rsidR="00CF5131" w:rsidRDefault="00CF5131" w:rsidP="002D5BEC">
            <w:pPr>
              <w:pStyle w:val="TAC"/>
              <w:rPr>
                <w:rFonts w:eastAsia="Malgun Gothic"/>
                <w:sz w:val="16"/>
                <w:szCs w:val="16"/>
                <w:lang w:eastAsia="ko-KR"/>
              </w:rPr>
            </w:pPr>
            <w:proofErr w:type="spellStart"/>
            <w:r>
              <w:rPr>
                <w:rFonts w:eastAsia="Malgun Gothic"/>
                <w:sz w:val="16"/>
                <w:szCs w:val="16"/>
                <w:lang w:eastAsia="ko-KR"/>
              </w:rPr>
              <w:t>T</w:t>
            </w:r>
            <w:r>
              <w:rPr>
                <w:rFonts w:eastAsia="Malgun Gothic" w:hint="eastAsia"/>
                <w:sz w:val="16"/>
                <w:szCs w:val="16"/>
                <w:lang w:eastAsia="ko-KR"/>
              </w:rPr>
              <w:t>db</w:t>
            </w:r>
            <w:proofErr w:type="spellEnd"/>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38DD2E57" w:rsidR="00CF5131" w:rsidRDefault="00CF5131" w:rsidP="002D5BEC">
            <w:pPr>
              <w:pStyle w:val="TAC"/>
              <w:rPr>
                <w:rFonts w:eastAsia="Malgun Gothic"/>
                <w:sz w:val="16"/>
                <w:szCs w:val="16"/>
                <w:lang w:eastAsia="ko-KR"/>
              </w:rPr>
            </w:pPr>
            <w:proofErr w:type="spellStart"/>
            <w:r>
              <w:rPr>
                <w:rFonts w:eastAsia="Malgun Gothic" w:hint="eastAsia"/>
                <w:sz w:val="16"/>
                <w:szCs w:val="16"/>
                <w:lang w:eastAsia="ko-KR"/>
              </w:rPr>
              <w:t>tdb</w:t>
            </w:r>
            <w:proofErr w:type="spellEnd"/>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8546</Words>
  <Characters>53502</Characters>
  <Application>Microsoft Office Word</Application>
  <DocSecurity>0</DocSecurity>
  <Lines>2326</Lines>
  <Paragraphs>1880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CR0042</cp:lastModifiedBy>
  <cp:revision>9</cp:revision>
  <cp:lastPrinted>2019-02-25T14:05:00Z</cp:lastPrinted>
  <dcterms:created xsi:type="dcterms:W3CDTF">2025-09-02T18:20:00Z</dcterms:created>
  <dcterms:modified xsi:type="dcterms:W3CDTF">2025-10-21T17:02:00Z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